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DAF11" w14:textId="77777777"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bookmarkStart w:id="0" w:name="_GoBack"/>
      <w:bookmarkEnd w:id="0"/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14:paraId="05B1D893" w14:textId="77777777"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14:paraId="12CE3820" w14:textId="77777777" w:rsidR="000D77DB" w:rsidRDefault="000D77DB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>
        <w:rPr>
          <w:rFonts w:ascii="Angsana New" w:hAnsi="Angsana New"/>
          <w:sz w:val="30"/>
          <w:szCs w:val="30"/>
          <w:cs/>
        </w:rPr>
        <w:t>ทั่วไป</w:t>
      </w:r>
    </w:p>
    <w:p w14:paraId="0C4BEA5C" w14:textId="77777777" w:rsidR="00E628E1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E628E1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576A90E1" w14:textId="77777777" w:rsidR="00A81A1B" w:rsidRPr="00A81A1B" w:rsidRDefault="00A81A1B" w:rsidP="00C111CA">
      <w:pPr>
        <w:pStyle w:val="index"/>
        <w:numPr>
          <w:ilvl w:val="0"/>
          <w:numId w:val="3"/>
        </w:numPr>
        <w:spacing w:after="0" w:line="240" w:lineRule="auto"/>
        <w:outlineLvl w:val="0"/>
        <w:rPr>
          <w:rFonts w:ascii="Angsana New" w:eastAsia="Times New Roman" w:hAnsi="Angsana New" w:cs="Angsana New"/>
          <w:sz w:val="30"/>
          <w:szCs w:val="30"/>
          <w:lang w:bidi="th-TH"/>
        </w:rPr>
      </w:pPr>
      <w:r w:rsidRPr="00A81A1B">
        <w:rPr>
          <w:rFonts w:ascii="Angsana New" w:eastAsia="Times New Roman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2E44F031" w14:textId="77777777" w:rsidR="003776E4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บุคคลหรือ</w:t>
      </w:r>
      <w:r w:rsidRPr="00F50929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25BF4339" w14:textId="77777777" w:rsidR="00B24D79" w:rsidRPr="009551EE" w:rsidRDefault="00B24D79" w:rsidP="00C111CA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 w:rsidRPr="009551EE">
        <w:rPr>
          <w:rFonts w:ascii="Angsana New" w:hAnsi="Angsana New" w:hint="cs"/>
          <w:sz w:val="30"/>
          <w:szCs w:val="30"/>
          <w:cs/>
        </w:rPr>
        <w:t>เงินลงทุน</w:t>
      </w:r>
      <w:r w:rsidR="00CF5967" w:rsidRPr="00CF5967">
        <w:rPr>
          <w:rFonts w:ascii="Angsana New" w:hAnsi="Angsana New"/>
          <w:sz w:val="30"/>
          <w:szCs w:val="30"/>
          <w:cs/>
        </w:rPr>
        <w:t>อื่น</w:t>
      </w:r>
    </w:p>
    <w:p w14:paraId="6DDE5B07" w14:textId="77777777" w:rsidR="00C13355" w:rsidRPr="00C13355" w:rsidRDefault="00C13355" w:rsidP="00C111CA">
      <w:pPr>
        <w:numPr>
          <w:ilvl w:val="0"/>
          <w:numId w:val="3"/>
        </w:numPr>
        <w:spacing w:line="240" w:lineRule="auto"/>
        <w:ind w:left="1555"/>
        <w:rPr>
          <w:rFonts w:ascii="Angsana New" w:hAnsi="Angsana New"/>
          <w:sz w:val="30"/>
          <w:szCs w:val="30"/>
        </w:rPr>
      </w:pPr>
      <w:r w:rsidRPr="00C13355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</w:p>
    <w:p w14:paraId="0657117C" w14:textId="17D18645" w:rsidR="003776E4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5C18C3DB" w14:textId="3D1E8AA4" w:rsidR="00164F82" w:rsidRDefault="00164F82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3B4F83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554671ED" w14:textId="77777777" w:rsidR="00040C03" w:rsidRDefault="00040C03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หุ้นกู้</w:t>
      </w:r>
    </w:p>
    <w:p w14:paraId="0A8D6D90" w14:textId="77777777" w:rsidR="005A0745" w:rsidRPr="00A567E6" w:rsidRDefault="005A0745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ส่วนงาน</w:t>
      </w:r>
      <w:r w:rsidR="009414C3" w:rsidRPr="00A567E6">
        <w:rPr>
          <w:rFonts w:ascii="Angsana New" w:hAnsi="Angsana New" w:hint="cs"/>
          <w:sz w:val="30"/>
          <w:szCs w:val="30"/>
          <w:cs/>
          <w:lang w:val="en-US"/>
        </w:rPr>
        <w:t>ดำเนินงาน</w:t>
      </w:r>
      <w:r w:rsidR="00A567E6" w:rsidRPr="00A567E6">
        <w:rPr>
          <w:rFonts w:ascii="Angsana New" w:hAnsi="Angsana New"/>
          <w:sz w:val="30"/>
          <w:szCs w:val="30"/>
          <w:cs/>
          <w:lang w:val="en-US"/>
        </w:rPr>
        <w:t>และการจำแนกรายได้</w:t>
      </w:r>
    </w:p>
    <w:p w14:paraId="6EB0E655" w14:textId="77777777" w:rsidR="00581076" w:rsidRPr="00A567E6" w:rsidRDefault="00581076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</w:p>
    <w:p w14:paraId="13812D7D" w14:textId="7BADFB90" w:rsidR="003776E4" w:rsidRDefault="003776E4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กำไรต่อหุ้น</w:t>
      </w:r>
      <w:r w:rsidR="002C486E" w:rsidRPr="00A567E6">
        <w:rPr>
          <w:rFonts w:ascii="Angsana New" w:hAnsi="Angsana New" w:hint="cs"/>
          <w:sz w:val="30"/>
          <w:szCs w:val="30"/>
          <w:cs/>
          <w:lang w:val="en-US"/>
        </w:rPr>
        <w:t>ขั้นพื้นฐาน</w:t>
      </w:r>
    </w:p>
    <w:p w14:paraId="61CC9E8C" w14:textId="77777777" w:rsidR="00A567E6" w:rsidRPr="00A567E6" w:rsidRDefault="00A567E6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01EB5AEC" w14:textId="77777777" w:rsidR="003776E4" w:rsidRDefault="003776E4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 w:hint="cs"/>
          <w:sz w:val="30"/>
          <w:szCs w:val="30"/>
          <w:cs/>
          <w:lang w:val="en-US"/>
        </w:rPr>
        <w:t>ภาระผ</w:t>
      </w:r>
      <w:r w:rsidR="00155018" w:rsidRPr="00A567E6">
        <w:rPr>
          <w:rFonts w:ascii="Angsana New" w:hAnsi="Angsana New" w:hint="cs"/>
          <w:sz w:val="30"/>
          <w:szCs w:val="30"/>
          <w:cs/>
          <w:lang w:val="en-US"/>
        </w:rPr>
        <w:t>ูกพันกับ</w:t>
      </w:r>
      <w:r w:rsidRPr="00A567E6">
        <w:rPr>
          <w:rFonts w:ascii="Angsana New" w:hAnsi="Angsana New" w:hint="cs"/>
          <w:sz w:val="30"/>
          <w:szCs w:val="30"/>
          <w:cs/>
          <w:lang w:val="en-US"/>
        </w:rPr>
        <w:t>กิจการที่ไม่เกี่ยวข้องกัน</w:t>
      </w:r>
    </w:p>
    <w:p w14:paraId="3D0BBF17" w14:textId="77777777" w:rsidR="005606EB" w:rsidRPr="005606EB" w:rsidRDefault="005606E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606EB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06AEA768" w14:textId="77777777" w:rsidR="001340BE" w:rsidRPr="001340BE" w:rsidRDefault="001340BE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1340BE">
        <w:rPr>
          <w:rFonts w:ascii="Angsana New" w:hAnsi="Angsana New" w:hint="cs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737978CC" w14:textId="3DA88753" w:rsidR="007B2482" w:rsidRPr="00602254" w:rsidRDefault="000D77DB" w:rsidP="00CE7167">
      <w:pPr>
        <w:pStyle w:val="Ang15"/>
      </w:pPr>
      <w:r>
        <w:rPr>
          <w:cs/>
        </w:rPr>
        <w:br w:type="page"/>
      </w:r>
      <w:r w:rsidR="00203EEF" w:rsidRPr="00602254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A0745">
        <w:rPr>
          <w:rFonts w:hint="cs"/>
          <w:cs/>
        </w:rPr>
        <w:t>ระหว่างกาล</w:t>
      </w:r>
      <w:r w:rsidR="00203EEF" w:rsidRPr="00602254">
        <w:rPr>
          <w:cs/>
        </w:rPr>
        <w:t>นี้</w:t>
      </w:r>
    </w:p>
    <w:p w14:paraId="161C1EED" w14:textId="77777777" w:rsidR="00B7732B" w:rsidRPr="00D1506D" w:rsidRDefault="00B7732B" w:rsidP="00CE7167">
      <w:pPr>
        <w:pStyle w:val="Caption"/>
        <w:numPr>
          <w:ilvl w:val="0"/>
          <w:numId w:val="0"/>
        </w:numPr>
        <w:ind w:left="900"/>
        <w:rPr>
          <w:sz w:val="20"/>
          <w:szCs w:val="20"/>
        </w:rPr>
      </w:pPr>
    </w:p>
    <w:p w14:paraId="4FDB2477" w14:textId="16768575" w:rsidR="007B2482" w:rsidRPr="00624F76" w:rsidRDefault="00203EEF" w:rsidP="00CE7167">
      <w:pPr>
        <w:pStyle w:val="Ang15"/>
        <w:rPr>
          <w:cs/>
          <w:lang w:val="en-US"/>
        </w:rPr>
      </w:pPr>
      <w:r w:rsidRPr="00203EEF">
        <w:rPr>
          <w:cs/>
        </w:rPr>
        <w:t>งบการเงิน</w:t>
      </w:r>
      <w:r w:rsidR="00C41850">
        <w:rPr>
          <w:rFonts w:hint="cs"/>
          <w:cs/>
        </w:rPr>
        <w:t>ระหว่างกาล</w:t>
      </w:r>
      <w:r w:rsidRPr="00203EEF">
        <w:rPr>
          <w:cs/>
        </w:rPr>
        <w:t>นี</w:t>
      </w:r>
      <w:r w:rsidR="00800E16">
        <w:rPr>
          <w:cs/>
        </w:rPr>
        <w:t>้ได้รับอนุมัติให้ออกงบ</w:t>
      </w:r>
      <w:r w:rsidR="00800E16" w:rsidRPr="00DE642D">
        <w:rPr>
          <w:cs/>
        </w:rPr>
        <w:t>การเงิน</w:t>
      </w:r>
      <w:r w:rsidRPr="00DE642D">
        <w:rPr>
          <w:cs/>
        </w:rPr>
        <w:t>จาก</w:t>
      </w:r>
      <w:r w:rsidR="00732BAC" w:rsidRPr="00203EEF">
        <w:rPr>
          <w:cs/>
        </w:rPr>
        <w:t>คณะกรรมการตรวจสอบตามการมอบหมายจากคณะกรรมการบริษัท</w:t>
      </w:r>
      <w:r w:rsidRPr="00DE642D">
        <w:rPr>
          <w:cs/>
        </w:rPr>
        <w:t xml:space="preserve"> เมื่อวันที่</w:t>
      </w:r>
      <w:r w:rsidRPr="00203EEF">
        <w:rPr>
          <w:cs/>
        </w:rPr>
        <w:t xml:space="preserve"> </w:t>
      </w:r>
      <w:r w:rsidR="00E67AC8">
        <w:rPr>
          <w:lang w:val="en-US"/>
        </w:rPr>
        <w:t>7</w:t>
      </w:r>
      <w:r w:rsidR="00164F82">
        <w:rPr>
          <w:lang w:val="en-US"/>
        </w:rPr>
        <w:t xml:space="preserve"> </w:t>
      </w:r>
      <w:r w:rsidR="005E09ED">
        <w:rPr>
          <w:rFonts w:hint="cs"/>
          <w:cs/>
          <w:lang w:val="en-US"/>
        </w:rPr>
        <w:t>พฤษภาคม</w:t>
      </w:r>
      <w:r w:rsidR="00164F82">
        <w:rPr>
          <w:rFonts w:hint="cs"/>
          <w:cs/>
          <w:lang w:val="en-US"/>
        </w:rPr>
        <w:t xml:space="preserve"> </w:t>
      </w:r>
      <w:r w:rsidR="00FC5CB9">
        <w:rPr>
          <w:lang w:val="en-US"/>
        </w:rPr>
        <w:t>2</w:t>
      </w:r>
      <w:r w:rsidR="00E67AC8">
        <w:rPr>
          <w:lang w:val="en-US"/>
        </w:rPr>
        <w:t>563</w:t>
      </w:r>
    </w:p>
    <w:p w14:paraId="2512D62E" w14:textId="77777777" w:rsidR="00B7732B" w:rsidRPr="00D1506D" w:rsidRDefault="00B7732B" w:rsidP="00CE7167">
      <w:pPr>
        <w:pStyle w:val="Caption"/>
        <w:numPr>
          <w:ilvl w:val="0"/>
          <w:numId w:val="0"/>
        </w:numPr>
        <w:ind w:left="900"/>
        <w:rPr>
          <w:sz w:val="20"/>
          <w:szCs w:val="20"/>
          <w:lang w:val="en-GB"/>
        </w:rPr>
      </w:pPr>
    </w:p>
    <w:p w14:paraId="5EAF5A3B" w14:textId="77777777" w:rsidR="007B2482" w:rsidRPr="00E76832" w:rsidRDefault="007B2482" w:rsidP="00CE7167">
      <w:pPr>
        <w:pStyle w:val="Caption"/>
        <w:ind w:left="567" w:hanging="567"/>
      </w:pPr>
      <w:r w:rsidRPr="00E76832">
        <w:rPr>
          <w:cs/>
        </w:rPr>
        <w:t>ข้อมูลทั่วไป</w:t>
      </w:r>
    </w:p>
    <w:p w14:paraId="08257A21" w14:textId="77777777" w:rsidR="00B7732B" w:rsidRPr="003A666C" w:rsidRDefault="00B7732B" w:rsidP="00CE7167">
      <w:pPr>
        <w:pStyle w:val="Caption"/>
        <w:numPr>
          <w:ilvl w:val="0"/>
          <w:numId w:val="0"/>
        </w:numPr>
        <w:ind w:left="900"/>
        <w:rPr>
          <w:b w:val="0"/>
          <w:bCs w:val="0"/>
          <w:sz w:val="20"/>
          <w:szCs w:val="20"/>
        </w:rPr>
      </w:pPr>
    </w:p>
    <w:p w14:paraId="20CAFEA9" w14:textId="05CF4017" w:rsidR="004C37E0" w:rsidRPr="00E34840" w:rsidRDefault="004C37E0" w:rsidP="00CE7167">
      <w:pPr>
        <w:pStyle w:val="Ang15"/>
      </w:pPr>
      <w:r w:rsidRPr="00E34840">
        <w:rPr>
          <w:cs/>
        </w:rPr>
        <w:t>บริษัท ทีพีไอ โพลีน</w:t>
      </w:r>
      <w:r w:rsidRPr="00E34840">
        <w:t xml:space="preserve"> </w:t>
      </w:r>
      <w:r w:rsidRPr="00E34840">
        <w:rPr>
          <w:cs/>
        </w:rPr>
        <w:t>เพาเวอร์ จำกัด (มหาชน)</w:t>
      </w:r>
      <w:r w:rsidRPr="00E34840">
        <w:t xml:space="preserve"> “</w:t>
      </w:r>
      <w:r w:rsidRPr="00E34840">
        <w:rPr>
          <w:cs/>
        </w:rPr>
        <w:t>บริษัท</w:t>
      </w:r>
      <w:r w:rsidRPr="00E34840">
        <w:rPr>
          <w:lang w:val="en-US"/>
        </w:rPr>
        <w:t xml:space="preserve">” </w:t>
      </w:r>
      <w:r w:rsidRPr="00E34840">
        <w:rPr>
          <w:cs/>
        </w:rPr>
        <w:t>เป็นนิติบุคคล</w:t>
      </w:r>
      <w:r w:rsidRPr="00E34840">
        <w:rPr>
          <w:cs/>
          <w:lang w:val="en-US"/>
        </w:rPr>
        <w:t>ที่จัดตั้งขึ้นใน</w:t>
      </w:r>
      <w:r w:rsidRPr="00E34840">
        <w:rPr>
          <w:cs/>
        </w:rPr>
        <w:t xml:space="preserve">ประเทศไทย และมีที่อยู่จดทะเบียนตั้งอยู่เลขที่ </w:t>
      </w:r>
      <w:r w:rsidR="00317C85">
        <w:t>2</w:t>
      </w:r>
      <w:r w:rsidR="00E67AC8">
        <w:t>6</w:t>
      </w:r>
      <w:r w:rsidRPr="00E34840">
        <w:t>/</w:t>
      </w:r>
      <w:r w:rsidR="00E67AC8">
        <w:t>56</w:t>
      </w:r>
      <w:r w:rsidRPr="00E34840">
        <w:rPr>
          <w:cs/>
        </w:rPr>
        <w:t xml:space="preserve"> อาคารทีพีไอ ทาวเวอร์ ถนนจันทน์ตัดใหม่ แขวงทุ่งมหาเมฆ เขตสาทร กรุงเทพฯ</w:t>
      </w:r>
    </w:p>
    <w:p w14:paraId="2698557D" w14:textId="6AAC8B43" w:rsidR="004C37E0" w:rsidRDefault="004C37E0" w:rsidP="00CE7167">
      <w:pPr>
        <w:pStyle w:val="Bo-Blankline"/>
        <w:ind w:right="0"/>
      </w:pPr>
    </w:p>
    <w:p w14:paraId="78677695" w14:textId="62E1C47F" w:rsidR="00B21DDD" w:rsidRDefault="00B21DDD" w:rsidP="00B21DDD">
      <w:pPr>
        <w:pStyle w:val="Ang15"/>
      </w:pPr>
      <w:r w:rsidRPr="00B21DDD">
        <w:rPr>
          <w:cs/>
        </w:rPr>
        <w:t xml:space="preserve">บริษัทจดทะเบียนกับตลาดหลักทรัพย์แห่งประเทศไทยเมื่อวันที่ </w:t>
      </w:r>
      <w:r w:rsidRPr="00B21DDD">
        <w:t xml:space="preserve">5 </w:t>
      </w:r>
      <w:r w:rsidRPr="00B21DDD">
        <w:rPr>
          <w:cs/>
        </w:rPr>
        <w:t xml:space="preserve">เมษายน </w:t>
      </w:r>
      <w:r w:rsidRPr="00B21DDD">
        <w:t>2560</w:t>
      </w:r>
    </w:p>
    <w:p w14:paraId="29C983C0" w14:textId="0CCEB354" w:rsidR="00B21DDD" w:rsidRDefault="00B21DDD" w:rsidP="00CE7167">
      <w:pPr>
        <w:pStyle w:val="Bo-Blankline"/>
        <w:ind w:right="0"/>
      </w:pPr>
    </w:p>
    <w:p w14:paraId="70C242D4" w14:textId="2A4DA940" w:rsidR="004251BD" w:rsidRPr="004607D4" w:rsidRDefault="004251BD" w:rsidP="004251BD">
      <w:pPr>
        <w:pStyle w:val="Ang15"/>
        <w:rPr>
          <w:i/>
          <w:iCs/>
        </w:rPr>
      </w:pPr>
      <w:r w:rsidRPr="004251BD">
        <w:rPr>
          <w:cs/>
        </w:rPr>
        <w:t xml:space="preserve">บริษัทใหญ่ในระหว่างงวดคือบริษัท ทีพีไอ โพลีน จำกัด (มหาชน) “บริษัทใหญ่” ซึ่งเป็นนิติบุคคลที่จัดตั้งขึ้นในประเทศไทย และเป็นผู้ถือหุ้นรายใหญ่ของบริษัท โดยมีอัตราส่วนการถือหุ้นร้อยละ </w:t>
      </w:r>
      <w:r w:rsidRPr="004251BD">
        <w:t xml:space="preserve">70.24 </w:t>
      </w:r>
      <w:r w:rsidRPr="004251BD">
        <w:rPr>
          <w:cs/>
        </w:rPr>
        <w:t xml:space="preserve">ของทุนที่ออกและชำระแล้วของบริษัท ณ วันที่ </w:t>
      </w:r>
      <w:r w:rsidRPr="004251BD">
        <w:t xml:space="preserve">31 </w:t>
      </w:r>
      <w:r w:rsidRPr="004251BD">
        <w:rPr>
          <w:cs/>
        </w:rPr>
        <w:t xml:space="preserve">มีนาคม </w:t>
      </w:r>
      <w:r w:rsidRPr="004251BD">
        <w:t xml:space="preserve">2563 </w:t>
      </w:r>
      <w:r w:rsidRPr="004607D4">
        <w:rPr>
          <w:i/>
          <w:iCs/>
        </w:rPr>
        <w:t xml:space="preserve">(31 </w:t>
      </w:r>
      <w:r w:rsidRPr="004607D4">
        <w:rPr>
          <w:i/>
          <w:iCs/>
          <w:cs/>
        </w:rPr>
        <w:t xml:space="preserve">ธันวาคม </w:t>
      </w:r>
      <w:r w:rsidRPr="004607D4">
        <w:rPr>
          <w:i/>
          <w:iCs/>
        </w:rPr>
        <w:t xml:space="preserve">2562: </w:t>
      </w:r>
      <w:r w:rsidRPr="004607D4">
        <w:rPr>
          <w:i/>
          <w:iCs/>
          <w:cs/>
        </w:rPr>
        <w:t xml:space="preserve">ร้อยละ </w:t>
      </w:r>
      <w:r w:rsidRPr="004607D4">
        <w:rPr>
          <w:i/>
          <w:iCs/>
        </w:rPr>
        <w:t>70.24)</w:t>
      </w:r>
    </w:p>
    <w:p w14:paraId="57398931" w14:textId="77777777" w:rsidR="004C37E0" w:rsidRPr="000857F2" w:rsidRDefault="004C37E0" w:rsidP="00CE7167">
      <w:pPr>
        <w:pStyle w:val="Bo-Blankline"/>
        <w:ind w:right="0"/>
      </w:pPr>
    </w:p>
    <w:p w14:paraId="5550F1B2" w14:textId="77777777" w:rsidR="004C37E0" w:rsidRDefault="004C37E0" w:rsidP="00CE7167">
      <w:pPr>
        <w:pStyle w:val="Bo-Blankline"/>
        <w:ind w:right="0"/>
        <w:jc w:val="thaiDistribute"/>
        <w:rPr>
          <w:sz w:val="30"/>
          <w:szCs w:val="30"/>
          <w:cs/>
        </w:rPr>
      </w:pPr>
      <w:r w:rsidRPr="00E34840">
        <w:rPr>
          <w:sz w:val="30"/>
          <w:szCs w:val="30"/>
          <w:cs/>
        </w:rPr>
        <w:t>บริษัทดำเนินธุรกิจหลักเกี่ยวกับ</w:t>
      </w:r>
      <w:r w:rsidRPr="00E34840">
        <w:rPr>
          <w:sz w:val="30"/>
          <w:szCs w:val="30"/>
        </w:rPr>
        <w:t xml:space="preserve"> </w:t>
      </w:r>
      <w:r w:rsidRPr="00E34840">
        <w:rPr>
          <w:sz w:val="30"/>
          <w:szCs w:val="30"/>
          <w:cs/>
        </w:rPr>
        <w:t>การผลิตและจำหน่ายกระแสไฟฟ้าและเชื้อเพลิงจากขยะ</w:t>
      </w:r>
      <w:r w:rsidRPr="00E34840">
        <w:rPr>
          <w:sz w:val="30"/>
          <w:szCs w:val="30"/>
        </w:rPr>
        <w:t xml:space="preserve"> </w:t>
      </w:r>
      <w:r w:rsidRPr="00E34840">
        <w:rPr>
          <w:sz w:val="30"/>
          <w:szCs w:val="30"/>
          <w:cs/>
        </w:rPr>
        <w:t>รวมทั้งเศษหรือขยะหรือของเสีย และประกอบกิจการสถานีบริการน้ำมันเชื้อเพลิง และก๊าซธรรมชาติ</w:t>
      </w:r>
      <w:r w:rsidRPr="00E34840">
        <w:rPr>
          <w:sz w:val="30"/>
          <w:szCs w:val="30"/>
        </w:rPr>
        <w:t xml:space="preserve"> </w:t>
      </w:r>
      <w:r w:rsidRPr="00E34840">
        <w:rPr>
          <w:sz w:val="30"/>
          <w:szCs w:val="30"/>
          <w:cs/>
        </w:rPr>
        <w:t xml:space="preserve">โดยมีสถานีบริการรวม </w:t>
      </w:r>
      <w:r w:rsidR="00317C85">
        <w:rPr>
          <w:sz w:val="30"/>
          <w:szCs w:val="30"/>
        </w:rPr>
        <w:t>12</w:t>
      </w:r>
      <w:r w:rsidRPr="00E34840">
        <w:rPr>
          <w:sz w:val="30"/>
          <w:szCs w:val="30"/>
        </w:rPr>
        <w:t xml:space="preserve"> </w:t>
      </w:r>
      <w:r w:rsidRPr="00E34840">
        <w:rPr>
          <w:sz w:val="30"/>
          <w:szCs w:val="30"/>
          <w:cs/>
        </w:rPr>
        <w:t>แห่ง</w:t>
      </w:r>
    </w:p>
    <w:p w14:paraId="1D550BCA" w14:textId="77777777" w:rsidR="0085153D" w:rsidRDefault="0085153D" w:rsidP="00CE7167">
      <w:pPr>
        <w:pStyle w:val="Bo-Blankline"/>
        <w:ind w:right="0"/>
      </w:pPr>
    </w:p>
    <w:p w14:paraId="62B1FADB" w14:textId="77777777" w:rsidR="007B2482" w:rsidRPr="00E76832" w:rsidRDefault="007B2482" w:rsidP="00CE7167">
      <w:pPr>
        <w:pStyle w:val="Caption"/>
        <w:ind w:left="549" w:hanging="549"/>
      </w:pPr>
      <w:r w:rsidRPr="00E76832">
        <w:rPr>
          <w:cs/>
        </w:rPr>
        <w:t>เกณฑ์</w:t>
      </w:r>
      <w:r w:rsidRPr="00E76832">
        <w:rPr>
          <w:rFonts w:hint="cs"/>
          <w:cs/>
        </w:rPr>
        <w:t>การจัดทำงบการเงิน</w:t>
      </w:r>
      <w:r w:rsidR="00AA3030">
        <w:rPr>
          <w:rFonts w:hint="cs"/>
          <w:cs/>
        </w:rPr>
        <w:t>ระหว่างกาล</w:t>
      </w:r>
    </w:p>
    <w:p w14:paraId="60F17F6B" w14:textId="77777777" w:rsidR="007B2482" w:rsidRPr="00D1506D" w:rsidRDefault="007B2482" w:rsidP="00CE7167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/>
        <w:jc w:val="both"/>
        <w:rPr>
          <w:rFonts w:ascii="Angsana New" w:hAnsi="Angsana New"/>
          <w:color w:val="000000"/>
          <w:sz w:val="20"/>
          <w:szCs w:val="20"/>
        </w:rPr>
      </w:pPr>
    </w:p>
    <w:p w14:paraId="2BB2203C" w14:textId="77777777" w:rsidR="00EF58C8" w:rsidRPr="00C41850" w:rsidRDefault="00EF58C8" w:rsidP="00CE7167">
      <w:pPr>
        <w:pStyle w:val="Bo-H2Main"/>
        <w:numPr>
          <w:ilvl w:val="0"/>
          <w:numId w:val="8"/>
        </w:numPr>
        <w:tabs>
          <w:tab w:val="left" w:pos="540"/>
        </w:tabs>
        <w:spacing w:line="240" w:lineRule="auto"/>
        <w:ind w:left="630" w:hanging="630"/>
        <w:contextualSpacing w:val="0"/>
        <w:rPr>
          <w:b w:val="0"/>
          <w:bCs w:val="0"/>
        </w:rPr>
      </w:pPr>
      <w:r w:rsidRPr="00C41850">
        <w:rPr>
          <w:b w:val="0"/>
          <w:bCs w:val="0"/>
          <w:cs/>
        </w:rPr>
        <w:t>เกณฑ์การถือปฏิบัติ</w:t>
      </w:r>
    </w:p>
    <w:p w14:paraId="6B8B7B01" w14:textId="77777777" w:rsidR="00B7732B" w:rsidRDefault="00B7732B" w:rsidP="00CE7167">
      <w:pPr>
        <w:pStyle w:val="Bo-Blankline"/>
        <w:ind w:right="0"/>
      </w:pPr>
    </w:p>
    <w:p w14:paraId="60FAD411" w14:textId="4A0AB34B" w:rsidR="000D28C6" w:rsidRPr="00712F07" w:rsidRDefault="000D28C6" w:rsidP="00CE716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D28C6">
        <w:rPr>
          <w:rFonts w:ascii="Angsana New" w:hAnsi="Angsana New" w:hint="cs"/>
          <w:spacing w:val="2"/>
          <w:sz w:val="30"/>
          <w:szCs w:val="30"/>
          <w:cs/>
        </w:rPr>
        <w:t>งบ</w:t>
      </w:r>
      <w:r w:rsidRPr="000D28C6">
        <w:rPr>
          <w:rFonts w:ascii="Angsana New" w:hAnsi="Angsana New"/>
          <w:spacing w:val="2"/>
          <w:sz w:val="30"/>
          <w:szCs w:val="30"/>
          <w:cs/>
        </w:rPr>
        <w:t>การเงินระหว่างกาลแบบย่อนี้</w:t>
      </w:r>
      <w:r w:rsidRPr="000D28C6">
        <w:rPr>
          <w:rFonts w:ascii="Angsana New" w:hAnsi="Angsana New" w:hint="cs"/>
          <w:spacing w:val="2"/>
          <w:sz w:val="30"/>
          <w:szCs w:val="30"/>
          <w:cs/>
        </w:rPr>
        <w:t>นำเสนอรายการในงบการเงิน</w:t>
      </w:r>
      <w:r w:rsidRPr="000D28C6">
        <w:rPr>
          <w:rFonts w:ascii="Angsana New" w:hAnsi="Angsana New"/>
          <w:spacing w:val="2"/>
          <w:sz w:val="30"/>
          <w:szCs w:val="30"/>
          <w:cs/>
        </w:rPr>
        <w:t>ในรูปแบบเดียวกับ</w:t>
      </w:r>
      <w:r w:rsidRPr="000D28C6">
        <w:rPr>
          <w:rFonts w:ascii="Angsana New" w:hAnsi="Angsana New" w:hint="cs"/>
          <w:spacing w:val="2"/>
          <w:sz w:val="30"/>
          <w:szCs w:val="30"/>
          <w:cs/>
        </w:rPr>
        <w:t>งบการเงินประจำปีและ</w:t>
      </w:r>
      <w:r w:rsidRPr="000D28C6">
        <w:rPr>
          <w:rFonts w:ascii="Angsana New" w:hAnsi="Angsana New"/>
          <w:spacing w:val="2"/>
          <w:sz w:val="30"/>
          <w:szCs w:val="30"/>
          <w:cs/>
        </w:rPr>
        <w:t>จัดทำ</w:t>
      </w:r>
      <w:r w:rsidRPr="000D28C6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0D28C6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0D28C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D28C6">
        <w:rPr>
          <w:rFonts w:ascii="Angsana New" w:hAnsi="Angsana New"/>
          <w:spacing w:val="-2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="00E67AC8">
        <w:rPr>
          <w:rFonts w:ascii="Angsana New" w:hAnsi="Angsana New"/>
          <w:spacing w:val="-2"/>
          <w:sz w:val="30"/>
          <w:szCs w:val="30"/>
        </w:rPr>
        <w:t>34</w:t>
      </w:r>
      <w:r w:rsidRPr="000D28C6">
        <w:rPr>
          <w:rFonts w:ascii="Angsana New" w:hAnsi="Angsana New"/>
          <w:sz w:val="30"/>
          <w:szCs w:val="30"/>
        </w:rPr>
        <w:t xml:space="preserve"> </w:t>
      </w:r>
      <w:r w:rsidRPr="000D28C6">
        <w:rPr>
          <w:rFonts w:ascii="Angsana New" w:hAnsi="Angsana New"/>
          <w:sz w:val="30"/>
          <w:szCs w:val="30"/>
          <w:cs/>
        </w:rPr>
        <w:t xml:space="preserve">เรื่อง </w:t>
      </w:r>
      <w:r w:rsidRPr="000D28C6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0D28C6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0D28C6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0D28C6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0D28C6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14:paraId="11A67003" w14:textId="0F78D404" w:rsidR="00282D9D" w:rsidRDefault="00282D9D" w:rsidP="00CE7167">
      <w:pPr>
        <w:pStyle w:val="Bo-Blankline"/>
        <w:ind w:right="0"/>
      </w:pPr>
    </w:p>
    <w:p w14:paraId="296A543A" w14:textId="6368F30B" w:rsidR="002A4B0A" w:rsidRDefault="002A4B0A" w:rsidP="002A4B0A">
      <w:pPr>
        <w:pStyle w:val="Ang15"/>
      </w:pPr>
      <w:r w:rsidRPr="002A4B0A">
        <w:rPr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7070C">
        <w:t xml:space="preserve">31 </w:t>
      </w:r>
      <w:r w:rsidRPr="002A4B0A">
        <w:rPr>
          <w:cs/>
        </w:rPr>
        <w:t xml:space="preserve">ธันวาคม </w:t>
      </w:r>
      <w:r w:rsidRPr="002A4B0A">
        <w:t>2562</w:t>
      </w:r>
    </w:p>
    <w:p w14:paraId="30BFD545" w14:textId="3FE31093" w:rsidR="00462CAE" w:rsidRDefault="00462CAE" w:rsidP="00CE7167">
      <w:pPr>
        <w:pStyle w:val="Bo-Blankline"/>
        <w:ind w:right="0"/>
      </w:pPr>
    </w:p>
    <w:p w14:paraId="4A657DE6" w14:textId="37843515" w:rsidR="00E54A0D" w:rsidRPr="002A4B0A" w:rsidRDefault="002A4B0A" w:rsidP="002A4B0A">
      <w:pPr>
        <w:pStyle w:val="Ang15"/>
      </w:pPr>
      <w:r w:rsidRPr="002A4B0A">
        <w:rPr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เป็นครั้งแรกซึ่งไม่มีผลกระทบต่องบการเงินอย่างมีสาระสำคัญ และมาตรฐานการรายงานทางการเงิน ฉบับที่ </w:t>
      </w:r>
      <w:r w:rsidRPr="002A4B0A">
        <w:t xml:space="preserve">16 </w:t>
      </w:r>
      <w:r w:rsidRPr="002A4B0A">
        <w:rPr>
          <w:cs/>
        </w:rPr>
        <w:t xml:space="preserve">เรื่อง </w:t>
      </w:r>
      <w:r w:rsidRPr="002A4B0A">
        <w:rPr>
          <w:i/>
          <w:iCs/>
          <w:cs/>
        </w:rPr>
        <w:t>สัญญาเช่า</w:t>
      </w:r>
      <w:r w:rsidRPr="002A4B0A">
        <w:rPr>
          <w:cs/>
        </w:rPr>
        <w:t xml:space="preserve"> (</w:t>
      </w:r>
      <w:r w:rsidRPr="002A4B0A">
        <w:t xml:space="preserve">TFRS 16) </w:t>
      </w:r>
      <w:r w:rsidRPr="002A4B0A">
        <w:rPr>
          <w:cs/>
        </w:rPr>
        <w:t xml:space="preserve">ซึ่งได้เปิดเผยผลกระทบจากการเปลี่ยนแปลงนโยบายการบัญชีไว้ในหมายเหตุข้อ </w:t>
      </w:r>
      <w:r w:rsidRPr="002A4B0A">
        <w:t>3</w:t>
      </w:r>
      <w:r w:rsidR="002A3C5F">
        <w:rPr>
          <w:cs/>
        </w:rPr>
        <w:br w:type="page"/>
      </w:r>
    </w:p>
    <w:p w14:paraId="1EF262F9" w14:textId="09C60F0D" w:rsidR="0098712A" w:rsidRPr="00C41850" w:rsidRDefault="00D70079" w:rsidP="00CE0986">
      <w:pPr>
        <w:pStyle w:val="Bo-H2Main"/>
        <w:numPr>
          <w:ilvl w:val="0"/>
          <w:numId w:val="8"/>
        </w:numPr>
        <w:tabs>
          <w:tab w:val="left" w:pos="540"/>
        </w:tabs>
        <w:spacing w:line="240" w:lineRule="auto"/>
        <w:ind w:left="630" w:hanging="630"/>
        <w:contextualSpacing w:val="0"/>
        <w:rPr>
          <w:b w:val="0"/>
          <w:bCs w:val="0"/>
        </w:rPr>
      </w:pPr>
      <w:r w:rsidRPr="00C41850">
        <w:rPr>
          <w:b w:val="0"/>
          <w:bCs w:val="0"/>
          <w:cs/>
        </w:rPr>
        <w:lastRenderedPageBreak/>
        <w:t>การ</w:t>
      </w:r>
      <w:r w:rsidR="00F30368" w:rsidRPr="00F30368">
        <w:rPr>
          <w:rFonts w:hint="cs"/>
          <w:b w:val="0"/>
          <w:bCs w:val="0"/>
          <w:cs/>
        </w:rPr>
        <w:t>ใช้วิจารณญาณ</w:t>
      </w:r>
      <w:r w:rsidR="00EC03D0">
        <w:rPr>
          <w:rFonts w:hint="cs"/>
          <w:b w:val="0"/>
          <w:bCs w:val="0"/>
          <w:cs/>
        </w:rPr>
        <w:t>และ</w:t>
      </w:r>
      <w:r w:rsidR="00F30368" w:rsidRPr="00F30368">
        <w:rPr>
          <w:rFonts w:hint="cs"/>
          <w:b w:val="0"/>
          <w:bCs w:val="0"/>
          <w:cs/>
        </w:rPr>
        <w:t>การประมาณการ</w:t>
      </w:r>
    </w:p>
    <w:p w14:paraId="53CB9B4F" w14:textId="505B1DE9" w:rsidR="005C6BB7" w:rsidRDefault="005C6BB7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529761DD" w14:textId="04E3B05C" w:rsidR="004513E8" w:rsidRDefault="004513E8" w:rsidP="004513E8">
      <w:pPr>
        <w:pStyle w:val="Ang15"/>
      </w:pPr>
      <w:r w:rsidRPr="004513E8">
        <w:rPr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4513E8">
        <w:t xml:space="preserve">31 </w:t>
      </w:r>
      <w:r w:rsidRPr="004513E8">
        <w:rPr>
          <w:cs/>
        </w:rPr>
        <w:t xml:space="preserve">ธันวาคม </w:t>
      </w:r>
      <w:r w:rsidRPr="004513E8">
        <w:t>2562</w:t>
      </w:r>
    </w:p>
    <w:p w14:paraId="60FD865A" w14:textId="77777777" w:rsidR="00D00D75" w:rsidRDefault="00D00D75" w:rsidP="00CE0986">
      <w:pPr>
        <w:pStyle w:val="Bo-Blankline"/>
        <w:ind w:right="18"/>
      </w:pPr>
    </w:p>
    <w:p w14:paraId="7918122B" w14:textId="77777777" w:rsidR="00D00D75" w:rsidRPr="00D00D75" w:rsidRDefault="00D00D75" w:rsidP="00CE0986">
      <w:pPr>
        <w:pStyle w:val="Caption"/>
        <w:ind w:right="18"/>
      </w:pPr>
      <w:r w:rsidRPr="00D00D75">
        <w:rPr>
          <w:cs/>
        </w:rPr>
        <w:t>การเปลี่ยนแปลงนโยบายการบัญชี</w:t>
      </w:r>
    </w:p>
    <w:p w14:paraId="2B7DF5E8" w14:textId="77777777" w:rsidR="00D00D75" w:rsidRDefault="00D00D75" w:rsidP="007413D6">
      <w:pPr>
        <w:pStyle w:val="Bo-Blankline"/>
      </w:pPr>
    </w:p>
    <w:p w14:paraId="1C9DCB9A" w14:textId="6A513129" w:rsidR="00D577FE" w:rsidRPr="00AD0797" w:rsidRDefault="00D577FE" w:rsidP="00AD07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cyan"/>
        </w:rPr>
      </w:pPr>
      <w:r w:rsidRPr="00AD079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TFRS 1</w:t>
      </w:r>
      <w:r w:rsidR="00E67AC8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6</w:t>
      </w:r>
      <w:r w:rsidRPr="00AD079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AD079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6C988AB1" w14:textId="77777777" w:rsidR="00D577FE" w:rsidRPr="00AD0797" w:rsidRDefault="00D577FE" w:rsidP="00AD0797">
      <w:pPr>
        <w:pStyle w:val="Bo-Blankline"/>
      </w:pPr>
    </w:p>
    <w:p w14:paraId="330D8789" w14:textId="6DD65D5E" w:rsidR="00D577FE" w:rsidRPr="00AD0797" w:rsidRDefault="00D577FE" w:rsidP="00AD079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D0797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AD0797">
        <w:rPr>
          <w:rFonts w:ascii="Angsana New" w:hAnsi="Angsana New"/>
          <w:sz w:val="30"/>
          <w:szCs w:val="30"/>
        </w:rPr>
        <w:t xml:space="preserve">1 </w:t>
      </w:r>
      <w:r w:rsidRPr="00AD0797">
        <w:rPr>
          <w:rFonts w:ascii="Angsana New" w:hAnsi="Angsana New"/>
          <w:sz w:val="30"/>
          <w:szCs w:val="30"/>
          <w:cs/>
        </w:rPr>
        <w:t xml:space="preserve">มกราคม </w:t>
      </w:r>
      <w:r w:rsidRPr="00AD0797">
        <w:rPr>
          <w:rFonts w:ascii="Angsana New" w:hAnsi="Angsana New"/>
          <w:sz w:val="30"/>
          <w:szCs w:val="30"/>
        </w:rPr>
        <w:t>2</w:t>
      </w:r>
      <w:r w:rsidR="00E67AC8">
        <w:rPr>
          <w:rFonts w:ascii="Angsana New" w:hAnsi="Angsana New"/>
          <w:sz w:val="30"/>
          <w:szCs w:val="30"/>
        </w:rPr>
        <w:t>563</w:t>
      </w:r>
      <w:r w:rsidRPr="00AD0797">
        <w:rPr>
          <w:rFonts w:ascii="Angsana New" w:hAnsi="Angsana New"/>
          <w:sz w:val="30"/>
          <w:szCs w:val="30"/>
        </w:rPr>
        <w:t xml:space="preserve"> </w:t>
      </w:r>
      <w:r w:rsidRPr="00AD0797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Pr="00AD0797">
        <w:rPr>
          <w:rFonts w:ascii="Angsana New" w:hAnsi="Angsana New"/>
          <w:sz w:val="30"/>
          <w:szCs w:val="30"/>
        </w:rPr>
        <w:t>TFRS 1</w:t>
      </w:r>
      <w:r w:rsidR="00E67AC8">
        <w:rPr>
          <w:rFonts w:ascii="Angsana New" w:hAnsi="Angsana New"/>
          <w:sz w:val="30"/>
          <w:szCs w:val="30"/>
        </w:rPr>
        <w:t>6</w:t>
      </w:r>
      <w:r w:rsidRPr="00AD0797">
        <w:rPr>
          <w:rFonts w:ascii="Angsana New" w:hAnsi="Angsana New"/>
          <w:sz w:val="30"/>
          <w:szCs w:val="30"/>
        </w:rPr>
        <w:t xml:space="preserve"> </w:t>
      </w:r>
      <w:r w:rsidRPr="00AD0797">
        <w:rPr>
          <w:rFonts w:ascii="Angsana New" w:hAnsi="Angsana New"/>
          <w:sz w:val="30"/>
          <w:szCs w:val="30"/>
          <w:cs/>
        </w:rPr>
        <w:t>เป็นครั้งแรก</w:t>
      </w:r>
      <w:r w:rsidRPr="00AD0797">
        <w:rPr>
          <w:rFonts w:ascii="Angsana New" w:hAnsi="Angsana New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AD0797">
        <w:rPr>
          <w:rFonts w:ascii="Angsana New" w:hAnsi="Angsana New"/>
          <w:sz w:val="30"/>
          <w:szCs w:val="30"/>
        </w:rPr>
        <w:t>1</w:t>
      </w:r>
      <w:r w:rsidR="00E67AC8">
        <w:rPr>
          <w:rFonts w:ascii="Angsana New" w:hAnsi="Angsana New"/>
          <w:sz w:val="30"/>
          <w:szCs w:val="30"/>
        </w:rPr>
        <w:t>7</w:t>
      </w:r>
      <w:r w:rsidRPr="00AD0797">
        <w:rPr>
          <w:rFonts w:ascii="Angsana New" w:hAnsi="Angsana New"/>
          <w:sz w:val="30"/>
          <w:szCs w:val="30"/>
        </w:rPr>
        <w:t xml:space="preserve"> </w:t>
      </w:r>
      <w:r w:rsidRPr="00AD079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D0797">
        <w:rPr>
          <w:rFonts w:ascii="Angsana New" w:hAnsi="Angsana New"/>
          <w:sz w:val="30"/>
          <w:szCs w:val="30"/>
          <w:cs/>
        </w:rPr>
        <w:t>สัญญาเช่า</w:t>
      </w:r>
      <w:r w:rsidRPr="00AD0797">
        <w:rPr>
          <w:rFonts w:ascii="Angsana New" w:hAnsi="Angsana New" w:hint="cs"/>
          <w:sz w:val="30"/>
          <w:szCs w:val="30"/>
          <w:cs/>
        </w:rPr>
        <w:t xml:space="preserve"> </w:t>
      </w:r>
      <w:r w:rsidRPr="00AD0797">
        <w:rPr>
          <w:rFonts w:ascii="Angsana New" w:hAnsi="Angsana New"/>
          <w:sz w:val="30"/>
          <w:szCs w:val="30"/>
        </w:rPr>
        <w:t>(TAS 1</w:t>
      </w:r>
      <w:r w:rsidR="00E67AC8">
        <w:rPr>
          <w:rFonts w:ascii="Angsana New" w:hAnsi="Angsana New"/>
          <w:sz w:val="30"/>
          <w:szCs w:val="30"/>
        </w:rPr>
        <w:t>7</w:t>
      </w:r>
      <w:r w:rsidRPr="00AD0797">
        <w:rPr>
          <w:rFonts w:ascii="Angsana New" w:hAnsi="Angsana New"/>
          <w:sz w:val="30"/>
          <w:szCs w:val="30"/>
        </w:rPr>
        <w:t xml:space="preserve">) </w:t>
      </w:r>
      <w:r w:rsidRPr="00AD0797">
        <w:rPr>
          <w:rFonts w:ascii="Angsana New" w:hAnsi="Angsana New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E67AC8">
        <w:rPr>
          <w:rFonts w:ascii="Angsana New" w:hAnsi="Angsana New"/>
          <w:sz w:val="30"/>
          <w:szCs w:val="30"/>
        </w:rPr>
        <w:t>4</w:t>
      </w:r>
      <w:r w:rsidRPr="00AD0797">
        <w:rPr>
          <w:rFonts w:ascii="Angsana New" w:hAnsi="Angsana New"/>
          <w:sz w:val="30"/>
          <w:szCs w:val="30"/>
        </w:rPr>
        <w:t xml:space="preserve"> </w:t>
      </w:r>
      <w:r w:rsidRPr="00AD079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D0797">
        <w:rPr>
          <w:rFonts w:ascii="Angsana New" w:hAnsi="Angsana New"/>
          <w:sz w:val="30"/>
          <w:szCs w:val="30"/>
          <w:cs/>
        </w:rPr>
        <w:t>การประเมินว่าข้อตกลงประกอบด้วยสัญญาเช่า</w:t>
      </w:r>
      <w:r w:rsidRPr="00AD0797">
        <w:rPr>
          <w:rFonts w:ascii="Angsana New" w:hAnsi="Angsana New" w:hint="cs"/>
          <w:sz w:val="30"/>
          <w:szCs w:val="30"/>
          <w:cs/>
        </w:rPr>
        <w:t xml:space="preserve">หรือไม่ </w:t>
      </w:r>
      <w:r w:rsidRPr="00AD0797">
        <w:rPr>
          <w:rFonts w:ascii="Angsana New" w:hAnsi="Angsana New"/>
          <w:sz w:val="30"/>
          <w:szCs w:val="30"/>
        </w:rPr>
        <w:t xml:space="preserve">(TFRIC </w:t>
      </w:r>
      <w:r w:rsidR="00E67AC8">
        <w:rPr>
          <w:rFonts w:ascii="Angsana New" w:hAnsi="Angsana New"/>
          <w:sz w:val="30"/>
          <w:szCs w:val="30"/>
        </w:rPr>
        <w:t>4</w:t>
      </w:r>
      <w:r w:rsidRPr="00AD0797">
        <w:rPr>
          <w:rFonts w:ascii="Angsana New" w:hAnsi="Angsana New"/>
          <w:sz w:val="30"/>
          <w:szCs w:val="30"/>
        </w:rPr>
        <w:t xml:space="preserve">) </w:t>
      </w:r>
      <w:r w:rsidRPr="00AD0797">
        <w:rPr>
          <w:rFonts w:ascii="Angsana New" w:hAnsi="Angsana New" w:hint="cs"/>
          <w:sz w:val="30"/>
          <w:szCs w:val="30"/>
          <w:cs/>
        </w:rPr>
        <w:t>ด้วย</w:t>
      </w:r>
      <w:r w:rsidRPr="00AD0797">
        <w:rPr>
          <w:rFonts w:ascii="Angsana New" w:hAnsi="Angsana New"/>
          <w:sz w:val="30"/>
          <w:szCs w:val="30"/>
          <w:cs/>
        </w:rPr>
        <w:t>วิธีปรับปรุงย้อนหลังโดยรับรู้ผลกระทบสะสม</w:t>
      </w:r>
      <w:r w:rsidRPr="00AD0797">
        <w:rPr>
          <w:rFonts w:ascii="Angsana New" w:hAnsi="Angsana New" w:hint="cs"/>
          <w:sz w:val="30"/>
          <w:szCs w:val="30"/>
          <w:cs/>
        </w:rPr>
        <w:t xml:space="preserve"> </w:t>
      </w:r>
      <w:r w:rsidRPr="00AD0797">
        <w:rPr>
          <w:rFonts w:ascii="Angsana New" w:hAnsi="Angsana New"/>
          <w:sz w:val="30"/>
          <w:szCs w:val="30"/>
        </w:rPr>
        <w:t>(Modified retrospective approach)</w:t>
      </w:r>
      <w:r w:rsidRPr="00AD0797">
        <w:rPr>
          <w:rFonts w:ascii="Angsana New" w:hAnsi="Angsana New"/>
          <w:sz w:val="30"/>
          <w:szCs w:val="30"/>
          <w:cs/>
        </w:rPr>
        <w:t xml:space="preserve"> </w:t>
      </w:r>
    </w:p>
    <w:p w14:paraId="29156784" w14:textId="77777777" w:rsidR="00D577FE" w:rsidRPr="00265472" w:rsidRDefault="00D577FE" w:rsidP="00AD079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530F724" w14:textId="2F4997D5" w:rsidR="00265472" w:rsidRDefault="00D577FE" w:rsidP="002654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  <w:lang w:val="en-GB" w:eastAsia="en-US"/>
        </w:rPr>
      </w:pPr>
      <w:r w:rsidRPr="00AD0797">
        <w:rPr>
          <w:rFonts w:ascii="Angsana New" w:hAnsi="Angsana New"/>
          <w:sz w:val="30"/>
          <w:szCs w:val="30"/>
          <w:cs/>
          <w:lang w:val="en-GB" w:eastAsia="en-US"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AD0797">
        <w:rPr>
          <w:rFonts w:ascii="Angsana New" w:hAnsi="Angsana New"/>
          <w:sz w:val="30"/>
          <w:szCs w:val="30"/>
          <w:lang w:val="en-GB" w:eastAsia="en-US"/>
        </w:rPr>
        <w:t xml:space="preserve"> TFRS</w:t>
      </w:r>
      <w:r w:rsidRPr="00AD0797">
        <w:rPr>
          <w:rFonts w:ascii="Angsana New" w:hAnsi="Angsana New"/>
          <w:sz w:val="30"/>
          <w:szCs w:val="30"/>
          <w:cs/>
          <w:lang w:val="en-GB" w:eastAsia="en-US"/>
        </w:rPr>
        <w:t xml:space="preserve"> </w:t>
      </w:r>
      <w:r w:rsidRPr="00AD0797">
        <w:rPr>
          <w:rFonts w:ascii="Angsana New" w:hAnsi="Angsana New"/>
          <w:sz w:val="30"/>
          <w:szCs w:val="30"/>
          <w:lang w:val="en-GB" w:eastAsia="en-US"/>
        </w:rPr>
        <w:t>1</w:t>
      </w:r>
      <w:r w:rsidR="00E67AC8">
        <w:rPr>
          <w:rFonts w:ascii="Angsana New" w:hAnsi="Angsana New"/>
          <w:sz w:val="30"/>
          <w:szCs w:val="30"/>
          <w:lang w:val="en-GB" w:eastAsia="en-US"/>
        </w:rPr>
        <w:t>6</w:t>
      </w:r>
      <w:r w:rsidRPr="00AD0797">
        <w:rPr>
          <w:rFonts w:ascii="Angsana New" w:hAnsi="Angsana New"/>
          <w:sz w:val="30"/>
          <w:szCs w:val="30"/>
          <w:lang w:val="en-GB" w:eastAsia="en-US"/>
        </w:rPr>
        <w:t xml:space="preserve"> </w:t>
      </w:r>
      <w:r w:rsidRPr="00AD0797">
        <w:rPr>
          <w:rFonts w:ascii="Angsana New" w:hAnsi="Angsana New"/>
          <w:sz w:val="30"/>
          <w:szCs w:val="30"/>
          <w:cs/>
          <w:lang w:val="en-GB" w:eastAsia="en-US"/>
        </w:rPr>
        <w:t>กลุ่มบริษัท</w:t>
      </w:r>
      <w:r w:rsidR="00AD0797" w:rsidRPr="00AD0797">
        <w:rPr>
          <w:rFonts w:ascii="Angsana New" w:hAnsi="Angsana New"/>
          <w:sz w:val="30"/>
          <w:szCs w:val="30"/>
          <w:cs/>
          <w:lang w:val="en-GB" w:eastAsia="en-US"/>
        </w:rPr>
        <w:t xml:space="preserve"> </w:t>
      </w:r>
      <w:r w:rsidRPr="00AD0797">
        <w:rPr>
          <w:rFonts w:ascii="Angsana New" w:hAnsi="Angsana New"/>
          <w:sz w:val="30"/>
          <w:szCs w:val="30"/>
          <w:cs/>
          <w:lang w:val="en-GB" w:eastAsia="en-US"/>
        </w:rPr>
        <w:t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AD0797">
        <w:rPr>
          <w:rFonts w:ascii="Angsana New" w:hAnsi="Angsana New" w:hint="cs"/>
          <w:sz w:val="30"/>
          <w:szCs w:val="30"/>
          <w:cs/>
          <w:lang w:val="en-GB" w:eastAsia="en-US"/>
        </w:rPr>
        <w:t xml:space="preserve">ตามราคาขายที่เป็นเอกเทศ </w:t>
      </w:r>
      <w:r w:rsidRPr="00AD0797">
        <w:rPr>
          <w:rFonts w:ascii="Angsana New" w:hAnsi="Angsana New"/>
          <w:sz w:val="30"/>
          <w:szCs w:val="30"/>
          <w:lang w:val="en-GB" w:eastAsia="en-US"/>
        </w:rPr>
        <w:t xml:space="preserve">(Transaction price) </w:t>
      </w:r>
      <w:r w:rsidRPr="00AD0797">
        <w:rPr>
          <w:rFonts w:ascii="Angsana New" w:hAnsi="Angsana New" w:hint="cs"/>
          <w:sz w:val="30"/>
          <w:szCs w:val="30"/>
          <w:cs/>
          <w:lang w:val="en-GB" w:eastAsia="en-US"/>
        </w:rPr>
        <w:t xml:space="preserve">ณ </w:t>
      </w:r>
      <w:r w:rsidRPr="00AD0797">
        <w:rPr>
          <w:rFonts w:ascii="Angsana New" w:hAnsi="Angsana New"/>
          <w:sz w:val="30"/>
          <w:szCs w:val="30"/>
          <w:cs/>
          <w:lang w:val="en-GB" w:eastAsia="en-US"/>
        </w:rPr>
        <w:t>วันที่</w:t>
      </w:r>
      <w:r w:rsidR="0099721B">
        <w:rPr>
          <w:rFonts w:ascii="Angsana New" w:hAnsi="Angsana New" w:hint="cs"/>
          <w:sz w:val="30"/>
          <w:szCs w:val="30"/>
          <w:cs/>
          <w:lang w:val="en-GB" w:eastAsia="en-US"/>
        </w:rPr>
        <w:t xml:space="preserve"> </w:t>
      </w:r>
      <w:r w:rsidRPr="00AD0797">
        <w:rPr>
          <w:rFonts w:ascii="Angsana New" w:hAnsi="Angsana New"/>
          <w:sz w:val="30"/>
          <w:szCs w:val="30"/>
          <w:lang w:val="en-GB" w:eastAsia="en-US"/>
        </w:rPr>
        <w:t xml:space="preserve">1 </w:t>
      </w:r>
      <w:r w:rsidRPr="00AD0797">
        <w:rPr>
          <w:rFonts w:ascii="Angsana New" w:hAnsi="Angsana New"/>
          <w:sz w:val="30"/>
          <w:szCs w:val="30"/>
          <w:cs/>
          <w:lang w:val="en-GB" w:eastAsia="en-US"/>
        </w:rPr>
        <w:t xml:space="preserve">มกราคม </w:t>
      </w:r>
      <w:r w:rsidRPr="00AD0797">
        <w:rPr>
          <w:rFonts w:ascii="Angsana New" w:hAnsi="Angsana New"/>
          <w:sz w:val="30"/>
          <w:szCs w:val="30"/>
          <w:lang w:val="en-GB" w:eastAsia="en-US"/>
        </w:rPr>
        <w:t>2</w:t>
      </w:r>
      <w:r w:rsidR="00E67AC8">
        <w:rPr>
          <w:rFonts w:ascii="Angsana New" w:hAnsi="Angsana New"/>
          <w:sz w:val="30"/>
          <w:szCs w:val="30"/>
          <w:lang w:val="en-GB" w:eastAsia="en-US"/>
        </w:rPr>
        <w:t>563</w:t>
      </w:r>
      <w:r w:rsidR="00AD0797" w:rsidRPr="00AD0797">
        <w:rPr>
          <w:rFonts w:ascii="Angsana New" w:hAnsi="Angsana New"/>
          <w:sz w:val="30"/>
          <w:szCs w:val="30"/>
          <w:lang w:val="en-GB" w:eastAsia="en-US"/>
        </w:rPr>
        <w:t xml:space="preserve"> </w:t>
      </w:r>
      <w:r w:rsidRPr="00AD0797">
        <w:rPr>
          <w:rFonts w:ascii="Angsana New" w:hAnsi="Angsana New"/>
          <w:sz w:val="30"/>
          <w:szCs w:val="30"/>
          <w:cs/>
          <w:lang w:val="en-GB" w:eastAsia="en-US"/>
        </w:rPr>
        <w:t>กลุ่มบริษัท</w:t>
      </w:r>
      <w:r w:rsidRPr="00AD0797">
        <w:rPr>
          <w:rFonts w:ascii="Angsana New" w:hAnsi="Angsana New" w:hint="cs"/>
          <w:sz w:val="30"/>
          <w:szCs w:val="30"/>
          <w:cs/>
          <w:lang w:val="en-GB" w:eastAsia="en-US"/>
        </w:rPr>
        <w:t>และ</w:t>
      </w:r>
      <w:r w:rsidRPr="00AD0797">
        <w:rPr>
          <w:rFonts w:ascii="Angsana New" w:hAnsi="Angsana New"/>
          <w:sz w:val="30"/>
          <w:szCs w:val="30"/>
          <w:cs/>
          <w:lang w:val="en-GB" w:eastAsia="en-US"/>
        </w:rPr>
        <w:t>บริษัทรับรู้สินทรัพย์สิทธิการใช้และหนี้สินตามสัญญาเช่า</w:t>
      </w:r>
      <w:r w:rsidRPr="00AD0797">
        <w:rPr>
          <w:rFonts w:ascii="Angsana New" w:hAnsi="Angsana New"/>
          <w:sz w:val="30"/>
          <w:szCs w:val="30"/>
          <w:lang w:val="en-GB" w:eastAsia="en-US"/>
        </w:rPr>
        <w:t xml:space="preserve"> </w:t>
      </w:r>
      <w:r w:rsidRPr="00AD0797">
        <w:rPr>
          <w:rFonts w:ascii="Angsana New" w:hAnsi="Angsana New"/>
          <w:sz w:val="30"/>
          <w:szCs w:val="30"/>
          <w:cs/>
          <w:lang w:val="en-GB" w:eastAsia="en-US"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2FC026C7" w14:textId="215E4F6A" w:rsidR="00265472" w:rsidRPr="00235697" w:rsidRDefault="00265472">
      <w:pPr>
        <w:spacing w:line="240" w:lineRule="auto"/>
        <w:rPr>
          <w:rFonts w:ascii="Angsana New" w:hAnsi="Angsana New"/>
          <w:sz w:val="20"/>
          <w:szCs w:val="20"/>
          <w:cs/>
        </w:rPr>
      </w:pPr>
    </w:p>
    <w:p w14:paraId="54D24BCA" w14:textId="0CFFEA3C" w:rsidR="00D577FE" w:rsidRPr="00796348" w:rsidRDefault="00D577FE" w:rsidP="00AD079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6348">
        <w:rPr>
          <w:rFonts w:ascii="Angsana New" w:hAnsi="Angsana New" w:hint="cs"/>
          <w:sz w:val="30"/>
          <w:szCs w:val="30"/>
          <w:cs/>
        </w:rPr>
        <w:t xml:space="preserve">ในการปฏิบัติในช่วงเปลี่ยนแปลงกลุ่มบริษัทได้เลือกใช้ข้อยกเว้นต่อไปนี้ </w:t>
      </w:r>
    </w:p>
    <w:p w14:paraId="5A8FEF93" w14:textId="77777777" w:rsidR="00AD0797" w:rsidRPr="00796348" w:rsidRDefault="00AD0797" w:rsidP="00AD079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F0C4B6F" w14:textId="68C8A3FC" w:rsidR="00D577FE" w:rsidRPr="00796348" w:rsidRDefault="00D577FE" w:rsidP="00796348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00" w:hanging="220"/>
        <w:jc w:val="thaiDistribute"/>
        <w:rPr>
          <w:rFonts w:ascii="Angsana New" w:hAnsi="Angsana New"/>
          <w:sz w:val="30"/>
          <w:szCs w:val="30"/>
          <w:lang w:val="en-GB" w:eastAsia="en-US"/>
        </w:rPr>
      </w:pPr>
      <w:r w:rsidRPr="00796348">
        <w:rPr>
          <w:rFonts w:ascii="Angsana New" w:hAnsi="Angsana New" w:hint="cs"/>
          <w:sz w:val="30"/>
          <w:szCs w:val="30"/>
          <w:cs/>
          <w:lang w:val="en-GB" w:eastAsia="en-US"/>
        </w:rPr>
        <w:t xml:space="preserve">ใช้ข้อเท็จจริงที่ทราบภายหลังในการกำหนดอายุสัญญาเช่า </w:t>
      </w:r>
      <w:r w:rsidRPr="00796348">
        <w:rPr>
          <w:rFonts w:ascii="Angsana New" w:hAnsi="Angsana New" w:hint="cs"/>
          <w:sz w:val="30"/>
          <w:szCs w:val="30"/>
          <w:lang w:val="en-GB" w:eastAsia="en-US"/>
        </w:rPr>
        <w:t xml:space="preserve"> </w:t>
      </w:r>
    </w:p>
    <w:p w14:paraId="05B6A849" w14:textId="67679DDE" w:rsidR="00D577FE" w:rsidRPr="00796348" w:rsidRDefault="00D577FE" w:rsidP="00796348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00" w:hanging="220"/>
        <w:jc w:val="thaiDistribute"/>
        <w:rPr>
          <w:rFonts w:ascii="Angsana New" w:hAnsi="Angsana New"/>
          <w:sz w:val="30"/>
          <w:szCs w:val="30"/>
          <w:lang w:val="en-GB" w:eastAsia="en-US"/>
        </w:rPr>
      </w:pPr>
      <w:r w:rsidRPr="00796348">
        <w:rPr>
          <w:rFonts w:ascii="Angsana New" w:hAnsi="Angsana New" w:hint="cs"/>
          <w:sz w:val="30"/>
          <w:szCs w:val="30"/>
          <w:cs/>
          <w:lang w:val="en-GB" w:eastAsia="en-US"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3E0B2F">
        <w:rPr>
          <w:rFonts w:ascii="Angsana New" w:hAnsi="Angsana New" w:hint="cs"/>
          <w:sz w:val="30"/>
          <w:szCs w:val="30"/>
          <w:cs/>
          <w:lang w:val="en-GB" w:eastAsia="en-US"/>
        </w:rPr>
        <w:t>และ</w:t>
      </w:r>
    </w:p>
    <w:p w14:paraId="23814668" w14:textId="17EA0D1A" w:rsidR="00235697" w:rsidRDefault="00D577FE" w:rsidP="00796348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00" w:hanging="220"/>
        <w:jc w:val="thaiDistribute"/>
        <w:rPr>
          <w:rFonts w:ascii="Angsana New" w:hAnsi="Angsana New"/>
          <w:sz w:val="30"/>
          <w:szCs w:val="30"/>
          <w:lang w:val="en-GB" w:eastAsia="en-US"/>
        </w:rPr>
      </w:pPr>
      <w:r w:rsidRPr="00796348">
        <w:rPr>
          <w:rFonts w:ascii="Angsana New" w:hAnsi="Angsana New" w:hint="cs"/>
          <w:sz w:val="30"/>
          <w:szCs w:val="30"/>
          <w:cs/>
          <w:lang w:val="en-GB" w:eastAsia="en-US"/>
        </w:rPr>
        <w:t>ไม่รวมต้นทุนทางตรงเริ่มแรกในการวัดมูลค่าสินทรัพย์สิทธิการใช้</w:t>
      </w:r>
      <w:r w:rsidRPr="00796348">
        <w:rPr>
          <w:rFonts w:ascii="Angsana New" w:hAnsi="Angsana New" w:hint="cs"/>
          <w:sz w:val="30"/>
          <w:szCs w:val="30"/>
          <w:lang w:val="en-GB" w:eastAsia="en-US"/>
        </w:rPr>
        <w:t xml:space="preserve"> </w:t>
      </w:r>
    </w:p>
    <w:p w14:paraId="09055585" w14:textId="77777777" w:rsidR="00235697" w:rsidRDefault="00235697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180"/>
        <w:gridCol w:w="1350"/>
      </w:tblGrid>
      <w:tr w:rsidR="00D577FE" w:rsidRPr="00265472" w14:paraId="5DAFCA45" w14:textId="77777777" w:rsidTr="00F24813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33BD0100" w14:textId="3A80BC8E" w:rsidR="00D577FE" w:rsidRPr="00265472" w:rsidRDefault="00D577FE" w:rsidP="001D516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26547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ผลกระทบจากการ</w:t>
            </w:r>
            <w:r w:rsidRPr="0026547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ถือ</w:t>
            </w:r>
            <w:r w:rsidRPr="0026547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ปฏิบัติ</w:t>
            </w:r>
            <w:r w:rsidRPr="0026547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ตาม</w:t>
            </w:r>
            <w:r w:rsidRPr="0026547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6547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</w:t>
            </w:r>
            <w:r w:rsidR="00E67AC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DC3676" w14:textId="0965C262" w:rsidR="00D577FE" w:rsidRPr="00265472" w:rsidRDefault="00D577FE" w:rsidP="001D516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65472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งบการเงินรวม</w:t>
            </w:r>
            <w:r w:rsidRPr="002654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22486D" w14:textId="77777777" w:rsidR="00D577FE" w:rsidRPr="00265472" w:rsidRDefault="00D577FE" w:rsidP="001D516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41454E" w14:textId="77777777" w:rsidR="00D577FE" w:rsidRPr="00265472" w:rsidRDefault="00D577FE" w:rsidP="001D516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5472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</w:t>
            </w:r>
          </w:p>
          <w:p w14:paraId="600C94A8" w14:textId="4511EB6E" w:rsidR="00D577FE" w:rsidRPr="00265472" w:rsidRDefault="00D577FE" w:rsidP="001D516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65472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เฉพาะกิจการ</w:t>
            </w:r>
          </w:p>
        </w:tc>
      </w:tr>
      <w:tr w:rsidR="00D577FE" w:rsidRPr="00265472" w14:paraId="1084E856" w14:textId="77777777" w:rsidTr="00F24813">
        <w:trPr>
          <w:cantSplit/>
          <w:trHeight w:val="20"/>
          <w:tblHeader/>
        </w:trPr>
        <w:tc>
          <w:tcPr>
            <w:tcW w:w="6210" w:type="dxa"/>
            <w:shd w:val="clear" w:color="auto" w:fill="auto"/>
          </w:tcPr>
          <w:p w14:paraId="3BEF9FB8" w14:textId="77777777" w:rsidR="00D577FE" w:rsidRPr="00265472" w:rsidRDefault="00D577FE" w:rsidP="001D5166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72CF29D6" w14:textId="77777777" w:rsidR="00D577FE" w:rsidRPr="00265472" w:rsidRDefault="00D577FE" w:rsidP="001D516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54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654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654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577FE" w:rsidRPr="00265472" w14:paraId="680806C9" w14:textId="77777777" w:rsidTr="00F24813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55D1ECCE" w14:textId="4548C045" w:rsidR="00D577FE" w:rsidRPr="00265472" w:rsidRDefault="00D577FE" w:rsidP="001D5166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2654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654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2654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2654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E67A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563</w:t>
            </w:r>
          </w:p>
        </w:tc>
        <w:tc>
          <w:tcPr>
            <w:tcW w:w="2970" w:type="dxa"/>
            <w:gridSpan w:val="3"/>
            <w:shd w:val="clear" w:color="auto" w:fill="auto"/>
          </w:tcPr>
          <w:p w14:paraId="71767233" w14:textId="77777777" w:rsidR="00D577FE" w:rsidRPr="00265472" w:rsidRDefault="00D577FE" w:rsidP="001D516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577FE" w:rsidRPr="00265472" w14:paraId="2208EF49" w14:textId="77777777" w:rsidTr="00F24813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16F93B64" w14:textId="424F5342" w:rsidR="00D577FE" w:rsidRPr="00265472" w:rsidRDefault="00265472" w:rsidP="001D5166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481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="00F24813" w:rsidRPr="00F2481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683428" w14:textId="7381EF51" w:rsidR="00D577FE" w:rsidRPr="00F24813" w:rsidRDefault="00E67AC8" w:rsidP="005618AE">
            <w:pPr>
              <w:tabs>
                <w:tab w:val="decimal" w:pos="12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F248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F248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A5D1A7" w14:textId="77777777" w:rsidR="00D577FE" w:rsidRPr="00265472" w:rsidRDefault="00D577FE" w:rsidP="001D516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68B588" w14:textId="4DB73EA3" w:rsidR="00D577FE" w:rsidRPr="005618AE" w:rsidRDefault="00E67AC8" w:rsidP="005618AE">
            <w:pPr>
              <w:tabs>
                <w:tab w:val="decimal" w:pos="119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F248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F248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577FE" w:rsidRPr="00265472" w14:paraId="2A77679E" w14:textId="77777777" w:rsidTr="00F24813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5F5BFFAD" w14:textId="53DDDEB8" w:rsidR="00D577FE" w:rsidRPr="00265472" w:rsidRDefault="00F24813" w:rsidP="001D5166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เงินทดรองจ่ายแก่กิจการที่เกี่ยวข้องกันลดลง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6C73E0" w14:textId="422DECFC" w:rsidR="00D577FE" w:rsidRPr="00F24813" w:rsidRDefault="00F24813" w:rsidP="005618AE">
            <w:pPr>
              <w:tabs>
                <w:tab w:val="decimal" w:pos="12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</w:t>
            </w:r>
            <w:r w:rsidR="0081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6A64505" w14:textId="77777777" w:rsidR="00D577FE" w:rsidRPr="00265472" w:rsidRDefault="00D577FE" w:rsidP="001D516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B2B930" w14:textId="6F5690CF" w:rsidR="00D577FE" w:rsidRPr="005618AE" w:rsidRDefault="00F24813" w:rsidP="005618AE">
            <w:pPr>
              <w:tabs>
                <w:tab w:val="decimal" w:pos="119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</w:t>
            </w:r>
            <w:r w:rsidR="0081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577FE" w:rsidRPr="00265472" w14:paraId="71EFD09D" w14:textId="77777777" w:rsidTr="00F24813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41CED192" w14:textId="77777777" w:rsidR="00D577FE" w:rsidRPr="00265472" w:rsidRDefault="00D577FE" w:rsidP="001D5166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26547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26547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4A9838" w14:textId="44AF32B8" w:rsidR="00D577FE" w:rsidRPr="00762791" w:rsidRDefault="00F24813" w:rsidP="005618AE">
            <w:pPr>
              <w:tabs>
                <w:tab w:val="decimal" w:pos="12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27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7627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1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7627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Pr="007627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2)</w:t>
            </w:r>
          </w:p>
        </w:tc>
        <w:tc>
          <w:tcPr>
            <w:tcW w:w="180" w:type="dxa"/>
            <w:shd w:val="clear" w:color="auto" w:fill="auto"/>
          </w:tcPr>
          <w:p w14:paraId="66BE6F70" w14:textId="77777777" w:rsidR="00D577FE" w:rsidRPr="00265472" w:rsidRDefault="00D577FE" w:rsidP="001D516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C60663" w14:textId="0BE0AE8D" w:rsidR="00D577FE" w:rsidRPr="005618AE" w:rsidRDefault="00F24813" w:rsidP="005618AE">
            <w:pPr>
              <w:tabs>
                <w:tab w:val="decimal" w:pos="119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18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5618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1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5618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Pr="005618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2)</w:t>
            </w:r>
          </w:p>
        </w:tc>
      </w:tr>
    </w:tbl>
    <w:p w14:paraId="037AA4EC" w14:textId="2DF5B159" w:rsidR="00AA5982" w:rsidRDefault="00AA5982" w:rsidP="00D577FE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180"/>
        <w:gridCol w:w="1350"/>
      </w:tblGrid>
      <w:tr w:rsidR="00D577FE" w:rsidRPr="002D031F" w14:paraId="691B6B56" w14:textId="77777777" w:rsidTr="002D031F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6B7F54C4" w14:textId="282E4D1D" w:rsidR="00D577FE" w:rsidRPr="00BE089E" w:rsidRDefault="00D577FE" w:rsidP="001D516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/>
              </w:rPr>
            </w:pPr>
            <w:r w:rsidRPr="002D03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E3D685" w14:textId="23A79AF7" w:rsidR="00D577FE" w:rsidRPr="002D031F" w:rsidRDefault="00D577FE" w:rsidP="001D516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031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A974C5" w14:textId="77777777" w:rsidR="00D577FE" w:rsidRPr="002D031F" w:rsidRDefault="00D577FE" w:rsidP="001D516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F19C34" w14:textId="77777777" w:rsidR="00D577FE" w:rsidRPr="002D031F" w:rsidRDefault="00D577FE" w:rsidP="001D516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D031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</w:t>
            </w:r>
          </w:p>
          <w:p w14:paraId="300273A6" w14:textId="0875A0D4" w:rsidR="00D577FE" w:rsidRPr="002D031F" w:rsidRDefault="00D577FE" w:rsidP="001D516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031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เฉพาะกิจการ</w:t>
            </w:r>
          </w:p>
        </w:tc>
      </w:tr>
      <w:tr w:rsidR="00D577FE" w:rsidRPr="002D031F" w14:paraId="4E5B7E51" w14:textId="77777777" w:rsidTr="002D031F">
        <w:trPr>
          <w:cantSplit/>
          <w:trHeight w:val="20"/>
          <w:tblHeader/>
        </w:trPr>
        <w:tc>
          <w:tcPr>
            <w:tcW w:w="6210" w:type="dxa"/>
            <w:shd w:val="clear" w:color="auto" w:fill="auto"/>
          </w:tcPr>
          <w:p w14:paraId="5BF1BFBF" w14:textId="77777777" w:rsidR="00D577FE" w:rsidRPr="002D031F" w:rsidRDefault="00D577FE" w:rsidP="001D51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6455E5BD" w14:textId="77777777" w:rsidR="00D577FE" w:rsidRPr="002D031F" w:rsidRDefault="00D577FE" w:rsidP="001D516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31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D03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D031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E69A2" w:rsidRPr="002D031F" w14:paraId="6C91FD99" w14:textId="77777777" w:rsidTr="002D031F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2709D087" w14:textId="35D21809" w:rsidR="006E69A2" w:rsidRPr="002D031F" w:rsidRDefault="006E69A2" w:rsidP="006E69A2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D031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D031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D031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D031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2D031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91A27C" w14:textId="040A0CB5" w:rsidR="006E69A2" w:rsidRPr="002D031F" w:rsidRDefault="00E67AC8" w:rsidP="006E69A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  <w:r w:rsidR="006E69A2" w:rsidRPr="002D03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1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1347E9" w14:textId="77777777" w:rsidR="006E69A2" w:rsidRPr="002D031F" w:rsidRDefault="006E69A2" w:rsidP="006E69A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BA9FD2" w14:textId="6EE641DA" w:rsidR="006E69A2" w:rsidRPr="006D7413" w:rsidRDefault="00E67AC8" w:rsidP="006D7413">
            <w:pPr>
              <w:tabs>
                <w:tab w:val="decimal" w:pos="119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  <w:r w:rsidR="006E69A2" w:rsidRPr="002D03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1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6E69A2" w:rsidRPr="002D031F" w14:paraId="226A93D9" w14:textId="77777777" w:rsidTr="002D031F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48E0346D" w14:textId="62A68265" w:rsidR="006E69A2" w:rsidRPr="002D031F" w:rsidRDefault="006E69A2" w:rsidP="006E69A2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031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สัญญาบริการที่ไม่เข้าเงื่อนไข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480A38" w14:textId="2A0DCC1C" w:rsidR="006E69A2" w:rsidRPr="002D031F" w:rsidRDefault="006E69A2" w:rsidP="006D7413">
            <w:pPr>
              <w:tabs>
                <w:tab w:val="decimal" w:pos="12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D031F">
              <w:rPr>
                <w:rFonts w:asciiTheme="majorBidi" w:hAnsiTheme="majorBidi" w:cstheme="majorBidi"/>
                <w:sz w:val="30"/>
                <w:szCs w:val="30"/>
              </w:rPr>
              <w:t>(1,2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2D031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BCF144" w14:textId="77777777" w:rsidR="006E69A2" w:rsidRPr="002D031F" w:rsidRDefault="006E69A2" w:rsidP="006E69A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809F43" w14:textId="608BEBDB" w:rsidR="006E69A2" w:rsidRPr="006D7413" w:rsidRDefault="006E69A2" w:rsidP="006D7413">
            <w:pPr>
              <w:tabs>
                <w:tab w:val="decimal" w:pos="119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74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Pr="006D74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24E55" w:rsidRPr="002D031F" w14:paraId="04E98C59" w14:textId="77777777" w:rsidTr="002D031F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7CC7DEE3" w14:textId="207B461F" w:rsidR="00F24E55" w:rsidRPr="00F24E55" w:rsidRDefault="00B20EC9" w:rsidP="006E69A2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EC9">
              <w:rPr>
                <w:rFonts w:asciiTheme="majorBidi" w:hAnsiTheme="majorBidi"/>
                <w:sz w:val="30"/>
                <w:szCs w:val="30"/>
                <w:cs/>
              </w:rPr>
              <w:t>สิทธิในการเลือกขยายอายุสัญญาเช่า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EA846" w14:textId="7BA162E1" w:rsidR="00F24E55" w:rsidRPr="00F24E55" w:rsidRDefault="00F24E55" w:rsidP="006D7413">
            <w:pPr>
              <w:tabs>
                <w:tab w:val="decimal" w:pos="12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4A3802" w14:textId="77777777" w:rsidR="00F24E55" w:rsidRPr="002D031F" w:rsidRDefault="00F24E55" w:rsidP="006E69A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536F80" w14:textId="3D18F6AE" w:rsidR="00F24E55" w:rsidRPr="006D7413" w:rsidRDefault="00F24E55" w:rsidP="006D7413">
            <w:pPr>
              <w:tabs>
                <w:tab w:val="decimal" w:pos="119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E20D9F" w:rsidRPr="002D031F" w14:paraId="5D5C6C07" w14:textId="77777777" w:rsidTr="002D031F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03F6CF70" w14:textId="77777777" w:rsidR="00E20D9F" w:rsidRPr="002D031F" w:rsidRDefault="00E20D9F" w:rsidP="00E20D9F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09F21" w14:textId="4D26D8EA" w:rsidR="00E20D9F" w:rsidRPr="002D031F" w:rsidRDefault="00F24E55" w:rsidP="00E20D9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4E5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F24E55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F24E5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001</w:t>
            </w:r>
            <w:r w:rsidRPr="00F24E55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="0081640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</w:t>
            </w:r>
            <w:r w:rsidRPr="00F24E5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658B9C" w14:textId="77777777" w:rsidR="00E20D9F" w:rsidRPr="002D031F" w:rsidRDefault="00E20D9F" w:rsidP="00E20D9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99240" w14:textId="014610A3" w:rsidR="00E20D9F" w:rsidRPr="002D031F" w:rsidRDefault="00F24E55" w:rsidP="00E20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4E5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F24E55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F24E5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001</w:t>
            </w:r>
            <w:r w:rsidRPr="00F24E55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="0081640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</w:t>
            </w:r>
            <w:r w:rsidRPr="00F24E5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01</w:t>
            </w:r>
          </w:p>
        </w:tc>
      </w:tr>
      <w:tr w:rsidR="00E20D9F" w:rsidRPr="002D031F" w14:paraId="1185DE86" w14:textId="77777777" w:rsidTr="002D031F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3DA92D06" w14:textId="77777777" w:rsidR="00E20D9F" w:rsidRPr="002D031F" w:rsidRDefault="00E20D9F" w:rsidP="00E20D9F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D031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1E3108E9" w14:textId="0F231634" w:rsidR="00E20D9F" w:rsidRPr="002D031F" w:rsidRDefault="00E20D9F" w:rsidP="00E20D9F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D031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2D031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D031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2D031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563</w:t>
            </w:r>
            <w:r w:rsidRPr="002D031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FA24B" w14:textId="24C361A4" w:rsidR="00E20D9F" w:rsidRPr="002D031F" w:rsidRDefault="00E67AC8" w:rsidP="00E20D9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20D9F" w:rsidRPr="002D031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640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20D9F" w:rsidRPr="002D03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E20D9F" w:rsidRPr="002D031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71F44E" w14:textId="77777777" w:rsidR="00E20D9F" w:rsidRPr="002D031F" w:rsidRDefault="00E20D9F" w:rsidP="00E20D9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6451A" w14:textId="7B501CF2" w:rsidR="00E20D9F" w:rsidRPr="002D031F" w:rsidRDefault="00E67AC8" w:rsidP="00E20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20D9F" w:rsidRPr="002D031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640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20D9F" w:rsidRPr="002D03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E20D9F" w:rsidRPr="002D031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20D9F" w:rsidRPr="002D031F" w14:paraId="31B70CD0" w14:textId="77777777" w:rsidTr="002D031F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57B6799E" w14:textId="231FCAB4" w:rsidR="00E20D9F" w:rsidRPr="002D031F" w:rsidRDefault="00E20D9F" w:rsidP="00E20D9F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D031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D031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D031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D031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2D031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0E64926B" w14:textId="1ABD6BC7" w:rsidR="00E20D9F" w:rsidRPr="002D031F" w:rsidRDefault="00E20D9F" w:rsidP="00E20D9F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3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51DB8D" w14:textId="77777777" w:rsidR="00E20D9F" w:rsidRPr="002D031F" w:rsidRDefault="00E20D9F" w:rsidP="00E20D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609168" w14:textId="094B9F7C" w:rsidR="00E20D9F" w:rsidRPr="002D031F" w:rsidRDefault="00E20D9F" w:rsidP="00E20D9F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3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0D9F" w:rsidRPr="002D031F" w14:paraId="03AF12F3" w14:textId="77777777" w:rsidTr="002D031F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56734CB8" w14:textId="1F0902E2" w:rsidR="00E20D9F" w:rsidRPr="002D031F" w:rsidRDefault="00E20D9F" w:rsidP="00E20D9F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03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2D03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D03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D03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67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5321C9" w14:textId="23AA22CA" w:rsidR="00E20D9F" w:rsidRPr="002D031F" w:rsidRDefault="00E67AC8" w:rsidP="00E20D9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E20D9F" w:rsidRPr="002D03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16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E20D9F" w:rsidRPr="002D03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E20D9F" w:rsidRPr="002D03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043E7EC" w14:textId="77777777" w:rsidR="00E20D9F" w:rsidRPr="002D031F" w:rsidRDefault="00E20D9F" w:rsidP="00E20D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2522A6" w14:textId="5753908C" w:rsidR="00E20D9F" w:rsidRPr="002D031F" w:rsidRDefault="00E67AC8" w:rsidP="00E20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E20D9F" w:rsidRPr="002D03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16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E20D9F" w:rsidRPr="002D03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E20D9F" w:rsidRPr="002D03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E20D9F" w:rsidRPr="00FE4765" w14:paraId="574502A5" w14:textId="77777777" w:rsidTr="002D031F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6E76A32E" w14:textId="0C6B2B04" w:rsidR="00E20D9F" w:rsidRPr="002D031F" w:rsidRDefault="00E20D9F" w:rsidP="00E20D9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31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2D031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D03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5F10AC" w14:textId="2D20A0D9" w:rsidR="00E20D9F" w:rsidRPr="002D031F" w:rsidRDefault="00E67AC8" w:rsidP="00E20D9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E20D9F" w:rsidRPr="002D03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="00816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520F8527" w14:textId="77777777" w:rsidR="00E20D9F" w:rsidRPr="002D031F" w:rsidRDefault="00E20D9F" w:rsidP="00E20D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740DDF" w14:textId="19EC0E53" w:rsidR="00E20D9F" w:rsidRPr="00FE4765" w:rsidRDefault="00E67AC8" w:rsidP="00E20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E20D9F" w:rsidRPr="002D03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="00816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</w:tbl>
    <w:p w14:paraId="0D835D98" w14:textId="77777777" w:rsidR="00D577FE" w:rsidRDefault="00D577FE" w:rsidP="00D577FE">
      <w:pPr>
        <w:spacing w:line="240" w:lineRule="auto"/>
        <w:ind w:left="1080"/>
        <w:jc w:val="thaiDistribute"/>
        <w:rPr>
          <w:rFonts w:ascii="Angsana New" w:hAnsi="Angsana New"/>
          <w:sz w:val="20"/>
          <w:szCs w:val="20"/>
        </w:rPr>
      </w:pPr>
    </w:p>
    <w:p w14:paraId="03AA480B" w14:textId="1A441AEE" w:rsidR="007A1655" w:rsidRDefault="00D577FE" w:rsidP="000C368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D031F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2D031F">
        <w:rPr>
          <w:rFonts w:ascii="Angsana New" w:hAnsi="Angsana New" w:hint="cs"/>
          <w:sz w:val="30"/>
          <w:szCs w:val="30"/>
          <w:cs/>
        </w:rPr>
        <w:t>แสดง</w:t>
      </w:r>
      <w:r w:rsidRPr="002D031F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 w:rsidR="00C76888" w:rsidRPr="002D031F">
        <w:rPr>
          <w:rFonts w:ascii="Angsana New" w:hAnsi="Angsana New" w:hint="cs"/>
          <w:sz w:val="30"/>
          <w:szCs w:val="30"/>
          <w:cs/>
        </w:rPr>
        <w:t>พลังงานและสาธารณูปโภค</w:t>
      </w:r>
      <w:r w:rsidRPr="002D031F">
        <w:rPr>
          <w:rFonts w:ascii="Angsana New" w:hAnsi="Angsana New"/>
          <w:sz w:val="30"/>
          <w:szCs w:val="30"/>
          <w:cs/>
        </w:rPr>
        <w:t>และส่วนงาน</w:t>
      </w:r>
      <w:r w:rsidR="00C76888" w:rsidRPr="002D031F">
        <w:rPr>
          <w:rFonts w:ascii="Angsana New" w:hAnsi="Angsana New" w:hint="cs"/>
          <w:sz w:val="30"/>
          <w:szCs w:val="30"/>
          <w:cs/>
        </w:rPr>
        <w:t>สถานีบริการน้ำมัน</w:t>
      </w:r>
      <w:r w:rsidR="002D031F" w:rsidRPr="002D031F">
        <w:rPr>
          <w:rFonts w:ascii="Angsana New" w:hAnsi="Angsana New" w:hint="cs"/>
          <w:sz w:val="30"/>
          <w:szCs w:val="30"/>
          <w:cs/>
        </w:rPr>
        <w:t>และ</w:t>
      </w:r>
      <w:r w:rsidR="00C76888" w:rsidRPr="002D031F">
        <w:rPr>
          <w:rFonts w:ascii="Angsana New" w:hAnsi="Angsana New" w:hint="cs"/>
          <w:sz w:val="30"/>
          <w:szCs w:val="30"/>
          <w:cs/>
        </w:rPr>
        <w:t>แก๊ส</w:t>
      </w:r>
      <w:r w:rsidR="00656355">
        <w:rPr>
          <w:rFonts w:ascii="Angsana New" w:hAnsi="Angsana New"/>
          <w:sz w:val="30"/>
          <w:szCs w:val="30"/>
        </w:rPr>
        <w:t xml:space="preserve"> </w:t>
      </w:r>
      <w:r w:rsidRPr="002D031F">
        <w:rPr>
          <w:rFonts w:ascii="Angsana New" w:hAnsi="Angsana New"/>
          <w:sz w:val="30"/>
          <w:szCs w:val="30"/>
          <w:cs/>
        </w:rPr>
        <w:t>ตามลำดับ</w:t>
      </w:r>
    </w:p>
    <w:p w14:paraId="41C9E059" w14:textId="77777777" w:rsidR="007A1655" w:rsidRDefault="007A1655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063C9D6" w14:textId="77777777" w:rsidR="007B2482" w:rsidRPr="0034019B" w:rsidRDefault="0000702A" w:rsidP="00435278">
      <w:pPr>
        <w:pStyle w:val="Caption"/>
        <w:rPr>
          <w:cs/>
        </w:rPr>
      </w:pPr>
      <w:r w:rsidRPr="0034019B">
        <w:rPr>
          <w:rFonts w:hint="cs"/>
          <w:cs/>
        </w:rPr>
        <w:lastRenderedPageBreak/>
        <w:t>บุคคลหรือ</w:t>
      </w:r>
      <w:r w:rsidR="007B2482" w:rsidRPr="0034019B">
        <w:rPr>
          <w:cs/>
        </w:rPr>
        <w:t>กิจการที่เกี่ยวข้องกัน</w:t>
      </w:r>
    </w:p>
    <w:p w14:paraId="1F42FC6C" w14:textId="77777777" w:rsidR="00CF2B36" w:rsidRPr="00DE6FA4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67DA815D" w14:textId="77777777" w:rsidR="00011750" w:rsidRDefault="00011750" w:rsidP="00AD3B4A">
      <w:pPr>
        <w:spacing w:line="240" w:lineRule="auto"/>
        <w:ind w:left="540"/>
        <w:jc w:val="thaiDistribute"/>
        <w:rPr>
          <w:rFonts w:ascii="Angsana New" w:hAnsi="Angsana New"/>
          <w:b/>
          <w:spacing w:val="10"/>
          <w:sz w:val="30"/>
          <w:szCs w:val="30"/>
        </w:rPr>
      </w:pPr>
      <w:r w:rsidRPr="00011750">
        <w:rPr>
          <w:rFonts w:ascii="Angsana New" w:hAnsi="Angsana New"/>
          <w:b/>
          <w:spacing w:val="10"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44A1CD96" w14:textId="77777777" w:rsidR="005950A8" w:rsidRPr="00FF59E6" w:rsidRDefault="005950A8" w:rsidP="002876CE">
      <w:pPr>
        <w:pStyle w:val="Bo-Blankline"/>
        <w:ind w:left="0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54"/>
        <w:gridCol w:w="3906"/>
      </w:tblGrid>
      <w:tr w:rsidR="002244ED" w:rsidRPr="00F63BCB" w14:paraId="0DD8A9FB" w14:textId="77777777" w:rsidTr="00761E12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0E58D68D" w14:textId="77777777" w:rsidR="002244ED" w:rsidRPr="00F63BCB" w:rsidRDefault="00086B7B" w:rsidP="005950A8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BCB">
              <w:br w:type="page"/>
            </w:r>
            <w:r w:rsidR="002244ED" w:rsidRPr="00F63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954" w:type="dxa"/>
            <w:shd w:val="clear" w:color="auto" w:fill="auto"/>
          </w:tcPr>
          <w:p w14:paraId="0F197736" w14:textId="77777777" w:rsidR="00761E12" w:rsidRDefault="002244ED" w:rsidP="002244E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012B97A6" w14:textId="179375C3" w:rsidR="002244ED" w:rsidRPr="00F63BCB" w:rsidRDefault="002244ED" w:rsidP="002244E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จัดตั้ง</w:t>
            </w:r>
            <w:r w:rsidRPr="00F63BC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0065662B" w14:textId="77777777" w:rsidR="002244ED" w:rsidRPr="00F63BCB" w:rsidRDefault="002244ED" w:rsidP="002244E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06" w:type="dxa"/>
            <w:shd w:val="clear" w:color="auto" w:fill="auto"/>
          </w:tcPr>
          <w:p w14:paraId="4D0D2F34" w14:textId="77777777" w:rsidR="002244ED" w:rsidRPr="00F63BCB" w:rsidRDefault="002244ED" w:rsidP="002244ED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244ED" w:rsidRPr="00F63BCB" w14:paraId="073A0CB7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4BFDC638" w14:textId="77777777" w:rsidR="002244ED" w:rsidRPr="00F63BCB" w:rsidRDefault="002244ED" w:rsidP="002244ED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54" w:type="dxa"/>
            <w:shd w:val="clear" w:color="auto" w:fill="auto"/>
          </w:tcPr>
          <w:p w14:paraId="61AA297C" w14:textId="77777777" w:rsidR="002244ED" w:rsidRPr="00F63BCB" w:rsidRDefault="002244ED" w:rsidP="002244E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58065D67" w14:textId="77777777" w:rsidR="002244ED" w:rsidRPr="00F63BCB" w:rsidRDefault="002244ED" w:rsidP="00DE6FA4">
            <w:pPr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Pr="00F63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ๆ ของกิจการไม่ว่าทางตรงหรือทางอ้อม ทั้งนี้</w:t>
            </w:r>
            <w:r w:rsidRPr="00F63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รวมถึงกรรมการของ</w:t>
            </w:r>
            <w:r w:rsidR="00F2156C" w:rsidRPr="00F63BCB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63BCB">
              <w:rPr>
                <w:rFonts w:ascii="Angsana New" w:hAnsi="Angsana New"/>
                <w:sz w:val="30"/>
                <w:szCs w:val="30"/>
              </w:rPr>
              <w:t>(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F63BC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244ED" w:rsidRPr="00F63BCB" w14:paraId="12D7836E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59068938" w14:textId="77777777" w:rsidR="002244ED" w:rsidRPr="00F63BCB" w:rsidRDefault="002244ED" w:rsidP="002244ED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โพลีน จำกัด </w:t>
            </w:r>
            <w:r w:rsidRPr="00F63BCB">
              <w:rPr>
                <w:rFonts w:ascii="Angsana New" w:hAnsi="Angsana New"/>
                <w:sz w:val="30"/>
                <w:szCs w:val="30"/>
              </w:rPr>
              <w:t>(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F63BC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4" w:type="dxa"/>
            <w:shd w:val="clear" w:color="auto" w:fill="auto"/>
          </w:tcPr>
          <w:p w14:paraId="6ACB00C8" w14:textId="77777777" w:rsidR="002244ED" w:rsidRPr="00F63BCB" w:rsidRDefault="002244ED" w:rsidP="002244E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08E9F7E3" w14:textId="7EA33895" w:rsidR="002244ED" w:rsidRPr="00F63BCB" w:rsidRDefault="002244ED" w:rsidP="002A3C5F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เป็นบริษัทใหญ่ถือหุ้นร้อยละ </w:t>
            </w:r>
            <w:r w:rsidR="0035323C">
              <w:rPr>
                <w:rFonts w:ascii="Angsana New" w:hAnsi="Angsana New"/>
                <w:sz w:val="30"/>
                <w:szCs w:val="30"/>
                <w:lang w:val="en-US"/>
              </w:rPr>
              <w:t>70.</w:t>
            </w:r>
            <w:r w:rsidR="00317C85" w:rsidRPr="00F63BCB">
              <w:rPr>
                <w:rFonts w:ascii="Angsana New" w:hAnsi="Angsana New"/>
                <w:sz w:val="30"/>
                <w:szCs w:val="30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</w:rPr>
              <w:t>4</w:t>
            </w:r>
            <w:r w:rsidRPr="00F63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ในบริษัทและมีกรรมการร่วมกันกับบริษัท</w:t>
            </w:r>
          </w:p>
        </w:tc>
      </w:tr>
      <w:tr w:rsidR="00DE6FA4" w:rsidRPr="00F63BCB" w14:paraId="52541193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0D9BCC5" w14:textId="77777777" w:rsidR="00DE6FA4" w:rsidRPr="00593EC9" w:rsidRDefault="00DE6FA4" w:rsidP="00DE6FA4">
            <w:pPr>
              <w:ind w:right="-108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>TPI Polene Power Investment C</w:t>
            </w:r>
            <w:r w:rsidR="00593EC9">
              <w:rPr>
                <w:rFonts w:ascii="Angsana New" w:hAnsi="Angsana New"/>
                <w:spacing w:val="-2"/>
                <w:sz w:val="30"/>
                <w:szCs w:val="30"/>
              </w:rPr>
              <w:t>o.,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 xml:space="preserve"> L</w:t>
            </w:r>
            <w:r w:rsidR="00593EC9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td.</w:t>
            </w:r>
          </w:p>
        </w:tc>
        <w:tc>
          <w:tcPr>
            <w:tcW w:w="954" w:type="dxa"/>
            <w:shd w:val="clear" w:color="auto" w:fill="auto"/>
          </w:tcPr>
          <w:p w14:paraId="6C2BB90A" w14:textId="77777777"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906" w:type="dxa"/>
            <w:shd w:val="clear" w:color="auto" w:fill="auto"/>
          </w:tcPr>
          <w:p w14:paraId="6466AEFD" w14:textId="679714E7" w:rsidR="00DE6FA4" w:rsidRPr="00F63BCB" w:rsidRDefault="005A445B" w:rsidP="003920F9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>
              <w:rPr>
                <w:rFonts w:ascii="Angsana New" w:hAnsi="Angsana New"/>
                <w:sz w:val="30"/>
                <w:szCs w:val="30"/>
              </w:rPr>
              <w:t>100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  <w:r w:rsidR="003920F9">
              <w:rPr>
                <w:rFonts w:ascii="Angsana New" w:hAnsi="Angsana New"/>
                <w:sz w:val="30"/>
                <w:szCs w:val="30"/>
              </w:rPr>
              <w:br/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2156C" w:rsidRPr="00F63BCB" w14:paraId="742DDBA8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E33234B" w14:textId="77777777" w:rsidR="007E7446" w:rsidRPr="00F63BCB" w:rsidRDefault="007E7446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เพาเวอร์ (อ่อนนุช)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54" w:type="dxa"/>
            <w:shd w:val="clear" w:color="auto" w:fill="auto"/>
          </w:tcPr>
          <w:p w14:paraId="0ADDEDDC" w14:textId="77777777" w:rsidR="00F2156C" w:rsidRPr="00F63BCB" w:rsidRDefault="007E7446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7EFABCE7" w14:textId="39CE773C" w:rsidR="00F2156C" w:rsidRPr="00F63BCB" w:rsidRDefault="007E7446" w:rsidP="00303A13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816401">
              <w:rPr>
                <w:rFonts w:ascii="Angsana New" w:hAnsi="Angsana New"/>
                <w:spacing w:val="-2"/>
                <w:sz w:val="30"/>
                <w:szCs w:val="30"/>
              </w:rPr>
              <w:t>99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>.</w:t>
            </w:r>
            <w:r w:rsidR="00816401">
              <w:rPr>
                <w:rFonts w:ascii="Angsana New" w:hAnsi="Angsana New"/>
                <w:spacing w:val="-2"/>
                <w:sz w:val="30"/>
                <w:szCs w:val="30"/>
              </w:rPr>
              <w:t>99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</w:t>
            </w:r>
            <w:r w:rsidR="002A6521" w:rsidRPr="00F63B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ะ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  <w:cs/>
              </w:rPr>
              <w:t>มี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B62387" w:rsidRPr="00B62387" w14:paraId="1F5405B4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18CB2D22" w14:textId="2B449FD4" w:rsidR="00B62387" w:rsidRPr="00F63BCB" w:rsidRDefault="00B62387" w:rsidP="00E27DAA">
            <w:pPr>
              <w:ind w:left="340" w:right="-108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2A1422" w:rsidRPr="002A1422">
              <w:rPr>
                <w:rFonts w:ascii="Angsana New" w:hAnsi="Angsana New"/>
                <w:sz w:val="30"/>
                <w:szCs w:val="30"/>
                <w:cs/>
              </w:rPr>
              <w:t>ทีพีไอ โพลีน เพาเวอร์ (อินเตอร์เนชั่นแนล)</w:t>
            </w:r>
            <w:r w:rsidR="00761E12">
              <w:rPr>
                <w:rFonts w:ascii="Angsana New" w:hAnsi="Angsana New"/>
                <w:sz w:val="30"/>
                <w:szCs w:val="30"/>
              </w:rPr>
              <w:br/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="00E27DA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E1C51">
              <w:rPr>
                <w:rFonts w:ascii="Angsana New" w:hAnsi="Angsana New" w:hint="cs"/>
                <w:sz w:val="30"/>
                <w:szCs w:val="30"/>
                <w:cs/>
              </w:rPr>
              <w:t xml:space="preserve">(เดิมชื่อ </w:t>
            </w:r>
            <w:r w:rsidR="00DE1C51" w:rsidRPr="00F63BCB">
              <w:rPr>
                <w:rFonts w:ascii="Angsana New" w:hAnsi="Angsana New" w:hint="cs"/>
                <w:sz w:val="30"/>
                <w:szCs w:val="30"/>
                <w:cs/>
              </w:rPr>
              <w:t>บริษัท ซีนิธ อินเตอร์เนชั่นแนล</w:t>
            </w:r>
            <w:r w:rsidR="00DE1C5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A1422">
              <w:rPr>
                <w:rFonts w:ascii="Angsana New" w:hAnsi="Angsana New" w:hint="cs"/>
                <w:sz w:val="30"/>
                <w:szCs w:val="30"/>
                <w:cs/>
              </w:rPr>
              <w:t>เพาเวอร์</w:t>
            </w:r>
            <w:r w:rsidR="002A14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E1C51" w:rsidRPr="00F63BC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="00D24AF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54" w:type="dxa"/>
            <w:shd w:val="clear" w:color="auto" w:fill="auto"/>
          </w:tcPr>
          <w:p w14:paraId="458F42B9" w14:textId="77777777" w:rsidR="00B62387" w:rsidRPr="00F63BCB" w:rsidRDefault="00B62387" w:rsidP="00B6238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23FF9717" w14:textId="50FC6CED" w:rsidR="00B62387" w:rsidRPr="00F63BCB" w:rsidRDefault="00B62387" w:rsidP="00B62387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="00816401">
              <w:rPr>
                <w:rFonts w:ascii="Angsana New" w:hAnsi="Angsana New"/>
                <w:spacing w:val="-2"/>
                <w:sz w:val="30"/>
                <w:szCs w:val="30"/>
              </w:rPr>
              <w:t>99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>.</w:t>
            </w:r>
            <w:r w:rsidR="00816401">
              <w:rPr>
                <w:rFonts w:ascii="Angsana New" w:hAnsi="Angsana New"/>
                <w:spacing w:val="-2"/>
                <w:sz w:val="30"/>
                <w:szCs w:val="30"/>
              </w:rPr>
              <w:t>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9220E3" w:rsidRPr="00B62387" w14:paraId="2C3B1E52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56B94A4" w14:textId="77777777" w:rsidR="009220E3" w:rsidRPr="00F63BCB" w:rsidRDefault="009220E3" w:rsidP="009220E3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1972">
              <w:rPr>
                <w:rFonts w:ascii="Angsana New" w:hAnsi="Angsana New"/>
                <w:sz w:val="30"/>
                <w:szCs w:val="30"/>
                <w:cs/>
              </w:rPr>
              <w:t>บริษัท ท่าเรือน้ำลึก ทีพีไอ จำกัด</w:t>
            </w:r>
          </w:p>
        </w:tc>
        <w:tc>
          <w:tcPr>
            <w:tcW w:w="954" w:type="dxa"/>
            <w:shd w:val="clear" w:color="auto" w:fill="auto"/>
          </w:tcPr>
          <w:p w14:paraId="3B325801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15670518" w14:textId="73263B76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="00816401">
              <w:rPr>
                <w:rFonts w:ascii="Angsana New" w:hAnsi="Angsana New"/>
                <w:spacing w:val="-2"/>
                <w:sz w:val="30"/>
                <w:szCs w:val="30"/>
              </w:rPr>
              <w:t>99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>.</w:t>
            </w:r>
            <w:r w:rsidR="00816401">
              <w:rPr>
                <w:rFonts w:ascii="Angsana New" w:hAnsi="Angsana New"/>
                <w:spacing w:val="-2"/>
                <w:sz w:val="30"/>
                <w:szCs w:val="30"/>
              </w:rPr>
              <w:t>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9220E3" w:rsidRPr="00B62387" w14:paraId="5802E120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306F6E5" w14:textId="77777777" w:rsidR="009220E3" w:rsidRPr="00F63BCB" w:rsidRDefault="009220E3" w:rsidP="009220E3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1972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เพาเวอร์ (สงขลา) จำกัด</w:t>
            </w:r>
          </w:p>
        </w:tc>
        <w:tc>
          <w:tcPr>
            <w:tcW w:w="954" w:type="dxa"/>
            <w:shd w:val="clear" w:color="auto" w:fill="auto"/>
          </w:tcPr>
          <w:p w14:paraId="6D3A977D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7BD2909D" w14:textId="55CFFDAE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="00816401">
              <w:rPr>
                <w:rFonts w:ascii="Angsana New" w:hAnsi="Angsana New"/>
                <w:spacing w:val="-2"/>
                <w:sz w:val="30"/>
                <w:szCs w:val="30"/>
              </w:rPr>
              <w:t>99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>.</w:t>
            </w:r>
            <w:r w:rsidR="00816401">
              <w:rPr>
                <w:rFonts w:ascii="Angsana New" w:hAnsi="Angsana New"/>
                <w:spacing w:val="-2"/>
                <w:sz w:val="30"/>
                <w:szCs w:val="30"/>
              </w:rPr>
              <w:t>9</w:t>
            </w:r>
            <w:r w:rsidR="00E67AC8">
              <w:rPr>
                <w:rFonts w:ascii="Angsana New" w:hAnsi="Angsana New"/>
                <w:spacing w:val="-2"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9220E3" w:rsidRPr="00B62387" w14:paraId="4B9AFAE9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01837FD7" w14:textId="77777777" w:rsidR="009220E3" w:rsidRPr="00F63BCB" w:rsidRDefault="009220E3" w:rsidP="009220E3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1972">
              <w:rPr>
                <w:rFonts w:ascii="Angsana New" w:hAnsi="Angsana New"/>
                <w:sz w:val="30"/>
                <w:szCs w:val="30"/>
                <w:cs/>
              </w:rPr>
              <w:t>บริษัท ทีพีไอ พลังแสงอาทิตย์ จำกัด</w:t>
            </w:r>
          </w:p>
        </w:tc>
        <w:tc>
          <w:tcPr>
            <w:tcW w:w="954" w:type="dxa"/>
            <w:shd w:val="clear" w:color="auto" w:fill="auto"/>
          </w:tcPr>
          <w:p w14:paraId="2CCC0E35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2B49DC73" w14:textId="76745E8E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="00816401">
              <w:rPr>
                <w:rFonts w:ascii="Angsana New" w:hAnsi="Angsana New"/>
                <w:spacing w:val="-2"/>
                <w:sz w:val="30"/>
                <w:szCs w:val="30"/>
              </w:rPr>
              <w:t>99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>.</w:t>
            </w:r>
            <w:r w:rsidR="00816401">
              <w:rPr>
                <w:rFonts w:ascii="Angsana New" w:hAnsi="Angsana New"/>
                <w:spacing w:val="-2"/>
                <w:sz w:val="30"/>
                <w:szCs w:val="30"/>
              </w:rPr>
              <w:t>9</w:t>
            </w:r>
            <w:r w:rsidR="00E67AC8">
              <w:rPr>
                <w:rFonts w:ascii="Angsana New" w:hAnsi="Angsana New"/>
                <w:spacing w:val="-2"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9220E3" w:rsidRPr="00B62387" w14:paraId="702F1C1C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139897A6" w14:textId="77777777" w:rsidR="009220E3" w:rsidRPr="00F63BCB" w:rsidRDefault="009220E3" w:rsidP="009220E3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1972">
              <w:rPr>
                <w:rFonts w:ascii="Angsana New" w:hAnsi="Angsana New"/>
                <w:sz w:val="30"/>
                <w:szCs w:val="30"/>
                <w:cs/>
              </w:rPr>
              <w:t>บริษัท ทีพีไอ พลังลม จำกัด</w:t>
            </w:r>
          </w:p>
        </w:tc>
        <w:tc>
          <w:tcPr>
            <w:tcW w:w="954" w:type="dxa"/>
            <w:shd w:val="clear" w:color="auto" w:fill="auto"/>
          </w:tcPr>
          <w:p w14:paraId="5FFE72C0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3F851979" w14:textId="2BDEC951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="00816401">
              <w:rPr>
                <w:rFonts w:ascii="Angsana New" w:hAnsi="Angsana New"/>
                <w:spacing w:val="-2"/>
                <w:sz w:val="30"/>
                <w:szCs w:val="30"/>
              </w:rPr>
              <w:t>99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>.</w:t>
            </w:r>
            <w:r w:rsidR="00816401">
              <w:rPr>
                <w:rFonts w:ascii="Angsana New" w:hAnsi="Angsana New"/>
                <w:spacing w:val="-2"/>
                <w:sz w:val="30"/>
                <w:szCs w:val="30"/>
              </w:rPr>
              <w:t>9</w:t>
            </w:r>
            <w:r w:rsidR="00E67AC8">
              <w:rPr>
                <w:rFonts w:ascii="Angsana New" w:hAnsi="Angsana New"/>
                <w:spacing w:val="-2"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9220E3" w:rsidRPr="00F63BCB" w14:paraId="1D288BDB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5A564040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954" w:type="dxa"/>
            <w:shd w:val="clear" w:color="auto" w:fill="auto"/>
          </w:tcPr>
          <w:p w14:paraId="39EBCE9D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26621E13" w14:textId="77777777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9220E3" w:rsidRPr="00F63BCB" w14:paraId="169CC05A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378A18F1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ทีพีไอ บริการ จำกัด</w:t>
            </w:r>
          </w:p>
        </w:tc>
        <w:tc>
          <w:tcPr>
            <w:tcW w:w="954" w:type="dxa"/>
            <w:shd w:val="clear" w:color="auto" w:fill="auto"/>
          </w:tcPr>
          <w:p w14:paraId="47EB9ADC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34A0C470" w14:textId="77777777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4316BEB1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168BF100" w14:textId="793805C1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บริษัท โรงกลั่นน้ำมันทีพีไอ (</w:t>
            </w:r>
            <w:r w:rsidR="008E0E2A">
              <w:rPr>
                <w:rFonts w:ascii="Angsana New" w:hAnsi="Angsana New"/>
                <w:sz w:val="30"/>
                <w:szCs w:val="30"/>
              </w:rPr>
              <w:t>1997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) จำกัด</w:t>
            </w:r>
          </w:p>
        </w:tc>
        <w:tc>
          <w:tcPr>
            <w:tcW w:w="954" w:type="dxa"/>
            <w:shd w:val="clear" w:color="auto" w:fill="auto"/>
          </w:tcPr>
          <w:p w14:paraId="11A9383D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23DF2838" w14:textId="77777777" w:rsidR="009220E3" w:rsidRPr="00F63BCB" w:rsidRDefault="009220E3" w:rsidP="009220E3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3E34E32B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5A9E57AD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954" w:type="dxa"/>
            <w:shd w:val="clear" w:color="auto" w:fill="auto"/>
          </w:tcPr>
          <w:p w14:paraId="07967DB7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33617E3E" w14:textId="77777777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12522216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0DFBCFE0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ไบโอ ฟาร์มาซูติคอลล์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10628365" w14:textId="77777777" w:rsidR="009220E3" w:rsidRPr="00F63BCB" w:rsidRDefault="009220E3" w:rsidP="009220E3">
            <w:pPr>
              <w:ind w:left="16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2E5763F4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</w:p>
        </w:tc>
        <w:tc>
          <w:tcPr>
            <w:tcW w:w="3906" w:type="dxa"/>
            <w:shd w:val="clear" w:color="auto" w:fill="auto"/>
          </w:tcPr>
          <w:p w14:paraId="69A24C33" w14:textId="77777777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F63BCB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9220E3" w:rsidRPr="00F63BCB" w14:paraId="136E4E73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3F26C7F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พาณิชย์ จำกัด</w:t>
            </w:r>
          </w:p>
        </w:tc>
        <w:tc>
          <w:tcPr>
            <w:tcW w:w="954" w:type="dxa"/>
            <w:shd w:val="clear" w:color="auto" w:fill="auto"/>
          </w:tcPr>
          <w:p w14:paraId="3639416B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4D8F7452" w14:textId="77777777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13FB1EB9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09C45165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954" w:type="dxa"/>
            <w:shd w:val="clear" w:color="auto" w:fill="auto"/>
          </w:tcPr>
          <w:p w14:paraId="4B734B55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211DEC33" w14:textId="77777777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41D4585B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23D6498B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954" w:type="dxa"/>
            <w:shd w:val="clear" w:color="auto" w:fill="auto"/>
          </w:tcPr>
          <w:p w14:paraId="6ED02505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4229349E" w14:textId="77777777" w:rsidR="009220E3" w:rsidRPr="00F63BCB" w:rsidRDefault="009220E3" w:rsidP="009220E3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0DB16584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0A4E756D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โพรพ็อกไซด์ไทย จำกัด</w:t>
            </w:r>
          </w:p>
        </w:tc>
        <w:tc>
          <w:tcPr>
            <w:tcW w:w="954" w:type="dxa"/>
            <w:shd w:val="clear" w:color="auto" w:fill="auto"/>
          </w:tcPr>
          <w:p w14:paraId="7EFB8C51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134308B3" w14:textId="77777777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3EE078BC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69902C0D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954" w:type="dxa"/>
            <w:shd w:val="clear" w:color="auto" w:fill="auto"/>
          </w:tcPr>
          <w:p w14:paraId="5AF6EA47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4D8693CA" w14:textId="77777777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5E2B63D0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4484A1A8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พลาสติก โพลีน จำกัด</w:t>
            </w:r>
          </w:p>
        </w:tc>
        <w:tc>
          <w:tcPr>
            <w:tcW w:w="954" w:type="dxa"/>
            <w:shd w:val="clear" w:color="auto" w:fill="auto"/>
          </w:tcPr>
          <w:p w14:paraId="2F3A904F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74BEFE36" w14:textId="77777777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5D4B02DD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41A108B1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954" w:type="dxa"/>
            <w:shd w:val="clear" w:color="auto" w:fill="auto"/>
          </w:tcPr>
          <w:p w14:paraId="59D737E1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30879AD1" w14:textId="77777777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32937252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21B9C84E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954" w:type="dxa"/>
            <w:shd w:val="clear" w:color="auto" w:fill="auto"/>
          </w:tcPr>
          <w:p w14:paraId="6F462104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706D77A2" w14:textId="77777777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7030C2D7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5D957FFD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954" w:type="dxa"/>
            <w:shd w:val="clear" w:color="auto" w:fill="auto"/>
          </w:tcPr>
          <w:p w14:paraId="4B5C02B2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23E0552F" w14:textId="77777777" w:rsidR="009220E3" w:rsidRPr="00F63BCB" w:rsidRDefault="009220E3" w:rsidP="009220E3">
            <w:pPr>
              <w:tabs>
                <w:tab w:val="left" w:pos="3672"/>
              </w:tabs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เป็นบริษัทร่วมทางอ้อมของบริษัทใหญ่และ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588AF480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19AF98FC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954" w:type="dxa"/>
            <w:shd w:val="clear" w:color="auto" w:fill="auto"/>
          </w:tcPr>
          <w:p w14:paraId="008CBE2A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3267F0BB" w14:textId="77777777" w:rsidR="009220E3" w:rsidRPr="00F63BCB" w:rsidRDefault="009220E3" w:rsidP="009220E3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เป็นบริษัทร่วมทางอ้อมของบริษัทใหญ่และ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5F618136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65D2AB2D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954" w:type="dxa"/>
            <w:shd w:val="clear" w:color="auto" w:fill="auto"/>
          </w:tcPr>
          <w:p w14:paraId="5DFDC93E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6C1E3EF0" w14:textId="77777777" w:rsidR="009220E3" w:rsidRPr="00F63BCB" w:rsidRDefault="009220E3" w:rsidP="009220E3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4F827190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3AA6D08E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F63BCB">
              <w:rPr>
                <w:rFonts w:ascii="Angsana New" w:hAnsi="Angsana New"/>
                <w:sz w:val="30"/>
                <w:szCs w:val="30"/>
              </w:rPr>
              <w:t>(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F63BC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4" w:type="dxa"/>
            <w:shd w:val="clear" w:color="auto" w:fill="auto"/>
          </w:tcPr>
          <w:p w14:paraId="2C9BAC8E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6B379CAC" w14:textId="77777777" w:rsidR="009220E3" w:rsidRPr="00F63BCB" w:rsidRDefault="009220E3" w:rsidP="009220E3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508C21DA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5A4B7D8C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วิสาหกิจ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54" w:type="dxa"/>
            <w:shd w:val="clear" w:color="auto" w:fill="auto"/>
          </w:tcPr>
          <w:p w14:paraId="1D1C54B4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62EA45FF" w14:textId="77777777" w:rsidR="009220E3" w:rsidRPr="00F63BCB" w:rsidRDefault="009220E3" w:rsidP="009220E3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4197EE25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2AFB7659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954" w:type="dxa"/>
            <w:shd w:val="clear" w:color="auto" w:fill="auto"/>
          </w:tcPr>
          <w:p w14:paraId="0BF7F91F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431CC3FF" w14:textId="77777777" w:rsidR="009220E3" w:rsidRPr="00F63BCB" w:rsidRDefault="009220E3" w:rsidP="009220E3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35AAFEE2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C97D97B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954" w:type="dxa"/>
            <w:shd w:val="clear" w:color="auto" w:fill="auto"/>
          </w:tcPr>
          <w:p w14:paraId="687F2DEE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7211F32D" w14:textId="77777777" w:rsidR="009220E3" w:rsidRPr="00F63BCB" w:rsidRDefault="009220E3" w:rsidP="009220E3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220E3" w:rsidRPr="00F63BCB" w14:paraId="2903121E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C00EF8D" w14:textId="77777777" w:rsidR="009220E3" w:rsidRPr="00F63BCB" w:rsidRDefault="009220E3" w:rsidP="009220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954" w:type="dxa"/>
            <w:shd w:val="clear" w:color="auto" w:fill="auto"/>
          </w:tcPr>
          <w:p w14:paraId="4AF2F10E" w14:textId="77777777" w:rsidR="009220E3" w:rsidRPr="00F63BCB" w:rsidRDefault="009220E3" w:rsidP="009220E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6516713D" w14:textId="77777777" w:rsidR="009220E3" w:rsidRPr="00F63BCB" w:rsidRDefault="009220E3" w:rsidP="009220E3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60ADF" w:rsidRPr="00F63BCB" w14:paraId="3EC6E129" w14:textId="77777777" w:rsidTr="00761E12">
        <w:trPr>
          <w:trHeight w:val="20"/>
        </w:trPr>
        <w:tc>
          <w:tcPr>
            <w:tcW w:w="4320" w:type="dxa"/>
            <w:shd w:val="clear" w:color="auto" w:fill="auto"/>
          </w:tcPr>
          <w:p w14:paraId="74FF9BD5" w14:textId="396B1335" w:rsidR="00060ADF" w:rsidRPr="00F63BCB" w:rsidRDefault="00060ADF" w:rsidP="00060ADF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ทีพีไอ โฮลดิ้ง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54" w:type="dxa"/>
            <w:shd w:val="clear" w:color="auto" w:fill="auto"/>
          </w:tcPr>
          <w:p w14:paraId="0D0A271A" w14:textId="0AC42B07" w:rsidR="00060ADF" w:rsidRPr="00F63BCB" w:rsidRDefault="00060ADF" w:rsidP="00060AD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06" w:type="dxa"/>
            <w:shd w:val="clear" w:color="auto" w:fill="auto"/>
          </w:tcPr>
          <w:p w14:paraId="598AD980" w14:textId="22B35308" w:rsidR="00060ADF" w:rsidRPr="00F63BCB" w:rsidRDefault="00060ADF" w:rsidP="00060ADF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75DAE462" w14:textId="77777777" w:rsidR="009220E3" w:rsidRDefault="009220E3" w:rsidP="009220E3">
      <w:pPr>
        <w:pStyle w:val="Bo-Blankline"/>
      </w:pPr>
    </w:p>
    <w:p w14:paraId="69787B7C" w14:textId="5487BE0A" w:rsidR="00187D86" w:rsidRPr="00BB1D42" w:rsidRDefault="00187D86" w:rsidP="00435278">
      <w:pPr>
        <w:pStyle w:val="Ang15"/>
      </w:pPr>
      <w:r w:rsidRPr="00BB1D42">
        <w:rPr>
          <w:rFonts w:hint="cs"/>
          <w:cs/>
        </w:rPr>
        <w:t>นโยบายการกำหนดราคา</w:t>
      </w:r>
      <w:r w:rsidR="00BB1D42" w:rsidRPr="00BB1D42">
        <w:rPr>
          <w:rFonts w:hint="cs"/>
          <w:cs/>
        </w:rPr>
        <w:t>สำหรับรายการแต่ละประเภทอธิบายได้</w:t>
      </w:r>
      <w:r w:rsidRPr="00BB1D42">
        <w:rPr>
          <w:rFonts w:hint="cs"/>
          <w:cs/>
        </w:rPr>
        <w:t>ดังต่อไปนี้</w:t>
      </w:r>
    </w:p>
    <w:p w14:paraId="4E2635DD" w14:textId="77777777" w:rsidR="00F9189B" w:rsidRPr="00F63BCB" w:rsidRDefault="00F9189B" w:rsidP="009A4B8E">
      <w:pPr>
        <w:pStyle w:val="Ang15"/>
        <w:rPr>
          <w:sz w:val="20"/>
          <w:szCs w:val="20"/>
        </w:rPr>
      </w:pP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4819"/>
      </w:tblGrid>
      <w:tr w:rsidR="00CD78A1" w:rsidRPr="00F63BCB" w14:paraId="09C269EC" w14:textId="77777777" w:rsidTr="00C24709">
        <w:trPr>
          <w:tblHeader/>
        </w:trPr>
        <w:tc>
          <w:tcPr>
            <w:tcW w:w="3945" w:type="dxa"/>
          </w:tcPr>
          <w:p w14:paraId="2AED35C1" w14:textId="77777777" w:rsidR="00CD78A1" w:rsidRPr="00F63BCB" w:rsidRDefault="00CD78A1" w:rsidP="00AA53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19" w:type="dxa"/>
          </w:tcPr>
          <w:p w14:paraId="6933F81D" w14:textId="77777777" w:rsidR="00CD78A1" w:rsidRPr="00F63BCB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63B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CD78A1" w:rsidRPr="00F63BCB" w14:paraId="0AB394D9" w14:textId="77777777" w:rsidTr="00C24709">
        <w:tc>
          <w:tcPr>
            <w:tcW w:w="3945" w:type="dxa"/>
          </w:tcPr>
          <w:p w14:paraId="0266401B" w14:textId="77777777" w:rsidR="00CD78A1" w:rsidRPr="00F63BCB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4819" w:type="dxa"/>
          </w:tcPr>
          <w:p w14:paraId="27B5F638" w14:textId="77777777" w:rsidR="00CD78A1" w:rsidRPr="00F63BCB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  <w:r w:rsidRPr="00F63BCB">
              <w:rPr>
                <w:rFonts w:ascii="Angsana New" w:hAnsi="Angsana New"/>
                <w:sz w:val="30"/>
                <w:szCs w:val="30"/>
                <w:lang w:val="en-US"/>
              </w:rPr>
              <w:t xml:space="preserve"> /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63BCB" w14:paraId="47AB4915" w14:textId="77777777" w:rsidTr="00C24709">
        <w:tc>
          <w:tcPr>
            <w:tcW w:w="3945" w:type="dxa"/>
          </w:tcPr>
          <w:p w14:paraId="2661EC6D" w14:textId="77777777" w:rsidR="00CD78A1" w:rsidRPr="00F63BCB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4819" w:type="dxa"/>
          </w:tcPr>
          <w:p w14:paraId="15B7CFCB" w14:textId="77777777" w:rsidR="00CD78A1" w:rsidRPr="00F63BCB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/ </w:t>
            </w:r>
            <w:r w:rsidRPr="00F63BCB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FC52E9" w:rsidRPr="00F902C1" w14:paraId="735F25F9" w14:textId="77777777" w:rsidTr="00C24709">
        <w:tc>
          <w:tcPr>
            <w:tcW w:w="3945" w:type="dxa"/>
          </w:tcPr>
          <w:p w14:paraId="111F7629" w14:textId="77777777" w:rsidR="00FC52E9" w:rsidRPr="00F63BCB" w:rsidRDefault="00FC52E9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4819" w:type="dxa"/>
          </w:tcPr>
          <w:p w14:paraId="7F04B9F7" w14:textId="77777777" w:rsidR="00FC52E9" w:rsidRPr="005C563F" w:rsidRDefault="00FC52E9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มูลค่าตามบัญชี / ตามราคาที่ตกลงกัน</w:t>
            </w:r>
          </w:p>
        </w:tc>
      </w:tr>
      <w:tr w:rsidR="00FC52E9" w:rsidRPr="00F902C1" w14:paraId="36A5809F" w14:textId="77777777" w:rsidTr="00C24709">
        <w:tc>
          <w:tcPr>
            <w:tcW w:w="3945" w:type="dxa"/>
          </w:tcPr>
          <w:p w14:paraId="2440BB5E" w14:textId="77777777" w:rsidR="00FC52E9" w:rsidRPr="005C563F" w:rsidRDefault="00FC52E9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4819" w:type="dxa"/>
          </w:tcPr>
          <w:p w14:paraId="6260CD01" w14:textId="77777777" w:rsidR="00FC52E9" w:rsidRPr="005C563F" w:rsidRDefault="00FC52E9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539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</w:t>
            </w:r>
            <w:r w:rsidR="006E3B91" w:rsidRPr="00F63B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ตามบัญชี</w:t>
            </w:r>
          </w:p>
        </w:tc>
      </w:tr>
      <w:tr w:rsidR="00CD78A1" w:rsidRPr="00F902C1" w14:paraId="4A783DB0" w14:textId="77777777" w:rsidTr="00C24709">
        <w:tc>
          <w:tcPr>
            <w:tcW w:w="3945" w:type="dxa"/>
          </w:tcPr>
          <w:p w14:paraId="064424C3" w14:textId="77777777" w:rsidR="00CD78A1" w:rsidRPr="00CB0A44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819" w:type="dxa"/>
          </w:tcPr>
          <w:p w14:paraId="7F430DE0" w14:textId="77777777" w:rsidR="00CD78A1" w:rsidRPr="00CB0A44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902C1" w14:paraId="63C6D782" w14:textId="77777777" w:rsidTr="00C24709">
        <w:tc>
          <w:tcPr>
            <w:tcW w:w="3945" w:type="dxa"/>
          </w:tcPr>
          <w:p w14:paraId="01E377C3" w14:textId="77777777" w:rsidR="00CD78A1" w:rsidRPr="00CB0A44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4819" w:type="dxa"/>
          </w:tcPr>
          <w:p w14:paraId="0E7619C2" w14:textId="77777777" w:rsidR="00CD78A1" w:rsidRPr="00CB0A44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902C1" w14:paraId="31F4B579" w14:textId="77777777" w:rsidTr="00C24709">
        <w:tc>
          <w:tcPr>
            <w:tcW w:w="3945" w:type="dxa"/>
          </w:tcPr>
          <w:p w14:paraId="5E467143" w14:textId="77777777" w:rsidR="00CD78A1" w:rsidRPr="005C563F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819" w:type="dxa"/>
          </w:tcPr>
          <w:p w14:paraId="4F740BC7" w14:textId="77777777" w:rsidR="00CD78A1" w:rsidRPr="005C563F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902C1" w14:paraId="61D05F3F" w14:textId="77777777" w:rsidTr="00C24709">
        <w:tc>
          <w:tcPr>
            <w:tcW w:w="3945" w:type="dxa"/>
          </w:tcPr>
          <w:p w14:paraId="13E2B72E" w14:textId="77777777" w:rsidR="00CD78A1" w:rsidRPr="005C563F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4819" w:type="dxa"/>
          </w:tcPr>
          <w:p w14:paraId="7B9A197A" w14:textId="77777777" w:rsidR="00CD78A1" w:rsidRPr="005C563F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</w:p>
        </w:tc>
      </w:tr>
      <w:tr w:rsidR="009220E3" w:rsidRPr="00F902C1" w14:paraId="0E29C7AA" w14:textId="77777777" w:rsidTr="00C24709">
        <w:tc>
          <w:tcPr>
            <w:tcW w:w="3945" w:type="dxa"/>
          </w:tcPr>
          <w:p w14:paraId="11E2CC88" w14:textId="77777777" w:rsidR="009220E3" w:rsidRPr="00511155" w:rsidRDefault="009220E3" w:rsidP="009220E3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1115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819" w:type="dxa"/>
          </w:tcPr>
          <w:p w14:paraId="44CD2C50" w14:textId="77777777" w:rsidR="009220E3" w:rsidRPr="00511155" w:rsidRDefault="009220E3" w:rsidP="009220E3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9220E3" w:rsidRPr="00F902C1" w14:paraId="0370D3C7" w14:textId="77777777" w:rsidTr="00C24709">
        <w:tc>
          <w:tcPr>
            <w:tcW w:w="3945" w:type="dxa"/>
          </w:tcPr>
          <w:p w14:paraId="73DD8CFC" w14:textId="77777777" w:rsidR="009220E3" w:rsidRPr="005C563F" w:rsidRDefault="009220E3" w:rsidP="009220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19" w:type="dxa"/>
          </w:tcPr>
          <w:p w14:paraId="1576A3A6" w14:textId="498D667D" w:rsidR="009220E3" w:rsidRPr="005C563F" w:rsidRDefault="009220E3" w:rsidP="009220E3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ลบร้อยละ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1.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</w:tbl>
    <w:p w14:paraId="1A791CD0" w14:textId="70BDF2AC" w:rsidR="00B96505" w:rsidRDefault="00B96505" w:rsidP="00F10B46">
      <w:pPr>
        <w:pStyle w:val="Bo-Blankline"/>
        <w:rPr>
          <w:cs/>
        </w:rPr>
      </w:pPr>
    </w:p>
    <w:p w14:paraId="4213A2E6" w14:textId="77777777" w:rsidR="00B96505" w:rsidRDefault="00B96505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p w14:paraId="33530EC9" w14:textId="42E69F62" w:rsidR="0043243A" w:rsidRDefault="0043243A" w:rsidP="0043243A">
      <w:pPr>
        <w:pStyle w:val="Ang15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>รายการที่สำคัญกับบุคคลหรือกิจการที่เกี่ยวข้องกันสำหรับงวด</w:t>
      </w:r>
      <w:r>
        <w:rPr>
          <w:rFonts w:asciiTheme="majorBidi" w:hAnsiTheme="majorBidi" w:cstheme="majorBidi" w:hint="cs"/>
          <w:cs/>
        </w:rPr>
        <w:t>สามเดือน</w:t>
      </w:r>
      <w:r w:rsidRPr="004A1B1D">
        <w:rPr>
          <w:rFonts w:asciiTheme="majorBidi" w:hAnsiTheme="majorBidi" w:cstheme="majorBidi"/>
          <w:cs/>
        </w:rPr>
        <w:t xml:space="preserve">สิ้นสุดวันที่ </w:t>
      </w:r>
      <w:r w:rsidR="00E67AC8">
        <w:rPr>
          <w:rFonts w:asciiTheme="majorBidi" w:hAnsiTheme="majorBidi" w:cstheme="majorBidi"/>
          <w:lang w:val="en-US"/>
        </w:rPr>
        <w:t>3</w:t>
      </w:r>
      <w:r w:rsidR="008D6250">
        <w:rPr>
          <w:rFonts w:asciiTheme="majorBidi" w:hAnsiTheme="majorBidi" w:cstheme="majorBidi"/>
          <w:lang w:val="en-US"/>
        </w:rPr>
        <w:t>1</w:t>
      </w:r>
      <w:r w:rsidRPr="004A1B1D">
        <w:rPr>
          <w:rFonts w:asciiTheme="majorBidi" w:hAnsiTheme="majorBidi" w:cstheme="majorBidi"/>
          <w:lang w:val="en-US"/>
        </w:rPr>
        <w:t xml:space="preserve"> </w:t>
      </w:r>
      <w:r w:rsidR="008D6250">
        <w:rPr>
          <w:rFonts w:asciiTheme="majorBidi" w:hAnsiTheme="majorBidi" w:cstheme="majorBidi" w:hint="cs"/>
          <w:cs/>
          <w:lang w:val="en-US"/>
        </w:rPr>
        <w:t>มีนาคม</w:t>
      </w:r>
      <w:r w:rsidRPr="004A1B1D">
        <w:rPr>
          <w:rFonts w:asciiTheme="majorBidi" w:hAnsiTheme="majorBidi" w:cstheme="majorBidi"/>
          <w:cs/>
          <w:lang w:val="en-US"/>
        </w:rPr>
        <w:t xml:space="preserve"> </w:t>
      </w:r>
      <w:r w:rsidRPr="004A1B1D">
        <w:rPr>
          <w:rFonts w:asciiTheme="majorBidi" w:hAnsiTheme="majorBidi" w:cstheme="majorBidi"/>
          <w:cs/>
        </w:rPr>
        <w:t>สรุปได้ดังนี้</w:t>
      </w:r>
    </w:p>
    <w:p w14:paraId="146B09D7" w14:textId="41316400" w:rsidR="00FC5CB9" w:rsidRDefault="00FC5CB9" w:rsidP="00FC5CB9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30"/>
        <w:gridCol w:w="1040"/>
        <w:gridCol w:w="270"/>
        <w:gridCol w:w="1260"/>
        <w:gridCol w:w="270"/>
        <w:gridCol w:w="1170"/>
        <w:gridCol w:w="270"/>
        <w:gridCol w:w="1170"/>
      </w:tblGrid>
      <w:tr w:rsidR="00C81562" w:rsidRPr="00C54974" w14:paraId="2CAA0610" w14:textId="77777777" w:rsidTr="00661CDB">
        <w:trPr>
          <w:cantSplit/>
          <w:trHeight w:val="397"/>
          <w:tblHeader/>
        </w:trPr>
        <w:tc>
          <w:tcPr>
            <w:tcW w:w="3730" w:type="dxa"/>
          </w:tcPr>
          <w:p w14:paraId="6EBD2D18" w14:textId="77777777" w:rsidR="00C81562" w:rsidRPr="00C54974" w:rsidRDefault="00C81562" w:rsidP="00F8547C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0" w:type="dxa"/>
            <w:gridSpan w:val="3"/>
          </w:tcPr>
          <w:p w14:paraId="6A77D346" w14:textId="77777777" w:rsidR="00C81562" w:rsidRPr="00C54974" w:rsidRDefault="00C81562" w:rsidP="00F85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F11174" w14:textId="77777777" w:rsidR="00C81562" w:rsidRPr="00C54974" w:rsidRDefault="00C81562" w:rsidP="00F8547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8374DA1" w14:textId="77777777" w:rsidR="00C81562" w:rsidRPr="00C54974" w:rsidRDefault="00C81562" w:rsidP="00F8547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974" w:rsidRPr="00C54974" w14:paraId="001C1D70" w14:textId="77777777" w:rsidTr="00661CDB">
        <w:trPr>
          <w:cantSplit/>
          <w:trHeight w:val="397"/>
          <w:tblHeader/>
        </w:trPr>
        <w:tc>
          <w:tcPr>
            <w:tcW w:w="3730" w:type="dxa"/>
          </w:tcPr>
          <w:p w14:paraId="11B74EDC" w14:textId="1488848E" w:rsidR="00C54974" w:rsidRPr="00D510C3" w:rsidRDefault="00C54974" w:rsidP="00C54974">
            <w:pPr>
              <w:ind w:right="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="00E67AC8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3</w:t>
            </w:r>
            <w:r w:rsidR="00D510C3"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  <w:t xml:space="preserve">1 </w:t>
            </w:r>
            <w:r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มีนาคม</w:t>
            </w:r>
          </w:p>
        </w:tc>
        <w:tc>
          <w:tcPr>
            <w:tcW w:w="1040" w:type="dxa"/>
            <w:vAlign w:val="bottom"/>
          </w:tcPr>
          <w:p w14:paraId="4059067E" w14:textId="77A40398" w:rsidR="00C54974" w:rsidRPr="00C54974" w:rsidRDefault="00C54974" w:rsidP="00C549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25AEEEF" w14:textId="77777777" w:rsidR="00C54974" w:rsidRPr="00C54974" w:rsidRDefault="00C54974" w:rsidP="00C54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8D1486" w14:textId="08FA0E8A" w:rsidR="00C54974" w:rsidRPr="00C54974" w:rsidRDefault="00C54974" w:rsidP="00C54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594061" w14:textId="77777777" w:rsidR="00C54974" w:rsidRPr="00C54974" w:rsidRDefault="00C54974" w:rsidP="00C549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07B211" w14:textId="073577C0" w:rsidR="00C54974" w:rsidRPr="00C54974" w:rsidRDefault="00C54974" w:rsidP="00C549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6146EE25" w14:textId="77777777" w:rsidR="00C54974" w:rsidRPr="00C54974" w:rsidRDefault="00C54974" w:rsidP="00C54974">
            <w:pPr>
              <w:spacing w:line="240" w:lineRule="atLeast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2AF594" w14:textId="0C3CA362" w:rsidR="00C54974" w:rsidRPr="00C54974" w:rsidRDefault="00C54974" w:rsidP="00C549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77040" w:rsidRPr="00C54974" w14:paraId="1C78AADF" w14:textId="77777777" w:rsidTr="00661CDB">
        <w:trPr>
          <w:cantSplit/>
          <w:trHeight w:val="397"/>
          <w:tblHeader/>
        </w:trPr>
        <w:tc>
          <w:tcPr>
            <w:tcW w:w="3730" w:type="dxa"/>
          </w:tcPr>
          <w:p w14:paraId="51A2101A" w14:textId="77777777" w:rsidR="00B77040" w:rsidRPr="00C54974" w:rsidRDefault="00B77040" w:rsidP="00C54974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0" w:type="dxa"/>
            <w:gridSpan w:val="7"/>
          </w:tcPr>
          <w:p w14:paraId="1FABCA32" w14:textId="77777777" w:rsidR="00B77040" w:rsidRPr="00C54974" w:rsidRDefault="00B77040" w:rsidP="00C549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4974" w:rsidRPr="00C54974" w14:paraId="367E3E80" w14:textId="77777777" w:rsidTr="00661CDB">
        <w:tc>
          <w:tcPr>
            <w:tcW w:w="3730" w:type="dxa"/>
          </w:tcPr>
          <w:p w14:paraId="5C3FE428" w14:textId="77777777" w:rsidR="00C54974" w:rsidRPr="00C54974" w:rsidRDefault="00C54974" w:rsidP="00C5497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40" w:type="dxa"/>
          </w:tcPr>
          <w:p w14:paraId="1A20C6BF" w14:textId="77777777" w:rsidR="00C54974" w:rsidRPr="00C54974" w:rsidRDefault="00C54974" w:rsidP="00C54974">
            <w:pPr>
              <w:tabs>
                <w:tab w:val="decimal" w:pos="809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755CA8" w14:textId="77777777" w:rsidR="00C54974" w:rsidRPr="00C54974" w:rsidRDefault="00C54974" w:rsidP="00C54974">
            <w:pPr>
              <w:tabs>
                <w:tab w:val="decimal" w:pos="809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F709FFB" w14:textId="77777777" w:rsidR="00C54974" w:rsidRPr="00C54974" w:rsidRDefault="00C54974" w:rsidP="00C54974">
            <w:pPr>
              <w:tabs>
                <w:tab w:val="decimal" w:pos="809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B618E7" w14:textId="77777777" w:rsidR="00C54974" w:rsidRPr="00C54974" w:rsidRDefault="00C54974" w:rsidP="00C54974">
            <w:pPr>
              <w:tabs>
                <w:tab w:val="decimal" w:pos="882"/>
              </w:tabs>
              <w:spacing w:line="240" w:lineRule="atLeast"/>
              <w:ind w:left="-119" w:righ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E64303" w14:textId="77777777" w:rsidR="00C54974" w:rsidRPr="00C54974" w:rsidRDefault="00C54974" w:rsidP="00C54974">
            <w:pPr>
              <w:tabs>
                <w:tab w:val="decimal" w:pos="882"/>
              </w:tabs>
              <w:spacing w:line="240" w:lineRule="atLeast"/>
              <w:ind w:left="-119" w:righ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A5B5E9" w14:textId="77777777" w:rsidR="00C54974" w:rsidRPr="00C54974" w:rsidRDefault="00C54974" w:rsidP="00C54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409418" w14:textId="77777777" w:rsidR="00C54974" w:rsidRPr="00C54974" w:rsidRDefault="00C54974" w:rsidP="00C54974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4C3B" w:rsidRPr="00C54974" w14:paraId="3E5810B5" w14:textId="77777777" w:rsidTr="00661CDB">
        <w:tc>
          <w:tcPr>
            <w:tcW w:w="3730" w:type="dxa"/>
          </w:tcPr>
          <w:p w14:paraId="24308FEA" w14:textId="77777777" w:rsidR="00384C3B" w:rsidRPr="00C54974" w:rsidRDefault="00384C3B" w:rsidP="00384C3B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ขายสินค้าและไฟฟ้า</w:t>
            </w:r>
          </w:p>
        </w:tc>
        <w:tc>
          <w:tcPr>
            <w:tcW w:w="1040" w:type="dxa"/>
            <w:shd w:val="clear" w:color="auto" w:fill="auto"/>
          </w:tcPr>
          <w:p w14:paraId="760DCE8F" w14:textId="6FA963FE" w:rsidR="00384C3B" w:rsidRPr="00C54974" w:rsidRDefault="00E67AC8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84C3B"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270" w:type="dxa"/>
          </w:tcPr>
          <w:p w14:paraId="0ABA39E4" w14:textId="77777777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54B8FB6" w14:textId="181F98E0" w:rsidR="00384C3B" w:rsidRPr="00C54974" w:rsidRDefault="00E67AC8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  <w:r w:rsidR="00384C3B"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1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  <w:tc>
          <w:tcPr>
            <w:tcW w:w="270" w:type="dxa"/>
          </w:tcPr>
          <w:p w14:paraId="5ED4EF37" w14:textId="77777777" w:rsidR="00384C3B" w:rsidRPr="00C54974" w:rsidRDefault="00384C3B" w:rsidP="00384C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9E9F05E" w14:textId="428415BC" w:rsidR="00384C3B" w:rsidRPr="001F3A56" w:rsidRDefault="00E67AC8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84C3B"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270" w:type="dxa"/>
          </w:tcPr>
          <w:p w14:paraId="0EB70265" w14:textId="77777777" w:rsidR="00384C3B" w:rsidRPr="00C54974" w:rsidRDefault="00384C3B" w:rsidP="00384C3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391AB" w14:textId="08E33D4A" w:rsidR="00384C3B" w:rsidRPr="00C54974" w:rsidRDefault="00E67AC8" w:rsidP="00384C3B">
            <w:pPr>
              <w:tabs>
                <w:tab w:val="decimal" w:pos="96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  <w:r w:rsidR="00384C3B"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1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</w:tr>
      <w:tr w:rsidR="00384C3B" w:rsidRPr="00C54974" w14:paraId="075D31C0" w14:textId="77777777" w:rsidTr="00661CDB">
        <w:tc>
          <w:tcPr>
            <w:tcW w:w="3730" w:type="dxa"/>
          </w:tcPr>
          <w:p w14:paraId="5385C373" w14:textId="77777777" w:rsidR="00384C3B" w:rsidRPr="00C54974" w:rsidRDefault="00384C3B" w:rsidP="00384C3B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040" w:type="dxa"/>
            <w:shd w:val="clear" w:color="auto" w:fill="auto"/>
          </w:tcPr>
          <w:p w14:paraId="4DA7E87F" w14:textId="3AF59031" w:rsidR="00384C3B" w:rsidRPr="00C54974" w:rsidRDefault="00E67AC8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</w:t>
            </w:r>
            <w:r w:rsidR="00384C3B"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1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3D8F222F" w14:textId="77777777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71F3AF1" w14:textId="7521B64B" w:rsidR="00384C3B" w:rsidRPr="00C54974" w:rsidRDefault="00E67AC8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81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84C3B"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384C3B"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44250F89" w14:textId="77777777" w:rsidR="00384C3B" w:rsidRPr="00C54974" w:rsidRDefault="00384C3B" w:rsidP="00384C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CD1C865" w14:textId="2EBF3452" w:rsidR="00384C3B" w:rsidRPr="001F3A56" w:rsidRDefault="00E67AC8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</w:t>
            </w:r>
            <w:r w:rsidR="00384C3B"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1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7701AB6C" w14:textId="77777777" w:rsidR="00384C3B" w:rsidRPr="00C54974" w:rsidRDefault="00384C3B" w:rsidP="00384C3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1A3B2F" w14:textId="579DA16D" w:rsidR="00384C3B" w:rsidRPr="00C54974" w:rsidRDefault="00E67AC8" w:rsidP="00384C3B">
            <w:pPr>
              <w:tabs>
                <w:tab w:val="decimal" w:pos="96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81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84C3B"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384C3B"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384C3B" w:rsidRPr="00C54974" w14:paraId="758D0538" w14:textId="77777777" w:rsidTr="00661CDB">
        <w:tc>
          <w:tcPr>
            <w:tcW w:w="3730" w:type="dxa"/>
          </w:tcPr>
          <w:p w14:paraId="1D4A44A8" w14:textId="77777777" w:rsidR="00384C3B" w:rsidRPr="00C54974" w:rsidRDefault="00384C3B" w:rsidP="00384C3B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0" w:type="dxa"/>
            <w:shd w:val="clear" w:color="auto" w:fill="auto"/>
          </w:tcPr>
          <w:p w14:paraId="45389375" w14:textId="3B0043AE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</w:tcPr>
          <w:p w14:paraId="267DD2B6" w14:textId="77777777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409567A" w14:textId="3FA5785C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</w:p>
        </w:tc>
        <w:tc>
          <w:tcPr>
            <w:tcW w:w="270" w:type="dxa"/>
          </w:tcPr>
          <w:p w14:paraId="35474F4D" w14:textId="77777777" w:rsidR="00384C3B" w:rsidRPr="00C54974" w:rsidRDefault="00384C3B" w:rsidP="00384C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BBA13AB" w14:textId="29AEABB5" w:rsidR="00384C3B" w:rsidRPr="001F3A56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</w:tcPr>
          <w:p w14:paraId="7C9140AA" w14:textId="77777777" w:rsidR="00384C3B" w:rsidRPr="00C54974" w:rsidRDefault="00384C3B" w:rsidP="00384C3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6AA6C7" w14:textId="1211CFAC" w:rsidR="00384C3B" w:rsidRPr="00C54974" w:rsidRDefault="00384C3B" w:rsidP="00384C3B">
            <w:pPr>
              <w:tabs>
                <w:tab w:val="decimal" w:pos="96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</w:p>
        </w:tc>
      </w:tr>
      <w:tr w:rsidR="00384C3B" w:rsidRPr="00C54974" w14:paraId="51ED705C" w14:textId="77777777" w:rsidTr="00661CDB">
        <w:tc>
          <w:tcPr>
            <w:tcW w:w="3730" w:type="dxa"/>
          </w:tcPr>
          <w:p w14:paraId="3E0E28F5" w14:textId="77777777" w:rsidR="00384C3B" w:rsidRPr="00C54974" w:rsidRDefault="00384C3B" w:rsidP="00384C3B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040" w:type="dxa"/>
            <w:shd w:val="clear" w:color="auto" w:fill="auto"/>
          </w:tcPr>
          <w:p w14:paraId="40462355" w14:textId="00BECEA6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</w:p>
        </w:tc>
        <w:tc>
          <w:tcPr>
            <w:tcW w:w="270" w:type="dxa"/>
          </w:tcPr>
          <w:p w14:paraId="5DC65609" w14:textId="77777777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CDF6F2A" w14:textId="2F07EC2C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</w:p>
        </w:tc>
        <w:tc>
          <w:tcPr>
            <w:tcW w:w="270" w:type="dxa"/>
          </w:tcPr>
          <w:p w14:paraId="42B85435" w14:textId="77777777" w:rsidR="00384C3B" w:rsidRPr="00C54974" w:rsidRDefault="00384C3B" w:rsidP="00384C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48346B4" w14:textId="2A1CEB71" w:rsidR="00384C3B" w:rsidRPr="001F3A56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</w:p>
        </w:tc>
        <w:tc>
          <w:tcPr>
            <w:tcW w:w="270" w:type="dxa"/>
          </w:tcPr>
          <w:p w14:paraId="2B3C2BE0" w14:textId="77777777" w:rsidR="00384C3B" w:rsidRPr="00C54974" w:rsidRDefault="00384C3B" w:rsidP="00384C3B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6C0AF7" w14:textId="1ACE0216" w:rsidR="00384C3B" w:rsidRPr="00C54974" w:rsidRDefault="00384C3B" w:rsidP="00384C3B">
            <w:pPr>
              <w:tabs>
                <w:tab w:val="decimal" w:pos="96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</w:p>
        </w:tc>
      </w:tr>
      <w:tr w:rsidR="00384C3B" w:rsidRPr="00C54974" w14:paraId="4ADBFE3D" w14:textId="77777777" w:rsidTr="00661CDB">
        <w:tc>
          <w:tcPr>
            <w:tcW w:w="3730" w:type="dxa"/>
          </w:tcPr>
          <w:p w14:paraId="1CFC4FF7" w14:textId="3392B3E2" w:rsidR="00384C3B" w:rsidRPr="00C54974" w:rsidRDefault="00384C3B" w:rsidP="00384C3B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ค่าบริการส่วนกลาง </w:t>
            </w: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C5497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</w:t>
            </w:r>
            <w:r w:rsidR="00661CD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</w:t>
            </w:r>
            <w:r w:rsidRPr="00C5497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บริหาร</w:t>
            </w:r>
          </w:p>
        </w:tc>
        <w:tc>
          <w:tcPr>
            <w:tcW w:w="1040" w:type="dxa"/>
            <w:shd w:val="clear" w:color="auto" w:fill="auto"/>
          </w:tcPr>
          <w:p w14:paraId="169488B4" w14:textId="1665B2ED" w:rsidR="00384C3B" w:rsidRPr="00C54974" w:rsidRDefault="00816401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384C3B"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  <w:tc>
          <w:tcPr>
            <w:tcW w:w="270" w:type="dxa"/>
          </w:tcPr>
          <w:p w14:paraId="5B4D304A" w14:textId="77777777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B426AFD" w14:textId="1F43F159" w:rsidR="00384C3B" w:rsidRPr="00C54974" w:rsidRDefault="00816401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384C3B"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  <w:tc>
          <w:tcPr>
            <w:tcW w:w="270" w:type="dxa"/>
          </w:tcPr>
          <w:p w14:paraId="7E0F3928" w14:textId="77777777" w:rsidR="00384C3B" w:rsidRPr="00C54974" w:rsidRDefault="00384C3B" w:rsidP="00384C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910BE26" w14:textId="57FF750E" w:rsidR="00384C3B" w:rsidRPr="001F3A56" w:rsidRDefault="00816401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384C3B"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  <w:tc>
          <w:tcPr>
            <w:tcW w:w="270" w:type="dxa"/>
          </w:tcPr>
          <w:p w14:paraId="025B9325" w14:textId="77777777" w:rsidR="00384C3B" w:rsidRPr="00C54974" w:rsidRDefault="00384C3B" w:rsidP="00384C3B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28B608" w14:textId="26B9F787" w:rsidR="00384C3B" w:rsidRPr="00C54974" w:rsidRDefault="00816401" w:rsidP="00384C3B">
            <w:pPr>
              <w:tabs>
                <w:tab w:val="decimal" w:pos="96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384C3B"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</w:tr>
      <w:tr w:rsidR="00384C3B" w:rsidRPr="00C54974" w14:paraId="20980D94" w14:textId="77777777" w:rsidTr="00661CDB">
        <w:tc>
          <w:tcPr>
            <w:tcW w:w="3730" w:type="dxa"/>
          </w:tcPr>
          <w:p w14:paraId="16C19579" w14:textId="2FBACC2A" w:rsidR="00384C3B" w:rsidRPr="00C54974" w:rsidRDefault="00384C3B" w:rsidP="00384C3B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40" w:type="dxa"/>
            <w:shd w:val="clear" w:color="auto" w:fill="auto"/>
          </w:tcPr>
          <w:p w14:paraId="1B900964" w14:textId="5619A15E" w:rsidR="00384C3B" w:rsidRPr="00C54974" w:rsidRDefault="00E67AC8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1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7FC51146" w14:textId="77777777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634A35D" w14:textId="11BF3DF9" w:rsidR="00384C3B" w:rsidRPr="00C54974" w:rsidRDefault="00384C3B" w:rsidP="00384C3B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C6C0737" w14:textId="77777777" w:rsidR="00384C3B" w:rsidRPr="00C54974" w:rsidRDefault="00384C3B" w:rsidP="00384C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75DC06C" w14:textId="185538E1" w:rsidR="00384C3B" w:rsidRPr="001F3A56" w:rsidRDefault="00E67AC8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1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32AB9107" w14:textId="77777777" w:rsidR="00384C3B" w:rsidRPr="00C54974" w:rsidRDefault="00384C3B" w:rsidP="00384C3B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E7904F" w14:textId="2E29B987" w:rsidR="00384C3B" w:rsidRPr="00C54974" w:rsidRDefault="00384C3B" w:rsidP="009C44F1">
            <w:pPr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84C3B" w:rsidRPr="00C54974" w14:paraId="236C80B2" w14:textId="77777777" w:rsidTr="00661CDB">
        <w:tc>
          <w:tcPr>
            <w:tcW w:w="3730" w:type="dxa"/>
            <w:shd w:val="clear" w:color="auto" w:fill="auto"/>
          </w:tcPr>
          <w:p w14:paraId="74B556E1" w14:textId="77777777" w:rsidR="00384C3B" w:rsidRPr="00C54974" w:rsidRDefault="00384C3B" w:rsidP="00384C3B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40" w:type="dxa"/>
            <w:shd w:val="clear" w:color="auto" w:fill="auto"/>
          </w:tcPr>
          <w:p w14:paraId="6BD2E514" w14:textId="6F3118AA" w:rsidR="00384C3B" w:rsidRPr="00C54974" w:rsidRDefault="00384C3B" w:rsidP="00384C3B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AB2D79" w14:textId="77777777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5FC4284" w14:textId="2C70E284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1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9908756" w14:textId="77777777" w:rsidR="00384C3B" w:rsidRPr="00C54974" w:rsidRDefault="00384C3B" w:rsidP="00384C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8A4CFB9" w14:textId="1F09B349" w:rsidR="00384C3B" w:rsidRPr="001F3A56" w:rsidRDefault="00384C3B" w:rsidP="00384C3B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C1D21C" w14:textId="77777777" w:rsidR="00384C3B" w:rsidRPr="00C54974" w:rsidRDefault="00384C3B" w:rsidP="00384C3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A65735" w14:textId="24D20A2A" w:rsidR="00384C3B" w:rsidRPr="00C54974" w:rsidRDefault="00384C3B" w:rsidP="00384C3B">
            <w:pPr>
              <w:tabs>
                <w:tab w:val="decimal" w:pos="96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1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384C3B" w:rsidRPr="00C54974" w14:paraId="25151693" w14:textId="77777777" w:rsidTr="00661CDB">
        <w:tc>
          <w:tcPr>
            <w:tcW w:w="3730" w:type="dxa"/>
            <w:shd w:val="clear" w:color="auto" w:fill="auto"/>
          </w:tcPr>
          <w:p w14:paraId="673C3A65" w14:textId="29E5DDDF" w:rsidR="00384C3B" w:rsidRPr="00C75A32" w:rsidRDefault="00384C3B" w:rsidP="00384C3B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5A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40" w:type="dxa"/>
            <w:shd w:val="clear" w:color="auto" w:fill="auto"/>
          </w:tcPr>
          <w:p w14:paraId="0C9925E9" w14:textId="77777777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5020BA" w14:textId="77777777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F046B8B" w14:textId="77777777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9E8386" w14:textId="77777777" w:rsidR="00384C3B" w:rsidRPr="00C54974" w:rsidRDefault="00384C3B" w:rsidP="00384C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7285EDB" w14:textId="77777777" w:rsidR="00384C3B" w:rsidRPr="001F3A56" w:rsidRDefault="00384C3B" w:rsidP="00384C3B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2CBD3B9" w14:textId="77777777" w:rsidR="00384C3B" w:rsidRPr="00C54974" w:rsidRDefault="00384C3B" w:rsidP="00384C3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8623B8" w14:textId="77777777" w:rsidR="00384C3B" w:rsidRPr="00C54974" w:rsidRDefault="00384C3B" w:rsidP="00384C3B">
            <w:pPr>
              <w:tabs>
                <w:tab w:val="decimal" w:pos="96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4C3B" w:rsidRPr="00C54974" w14:paraId="6758ACF8" w14:textId="77777777" w:rsidTr="00661CDB">
        <w:tc>
          <w:tcPr>
            <w:tcW w:w="3730" w:type="dxa"/>
            <w:shd w:val="clear" w:color="auto" w:fill="auto"/>
          </w:tcPr>
          <w:p w14:paraId="6614B083" w14:textId="5FC8D920" w:rsidR="00384C3B" w:rsidRPr="00C54974" w:rsidRDefault="00384C3B" w:rsidP="00384C3B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40" w:type="dxa"/>
            <w:shd w:val="clear" w:color="auto" w:fill="auto"/>
          </w:tcPr>
          <w:p w14:paraId="42C471B9" w14:textId="1877975C" w:rsidR="00384C3B" w:rsidRPr="00C54974" w:rsidRDefault="00384C3B" w:rsidP="00384C3B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54BA1C6" w14:textId="77777777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189DB0F" w14:textId="68DC71E5" w:rsidR="00384C3B" w:rsidRPr="00C54974" w:rsidRDefault="00384C3B" w:rsidP="00384C3B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A595C7" w14:textId="77777777" w:rsidR="00384C3B" w:rsidRPr="00C54974" w:rsidRDefault="00384C3B" w:rsidP="00384C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B6FF07F" w14:textId="6C0A503B" w:rsidR="00384C3B" w:rsidRPr="001F3A56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06A25FC" w14:textId="77777777" w:rsidR="00384C3B" w:rsidRPr="00C54974" w:rsidRDefault="00384C3B" w:rsidP="00384C3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3FF2F7" w14:textId="62B4D2CE" w:rsidR="00384C3B" w:rsidRPr="00C54974" w:rsidRDefault="00384C3B" w:rsidP="00384C3B">
            <w:pPr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84C3B" w:rsidRPr="00C54974" w14:paraId="5397F731" w14:textId="77777777" w:rsidTr="00661CDB">
        <w:tc>
          <w:tcPr>
            <w:tcW w:w="3730" w:type="dxa"/>
            <w:shd w:val="clear" w:color="auto" w:fill="auto"/>
          </w:tcPr>
          <w:p w14:paraId="4D26CA0B" w14:textId="0472F8BD" w:rsidR="00384C3B" w:rsidRDefault="00384C3B" w:rsidP="00384C3B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40" w:type="dxa"/>
            <w:shd w:val="clear" w:color="auto" w:fill="auto"/>
          </w:tcPr>
          <w:p w14:paraId="6421E967" w14:textId="0B759FDA" w:rsidR="00384C3B" w:rsidRDefault="00384C3B" w:rsidP="00384C3B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403F35B" w14:textId="77777777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69BA2DB" w14:textId="37F275D8" w:rsidR="00384C3B" w:rsidRDefault="00384C3B" w:rsidP="00384C3B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C37943" w14:textId="77777777" w:rsidR="00384C3B" w:rsidRPr="00C54974" w:rsidRDefault="00384C3B" w:rsidP="00384C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50FC0AD" w14:textId="741B749B" w:rsidR="00384C3B" w:rsidRPr="001F3A56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</w:p>
        </w:tc>
        <w:tc>
          <w:tcPr>
            <w:tcW w:w="270" w:type="dxa"/>
            <w:shd w:val="clear" w:color="auto" w:fill="auto"/>
          </w:tcPr>
          <w:p w14:paraId="585F95AC" w14:textId="77777777" w:rsidR="00384C3B" w:rsidRPr="00C54974" w:rsidRDefault="00384C3B" w:rsidP="00384C3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FDC5BE" w14:textId="4E088566" w:rsidR="00384C3B" w:rsidRDefault="00384C3B" w:rsidP="00384C3B">
            <w:pPr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84C3B" w:rsidRPr="00C54974" w14:paraId="5D7EFB2A" w14:textId="77777777" w:rsidTr="00661CDB">
        <w:tc>
          <w:tcPr>
            <w:tcW w:w="3730" w:type="dxa"/>
          </w:tcPr>
          <w:p w14:paraId="1491EA7C" w14:textId="50B7171D" w:rsidR="00384C3B" w:rsidRPr="00C54974" w:rsidRDefault="00384C3B" w:rsidP="00384C3B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40" w:type="dxa"/>
            <w:shd w:val="clear" w:color="auto" w:fill="auto"/>
          </w:tcPr>
          <w:p w14:paraId="3CDD44E7" w14:textId="77777777" w:rsidR="00384C3B" w:rsidRPr="00C54974" w:rsidRDefault="00384C3B" w:rsidP="00384C3B">
            <w:pPr>
              <w:pStyle w:val="acctfourfigures"/>
              <w:tabs>
                <w:tab w:val="clear" w:pos="765"/>
              </w:tabs>
              <w:spacing w:line="240" w:lineRule="auto"/>
              <w:ind w:left="-72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A9320E" w14:textId="77777777" w:rsidR="00384C3B" w:rsidRPr="00C54974" w:rsidRDefault="00384C3B" w:rsidP="00384C3B">
            <w:pPr>
              <w:pStyle w:val="acctfourfigures"/>
              <w:tabs>
                <w:tab w:val="clear" w:pos="765"/>
              </w:tabs>
              <w:spacing w:line="240" w:lineRule="auto"/>
              <w:ind w:left="-72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8F1F848" w14:textId="77777777" w:rsidR="00384C3B" w:rsidRPr="00C54974" w:rsidRDefault="00384C3B" w:rsidP="00384C3B">
            <w:pPr>
              <w:pStyle w:val="acctfourfigures"/>
              <w:tabs>
                <w:tab w:val="clear" w:pos="765"/>
              </w:tabs>
              <w:spacing w:line="240" w:lineRule="auto"/>
              <w:ind w:left="-72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CEE103" w14:textId="77777777" w:rsidR="00384C3B" w:rsidRPr="00C54974" w:rsidRDefault="00384C3B" w:rsidP="00384C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C9AF76D" w14:textId="77777777" w:rsidR="00384C3B" w:rsidRPr="001F3A56" w:rsidRDefault="00384C3B" w:rsidP="00384C3B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12C114" w14:textId="77777777" w:rsidR="00384C3B" w:rsidRPr="00C54974" w:rsidRDefault="00384C3B" w:rsidP="00384C3B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85E3BF" w14:textId="77777777" w:rsidR="00384C3B" w:rsidRPr="00C54974" w:rsidRDefault="00384C3B" w:rsidP="00384C3B">
            <w:pPr>
              <w:tabs>
                <w:tab w:val="decimal" w:pos="96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4C3B" w:rsidRPr="00C54974" w14:paraId="176B1D4D" w14:textId="77777777" w:rsidTr="00661CDB">
        <w:tc>
          <w:tcPr>
            <w:tcW w:w="3730" w:type="dxa"/>
          </w:tcPr>
          <w:p w14:paraId="6B765FDC" w14:textId="77777777" w:rsidR="00384C3B" w:rsidRPr="00C54974" w:rsidRDefault="00384C3B" w:rsidP="00384C3B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40" w:type="dxa"/>
            <w:shd w:val="clear" w:color="auto" w:fill="auto"/>
          </w:tcPr>
          <w:p w14:paraId="37486073" w14:textId="3B1F7C90" w:rsidR="00384C3B" w:rsidRPr="00C54974" w:rsidRDefault="00E67AC8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84C3B"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</w:tcPr>
          <w:p w14:paraId="6EA8FA69" w14:textId="77777777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39B77CB" w14:textId="51BB9D79" w:rsidR="00384C3B" w:rsidRPr="00C54974" w:rsidRDefault="00E67AC8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84C3B"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E4F8514" w14:textId="77777777" w:rsidR="00384C3B" w:rsidRPr="00C54974" w:rsidRDefault="00384C3B" w:rsidP="00384C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BB14468" w14:textId="41919750" w:rsidR="00384C3B" w:rsidRPr="001F3A56" w:rsidRDefault="00E67AC8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84C3B"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</w:tcPr>
          <w:p w14:paraId="4A9A1216" w14:textId="77777777" w:rsidR="00384C3B" w:rsidRPr="00C54974" w:rsidRDefault="00384C3B" w:rsidP="00384C3B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B4BAB3" w14:textId="6463CF8F" w:rsidR="00384C3B" w:rsidRPr="00C54974" w:rsidRDefault="00E67AC8" w:rsidP="00384C3B">
            <w:pPr>
              <w:tabs>
                <w:tab w:val="decimal" w:pos="96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84C3B"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384C3B" w:rsidRPr="00C54974" w14:paraId="24D63E85" w14:textId="77777777" w:rsidTr="00661CDB">
        <w:tc>
          <w:tcPr>
            <w:tcW w:w="3730" w:type="dxa"/>
          </w:tcPr>
          <w:p w14:paraId="034FD643" w14:textId="77777777" w:rsidR="00384C3B" w:rsidRPr="00C54974" w:rsidRDefault="00384C3B" w:rsidP="00384C3B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40" w:type="dxa"/>
            <w:shd w:val="clear" w:color="auto" w:fill="auto"/>
          </w:tcPr>
          <w:p w14:paraId="28DB802A" w14:textId="370E86EF" w:rsidR="00384C3B" w:rsidRPr="00C54974" w:rsidRDefault="00E67AC8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81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07D08B1A" w14:textId="77777777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67525A2" w14:textId="5EE81FB4" w:rsidR="00384C3B" w:rsidRPr="00C54974" w:rsidRDefault="00E67AC8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84C3B"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73192BE" w14:textId="77777777" w:rsidR="00384C3B" w:rsidRPr="00C54974" w:rsidRDefault="00384C3B" w:rsidP="00384C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3D7432B" w14:textId="1F93C3E5" w:rsidR="00384C3B" w:rsidRPr="001F3A56" w:rsidRDefault="00E67AC8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81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4386850" w14:textId="77777777" w:rsidR="00384C3B" w:rsidRPr="00C54974" w:rsidRDefault="00384C3B" w:rsidP="00384C3B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06BEE6" w14:textId="2B68FABC" w:rsidR="00384C3B" w:rsidRPr="00C54974" w:rsidRDefault="00E67AC8" w:rsidP="00384C3B">
            <w:pPr>
              <w:tabs>
                <w:tab w:val="decimal" w:pos="96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84C3B"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384C3B" w:rsidRPr="00C54974" w14:paraId="4FA2AADF" w14:textId="77777777" w:rsidTr="00661CDB">
        <w:tc>
          <w:tcPr>
            <w:tcW w:w="3730" w:type="dxa"/>
          </w:tcPr>
          <w:p w14:paraId="04BE0008" w14:textId="09519C34" w:rsidR="00384C3B" w:rsidRPr="00C54974" w:rsidRDefault="00384C3B" w:rsidP="00384C3B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0" w:type="dxa"/>
            <w:shd w:val="clear" w:color="auto" w:fill="auto"/>
          </w:tcPr>
          <w:p w14:paraId="0813D886" w14:textId="4059CA57" w:rsidR="00384C3B" w:rsidRPr="00C54974" w:rsidRDefault="00E67AC8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C664732" w14:textId="77777777" w:rsidR="00384C3B" w:rsidRPr="00C54974" w:rsidRDefault="00384C3B" w:rsidP="00384C3B">
            <w:pPr>
              <w:spacing w:line="240" w:lineRule="atLeast"/>
              <w:ind w:right="-90" w:hanging="11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AC6440B" w14:textId="1AE22054" w:rsidR="00384C3B" w:rsidRPr="00C54974" w:rsidRDefault="00384C3B" w:rsidP="009C44F1">
            <w:pPr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2D5601" w14:textId="77777777" w:rsidR="00384C3B" w:rsidRPr="00C54974" w:rsidRDefault="00384C3B" w:rsidP="00384C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D492F85" w14:textId="5309AA60" w:rsidR="00384C3B" w:rsidRPr="001F3A56" w:rsidRDefault="00E67AC8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BB0BBEA" w14:textId="77777777" w:rsidR="00384C3B" w:rsidRPr="00C54974" w:rsidRDefault="00384C3B" w:rsidP="00384C3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25B521" w14:textId="6FFEFB26" w:rsidR="00384C3B" w:rsidRPr="00C54974" w:rsidRDefault="00384C3B" w:rsidP="009C44F1">
            <w:pPr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84C3B" w:rsidRPr="00C54974" w14:paraId="5AC944CC" w14:textId="77777777" w:rsidTr="00661CDB">
        <w:tc>
          <w:tcPr>
            <w:tcW w:w="3730" w:type="dxa"/>
          </w:tcPr>
          <w:p w14:paraId="141E4DCD" w14:textId="4F598C69" w:rsidR="00384C3B" w:rsidRPr="00C54974" w:rsidRDefault="00384C3B" w:rsidP="00384C3B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40" w:type="dxa"/>
            <w:shd w:val="clear" w:color="auto" w:fill="auto"/>
          </w:tcPr>
          <w:p w14:paraId="699B609A" w14:textId="68689CD8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</w:tcPr>
          <w:p w14:paraId="08D5D774" w14:textId="77777777" w:rsidR="00384C3B" w:rsidRPr="00C54974" w:rsidRDefault="00384C3B" w:rsidP="00384C3B">
            <w:pPr>
              <w:spacing w:line="240" w:lineRule="atLeast"/>
              <w:ind w:right="-90" w:hanging="11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EB73903" w14:textId="6798537D" w:rsidR="00384C3B" w:rsidRPr="00C54974" w:rsidRDefault="00384C3B" w:rsidP="009C44F1">
            <w:pPr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612E096" w14:textId="77777777" w:rsidR="00384C3B" w:rsidRPr="00C54974" w:rsidRDefault="00384C3B" w:rsidP="00384C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D3EB2AF" w14:textId="16C4603E" w:rsidR="00384C3B" w:rsidRPr="001F3A56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</w:tcPr>
          <w:p w14:paraId="2959B566" w14:textId="77777777" w:rsidR="00384C3B" w:rsidRPr="00C54974" w:rsidRDefault="00384C3B" w:rsidP="00384C3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90CB04" w14:textId="6B22B817" w:rsidR="00384C3B" w:rsidRPr="00C54974" w:rsidRDefault="00384C3B" w:rsidP="009C44F1">
            <w:pPr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84C3B" w:rsidRPr="00C54974" w14:paraId="5A01882B" w14:textId="77777777" w:rsidTr="00661CDB">
        <w:tc>
          <w:tcPr>
            <w:tcW w:w="3730" w:type="dxa"/>
          </w:tcPr>
          <w:p w14:paraId="7CEC8E5E" w14:textId="77777777" w:rsidR="00384C3B" w:rsidRPr="00C54974" w:rsidRDefault="00384C3B" w:rsidP="00384C3B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40" w:type="dxa"/>
            <w:shd w:val="clear" w:color="auto" w:fill="auto"/>
          </w:tcPr>
          <w:p w14:paraId="1A1E9B92" w14:textId="45140D75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2342E76A" w14:textId="77777777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8B489E6" w14:textId="3F525FE0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</w:t>
            </w:r>
            <w:r w:rsidR="0081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  <w:tc>
          <w:tcPr>
            <w:tcW w:w="270" w:type="dxa"/>
          </w:tcPr>
          <w:p w14:paraId="211B25D5" w14:textId="77777777" w:rsidR="00384C3B" w:rsidRPr="00C54974" w:rsidRDefault="00384C3B" w:rsidP="00384C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98717B9" w14:textId="24D2DFEA" w:rsidR="00384C3B" w:rsidRPr="001F3A56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3EA5E8A7" w14:textId="77777777" w:rsidR="00384C3B" w:rsidRPr="00C54974" w:rsidRDefault="00384C3B" w:rsidP="00384C3B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DB1D57" w14:textId="418C5AA3" w:rsidR="00384C3B" w:rsidRPr="00C54974" w:rsidRDefault="00384C3B" w:rsidP="00384C3B">
            <w:pPr>
              <w:tabs>
                <w:tab w:val="decimal" w:pos="96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</w:t>
            </w:r>
            <w:r w:rsidR="0081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</w:tr>
      <w:tr w:rsidR="00384C3B" w:rsidRPr="00C54974" w14:paraId="45A745E9" w14:textId="77777777" w:rsidTr="00661CDB">
        <w:tc>
          <w:tcPr>
            <w:tcW w:w="3730" w:type="dxa"/>
          </w:tcPr>
          <w:p w14:paraId="07D1B350" w14:textId="77777777" w:rsidR="00384C3B" w:rsidRPr="00C54974" w:rsidRDefault="00384C3B" w:rsidP="00384C3B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40" w:type="dxa"/>
            <w:shd w:val="clear" w:color="auto" w:fill="auto"/>
          </w:tcPr>
          <w:p w14:paraId="12D8C7CD" w14:textId="2C208549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  <w:tc>
          <w:tcPr>
            <w:tcW w:w="270" w:type="dxa"/>
          </w:tcPr>
          <w:p w14:paraId="2175BEBE" w14:textId="77777777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D234C80" w14:textId="26D21E4C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2,11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E3A9D4D" w14:textId="77777777" w:rsidR="00384C3B" w:rsidRPr="00C54974" w:rsidRDefault="00384C3B" w:rsidP="00384C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9B13B6E" w14:textId="5A1610E4" w:rsidR="00384C3B" w:rsidRPr="001F3A56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  <w:tc>
          <w:tcPr>
            <w:tcW w:w="270" w:type="dxa"/>
          </w:tcPr>
          <w:p w14:paraId="1F41EE76" w14:textId="77777777" w:rsidR="00384C3B" w:rsidRPr="00C54974" w:rsidRDefault="00384C3B" w:rsidP="00384C3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65F651" w14:textId="05AFEBC5" w:rsidR="00384C3B" w:rsidRPr="00C54974" w:rsidRDefault="00384C3B" w:rsidP="00384C3B">
            <w:pPr>
              <w:tabs>
                <w:tab w:val="decimal" w:pos="96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2,11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384C3B" w:rsidRPr="00C54974" w14:paraId="315A08C2" w14:textId="77777777" w:rsidTr="00661CDB">
        <w:tc>
          <w:tcPr>
            <w:tcW w:w="3730" w:type="dxa"/>
          </w:tcPr>
          <w:p w14:paraId="2ED5DA24" w14:textId="77777777" w:rsidR="00384C3B" w:rsidRPr="00C54974" w:rsidRDefault="00384C3B" w:rsidP="00384C3B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40" w:type="dxa"/>
            <w:shd w:val="clear" w:color="auto" w:fill="auto"/>
          </w:tcPr>
          <w:p w14:paraId="5D1E690C" w14:textId="77777777" w:rsidR="00384C3B" w:rsidRPr="00C54974" w:rsidRDefault="00384C3B" w:rsidP="00384C3B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B0E69F" w14:textId="77777777" w:rsidR="00384C3B" w:rsidRPr="00C54974" w:rsidRDefault="00384C3B" w:rsidP="00384C3B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78C45DF" w14:textId="77777777" w:rsidR="00384C3B" w:rsidRPr="00C54974" w:rsidRDefault="00384C3B" w:rsidP="00384C3B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6122E7" w14:textId="77777777" w:rsidR="00384C3B" w:rsidRPr="00C54974" w:rsidRDefault="00384C3B" w:rsidP="00384C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884B5CF" w14:textId="77777777" w:rsidR="00384C3B" w:rsidRPr="001F3A56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3FA164" w14:textId="77777777" w:rsidR="00384C3B" w:rsidRPr="00C54974" w:rsidRDefault="00384C3B" w:rsidP="00384C3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1F2EF9" w14:textId="77777777" w:rsidR="00384C3B" w:rsidRPr="00C54974" w:rsidRDefault="00384C3B" w:rsidP="00384C3B">
            <w:pPr>
              <w:tabs>
                <w:tab w:val="decimal" w:pos="96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4C3B" w:rsidRPr="00C54974" w14:paraId="2872304E" w14:textId="77777777" w:rsidTr="00661CDB">
        <w:tc>
          <w:tcPr>
            <w:tcW w:w="3730" w:type="dxa"/>
          </w:tcPr>
          <w:p w14:paraId="660ECF85" w14:textId="77777777" w:rsidR="00384C3B" w:rsidRPr="00C54974" w:rsidRDefault="00384C3B" w:rsidP="00384C3B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40" w:type="dxa"/>
            <w:shd w:val="clear" w:color="auto" w:fill="auto"/>
          </w:tcPr>
          <w:p w14:paraId="613C015F" w14:textId="77777777" w:rsidR="00384C3B" w:rsidRPr="00C54974" w:rsidRDefault="00384C3B" w:rsidP="00384C3B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0D9478" w14:textId="77777777" w:rsidR="00384C3B" w:rsidRPr="00C54974" w:rsidRDefault="00384C3B" w:rsidP="00384C3B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2059C34" w14:textId="77777777" w:rsidR="00384C3B" w:rsidRPr="00C54974" w:rsidRDefault="00384C3B" w:rsidP="00384C3B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466437" w14:textId="77777777" w:rsidR="00384C3B" w:rsidRPr="00C54974" w:rsidRDefault="00384C3B" w:rsidP="00384C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37F45FC" w14:textId="77777777" w:rsidR="00384C3B" w:rsidRPr="001F3A56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AC8A45" w14:textId="77777777" w:rsidR="00384C3B" w:rsidRPr="00C54974" w:rsidRDefault="00384C3B" w:rsidP="00384C3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415BF9" w14:textId="77777777" w:rsidR="00384C3B" w:rsidRPr="00C54974" w:rsidRDefault="00384C3B" w:rsidP="00384C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4C3B" w:rsidRPr="00C54974" w14:paraId="4104A008" w14:textId="77777777" w:rsidTr="00661CDB">
        <w:tc>
          <w:tcPr>
            <w:tcW w:w="3730" w:type="dxa"/>
            <w:vAlign w:val="bottom"/>
          </w:tcPr>
          <w:p w14:paraId="3FB3F9CD" w14:textId="77777777" w:rsidR="00384C3B" w:rsidRPr="00C54974" w:rsidRDefault="00384C3B" w:rsidP="00384C3B">
            <w:pPr>
              <w:spacing w:line="240" w:lineRule="auto"/>
              <w:ind w:firstLine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40" w:type="dxa"/>
            <w:shd w:val="clear" w:color="auto" w:fill="auto"/>
          </w:tcPr>
          <w:p w14:paraId="768302AA" w14:textId="3C9196B5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81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B0A21C1" w14:textId="77777777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EBDB576" w14:textId="365C1A6B" w:rsidR="00384C3B" w:rsidRPr="00C54974" w:rsidRDefault="00816401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384C3B"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7EE77396" w14:textId="77777777" w:rsidR="00384C3B" w:rsidRPr="00C54974" w:rsidRDefault="00384C3B" w:rsidP="00384C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04A4E49" w14:textId="4F6A362C" w:rsidR="00384C3B" w:rsidRPr="001F3A56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81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DAA05B0" w14:textId="77777777" w:rsidR="00384C3B" w:rsidRPr="00C54974" w:rsidRDefault="00384C3B" w:rsidP="00384C3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EA8E922" w14:textId="6FECB895" w:rsidR="00384C3B" w:rsidRPr="00C54974" w:rsidRDefault="00816401" w:rsidP="00384C3B">
            <w:pPr>
              <w:tabs>
                <w:tab w:val="decimal" w:pos="96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384C3B"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384C3B" w:rsidRPr="00C54974" w14:paraId="7D05BBD8" w14:textId="77777777" w:rsidTr="00661CDB">
        <w:tc>
          <w:tcPr>
            <w:tcW w:w="3730" w:type="dxa"/>
            <w:vAlign w:val="bottom"/>
          </w:tcPr>
          <w:p w14:paraId="697C3536" w14:textId="77777777" w:rsidR="00384C3B" w:rsidRPr="00C54974" w:rsidRDefault="00384C3B" w:rsidP="00384C3B">
            <w:pPr>
              <w:spacing w:line="240" w:lineRule="auto"/>
              <w:ind w:firstLine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5D123E71" w14:textId="03052681" w:rsidR="00384C3B" w:rsidRPr="00C54974" w:rsidRDefault="00E67AC8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84C3B"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FF26F7C" w14:textId="77777777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ABBA3F" w14:textId="686E8734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114C055" w14:textId="77777777" w:rsidR="00384C3B" w:rsidRPr="00C54974" w:rsidRDefault="00384C3B" w:rsidP="00384C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232E42" w14:textId="3B9889B4" w:rsidR="00384C3B" w:rsidRPr="001F3A56" w:rsidRDefault="00E67AC8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84C3B" w:rsidRPr="001F3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4B2685B" w14:textId="77777777" w:rsidR="00384C3B" w:rsidRPr="00C54974" w:rsidRDefault="00384C3B" w:rsidP="00384C3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5A29E2" w14:textId="568CC6E9" w:rsidR="00384C3B" w:rsidRPr="00C54974" w:rsidRDefault="00384C3B" w:rsidP="00384C3B">
            <w:pPr>
              <w:tabs>
                <w:tab w:val="decimal" w:pos="96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384C3B" w:rsidRPr="00C54974" w14:paraId="7224718D" w14:textId="77777777" w:rsidTr="00661CDB">
        <w:tc>
          <w:tcPr>
            <w:tcW w:w="3730" w:type="dxa"/>
          </w:tcPr>
          <w:p w14:paraId="600455E9" w14:textId="77777777" w:rsidR="00384C3B" w:rsidRPr="00C54974" w:rsidRDefault="00384C3B" w:rsidP="00384C3B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60C302" w14:textId="4AB61ABA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</w:t>
            </w:r>
            <w:r w:rsidR="00E67A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743</w:t>
            </w:r>
          </w:p>
        </w:tc>
        <w:tc>
          <w:tcPr>
            <w:tcW w:w="270" w:type="dxa"/>
          </w:tcPr>
          <w:p w14:paraId="1825E4C4" w14:textId="77777777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C60029" w14:textId="77777777" w:rsidR="00384C3B" w:rsidRPr="00C54974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10,002</w:t>
            </w:r>
          </w:p>
        </w:tc>
        <w:tc>
          <w:tcPr>
            <w:tcW w:w="270" w:type="dxa"/>
          </w:tcPr>
          <w:p w14:paraId="4700C6E9" w14:textId="77777777" w:rsidR="00384C3B" w:rsidRPr="00C54974" w:rsidRDefault="00384C3B" w:rsidP="00384C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BC452" w14:textId="0298E332" w:rsidR="00384C3B" w:rsidRPr="001F3A56" w:rsidRDefault="00384C3B" w:rsidP="00384C3B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3A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</w:t>
            </w:r>
            <w:r w:rsidR="00E67A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743</w:t>
            </w:r>
          </w:p>
        </w:tc>
        <w:tc>
          <w:tcPr>
            <w:tcW w:w="270" w:type="dxa"/>
          </w:tcPr>
          <w:p w14:paraId="21073D68" w14:textId="77777777" w:rsidR="00384C3B" w:rsidRPr="00C54974" w:rsidRDefault="00384C3B" w:rsidP="00384C3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CB7A6D" w14:textId="77777777" w:rsidR="00384C3B" w:rsidRPr="00C54974" w:rsidRDefault="00384C3B" w:rsidP="00384C3B">
            <w:pPr>
              <w:tabs>
                <w:tab w:val="decimal" w:pos="968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10,002</w:t>
            </w:r>
          </w:p>
        </w:tc>
      </w:tr>
    </w:tbl>
    <w:p w14:paraId="1ED63B41" w14:textId="7315F39E" w:rsidR="00B96505" w:rsidRDefault="00B96505" w:rsidP="00FC5CB9">
      <w:pPr>
        <w:pStyle w:val="Bo-Blankline"/>
        <w:rPr>
          <w:cs/>
        </w:rPr>
      </w:pPr>
    </w:p>
    <w:p w14:paraId="2C2FE2B2" w14:textId="77777777" w:rsidR="00B96505" w:rsidRDefault="00B96505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p w14:paraId="669E6996" w14:textId="6EC897BB" w:rsidR="00A45C0D" w:rsidRPr="00CA196F" w:rsidRDefault="000B20C7" w:rsidP="00F514BE">
      <w:pPr>
        <w:pStyle w:val="Ang15"/>
        <w:tabs>
          <w:tab w:val="left" w:pos="1134"/>
        </w:tabs>
      </w:pPr>
      <w:r w:rsidRPr="00CA196F">
        <w:rPr>
          <w:cs/>
        </w:rPr>
        <w:t>ยอดคงเหลือกับกิจการที่เก</w:t>
      </w:r>
      <w:r w:rsidR="00DA0482" w:rsidRPr="00CA196F">
        <w:rPr>
          <w:cs/>
        </w:rPr>
        <w:t xml:space="preserve">ี่ยวข้องกัน ณ วันที่ </w:t>
      </w:r>
      <w:r w:rsidR="00E67AC8">
        <w:t>3</w:t>
      </w:r>
      <w:r w:rsidR="00FC5CB9">
        <w:t>1</w:t>
      </w:r>
      <w:r w:rsidR="0043243A">
        <w:rPr>
          <w:rFonts w:hint="cs"/>
          <w:cs/>
        </w:rPr>
        <w:t xml:space="preserve"> </w:t>
      </w:r>
      <w:r w:rsidR="00FC5CB9">
        <w:rPr>
          <w:rFonts w:hint="cs"/>
          <w:cs/>
        </w:rPr>
        <w:t>มีนาคม</w:t>
      </w:r>
      <w:r w:rsidR="0038525F" w:rsidRPr="00CA196F">
        <w:rPr>
          <w:rFonts w:hint="cs"/>
          <w:cs/>
        </w:rPr>
        <w:t xml:space="preserve"> </w:t>
      </w:r>
      <w:r w:rsidR="00FC5CB9">
        <w:rPr>
          <w:lang w:val="en-US"/>
        </w:rPr>
        <w:t>2</w:t>
      </w:r>
      <w:r w:rsidR="00E67AC8">
        <w:rPr>
          <w:lang w:val="en-US"/>
        </w:rPr>
        <w:t>563</w:t>
      </w:r>
      <w:r w:rsidR="00006723" w:rsidRPr="00CA196F">
        <w:rPr>
          <w:rFonts w:hint="cs"/>
          <w:cs/>
        </w:rPr>
        <w:t xml:space="preserve"> </w:t>
      </w:r>
      <w:r w:rsidR="0038525F" w:rsidRPr="00CA196F">
        <w:rPr>
          <w:rFonts w:hint="cs"/>
          <w:cs/>
        </w:rPr>
        <w:t xml:space="preserve">และ </w:t>
      </w:r>
      <w:r w:rsidR="00E67AC8">
        <w:t>3</w:t>
      </w:r>
      <w:r w:rsidR="00FC5CB9">
        <w:t>1</w:t>
      </w:r>
      <w:r w:rsidR="0038525F" w:rsidRPr="00CA196F">
        <w:rPr>
          <w:rFonts w:hint="cs"/>
          <w:cs/>
        </w:rPr>
        <w:t xml:space="preserve"> </w:t>
      </w:r>
      <w:r w:rsidR="0038525F" w:rsidRPr="00CA196F">
        <w:rPr>
          <w:rFonts w:hint="cs"/>
          <w:cs/>
          <w:lang w:val="en-US"/>
        </w:rPr>
        <w:t xml:space="preserve">ธันวาคม </w:t>
      </w:r>
      <w:r w:rsidR="00FC5CB9">
        <w:rPr>
          <w:lang w:val="en-US"/>
        </w:rPr>
        <w:t>2</w:t>
      </w:r>
      <w:r w:rsidR="00E67AC8">
        <w:rPr>
          <w:lang w:val="en-US"/>
        </w:rPr>
        <w:t>56</w:t>
      </w:r>
      <w:r w:rsidR="00FC5CB9">
        <w:rPr>
          <w:lang w:val="en-US"/>
        </w:rPr>
        <w:t>2</w:t>
      </w:r>
      <w:r w:rsidR="00006723" w:rsidRPr="00CA196F">
        <w:rPr>
          <w:rFonts w:hint="cs"/>
          <w:cs/>
          <w:lang w:val="en-US"/>
        </w:rPr>
        <w:t xml:space="preserve"> </w:t>
      </w:r>
      <w:r w:rsidR="007B2482" w:rsidRPr="00CA196F">
        <w:rPr>
          <w:cs/>
        </w:rPr>
        <w:t>มีดังนี้</w:t>
      </w:r>
    </w:p>
    <w:p w14:paraId="6645846B" w14:textId="77777777" w:rsidR="00FC5CB9" w:rsidRDefault="00FC5CB9" w:rsidP="00FC5CB9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FC5CB9" w:rsidRPr="00EB7266" w14:paraId="78AC62D9" w14:textId="77777777" w:rsidTr="00FC5CB9">
        <w:trPr>
          <w:tblHeader/>
        </w:trPr>
        <w:tc>
          <w:tcPr>
            <w:tcW w:w="4050" w:type="dxa"/>
            <w:shd w:val="clear" w:color="auto" w:fill="auto"/>
          </w:tcPr>
          <w:p w14:paraId="13F5F06A" w14:textId="77777777" w:rsidR="00FC5CB9" w:rsidRPr="00EB7266" w:rsidRDefault="00FC5CB9" w:rsidP="00FC5CB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30" w:type="dxa"/>
            <w:gridSpan w:val="3"/>
          </w:tcPr>
          <w:p w14:paraId="5D14C96E" w14:textId="77777777" w:rsidR="00FC5CB9" w:rsidRPr="00EB7266" w:rsidRDefault="00FC5CB9" w:rsidP="00FC5C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806046" w14:textId="77777777" w:rsidR="00FC5CB9" w:rsidRPr="00EB7266" w:rsidRDefault="00FC5CB9" w:rsidP="00FC5CB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4FA12B4" w14:textId="77777777" w:rsidR="00FC5CB9" w:rsidRPr="00EB7266" w:rsidRDefault="00FC5CB9" w:rsidP="00FC5C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5CB9" w:rsidRPr="00744476" w14:paraId="3E656141" w14:textId="77777777" w:rsidTr="00FC5CB9">
        <w:trPr>
          <w:tblHeader/>
        </w:trPr>
        <w:tc>
          <w:tcPr>
            <w:tcW w:w="4050" w:type="dxa"/>
            <w:shd w:val="clear" w:color="auto" w:fill="auto"/>
          </w:tcPr>
          <w:p w14:paraId="085913E9" w14:textId="77777777" w:rsidR="00FC5CB9" w:rsidRPr="00744476" w:rsidRDefault="00FC5CB9" w:rsidP="00FC5CB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5D9142" w14:textId="38629410" w:rsidR="00FC5CB9" w:rsidRDefault="00E67AC8" w:rsidP="00FC5C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C5CB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FC5CB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C9A72FC" w14:textId="77777777" w:rsidR="00FC5CB9" w:rsidRPr="00744476" w:rsidRDefault="00FC5CB9" w:rsidP="00FC5C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39F781" w14:textId="64986898" w:rsidR="00FC5CB9" w:rsidRPr="00744476" w:rsidRDefault="0035323C" w:rsidP="00FC5C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FC5CB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6D8CE0D" w14:textId="77777777" w:rsidR="00FC5CB9" w:rsidRPr="00BE704B" w:rsidRDefault="00FC5CB9" w:rsidP="00FC5CB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65BFC8" w14:textId="720C28B3" w:rsidR="00FC5CB9" w:rsidRDefault="00E67AC8" w:rsidP="00FC5C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C5CB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FC5CB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87B4D9F" w14:textId="77777777" w:rsidR="00FC5CB9" w:rsidRPr="00744476" w:rsidRDefault="00FC5CB9" w:rsidP="00FC5C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5DB13D" w14:textId="38991A72" w:rsidR="00FC5CB9" w:rsidRPr="00744476" w:rsidRDefault="0035323C" w:rsidP="00FC5C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FC5CB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FC5CB9" w:rsidRPr="00744476" w14:paraId="41834E38" w14:textId="77777777" w:rsidTr="00FC5CB9">
        <w:trPr>
          <w:tblHeader/>
        </w:trPr>
        <w:tc>
          <w:tcPr>
            <w:tcW w:w="4050" w:type="dxa"/>
            <w:shd w:val="clear" w:color="auto" w:fill="auto"/>
          </w:tcPr>
          <w:p w14:paraId="5250CA43" w14:textId="77777777" w:rsidR="00FC5CB9" w:rsidRPr="00744476" w:rsidRDefault="00FC5CB9" w:rsidP="00FC5CB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06C4968" w14:textId="4A5B5E88" w:rsidR="00FC5CB9" w:rsidRPr="00744476" w:rsidRDefault="00FC5CB9" w:rsidP="00FC5C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E67AC8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5548BED2" w14:textId="77777777" w:rsidR="00FC5CB9" w:rsidRPr="00744476" w:rsidRDefault="00FC5CB9" w:rsidP="00FC5C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CD664A" w14:textId="5F100868" w:rsidR="00FC5CB9" w:rsidRPr="00744476" w:rsidRDefault="00FC5CB9" w:rsidP="00FC5C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7CDA0EAE" w14:textId="77777777" w:rsidR="00FC5CB9" w:rsidRPr="00BE704B" w:rsidRDefault="00FC5CB9" w:rsidP="00FC5CB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721555" w14:textId="22CF6E21" w:rsidR="00FC5CB9" w:rsidRPr="00744476" w:rsidRDefault="00FC5CB9" w:rsidP="00FC5C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E67AC8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7A93BEA" w14:textId="77777777" w:rsidR="00FC5CB9" w:rsidRPr="00744476" w:rsidRDefault="00FC5CB9" w:rsidP="00FC5C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6C5845" w14:textId="1B410896" w:rsidR="00FC5CB9" w:rsidRPr="00744476" w:rsidRDefault="00FC5CB9" w:rsidP="00FC5C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</w:tr>
      <w:tr w:rsidR="00FC5CB9" w:rsidRPr="00744476" w14:paraId="05A4B701" w14:textId="77777777" w:rsidTr="00FC5CB9">
        <w:trPr>
          <w:tblHeader/>
        </w:trPr>
        <w:tc>
          <w:tcPr>
            <w:tcW w:w="4050" w:type="dxa"/>
            <w:shd w:val="clear" w:color="auto" w:fill="auto"/>
          </w:tcPr>
          <w:p w14:paraId="655C9D9F" w14:textId="77777777" w:rsidR="00FC5CB9" w:rsidRDefault="00FC5CB9" w:rsidP="00FC5CB9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2D17D074" w14:textId="77777777" w:rsidR="00FC5CB9" w:rsidRPr="00744476" w:rsidRDefault="00FC5CB9" w:rsidP="00FC5C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45A9C" w:rsidRPr="0033434F" w14:paraId="39F8085C" w14:textId="77777777" w:rsidTr="001F3A56">
        <w:tc>
          <w:tcPr>
            <w:tcW w:w="4050" w:type="dxa"/>
            <w:shd w:val="clear" w:color="auto" w:fill="auto"/>
          </w:tcPr>
          <w:p w14:paraId="1B0D5212" w14:textId="77777777" w:rsidR="00945A9C" w:rsidRPr="00C12557" w:rsidRDefault="00945A9C" w:rsidP="00945A9C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6912328F" w14:textId="4FD08457" w:rsidR="00945A9C" w:rsidRPr="0033434F" w:rsidRDefault="00E67AC8" w:rsidP="00945A9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  <w:r w:rsidR="00945A9C">
              <w:rPr>
                <w:rFonts w:ascii="Angsana New" w:hAnsi="Angsana New"/>
                <w:sz w:val="30"/>
                <w:szCs w:val="30"/>
                <w:lang w:val="en-US"/>
              </w:rPr>
              <w:t>,2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14:paraId="7A2A96BA" w14:textId="77777777" w:rsidR="00945A9C" w:rsidRDefault="00945A9C" w:rsidP="00945A9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E5444C" w14:textId="1DA93DD7" w:rsidR="00945A9C" w:rsidRPr="0033434F" w:rsidRDefault="00E67AC8" w:rsidP="00945A9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  <w:r w:rsidR="00945A9C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81640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C79F2A6" w14:textId="77777777" w:rsidR="00945A9C" w:rsidRPr="00BE704B" w:rsidRDefault="00945A9C" w:rsidP="00945A9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5E9860" w14:textId="4CC33A39" w:rsidR="00945A9C" w:rsidRPr="0033434F" w:rsidRDefault="00E67AC8" w:rsidP="00945A9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  <w:r w:rsidR="00945A9C">
              <w:rPr>
                <w:rFonts w:ascii="Angsana New" w:hAnsi="Angsana New"/>
                <w:sz w:val="30"/>
                <w:szCs w:val="30"/>
                <w:lang w:val="en-US"/>
              </w:rPr>
              <w:t>,2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14:paraId="3108A56B" w14:textId="77777777" w:rsidR="00945A9C" w:rsidRPr="00BE704B" w:rsidRDefault="00945A9C" w:rsidP="00945A9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BECE2B" w14:textId="6853DADA" w:rsidR="00945A9C" w:rsidRPr="0033434F" w:rsidRDefault="00E67AC8" w:rsidP="00945A9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  <w:r w:rsidR="00945A9C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81640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945A9C" w:rsidRPr="0033434F" w14:paraId="21B23B6B" w14:textId="77777777" w:rsidTr="001F3A56">
        <w:tc>
          <w:tcPr>
            <w:tcW w:w="4050" w:type="dxa"/>
            <w:shd w:val="clear" w:color="auto" w:fill="auto"/>
          </w:tcPr>
          <w:p w14:paraId="7B6588DC" w14:textId="77777777" w:rsidR="00945A9C" w:rsidRPr="00C12557" w:rsidRDefault="00945A9C" w:rsidP="00945A9C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1405F27" w14:textId="77777777" w:rsidR="00945A9C" w:rsidRDefault="00945A9C" w:rsidP="00945A9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8F1F21" w14:textId="77777777" w:rsidR="00945A9C" w:rsidRDefault="00945A9C" w:rsidP="00945A9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AA052A" w14:textId="77777777" w:rsidR="00945A9C" w:rsidRDefault="00945A9C" w:rsidP="00945A9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94E8E0" w14:textId="77777777" w:rsidR="00945A9C" w:rsidRPr="00BE704B" w:rsidRDefault="00945A9C" w:rsidP="00945A9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B69594" w14:textId="77777777" w:rsidR="00945A9C" w:rsidRDefault="00945A9C" w:rsidP="00945A9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19539CD" w14:textId="77777777" w:rsidR="00945A9C" w:rsidRPr="00BE704B" w:rsidRDefault="00945A9C" w:rsidP="00945A9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D74657" w14:textId="77777777" w:rsidR="00945A9C" w:rsidRDefault="00945A9C" w:rsidP="00945A9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5A9C" w:rsidRPr="0033434F" w14:paraId="5225CCF0" w14:textId="77777777" w:rsidTr="001F3A56">
        <w:tc>
          <w:tcPr>
            <w:tcW w:w="4050" w:type="dxa"/>
            <w:shd w:val="clear" w:color="auto" w:fill="auto"/>
          </w:tcPr>
          <w:p w14:paraId="4D9E3A1B" w14:textId="77777777" w:rsidR="00945A9C" w:rsidRPr="00C12557" w:rsidRDefault="00945A9C" w:rsidP="00945A9C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4A280D87" w14:textId="7CC8E667" w:rsidR="00945A9C" w:rsidRDefault="00E67AC8" w:rsidP="00945A9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D9BC736" w14:textId="77777777" w:rsidR="00945A9C" w:rsidRDefault="00945A9C" w:rsidP="00945A9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365448" w14:textId="77777777" w:rsidR="00945A9C" w:rsidRDefault="00945A9C" w:rsidP="00945A9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B4C3D20" w14:textId="77777777" w:rsidR="00945A9C" w:rsidRPr="00BE704B" w:rsidRDefault="00945A9C" w:rsidP="00945A9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D1CED7" w14:textId="11301D83" w:rsidR="00945A9C" w:rsidRDefault="00E67AC8" w:rsidP="00945A9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9F8DC41" w14:textId="77777777" w:rsidR="00945A9C" w:rsidRPr="00BE704B" w:rsidRDefault="00945A9C" w:rsidP="00945A9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2694C3" w14:textId="77777777" w:rsidR="00945A9C" w:rsidRDefault="00945A9C" w:rsidP="00945A9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945A9C" w:rsidRPr="0033434F" w14:paraId="0D0C7935" w14:textId="77777777" w:rsidTr="001F3A56">
        <w:tc>
          <w:tcPr>
            <w:tcW w:w="4050" w:type="dxa"/>
            <w:shd w:val="clear" w:color="auto" w:fill="auto"/>
          </w:tcPr>
          <w:p w14:paraId="0F33F3B3" w14:textId="77777777" w:rsidR="00945A9C" w:rsidRPr="00C12557" w:rsidRDefault="00945A9C" w:rsidP="00945A9C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5718CBB4" w14:textId="39D4CF94" w:rsidR="00945A9C" w:rsidRDefault="00945A9C" w:rsidP="00945A9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1640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D4BA2A3" w14:textId="77777777" w:rsidR="00945A9C" w:rsidRDefault="00945A9C" w:rsidP="00945A9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AB36C9" w14:textId="29853A40" w:rsidR="00945A9C" w:rsidRDefault="00E67AC8" w:rsidP="00945A9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45A9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8618255" w14:textId="77777777" w:rsidR="00945A9C" w:rsidRPr="00BE704B" w:rsidRDefault="00945A9C" w:rsidP="00945A9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D1AB08" w14:textId="20669742" w:rsidR="00945A9C" w:rsidRDefault="00945A9C" w:rsidP="00945A9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1640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99B1591" w14:textId="77777777" w:rsidR="00945A9C" w:rsidRPr="00BE704B" w:rsidRDefault="00945A9C" w:rsidP="00945A9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973656" w14:textId="7E452ABF" w:rsidR="00945A9C" w:rsidRDefault="00E67AC8" w:rsidP="00945A9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45A9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5C115B" w:rsidRPr="0033434F" w14:paraId="412C7E15" w14:textId="77777777" w:rsidTr="001F3A56">
        <w:tc>
          <w:tcPr>
            <w:tcW w:w="4050" w:type="dxa"/>
            <w:shd w:val="clear" w:color="auto" w:fill="auto"/>
          </w:tcPr>
          <w:p w14:paraId="2F54AC76" w14:textId="1167AF3F" w:rsidR="005C115B" w:rsidRPr="002244ED" w:rsidRDefault="005C115B" w:rsidP="005C115B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5E68FAF7" w14:textId="335CDD21" w:rsidR="005C115B" w:rsidRDefault="005C115B" w:rsidP="005C115B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C70B63C" w14:textId="77777777" w:rsidR="005C115B" w:rsidRDefault="005C115B" w:rsidP="005C115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0C1A34" w14:textId="2F0A082D" w:rsidR="005C115B" w:rsidRDefault="005C115B" w:rsidP="005C115B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A5600D9" w14:textId="77777777" w:rsidR="005C115B" w:rsidRPr="00BE704B" w:rsidRDefault="005C115B" w:rsidP="005C11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6B7B5F" w14:textId="5B2CA6DF" w:rsidR="005C115B" w:rsidRDefault="005C115B" w:rsidP="005C115B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668ACA0" w14:textId="77777777" w:rsidR="005C115B" w:rsidRPr="00BE704B" w:rsidRDefault="005C115B" w:rsidP="005C11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B34A0B" w14:textId="26207EEB" w:rsidR="005C115B" w:rsidRDefault="005C115B" w:rsidP="005C115B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5C115B" w:rsidRPr="0033434F" w14:paraId="73B3661E" w14:textId="77777777" w:rsidTr="001F3A56">
        <w:tc>
          <w:tcPr>
            <w:tcW w:w="4050" w:type="dxa"/>
            <w:shd w:val="clear" w:color="auto" w:fill="auto"/>
          </w:tcPr>
          <w:p w14:paraId="5FAF5C91" w14:textId="77777777" w:rsidR="005C115B" w:rsidRPr="00C12557" w:rsidRDefault="005C115B" w:rsidP="005C115B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657F01DD" w14:textId="08C4D3A2" w:rsidR="005C115B" w:rsidRDefault="005C115B" w:rsidP="005C115B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477574C" w14:textId="77777777" w:rsidR="005C115B" w:rsidRDefault="005C115B" w:rsidP="005C115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5CDA8D" w14:textId="77777777" w:rsidR="005C115B" w:rsidRDefault="005C115B" w:rsidP="005C115B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23901D4" w14:textId="77777777" w:rsidR="005C115B" w:rsidRPr="00BE704B" w:rsidRDefault="005C115B" w:rsidP="005C11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07FB1B" w14:textId="7A1F77E5" w:rsidR="005C115B" w:rsidRDefault="005C115B" w:rsidP="005C115B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D391EFE" w14:textId="77777777" w:rsidR="005C115B" w:rsidRPr="00BE704B" w:rsidRDefault="005C115B" w:rsidP="005C11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66A421" w14:textId="77777777" w:rsidR="005C115B" w:rsidRDefault="005C115B" w:rsidP="005C115B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C115B" w:rsidRPr="0033434F" w14:paraId="380760AD" w14:textId="77777777" w:rsidTr="001F3A56">
        <w:tc>
          <w:tcPr>
            <w:tcW w:w="4050" w:type="dxa"/>
            <w:shd w:val="clear" w:color="auto" w:fill="auto"/>
          </w:tcPr>
          <w:p w14:paraId="44618ED3" w14:textId="77777777" w:rsidR="005C115B" w:rsidRPr="00C12557" w:rsidRDefault="005C115B" w:rsidP="005C115B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อุตสาหกรรมสหธัญพืช จำกัด</w:t>
            </w:r>
          </w:p>
        </w:tc>
        <w:tc>
          <w:tcPr>
            <w:tcW w:w="1080" w:type="dxa"/>
            <w:shd w:val="clear" w:color="auto" w:fill="auto"/>
          </w:tcPr>
          <w:p w14:paraId="6DB10D4A" w14:textId="01F7A1C8" w:rsidR="005C115B" w:rsidRDefault="005C115B" w:rsidP="004C23E2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57CB84" w14:textId="77777777" w:rsidR="005C115B" w:rsidRDefault="005C115B" w:rsidP="005C115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F2755B5" w14:textId="77777777" w:rsidR="005C115B" w:rsidRDefault="005C115B" w:rsidP="005C115B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30FB08E" w14:textId="77777777" w:rsidR="005C115B" w:rsidRPr="00BE704B" w:rsidRDefault="005C115B" w:rsidP="005C11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F53371" w14:textId="244775C4" w:rsidR="005C115B" w:rsidRDefault="005C115B" w:rsidP="004C23E2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C359A1" w14:textId="77777777" w:rsidR="005C115B" w:rsidRPr="00BE704B" w:rsidRDefault="005C115B" w:rsidP="005C11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525EB1" w14:textId="77777777" w:rsidR="005C115B" w:rsidRDefault="005C115B" w:rsidP="005C115B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C115B" w:rsidRPr="0033434F" w14:paraId="5AB0D68D" w14:textId="77777777" w:rsidTr="001F3A56">
        <w:tc>
          <w:tcPr>
            <w:tcW w:w="4050" w:type="dxa"/>
            <w:shd w:val="clear" w:color="auto" w:fill="auto"/>
          </w:tcPr>
          <w:p w14:paraId="0E14A56B" w14:textId="77777777" w:rsidR="005C115B" w:rsidRPr="00341FC7" w:rsidRDefault="005C115B" w:rsidP="005C115B">
            <w:pPr>
              <w:spacing w:line="240" w:lineRule="atLeast"/>
              <w:ind w:right="-11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341FC7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91AA1CF" w14:textId="1406246A" w:rsidR="005C115B" w:rsidRDefault="005C115B" w:rsidP="005C115B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DBE54EC" w14:textId="77777777" w:rsidR="005C115B" w:rsidRDefault="005C115B" w:rsidP="005C115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CCA998" w14:textId="2614C32C" w:rsidR="005C115B" w:rsidRDefault="00816401" w:rsidP="005C115B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B92E71D" w14:textId="77777777" w:rsidR="005C115B" w:rsidRPr="00BE704B" w:rsidRDefault="005C115B" w:rsidP="005C11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B91488" w14:textId="45F54E11" w:rsidR="005C115B" w:rsidRDefault="005C115B" w:rsidP="005C115B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00558CD0" w14:textId="77777777" w:rsidR="005C115B" w:rsidRPr="00BE704B" w:rsidRDefault="005C115B" w:rsidP="005C11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07AE26" w14:textId="0A77A1A4" w:rsidR="005C115B" w:rsidRDefault="00816401" w:rsidP="005C115B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5C115B" w:rsidRPr="0033434F" w14:paraId="5D74EF60" w14:textId="77777777" w:rsidTr="001F3A56">
        <w:tc>
          <w:tcPr>
            <w:tcW w:w="4050" w:type="dxa"/>
            <w:shd w:val="clear" w:color="auto" w:fill="auto"/>
          </w:tcPr>
          <w:p w14:paraId="4D23B2EB" w14:textId="77777777" w:rsidR="005C115B" w:rsidRPr="00341FC7" w:rsidRDefault="005C115B" w:rsidP="005C115B">
            <w:pPr>
              <w:spacing w:line="240" w:lineRule="atLeast"/>
              <w:ind w:right="-11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41FC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93B716" w14:textId="6D3C7A13" w:rsidR="005C115B" w:rsidRDefault="00E67AC8" w:rsidP="005C115B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6E3BF67" w14:textId="77777777" w:rsidR="005C115B" w:rsidRDefault="005C115B" w:rsidP="005C115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32A85C" w14:textId="77777777" w:rsidR="005C115B" w:rsidRDefault="005C115B" w:rsidP="005C115B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0471B861" w14:textId="77777777" w:rsidR="005C115B" w:rsidRPr="00BE704B" w:rsidRDefault="005C115B" w:rsidP="005C11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9BB0488" w14:textId="3685EB5F" w:rsidR="005C115B" w:rsidRDefault="00E67AC8" w:rsidP="005C115B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6A99E16" w14:textId="77777777" w:rsidR="005C115B" w:rsidRPr="00BE704B" w:rsidRDefault="005C115B" w:rsidP="005C11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22932D" w14:textId="77777777" w:rsidR="005C115B" w:rsidRDefault="005C115B" w:rsidP="005C115B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5C115B" w:rsidRPr="0033434F" w14:paraId="44A9E6CD" w14:textId="77777777" w:rsidTr="001F3A56">
        <w:tc>
          <w:tcPr>
            <w:tcW w:w="4050" w:type="dxa"/>
            <w:shd w:val="clear" w:color="auto" w:fill="auto"/>
          </w:tcPr>
          <w:p w14:paraId="6A102165" w14:textId="0C7B5512" w:rsidR="005C115B" w:rsidRPr="009C44F1" w:rsidRDefault="009C44F1" w:rsidP="005C115B">
            <w:pPr>
              <w:spacing w:line="240" w:lineRule="atLeast"/>
              <w:ind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4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7DE12A3" w14:textId="418681C3" w:rsidR="005C115B" w:rsidRPr="00945A9C" w:rsidRDefault="00E67AC8" w:rsidP="005C115B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368</w:t>
            </w:r>
            <w:r w:rsidR="005C11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="005C11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D7D9CC0" w14:textId="77777777" w:rsidR="005C115B" w:rsidRPr="00945A9C" w:rsidRDefault="005C115B" w:rsidP="005C115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F37208" w14:textId="342AD7F5" w:rsidR="005C115B" w:rsidRPr="00945A9C" w:rsidRDefault="00E67AC8" w:rsidP="005C115B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558</w:t>
            </w:r>
            <w:r w:rsidR="005C115B" w:rsidRPr="00945A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5C115B" w:rsidRPr="00945A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202</w:t>
            </w:r>
          </w:p>
        </w:tc>
        <w:tc>
          <w:tcPr>
            <w:tcW w:w="270" w:type="dxa"/>
            <w:shd w:val="clear" w:color="auto" w:fill="auto"/>
          </w:tcPr>
          <w:p w14:paraId="446A4F2F" w14:textId="77777777" w:rsidR="005C115B" w:rsidRPr="00945A9C" w:rsidRDefault="005C115B" w:rsidP="005C11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6C9358" w14:textId="54CA27B6" w:rsidR="005C115B" w:rsidRPr="00945A9C" w:rsidRDefault="00E67AC8" w:rsidP="005C115B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368</w:t>
            </w:r>
            <w:r w:rsidR="005C11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="005C11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95D6592" w14:textId="77777777" w:rsidR="005C115B" w:rsidRPr="00945A9C" w:rsidRDefault="005C115B" w:rsidP="005C11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0E5A45" w14:textId="5A2CD04B" w:rsidR="005C115B" w:rsidRPr="00945A9C" w:rsidRDefault="00E67AC8" w:rsidP="005C115B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558</w:t>
            </w:r>
            <w:r w:rsidR="005C115B" w:rsidRPr="00945A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5C115B" w:rsidRPr="00945A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202</w:t>
            </w:r>
          </w:p>
        </w:tc>
      </w:tr>
      <w:tr w:rsidR="005C115B" w:rsidRPr="0033434F" w14:paraId="7C56903F" w14:textId="77777777" w:rsidTr="001F3A56">
        <w:tc>
          <w:tcPr>
            <w:tcW w:w="4050" w:type="dxa"/>
            <w:shd w:val="clear" w:color="auto" w:fill="auto"/>
          </w:tcPr>
          <w:p w14:paraId="4508293A" w14:textId="306746E1" w:rsidR="005C115B" w:rsidRPr="00341FC7" w:rsidRDefault="005C115B" w:rsidP="00FA7317">
            <w:pPr>
              <w:spacing w:line="240" w:lineRule="atLeast"/>
              <w:ind w:left="250" w:right="-112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FA4B15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FA4B1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  <w:r w:rsidR="00603A6F">
              <w:rPr>
                <w:rFonts w:ascii="Angsana New" w:hAnsi="Angsana New"/>
                <w:spacing w:val="-6"/>
                <w:sz w:val="30"/>
                <w:szCs w:val="30"/>
                <w:cs/>
              </w:rPr>
              <w:br/>
            </w:r>
            <w:r w:rsidRPr="00FA4B15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(</w:t>
            </w:r>
            <w:r w:rsidRPr="00FA4B15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2</w:t>
            </w:r>
            <w:r w:rsidR="00E67AC8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56</w:t>
            </w:r>
            <w:r w:rsidRPr="00FA4B15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 xml:space="preserve">2: </w:t>
            </w:r>
            <w:r w:rsidRPr="00FA4B15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031B29" w14:textId="77777777" w:rsidR="005C115B" w:rsidRDefault="005C115B" w:rsidP="005C115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5227F58" w14:textId="3F35AC17" w:rsidR="005C115B" w:rsidRDefault="005C115B" w:rsidP="004C23E2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7C34AC" w14:textId="77777777" w:rsidR="005C115B" w:rsidRDefault="005C115B" w:rsidP="005C115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410753B" w14:textId="77777777" w:rsidR="005C115B" w:rsidRDefault="005C115B" w:rsidP="005C115B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2FDA54A" w14:textId="766E2C93" w:rsidR="005C115B" w:rsidRDefault="005C115B" w:rsidP="004C23E2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BAFD00" w14:textId="77777777" w:rsidR="005C115B" w:rsidRPr="00BE704B" w:rsidRDefault="005C115B" w:rsidP="005C11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88A3DF" w14:textId="77777777" w:rsidR="005C115B" w:rsidRDefault="005C115B" w:rsidP="005C115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B8898E1" w14:textId="1E26333E" w:rsidR="005C115B" w:rsidRDefault="005C115B" w:rsidP="004C23E2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5DCC33" w14:textId="77777777" w:rsidR="005C115B" w:rsidRPr="00BE704B" w:rsidRDefault="005C115B" w:rsidP="005C11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8864D4" w14:textId="77777777" w:rsidR="005C115B" w:rsidRDefault="005C115B" w:rsidP="005C115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36F9FE9" w14:textId="27036D64" w:rsidR="005C115B" w:rsidRDefault="005C115B" w:rsidP="004C23E2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C115B" w:rsidRPr="0033434F" w14:paraId="7EA83CD7" w14:textId="77777777" w:rsidTr="001F3A56">
        <w:tc>
          <w:tcPr>
            <w:tcW w:w="4050" w:type="dxa"/>
            <w:shd w:val="clear" w:color="auto" w:fill="auto"/>
            <w:vAlign w:val="bottom"/>
          </w:tcPr>
          <w:p w14:paraId="1FE8C297" w14:textId="77777777" w:rsidR="005C115B" w:rsidRPr="00AD37E5" w:rsidRDefault="005C115B" w:rsidP="005C115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DDE84" w14:textId="196703C1" w:rsidR="005C115B" w:rsidRPr="00911ADB" w:rsidRDefault="00E67AC8" w:rsidP="0017070C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368</w:t>
            </w:r>
            <w:r w:rsidR="005C11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="005C11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ACE489D" w14:textId="77777777" w:rsidR="005C115B" w:rsidRPr="00911ADB" w:rsidRDefault="005C115B" w:rsidP="005C115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4A6FF" w14:textId="626A96BC" w:rsidR="005C115B" w:rsidRPr="00911ADB" w:rsidRDefault="00E67AC8" w:rsidP="00F34A39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558</w:t>
            </w:r>
            <w:r w:rsidR="005C11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,202</w:t>
            </w:r>
          </w:p>
        </w:tc>
        <w:tc>
          <w:tcPr>
            <w:tcW w:w="270" w:type="dxa"/>
            <w:shd w:val="clear" w:color="auto" w:fill="auto"/>
          </w:tcPr>
          <w:p w14:paraId="3147570F" w14:textId="77777777" w:rsidR="005C115B" w:rsidRPr="00911ADB" w:rsidRDefault="005C115B" w:rsidP="005C11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3ACCC" w14:textId="711FBAD0" w:rsidR="005C115B" w:rsidRPr="00911ADB" w:rsidRDefault="00E67AC8" w:rsidP="005C115B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368</w:t>
            </w:r>
            <w:r w:rsidR="005C11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="005C11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168D97C" w14:textId="77777777" w:rsidR="005C115B" w:rsidRPr="00BE704B" w:rsidRDefault="005C115B" w:rsidP="005C11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6C5FE8" w14:textId="0D0C575E" w:rsidR="005C115B" w:rsidRPr="00911ADB" w:rsidRDefault="00E67AC8" w:rsidP="005C115B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558</w:t>
            </w:r>
            <w:r w:rsidR="005C11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,202</w:t>
            </w:r>
          </w:p>
        </w:tc>
      </w:tr>
      <w:tr w:rsidR="00F11E37" w:rsidRPr="0033434F" w14:paraId="59929408" w14:textId="77777777" w:rsidTr="00F11E37">
        <w:tc>
          <w:tcPr>
            <w:tcW w:w="4050" w:type="dxa"/>
            <w:shd w:val="clear" w:color="auto" w:fill="auto"/>
            <w:vAlign w:val="bottom"/>
          </w:tcPr>
          <w:p w14:paraId="6DD9AB7F" w14:textId="77777777" w:rsidR="00F11E37" w:rsidRDefault="00F11E37" w:rsidP="005C115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2951C40" w14:textId="77777777" w:rsidR="00F11E37" w:rsidRDefault="00F11E37" w:rsidP="005C115B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69997E" w14:textId="77777777" w:rsidR="00F11E37" w:rsidRPr="00911ADB" w:rsidRDefault="00F11E37" w:rsidP="005C115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32533D" w14:textId="77777777" w:rsidR="00F11E37" w:rsidRDefault="00F11E37" w:rsidP="005C115B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B0042F" w14:textId="77777777" w:rsidR="00F11E37" w:rsidRPr="00911ADB" w:rsidRDefault="00F11E37" w:rsidP="005C11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B9D3B50" w14:textId="77777777" w:rsidR="00F11E37" w:rsidRDefault="00F11E37" w:rsidP="005C115B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9F96DC3" w14:textId="77777777" w:rsidR="00F11E37" w:rsidRPr="00BE704B" w:rsidRDefault="00F11E37" w:rsidP="005C11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F4C767" w14:textId="77777777" w:rsidR="00F11E37" w:rsidRDefault="00F11E37" w:rsidP="005C115B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11E37" w:rsidRPr="0033434F" w14:paraId="509FAE47" w14:textId="77777777" w:rsidTr="00F11E37">
        <w:tc>
          <w:tcPr>
            <w:tcW w:w="4050" w:type="dxa"/>
            <w:shd w:val="clear" w:color="auto" w:fill="auto"/>
            <w:vAlign w:val="bottom"/>
          </w:tcPr>
          <w:p w14:paraId="5C301DDE" w14:textId="77777777" w:rsidR="00F11E37" w:rsidRDefault="00F11E37" w:rsidP="00F11E3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F6B19A" w14:textId="7755565A" w:rsidR="00F11E37" w:rsidRDefault="00F11E37" w:rsidP="00F11E37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A7037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cs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5F08469F" w14:textId="77777777" w:rsidR="00F11E37" w:rsidRPr="00911ADB" w:rsidRDefault="00F11E37" w:rsidP="00F11E37">
            <w:pPr>
              <w:tabs>
                <w:tab w:val="decimal" w:pos="1152"/>
              </w:tabs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8A2E42" w14:textId="4038E9EB" w:rsidR="00F11E37" w:rsidRDefault="00F11E37" w:rsidP="00F11E37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A7037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cs/>
              </w:rPr>
              <w:t>56</w:t>
            </w:r>
            <w:r w:rsidRPr="008A7037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F1D746A" w14:textId="77777777" w:rsidR="00F11E37" w:rsidRPr="00911ADB" w:rsidRDefault="00F11E37" w:rsidP="00F11E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07E991" w14:textId="64E7B13F" w:rsidR="00F11E37" w:rsidRDefault="00F11E37" w:rsidP="00F11E37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A7037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cs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32981819" w14:textId="77777777" w:rsidR="00F11E37" w:rsidRPr="00BE704B" w:rsidRDefault="00F11E37" w:rsidP="00F11E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E1484F" w14:textId="1952DB0B" w:rsidR="00F11E37" w:rsidRDefault="00F11E37" w:rsidP="00F11E37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A7037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cs/>
              </w:rPr>
              <w:t>56</w:t>
            </w:r>
            <w:r w:rsidRPr="008A7037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</w:tr>
      <w:tr w:rsidR="00F11E37" w:rsidRPr="0033434F" w14:paraId="68ADB815" w14:textId="77777777" w:rsidTr="00860687">
        <w:tc>
          <w:tcPr>
            <w:tcW w:w="4050" w:type="dxa"/>
            <w:shd w:val="clear" w:color="auto" w:fill="auto"/>
            <w:vAlign w:val="bottom"/>
          </w:tcPr>
          <w:p w14:paraId="6A51B10E" w14:textId="77777777" w:rsidR="00F11E37" w:rsidRDefault="00F11E37" w:rsidP="00F11E3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050D421B" w14:textId="471FF549" w:rsidR="00F11E37" w:rsidRDefault="00F11E37" w:rsidP="00F11E37">
            <w:pPr>
              <w:tabs>
                <w:tab w:val="decimal" w:pos="883"/>
              </w:tabs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4C7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11E37" w:rsidRPr="0033434F" w14:paraId="0B615F9B" w14:textId="77777777" w:rsidTr="001F3A56">
        <w:tc>
          <w:tcPr>
            <w:tcW w:w="4050" w:type="dxa"/>
            <w:shd w:val="clear" w:color="auto" w:fill="auto"/>
          </w:tcPr>
          <w:p w14:paraId="3F34C5C1" w14:textId="07502D34" w:rsidR="00F11E37" w:rsidRPr="0062304B" w:rsidRDefault="00F11E37" w:rsidP="00FA7317">
            <w:pPr>
              <w:pStyle w:val="BodyText"/>
              <w:spacing w:after="0" w:line="240" w:lineRule="auto"/>
              <w:ind w:left="250" w:hanging="2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304B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r w:rsidRPr="006230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230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2304B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E67AC8">
              <w:rPr>
                <w:rFonts w:ascii="Angsana New" w:hAnsi="Angsana New"/>
                <w:i/>
                <w:iCs/>
                <w:sz w:val="30"/>
                <w:szCs w:val="30"/>
              </w:rPr>
              <w:t>56</w:t>
            </w:r>
            <w:r w:rsidRPr="0062304B">
              <w:rPr>
                <w:rFonts w:ascii="Angsana New" w:hAnsi="Angsana New"/>
                <w:i/>
                <w:iCs/>
                <w:sz w:val="30"/>
                <w:szCs w:val="30"/>
              </w:rPr>
              <w:t>2: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6230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 w:rsidRPr="006230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304B">
              <w:rPr>
                <w:rFonts w:ascii="Angsana New" w:hAnsi="Angsana New"/>
                <w:sz w:val="30"/>
                <w:szCs w:val="30"/>
                <w:cs/>
              </w:rPr>
              <w:t xml:space="preserve">สำหรับ </w:t>
            </w:r>
          </w:p>
        </w:tc>
        <w:tc>
          <w:tcPr>
            <w:tcW w:w="1080" w:type="dxa"/>
            <w:shd w:val="clear" w:color="auto" w:fill="auto"/>
          </w:tcPr>
          <w:p w14:paraId="6693615E" w14:textId="77777777" w:rsidR="00F11E37" w:rsidRPr="0062304B" w:rsidRDefault="00F11E37" w:rsidP="00F11E37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0B2E56" w14:textId="77777777" w:rsidR="00F11E37" w:rsidRPr="0062304B" w:rsidRDefault="00F11E37" w:rsidP="00F11E3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FD7541" w14:textId="77777777" w:rsidR="00F11E37" w:rsidRPr="0062304B" w:rsidRDefault="00F11E37" w:rsidP="00F11E37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881A8D" w14:textId="77777777" w:rsidR="00F11E37" w:rsidRPr="0062304B" w:rsidRDefault="00F11E37" w:rsidP="00F11E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6F6830" w14:textId="77777777" w:rsidR="00F11E37" w:rsidRPr="0062304B" w:rsidRDefault="00F11E37" w:rsidP="00F11E37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4FCF8E3" w14:textId="77777777" w:rsidR="00F11E37" w:rsidRPr="0062304B" w:rsidRDefault="00F11E37" w:rsidP="00F11E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E51B9E" w14:textId="77777777" w:rsidR="00F11E37" w:rsidRPr="0062304B" w:rsidRDefault="00F11E37" w:rsidP="00F11E37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11E37" w:rsidRPr="0062304B" w14:paraId="69A1E36B" w14:textId="77777777" w:rsidTr="001F3A56">
        <w:tc>
          <w:tcPr>
            <w:tcW w:w="4050" w:type="dxa"/>
            <w:shd w:val="clear" w:color="auto" w:fill="auto"/>
          </w:tcPr>
          <w:p w14:paraId="3B1508DA" w14:textId="6EFD61AB" w:rsidR="00F11E37" w:rsidRPr="0062304B" w:rsidRDefault="0084684F" w:rsidP="000F1749">
            <w:pPr>
              <w:spacing w:line="240" w:lineRule="auto"/>
              <w:ind w:left="320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11E37" w:rsidRPr="0062304B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E67AC8">
              <w:rPr>
                <w:rFonts w:ascii="Angsana New" w:hAnsi="Angsana New"/>
                <w:sz w:val="30"/>
                <w:szCs w:val="30"/>
              </w:rPr>
              <w:t>3</w:t>
            </w:r>
            <w:r w:rsidR="00F11E3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F11E3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10163BF" w14:textId="1141C0D1" w:rsidR="00F11E37" w:rsidRPr="00F11E37" w:rsidRDefault="00F11E37" w:rsidP="00F11E37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1E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5C53FB" w14:textId="77777777" w:rsidR="00F11E37" w:rsidRPr="00F11E37" w:rsidRDefault="00F11E37" w:rsidP="00F11E3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A0E837F" w14:textId="228ED357" w:rsidR="00F11E37" w:rsidRPr="00F11E37" w:rsidRDefault="00F11E37" w:rsidP="00F11E37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1E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D78BA3" w14:textId="77777777" w:rsidR="00F11E37" w:rsidRPr="00F11E37" w:rsidRDefault="00F11E37" w:rsidP="00F11E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D14A049" w14:textId="5C4E7A09" w:rsidR="00F11E37" w:rsidRPr="00F11E37" w:rsidRDefault="00F11E37" w:rsidP="00F11E37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1E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5619F1" w14:textId="77777777" w:rsidR="00F11E37" w:rsidRPr="00F11E37" w:rsidRDefault="00F11E37" w:rsidP="00F11E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12DEB1F" w14:textId="49AC8568" w:rsidR="00F11E37" w:rsidRPr="00F11E37" w:rsidRDefault="00F11E37" w:rsidP="00F11E37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1E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36E649AB" w14:textId="68E47225" w:rsidR="00B96505" w:rsidRDefault="00B96505" w:rsidP="00B9137F">
      <w:pPr>
        <w:spacing w:line="240" w:lineRule="auto"/>
        <w:rPr>
          <w:rFonts w:ascii="Angsana New" w:hAnsi="Angsana New"/>
          <w:sz w:val="20"/>
          <w:szCs w:val="20"/>
          <w:cs/>
          <w:lang w:val="en-US" w:eastAsia="x-none"/>
        </w:rPr>
      </w:pPr>
    </w:p>
    <w:p w14:paraId="1EFBE550" w14:textId="77777777" w:rsidR="00B96505" w:rsidRDefault="00B96505">
      <w:pPr>
        <w:spacing w:line="240" w:lineRule="auto"/>
        <w:rPr>
          <w:rFonts w:ascii="Angsana New" w:hAnsi="Angsana New"/>
          <w:sz w:val="20"/>
          <w:szCs w:val="20"/>
          <w:cs/>
          <w:lang w:val="en-US" w:eastAsia="x-none"/>
        </w:rPr>
      </w:pPr>
      <w:r>
        <w:rPr>
          <w:rFonts w:ascii="Angsana New" w:hAnsi="Angsana New"/>
          <w:sz w:val="20"/>
          <w:szCs w:val="20"/>
          <w:cs/>
          <w:lang w:val="en-US" w:eastAsia="x-none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894"/>
        <w:gridCol w:w="268"/>
        <w:gridCol w:w="870"/>
        <w:gridCol w:w="236"/>
        <w:gridCol w:w="970"/>
        <w:gridCol w:w="240"/>
        <w:gridCol w:w="752"/>
        <w:gridCol w:w="270"/>
        <w:gridCol w:w="810"/>
        <w:gridCol w:w="270"/>
        <w:gridCol w:w="900"/>
      </w:tblGrid>
      <w:tr w:rsidR="00C54974" w:rsidRPr="007E2029" w14:paraId="08B4C6CF" w14:textId="77777777" w:rsidTr="00C613EF">
        <w:trPr>
          <w:tblHeader/>
        </w:trPr>
        <w:tc>
          <w:tcPr>
            <w:tcW w:w="2700" w:type="dxa"/>
            <w:vAlign w:val="bottom"/>
          </w:tcPr>
          <w:p w14:paraId="4D7B76B6" w14:textId="49F66700" w:rsidR="00C54974" w:rsidRPr="007E2029" w:rsidRDefault="00B96505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br w:type="page"/>
            </w:r>
          </w:p>
        </w:tc>
        <w:tc>
          <w:tcPr>
            <w:tcW w:w="2032" w:type="dxa"/>
            <w:gridSpan w:val="3"/>
            <w:vAlign w:val="bottom"/>
          </w:tcPr>
          <w:p w14:paraId="1485F711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7263FD92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212" w:type="dxa"/>
            <w:gridSpan w:val="7"/>
            <w:vAlign w:val="bottom"/>
          </w:tcPr>
          <w:p w14:paraId="0103C54D" w14:textId="4F5FA083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E4F76" w:rsidRPr="007E2029" w14:paraId="22D5ACF1" w14:textId="77777777" w:rsidTr="00C613EF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1A3BB0A5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highlight w:val="cyan"/>
                <w:cs/>
                <w:lang w:eastAsia="ja-JP"/>
              </w:rPr>
            </w:pPr>
            <w:r w:rsidRPr="007E202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เงินให้กู้ยืมระยะสั้นแก่</w:t>
            </w:r>
          </w:p>
        </w:tc>
        <w:tc>
          <w:tcPr>
            <w:tcW w:w="894" w:type="dxa"/>
            <w:vAlign w:val="bottom"/>
          </w:tcPr>
          <w:p w14:paraId="7EF466D1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01196351" w14:textId="478F54FD" w:rsidR="00C54974" w:rsidRPr="007E2029" w:rsidRDefault="00E67AC8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C54974" w:rsidRPr="007E2029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="00C54974"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268" w:type="dxa"/>
            <w:vAlign w:val="bottom"/>
          </w:tcPr>
          <w:p w14:paraId="4603CE34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0" w:type="dxa"/>
            <w:vAlign w:val="bottom"/>
          </w:tcPr>
          <w:p w14:paraId="1B0A6814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79477545" w14:textId="2F81604C" w:rsidR="00C54974" w:rsidRPr="007E2029" w:rsidRDefault="00E67AC8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C54974" w:rsidRPr="007E2029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="00C54974"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456AC623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0" w:type="dxa"/>
            <w:vAlign w:val="bottom"/>
          </w:tcPr>
          <w:p w14:paraId="2C40001D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2E511262" w14:textId="7B4C4382" w:rsidR="00C54974" w:rsidRPr="007E2029" w:rsidRDefault="00E67AC8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C54974" w:rsidRPr="007E2029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="00C54974"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773AF5C4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2" w:type="dxa"/>
            <w:vAlign w:val="bottom"/>
          </w:tcPr>
          <w:p w14:paraId="2BF35AF0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31F4710B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09A19442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16C1529D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18B1213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1F412FDB" w14:textId="7A0F4DEC" w:rsidR="00C54974" w:rsidRPr="007E2029" w:rsidRDefault="00E67AC8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C54974" w:rsidRPr="007E2029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="00C54974"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มีนาคม</w:t>
            </w:r>
          </w:p>
        </w:tc>
      </w:tr>
      <w:tr w:rsidR="00CE4F76" w:rsidRPr="007E2029" w14:paraId="2E6D0764" w14:textId="77777777" w:rsidTr="00C613EF">
        <w:trPr>
          <w:tblHeader/>
        </w:trPr>
        <w:tc>
          <w:tcPr>
            <w:tcW w:w="2700" w:type="dxa"/>
            <w:vAlign w:val="bottom"/>
          </w:tcPr>
          <w:p w14:paraId="7A585EDB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894" w:type="dxa"/>
            <w:vAlign w:val="bottom"/>
          </w:tcPr>
          <w:p w14:paraId="2B3BF870" w14:textId="00DCC6C3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2</w:t>
            </w:r>
          </w:p>
        </w:tc>
        <w:tc>
          <w:tcPr>
            <w:tcW w:w="268" w:type="dxa"/>
            <w:vAlign w:val="bottom"/>
          </w:tcPr>
          <w:p w14:paraId="36B6A459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0" w:type="dxa"/>
            <w:vAlign w:val="bottom"/>
          </w:tcPr>
          <w:p w14:paraId="17CBC4FF" w14:textId="1606DC71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="00E67AC8">
              <w:rPr>
                <w:rFonts w:asciiTheme="majorBidi" w:hAnsiTheme="majorBidi" w:cstheme="majorBidi"/>
                <w:sz w:val="27"/>
                <w:szCs w:val="27"/>
                <w:cs/>
              </w:rPr>
              <w:t>3</w:t>
            </w:r>
          </w:p>
        </w:tc>
        <w:tc>
          <w:tcPr>
            <w:tcW w:w="236" w:type="dxa"/>
            <w:vAlign w:val="bottom"/>
          </w:tcPr>
          <w:p w14:paraId="7F513C3B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0" w:type="dxa"/>
            <w:vAlign w:val="bottom"/>
          </w:tcPr>
          <w:p w14:paraId="6A809C37" w14:textId="5AD251DF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2</w:t>
            </w:r>
          </w:p>
        </w:tc>
        <w:tc>
          <w:tcPr>
            <w:tcW w:w="240" w:type="dxa"/>
            <w:vAlign w:val="bottom"/>
          </w:tcPr>
          <w:p w14:paraId="62F5E2B0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2" w:type="dxa"/>
            <w:vAlign w:val="bottom"/>
          </w:tcPr>
          <w:p w14:paraId="0E066BAF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75DC1B6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52DD323E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ADD472C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60023DF" w14:textId="618D8584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="00E67AC8">
              <w:rPr>
                <w:rFonts w:asciiTheme="majorBidi" w:hAnsiTheme="majorBidi" w:cstheme="majorBidi"/>
                <w:sz w:val="27"/>
                <w:szCs w:val="27"/>
                <w:cs/>
              </w:rPr>
              <w:t>3</w:t>
            </w:r>
          </w:p>
        </w:tc>
      </w:tr>
      <w:tr w:rsidR="00C54974" w:rsidRPr="007E2029" w14:paraId="76E5756A" w14:textId="77777777" w:rsidTr="00C613EF">
        <w:trPr>
          <w:tblHeader/>
        </w:trPr>
        <w:tc>
          <w:tcPr>
            <w:tcW w:w="2700" w:type="dxa"/>
          </w:tcPr>
          <w:p w14:paraId="27C157F4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32" w:type="dxa"/>
            <w:gridSpan w:val="3"/>
          </w:tcPr>
          <w:p w14:paraId="3F57F033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BA6B616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212" w:type="dxa"/>
            <w:gridSpan w:val="7"/>
          </w:tcPr>
          <w:p w14:paraId="35A43080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CE4F76" w:rsidRPr="007E2029" w14:paraId="5E66EDCF" w14:textId="77777777" w:rsidTr="00C613EF">
        <w:tc>
          <w:tcPr>
            <w:tcW w:w="2700" w:type="dxa"/>
          </w:tcPr>
          <w:p w14:paraId="5BD65852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49072285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8" w:type="dxa"/>
          </w:tcPr>
          <w:p w14:paraId="31C43543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0" w:type="dxa"/>
          </w:tcPr>
          <w:p w14:paraId="4F3C2939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52066066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0" w:type="dxa"/>
          </w:tcPr>
          <w:p w14:paraId="59AD0A16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</w:tcPr>
          <w:p w14:paraId="5E68D072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2" w:type="dxa"/>
          </w:tcPr>
          <w:p w14:paraId="7611992D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C2E458A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362E9214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3A6E607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24D36F70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E4F76" w:rsidRPr="007E2029" w14:paraId="192409FA" w14:textId="77777777" w:rsidTr="00C613EF">
        <w:tc>
          <w:tcPr>
            <w:tcW w:w="2700" w:type="dxa"/>
          </w:tcPr>
          <w:p w14:paraId="2DBDFB09" w14:textId="088563E8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ทีพีไอ โพลีน </w:t>
            </w:r>
            <w:r w:rsidR="00EA5027"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เพาเวอร์</w:t>
            </w:r>
          </w:p>
        </w:tc>
        <w:tc>
          <w:tcPr>
            <w:tcW w:w="894" w:type="dxa"/>
          </w:tcPr>
          <w:p w14:paraId="6C546421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8" w:type="dxa"/>
          </w:tcPr>
          <w:p w14:paraId="7C923A59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0" w:type="dxa"/>
          </w:tcPr>
          <w:p w14:paraId="10D56BFC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669C5B91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0" w:type="dxa"/>
          </w:tcPr>
          <w:p w14:paraId="1771AC49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</w:tcPr>
          <w:p w14:paraId="7EEB217E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2" w:type="dxa"/>
          </w:tcPr>
          <w:p w14:paraId="1D70C8B9" w14:textId="08F8A0E5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0AD1350E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16ED1761" w14:textId="6700137D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0A6AE0B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356FB29D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E4F76" w:rsidRPr="007E2029" w14:paraId="12044F04" w14:textId="77777777" w:rsidTr="00C613EF">
        <w:tc>
          <w:tcPr>
            <w:tcW w:w="2700" w:type="dxa"/>
          </w:tcPr>
          <w:p w14:paraId="6D3D68BF" w14:textId="75100700" w:rsidR="00C54974" w:rsidRPr="007E2029" w:rsidRDefault="00EA5027" w:rsidP="00EF7D8E">
            <w:pPr>
              <w:spacing w:line="240" w:lineRule="auto"/>
              <w:ind w:firstLine="25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(อ่อนนุช) </w:t>
            </w:r>
            <w:r w:rsidR="00C54974"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894" w:type="dxa"/>
          </w:tcPr>
          <w:p w14:paraId="67E8615E" w14:textId="3A02ED5D" w:rsidR="00C54974" w:rsidRPr="007E2029" w:rsidRDefault="00C54974" w:rsidP="00EF7D8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2.12</w:t>
            </w:r>
            <w:r w:rsidR="00E67A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268" w:type="dxa"/>
          </w:tcPr>
          <w:p w14:paraId="58EC4843" w14:textId="77777777" w:rsidR="00C54974" w:rsidRPr="007E2029" w:rsidRDefault="00C54974" w:rsidP="00EF7D8E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0" w:type="dxa"/>
            <w:shd w:val="clear" w:color="auto" w:fill="auto"/>
          </w:tcPr>
          <w:p w14:paraId="7B9D0881" w14:textId="7445F974" w:rsidR="00C54974" w:rsidRPr="007E2029" w:rsidRDefault="00EA339B" w:rsidP="00EF7D8E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2.12</w:t>
            </w:r>
            <w:r w:rsidR="00E67A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25C38B8" w14:textId="77777777" w:rsidR="00C54974" w:rsidRPr="007E2029" w:rsidRDefault="00C54974" w:rsidP="00EF7D8E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36F8CE6D" w14:textId="31C0BE60" w:rsidR="00C54974" w:rsidRPr="007E2029" w:rsidRDefault="00E67AC8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="00C54974" w:rsidRPr="007E20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</w:p>
        </w:tc>
        <w:tc>
          <w:tcPr>
            <w:tcW w:w="240" w:type="dxa"/>
            <w:shd w:val="clear" w:color="auto" w:fill="auto"/>
          </w:tcPr>
          <w:p w14:paraId="0213EE70" w14:textId="77777777" w:rsidR="00C54974" w:rsidRPr="007E2029" w:rsidRDefault="00C54974" w:rsidP="00EF7D8E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14:paraId="51AEF310" w14:textId="454115AE" w:rsidR="00C54974" w:rsidRPr="007E2029" w:rsidRDefault="00804F0C" w:rsidP="00C45E31">
            <w:pPr>
              <w:tabs>
                <w:tab w:val="decimal" w:pos="647"/>
              </w:tabs>
              <w:spacing w:line="240" w:lineRule="auto"/>
              <w:ind w:left="-170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AF8561" w14:textId="77777777" w:rsidR="00C54974" w:rsidRPr="007E2029" w:rsidRDefault="00C54974" w:rsidP="00EF7D8E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B9CBF8A" w14:textId="1C73A4F5" w:rsidR="00C54974" w:rsidRPr="007E2029" w:rsidRDefault="00804F0C" w:rsidP="00C6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>00)</w:t>
            </w:r>
          </w:p>
        </w:tc>
        <w:tc>
          <w:tcPr>
            <w:tcW w:w="270" w:type="dxa"/>
            <w:shd w:val="clear" w:color="auto" w:fill="auto"/>
          </w:tcPr>
          <w:p w14:paraId="576D0126" w14:textId="77777777" w:rsidR="00C54974" w:rsidRPr="007E2029" w:rsidRDefault="00C54974" w:rsidP="00EF7D8E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BD1FDDA" w14:textId="47A3C9AB" w:rsidR="00C54974" w:rsidRPr="007E2029" w:rsidRDefault="00804F0C" w:rsidP="00EF7D8E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CE4F76" w:rsidRPr="007E2029" w14:paraId="4CBEC398" w14:textId="77777777" w:rsidTr="00C613EF">
        <w:tc>
          <w:tcPr>
            <w:tcW w:w="2700" w:type="dxa"/>
          </w:tcPr>
          <w:p w14:paraId="4A58167B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94" w:type="dxa"/>
          </w:tcPr>
          <w:p w14:paraId="30635835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8" w:type="dxa"/>
          </w:tcPr>
          <w:p w14:paraId="6E3BB5D4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0" w:type="dxa"/>
            <w:shd w:val="clear" w:color="auto" w:fill="auto"/>
          </w:tcPr>
          <w:p w14:paraId="03BB7849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4A023C25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52CA370D" w14:textId="68437D19" w:rsidR="00C54974" w:rsidRPr="007E2029" w:rsidRDefault="00E67AC8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="00C54974" w:rsidRPr="007E20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</w:p>
        </w:tc>
        <w:tc>
          <w:tcPr>
            <w:tcW w:w="240" w:type="dxa"/>
            <w:shd w:val="clear" w:color="auto" w:fill="auto"/>
          </w:tcPr>
          <w:p w14:paraId="32AEBEDF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shd w:val="clear" w:color="auto" w:fill="auto"/>
          </w:tcPr>
          <w:p w14:paraId="74DD3FFC" w14:textId="5030B443" w:rsidR="00C54974" w:rsidRPr="007E2029" w:rsidRDefault="00804F0C" w:rsidP="00C4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EC919E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C9B49F8" w14:textId="5E323CAF" w:rsidR="00C54974" w:rsidRPr="007E2029" w:rsidRDefault="00804F0C" w:rsidP="00C6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>00)</w:t>
            </w:r>
          </w:p>
        </w:tc>
        <w:tc>
          <w:tcPr>
            <w:tcW w:w="270" w:type="dxa"/>
            <w:shd w:val="clear" w:color="auto" w:fill="auto"/>
          </w:tcPr>
          <w:p w14:paraId="0C717455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7888E0F" w14:textId="717C7F68" w:rsidR="00C54974" w:rsidRPr="007E2029" w:rsidRDefault="00804F0C" w:rsidP="00976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CE4F76" w:rsidRPr="007E2029" w14:paraId="3CA4E567" w14:textId="77777777" w:rsidTr="00C613EF">
        <w:tc>
          <w:tcPr>
            <w:tcW w:w="2700" w:type="dxa"/>
          </w:tcPr>
          <w:p w14:paraId="4D6278A8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894" w:type="dxa"/>
          </w:tcPr>
          <w:p w14:paraId="55BBA816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8" w:type="dxa"/>
          </w:tcPr>
          <w:p w14:paraId="1B2C32C7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0" w:type="dxa"/>
            <w:shd w:val="clear" w:color="auto" w:fill="auto"/>
          </w:tcPr>
          <w:p w14:paraId="09A4CD85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126D16E6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7E143624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686DF2F2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14:paraId="5D0E0F18" w14:textId="7780555D" w:rsidR="00C54974" w:rsidRPr="007E2029" w:rsidRDefault="00804F0C" w:rsidP="00C4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65FC1C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685A9B3" w14:textId="41F81271" w:rsidR="00C54974" w:rsidRPr="007E2029" w:rsidRDefault="00804F0C" w:rsidP="00C6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50CBDE51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81C9C4C" w14:textId="4E7977ED" w:rsidR="00C54974" w:rsidRPr="007E2029" w:rsidRDefault="00804F0C" w:rsidP="00976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CE4F76" w:rsidRPr="007E2029" w14:paraId="1AC3F2B2" w14:textId="77777777" w:rsidTr="00C613EF">
        <w:tc>
          <w:tcPr>
            <w:tcW w:w="2700" w:type="dxa"/>
          </w:tcPr>
          <w:p w14:paraId="1D01796F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94" w:type="dxa"/>
          </w:tcPr>
          <w:p w14:paraId="5C9C6912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8" w:type="dxa"/>
          </w:tcPr>
          <w:p w14:paraId="7777B7E5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0" w:type="dxa"/>
            <w:shd w:val="clear" w:color="auto" w:fill="auto"/>
          </w:tcPr>
          <w:p w14:paraId="46D6BCA9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37106B99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0BFC9C02" w14:textId="16E04E6B" w:rsidR="00C54974" w:rsidRPr="007E2029" w:rsidRDefault="00E67AC8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  <w:r w:rsidR="00C54974" w:rsidRPr="007E202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01</w:t>
            </w:r>
          </w:p>
        </w:tc>
        <w:tc>
          <w:tcPr>
            <w:tcW w:w="240" w:type="dxa"/>
            <w:shd w:val="clear" w:color="auto" w:fill="auto"/>
          </w:tcPr>
          <w:p w14:paraId="74F9C0E1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shd w:val="clear" w:color="auto" w:fill="auto"/>
          </w:tcPr>
          <w:p w14:paraId="2C6974DF" w14:textId="5398D00D" w:rsidR="00C54974" w:rsidRPr="007E2029" w:rsidRDefault="00C45E31" w:rsidP="00C4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B54FAC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ABE7053" w14:textId="7DCBE7F8" w:rsidR="00C54974" w:rsidRPr="007E2029" w:rsidRDefault="00C45E31" w:rsidP="00C6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E67AC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01)</w:t>
            </w:r>
          </w:p>
        </w:tc>
        <w:tc>
          <w:tcPr>
            <w:tcW w:w="270" w:type="dxa"/>
            <w:shd w:val="clear" w:color="auto" w:fill="auto"/>
          </w:tcPr>
          <w:p w14:paraId="16E7D6C7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72753BA" w14:textId="6F91FBE5" w:rsidR="00C54974" w:rsidRPr="007E2029" w:rsidRDefault="00804F0C" w:rsidP="00976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CE4F76" w:rsidRPr="007E2029" w14:paraId="437F5B13" w14:textId="77777777" w:rsidTr="00C613EF">
        <w:tc>
          <w:tcPr>
            <w:tcW w:w="2700" w:type="dxa"/>
          </w:tcPr>
          <w:p w14:paraId="6A424E42" w14:textId="728AFA51" w:rsidR="00C54974" w:rsidRPr="007E2029" w:rsidRDefault="00C54974" w:rsidP="007E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i/>
                <w:iCs/>
                <w:spacing w:val="-6"/>
                <w:sz w:val="27"/>
                <w:szCs w:val="27"/>
                <w:cs/>
              </w:rPr>
              <w:t>หัก</w:t>
            </w:r>
            <w:r w:rsidRPr="007E2029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 ค่าเผื่อผลขาดทุนจาก</w:t>
            </w:r>
            <w:r w:rsidR="007E2029" w:rsidRPr="007E2029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การด้อยค่า</w:t>
            </w:r>
          </w:p>
        </w:tc>
        <w:tc>
          <w:tcPr>
            <w:tcW w:w="894" w:type="dxa"/>
          </w:tcPr>
          <w:p w14:paraId="0CC131A4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8" w:type="dxa"/>
          </w:tcPr>
          <w:p w14:paraId="6A9A1720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70" w:type="dxa"/>
            <w:shd w:val="clear" w:color="auto" w:fill="auto"/>
          </w:tcPr>
          <w:p w14:paraId="34760975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2F559762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70" w:type="dxa"/>
            <w:shd w:val="clear" w:color="auto" w:fill="auto"/>
          </w:tcPr>
          <w:p w14:paraId="019D6831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0" w:type="dxa"/>
            <w:shd w:val="clear" w:color="auto" w:fill="auto"/>
          </w:tcPr>
          <w:p w14:paraId="0EB2CE42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52" w:type="dxa"/>
            <w:shd w:val="clear" w:color="auto" w:fill="auto"/>
          </w:tcPr>
          <w:p w14:paraId="7C9F8521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EC32F73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14:paraId="71001296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AD5ED18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</w:tcPr>
          <w:p w14:paraId="6BF57B12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E4F76" w:rsidRPr="007E2029" w14:paraId="332FD59B" w14:textId="77777777" w:rsidTr="00C613EF">
        <w:tc>
          <w:tcPr>
            <w:tcW w:w="2700" w:type="dxa"/>
          </w:tcPr>
          <w:p w14:paraId="19E46C9A" w14:textId="1EC989EF" w:rsidR="007E2029" w:rsidRPr="007E2029" w:rsidRDefault="00E0433C" w:rsidP="00CE4F76">
            <w:pPr>
              <w:spacing w:line="240" w:lineRule="auto"/>
              <w:ind w:right="160" w:firstLine="250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i/>
                <w:iCs/>
                <w:spacing w:val="-6"/>
                <w:sz w:val="27"/>
                <w:szCs w:val="27"/>
                <w:cs/>
              </w:rPr>
              <w:t>(</w:t>
            </w:r>
            <w:r w:rsidRPr="007E2029">
              <w:rPr>
                <w:rFonts w:asciiTheme="majorBidi" w:hAnsiTheme="majorBidi" w:cstheme="majorBidi"/>
                <w:i/>
                <w:iCs/>
                <w:spacing w:val="-6"/>
                <w:sz w:val="27"/>
                <w:szCs w:val="27"/>
              </w:rPr>
              <w:t>2</w:t>
            </w:r>
            <w:r w:rsidR="00E67AC8">
              <w:rPr>
                <w:rFonts w:asciiTheme="majorBidi" w:hAnsiTheme="majorBidi" w:cstheme="majorBidi"/>
                <w:i/>
                <w:iCs/>
                <w:spacing w:val="-6"/>
                <w:sz w:val="27"/>
                <w:szCs w:val="27"/>
              </w:rPr>
              <w:t>56</w:t>
            </w:r>
            <w:r w:rsidRPr="007E2029">
              <w:rPr>
                <w:rFonts w:asciiTheme="majorBidi" w:hAnsiTheme="majorBidi" w:cstheme="majorBidi"/>
                <w:i/>
                <w:iCs/>
                <w:spacing w:val="-6"/>
                <w:sz w:val="27"/>
                <w:szCs w:val="27"/>
              </w:rPr>
              <w:t>2:</w:t>
            </w:r>
            <w:r w:rsidRPr="007E2029">
              <w:rPr>
                <w:rFonts w:asciiTheme="majorBidi" w:hAnsiTheme="majorBidi" w:cstheme="majorBidi" w:hint="cs"/>
                <w:i/>
                <w:iCs/>
                <w:spacing w:val="-6"/>
                <w:sz w:val="27"/>
                <w:szCs w:val="27"/>
                <w:cs/>
              </w:rPr>
              <w:t xml:space="preserve"> </w:t>
            </w:r>
            <w:r w:rsidRPr="007E2029">
              <w:rPr>
                <w:rFonts w:asciiTheme="majorBidi" w:hAnsiTheme="majorBidi" w:cstheme="majorBidi"/>
                <w:i/>
                <w:iCs/>
                <w:spacing w:val="-6"/>
                <w:sz w:val="27"/>
                <w:szCs w:val="27"/>
                <w:cs/>
              </w:rPr>
              <w:t>ค่าเผื่อหนี้สงสัยจ</w:t>
            </w:r>
            <w:r w:rsidR="00CE4F76">
              <w:rPr>
                <w:rFonts w:asciiTheme="majorBidi" w:hAnsiTheme="majorBidi" w:cstheme="majorBidi" w:hint="cs"/>
                <w:i/>
                <w:iCs/>
                <w:spacing w:val="-6"/>
                <w:sz w:val="27"/>
                <w:szCs w:val="27"/>
                <w:cs/>
              </w:rPr>
              <w:t>ะ</w:t>
            </w:r>
            <w:r w:rsidRPr="007E2029">
              <w:rPr>
                <w:rFonts w:asciiTheme="majorBidi" w:hAnsiTheme="majorBidi" w:cstheme="majorBidi"/>
                <w:i/>
                <w:iCs/>
                <w:spacing w:val="-6"/>
                <w:sz w:val="27"/>
                <w:szCs w:val="27"/>
                <w:cs/>
              </w:rPr>
              <w:t>สูญ)</w:t>
            </w:r>
          </w:p>
        </w:tc>
        <w:tc>
          <w:tcPr>
            <w:tcW w:w="894" w:type="dxa"/>
          </w:tcPr>
          <w:p w14:paraId="6881683E" w14:textId="77777777" w:rsidR="007E2029" w:rsidRPr="007E2029" w:rsidRDefault="007E2029" w:rsidP="00EF7D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8" w:type="dxa"/>
          </w:tcPr>
          <w:p w14:paraId="4788F56E" w14:textId="77777777" w:rsidR="007E2029" w:rsidRPr="007E2029" w:rsidRDefault="007E2029" w:rsidP="00EF7D8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70" w:type="dxa"/>
            <w:shd w:val="clear" w:color="auto" w:fill="auto"/>
          </w:tcPr>
          <w:p w14:paraId="6C3C4DCE" w14:textId="77777777" w:rsidR="007E2029" w:rsidRPr="007E2029" w:rsidRDefault="007E2029" w:rsidP="00EF7D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6081D7A9" w14:textId="77777777" w:rsidR="007E2029" w:rsidRPr="007E2029" w:rsidRDefault="007E2029" w:rsidP="00EF7D8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70" w:type="dxa"/>
            <w:shd w:val="clear" w:color="auto" w:fill="auto"/>
          </w:tcPr>
          <w:p w14:paraId="703B6A19" w14:textId="6AD2C874" w:rsidR="007E2029" w:rsidRPr="007E2029" w:rsidRDefault="007E2029" w:rsidP="00B7131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2623D04" w14:textId="77777777" w:rsidR="007E2029" w:rsidRPr="007E2029" w:rsidRDefault="007E2029" w:rsidP="00EF7D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52" w:type="dxa"/>
            <w:shd w:val="clear" w:color="auto" w:fill="auto"/>
          </w:tcPr>
          <w:p w14:paraId="7DCB86B6" w14:textId="77777777" w:rsidR="007E2029" w:rsidRPr="007E2029" w:rsidRDefault="007E2029" w:rsidP="00EF7D8E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3FBE02B" w14:textId="77777777" w:rsidR="007E2029" w:rsidRPr="007E2029" w:rsidRDefault="007E2029" w:rsidP="00EF7D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14:paraId="70D38266" w14:textId="77777777" w:rsidR="007E2029" w:rsidRPr="007E2029" w:rsidRDefault="007E2029" w:rsidP="00EF7D8E">
            <w:pPr>
              <w:tabs>
                <w:tab w:val="decimal" w:pos="57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D3E6668" w14:textId="77777777" w:rsidR="007E2029" w:rsidRPr="007E2029" w:rsidRDefault="007E2029" w:rsidP="00EF7D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</w:tcPr>
          <w:p w14:paraId="5DEB9E96" w14:textId="57163C6B" w:rsidR="007E2029" w:rsidRPr="007E2029" w:rsidRDefault="007E2029" w:rsidP="00B7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CE4F76" w:rsidRPr="007E2029" w14:paraId="10DE9F60" w14:textId="77777777" w:rsidTr="00C613EF">
        <w:tc>
          <w:tcPr>
            <w:tcW w:w="2700" w:type="dxa"/>
          </w:tcPr>
          <w:p w14:paraId="25DA7B94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894" w:type="dxa"/>
          </w:tcPr>
          <w:p w14:paraId="49C3AF73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8" w:type="dxa"/>
          </w:tcPr>
          <w:p w14:paraId="732EA654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70" w:type="dxa"/>
            <w:shd w:val="clear" w:color="auto" w:fill="auto"/>
          </w:tcPr>
          <w:p w14:paraId="5FAFDB0D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78736958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D5D2F" w14:textId="16A0F164" w:rsidR="00C54974" w:rsidRPr="007E2029" w:rsidRDefault="00E67AC8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  <w:r w:rsidR="00804F0C" w:rsidRPr="007E202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01</w:t>
            </w:r>
          </w:p>
        </w:tc>
        <w:tc>
          <w:tcPr>
            <w:tcW w:w="240" w:type="dxa"/>
            <w:shd w:val="clear" w:color="auto" w:fill="auto"/>
          </w:tcPr>
          <w:p w14:paraId="760CDCF7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52" w:type="dxa"/>
            <w:shd w:val="clear" w:color="auto" w:fill="auto"/>
          </w:tcPr>
          <w:p w14:paraId="6685EA89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A837EE2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14:paraId="61A77A44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10A7E8F" w14:textId="77777777" w:rsidR="00C54974" w:rsidRPr="007E2029" w:rsidRDefault="00C54974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61774" w14:textId="2013E0D6" w:rsidR="00C54974" w:rsidRPr="007E2029" w:rsidRDefault="00804F0C" w:rsidP="00B7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</w:tbl>
    <w:p w14:paraId="6C5B41E7" w14:textId="16B89457" w:rsidR="00B96505" w:rsidRDefault="00B96505" w:rsidP="00A45A34">
      <w:pPr>
        <w:pStyle w:val="Bo-Blankline"/>
        <w:rPr>
          <w:cs/>
          <w:lang w:val="en-US"/>
        </w:rPr>
      </w:pP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8"/>
      </w:tblGrid>
      <w:tr w:rsidR="007A72DB" w:rsidRPr="00EB7266" w14:paraId="32B172BB" w14:textId="77777777" w:rsidTr="00F8547C">
        <w:trPr>
          <w:tblHeader/>
        </w:trPr>
        <w:tc>
          <w:tcPr>
            <w:tcW w:w="4050" w:type="dxa"/>
            <w:shd w:val="clear" w:color="auto" w:fill="auto"/>
          </w:tcPr>
          <w:p w14:paraId="014B48FE" w14:textId="63A71DAA" w:rsidR="007A72DB" w:rsidRPr="00E9732A" w:rsidRDefault="007A72DB" w:rsidP="00F8547C">
            <w:pPr>
              <w:spacing w:line="240" w:lineRule="atLeast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>
              <w:rPr>
                <w:cs/>
                <w:lang w:val="en-US"/>
              </w:rPr>
              <w:br w:type="page"/>
            </w:r>
            <w:r w:rsidRPr="00E9732A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ลูกหนี้และ</w:t>
            </w:r>
            <w:r w:rsidRPr="00E9732A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เงินทดรอง</w:t>
            </w:r>
            <w:r w:rsidRPr="00E9732A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จ่าย</w:t>
            </w:r>
            <w:r w:rsidRPr="00E9732A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03BDFFC" w14:textId="77777777" w:rsidR="007A72DB" w:rsidRPr="00EB7266" w:rsidRDefault="007A72DB" w:rsidP="00F85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0CAABA" w14:textId="77777777" w:rsidR="007A72DB" w:rsidRPr="00EB7266" w:rsidRDefault="007A72DB" w:rsidP="00F8547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shd w:val="clear" w:color="auto" w:fill="auto"/>
          </w:tcPr>
          <w:p w14:paraId="04FE8142" w14:textId="77777777" w:rsidR="007A72DB" w:rsidRPr="00EB7266" w:rsidRDefault="007A72DB" w:rsidP="00F85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72DB" w:rsidRPr="00744476" w14:paraId="42720296" w14:textId="77777777" w:rsidTr="00F8547C">
        <w:trPr>
          <w:tblHeader/>
        </w:trPr>
        <w:tc>
          <w:tcPr>
            <w:tcW w:w="4050" w:type="dxa"/>
            <w:shd w:val="clear" w:color="auto" w:fill="auto"/>
          </w:tcPr>
          <w:p w14:paraId="5C8B3AC9" w14:textId="77777777" w:rsidR="007A72DB" w:rsidRPr="00744476" w:rsidRDefault="007A72DB" w:rsidP="007A72D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5B1C77" w14:textId="230C7418" w:rsidR="007A72DB" w:rsidRPr="0035323C" w:rsidRDefault="0035323C" w:rsidP="007A72D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323C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="007A72DB" w:rsidRPr="0035323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65FED34" w14:textId="77777777" w:rsidR="007A72DB" w:rsidRPr="00744476" w:rsidRDefault="007A72DB" w:rsidP="007A72D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1BB3E9" w14:textId="7AB3F418" w:rsidR="007A72DB" w:rsidRPr="00744476" w:rsidRDefault="0035323C" w:rsidP="007A72D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7A72D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6D1F18C" w14:textId="77777777" w:rsidR="007A72DB" w:rsidRPr="00BE704B" w:rsidRDefault="007A72DB" w:rsidP="007A72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2C6419" w14:textId="3BBEAFF7" w:rsidR="007A72DB" w:rsidRPr="00744476" w:rsidRDefault="00A67971" w:rsidP="007A72D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7971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A72DB" w:rsidRPr="00A679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5508DD8F" w14:textId="77777777" w:rsidR="007A72DB" w:rsidRPr="00BE704B" w:rsidRDefault="007A72DB" w:rsidP="007A72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028A5EB" w14:textId="2868B3B0" w:rsidR="007A72DB" w:rsidRPr="00744476" w:rsidRDefault="00A67971" w:rsidP="007A72D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7A72D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A72DB" w:rsidRPr="00744476" w14:paraId="6B04F4D2" w14:textId="77777777" w:rsidTr="00F8547C">
        <w:trPr>
          <w:tblHeader/>
        </w:trPr>
        <w:tc>
          <w:tcPr>
            <w:tcW w:w="4050" w:type="dxa"/>
            <w:shd w:val="clear" w:color="auto" w:fill="auto"/>
          </w:tcPr>
          <w:p w14:paraId="0A358CD7" w14:textId="77777777" w:rsidR="007A72DB" w:rsidRPr="00744476" w:rsidRDefault="007A72DB" w:rsidP="007A72D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68B90C" w14:textId="5F8BFFCB" w:rsidR="007A72DB" w:rsidRDefault="007A72DB" w:rsidP="007A72D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</w:t>
            </w:r>
            <w:r w:rsidR="00E67AC8">
              <w:rPr>
                <w:rFonts w:hint="cs"/>
                <w:sz w:val="30"/>
                <w:szCs w:val="30"/>
                <w:cs/>
                <w:lang w:val="en-US"/>
              </w:rPr>
              <w:t>563</w:t>
            </w:r>
          </w:p>
        </w:tc>
        <w:tc>
          <w:tcPr>
            <w:tcW w:w="270" w:type="dxa"/>
          </w:tcPr>
          <w:p w14:paraId="238FC9E4" w14:textId="77777777" w:rsidR="007A72DB" w:rsidRPr="00744476" w:rsidRDefault="007A72DB" w:rsidP="007A72D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410312" w14:textId="0B52659C" w:rsidR="007A72DB" w:rsidRPr="00744476" w:rsidRDefault="007A72DB" w:rsidP="007A72D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E67AC8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7F1FC22C" w14:textId="77777777" w:rsidR="007A72DB" w:rsidRPr="00BE704B" w:rsidRDefault="007A72DB" w:rsidP="007A72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68FCC3" w14:textId="6739BF86" w:rsidR="007A72DB" w:rsidRPr="00744476" w:rsidRDefault="007A72DB" w:rsidP="007A72D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</w:t>
            </w:r>
            <w:r w:rsidR="00E67AC8">
              <w:rPr>
                <w:rFonts w:hint="cs"/>
                <w:sz w:val="30"/>
                <w:szCs w:val="30"/>
                <w:cs/>
                <w:lang w:val="en-US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56B5722C" w14:textId="77777777" w:rsidR="007A72DB" w:rsidRPr="00BE704B" w:rsidRDefault="007A72DB" w:rsidP="007A72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9E9D7B5" w14:textId="0C238632" w:rsidR="007A72DB" w:rsidRPr="00744476" w:rsidRDefault="007A72DB" w:rsidP="007A72D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E67AC8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7A72DB" w:rsidRPr="00744476" w14:paraId="1F2107AC" w14:textId="77777777" w:rsidTr="00F8547C">
        <w:trPr>
          <w:tblHeader/>
        </w:trPr>
        <w:tc>
          <w:tcPr>
            <w:tcW w:w="4050" w:type="dxa"/>
            <w:shd w:val="clear" w:color="auto" w:fill="auto"/>
          </w:tcPr>
          <w:p w14:paraId="2ADA02A5" w14:textId="77777777" w:rsidR="007A72DB" w:rsidRPr="00744476" w:rsidRDefault="007A72DB" w:rsidP="007A72D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7"/>
          </w:tcPr>
          <w:p w14:paraId="08A438BB" w14:textId="77777777" w:rsidR="007A72DB" w:rsidRPr="00744476" w:rsidRDefault="007A72DB" w:rsidP="007A72D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56C2F" w:rsidRPr="003362A8" w14:paraId="7D3F5723" w14:textId="77777777" w:rsidTr="005D3E0E">
        <w:tc>
          <w:tcPr>
            <w:tcW w:w="4050" w:type="dxa"/>
            <w:shd w:val="clear" w:color="auto" w:fill="auto"/>
          </w:tcPr>
          <w:p w14:paraId="51300BA1" w14:textId="77777777" w:rsidR="00656C2F" w:rsidRPr="00A27D1E" w:rsidRDefault="00656C2F" w:rsidP="00656C2F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3B3AF788" w14:textId="4FDFEC63" w:rsidR="00656C2F" w:rsidRPr="0033434F" w:rsidRDefault="00E67AC8" w:rsidP="008060B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656C2F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6036E04A" w14:textId="77777777" w:rsidR="00656C2F" w:rsidRDefault="00656C2F" w:rsidP="008060B5">
            <w:pPr>
              <w:tabs>
                <w:tab w:val="decimal" w:pos="882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476674" w14:textId="766D11C5" w:rsidR="00656C2F" w:rsidRPr="0033434F" w:rsidRDefault="00656C2F" w:rsidP="008060B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32323560" w14:textId="77777777" w:rsidR="00656C2F" w:rsidRPr="00BE704B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36776B" w14:textId="12E42981" w:rsidR="00656C2F" w:rsidRPr="0033434F" w:rsidRDefault="00E67AC8" w:rsidP="00656C2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656C2F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03903205" w14:textId="77777777" w:rsidR="00656C2F" w:rsidRPr="00BE704B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DDB9DBE" w14:textId="79F45C73" w:rsidR="00656C2F" w:rsidRPr="0033434F" w:rsidRDefault="00656C2F" w:rsidP="00656C2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</w:tr>
      <w:tr w:rsidR="00656C2F" w:rsidRPr="003362A8" w14:paraId="4C72FED6" w14:textId="77777777" w:rsidTr="005D3E0E">
        <w:tc>
          <w:tcPr>
            <w:tcW w:w="4050" w:type="dxa"/>
            <w:shd w:val="clear" w:color="auto" w:fill="auto"/>
          </w:tcPr>
          <w:p w14:paraId="01FEE71C" w14:textId="77777777" w:rsidR="00656C2F" w:rsidRPr="00A27D1E" w:rsidRDefault="00656C2F" w:rsidP="00656C2F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AF4C75C" w14:textId="77777777" w:rsidR="00656C2F" w:rsidRPr="0033434F" w:rsidRDefault="00656C2F" w:rsidP="008060B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B90D205" w14:textId="77777777" w:rsidR="00656C2F" w:rsidRPr="0033434F" w:rsidRDefault="00656C2F" w:rsidP="008060B5">
            <w:pPr>
              <w:tabs>
                <w:tab w:val="decimal" w:pos="882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D5B9C5" w14:textId="77777777" w:rsidR="00656C2F" w:rsidRPr="0033434F" w:rsidRDefault="00656C2F" w:rsidP="008060B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449E00" w14:textId="77777777" w:rsidR="00656C2F" w:rsidRPr="00BE704B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6E1AE7" w14:textId="77777777" w:rsidR="00656C2F" w:rsidRPr="0033434F" w:rsidRDefault="00656C2F" w:rsidP="00656C2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0ACC89" w14:textId="77777777" w:rsidR="00656C2F" w:rsidRPr="00BE704B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A557B96" w14:textId="77777777" w:rsidR="00656C2F" w:rsidRPr="0033434F" w:rsidRDefault="00656C2F" w:rsidP="00656C2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56C2F" w:rsidRPr="003362A8" w14:paraId="1B027CC5" w14:textId="77777777" w:rsidTr="005D3E0E">
        <w:tc>
          <w:tcPr>
            <w:tcW w:w="4050" w:type="dxa"/>
            <w:shd w:val="clear" w:color="auto" w:fill="auto"/>
          </w:tcPr>
          <w:p w14:paraId="3C782841" w14:textId="77777777" w:rsidR="00656C2F" w:rsidRPr="00000F8B" w:rsidRDefault="00656C2F" w:rsidP="00656C2F">
            <w:pPr>
              <w:spacing w:line="380" w:lineRule="exact"/>
              <w:ind w:right="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 ท่าเรือน้ำลึก ทีพีไอ จำกัด</w:t>
            </w:r>
          </w:p>
        </w:tc>
        <w:tc>
          <w:tcPr>
            <w:tcW w:w="1080" w:type="dxa"/>
            <w:shd w:val="clear" w:color="auto" w:fill="auto"/>
          </w:tcPr>
          <w:p w14:paraId="68AD248C" w14:textId="1CC7CF5A" w:rsidR="00656C2F" w:rsidRDefault="00656C2F" w:rsidP="008060B5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5FEE04" w14:textId="77777777" w:rsidR="00656C2F" w:rsidRDefault="00656C2F" w:rsidP="008060B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3B0384" w14:textId="273E0DA3" w:rsidR="00656C2F" w:rsidRDefault="00656C2F" w:rsidP="00DD0676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02C6A7" w14:textId="77777777" w:rsidR="00656C2F" w:rsidRPr="00BE704B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8BDD7F" w14:textId="6EDC7A3A" w:rsidR="00656C2F" w:rsidRDefault="00656C2F" w:rsidP="008060B5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BD0908" w14:textId="77777777" w:rsidR="00656C2F" w:rsidRPr="00BE704B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7106515" w14:textId="34ECE993" w:rsidR="00656C2F" w:rsidRDefault="00E67AC8" w:rsidP="001F154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656C2F" w:rsidRPr="003362A8" w14:paraId="77F09F3C" w14:textId="77777777" w:rsidTr="005D3E0E">
        <w:tc>
          <w:tcPr>
            <w:tcW w:w="4050" w:type="dxa"/>
            <w:shd w:val="clear" w:color="auto" w:fill="auto"/>
          </w:tcPr>
          <w:p w14:paraId="49795680" w14:textId="77777777" w:rsidR="00656C2F" w:rsidRPr="00000F8B" w:rsidRDefault="00656C2F" w:rsidP="00656C2F">
            <w:pPr>
              <w:spacing w:line="380" w:lineRule="exact"/>
              <w:ind w:right="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 ทีพีไอ โพลีน พาวเวอร์ (สงขลา) จำกัด</w:t>
            </w:r>
          </w:p>
        </w:tc>
        <w:tc>
          <w:tcPr>
            <w:tcW w:w="1080" w:type="dxa"/>
            <w:shd w:val="clear" w:color="auto" w:fill="auto"/>
          </w:tcPr>
          <w:p w14:paraId="4EF84A89" w14:textId="386A5FCD" w:rsidR="00656C2F" w:rsidRDefault="00656C2F" w:rsidP="008060B5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504209" w14:textId="77777777" w:rsidR="00656C2F" w:rsidRDefault="00656C2F" w:rsidP="008060B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0022C0F" w14:textId="4F083234" w:rsidR="00656C2F" w:rsidRDefault="00656C2F" w:rsidP="00DD0676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611EA8" w14:textId="77777777" w:rsidR="00656C2F" w:rsidRPr="00BE704B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E1D964" w14:textId="1B4A06B9" w:rsidR="00656C2F" w:rsidRDefault="00656C2F" w:rsidP="008060B5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5D9A50" w14:textId="77777777" w:rsidR="00656C2F" w:rsidRPr="00BE704B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6F59F64" w14:textId="71D682B1" w:rsidR="00656C2F" w:rsidRDefault="00E67AC8" w:rsidP="001F154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656C2F" w:rsidRPr="003362A8" w14:paraId="4BDFDD79" w14:textId="77777777" w:rsidTr="005D3E0E">
        <w:tc>
          <w:tcPr>
            <w:tcW w:w="4050" w:type="dxa"/>
            <w:shd w:val="clear" w:color="auto" w:fill="auto"/>
          </w:tcPr>
          <w:p w14:paraId="6519ADD1" w14:textId="77777777" w:rsidR="00656C2F" w:rsidRPr="00000F8B" w:rsidRDefault="00656C2F" w:rsidP="00656C2F">
            <w:pPr>
              <w:spacing w:line="380" w:lineRule="exact"/>
              <w:ind w:right="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 ทีพีไอ พลังแสงอาทิตย์ จำกัด</w:t>
            </w:r>
          </w:p>
        </w:tc>
        <w:tc>
          <w:tcPr>
            <w:tcW w:w="1080" w:type="dxa"/>
            <w:shd w:val="clear" w:color="auto" w:fill="auto"/>
          </w:tcPr>
          <w:p w14:paraId="252E0FDB" w14:textId="63EA0679" w:rsidR="00656C2F" w:rsidRDefault="00656C2F" w:rsidP="008060B5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2311BB" w14:textId="77777777" w:rsidR="00656C2F" w:rsidRDefault="00656C2F" w:rsidP="008060B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6C3696" w14:textId="68EC9E07" w:rsidR="00656C2F" w:rsidRDefault="00656C2F" w:rsidP="00DD0676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76D184" w14:textId="77777777" w:rsidR="00656C2F" w:rsidRPr="00BE704B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507132" w14:textId="01F0A03B" w:rsidR="00656C2F" w:rsidRDefault="00656C2F" w:rsidP="008060B5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136680" w14:textId="77777777" w:rsidR="00656C2F" w:rsidRPr="00BE704B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6502674" w14:textId="5999CA7D" w:rsidR="00656C2F" w:rsidRDefault="00E67AC8" w:rsidP="001F154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656C2F" w:rsidRPr="003362A8" w14:paraId="5978C9D7" w14:textId="77777777" w:rsidTr="005D3E0E">
        <w:tc>
          <w:tcPr>
            <w:tcW w:w="4050" w:type="dxa"/>
            <w:shd w:val="clear" w:color="auto" w:fill="auto"/>
          </w:tcPr>
          <w:p w14:paraId="664040AC" w14:textId="77777777" w:rsidR="00656C2F" w:rsidRPr="00000F8B" w:rsidRDefault="00656C2F" w:rsidP="00656C2F">
            <w:pPr>
              <w:spacing w:line="380" w:lineRule="exact"/>
              <w:ind w:right="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 ทีพีไอ พลังลม จำกัด</w:t>
            </w:r>
          </w:p>
        </w:tc>
        <w:tc>
          <w:tcPr>
            <w:tcW w:w="1080" w:type="dxa"/>
            <w:shd w:val="clear" w:color="auto" w:fill="auto"/>
          </w:tcPr>
          <w:p w14:paraId="49FDFEE5" w14:textId="24074958" w:rsidR="00656C2F" w:rsidRDefault="00656C2F" w:rsidP="008060B5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286D0F" w14:textId="77777777" w:rsidR="00656C2F" w:rsidRDefault="00656C2F" w:rsidP="008060B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9ECB86F" w14:textId="775A9380" w:rsidR="00656C2F" w:rsidRDefault="00656C2F" w:rsidP="00DD0676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6C47F4" w14:textId="77777777" w:rsidR="00656C2F" w:rsidRPr="00BE704B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111603" w14:textId="073FB3AE" w:rsidR="00656C2F" w:rsidRDefault="00656C2F" w:rsidP="008060B5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8637AC" w14:textId="77777777" w:rsidR="00656C2F" w:rsidRPr="00BE704B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4129F60" w14:textId="411BD213" w:rsidR="00656C2F" w:rsidRDefault="00E67AC8" w:rsidP="001F154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</w:tbl>
    <w:p w14:paraId="5583CE8A" w14:textId="466773B4" w:rsidR="007A6688" w:rsidRDefault="007A6688">
      <w:pPr>
        <w:rPr>
          <w:cs/>
        </w:rPr>
      </w:pPr>
    </w:p>
    <w:p w14:paraId="09CE9BE2" w14:textId="77777777" w:rsidR="007A6688" w:rsidRDefault="007A6688">
      <w:pPr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8"/>
      </w:tblGrid>
      <w:tr w:rsidR="007A6688" w:rsidRPr="00EB7266" w14:paraId="39F78D1B" w14:textId="77777777" w:rsidTr="00395058">
        <w:trPr>
          <w:tblHeader/>
        </w:trPr>
        <w:tc>
          <w:tcPr>
            <w:tcW w:w="4050" w:type="dxa"/>
            <w:shd w:val="clear" w:color="auto" w:fill="auto"/>
          </w:tcPr>
          <w:p w14:paraId="6232F392" w14:textId="77777777" w:rsidR="007A6688" w:rsidRPr="00E9732A" w:rsidRDefault="007A6688" w:rsidP="00395058">
            <w:pPr>
              <w:spacing w:line="240" w:lineRule="atLeast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>
              <w:rPr>
                <w:cs/>
                <w:lang w:val="en-US"/>
              </w:rPr>
              <w:br w:type="page"/>
            </w:r>
            <w:r w:rsidRPr="00E9732A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ลูกหนี้และ</w:t>
            </w:r>
            <w:r w:rsidRPr="00E9732A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เงินทดรอง</w:t>
            </w:r>
            <w:r w:rsidRPr="00E9732A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จ่าย</w:t>
            </w:r>
            <w:r w:rsidRPr="00E9732A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57B72565" w14:textId="77777777" w:rsidR="007A6688" w:rsidRPr="00EB7266" w:rsidRDefault="007A6688" w:rsidP="003950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22691D" w14:textId="77777777" w:rsidR="007A6688" w:rsidRPr="00EB7266" w:rsidRDefault="007A6688" w:rsidP="0039505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shd w:val="clear" w:color="auto" w:fill="auto"/>
          </w:tcPr>
          <w:p w14:paraId="4B2733B5" w14:textId="77777777" w:rsidR="007A6688" w:rsidRPr="00EB7266" w:rsidRDefault="007A6688" w:rsidP="003950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6688" w:rsidRPr="00744476" w14:paraId="743BA599" w14:textId="77777777" w:rsidTr="00395058">
        <w:trPr>
          <w:tblHeader/>
        </w:trPr>
        <w:tc>
          <w:tcPr>
            <w:tcW w:w="4050" w:type="dxa"/>
            <w:shd w:val="clear" w:color="auto" w:fill="auto"/>
          </w:tcPr>
          <w:p w14:paraId="68ED234A" w14:textId="77777777" w:rsidR="007A6688" w:rsidRPr="00744476" w:rsidRDefault="007A6688" w:rsidP="0039505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6FCFF5" w14:textId="5036846A" w:rsidR="007A6688" w:rsidRPr="00744476" w:rsidRDefault="00A67971" w:rsidP="003950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="007A6688">
              <w:rPr>
                <w:rFonts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889D06F" w14:textId="77777777" w:rsidR="007A6688" w:rsidRPr="00744476" w:rsidRDefault="007A6688" w:rsidP="003950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0DF17C" w14:textId="63CD4FAE" w:rsidR="007A6688" w:rsidRPr="00744476" w:rsidRDefault="00A67971" w:rsidP="003950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="007A668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3F626F9" w14:textId="77777777" w:rsidR="007A6688" w:rsidRPr="00BE704B" w:rsidRDefault="007A6688" w:rsidP="0039505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41DAED" w14:textId="564B3BC9" w:rsidR="007A6688" w:rsidRPr="00A67971" w:rsidRDefault="00A67971" w:rsidP="003950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="007A6688" w:rsidRPr="00A6797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1A787FFB" w14:textId="77777777" w:rsidR="007A6688" w:rsidRPr="00BE704B" w:rsidRDefault="007A6688" w:rsidP="0039505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BD27769" w14:textId="39C998D3" w:rsidR="007A6688" w:rsidRPr="00744476" w:rsidRDefault="00A67971" w:rsidP="003950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="007A668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A6688" w:rsidRPr="00744476" w14:paraId="7ECE0CC0" w14:textId="77777777" w:rsidTr="00395058">
        <w:trPr>
          <w:tblHeader/>
        </w:trPr>
        <w:tc>
          <w:tcPr>
            <w:tcW w:w="4050" w:type="dxa"/>
            <w:shd w:val="clear" w:color="auto" w:fill="auto"/>
          </w:tcPr>
          <w:p w14:paraId="2F4CD01A" w14:textId="77777777" w:rsidR="007A6688" w:rsidRPr="00744476" w:rsidRDefault="007A6688" w:rsidP="0039505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D8301E" w14:textId="1C1C4BD6" w:rsidR="007A6688" w:rsidRDefault="007A6688" w:rsidP="003950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</w:t>
            </w:r>
            <w:r w:rsidR="00E67AC8">
              <w:rPr>
                <w:rFonts w:hint="cs"/>
                <w:sz w:val="30"/>
                <w:szCs w:val="30"/>
                <w:cs/>
                <w:lang w:val="en-US"/>
              </w:rPr>
              <w:t>563</w:t>
            </w:r>
          </w:p>
        </w:tc>
        <w:tc>
          <w:tcPr>
            <w:tcW w:w="270" w:type="dxa"/>
          </w:tcPr>
          <w:p w14:paraId="70BAAAFD" w14:textId="77777777" w:rsidR="007A6688" w:rsidRPr="00744476" w:rsidRDefault="007A6688" w:rsidP="003950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3E9FAD" w14:textId="09F8EC59" w:rsidR="007A6688" w:rsidRPr="00744476" w:rsidRDefault="007A6688" w:rsidP="003950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E67AC8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31807BC0" w14:textId="77777777" w:rsidR="007A6688" w:rsidRPr="00BE704B" w:rsidRDefault="007A6688" w:rsidP="0039505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184EAA" w14:textId="7F316D0A" w:rsidR="007A6688" w:rsidRPr="00744476" w:rsidRDefault="007A6688" w:rsidP="003950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</w:t>
            </w:r>
            <w:r w:rsidR="00E67AC8">
              <w:rPr>
                <w:rFonts w:hint="cs"/>
                <w:sz w:val="30"/>
                <w:szCs w:val="30"/>
                <w:cs/>
                <w:lang w:val="en-US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248EA866" w14:textId="77777777" w:rsidR="007A6688" w:rsidRPr="00BE704B" w:rsidRDefault="007A6688" w:rsidP="0039505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FDF2654" w14:textId="4636489B" w:rsidR="007A6688" w:rsidRPr="00744476" w:rsidRDefault="007A6688" w:rsidP="003950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E67AC8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7A6688" w:rsidRPr="00744476" w14:paraId="12952526" w14:textId="77777777" w:rsidTr="00395058">
        <w:trPr>
          <w:tblHeader/>
        </w:trPr>
        <w:tc>
          <w:tcPr>
            <w:tcW w:w="4050" w:type="dxa"/>
            <w:shd w:val="clear" w:color="auto" w:fill="auto"/>
          </w:tcPr>
          <w:p w14:paraId="41CC1058" w14:textId="77777777" w:rsidR="007A6688" w:rsidRPr="00744476" w:rsidRDefault="007A6688" w:rsidP="0039505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7"/>
          </w:tcPr>
          <w:p w14:paraId="4C9BDDB4" w14:textId="77777777" w:rsidR="007A6688" w:rsidRPr="00744476" w:rsidRDefault="007A6688" w:rsidP="0039505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A6688" w:rsidRPr="003362A8" w14:paraId="555299D8" w14:textId="77777777" w:rsidTr="005D3E0E">
        <w:tc>
          <w:tcPr>
            <w:tcW w:w="4050" w:type="dxa"/>
            <w:shd w:val="clear" w:color="auto" w:fill="auto"/>
          </w:tcPr>
          <w:p w14:paraId="283F3E05" w14:textId="419B8496" w:rsidR="007A6688" w:rsidRPr="00A27D1E" w:rsidRDefault="007A6688" w:rsidP="00656C2F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1D3B140B" w14:textId="77777777" w:rsidR="007A6688" w:rsidRDefault="007A6688" w:rsidP="008060B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7CB5BF" w14:textId="77777777" w:rsidR="007A6688" w:rsidRDefault="007A6688" w:rsidP="008060B5">
            <w:pPr>
              <w:tabs>
                <w:tab w:val="decimal" w:pos="882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5552BB" w14:textId="77777777" w:rsidR="007A6688" w:rsidRDefault="007A6688" w:rsidP="008060B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538A9B" w14:textId="77777777" w:rsidR="007A6688" w:rsidRPr="00BE704B" w:rsidRDefault="007A6688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F91867" w14:textId="77777777" w:rsidR="007A6688" w:rsidRDefault="007A6688" w:rsidP="00656C2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B29F4D3" w14:textId="77777777" w:rsidR="007A6688" w:rsidRPr="00BE704B" w:rsidRDefault="007A6688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3A1E81D" w14:textId="77777777" w:rsidR="007A6688" w:rsidRDefault="007A6688" w:rsidP="00656C2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56C2F" w:rsidRPr="003362A8" w14:paraId="4EBD6EFB" w14:textId="77777777" w:rsidTr="005D3E0E">
        <w:tc>
          <w:tcPr>
            <w:tcW w:w="4050" w:type="dxa"/>
            <w:shd w:val="clear" w:color="auto" w:fill="auto"/>
          </w:tcPr>
          <w:p w14:paraId="7D0886F5" w14:textId="77777777" w:rsidR="00656C2F" w:rsidRPr="00A27D1E" w:rsidRDefault="00656C2F" w:rsidP="00656C2F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4B2E594B" w14:textId="0087494E" w:rsidR="00656C2F" w:rsidRDefault="00656C2F" w:rsidP="008060B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C24687D" w14:textId="77777777" w:rsidR="00656C2F" w:rsidRDefault="00656C2F" w:rsidP="008060B5">
            <w:pPr>
              <w:tabs>
                <w:tab w:val="decimal" w:pos="882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C95FE0" w14:textId="7A3D7B01" w:rsidR="00656C2F" w:rsidRDefault="00656C2F" w:rsidP="008060B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76FCD65" w14:textId="77777777" w:rsidR="00656C2F" w:rsidRPr="00BE704B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277E4C" w14:textId="55CB6EBB" w:rsidR="00656C2F" w:rsidRDefault="00656C2F" w:rsidP="00656C2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12504F2" w14:textId="77777777" w:rsidR="00656C2F" w:rsidRPr="00BE704B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43BA1DE" w14:textId="66962B17" w:rsidR="00656C2F" w:rsidRDefault="00656C2F" w:rsidP="00656C2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656C2F" w:rsidRPr="003362A8" w14:paraId="106A705C" w14:textId="77777777" w:rsidTr="005D3E0E">
        <w:tc>
          <w:tcPr>
            <w:tcW w:w="4050" w:type="dxa"/>
            <w:shd w:val="clear" w:color="auto" w:fill="auto"/>
          </w:tcPr>
          <w:p w14:paraId="545768E7" w14:textId="77777777" w:rsidR="00656C2F" w:rsidRPr="00A27D1E" w:rsidRDefault="00656C2F" w:rsidP="00656C2F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พืช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</w:tcPr>
          <w:p w14:paraId="386037F7" w14:textId="6E501E03" w:rsidR="00656C2F" w:rsidRDefault="00656C2F" w:rsidP="008060B5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4FD499" w14:textId="77777777" w:rsidR="00656C2F" w:rsidRDefault="00656C2F" w:rsidP="008060B5">
            <w:pPr>
              <w:tabs>
                <w:tab w:val="decimal" w:pos="882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9BD191" w14:textId="3ECC391A" w:rsidR="00656C2F" w:rsidRDefault="00656C2F" w:rsidP="00DD0676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6FC3754D" w14:textId="77777777" w:rsidR="00656C2F" w:rsidRPr="00BE704B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77EBB5" w14:textId="074F5E33" w:rsidR="00656C2F" w:rsidRDefault="00656C2F" w:rsidP="008060B5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9A4569" w14:textId="77777777" w:rsidR="00656C2F" w:rsidRPr="00BE704B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865B200" w14:textId="05A7A0B5" w:rsidR="00656C2F" w:rsidRDefault="00656C2F" w:rsidP="001F154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</w:tr>
      <w:tr w:rsidR="00656C2F" w:rsidRPr="003362A8" w14:paraId="5DF01AF0" w14:textId="77777777" w:rsidTr="005D3E0E">
        <w:tc>
          <w:tcPr>
            <w:tcW w:w="4050" w:type="dxa"/>
            <w:shd w:val="clear" w:color="auto" w:fill="auto"/>
          </w:tcPr>
          <w:p w14:paraId="5E654267" w14:textId="77777777" w:rsidR="00656C2F" w:rsidRPr="00000F8B" w:rsidRDefault="00656C2F" w:rsidP="00656C2F">
            <w:pPr>
              <w:spacing w:line="380" w:lineRule="exact"/>
              <w:ind w:right="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00F8B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</w:t>
            </w:r>
            <w:r w:rsidRPr="00000F8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ชีวิต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จำกัด 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DB1401C" w14:textId="73AA4F75" w:rsidR="00656C2F" w:rsidRDefault="00E67AC8" w:rsidP="008060B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587</w:t>
            </w:r>
          </w:p>
        </w:tc>
        <w:tc>
          <w:tcPr>
            <w:tcW w:w="270" w:type="dxa"/>
            <w:shd w:val="clear" w:color="auto" w:fill="auto"/>
          </w:tcPr>
          <w:p w14:paraId="43F55215" w14:textId="77777777" w:rsidR="00656C2F" w:rsidRDefault="00656C2F" w:rsidP="008060B5">
            <w:pPr>
              <w:tabs>
                <w:tab w:val="decimal" w:pos="882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5AB64A" w14:textId="735E9916" w:rsidR="00656C2F" w:rsidRDefault="00E67AC8" w:rsidP="008060B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  <w:r w:rsidR="00656C2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40FF35F" w14:textId="77777777" w:rsidR="00656C2F" w:rsidRPr="00BE704B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F87016" w14:textId="6D6C3987" w:rsidR="00656C2F" w:rsidRDefault="00E67AC8" w:rsidP="00656C2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587</w:t>
            </w:r>
          </w:p>
        </w:tc>
        <w:tc>
          <w:tcPr>
            <w:tcW w:w="270" w:type="dxa"/>
            <w:shd w:val="clear" w:color="auto" w:fill="auto"/>
          </w:tcPr>
          <w:p w14:paraId="2FF0B71D" w14:textId="77777777" w:rsidR="00656C2F" w:rsidRPr="00BE704B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0AD9313" w14:textId="780230C1" w:rsidR="00656C2F" w:rsidRDefault="00E67AC8" w:rsidP="00656C2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  <w:r w:rsidR="00656C2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656C2F" w:rsidRPr="003362A8" w14:paraId="7F50E7F1" w14:textId="77777777" w:rsidTr="005D3E0E">
        <w:tc>
          <w:tcPr>
            <w:tcW w:w="4050" w:type="dxa"/>
            <w:shd w:val="clear" w:color="auto" w:fill="auto"/>
          </w:tcPr>
          <w:p w14:paraId="5F465DA0" w14:textId="77777777" w:rsidR="00656C2F" w:rsidRPr="00000F8B" w:rsidRDefault="00656C2F" w:rsidP="00656C2F">
            <w:pPr>
              <w:spacing w:line="380" w:lineRule="exact"/>
              <w:ind w:right="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000F8B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</w:rPr>
              <w:t xml:space="preserve"> (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982A74E" w14:textId="40B80F46" w:rsidR="00656C2F" w:rsidRDefault="00656C2F" w:rsidP="008060B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4592F8F" w14:textId="77777777" w:rsidR="00656C2F" w:rsidRDefault="00656C2F" w:rsidP="008060B5">
            <w:pPr>
              <w:tabs>
                <w:tab w:val="decimal" w:pos="882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823AB8" w14:textId="5B270E4A" w:rsidR="00656C2F" w:rsidRDefault="00E67AC8" w:rsidP="008060B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656C2F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648</w:t>
            </w:r>
          </w:p>
        </w:tc>
        <w:tc>
          <w:tcPr>
            <w:tcW w:w="270" w:type="dxa"/>
            <w:shd w:val="clear" w:color="auto" w:fill="auto"/>
          </w:tcPr>
          <w:p w14:paraId="6B138067" w14:textId="77777777" w:rsidR="00656C2F" w:rsidRPr="00BE704B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31EE45" w14:textId="1DA97FC3" w:rsidR="00656C2F" w:rsidRDefault="00656C2F" w:rsidP="00656C2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48EBAD7" w14:textId="77777777" w:rsidR="00656C2F" w:rsidRPr="00BE704B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2A2818E" w14:textId="5C4678AD" w:rsidR="00656C2F" w:rsidRDefault="00E67AC8" w:rsidP="00656C2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656C2F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648</w:t>
            </w:r>
          </w:p>
        </w:tc>
      </w:tr>
      <w:tr w:rsidR="00656C2F" w:rsidRPr="003362A8" w14:paraId="07C12B97" w14:textId="77777777" w:rsidTr="005D3E0E">
        <w:tc>
          <w:tcPr>
            <w:tcW w:w="4050" w:type="dxa"/>
            <w:shd w:val="clear" w:color="auto" w:fill="auto"/>
          </w:tcPr>
          <w:p w14:paraId="5DDF1411" w14:textId="77777777" w:rsidR="00656C2F" w:rsidRPr="00A27D1E" w:rsidRDefault="00656C2F" w:rsidP="00656C2F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11B268" w14:textId="06A06885" w:rsidR="00656C2F" w:rsidRDefault="00656C2F" w:rsidP="008060B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0BF61EA5" w14:textId="77777777" w:rsidR="00656C2F" w:rsidRDefault="00656C2F" w:rsidP="008060B5">
            <w:pPr>
              <w:tabs>
                <w:tab w:val="decimal" w:pos="882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0251C4" w14:textId="0471FBC5" w:rsidR="00656C2F" w:rsidRDefault="00656C2F" w:rsidP="008060B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0007C464" w14:textId="77777777" w:rsidR="00656C2F" w:rsidRPr="00BE704B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05F14A" w14:textId="26E77CD3" w:rsidR="00656C2F" w:rsidRDefault="00656C2F" w:rsidP="00656C2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1006903C" w14:textId="77777777" w:rsidR="00656C2F" w:rsidRPr="00BE704B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66D80192" w14:textId="083BC048" w:rsidR="00656C2F" w:rsidRDefault="00656C2F" w:rsidP="00656C2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</w:tr>
      <w:tr w:rsidR="00656C2F" w:rsidRPr="003362A8" w14:paraId="4F22110D" w14:textId="77777777" w:rsidTr="005D3E0E">
        <w:tc>
          <w:tcPr>
            <w:tcW w:w="4050" w:type="dxa"/>
            <w:shd w:val="clear" w:color="auto" w:fill="auto"/>
          </w:tcPr>
          <w:p w14:paraId="18B1E266" w14:textId="77777777" w:rsidR="00656C2F" w:rsidRPr="00A27D1E" w:rsidRDefault="00656C2F" w:rsidP="00656C2F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B4732C6" w14:textId="501A3D7B" w:rsidR="00656C2F" w:rsidRPr="008060B5" w:rsidRDefault="00656C2F" w:rsidP="008060B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60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8060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8060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275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573E052" w14:textId="77777777" w:rsidR="00656C2F" w:rsidRPr="008060B5" w:rsidRDefault="00656C2F" w:rsidP="008060B5">
            <w:pPr>
              <w:tabs>
                <w:tab w:val="decimal" w:pos="882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9719682" w14:textId="40AC1B21" w:rsidR="00656C2F" w:rsidRPr="008060B5" w:rsidRDefault="00E67AC8" w:rsidP="008060B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656C2F" w:rsidRPr="008060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1,001</w:t>
            </w:r>
          </w:p>
        </w:tc>
        <w:tc>
          <w:tcPr>
            <w:tcW w:w="270" w:type="dxa"/>
            <w:shd w:val="clear" w:color="auto" w:fill="auto"/>
          </w:tcPr>
          <w:p w14:paraId="15A7E8A6" w14:textId="77777777" w:rsidR="00656C2F" w:rsidRPr="00911ADB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94DFAD" w14:textId="71F05A5E" w:rsidR="00656C2F" w:rsidRPr="00911ADB" w:rsidRDefault="00656C2F" w:rsidP="00656C2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275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B55D29B" w14:textId="77777777" w:rsidR="00656C2F" w:rsidRPr="00BE704B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467D4738" w14:textId="1B135767" w:rsidR="00656C2F" w:rsidRPr="00911ADB" w:rsidRDefault="00E67AC8" w:rsidP="00656C2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656C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656C2F" w:rsidRPr="003362A8" w14:paraId="2A4771C8" w14:textId="77777777" w:rsidTr="005D3E0E">
        <w:tc>
          <w:tcPr>
            <w:tcW w:w="4050" w:type="dxa"/>
            <w:shd w:val="clear" w:color="auto" w:fill="auto"/>
          </w:tcPr>
          <w:p w14:paraId="43957E86" w14:textId="53383C81" w:rsidR="00656C2F" w:rsidRPr="00A27D1E" w:rsidRDefault="00656C2F" w:rsidP="00FA7317">
            <w:pPr>
              <w:spacing w:line="380" w:lineRule="exact"/>
              <w:ind w:left="250" w:right="2" w:hanging="2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4B15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FA4B1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  <w:r w:rsidR="004E1D4B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FA4B15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(</w:t>
            </w:r>
            <w:r w:rsidRPr="00FA4B15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2</w:t>
            </w:r>
            <w:r w:rsidR="00E67AC8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56</w:t>
            </w:r>
            <w:r w:rsidRPr="00FA4B15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 xml:space="preserve">2: </w:t>
            </w:r>
            <w:r w:rsidRPr="00FA4B15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22EDF9" w14:textId="77777777" w:rsidR="00656C2F" w:rsidRPr="008060B5" w:rsidRDefault="00656C2F" w:rsidP="00656C2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923BAE3" w14:textId="58106457" w:rsidR="00656C2F" w:rsidRPr="008060B5" w:rsidRDefault="00656C2F" w:rsidP="008060B5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0B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C578FF" w14:textId="77777777" w:rsidR="00656C2F" w:rsidRPr="008060B5" w:rsidRDefault="00656C2F" w:rsidP="00656C2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411EFD" w14:textId="77777777" w:rsidR="00656C2F" w:rsidRPr="008060B5" w:rsidRDefault="00656C2F" w:rsidP="00656C2F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4BFA302" w14:textId="514E9452" w:rsidR="00656C2F" w:rsidRPr="008060B5" w:rsidRDefault="00656C2F" w:rsidP="00DD0676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0B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DD4B70" w14:textId="77777777" w:rsidR="00656C2F" w:rsidRPr="00911ADB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A0DABD" w14:textId="77777777" w:rsidR="00656C2F" w:rsidRPr="008060B5" w:rsidRDefault="00656C2F" w:rsidP="00656C2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2A3B4A5" w14:textId="3D112AB9" w:rsidR="00656C2F" w:rsidRPr="008060B5" w:rsidRDefault="00656C2F" w:rsidP="00DD0676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0B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55F72F" w14:textId="77777777" w:rsidR="00656C2F" w:rsidRPr="008060B5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66094D41" w14:textId="77777777" w:rsidR="00656C2F" w:rsidRPr="008060B5" w:rsidRDefault="00656C2F" w:rsidP="00656C2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5F8865E" w14:textId="0DE59EFE" w:rsidR="00656C2F" w:rsidRPr="008060B5" w:rsidRDefault="00656C2F" w:rsidP="00DD0676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0B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73925" w:rsidRPr="003362A8" w14:paraId="32E4C5A0" w14:textId="77777777" w:rsidTr="005D3E0E">
        <w:tc>
          <w:tcPr>
            <w:tcW w:w="4050" w:type="dxa"/>
            <w:shd w:val="clear" w:color="auto" w:fill="auto"/>
            <w:vAlign w:val="bottom"/>
          </w:tcPr>
          <w:p w14:paraId="45085976" w14:textId="4AAC325B" w:rsidR="00973925" w:rsidRPr="00A27D1E" w:rsidRDefault="00973925" w:rsidP="00973925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CE02D" w14:textId="728A6BC9" w:rsidR="00973925" w:rsidRPr="008060B5" w:rsidRDefault="00973925" w:rsidP="0097392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60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8060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8060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2111628" w14:textId="77777777" w:rsidR="00973925" w:rsidRPr="008060B5" w:rsidRDefault="00973925" w:rsidP="00973925">
            <w:pPr>
              <w:tabs>
                <w:tab w:val="decimal" w:pos="882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BE775" w14:textId="5F167AEB" w:rsidR="00973925" w:rsidRPr="008060B5" w:rsidRDefault="00E67AC8" w:rsidP="0097392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973925" w:rsidRPr="008060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1,001</w:t>
            </w:r>
          </w:p>
        </w:tc>
        <w:tc>
          <w:tcPr>
            <w:tcW w:w="270" w:type="dxa"/>
            <w:shd w:val="clear" w:color="auto" w:fill="auto"/>
          </w:tcPr>
          <w:p w14:paraId="263B2EB3" w14:textId="77777777" w:rsidR="00973925" w:rsidRPr="00911ADB" w:rsidRDefault="00973925" w:rsidP="0097392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B4F89" w14:textId="713AF06D" w:rsidR="00973925" w:rsidRPr="00911ADB" w:rsidRDefault="00973925" w:rsidP="0097392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60A711AF" w14:textId="77777777" w:rsidR="00973925" w:rsidRPr="00BE704B" w:rsidRDefault="00973925" w:rsidP="0097392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E5B64" w14:textId="1747A48D" w:rsidR="00973925" w:rsidRDefault="00E67AC8" w:rsidP="0097392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9739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656C2F" w:rsidRPr="003362A8" w14:paraId="7BAF6304" w14:textId="77777777" w:rsidTr="00C53D29">
        <w:tc>
          <w:tcPr>
            <w:tcW w:w="4050" w:type="dxa"/>
            <w:shd w:val="clear" w:color="auto" w:fill="auto"/>
            <w:vAlign w:val="bottom"/>
          </w:tcPr>
          <w:p w14:paraId="0BD9BB27" w14:textId="471C2B4D" w:rsidR="00656C2F" w:rsidRPr="00A27D1E" w:rsidRDefault="00656C2F" w:rsidP="00656C2F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ED7F71" w14:textId="77777777" w:rsidR="00656C2F" w:rsidRPr="008060B5" w:rsidRDefault="00656C2F" w:rsidP="008060B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3ED556" w14:textId="77777777" w:rsidR="00656C2F" w:rsidRPr="008060B5" w:rsidRDefault="00656C2F" w:rsidP="008060B5">
            <w:pPr>
              <w:tabs>
                <w:tab w:val="decimal" w:pos="882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98B226E" w14:textId="77777777" w:rsidR="00656C2F" w:rsidRPr="008060B5" w:rsidRDefault="00656C2F" w:rsidP="008060B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9B495CD" w14:textId="77777777" w:rsidR="00656C2F" w:rsidRPr="00911ADB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E3AA06" w14:textId="77777777" w:rsidR="00656C2F" w:rsidRPr="00911ADB" w:rsidRDefault="00656C2F" w:rsidP="00656C2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FE65C6" w14:textId="77777777" w:rsidR="00656C2F" w:rsidRPr="00BE704B" w:rsidRDefault="00656C2F" w:rsidP="00656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59931C3E" w14:textId="77777777" w:rsidR="00656C2F" w:rsidRDefault="00656C2F" w:rsidP="00656C2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A7037" w:rsidRPr="003362A8" w14:paraId="52843478" w14:textId="77777777" w:rsidTr="00C53D29">
        <w:tc>
          <w:tcPr>
            <w:tcW w:w="4050" w:type="dxa"/>
            <w:shd w:val="clear" w:color="auto" w:fill="auto"/>
            <w:vAlign w:val="bottom"/>
          </w:tcPr>
          <w:p w14:paraId="6E072005" w14:textId="77777777" w:rsidR="008A7037" w:rsidRPr="00A27D1E" w:rsidRDefault="008A7037" w:rsidP="008A7037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26448B8" w14:textId="357E3CF2" w:rsidR="008A7037" w:rsidRPr="008A7037" w:rsidRDefault="008A7037" w:rsidP="008A7037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A7037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cs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7C4679B5" w14:textId="77777777" w:rsidR="008A7037" w:rsidRPr="008A7037" w:rsidRDefault="008A7037" w:rsidP="008A7037">
            <w:pPr>
              <w:tabs>
                <w:tab w:val="decimal" w:pos="882"/>
                <w:tab w:val="decimal" w:pos="1152"/>
              </w:tabs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B7FDCE" w14:textId="3D259DDF" w:rsidR="008A7037" w:rsidRPr="008A7037" w:rsidRDefault="008A7037" w:rsidP="008A7037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A7037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cs/>
              </w:rPr>
              <w:t>56</w:t>
            </w:r>
            <w:r w:rsidRPr="008A7037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B9094C9" w14:textId="77777777" w:rsidR="008A7037" w:rsidRPr="008A7037" w:rsidRDefault="008A7037" w:rsidP="008A70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A8D1C4" w14:textId="42FB7C13" w:rsidR="008A7037" w:rsidRPr="008A7037" w:rsidRDefault="008A7037" w:rsidP="008A7037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A7037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cs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5B841183" w14:textId="77777777" w:rsidR="008A7037" w:rsidRPr="008A7037" w:rsidRDefault="008A7037" w:rsidP="008A70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4A0A91A" w14:textId="0B1E0721" w:rsidR="008A7037" w:rsidRPr="008A7037" w:rsidRDefault="008A7037" w:rsidP="008A7037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A7037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cs/>
              </w:rPr>
              <w:t>56</w:t>
            </w:r>
            <w:r w:rsidRPr="008A7037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</w:tr>
      <w:tr w:rsidR="00634C7D" w:rsidRPr="003362A8" w14:paraId="7DBDC254" w14:textId="77777777" w:rsidTr="00860687">
        <w:tc>
          <w:tcPr>
            <w:tcW w:w="4050" w:type="dxa"/>
            <w:shd w:val="clear" w:color="auto" w:fill="auto"/>
            <w:vAlign w:val="bottom"/>
          </w:tcPr>
          <w:p w14:paraId="64DFCEE9" w14:textId="77777777" w:rsidR="00634C7D" w:rsidRPr="00A27D1E" w:rsidRDefault="00634C7D" w:rsidP="008A7037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7"/>
            <w:shd w:val="clear" w:color="auto" w:fill="auto"/>
          </w:tcPr>
          <w:p w14:paraId="1BC2081B" w14:textId="44DABC21" w:rsidR="00634C7D" w:rsidRPr="00634C7D" w:rsidRDefault="00634C7D" w:rsidP="00634C7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34C7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A7037" w:rsidRPr="003362A8" w14:paraId="4A05BAFD" w14:textId="77777777" w:rsidTr="005D3E0E">
        <w:tc>
          <w:tcPr>
            <w:tcW w:w="4050" w:type="dxa"/>
            <w:shd w:val="clear" w:color="auto" w:fill="auto"/>
          </w:tcPr>
          <w:p w14:paraId="07FCC029" w14:textId="2DFD9451" w:rsidR="008A7037" w:rsidRPr="00A27D1E" w:rsidRDefault="008A7037" w:rsidP="00FA7317">
            <w:pPr>
              <w:spacing w:line="380" w:lineRule="exact"/>
              <w:ind w:left="250" w:right="2" w:hanging="2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304B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r w:rsidRPr="006230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6230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2304B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E67AC8">
              <w:rPr>
                <w:rFonts w:ascii="Angsana New" w:hAnsi="Angsana New"/>
                <w:i/>
                <w:iCs/>
                <w:sz w:val="30"/>
                <w:szCs w:val="30"/>
              </w:rPr>
              <w:t>56</w:t>
            </w:r>
            <w:r w:rsidRPr="0062304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2: </w:t>
            </w:r>
            <w:r w:rsidRPr="006230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 w:rsidRPr="006230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304B">
              <w:rPr>
                <w:rFonts w:ascii="Angsana New" w:hAnsi="Angsana New"/>
                <w:sz w:val="30"/>
                <w:szCs w:val="30"/>
                <w:cs/>
              </w:rPr>
              <w:t xml:space="preserve">สำหรับ </w:t>
            </w:r>
          </w:p>
        </w:tc>
        <w:tc>
          <w:tcPr>
            <w:tcW w:w="1080" w:type="dxa"/>
            <w:shd w:val="clear" w:color="auto" w:fill="auto"/>
          </w:tcPr>
          <w:p w14:paraId="0664A1D1" w14:textId="77777777" w:rsidR="008A7037" w:rsidRPr="008060B5" w:rsidRDefault="008A7037" w:rsidP="008A7037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A075E3" w14:textId="77777777" w:rsidR="008A7037" w:rsidRPr="008060B5" w:rsidRDefault="008A7037" w:rsidP="008A7037">
            <w:pPr>
              <w:tabs>
                <w:tab w:val="decimal" w:pos="882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D770AF" w14:textId="77777777" w:rsidR="008A7037" w:rsidRPr="008060B5" w:rsidRDefault="008A7037" w:rsidP="008A7037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70AE701" w14:textId="77777777" w:rsidR="008A7037" w:rsidRPr="00911ADB" w:rsidRDefault="008A7037" w:rsidP="008A70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4CEDE7" w14:textId="77777777" w:rsidR="008A7037" w:rsidRPr="00911ADB" w:rsidRDefault="008A7037" w:rsidP="008A7037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4F76E7" w14:textId="77777777" w:rsidR="008A7037" w:rsidRPr="00BE704B" w:rsidRDefault="008A7037" w:rsidP="008A70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59180C4" w14:textId="77777777" w:rsidR="008A7037" w:rsidRDefault="008A7037" w:rsidP="008A7037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A7037" w:rsidRPr="003362A8" w14:paraId="73576C13" w14:textId="77777777" w:rsidTr="005D3E0E">
        <w:tc>
          <w:tcPr>
            <w:tcW w:w="4050" w:type="dxa"/>
            <w:shd w:val="clear" w:color="auto" w:fill="auto"/>
          </w:tcPr>
          <w:p w14:paraId="41837125" w14:textId="1E7F760B" w:rsidR="008A7037" w:rsidRPr="00A27D1E" w:rsidRDefault="000F1749" w:rsidP="000F1749">
            <w:pPr>
              <w:spacing w:line="380" w:lineRule="exact"/>
              <w:ind w:left="320" w:right="2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A7037" w:rsidRPr="0062304B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E67AC8">
              <w:rPr>
                <w:rFonts w:ascii="Angsana New" w:hAnsi="Angsana New"/>
                <w:sz w:val="30"/>
                <w:szCs w:val="30"/>
              </w:rPr>
              <w:t>3</w:t>
            </w:r>
            <w:r w:rsidR="008A703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8A703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A9866D0" w14:textId="792C1580" w:rsidR="008A7037" w:rsidRPr="003D6D8E" w:rsidRDefault="008A7037" w:rsidP="008A7037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6D8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AD399D" w14:textId="77777777" w:rsidR="008A7037" w:rsidRPr="003D6D8E" w:rsidRDefault="008A7037" w:rsidP="008A7037">
            <w:pPr>
              <w:tabs>
                <w:tab w:val="decimal" w:pos="882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7882622" w14:textId="261F1C41" w:rsidR="008A7037" w:rsidRPr="003D6D8E" w:rsidRDefault="008A7037" w:rsidP="008A7037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6D8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2BC7FC" w14:textId="77777777" w:rsidR="008A7037" w:rsidRPr="003D6D8E" w:rsidRDefault="008A7037" w:rsidP="008A70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3A3DC06" w14:textId="1AD6C366" w:rsidR="008A7037" w:rsidRPr="003D6D8E" w:rsidRDefault="008A7037" w:rsidP="008A7037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6D8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3CA4FA" w14:textId="77777777" w:rsidR="008A7037" w:rsidRPr="003D6D8E" w:rsidRDefault="008A7037" w:rsidP="008A70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</w:tcPr>
          <w:p w14:paraId="2191D9A6" w14:textId="128BC39B" w:rsidR="008A7037" w:rsidRPr="003D6D8E" w:rsidRDefault="008A7037" w:rsidP="008A7037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6D8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2A3D008F" w14:textId="77777777" w:rsidR="007A72DB" w:rsidRDefault="007A72DB" w:rsidP="00A45A34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170"/>
        <w:gridCol w:w="236"/>
        <w:gridCol w:w="1115"/>
        <w:gridCol w:w="260"/>
        <w:gridCol w:w="1090"/>
        <w:gridCol w:w="245"/>
        <w:gridCol w:w="1105"/>
      </w:tblGrid>
      <w:tr w:rsidR="00CA196F" w:rsidRPr="00D87537" w14:paraId="510BC5A4" w14:textId="77777777" w:rsidTr="00AD3B4A">
        <w:tc>
          <w:tcPr>
            <w:tcW w:w="3959" w:type="dxa"/>
          </w:tcPr>
          <w:p w14:paraId="161D5F95" w14:textId="4F9EECE9" w:rsidR="00CA196F" w:rsidRPr="00EB7266" w:rsidRDefault="001450FF" w:rsidP="00CA19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lang w:val="en-US"/>
              </w:rPr>
              <w:br w:type="page"/>
            </w:r>
            <w:r w:rsidR="00CA196F"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7A2D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7A2D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21" w:type="dxa"/>
            <w:gridSpan w:val="3"/>
          </w:tcPr>
          <w:p w14:paraId="7FE883A2" w14:textId="77777777" w:rsidR="00CA196F" w:rsidRDefault="00CA196F" w:rsidP="00CA19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160EDA03" w14:textId="77777777" w:rsidR="00CA196F" w:rsidRDefault="00CA196F" w:rsidP="00CA19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40" w:type="dxa"/>
            <w:gridSpan w:val="3"/>
          </w:tcPr>
          <w:p w14:paraId="52CE57D1" w14:textId="77777777" w:rsidR="00CA196F" w:rsidRPr="00A82EE4" w:rsidRDefault="00CA196F" w:rsidP="00CA19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5CB9" w:rsidRPr="00D87537" w14:paraId="666DC740" w14:textId="77777777" w:rsidTr="00AD3B4A">
        <w:tc>
          <w:tcPr>
            <w:tcW w:w="3959" w:type="dxa"/>
          </w:tcPr>
          <w:p w14:paraId="4BAA00D1" w14:textId="77777777" w:rsidR="00FC5CB9" w:rsidRDefault="00FC5CB9" w:rsidP="00FC5C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53EE1C67" w14:textId="767C5858" w:rsidR="00FC5CB9" w:rsidRPr="00F32380" w:rsidRDefault="00A67971" w:rsidP="00FC5CB9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="00FC5CB9">
              <w:rPr>
                <w:rFonts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70C48A62" w14:textId="77777777" w:rsidR="00FC5CB9" w:rsidRDefault="00FC5CB9" w:rsidP="00FC5CB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EFDD22E" w14:textId="70DAE316" w:rsidR="00FC5CB9" w:rsidRDefault="00A67971" w:rsidP="00FC5CB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="00FC5CB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0" w:type="dxa"/>
          </w:tcPr>
          <w:p w14:paraId="2A74FCDD" w14:textId="77777777" w:rsidR="00FC5CB9" w:rsidRDefault="00FC5CB9" w:rsidP="00FC5CB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65156F11" w14:textId="00C40B0A" w:rsidR="00FC5CB9" w:rsidRPr="00F32380" w:rsidRDefault="00A67971" w:rsidP="00FC5CB9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="00FC5CB9">
              <w:rPr>
                <w:rFonts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5" w:type="dxa"/>
          </w:tcPr>
          <w:p w14:paraId="0252D5A4" w14:textId="77777777" w:rsidR="00FC5CB9" w:rsidRDefault="00FC5CB9" w:rsidP="00FC5CB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3EDAAEB9" w14:textId="4A04F984" w:rsidR="00FC5CB9" w:rsidRDefault="00A67971" w:rsidP="00FC5CB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="00FC5CB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C5CB9" w:rsidRPr="00D87537" w14:paraId="5469080F" w14:textId="77777777" w:rsidTr="00AD3B4A">
        <w:tc>
          <w:tcPr>
            <w:tcW w:w="3959" w:type="dxa"/>
          </w:tcPr>
          <w:p w14:paraId="1C81BD24" w14:textId="77777777" w:rsidR="00FC5CB9" w:rsidRPr="00FC5BFF" w:rsidRDefault="00FC5CB9" w:rsidP="00FC5C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841CE38" w14:textId="662A69FA" w:rsidR="00FC5CB9" w:rsidRPr="00F32380" w:rsidRDefault="00FC5CB9" w:rsidP="00FC5CB9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</w:t>
            </w:r>
            <w:r w:rsidR="00E67AC8">
              <w:rPr>
                <w:rFonts w:hint="cs"/>
                <w:sz w:val="30"/>
                <w:szCs w:val="30"/>
                <w:cs/>
                <w:lang w:val="en-US"/>
              </w:rPr>
              <w:t>563</w:t>
            </w:r>
          </w:p>
        </w:tc>
        <w:tc>
          <w:tcPr>
            <w:tcW w:w="236" w:type="dxa"/>
          </w:tcPr>
          <w:p w14:paraId="4F910067" w14:textId="77777777" w:rsidR="00FC5CB9" w:rsidRDefault="00FC5CB9" w:rsidP="00FC5CB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8C942E4" w14:textId="56B3714D" w:rsidR="00FC5CB9" w:rsidRDefault="00FC5CB9" w:rsidP="00FC5CB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E67AC8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0" w:type="dxa"/>
          </w:tcPr>
          <w:p w14:paraId="2C17E5A5" w14:textId="77777777" w:rsidR="00FC5CB9" w:rsidRDefault="00FC5CB9" w:rsidP="00FC5CB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2BD1A2FD" w14:textId="6EF662A1" w:rsidR="00FC5CB9" w:rsidRPr="00F32380" w:rsidRDefault="00FC5CB9" w:rsidP="00FC5CB9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</w:t>
            </w:r>
            <w:r w:rsidR="00E67AC8">
              <w:rPr>
                <w:rFonts w:hint="cs"/>
                <w:sz w:val="30"/>
                <w:szCs w:val="30"/>
                <w:cs/>
                <w:lang w:val="en-US"/>
              </w:rPr>
              <w:t>563</w:t>
            </w:r>
          </w:p>
        </w:tc>
        <w:tc>
          <w:tcPr>
            <w:tcW w:w="245" w:type="dxa"/>
          </w:tcPr>
          <w:p w14:paraId="246698A8" w14:textId="77777777" w:rsidR="00FC5CB9" w:rsidRDefault="00FC5CB9" w:rsidP="00FC5CB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EFB2938" w14:textId="1979A05E" w:rsidR="00FC5CB9" w:rsidRDefault="00FC5CB9" w:rsidP="00FC5CB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E67AC8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FC5CB9" w:rsidRPr="00D87537" w14:paraId="298B3A1E" w14:textId="77777777" w:rsidTr="00AD3B4A">
        <w:tc>
          <w:tcPr>
            <w:tcW w:w="3959" w:type="dxa"/>
          </w:tcPr>
          <w:p w14:paraId="5C670290" w14:textId="77777777" w:rsidR="00FC5CB9" w:rsidRPr="00970BCB" w:rsidRDefault="00FC5CB9" w:rsidP="00FC5C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1" w:type="dxa"/>
            <w:gridSpan w:val="7"/>
          </w:tcPr>
          <w:p w14:paraId="76DA235A" w14:textId="77777777" w:rsidR="00FC5CB9" w:rsidRPr="00D87537" w:rsidRDefault="00FC5CB9" w:rsidP="00FC5C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B4082" w:rsidRPr="00970BCB" w14:paraId="4C465309" w14:textId="77777777" w:rsidTr="001F3A56">
        <w:tc>
          <w:tcPr>
            <w:tcW w:w="3959" w:type="dxa"/>
          </w:tcPr>
          <w:p w14:paraId="5D4165A4" w14:textId="77777777" w:rsidR="001B4082" w:rsidRPr="00A27D1E" w:rsidRDefault="001B4082" w:rsidP="001B408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30E52F21" w14:textId="2F118315" w:rsidR="001B4082" w:rsidRPr="0033434F" w:rsidRDefault="001B4082" w:rsidP="001B408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1640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1640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34DC3B4" w14:textId="77777777" w:rsidR="001B4082" w:rsidRDefault="001B4082" w:rsidP="001B408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959AB81" w14:textId="6D56A140" w:rsidR="001B4082" w:rsidRPr="0033434F" w:rsidRDefault="001B4082" w:rsidP="001B408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81640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60" w:type="dxa"/>
            <w:shd w:val="clear" w:color="auto" w:fill="auto"/>
          </w:tcPr>
          <w:p w14:paraId="401548E8" w14:textId="77777777" w:rsidR="001B4082" w:rsidRPr="00BE704B" w:rsidRDefault="001B4082" w:rsidP="001B40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0B9ACC58" w14:textId="02DB5DE6" w:rsidR="001B4082" w:rsidRPr="0033434F" w:rsidRDefault="001B4082" w:rsidP="001B408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1640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1640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5" w:type="dxa"/>
          </w:tcPr>
          <w:p w14:paraId="4C9DFA33" w14:textId="77777777" w:rsidR="001B4082" w:rsidRPr="00BE704B" w:rsidRDefault="001B4082" w:rsidP="001B40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63945323" w14:textId="0FD98FB2" w:rsidR="001B4082" w:rsidRPr="0033434F" w:rsidRDefault="001B4082" w:rsidP="001B408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81640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1B4082" w:rsidRPr="00080F53" w14:paraId="1795F907" w14:textId="77777777" w:rsidTr="001F3A56">
        <w:tc>
          <w:tcPr>
            <w:tcW w:w="3959" w:type="dxa"/>
          </w:tcPr>
          <w:p w14:paraId="40EC5AA2" w14:textId="77777777" w:rsidR="001B4082" w:rsidRPr="00A27D1E" w:rsidRDefault="001B4082" w:rsidP="001B408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65DD4F0" w14:textId="77777777" w:rsidR="001B4082" w:rsidRDefault="001B4082" w:rsidP="001B408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BEDE18" w14:textId="77777777" w:rsidR="001B4082" w:rsidRDefault="001B4082" w:rsidP="001B408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D5B0F90" w14:textId="77777777" w:rsidR="001B4082" w:rsidRDefault="001B4082" w:rsidP="001B408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59710724" w14:textId="77777777" w:rsidR="001B4082" w:rsidRPr="00BE704B" w:rsidRDefault="001B4082" w:rsidP="001B40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602BC56B" w14:textId="77777777" w:rsidR="001B4082" w:rsidRDefault="001B4082" w:rsidP="001B408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0A4195CE" w14:textId="77777777" w:rsidR="001B4082" w:rsidRPr="00BE704B" w:rsidRDefault="001B4082" w:rsidP="001B40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111CC3F3" w14:textId="77777777" w:rsidR="001B4082" w:rsidRDefault="001B4082" w:rsidP="001B408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4082" w:rsidRPr="00080F53" w14:paraId="5EADC1F5" w14:textId="77777777" w:rsidTr="001F3A56">
        <w:tc>
          <w:tcPr>
            <w:tcW w:w="3959" w:type="dxa"/>
          </w:tcPr>
          <w:p w14:paraId="5CAC5E38" w14:textId="7832C9DF" w:rsidR="001B4082" w:rsidRPr="00A27D1E" w:rsidRDefault="001B4082" w:rsidP="001B408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ออลซีซั่นส์ จำกัด</w:t>
            </w:r>
          </w:p>
        </w:tc>
        <w:tc>
          <w:tcPr>
            <w:tcW w:w="1170" w:type="dxa"/>
            <w:shd w:val="clear" w:color="auto" w:fill="auto"/>
          </w:tcPr>
          <w:p w14:paraId="5BA77125" w14:textId="052616B8" w:rsidR="001B4082" w:rsidRDefault="00E67AC8" w:rsidP="001B408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1AC7A5F" w14:textId="77777777" w:rsidR="001B4082" w:rsidRDefault="001B4082" w:rsidP="001B408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0DF77DD" w14:textId="1CF2B6F4" w:rsidR="001B4082" w:rsidRDefault="001B4082" w:rsidP="001B4082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8061B98" w14:textId="77777777" w:rsidR="001B4082" w:rsidRPr="00BE704B" w:rsidRDefault="001B4082" w:rsidP="001B40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4D5D8CE8" w14:textId="04B16192" w:rsidR="001B4082" w:rsidRDefault="00E67AC8" w:rsidP="001B408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5" w:type="dxa"/>
          </w:tcPr>
          <w:p w14:paraId="18F36F55" w14:textId="77777777" w:rsidR="001B4082" w:rsidRPr="00BE704B" w:rsidRDefault="001B4082" w:rsidP="001B40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4E02DB8E" w14:textId="41F98867" w:rsidR="001B4082" w:rsidRDefault="001B4082" w:rsidP="001B4082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B4082" w:rsidRPr="00080F53" w14:paraId="0AD5909A" w14:textId="77777777" w:rsidTr="001F3A56">
        <w:tc>
          <w:tcPr>
            <w:tcW w:w="3959" w:type="dxa"/>
          </w:tcPr>
          <w:p w14:paraId="6F7F3A69" w14:textId="77777777" w:rsidR="001B4082" w:rsidRPr="00A27D1E" w:rsidRDefault="001B4082" w:rsidP="001B408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7EF0C92C" w14:textId="1BB2C4D1" w:rsidR="001B4082" w:rsidRDefault="00E67AC8" w:rsidP="001B408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676</w:t>
            </w:r>
          </w:p>
        </w:tc>
        <w:tc>
          <w:tcPr>
            <w:tcW w:w="236" w:type="dxa"/>
            <w:shd w:val="clear" w:color="auto" w:fill="auto"/>
          </w:tcPr>
          <w:p w14:paraId="7662A713" w14:textId="77777777" w:rsidR="001B4082" w:rsidRDefault="001B4082" w:rsidP="001B408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1B07B1D" w14:textId="3CEEE7B4" w:rsidR="001B4082" w:rsidRDefault="00E67AC8" w:rsidP="001B408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1B408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0" w:type="dxa"/>
            <w:shd w:val="clear" w:color="auto" w:fill="auto"/>
          </w:tcPr>
          <w:p w14:paraId="2A6FE113" w14:textId="77777777" w:rsidR="001B4082" w:rsidRPr="00BE704B" w:rsidRDefault="001B4082" w:rsidP="001B40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211A7211" w14:textId="7BB0D604" w:rsidR="001B4082" w:rsidRDefault="00E67AC8" w:rsidP="001B408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676</w:t>
            </w:r>
          </w:p>
        </w:tc>
        <w:tc>
          <w:tcPr>
            <w:tcW w:w="245" w:type="dxa"/>
          </w:tcPr>
          <w:p w14:paraId="0E96B9B1" w14:textId="77777777" w:rsidR="001B4082" w:rsidRPr="00BE704B" w:rsidRDefault="001B4082" w:rsidP="001B40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475E61AA" w14:textId="71B31DFA" w:rsidR="001B4082" w:rsidRDefault="00E67AC8" w:rsidP="001B408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1B408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1B4082" w:rsidRPr="00080F53" w14:paraId="0093C776" w14:textId="77777777" w:rsidTr="001F3A56">
        <w:tc>
          <w:tcPr>
            <w:tcW w:w="3959" w:type="dxa"/>
          </w:tcPr>
          <w:p w14:paraId="3E190F41" w14:textId="77777777" w:rsidR="001B4082" w:rsidRPr="00C12557" w:rsidRDefault="001B4082" w:rsidP="001B408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6006">
              <w:rPr>
                <w:rFonts w:ascii="Angsana New" w:hAnsi="Angsana New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  <w:shd w:val="clear" w:color="auto" w:fill="auto"/>
          </w:tcPr>
          <w:p w14:paraId="626B0A00" w14:textId="45E284F9" w:rsidR="001B4082" w:rsidRDefault="001B4082" w:rsidP="001B408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F6B9697" w14:textId="77777777" w:rsidR="001B4082" w:rsidRDefault="001B4082" w:rsidP="001B4082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D7CEA9C" w14:textId="159F6368" w:rsidR="001B4082" w:rsidRDefault="001B4082" w:rsidP="001B408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0" w:type="dxa"/>
            <w:shd w:val="clear" w:color="auto" w:fill="auto"/>
          </w:tcPr>
          <w:p w14:paraId="5C412EA6" w14:textId="77777777" w:rsidR="001B4082" w:rsidRPr="00BE704B" w:rsidRDefault="001B4082" w:rsidP="001B40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4BA77730" w14:textId="0522F80D" w:rsidR="001B4082" w:rsidRDefault="001B4082" w:rsidP="001B408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5" w:type="dxa"/>
          </w:tcPr>
          <w:p w14:paraId="729440F4" w14:textId="77777777" w:rsidR="001B4082" w:rsidRPr="00BE704B" w:rsidRDefault="001B4082" w:rsidP="001B40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3C8CCCA6" w14:textId="1A5697E8" w:rsidR="001B4082" w:rsidRDefault="001B4082" w:rsidP="001B408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1B4082" w:rsidRPr="00080F53" w14:paraId="2D4F6A1A" w14:textId="77777777" w:rsidTr="001F3A56">
        <w:tc>
          <w:tcPr>
            <w:tcW w:w="3959" w:type="dxa"/>
          </w:tcPr>
          <w:p w14:paraId="4057B476" w14:textId="77777777" w:rsidR="001B4082" w:rsidRPr="00C12557" w:rsidRDefault="001B4082" w:rsidP="001B408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6006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 w:rsidRPr="00666006">
              <w:rPr>
                <w:rFonts w:ascii="Angsana New" w:hAnsi="Angsana New" w:hint="cs"/>
                <w:sz w:val="30"/>
                <w:szCs w:val="30"/>
                <w:cs/>
              </w:rPr>
              <w:t>ไบโอ ฟาร์มาซูติคอลล์</w:t>
            </w:r>
            <w:r w:rsidRPr="0066600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B2EE5A" w14:textId="2A519E09" w:rsidR="001B4082" w:rsidRDefault="001B4082" w:rsidP="001B408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0E6EF60C" w14:textId="77777777" w:rsidR="001B4082" w:rsidRDefault="001B4082" w:rsidP="001B4082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51E1EDDE" w14:textId="14DE7CE7" w:rsidR="001B4082" w:rsidRDefault="00E67AC8" w:rsidP="001B408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1640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0" w:type="dxa"/>
            <w:shd w:val="clear" w:color="auto" w:fill="auto"/>
          </w:tcPr>
          <w:p w14:paraId="636F50BD" w14:textId="77777777" w:rsidR="001B4082" w:rsidRPr="00BE704B" w:rsidRDefault="001B4082" w:rsidP="001B40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40793C80" w14:textId="68809481" w:rsidR="001B4082" w:rsidRDefault="001B4082" w:rsidP="001B408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45" w:type="dxa"/>
          </w:tcPr>
          <w:p w14:paraId="0612CC2D" w14:textId="77777777" w:rsidR="001B4082" w:rsidRPr="00BE704B" w:rsidRDefault="001B4082" w:rsidP="001B40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1A2F8D60" w14:textId="2D988ECF" w:rsidR="001B4082" w:rsidRDefault="00E67AC8" w:rsidP="001B408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1640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1B4082" w:rsidRPr="00080F53" w14:paraId="5CD7A957" w14:textId="77777777" w:rsidTr="001F3A56">
        <w:tc>
          <w:tcPr>
            <w:tcW w:w="3959" w:type="dxa"/>
          </w:tcPr>
          <w:p w14:paraId="5AA63332" w14:textId="77777777" w:rsidR="001B4082" w:rsidRPr="00A27D1E" w:rsidRDefault="001B4082" w:rsidP="001B4082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06F781" w14:textId="58C7BF91" w:rsidR="001B4082" w:rsidRPr="00911ADB" w:rsidRDefault="001B4082" w:rsidP="001B408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164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,10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751F0BE" w14:textId="77777777" w:rsidR="001B4082" w:rsidRPr="00911ADB" w:rsidRDefault="001B4082" w:rsidP="001B408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DA3E8" w14:textId="403E4496" w:rsidR="001B4082" w:rsidRPr="00911ADB" w:rsidRDefault="001B4082" w:rsidP="001B408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60" w:type="dxa"/>
            <w:shd w:val="clear" w:color="auto" w:fill="auto"/>
          </w:tcPr>
          <w:p w14:paraId="4DD5D0EC" w14:textId="77777777" w:rsidR="001B4082" w:rsidRPr="00911ADB" w:rsidRDefault="001B4082" w:rsidP="001B40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BCDF2E" w14:textId="49DEADD4" w:rsidR="001B4082" w:rsidRPr="00911ADB" w:rsidRDefault="001B4082" w:rsidP="001B408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164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,10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45" w:type="dxa"/>
          </w:tcPr>
          <w:p w14:paraId="4ECA9B56" w14:textId="77777777" w:rsidR="001B4082" w:rsidRPr="00BE704B" w:rsidRDefault="001B4082" w:rsidP="001B40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DB611DA" w14:textId="5A985563" w:rsidR="001B4082" w:rsidRPr="00911ADB" w:rsidRDefault="001B4082" w:rsidP="001B408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tbl>
      <w:tblPr>
        <w:tblStyle w:val="TableGrid"/>
        <w:tblW w:w="91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270"/>
        <w:gridCol w:w="900"/>
        <w:gridCol w:w="270"/>
        <w:gridCol w:w="900"/>
        <w:gridCol w:w="270"/>
        <w:gridCol w:w="810"/>
        <w:gridCol w:w="270"/>
        <w:gridCol w:w="810"/>
        <w:gridCol w:w="270"/>
        <w:gridCol w:w="792"/>
      </w:tblGrid>
      <w:tr w:rsidR="00B873E0" w:rsidRPr="00E65926" w14:paraId="22A61E42" w14:textId="77777777" w:rsidTr="00470408">
        <w:trPr>
          <w:tblHeader/>
        </w:trPr>
        <w:tc>
          <w:tcPr>
            <w:tcW w:w="2700" w:type="dxa"/>
            <w:vAlign w:val="bottom"/>
          </w:tcPr>
          <w:p w14:paraId="5EA2E52D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A3EDCAB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6592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48A4667C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122" w:type="dxa"/>
            <w:gridSpan w:val="7"/>
            <w:shd w:val="clear" w:color="auto" w:fill="auto"/>
            <w:vAlign w:val="bottom"/>
          </w:tcPr>
          <w:p w14:paraId="65FC7F22" w14:textId="44719838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6592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70408" w:rsidRPr="00E65926" w14:paraId="7BA990A4" w14:textId="77777777" w:rsidTr="00470408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59E39AD3" w14:textId="05A8CCEF" w:rsidR="00B873E0" w:rsidRPr="00E65926" w:rsidRDefault="00B873E0" w:rsidP="00EF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highlight w:val="cyan"/>
                <w:cs/>
              </w:rPr>
            </w:pPr>
            <w:r w:rsidRPr="00E6592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เงินกู้ยืมระยะสั้น</w:t>
            </w:r>
            <w:r w:rsidR="00B32FF3" w:rsidRPr="00E6592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จาก</w:t>
            </w:r>
          </w:p>
        </w:tc>
        <w:tc>
          <w:tcPr>
            <w:tcW w:w="900" w:type="dxa"/>
            <w:vAlign w:val="bottom"/>
          </w:tcPr>
          <w:p w14:paraId="0BB76A1F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6592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166ED618" w14:textId="1D07D965" w:rsidR="00B873E0" w:rsidRPr="00E65926" w:rsidRDefault="00E67AC8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B873E0" w:rsidRPr="00E65926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EE3E2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B873E0" w:rsidRPr="00E6592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5181E5A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9512F0B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6592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3A86BCB8" w14:textId="15800935" w:rsidR="00B873E0" w:rsidRPr="00E65926" w:rsidRDefault="00E67AC8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B873E0" w:rsidRPr="00E65926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="00B873E0" w:rsidRPr="00E65926">
              <w:rPr>
                <w:rFonts w:asciiTheme="majorBidi" w:hAnsiTheme="majorBidi" w:cstheme="majorBidi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5E02C545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B56CD85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6592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3C173EE8" w14:textId="2206F2C7" w:rsidR="00B873E0" w:rsidRPr="00E65926" w:rsidRDefault="00E67AC8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B873E0" w:rsidRPr="00E65926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="00B873E0" w:rsidRPr="00E6592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62D53115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7C8D490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5E8F5B4C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3CAE5B49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07F0CFD9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2" w:type="dxa"/>
            <w:vAlign w:val="bottom"/>
          </w:tcPr>
          <w:p w14:paraId="3C626085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6592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251D99FF" w14:textId="343B7368" w:rsidR="00B873E0" w:rsidRPr="00E65926" w:rsidRDefault="00E67AC8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B873E0" w:rsidRPr="00E65926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="00B873E0" w:rsidRPr="00E65926">
              <w:rPr>
                <w:rFonts w:asciiTheme="majorBidi" w:hAnsiTheme="majorBidi" w:cstheme="majorBidi"/>
                <w:sz w:val="27"/>
                <w:szCs w:val="27"/>
                <w:cs/>
              </w:rPr>
              <w:t>มีนาคม</w:t>
            </w:r>
          </w:p>
        </w:tc>
      </w:tr>
      <w:tr w:rsidR="00470408" w:rsidRPr="00E65926" w14:paraId="540504A2" w14:textId="77777777" w:rsidTr="00470408">
        <w:trPr>
          <w:tblHeader/>
        </w:trPr>
        <w:tc>
          <w:tcPr>
            <w:tcW w:w="2700" w:type="dxa"/>
            <w:vAlign w:val="bottom"/>
          </w:tcPr>
          <w:p w14:paraId="331EEEF2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E6592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44C18E0F" w14:textId="72E9712B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65926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Pr="00E65926">
              <w:rPr>
                <w:rFonts w:asciiTheme="majorBidi" w:hAnsiTheme="majorBidi" w:cstheme="majorBidi"/>
                <w:sz w:val="27"/>
                <w:szCs w:val="27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5073AE9D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0FE9CB9" w14:textId="327D3010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6592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E65926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="00E67AC8">
              <w:rPr>
                <w:rFonts w:asciiTheme="majorBidi" w:hAnsiTheme="majorBidi" w:cstheme="majorBidi"/>
                <w:sz w:val="27"/>
                <w:szCs w:val="27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42CF16F6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DB0A639" w14:textId="101E40E0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65926">
              <w:rPr>
                <w:rFonts w:asciiTheme="majorBidi" w:hAnsiTheme="majorBidi" w:cstheme="majorBidi"/>
                <w:sz w:val="27"/>
                <w:szCs w:val="27"/>
                <w:cs/>
              </w:rPr>
              <w:t>2</w:t>
            </w:r>
            <w:r w:rsidR="00E67AC8">
              <w:rPr>
                <w:rFonts w:asciiTheme="majorBidi" w:hAnsiTheme="majorBidi" w:cstheme="majorBidi"/>
                <w:sz w:val="27"/>
                <w:szCs w:val="27"/>
                <w:cs/>
              </w:rPr>
              <w:t>56</w:t>
            </w:r>
            <w:r w:rsidRPr="00E65926">
              <w:rPr>
                <w:rFonts w:asciiTheme="majorBidi" w:hAnsiTheme="majorBidi" w:cstheme="majorBidi"/>
                <w:sz w:val="27"/>
                <w:szCs w:val="27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1CE5A942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319B0692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65926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357CE5B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7A943F30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65926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2449153E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2" w:type="dxa"/>
            <w:vAlign w:val="bottom"/>
          </w:tcPr>
          <w:p w14:paraId="22C0A84B" w14:textId="17B3CE2F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65926">
              <w:rPr>
                <w:rFonts w:asciiTheme="majorBidi" w:hAnsiTheme="majorBidi" w:cstheme="majorBidi"/>
                <w:sz w:val="27"/>
                <w:szCs w:val="27"/>
                <w:cs/>
              </w:rPr>
              <w:t>2</w:t>
            </w:r>
            <w:r w:rsidR="00E67AC8">
              <w:rPr>
                <w:rFonts w:asciiTheme="majorBidi" w:hAnsiTheme="majorBidi" w:cstheme="majorBidi"/>
                <w:sz w:val="27"/>
                <w:szCs w:val="27"/>
                <w:cs/>
              </w:rPr>
              <w:t>563</w:t>
            </w:r>
          </w:p>
        </w:tc>
      </w:tr>
      <w:tr w:rsidR="00B873E0" w:rsidRPr="00E65926" w14:paraId="4ADFA266" w14:textId="77777777" w:rsidTr="00470408">
        <w:trPr>
          <w:tblHeader/>
        </w:trPr>
        <w:tc>
          <w:tcPr>
            <w:tcW w:w="2700" w:type="dxa"/>
            <w:vAlign w:val="bottom"/>
          </w:tcPr>
          <w:p w14:paraId="5F8FAE51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70" w:type="dxa"/>
            <w:gridSpan w:val="3"/>
          </w:tcPr>
          <w:p w14:paraId="261F2FBF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E6592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5776F75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22" w:type="dxa"/>
            <w:gridSpan w:val="7"/>
          </w:tcPr>
          <w:p w14:paraId="21FB9068" w14:textId="4959381B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E6592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</w:t>
            </w:r>
            <w:r w:rsidR="00673A0D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</w:t>
            </w:r>
            <w:r w:rsidRPr="00E6592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470408" w:rsidRPr="00E65926" w14:paraId="5F13F4C4" w14:textId="77777777" w:rsidTr="00470408">
        <w:tc>
          <w:tcPr>
            <w:tcW w:w="2700" w:type="dxa"/>
          </w:tcPr>
          <w:p w14:paraId="4AE62370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E6592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9EA649D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022CE93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425BBAD7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41B90FD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40960D4E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789498B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48D73C07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0426ACEB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5AC454B6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8F2C3CD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2" w:type="dxa"/>
          </w:tcPr>
          <w:p w14:paraId="544E68B6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70408" w:rsidRPr="00E65926" w14:paraId="05B23020" w14:textId="77777777" w:rsidTr="00470408">
        <w:tc>
          <w:tcPr>
            <w:tcW w:w="2700" w:type="dxa"/>
          </w:tcPr>
          <w:p w14:paraId="1BA1FD90" w14:textId="61B493A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6592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ทีพีไอ โพลีน </w:t>
            </w:r>
            <w:r w:rsidR="00EA5027" w:rsidRPr="00E65926">
              <w:rPr>
                <w:rFonts w:asciiTheme="majorBidi" w:hAnsiTheme="majorBidi" w:cstheme="majorBidi"/>
                <w:sz w:val="27"/>
                <w:szCs w:val="27"/>
                <w:cs/>
              </w:rPr>
              <w:t>เพาเวอร์</w:t>
            </w:r>
          </w:p>
        </w:tc>
        <w:tc>
          <w:tcPr>
            <w:tcW w:w="900" w:type="dxa"/>
          </w:tcPr>
          <w:p w14:paraId="3089488B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DB0BE10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20781CD1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AF64FD3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16611996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61F515B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1A80DCF0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CA8A499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4CBF7160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76D4A03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2" w:type="dxa"/>
          </w:tcPr>
          <w:p w14:paraId="66BD42A2" w14:textId="77777777" w:rsidR="00B873E0" w:rsidRPr="00E65926" w:rsidRDefault="00B873E0" w:rsidP="00EF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70408" w:rsidRPr="00E65926" w14:paraId="379B5E4D" w14:textId="77777777" w:rsidTr="00470408">
        <w:tc>
          <w:tcPr>
            <w:tcW w:w="2700" w:type="dxa"/>
          </w:tcPr>
          <w:p w14:paraId="0E24B4BB" w14:textId="1D9C5054" w:rsidR="00F141D3" w:rsidRPr="00E65926" w:rsidRDefault="00EA5027" w:rsidP="00F1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65926">
              <w:rPr>
                <w:rFonts w:asciiTheme="majorBidi" w:hAnsiTheme="majorBidi" w:cstheme="majorBidi"/>
                <w:sz w:val="27"/>
                <w:szCs w:val="27"/>
                <w:cs/>
              </w:rPr>
              <w:t>(อินเตอร์</w:t>
            </w:r>
            <w:r w:rsidR="00F141D3" w:rsidRPr="00E65926">
              <w:rPr>
                <w:rFonts w:asciiTheme="majorBidi" w:hAnsiTheme="majorBidi" w:cstheme="majorBidi"/>
                <w:sz w:val="27"/>
                <w:szCs w:val="27"/>
                <w:cs/>
              </w:rPr>
              <w:t>เนชั่นแนล) จำกัด</w:t>
            </w:r>
          </w:p>
        </w:tc>
        <w:tc>
          <w:tcPr>
            <w:tcW w:w="900" w:type="dxa"/>
          </w:tcPr>
          <w:p w14:paraId="313624AE" w14:textId="17DC47E6" w:rsidR="00F141D3" w:rsidRPr="00E65926" w:rsidRDefault="00F141D3" w:rsidP="00F1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6592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529EA47" w14:textId="77777777" w:rsidR="00F141D3" w:rsidRPr="00E65926" w:rsidRDefault="00F141D3" w:rsidP="00F1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340D48B6" w14:textId="4BA19AC6" w:rsidR="00F141D3" w:rsidRPr="00470408" w:rsidRDefault="006F32D5" w:rsidP="00F1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70408">
              <w:rPr>
                <w:rFonts w:asciiTheme="majorBidi" w:hAnsiTheme="majorBidi" w:cstheme="majorBidi"/>
                <w:sz w:val="27"/>
                <w:szCs w:val="27"/>
              </w:rPr>
              <w:t>MLR</w:t>
            </w:r>
            <w:r w:rsidR="00470408" w:rsidRPr="00470408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470408">
              <w:rPr>
                <w:rFonts w:asciiTheme="majorBidi" w:hAnsiTheme="majorBidi" w:cstheme="majorBidi"/>
                <w:sz w:val="27"/>
                <w:szCs w:val="27"/>
              </w:rPr>
              <w:t>1.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270" w:type="dxa"/>
          </w:tcPr>
          <w:p w14:paraId="7CAB3A51" w14:textId="77777777" w:rsidR="00F141D3" w:rsidRPr="00E65926" w:rsidRDefault="00F141D3" w:rsidP="00F1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FE92B36" w14:textId="5113E107" w:rsidR="00F141D3" w:rsidRPr="00E65926" w:rsidRDefault="00F141D3" w:rsidP="00F1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6592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F2BA523" w14:textId="77777777" w:rsidR="00F141D3" w:rsidRPr="00E65926" w:rsidRDefault="00F141D3" w:rsidP="00F1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86B067C" w14:textId="611C64A8" w:rsidR="00F141D3" w:rsidRPr="00E65926" w:rsidRDefault="006F32D5" w:rsidP="00F1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65926">
              <w:rPr>
                <w:rFonts w:asciiTheme="majorBidi" w:hAnsiTheme="majorBidi" w:cstheme="majorBidi"/>
                <w:sz w:val="27"/>
                <w:szCs w:val="27"/>
              </w:rPr>
              <w:t>10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E65926">
              <w:rPr>
                <w:rFonts w:asciiTheme="majorBidi" w:hAnsiTheme="majorBidi" w:cstheme="majorBidi"/>
                <w:sz w:val="27"/>
                <w:szCs w:val="27"/>
              </w:rPr>
              <w:t>,000</w:t>
            </w:r>
          </w:p>
        </w:tc>
        <w:tc>
          <w:tcPr>
            <w:tcW w:w="270" w:type="dxa"/>
          </w:tcPr>
          <w:p w14:paraId="0CE48390" w14:textId="77777777" w:rsidR="00F141D3" w:rsidRPr="00E65926" w:rsidRDefault="00F141D3" w:rsidP="00F1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597EDDA" w14:textId="72145FBC" w:rsidR="00F141D3" w:rsidRPr="00E65926" w:rsidRDefault="006F32D5" w:rsidP="00F1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65926">
              <w:rPr>
                <w:rFonts w:asciiTheme="majorBidi" w:hAnsiTheme="majorBidi" w:cstheme="majorBidi"/>
                <w:sz w:val="27"/>
                <w:szCs w:val="27"/>
              </w:rPr>
              <w:t>(10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E65926">
              <w:rPr>
                <w:rFonts w:asciiTheme="majorBidi" w:hAnsiTheme="majorBidi" w:cstheme="majorBidi"/>
                <w:sz w:val="27"/>
                <w:szCs w:val="27"/>
              </w:rPr>
              <w:t>,000)</w:t>
            </w:r>
          </w:p>
        </w:tc>
        <w:tc>
          <w:tcPr>
            <w:tcW w:w="270" w:type="dxa"/>
          </w:tcPr>
          <w:p w14:paraId="208C8310" w14:textId="77777777" w:rsidR="00F141D3" w:rsidRPr="00E65926" w:rsidRDefault="00F141D3" w:rsidP="00F1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98CBF80" w14:textId="3A4F4F71" w:rsidR="00F141D3" w:rsidRPr="00E65926" w:rsidRDefault="00F141D3" w:rsidP="00F1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6592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70408" w:rsidRPr="00E65926" w14:paraId="185B6774" w14:textId="77777777" w:rsidTr="00470408">
        <w:tc>
          <w:tcPr>
            <w:tcW w:w="2700" w:type="dxa"/>
          </w:tcPr>
          <w:p w14:paraId="23316EE3" w14:textId="252300F1" w:rsidR="00C44D17" w:rsidRPr="00E65926" w:rsidRDefault="00C44D17" w:rsidP="00C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E6592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900" w:type="dxa"/>
          </w:tcPr>
          <w:p w14:paraId="3A77C0E6" w14:textId="77777777" w:rsidR="00C44D17" w:rsidRPr="00E65926" w:rsidRDefault="00C44D17" w:rsidP="00C44D1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F300781" w14:textId="77777777" w:rsidR="00C44D17" w:rsidRPr="00E65926" w:rsidRDefault="00C44D17" w:rsidP="00C44D17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109CB270" w14:textId="77777777" w:rsidR="00C44D17" w:rsidRPr="00E65926" w:rsidRDefault="00C44D17" w:rsidP="00C44D1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6762C9B" w14:textId="77777777" w:rsidR="00C44D17" w:rsidRPr="00E65926" w:rsidRDefault="00C44D17" w:rsidP="00C44D17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E9A1FCE" w14:textId="38C44D8D" w:rsidR="00C44D17" w:rsidRPr="00E65926" w:rsidRDefault="00C44D17" w:rsidP="00C44D1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E6592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59C31872" w14:textId="77777777" w:rsidR="00C44D17" w:rsidRPr="00E65926" w:rsidRDefault="00C44D17" w:rsidP="00C44D1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C8DBBDC" w14:textId="12B5F390" w:rsidR="00C44D17" w:rsidRPr="00E65926" w:rsidRDefault="00C44D17" w:rsidP="00C44D17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6592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</w:t>
            </w:r>
            <w:r w:rsidR="00E67AC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Pr="00E6592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,000</w:t>
            </w:r>
          </w:p>
        </w:tc>
        <w:tc>
          <w:tcPr>
            <w:tcW w:w="270" w:type="dxa"/>
          </w:tcPr>
          <w:p w14:paraId="546CB6B8" w14:textId="77777777" w:rsidR="00C44D17" w:rsidRPr="00E65926" w:rsidRDefault="00C44D17" w:rsidP="00C44D1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9AA9BD7" w14:textId="6134B87D" w:rsidR="00C44D17" w:rsidRPr="00E65926" w:rsidRDefault="00C44D17" w:rsidP="00C44D1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6592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(10</w:t>
            </w:r>
            <w:r w:rsidR="00E67AC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Pr="00E6592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,000)</w:t>
            </w:r>
          </w:p>
        </w:tc>
        <w:tc>
          <w:tcPr>
            <w:tcW w:w="270" w:type="dxa"/>
          </w:tcPr>
          <w:p w14:paraId="51296FA1" w14:textId="77777777" w:rsidR="00C44D17" w:rsidRPr="00E65926" w:rsidRDefault="00C44D17" w:rsidP="00C44D1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3DAC5C3D" w14:textId="0A96F9C9" w:rsidR="00C44D17" w:rsidRPr="00E65926" w:rsidRDefault="00C44D17" w:rsidP="00C44D1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6592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470408" w:rsidRPr="00E65926" w14:paraId="650BF27E" w14:textId="77777777" w:rsidTr="00470408">
        <w:tc>
          <w:tcPr>
            <w:tcW w:w="2700" w:type="dxa"/>
          </w:tcPr>
          <w:p w14:paraId="1CB83008" w14:textId="44089CDE" w:rsidR="00C44D17" w:rsidRPr="00E65926" w:rsidRDefault="00C44D17" w:rsidP="00C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65926">
              <w:rPr>
                <w:rFonts w:asciiTheme="majorBidi" w:hAnsiTheme="majorBidi" w:cstheme="majorBidi"/>
                <w:i/>
                <w:iCs/>
                <w:spacing w:val="-6"/>
                <w:sz w:val="27"/>
                <w:szCs w:val="27"/>
                <w:cs/>
              </w:rPr>
              <w:t>หัก</w:t>
            </w:r>
            <w:r w:rsidRPr="00E65926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 ค่าเผื่อผลขาดทุนจาก</w:t>
            </w:r>
            <w:r w:rsidR="00E65926" w:rsidRPr="00E65926">
              <w:rPr>
                <w:rFonts w:asciiTheme="majorBidi" w:hAnsiTheme="majorBidi" w:cstheme="majorBidi"/>
                <w:sz w:val="27"/>
                <w:szCs w:val="27"/>
                <w:cs/>
              </w:rPr>
              <w:t>การด้อยค่า</w:t>
            </w:r>
          </w:p>
        </w:tc>
        <w:tc>
          <w:tcPr>
            <w:tcW w:w="900" w:type="dxa"/>
          </w:tcPr>
          <w:p w14:paraId="61175807" w14:textId="77777777" w:rsidR="00C44D17" w:rsidRPr="00E65926" w:rsidRDefault="00C44D17" w:rsidP="00C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5798FC6D" w14:textId="77777777" w:rsidR="00C44D17" w:rsidRPr="00E65926" w:rsidRDefault="00C44D17" w:rsidP="00C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2318D36A" w14:textId="77777777" w:rsidR="00C44D17" w:rsidRPr="00E65926" w:rsidRDefault="00C44D17" w:rsidP="00C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A735FFB" w14:textId="77777777" w:rsidR="00C44D17" w:rsidRPr="00E65926" w:rsidRDefault="00C44D17" w:rsidP="00C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0735C4D4" w14:textId="77777777" w:rsidR="00C44D17" w:rsidRPr="00E65926" w:rsidRDefault="00C44D17" w:rsidP="00C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4CCA5AD" w14:textId="77777777" w:rsidR="00C44D17" w:rsidRPr="00E65926" w:rsidRDefault="00C44D17" w:rsidP="00C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29FC9B37" w14:textId="77777777" w:rsidR="00C44D17" w:rsidRPr="00E65926" w:rsidRDefault="00C44D17" w:rsidP="00C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5ADB5DC0" w14:textId="77777777" w:rsidR="00C44D17" w:rsidRPr="00E65926" w:rsidRDefault="00C44D17" w:rsidP="00C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2CA8879C" w14:textId="77777777" w:rsidR="00C44D17" w:rsidRPr="00E65926" w:rsidRDefault="00C44D17" w:rsidP="00C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586744FC" w14:textId="77777777" w:rsidR="00C44D17" w:rsidRPr="00E65926" w:rsidRDefault="00C44D17" w:rsidP="00C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2" w:type="dxa"/>
          </w:tcPr>
          <w:p w14:paraId="0CCE652C" w14:textId="77777777" w:rsidR="00C44D17" w:rsidRPr="00E65926" w:rsidRDefault="00C44D17" w:rsidP="00C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470408" w:rsidRPr="00E65926" w14:paraId="38E379C7" w14:textId="77777777" w:rsidTr="00470408">
        <w:tc>
          <w:tcPr>
            <w:tcW w:w="2700" w:type="dxa"/>
          </w:tcPr>
          <w:p w14:paraId="0795F960" w14:textId="6C96B8F6" w:rsidR="00E65926" w:rsidRPr="00F34A39" w:rsidRDefault="00E65926" w:rsidP="00C44D17">
            <w:pPr>
              <w:spacing w:line="240" w:lineRule="auto"/>
              <w:ind w:firstLine="160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F34A3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</w:t>
            </w:r>
            <w:r w:rsidRPr="00F34A39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2</w:t>
            </w:r>
            <w:r w:rsidR="00E67AC8" w:rsidRPr="00F34A39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56</w:t>
            </w:r>
            <w:r w:rsidRPr="00F34A39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2: </w:t>
            </w:r>
            <w:r w:rsidRPr="00F34A3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ค่าเผื่อหนี้สงสัยจะสูญ)</w:t>
            </w:r>
          </w:p>
        </w:tc>
        <w:tc>
          <w:tcPr>
            <w:tcW w:w="900" w:type="dxa"/>
          </w:tcPr>
          <w:p w14:paraId="30098C40" w14:textId="77777777" w:rsidR="00E65926" w:rsidRPr="00E65926" w:rsidRDefault="00E65926" w:rsidP="00C44D1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9563988" w14:textId="77777777" w:rsidR="00E65926" w:rsidRPr="00E65926" w:rsidRDefault="00E65926" w:rsidP="00C44D1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7BE9FEC7" w14:textId="77777777" w:rsidR="00E65926" w:rsidRPr="00E65926" w:rsidRDefault="00E65926" w:rsidP="00C44D1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5AE0198B" w14:textId="77777777" w:rsidR="00E65926" w:rsidRPr="00E65926" w:rsidRDefault="00E65926" w:rsidP="00C44D1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6240D012" w14:textId="4E4287D2" w:rsidR="00E65926" w:rsidRPr="00E65926" w:rsidRDefault="00E65926" w:rsidP="00C44D1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6592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B7B35ED" w14:textId="77777777" w:rsidR="00E65926" w:rsidRPr="00E65926" w:rsidRDefault="00E65926" w:rsidP="00C44D1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70D0BACF" w14:textId="77777777" w:rsidR="00E65926" w:rsidRPr="00E65926" w:rsidRDefault="00E65926" w:rsidP="00C44D17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29B7ED4" w14:textId="77777777" w:rsidR="00E65926" w:rsidRPr="00E65926" w:rsidRDefault="00E65926" w:rsidP="00C44D1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725D4695" w14:textId="77777777" w:rsidR="00E65926" w:rsidRPr="00E65926" w:rsidRDefault="00E65926" w:rsidP="00C44D17">
            <w:pPr>
              <w:tabs>
                <w:tab w:val="decimal" w:pos="574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7F69AB79" w14:textId="77777777" w:rsidR="00E65926" w:rsidRPr="00E65926" w:rsidRDefault="00E65926" w:rsidP="00C44D1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2" w:type="dxa"/>
          </w:tcPr>
          <w:p w14:paraId="13E45026" w14:textId="69615B54" w:rsidR="00E65926" w:rsidRPr="00E65926" w:rsidRDefault="00E65926" w:rsidP="00C44D1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6592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70408" w:rsidRPr="00E65926" w14:paraId="2BEBE068" w14:textId="77777777" w:rsidTr="00470408">
        <w:tc>
          <w:tcPr>
            <w:tcW w:w="2700" w:type="dxa"/>
          </w:tcPr>
          <w:p w14:paraId="5E830AA7" w14:textId="77777777" w:rsidR="00C44D17" w:rsidRPr="00E65926" w:rsidRDefault="00C44D17" w:rsidP="00C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6592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00" w:type="dxa"/>
          </w:tcPr>
          <w:p w14:paraId="643C8DE5" w14:textId="77777777" w:rsidR="00C44D17" w:rsidRPr="00E65926" w:rsidRDefault="00C44D17" w:rsidP="00C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21C733F" w14:textId="77777777" w:rsidR="00C44D17" w:rsidRPr="00E65926" w:rsidRDefault="00C44D17" w:rsidP="00C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187DDE54" w14:textId="77777777" w:rsidR="00C44D17" w:rsidRPr="00E65926" w:rsidRDefault="00C44D17" w:rsidP="00C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FC6F6F7" w14:textId="77777777" w:rsidR="00C44D17" w:rsidRPr="00E65926" w:rsidRDefault="00C44D17" w:rsidP="00C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EFD1FEB" w14:textId="05B596CA" w:rsidR="00C44D17" w:rsidRPr="00E65926" w:rsidRDefault="00C44D17" w:rsidP="00C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6592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FBE716E" w14:textId="77777777" w:rsidR="00C44D17" w:rsidRPr="00E65926" w:rsidRDefault="00C44D17" w:rsidP="00C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58127AED" w14:textId="77777777" w:rsidR="00C44D17" w:rsidRPr="00E65926" w:rsidRDefault="00C44D17" w:rsidP="00C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5802BA80" w14:textId="77777777" w:rsidR="00C44D17" w:rsidRPr="00E65926" w:rsidRDefault="00C44D17" w:rsidP="00C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7BB9A99F" w14:textId="77777777" w:rsidR="00C44D17" w:rsidRPr="00E65926" w:rsidRDefault="00C44D17" w:rsidP="00C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1CAD32E6" w14:textId="77777777" w:rsidR="00C44D17" w:rsidRPr="00E65926" w:rsidRDefault="00C44D17" w:rsidP="00C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3B865807" w14:textId="22668193" w:rsidR="00C44D17" w:rsidRPr="00E65926" w:rsidRDefault="00C44D17" w:rsidP="00C4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6592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</w:tbl>
    <w:p w14:paraId="4161BA84" w14:textId="423A1C5F" w:rsidR="003778CC" w:rsidRDefault="003778CC" w:rsidP="00CC360F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170"/>
        <w:gridCol w:w="236"/>
        <w:gridCol w:w="1115"/>
        <w:gridCol w:w="260"/>
        <w:gridCol w:w="1090"/>
        <w:gridCol w:w="245"/>
        <w:gridCol w:w="1105"/>
      </w:tblGrid>
      <w:tr w:rsidR="00EA1363" w:rsidRPr="00D87537" w14:paraId="62D0A935" w14:textId="77777777" w:rsidTr="00AD3B4A">
        <w:tc>
          <w:tcPr>
            <w:tcW w:w="3959" w:type="dxa"/>
          </w:tcPr>
          <w:p w14:paraId="036EFFA1" w14:textId="77777777" w:rsidR="00EA1363" w:rsidRPr="00A7698F" w:rsidRDefault="00EA1363" w:rsidP="00EA1363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A7698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2521" w:type="dxa"/>
            <w:gridSpan w:val="3"/>
          </w:tcPr>
          <w:p w14:paraId="54516641" w14:textId="77777777" w:rsidR="00EA1363" w:rsidRDefault="00EA1363" w:rsidP="00EA13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51CCB03E" w14:textId="77777777" w:rsidR="00EA1363" w:rsidRDefault="00EA1363" w:rsidP="00EA13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40" w:type="dxa"/>
            <w:gridSpan w:val="3"/>
          </w:tcPr>
          <w:p w14:paraId="34921231" w14:textId="77777777" w:rsidR="00EA1363" w:rsidRPr="00A82EE4" w:rsidRDefault="00EA1363" w:rsidP="00EA13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5CB9" w:rsidRPr="00D87537" w14:paraId="325D96F5" w14:textId="77777777" w:rsidTr="00AD3B4A">
        <w:tc>
          <w:tcPr>
            <w:tcW w:w="3959" w:type="dxa"/>
          </w:tcPr>
          <w:p w14:paraId="79F83410" w14:textId="77777777" w:rsidR="00FC5CB9" w:rsidRDefault="00FC5CB9" w:rsidP="00FC5C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41F23389" w14:textId="61853A70" w:rsidR="00FC5CB9" w:rsidRPr="00F32380" w:rsidRDefault="00A67971" w:rsidP="00FC5CB9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FC5CB9">
              <w:rPr>
                <w:rFonts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14:paraId="03AFF400" w14:textId="77777777" w:rsidR="00FC5CB9" w:rsidRDefault="00FC5CB9" w:rsidP="00FC5CB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03066B0" w14:textId="11CA2946" w:rsidR="00FC5CB9" w:rsidRDefault="00A67971" w:rsidP="00FC5CB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FC5C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0" w:type="dxa"/>
          </w:tcPr>
          <w:p w14:paraId="2BE03ABE" w14:textId="77777777" w:rsidR="00FC5CB9" w:rsidRDefault="00FC5CB9" w:rsidP="00FC5CB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43A4577" w14:textId="3405C815" w:rsidR="00FC5CB9" w:rsidRPr="00F32380" w:rsidRDefault="00A67971" w:rsidP="00FC5CB9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FC5CB9">
              <w:rPr>
                <w:rFonts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45" w:type="dxa"/>
          </w:tcPr>
          <w:p w14:paraId="5A87DA25" w14:textId="77777777" w:rsidR="00FC5CB9" w:rsidRDefault="00FC5CB9" w:rsidP="00FC5CB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8C89735" w14:textId="22E0F074" w:rsidR="00FC5CB9" w:rsidRDefault="00A67971" w:rsidP="00FC5CB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FC5C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C5CB9" w:rsidRPr="00D87537" w14:paraId="2215161B" w14:textId="77777777" w:rsidTr="00AD3B4A">
        <w:tc>
          <w:tcPr>
            <w:tcW w:w="3959" w:type="dxa"/>
          </w:tcPr>
          <w:p w14:paraId="4B751284" w14:textId="77777777" w:rsidR="00FC5CB9" w:rsidRPr="00FC5BFF" w:rsidRDefault="00FC5CB9" w:rsidP="00FC5C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5541FCD" w14:textId="318D4730" w:rsidR="00FC5CB9" w:rsidRPr="00F32380" w:rsidRDefault="00FC5CB9" w:rsidP="00FC5CB9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</w:t>
            </w:r>
            <w:r w:rsidR="00E67AC8">
              <w:rPr>
                <w:rFonts w:hint="cs"/>
                <w:sz w:val="30"/>
                <w:szCs w:val="30"/>
                <w:cs/>
                <w:lang w:val="en-US"/>
              </w:rPr>
              <w:t>563</w:t>
            </w:r>
          </w:p>
        </w:tc>
        <w:tc>
          <w:tcPr>
            <w:tcW w:w="236" w:type="dxa"/>
          </w:tcPr>
          <w:p w14:paraId="6754F11C" w14:textId="77777777" w:rsidR="00FC5CB9" w:rsidRDefault="00FC5CB9" w:rsidP="00FC5CB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0B29FC1" w14:textId="153D22CD" w:rsidR="00FC5CB9" w:rsidRDefault="00FC5CB9" w:rsidP="00FC5CB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E67AC8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0" w:type="dxa"/>
          </w:tcPr>
          <w:p w14:paraId="1FA78E20" w14:textId="77777777" w:rsidR="00FC5CB9" w:rsidRDefault="00FC5CB9" w:rsidP="00FC5CB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7A042163" w14:textId="1AB338C7" w:rsidR="00FC5CB9" w:rsidRPr="00F32380" w:rsidRDefault="00FC5CB9" w:rsidP="00FC5CB9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</w:t>
            </w:r>
            <w:r w:rsidR="00E67AC8">
              <w:rPr>
                <w:rFonts w:hint="cs"/>
                <w:sz w:val="30"/>
                <w:szCs w:val="30"/>
                <w:cs/>
                <w:lang w:val="en-US"/>
              </w:rPr>
              <w:t>563</w:t>
            </w:r>
          </w:p>
        </w:tc>
        <w:tc>
          <w:tcPr>
            <w:tcW w:w="245" w:type="dxa"/>
          </w:tcPr>
          <w:p w14:paraId="0B81C2E9" w14:textId="77777777" w:rsidR="00FC5CB9" w:rsidRDefault="00FC5CB9" w:rsidP="00FC5CB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C1F2683" w14:textId="59BCD0FA" w:rsidR="00FC5CB9" w:rsidRDefault="00FC5CB9" w:rsidP="00FC5CB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E67AC8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FC5CB9" w:rsidRPr="00D87537" w14:paraId="7C6CFFDA" w14:textId="77777777" w:rsidTr="00AD3B4A">
        <w:tc>
          <w:tcPr>
            <w:tcW w:w="3959" w:type="dxa"/>
          </w:tcPr>
          <w:p w14:paraId="1DFDCB39" w14:textId="77777777" w:rsidR="00FC5CB9" w:rsidRPr="00970BCB" w:rsidRDefault="00FC5CB9" w:rsidP="00FC5C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1" w:type="dxa"/>
            <w:gridSpan w:val="7"/>
          </w:tcPr>
          <w:p w14:paraId="2C6A1323" w14:textId="77777777" w:rsidR="00FC5CB9" w:rsidRPr="00D87537" w:rsidRDefault="00FC5CB9" w:rsidP="00FC5C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C5CB9" w:rsidRPr="00970BCB" w14:paraId="0B50B911" w14:textId="77777777" w:rsidTr="001F3A56">
        <w:tc>
          <w:tcPr>
            <w:tcW w:w="3959" w:type="dxa"/>
          </w:tcPr>
          <w:p w14:paraId="7CA03BBD" w14:textId="77777777" w:rsidR="00FC5CB9" w:rsidRPr="00C12557" w:rsidRDefault="00FC5CB9" w:rsidP="00FC5C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2A20B115" w14:textId="00E87061" w:rsidR="00FC5CB9" w:rsidRPr="0033434F" w:rsidRDefault="00E67AC8" w:rsidP="00FC5CB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916045">
              <w:rPr>
                <w:rFonts w:ascii="Angsana New" w:hAnsi="Angsana New"/>
                <w:sz w:val="30"/>
                <w:szCs w:val="30"/>
                <w:lang w:val="en-US"/>
              </w:rPr>
              <w:t>,110</w:t>
            </w:r>
          </w:p>
        </w:tc>
        <w:tc>
          <w:tcPr>
            <w:tcW w:w="236" w:type="dxa"/>
            <w:shd w:val="clear" w:color="auto" w:fill="auto"/>
          </w:tcPr>
          <w:p w14:paraId="43362A00" w14:textId="77777777" w:rsidR="00FC5CB9" w:rsidRDefault="00FC5CB9" w:rsidP="00FC5CB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FF624C2" w14:textId="11074504" w:rsidR="00FC5CB9" w:rsidRPr="0033434F" w:rsidRDefault="00816401" w:rsidP="00FC5CB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C5C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C5C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14:paraId="70ECE963" w14:textId="77777777" w:rsidR="00FC5CB9" w:rsidRPr="00BE704B" w:rsidRDefault="00FC5CB9" w:rsidP="00FC5CB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4BC25CAC" w14:textId="1B4F0396" w:rsidR="00FC5CB9" w:rsidRPr="0033434F" w:rsidRDefault="00E67AC8" w:rsidP="00FC5CB9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916045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45" w:type="dxa"/>
          </w:tcPr>
          <w:p w14:paraId="7A6A06ED" w14:textId="77777777" w:rsidR="00FC5CB9" w:rsidRPr="00BE704B" w:rsidRDefault="00FC5CB9" w:rsidP="00FC5CB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5098A723" w14:textId="1F244E72" w:rsidR="00FC5CB9" w:rsidRPr="0033434F" w:rsidRDefault="00816401" w:rsidP="00FC5CB9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C5C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FC5C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FC5CB9" w:rsidRPr="00080F53" w14:paraId="3C104E74" w14:textId="77777777" w:rsidTr="001F3A56">
        <w:tc>
          <w:tcPr>
            <w:tcW w:w="3959" w:type="dxa"/>
          </w:tcPr>
          <w:p w14:paraId="32D8825D" w14:textId="77777777" w:rsidR="00FC5CB9" w:rsidRPr="00522E6A" w:rsidRDefault="00FC5CB9" w:rsidP="00FC5C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70E04AD" w14:textId="77777777" w:rsidR="00FC5CB9" w:rsidRDefault="00FC5CB9" w:rsidP="00FC5CB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FD620FD" w14:textId="77777777" w:rsidR="00FC5CB9" w:rsidRDefault="00FC5CB9" w:rsidP="00FC5CB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4BC4FF8" w14:textId="77777777" w:rsidR="00FC5CB9" w:rsidRDefault="00FC5CB9" w:rsidP="00FC5CB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754B091" w14:textId="77777777" w:rsidR="00FC5CB9" w:rsidRPr="00BE704B" w:rsidRDefault="00FC5CB9" w:rsidP="00FC5CB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57066B7D" w14:textId="77777777" w:rsidR="00FC5CB9" w:rsidRDefault="00FC5CB9" w:rsidP="00FC5CB9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C5678D2" w14:textId="77777777" w:rsidR="00FC5CB9" w:rsidRPr="00BE704B" w:rsidRDefault="00FC5CB9" w:rsidP="00FC5CB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0C65E509" w14:textId="77777777" w:rsidR="00FC5CB9" w:rsidRDefault="00FC5CB9" w:rsidP="00FC5CB9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6045" w:rsidRPr="00080F53" w14:paraId="5234BB0C" w14:textId="77777777" w:rsidTr="001F3A56">
        <w:tc>
          <w:tcPr>
            <w:tcW w:w="3959" w:type="dxa"/>
          </w:tcPr>
          <w:p w14:paraId="589E9D38" w14:textId="77777777" w:rsidR="00916045" w:rsidRPr="00C12557" w:rsidRDefault="00916045" w:rsidP="0091604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58024875" w14:textId="7A04321B" w:rsidR="00916045" w:rsidRDefault="00916045" w:rsidP="002325CE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A2858C" w14:textId="77777777" w:rsidR="00916045" w:rsidRDefault="00916045" w:rsidP="00916045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7EA2BEA" w14:textId="12B271DB" w:rsidR="00916045" w:rsidRDefault="00E67AC8" w:rsidP="0091604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433</w:t>
            </w:r>
          </w:p>
        </w:tc>
        <w:tc>
          <w:tcPr>
            <w:tcW w:w="260" w:type="dxa"/>
            <w:shd w:val="clear" w:color="auto" w:fill="auto"/>
          </w:tcPr>
          <w:p w14:paraId="6DA3AAF6" w14:textId="77777777" w:rsidR="00916045" w:rsidRPr="00BE704B" w:rsidRDefault="00916045" w:rsidP="009160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3AE2A26B" w14:textId="2C4F08B2" w:rsidR="00916045" w:rsidRDefault="00916045" w:rsidP="00D10084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237DB0E0" w14:textId="77777777" w:rsidR="00916045" w:rsidRPr="00BE704B" w:rsidRDefault="00916045" w:rsidP="009160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27F73839" w14:textId="7A722BAF" w:rsidR="00916045" w:rsidRDefault="00E67AC8" w:rsidP="00916045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433</w:t>
            </w:r>
          </w:p>
        </w:tc>
      </w:tr>
      <w:tr w:rsidR="00916045" w:rsidRPr="00080F53" w14:paraId="11EEBB09" w14:textId="77777777" w:rsidTr="001F3A56">
        <w:tc>
          <w:tcPr>
            <w:tcW w:w="3959" w:type="dxa"/>
          </w:tcPr>
          <w:p w14:paraId="67405243" w14:textId="5D9D0ACB" w:rsidR="00916045" w:rsidRPr="00C12557" w:rsidRDefault="00916045" w:rsidP="0091604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ออลซีซั่นส์ จำกัด</w:t>
            </w:r>
          </w:p>
        </w:tc>
        <w:tc>
          <w:tcPr>
            <w:tcW w:w="1170" w:type="dxa"/>
            <w:shd w:val="clear" w:color="auto" w:fill="auto"/>
          </w:tcPr>
          <w:p w14:paraId="29A0BCF1" w14:textId="031B0320" w:rsidR="00916045" w:rsidRDefault="00916045" w:rsidP="0091604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67D32E9" w14:textId="77777777" w:rsidR="00916045" w:rsidRDefault="00916045" w:rsidP="00916045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C16C173" w14:textId="6CB3E3E9" w:rsidR="00916045" w:rsidRDefault="00916045" w:rsidP="002325CE">
            <w:pPr>
              <w:spacing w:line="240" w:lineRule="atLeas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0084A71" w14:textId="77777777" w:rsidR="00916045" w:rsidRPr="00BE704B" w:rsidRDefault="00916045" w:rsidP="009160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091CBFF3" w14:textId="2A2A98AB" w:rsidR="00916045" w:rsidRDefault="00916045" w:rsidP="00916045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45" w:type="dxa"/>
          </w:tcPr>
          <w:p w14:paraId="2EFC7A29" w14:textId="77777777" w:rsidR="00916045" w:rsidRPr="00BE704B" w:rsidRDefault="00916045" w:rsidP="009160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26E7492B" w14:textId="4C3B5D80" w:rsidR="00916045" w:rsidRDefault="00916045" w:rsidP="00D10084">
            <w:pPr>
              <w:spacing w:line="240" w:lineRule="atLeast"/>
              <w:ind w:left="-1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16045" w:rsidRPr="00080F53" w14:paraId="03A98B88" w14:textId="77777777" w:rsidTr="001F3A56">
        <w:tc>
          <w:tcPr>
            <w:tcW w:w="3959" w:type="dxa"/>
          </w:tcPr>
          <w:p w14:paraId="4BF89B1E" w14:textId="77777777" w:rsidR="00916045" w:rsidRPr="00C12557" w:rsidRDefault="00916045" w:rsidP="0091604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  <w:shd w:val="clear" w:color="auto" w:fill="auto"/>
          </w:tcPr>
          <w:p w14:paraId="1B63ACFC" w14:textId="462495B2" w:rsidR="00916045" w:rsidRDefault="00916045" w:rsidP="002325CE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F00647" w14:textId="77777777" w:rsidR="00916045" w:rsidRDefault="00916045" w:rsidP="009160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82DBD9D" w14:textId="77777777" w:rsidR="00916045" w:rsidRDefault="00916045" w:rsidP="0091604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60" w:type="dxa"/>
            <w:shd w:val="clear" w:color="auto" w:fill="auto"/>
          </w:tcPr>
          <w:p w14:paraId="3DD0187C" w14:textId="77777777" w:rsidR="00916045" w:rsidRPr="00BE704B" w:rsidRDefault="00916045" w:rsidP="009160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73482ED3" w14:textId="6FBCEEE6" w:rsidR="00916045" w:rsidRDefault="00916045" w:rsidP="00D10084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3339566E" w14:textId="77777777" w:rsidR="00916045" w:rsidRPr="00BE704B" w:rsidRDefault="00916045" w:rsidP="009160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39B58484" w14:textId="77777777" w:rsidR="00916045" w:rsidRDefault="00916045" w:rsidP="00916045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</w:tr>
      <w:tr w:rsidR="00916045" w:rsidRPr="00080F53" w14:paraId="7681E3DE" w14:textId="77777777" w:rsidTr="001F3A56">
        <w:tc>
          <w:tcPr>
            <w:tcW w:w="3959" w:type="dxa"/>
          </w:tcPr>
          <w:p w14:paraId="1A5A9023" w14:textId="77777777" w:rsidR="00916045" w:rsidRPr="00C12557" w:rsidRDefault="00916045" w:rsidP="0091604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1F585D3E" w14:textId="048FA064" w:rsidR="00916045" w:rsidRDefault="00916045" w:rsidP="002325CE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FDD4CA" w14:textId="77777777" w:rsidR="00916045" w:rsidRDefault="00916045" w:rsidP="009160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3D904DF" w14:textId="4BA80E75" w:rsidR="00916045" w:rsidRDefault="00E67AC8" w:rsidP="0091604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0" w:type="dxa"/>
            <w:shd w:val="clear" w:color="auto" w:fill="auto"/>
          </w:tcPr>
          <w:p w14:paraId="679CE7C1" w14:textId="77777777" w:rsidR="00916045" w:rsidRPr="00BE704B" w:rsidRDefault="00916045" w:rsidP="009160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0973C3FD" w14:textId="3E25D0AF" w:rsidR="00916045" w:rsidRDefault="00916045" w:rsidP="00D10084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39327177" w14:textId="77777777" w:rsidR="00916045" w:rsidRPr="00BE704B" w:rsidRDefault="00916045" w:rsidP="009160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5F37B0AE" w14:textId="64FB227D" w:rsidR="00916045" w:rsidRDefault="00E67AC8" w:rsidP="00916045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916045" w:rsidRPr="00080F53" w14:paraId="5A5C185D" w14:textId="77777777" w:rsidTr="001F3A56">
        <w:tc>
          <w:tcPr>
            <w:tcW w:w="3959" w:type="dxa"/>
          </w:tcPr>
          <w:p w14:paraId="700FA1A0" w14:textId="77777777" w:rsidR="00916045" w:rsidRDefault="00916045" w:rsidP="0091604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  <w:shd w:val="clear" w:color="auto" w:fill="auto"/>
          </w:tcPr>
          <w:p w14:paraId="22B85935" w14:textId="3F0AB0BE" w:rsidR="00916045" w:rsidRDefault="00E67AC8" w:rsidP="0091604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15431741" w14:textId="77777777" w:rsidR="00916045" w:rsidRDefault="00916045" w:rsidP="009160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9DFD9A7" w14:textId="77777777" w:rsidR="00916045" w:rsidRDefault="00916045" w:rsidP="0091604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0" w:type="dxa"/>
            <w:shd w:val="clear" w:color="auto" w:fill="auto"/>
          </w:tcPr>
          <w:p w14:paraId="2BADA89F" w14:textId="77777777" w:rsidR="00916045" w:rsidRPr="00BE704B" w:rsidRDefault="00916045" w:rsidP="009160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402AA425" w14:textId="635C275A" w:rsidR="00916045" w:rsidRDefault="00E67AC8" w:rsidP="00916045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45" w:type="dxa"/>
          </w:tcPr>
          <w:p w14:paraId="3EE7E4C0" w14:textId="77777777" w:rsidR="00916045" w:rsidRPr="00BE704B" w:rsidRDefault="00916045" w:rsidP="009160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613F7443" w14:textId="77777777" w:rsidR="00916045" w:rsidRDefault="00916045" w:rsidP="00916045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916045" w:rsidRPr="00080F53" w14:paraId="5B49031E" w14:textId="77777777" w:rsidTr="001F3A56">
        <w:tc>
          <w:tcPr>
            <w:tcW w:w="3959" w:type="dxa"/>
          </w:tcPr>
          <w:p w14:paraId="74C3E571" w14:textId="57388BC0" w:rsidR="00916045" w:rsidRPr="00C12557" w:rsidRDefault="00916045" w:rsidP="0091604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 จำกัด</w:t>
            </w:r>
          </w:p>
        </w:tc>
        <w:tc>
          <w:tcPr>
            <w:tcW w:w="1170" w:type="dxa"/>
            <w:shd w:val="clear" w:color="auto" w:fill="auto"/>
          </w:tcPr>
          <w:p w14:paraId="1A461551" w14:textId="0564EADD" w:rsidR="00916045" w:rsidRDefault="00916045" w:rsidP="0091604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DAC823F" w14:textId="77777777" w:rsidR="00916045" w:rsidRDefault="00916045" w:rsidP="009160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E0D58BF" w14:textId="60472128" w:rsidR="00916045" w:rsidRDefault="00916045" w:rsidP="002325CE">
            <w:pPr>
              <w:spacing w:line="240" w:lineRule="atLeas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1125128" w14:textId="77777777" w:rsidR="00916045" w:rsidRPr="00BE704B" w:rsidRDefault="00916045" w:rsidP="009160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46C04718" w14:textId="19995F9C" w:rsidR="00916045" w:rsidRDefault="00916045" w:rsidP="00916045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45" w:type="dxa"/>
          </w:tcPr>
          <w:p w14:paraId="59743C35" w14:textId="77777777" w:rsidR="00916045" w:rsidRPr="00BE704B" w:rsidRDefault="00916045" w:rsidP="009160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5B36AAF3" w14:textId="23CFD692" w:rsidR="00916045" w:rsidRDefault="00916045" w:rsidP="00D10084">
            <w:pPr>
              <w:spacing w:line="240" w:lineRule="atLeast"/>
              <w:ind w:left="-1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16045" w:rsidRPr="00080F53" w14:paraId="62B73445" w14:textId="77777777" w:rsidTr="001F3A56">
        <w:tc>
          <w:tcPr>
            <w:tcW w:w="3959" w:type="dxa"/>
            <w:vAlign w:val="bottom"/>
          </w:tcPr>
          <w:p w14:paraId="1A1F8273" w14:textId="77777777" w:rsidR="00916045" w:rsidRPr="00AD37E5" w:rsidRDefault="00916045" w:rsidP="0091604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C4760" w14:textId="57EF72A6" w:rsidR="00916045" w:rsidRPr="00911ADB" w:rsidRDefault="00E67AC8" w:rsidP="0091604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="00704845" w:rsidRPr="007048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8164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2EAB004C" w14:textId="77777777" w:rsidR="00916045" w:rsidRPr="00911ADB" w:rsidRDefault="00916045" w:rsidP="009160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735F4" w14:textId="7A26B18A" w:rsidR="00916045" w:rsidRPr="00911ADB" w:rsidRDefault="00816401" w:rsidP="0091604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9160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</w:t>
            </w:r>
          </w:p>
        </w:tc>
        <w:tc>
          <w:tcPr>
            <w:tcW w:w="260" w:type="dxa"/>
            <w:shd w:val="clear" w:color="auto" w:fill="auto"/>
          </w:tcPr>
          <w:p w14:paraId="6E1DC361" w14:textId="77777777" w:rsidR="00916045" w:rsidRPr="00911ADB" w:rsidRDefault="00916045" w:rsidP="009160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DD5641" w14:textId="71E05A06" w:rsidR="00916045" w:rsidRPr="00911ADB" w:rsidRDefault="00E67AC8" w:rsidP="00916045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="00704845" w:rsidRPr="007048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45" w:type="dxa"/>
          </w:tcPr>
          <w:p w14:paraId="7442B262" w14:textId="77777777" w:rsidR="00916045" w:rsidRPr="00BE704B" w:rsidRDefault="00916045" w:rsidP="009160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3DC25156" w14:textId="11F9296E" w:rsidR="00916045" w:rsidRPr="00911ADB" w:rsidRDefault="00816401" w:rsidP="00916045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9160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9160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295D27B7" w14:textId="2EDA0615" w:rsidR="007133B8" w:rsidRDefault="007133B8" w:rsidP="00D012EA">
      <w:pPr>
        <w:pStyle w:val="Bo-Blankline"/>
        <w:rPr>
          <w:cs/>
          <w:lang w:val="en-US"/>
        </w:rPr>
      </w:pPr>
    </w:p>
    <w:p w14:paraId="7D281377" w14:textId="719A42ED" w:rsidR="007133B8" w:rsidRDefault="007133B8">
      <w:pPr>
        <w:spacing w:line="240" w:lineRule="auto"/>
        <w:rPr>
          <w:lang w:val="en-US"/>
        </w:rPr>
      </w:pPr>
      <w:r>
        <w:rPr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170"/>
        <w:gridCol w:w="236"/>
        <w:gridCol w:w="1115"/>
        <w:gridCol w:w="260"/>
        <w:gridCol w:w="1090"/>
        <w:gridCol w:w="245"/>
        <w:gridCol w:w="1105"/>
      </w:tblGrid>
      <w:tr w:rsidR="007A1655" w:rsidRPr="00A82EE4" w14:paraId="355A7A0D" w14:textId="77777777" w:rsidTr="008023EB">
        <w:tc>
          <w:tcPr>
            <w:tcW w:w="3959" w:type="dxa"/>
          </w:tcPr>
          <w:p w14:paraId="7F28A42C" w14:textId="77777777" w:rsidR="007A1655" w:rsidRPr="00A7698F" w:rsidRDefault="007A1655" w:rsidP="008023EB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2521" w:type="dxa"/>
            <w:gridSpan w:val="3"/>
          </w:tcPr>
          <w:p w14:paraId="552F1F86" w14:textId="77777777" w:rsidR="007A1655" w:rsidRDefault="007A1655" w:rsidP="008023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0BD9351E" w14:textId="77777777" w:rsidR="007A1655" w:rsidRDefault="007A1655" w:rsidP="008023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40" w:type="dxa"/>
            <w:gridSpan w:val="3"/>
          </w:tcPr>
          <w:p w14:paraId="26D786C8" w14:textId="77777777" w:rsidR="007A1655" w:rsidRPr="00A82EE4" w:rsidRDefault="007A1655" w:rsidP="008023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1655" w14:paraId="128D89F6" w14:textId="77777777" w:rsidTr="008023EB">
        <w:tc>
          <w:tcPr>
            <w:tcW w:w="3959" w:type="dxa"/>
          </w:tcPr>
          <w:p w14:paraId="6B0924EE" w14:textId="77777777" w:rsidR="007A1655" w:rsidRPr="00776898" w:rsidRDefault="007A1655" w:rsidP="00AB7162">
            <w:pPr>
              <w:spacing w:line="240" w:lineRule="auto"/>
              <w:ind w:left="16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776898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ภายใน</w:t>
            </w:r>
            <w:r w:rsidRPr="00AB7162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หนึ่ง</w:t>
            </w:r>
            <w:r w:rsidRPr="00776898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14:paraId="58DAA0FE" w14:textId="706CAB06" w:rsidR="007A1655" w:rsidRPr="00F32380" w:rsidRDefault="00A67971" w:rsidP="008023EB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A1655">
              <w:rPr>
                <w:rFonts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14:paraId="565F04B7" w14:textId="77777777" w:rsidR="007A1655" w:rsidRDefault="007A1655" w:rsidP="008023E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644D585" w14:textId="12B53F99" w:rsidR="007A1655" w:rsidRDefault="00A67971" w:rsidP="008023E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A165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0" w:type="dxa"/>
          </w:tcPr>
          <w:p w14:paraId="69C01E83" w14:textId="77777777" w:rsidR="007A1655" w:rsidRDefault="007A1655" w:rsidP="008023E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0A5F8792" w14:textId="4205A1A1" w:rsidR="007A1655" w:rsidRPr="00F32380" w:rsidRDefault="00A67971" w:rsidP="008023EB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A1655">
              <w:rPr>
                <w:rFonts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45" w:type="dxa"/>
          </w:tcPr>
          <w:p w14:paraId="0DE0A8CF" w14:textId="77777777" w:rsidR="007A1655" w:rsidRDefault="007A1655" w:rsidP="008023E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EB8CC96" w14:textId="126DFD5F" w:rsidR="007A1655" w:rsidRDefault="00A67971" w:rsidP="008023E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A165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A1655" w14:paraId="3847B692" w14:textId="77777777" w:rsidTr="008023EB">
        <w:tc>
          <w:tcPr>
            <w:tcW w:w="3959" w:type="dxa"/>
          </w:tcPr>
          <w:p w14:paraId="5AF25265" w14:textId="77777777" w:rsidR="007A1655" w:rsidRPr="00FC5BFF" w:rsidRDefault="007A1655" w:rsidP="008023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D4FD718" w14:textId="77777777" w:rsidR="007A1655" w:rsidRPr="00F32380" w:rsidRDefault="007A1655" w:rsidP="008023EB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36" w:type="dxa"/>
          </w:tcPr>
          <w:p w14:paraId="1AFB6480" w14:textId="77777777" w:rsidR="007A1655" w:rsidRDefault="007A1655" w:rsidP="008023E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94B3F7E" w14:textId="77777777" w:rsidR="007A1655" w:rsidRDefault="007A1655" w:rsidP="008023E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60" w:type="dxa"/>
          </w:tcPr>
          <w:p w14:paraId="16CF9912" w14:textId="77777777" w:rsidR="007A1655" w:rsidRDefault="007A1655" w:rsidP="008023E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35300847" w14:textId="77777777" w:rsidR="007A1655" w:rsidRPr="00F32380" w:rsidRDefault="007A1655" w:rsidP="008023EB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45" w:type="dxa"/>
          </w:tcPr>
          <w:p w14:paraId="0EBA633D" w14:textId="77777777" w:rsidR="007A1655" w:rsidRDefault="007A1655" w:rsidP="008023E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F7DCDAA" w14:textId="77777777" w:rsidR="007A1655" w:rsidRDefault="007A1655" w:rsidP="008023E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7A1655" w:rsidRPr="00D87537" w14:paraId="0BE2A6FB" w14:textId="77777777" w:rsidTr="008023EB">
        <w:tc>
          <w:tcPr>
            <w:tcW w:w="3959" w:type="dxa"/>
          </w:tcPr>
          <w:p w14:paraId="3233C147" w14:textId="77777777" w:rsidR="007A1655" w:rsidRPr="00970BCB" w:rsidRDefault="007A1655" w:rsidP="008023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1" w:type="dxa"/>
            <w:gridSpan w:val="7"/>
          </w:tcPr>
          <w:p w14:paraId="068A8A27" w14:textId="77777777" w:rsidR="007A1655" w:rsidRPr="00D87537" w:rsidRDefault="007A1655" w:rsidP="008023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A1655" w:rsidRPr="0033434F" w14:paraId="52BA42E9" w14:textId="77777777" w:rsidTr="008023EB">
        <w:tc>
          <w:tcPr>
            <w:tcW w:w="3959" w:type="dxa"/>
          </w:tcPr>
          <w:p w14:paraId="112C9020" w14:textId="77777777" w:rsidR="007A1655" w:rsidRPr="00C12557" w:rsidRDefault="007A1655" w:rsidP="008023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75A1E427" w14:textId="77777777" w:rsidR="007A1655" w:rsidRPr="0033434F" w:rsidRDefault="007A1655" w:rsidP="007A1655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20,067</w:t>
            </w:r>
          </w:p>
        </w:tc>
        <w:tc>
          <w:tcPr>
            <w:tcW w:w="236" w:type="dxa"/>
            <w:shd w:val="clear" w:color="auto" w:fill="auto"/>
          </w:tcPr>
          <w:p w14:paraId="5EBAA5C6" w14:textId="77777777" w:rsidR="007A1655" w:rsidRDefault="007A1655" w:rsidP="008023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97695A4" w14:textId="77777777" w:rsidR="007A1655" w:rsidRPr="0033434F" w:rsidRDefault="007A1655" w:rsidP="007A1655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5577FF5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58D4A980" w14:textId="77777777" w:rsidR="007A1655" w:rsidRPr="0033434F" w:rsidRDefault="007A1655" w:rsidP="007A1655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20,067</w:t>
            </w:r>
          </w:p>
        </w:tc>
        <w:tc>
          <w:tcPr>
            <w:tcW w:w="245" w:type="dxa"/>
          </w:tcPr>
          <w:p w14:paraId="717788FC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11CF248F" w14:textId="77777777" w:rsidR="007A1655" w:rsidRPr="0033434F" w:rsidRDefault="007A1655" w:rsidP="007A1655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A1655" w14:paraId="7BBDE878" w14:textId="77777777" w:rsidTr="008023EB">
        <w:tc>
          <w:tcPr>
            <w:tcW w:w="3959" w:type="dxa"/>
          </w:tcPr>
          <w:p w14:paraId="4EA5D0FE" w14:textId="77777777" w:rsidR="007A1655" w:rsidRPr="00522E6A" w:rsidRDefault="007A1655" w:rsidP="008023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A4F6CC6" w14:textId="77777777" w:rsidR="007A1655" w:rsidRDefault="007A1655" w:rsidP="007A1655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40CD33A" w14:textId="77777777" w:rsidR="007A1655" w:rsidRDefault="007A1655" w:rsidP="008023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B10361B" w14:textId="77777777" w:rsidR="007A1655" w:rsidRDefault="007A1655" w:rsidP="007A1655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7F88214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33A2EBB2" w14:textId="77777777" w:rsidR="007A1655" w:rsidRDefault="007A1655" w:rsidP="007A1655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0C38C882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7970E995" w14:textId="77777777" w:rsidR="007A1655" w:rsidRDefault="007A1655" w:rsidP="007A1655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1655" w14:paraId="505C66F1" w14:textId="77777777" w:rsidTr="008023EB">
        <w:tc>
          <w:tcPr>
            <w:tcW w:w="3959" w:type="dxa"/>
          </w:tcPr>
          <w:p w14:paraId="3F8C40CD" w14:textId="77777777" w:rsidR="007A1655" w:rsidRPr="00C12557" w:rsidRDefault="007A1655" w:rsidP="008023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9EC009" w14:textId="11ADAEF6" w:rsidR="007A1655" w:rsidRDefault="007A1655" w:rsidP="007A1655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7348">
              <w:rPr>
                <w:rFonts w:ascii="Angsana New" w:hAnsi="Angsana New"/>
                <w:sz w:val="30"/>
                <w:szCs w:val="30"/>
                <w:lang w:val="en-US"/>
              </w:rPr>
              <w:t>7,209</w:t>
            </w:r>
          </w:p>
        </w:tc>
        <w:tc>
          <w:tcPr>
            <w:tcW w:w="236" w:type="dxa"/>
            <w:shd w:val="clear" w:color="auto" w:fill="auto"/>
          </w:tcPr>
          <w:p w14:paraId="1F39B84B" w14:textId="77777777" w:rsidR="007A1655" w:rsidRDefault="007A1655" w:rsidP="008023E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45FD05F" w14:textId="77777777" w:rsidR="007A1655" w:rsidRDefault="007A1655" w:rsidP="007A1655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AC97CB0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16446" w14:textId="6834BAE2" w:rsidR="007A1655" w:rsidRDefault="007A1655" w:rsidP="007A1655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7348">
              <w:rPr>
                <w:rFonts w:ascii="Angsana New" w:hAnsi="Angsana New"/>
                <w:sz w:val="30"/>
                <w:szCs w:val="30"/>
                <w:lang w:val="en-US"/>
              </w:rPr>
              <w:t>7,209</w:t>
            </w:r>
          </w:p>
        </w:tc>
        <w:tc>
          <w:tcPr>
            <w:tcW w:w="245" w:type="dxa"/>
          </w:tcPr>
          <w:p w14:paraId="6C30A07A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20895A5D" w14:textId="77777777" w:rsidR="007A1655" w:rsidRDefault="007A1655" w:rsidP="007A1655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A1655" w14:paraId="5A3615F5" w14:textId="77777777" w:rsidTr="008023EB">
        <w:tc>
          <w:tcPr>
            <w:tcW w:w="3959" w:type="dxa"/>
          </w:tcPr>
          <w:p w14:paraId="03E61E7F" w14:textId="77777777" w:rsidR="007A1655" w:rsidRPr="00C12557" w:rsidRDefault="007A1655" w:rsidP="008023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2C93AD" w14:textId="4F1DC9EA" w:rsidR="007A1655" w:rsidRDefault="007A1655" w:rsidP="007A1655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7348"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</w:p>
        </w:tc>
        <w:tc>
          <w:tcPr>
            <w:tcW w:w="236" w:type="dxa"/>
            <w:shd w:val="clear" w:color="auto" w:fill="auto"/>
          </w:tcPr>
          <w:p w14:paraId="7F2A2DC2" w14:textId="77777777" w:rsidR="007A1655" w:rsidRDefault="007A1655" w:rsidP="008023E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02A6A7C" w14:textId="77777777" w:rsidR="007A1655" w:rsidRDefault="007A1655" w:rsidP="007A1655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643C607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0D01D" w14:textId="49F270AE" w:rsidR="007A1655" w:rsidRDefault="007A1655" w:rsidP="007A1655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7348"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</w:p>
        </w:tc>
        <w:tc>
          <w:tcPr>
            <w:tcW w:w="245" w:type="dxa"/>
          </w:tcPr>
          <w:p w14:paraId="6D0CACA4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1A48140E" w14:textId="77777777" w:rsidR="007A1655" w:rsidRDefault="007A1655" w:rsidP="007A1655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A1655" w14:paraId="1C5B6D38" w14:textId="77777777" w:rsidTr="008023EB">
        <w:tc>
          <w:tcPr>
            <w:tcW w:w="3959" w:type="dxa"/>
          </w:tcPr>
          <w:p w14:paraId="67F52CAC" w14:textId="77777777" w:rsidR="007A1655" w:rsidRPr="00C12557" w:rsidRDefault="007A1655" w:rsidP="008023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วิสาหกิจ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BFA610" w14:textId="44D7F8D7" w:rsidR="007A1655" w:rsidRDefault="007A1655" w:rsidP="007A1655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7348">
              <w:rPr>
                <w:rFonts w:ascii="Angsana New" w:hAnsi="Angsana New"/>
                <w:sz w:val="30"/>
                <w:szCs w:val="30"/>
                <w:lang w:val="en-US"/>
              </w:rPr>
              <w:t>1,095</w:t>
            </w:r>
          </w:p>
        </w:tc>
        <w:tc>
          <w:tcPr>
            <w:tcW w:w="236" w:type="dxa"/>
            <w:shd w:val="clear" w:color="auto" w:fill="auto"/>
          </w:tcPr>
          <w:p w14:paraId="2A529D03" w14:textId="77777777" w:rsidR="007A1655" w:rsidRDefault="007A1655" w:rsidP="008023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E5E56D4" w14:textId="77777777" w:rsidR="007A1655" w:rsidRDefault="007A1655" w:rsidP="007A1655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435DB95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5B16D" w14:textId="74D9915C" w:rsidR="007A1655" w:rsidRDefault="007A1655" w:rsidP="007A1655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7348">
              <w:rPr>
                <w:rFonts w:ascii="Angsana New" w:hAnsi="Angsana New"/>
                <w:sz w:val="30"/>
                <w:szCs w:val="30"/>
                <w:lang w:val="en-US"/>
              </w:rPr>
              <w:t>1,095</w:t>
            </w:r>
          </w:p>
        </w:tc>
        <w:tc>
          <w:tcPr>
            <w:tcW w:w="245" w:type="dxa"/>
          </w:tcPr>
          <w:p w14:paraId="63E49BAE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5435506E" w14:textId="77777777" w:rsidR="007A1655" w:rsidRDefault="007A1655" w:rsidP="007A1655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A1655" w14:paraId="79528EEE" w14:textId="77777777" w:rsidTr="008023EB">
        <w:tc>
          <w:tcPr>
            <w:tcW w:w="3959" w:type="dxa"/>
          </w:tcPr>
          <w:p w14:paraId="7A79CE57" w14:textId="77777777" w:rsidR="007A1655" w:rsidRPr="00C12557" w:rsidRDefault="007A1655" w:rsidP="008023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EDC702" w14:textId="2C7219FC" w:rsidR="007A1655" w:rsidRDefault="007A1655" w:rsidP="007A1655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7348">
              <w:rPr>
                <w:rFonts w:ascii="Angsana New" w:hAnsi="Angsana New"/>
                <w:sz w:val="30"/>
                <w:szCs w:val="30"/>
                <w:lang w:val="en-US"/>
              </w:rPr>
              <w:t>1,095</w:t>
            </w:r>
          </w:p>
        </w:tc>
        <w:tc>
          <w:tcPr>
            <w:tcW w:w="236" w:type="dxa"/>
            <w:shd w:val="clear" w:color="auto" w:fill="auto"/>
          </w:tcPr>
          <w:p w14:paraId="15F864AE" w14:textId="77777777" w:rsidR="007A1655" w:rsidRDefault="007A1655" w:rsidP="008023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53B2F97" w14:textId="77777777" w:rsidR="007A1655" w:rsidRDefault="007A1655" w:rsidP="007A1655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A9D9F86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DD8A3" w14:textId="59AA6191" w:rsidR="007A1655" w:rsidRDefault="007A1655" w:rsidP="007A1655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7348">
              <w:rPr>
                <w:rFonts w:ascii="Angsana New" w:hAnsi="Angsana New"/>
                <w:sz w:val="30"/>
                <w:szCs w:val="30"/>
                <w:lang w:val="en-US"/>
              </w:rPr>
              <w:t>1,095</w:t>
            </w:r>
          </w:p>
        </w:tc>
        <w:tc>
          <w:tcPr>
            <w:tcW w:w="245" w:type="dxa"/>
          </w:tcPr>
          <w:p w14:paraId="246C898F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72E5EA18" w14:textId="77777777" w:rsidR="007A1655" w:rsidRDefault="007A1655" w:rsidP="007A1655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A1655" w14:paraId="51B5A0DE" w14:textId="77777777" w:rsidTr="008023EB">
        <w:tc>
          <w:tcPr>
            <w:tcW w:w="3959" w:type="dxa"/>
          </w:tcPr>
          <w:p w14:paraId="6F42362C" w14:textId="77777777" w:rsidR="007A1655" w:rsidRPr="00C12557" w:rsidRDefault="007A1655" w:rsidP="008023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251D9C" w14:textId="305BB622" w:rsidR="007A1655" w:rsidRDefault="007A1655" w:rsidP="007A1655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7348">
              <w:rPr>
                <w:rFonts w:ascii="Angsana New" w:hAnsi="Angsana New"/>
                <w:sz w:val="30"/>
                <w:szCs w:val="30"/>
                <w:lang w:val="en-US"/>
              </w:rPr>
              <w:t>3,286</w:t>
            </w:r>
          </w:p>
        </w:tc>
        <w:tc>
          <w:tcPr>
            <w:tcW w:w="236" w:type="dxa"/>
            <w:shd w:val="clear" w:color="auto" w:fill="auto"/>
          </w:tcPr>
          <w:p w14:paraId="5CEDCB9A" w14:textId="77777777" w:rsidR="007A1655" w:rsidRDefault="007A1655" w:rsidP="008023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9A8BC4C" w14:textId="77777777" w:rsidR="007A1655" w:rsidRDefault="007A1655" w:rsidP="007A1655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94C71EC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B3B0F" w14:textId="786DEE49" w:rsidR="007A1655" w:rsidRDefault="007A1655" w:rsidP="007A1655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7348">
              <w:rPr>
                <w:rFonts w:ascii="Angsana New" w:hAnsi="Angsana New"/>
                <w:sz w:val="30"/>
                <w:szCs w:val="30"/>
                <w:lang w:val="en-US"/>
              </w:rPr>
              <w:t>3,286</w:t>
            </w:r>
          </w:p>
        </w:tc>
        <w:tc>
          <w:tcPr>
            <w:tcW w:w="245" w:type="dxa"/>
          </w:tcPr>
          <w:p w14:paraId="6DD57D7F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323C632E" w14:textId="77777777" w:rsidR="007A1655" w:rsidRDefault="007A1655" w:rsidP="007A1655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A1655" w:rsidRPr="00911ADB" w14:paraId="3112DFB8" w14:textId="77777777" w:rsidTr="008023EB">
        <w:tc>
          <w:tcPr>
            <w:tcW w:w="3959" w:type="dxa"/>
            <w:vAlign w:val="bottom"/>
          </w:tcPr>
          <w:p w14:paraId="3FE95797" w14:textId="77777777" w:rsidR="007A1655" w:rsidRPr="00AD37E5" w:rsidRDefault="007A1655" w:rsidP="008023E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D207C1" w14:textId="77777777" w:rsidR="007A1655" w:rsidRPr="00457348" w:rsidRDefault="007A1655" w:rsidP="007A1655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573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33,120</w:t>
            </w:r>
          </w:p>
        </w:tc>
        <w:tc>
          <w:tcPr>
            <w:tcW w:w="236" w:type="dxa"/>
            <w:shd w:val="clear" w:color="auto" w:fill="auto"/>
          </w:tcPr>
          <w:p w14:paraId="15807765" w14:textId="77777777" w:rsidR="007A1655" w:rsidRPr="00911ADB" w:rsidRDefault="007A1655" w:rsidP="008023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10FF7" w14:textId="77777777" w:rsidR="007A1655" w:rsidRPr="00911ADB" w:rsidRDefault="007A1655" w:rsidP="007A1655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87E725D" w14:textId="77777777" w:rsidR="007A1655" w:rsidRPr="00911AD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F62889" w14:textId="77777777" w:rsidR="007A1655" w:rsidRPr="00911ADB" w:rsidRDefault="007A1655" w:rsidP="007A1655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33,120</w:t>
            </w:r>
          </w:p>
        </w:tc>
        <w:tc>
          <w:tcPr>
            <w:tcW w:w="245" w:type="dxa"/>
          </w:tcPr>
          <w:p w14:paraId="0F7DE5F1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6BEAFDAE" w14:textId="77777777" w:rsidR="007A1655" w:rsidRPr="00911ADB" w:rsidRDefault="007A1655" w:rsidP="007A1655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6066A4B" w14:textId="34F0FC03" w:rsidR="007A1655" w:rsidRDefault="007A1655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170"/>
        <w:gridCol w:w="236"/>
        <w:gridCol w:w="1115"/>
        <w:gridCol w:w="260"/>
        <w:gridCol w:w="1090"/>
        <w:gridCol w:w="245"/>
        <w:gridCol w:w="1105"/>
      </w:tblGrid>
      <w:tr w:rsidR="007A1655" w:rsidRPr="00A82EE4" w14:paraId="4666DA88" w14:textId="77777777" w:rsidTr="008023EB">
        <w:tc>
          <w:tcPr>
            <w:tcW w:w="3959" w:type="dxa"/>
          </w:tcPr>
          <w:p w14:paraId="63FA4655" w14:textId="77777777" w:rsidR="007A1655" w:rsidRPr="00A7698F" w:rsidRDefault="007A1655" w:rsidP="008023EB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21" w:type="dxa"/>
            <w:gridSpan w:val="3"/>
          </w:tcPr>
          <w:p w14:paraId="13691342" w14:textId="77777777" w:rsidR="007A1655" w:rsidRDefault="007A1655" w:rsidP="008023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41147F6D" w14:textId="77777777" w:rsidR="007A1655" w:rsidRDefault="007A1655" w:rsidP="008023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40" w:type="dxa"/>
            <w:gridSpan w:val="3"/>
          </w:tcPr>
          <w:p w14:paraId="4A695822" w14:textId="77777777" w:rsidR="007A1655" w:rsidRPr="00A82EE4" w:rsidRDefault="007A1655" w:rsidP="008023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1655" w14:paraId="00D4D73F" w14:textId="77777777" w:rsidTr="008023EB">
        <w:tc>
          <w:tcPr>
            <w:tcW w:w="3959" w:type="dxa"/>
          </w:tcPr>
          <w:p w14:paraId="72DA6680" w14:textId="77777777" w:rsidR="007A1655" w:rsidRPr="00776898" w:rsidRDefault="007A1655" w:rsidP="008023EB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9B2733" w14:textId="6380293C" w:rsidR="007A1655" w:rsidRPr="00F32380" w:rsidRDefault="00A67971" w:rsidP="008023EB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A1655">
              <w:rPr>
                <w:rFonts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14:paraId="3E3B9C2E" w14:textId="77777777" w:rsidR="007A1655" w:rsidRDefault="007A1655" w:rsidP="008023E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FE36396" w14:textId="072830C4" w:rsidR="007A1655" w:rsidRDefault="00A67971" w:rsidP="008023E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A165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0" w:type="dxa"/>
          </w:tcPr>
          <w:p w14:paraId="217020ED" w14:textId="77777777" w:rsidR="007A1655" w:rsidRDefault="007A1655" w:rsidP="008023E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65ABD6BF" w14:textId="53C28BBE" w:rsidR="007A1655" w:rsidRPr="00F32380" w:rsidRDefault="00A67971" w:rsidP="008023EB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A1655">
              <w:rPr>
                <w:rFonts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45" w:type="dxa"/>
          </w:tcPr>
          <w:p w14:paraId="0C5A5580" w14:textId="77777777" w:rsidR="007A1655" w:rsidRDefault="007A1655" w:rsidP="008023E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08EC980" w14:textId="353F1702" w:rsidR="007A1655" w:rsidRDefault="00A67971" w:rsidP="008023E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A165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A1655" w14:paraId="77F79582" w14:textId="77777777" w:rsidTr="008023EB">
        <w:tc>
          <w:tcPr>
            <w:tcW w:w="3959" w:type="dxa"/>
          </w:tcPr>
          <w:p w14:paraId="005231A8" w14:textId="77777777" w:rsidR="007A1655" w:rsidRPr="00FC5BFF" w:rsidRDefault="007A1655" w:rsidP="008023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C47A79F" w14:textId="77777777" w:rsidR="007A1655" w:rsidRPr="00F32380" w:rsidRDefault="007A1655" w:rsidP="008023EB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36" w:type="dxa"/>
          </w:tcPr>
          <w:p w14:paraId="13F6690F" w14:textId="77777777" w:rsidR="007A1655" w:rsidRDefault="007A1655" w:rsidP="008023E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F2924A9" w14:textId="77777777" w:rsidR="007A1655" w:rsidRDefault="007A1655" w:rsidP="008023E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60" w:type="dxa"/>
          </w:tcPr>
          <w:p w14:paraId="18705AC9" w14:textId="77777777" w:rsidR="007A1655" w:rsidRDefault="007A1655" w:rsidP="008023E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2957A05F" w14:textId="77777777" w:rsidR="007A1655" w:rsidRPr="00F32380" w:rsidRDefault="007A1655" w:rsidP="008023EB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45" w:type="dxa"/>
          </w:tcPr>
          <w:p w14:paraId="21B01DB4" w14:textId="77777777" w:rsidR="007A1655" w:rsidRDefault="007A1655" w:rsidP="008023E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C7036E9" w14:textId="77777777" w:rsidR="007A1655" w:rsidRDefault="007A1655" w:rsidP="008023E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7A1655" w:rsidRPr="00D87537" w14:paraId="352B420D" w14:textId="77777777" w:rsidTr="008023EB">
        <w:tc>
          <w:tcPr>
            <w:tcW w:w="3959" w:type="dxa"/>
          </w:tcPr>
          <w:p w14:paraId="702F88A5" w14:textId="77777777" w:rsidR="007A1655" w:rsidRPr="00970BCB" w:rsidRDefault="007A1655" w:rsidP="008023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1" w:type="dxa"/>
            <w:gridSpan w:val="7"/>
          </w:tcPr>
          <w:p w14:paraId="6A9A1BD9" w14:textId="77777777" w:rsidR="007A1655" w:rsidRPr="00D87537" w:rsidRDefault="007A1655" w:rsidP="008023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A1655" w:rsidRPr="0033434F" w14:paraId="528583DD" w14:textId="77777777" w:rsidTr="008023EB">
        <w:tc>
          <w:tcPr>
            <w:tcW w:w="3959" w:type="dxa"/>
          </w:tcPr>
          <w:p w14:paraId="5791CDFA" w14:textId="77777777" w:rsidR="007A1655" w:rsidRPr="00C12557" w:rsidRDefault="007A1655" w:rsidP="008023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0F97E72F" w14:textId="77777777" w:rsidR="007A1655" w:rsidRPr="0033434F" w:rsidRDefault="007A1655" w:rsidP="007A1655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424,286</w:t>
            </w:r>
          </w:p>
        </w:tc>
        <w:tc>
          <w:tcPr>
            <w:tcW w:w="236" w:type="dxa"/>
            <w:shd w:val="clear" w:color="auto" w:fill="auto"/>
          </w:tcPr>
          <w:p w14:paraId="518CB71C" w14:textId="77777777" w:rsidR="007A1655" w:rsidRDefault="007A1655" w:rsidP="008023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E59A07D" w14:textId="77777777" w:rsidR="007A1655" w:rsidRPr="0033434F" w:rsidRDefault="007A1655" w:rsidP="007A1655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F6EA3CA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028E680F" w14:textId="77777777" w:rsidR="007A1655" w:rsidRPr="0033434F" w:rsidRDefault="007A1655" w:rsidP="007A1655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424,286</w:t>
            </w:r>
          </w:p>
        </w:tc>
        <w:tc>
          <w:tcPr>
            <w:tcW w:w="245" w:type="dxa"/>
          </w:tcPr>
          <w:p w14:paraId="2C3ABBAD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643EA67A" w14:textId="77777777" w:rsidR="007A1655" w:rsidRPr="0033434F" w:rsidRDefault="007A1655" w:rsidP="007A1655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A1655" w14:paraId="2CBE80BF" w14:textId="77777777" w:rsidTr="008023EB">
        <w:tc>
          <w:tcPr>
            <w:tcW w:w="3959" w:type="dxa"/>
          </w:tcPr>
          <w:p w14:paraId="6720A48D" w14:textId="77777777" w:rsidR="007A1655" w:rsidRPr="00522E6A" w:rsidRDefault="007A1655" w:rsidP="008023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A55AB4F" w14:textId="77777777" w:rsidR="007A1655" w:rsidRDefault="007A1655" w:rsidP="007A1655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399D9BA" w14:textId="77777777" w:rsidR="007A1655" w:rsidRDefault="007A1655" w:rsidP="008023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042A137" w14:textId="77777777" w:rsidR="007A1655" w:rsidRDefault="007A1655" w:rsidP="007A1655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72FA381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09A074B1" w14:textId="77777777" w:rsidR="007A1655" w:rsidRDefault="007A1655" w:rsidP="007A1655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BA96232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5C290555" w14:textId="77777777" w:rsidR="007A1655" w:rsidRDefault="007A1655" w:rsidP="007A1655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1655" w14:paraId="1459004F" w14:textId="77777777" w:rsidTr="008023EB">
        <w:tc>
          <w:tcPr>
            <w:tcW w:w="3959" w:type="dxa"/>
          </w:tcPr>
          <w:p w14:paraId="235DE453" w14:textId="77777777" w:rsidR="007A1655" w:rsidRPr="00C12557" w:rsidRDefault="007A1655" w:rsidP="008023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0CFBD2" w14:textId="76E1C8B0" w:rsidR="007A1655" w:rsidRDefault="007A1655" w:rsidP="007A1655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568E">
              <w:rPr>
                <w:rFonts w:ascii="Angsana New" w:hAnsi="Angsana New"/>
                <w:sz w:val="30"/>
                <w:szCs w:val="30"/>
                <w:lang w:val="en-US"/>
              </w:rPr>
              <w:t>138,759</w:t>
            </w:r>
          </w:p>
        </w:tc>
        <w:tc>
          <w:tcPr>
            <w:tcW w:w="236" w:type="dxa"/>
            <w:shd w:val="clear" w:color="auto" w:fill="auto"/>
          </w:tcPr>
          <w:p w14:paraId="6125A5EB" w14:textId="77777777" w:rsidR="007A1655" w:rsidRDefault="007A1655" w:rsidP="008023E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C5B0128" w14:textId="77777777" w:rsidR="007A1655" w:rsidRDefault="007A1655" w:rsidP="007A1655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A486519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B5CCD" w14:textId="291ADA7C" w:rsidR="007A1655" w:rsidRDefault="007A1655" w:rsidP="007A1655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568E">
              <w:rPr>
                <w:rFonts w:ascii="Angsana New" w:hAnsi="Angsana New"/>
                <w:sz w:val="30"/>
                <w:szCs w:val="30"/>
                <w:lang w:val="en-US"/>
              </w:rPr>
              <w:t>138,759</w:t>
            </w:r>
          </w:p>
        </w:tc>
        <w:tc>
          <w:tcPr>
            <w:tcW w:w="245" w:type="dxa"/>
          </w:tcPr>
          <w:p w14:paraId="0A0413D2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59790F9E" w14:textId="77777777" w:rsidR="007A1655" w:rsidRDefault="007A1655" w:rsidP="007A1655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A1655" w14:paraId="4E0F85F9" w14:textId="77777777" w:rsidTr="008023EB">
        <w:tc>
          <w:tcPr>
            <w:tcW w:w="3959" w:type="dxa"/>
          </w:tcPr>
          <w:p w14:paraId="356D9D5C" w14:textId="77777777" w:rsidR="007A1655" w:rsidRPr="00C12557" w:rsidRDefault="007A1655" w:rsidP="008023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3A90E9" w14:textId="4EDD1088" w:rsidR="007A1655" w:rsidRDefault="007A1655" w:rsidP="007A1655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568E">
              <w:rPr>
                <w:rFonts w:ascii="Angsana New" w:hAnsi="Angsana New"/>
                <w:sz w:val="30"/>
                <w:szCs w:val="30"/>
                <w:lang w:val="en-US"/>
              </w:rPr>
              <w:t>447</w:t>
            </w:r>
          </w:p>
        </w:tc>
        <w:tc>
          <w:tcPr>
            <w:tcW w:w="236" w:type="dxa"/>
            <w:shd w:val="clear" w:color="auto" w:fill="auto"/>
          </w:tcPr>
          <w:p w14:paraId="66D62737" w14:textId="77777777" w:rsidR="007A1655" w:rsidRDefault="007A1655" w:rsidP="008023E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0AB4A63" w14:textId="77777777" w:rsidR="007A1655" w:rsidRDefault="007A1655" w:rsidP="007A1655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65196E7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6D4B8" w14:textId="063C7F06" w:rsidR="007A1655" w:rsidRDefault="007A1655" w:rsidP="007A1655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568E">
              <w:rPr>
                <w:rFonts w:ascii="Angsana New" w:hAnsi="Angsana New"/>
                <w:sz w:val="30"/>
                <w:szCs w:val="30"/>
                <w:lang w:val="en-US"/>
              </w:rPr>
              <w:t>447</w:t>
            </w:r>
          </w:p>
        </w:tc>
        <w:tc>
          <w:tcPr>
            <w:tcW w:w="245" w:type="dxa"/>
          </w:tcPr>
          <w:p w14:paraId="1DEB3E2F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64BD526A" w14:textId="77777777" w:rsidR="007A1655" w:rsidRDefault="007A1655" w:rsidP="007A1655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A1655" w14:paraId="29BFC7C3" w14:textId="77777777" w:rsidTr="008023EB">
        <w:tc>
          <w:tcPr>
            <w:tcW w:w="3959" w:type="dxa"/>
          </w:tcPr>
          <w:p w14:paraId="449376A7" w14:textId="77777777" w:rsidR="007A1655" w:rsidRPr="00C12557" w:rsidRDefault="007A1655" w:rsidP="008023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วิสาหกิจ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3BAC4C" w14:textId="11D01058" w:rsidR="007A1655" w:rsidRDefault="007A1655" w:rsidP="007A1655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568E">
              <w:rPr>
                <w:rFonts w:ascii="Angsana New" w:hAnsi="Angsana New"/>
                <w:sz w:val="30"/>
                <w:szCs w:val="30"/>
                <w:lang w:val="en-US"/>
              </w:rPr>
              <w:t>5,162</w:t>
            </w:r>
          </w:p>
        </w:tc>
        <w:tc>
          <w:tcPr>
            <w:tcW w:w="236" w:type="dxa"/>
            <w:shd w:val="clear" w:color="auto" w:fill="auto"/>
          </w:tcPr>
          <w:p w14:paraId="544DD253" w14:textId="77777777" w:rsidR="007A1655" w:rsidRDefault="007A1655" w:rsidP="008023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88A9783" w14:textId="77777777" w:rsidR="007A1655" w:rsidRDefault="007A1655" w:rsidP="007A1655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7E362DF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4B62A" w14:textId="59E1B097" w:rsidR="007A1655" w:rsidRDefault="007A1655" w:rsidP="007A1655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568E">
              <w:rPr>
                <w:rFonts w:ascii="Angsana New" w:hAnsi="Angsana New"/>
                <w:sz w:val="30"/>
                <w:szCs w:val="30"/>
                <w:lang w:val="en-US"/>
              </w:rPr>
              <w:t>5,162</w:t>
            </w:r>
          </w:p>
        </w:tc>
        <w:tc>
          <w:tcPr>
            <w:tcW w:w="245" w:type="dxa"/>
          </w:tcPr>
          <w:p w14:paraId="01DD4918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2149DD69" w14:textId="77777777" w:rsidR="007A1655" w:rsidRDefault="007A1655" w:rsidP="007A1655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A1655" w14:paraId="3645CE48" w14:textId="77777777" w:rsidTr="008023EB">
        <w:tc>
          <w:tcPr>
            <w:tcW w:w="3959" w:type="dxa"/>
          </w:tcPr>
          <w:p w14:paraId="3D5F3A50" w14:textId="77777777" w:rsidR="007A1655" w:rsidRPr="00C12557" w:rsidRDefault="007A1655" w:rsidP="008023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4CEAEE" w14:textId="760FB8C3" w:rsidR="007A1655" w:rsidRDefault="007A1655" w:rsidP="007A1655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568E">
              <w:rPr>
                <w:rFonts w:ascii="Angsana New" w:hAnsi="Angsana New"/>
                <w:sz w:val="30"/>
                <w:szCs w:val="30"/>
                <w:lang w:val="en-US"/>
              </w:rPr>
              <w:t>5,162</w:t>
            </w:r>
          </w:p>
        </w:tc>
        <w:tc>
          <w:tcPr>
            <w:tcW w:w="236" w:type="dxa"/>
            <w:shd w:val="clear" w:color="auto" w:fill="auto"/>
          </w:tcPr>
          <w:p w14:paraId="66DD5419" w14:textId="77777777" w:rsidR="007A1655" w:rsidRDefault="007A1655" w:rsidP="008023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3F0204B" w14:textId="77777777" w:rsidR="007A1655" w:rsidRDefault="007A1655" w:rsidP="007A1655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E13B596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A1B41" w14:textId="42407F86" w:rsidR="007A1655" w:rsidRDefault="007A1655" w:rsidP="007A1655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568E">
              <w:rPr>
                <w:rFonts w:ascii="Angsana New" w:hAnsi="Angsana New"/>
                <w:sz w:val="30"/>
                <w:szCs w:val="30"/>
                <w:lang w:val="en-US"/>
              </w:rPr>
              <w:t>5,162</w:t>
            </w:r>
          </w:p>
        </w:tc>
        <w:tc>
          <w:tcPr>
            <w:tcW w:w="245" w:type="dxa"/>
          </w:tcPr>
          <w:p w14:paraId="0B644556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20C4BAFA" w14:textId="77777777" w:rsidR="007A1655" w:rsidRDefault="007A1655" w:rsidP="007A1655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A1655" w14:paraId="5E9281C6" w14:textId="77777777" w:rsidTr="008023EB">
        <w:tc>
          <w:tcPr>
            <w:tcW w:w="3959" w:type="dxa"/>
          </w:tcPr>
          <w:p w14:paraId="2F07623F" w14:textId="77777777" w:rsidR="007A1655" w:rsidRPr="00C12557" w:rsidRDefault="007A1655" w:rsidP="008023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50C64E" w14:textId="543004E7" w:rsidR="007A1655" w:rsidRDefault="007A1655" w:rsidP="007A1655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568E">
              <w:rPr>
                <w:rFonts w:ascii="Angsana New" w:hAnsi="Angsana New"/>
                <w:sz w:val="30"/>
                <w:szCs w:val="30"/>
                <w:lang w:val="en-US"/>
              </w:rPr>
              <w:t>15,486</w:t>
            </w:r>
          </w:p>
        </w:tc>
        <w:tc>
          <w:tcPr>
            <w:tcW w:w="236" w:type="dxa"/>
            <w:shd w:val="clear" w:color="auto" w:fill="auto"/>
          </w:tcPr>
          <w:p w14:paraId="3AD479C0" w14:textId="77777777" w:rsidR="007A1655" w:rsidRDefault="007A1655" w:rsidP="008023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44F854F" w14:textId="77777777" w:rsidR="007A1655" w:rsidRDefault="007A1655" w:rsidP="007A1655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9B9D0E8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050BC" w14:textId="3F691C62" w:rsidR="007A1655" w:rsidRDefault="007A1655" w:rsidP="007A1655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568E">
              <w:rPr>
                <w:rFonts w:ascii="Angsana New" w:hAnsi="Angsana New"/>
                <w:sz w:val="30"/>
                <w:szCs w:val="30"/>
                <w:lang w:val="en-US"/>
              </w:rPr>
              <w:t>15,486</w:t>
            </w:r>
          </w:p>
        </w:tc>
        <w:tc>
          <w:tcPr>
            <w:tcW w:w="245" w:type="dxa"/>
          </w:tcPr>
          <w:p w14:paraId="03763144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684C9F92" w14:textId="77777777" w:rsidR="007A1655" w:rsidRDefault="007A1655" w:rsidP="007A1655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A1655" w:rsidRPr="00911ADB" w14:paraId="0973EC44" w14:textId="77777777" w:rsidTr="008023EB">
        <w:tc>
          <w:tcPr>
            <w:tcW w:w="3959" w:type="dxa"/>
            <w:vAlign w:val="bottom"/>
          </w:tcPr>
          <w:p w14:paraId="35896BB0" w14:textId="77777777" w:rsidR="007A1655" w:rsidRPr="00AD37E5" w:rsidRDefault="007A1655" w:rsidP="008023E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501D8" w14:textId="77777777" w:rsidR="007A1655" w:rsidRPr="007A1655" w:rsidRDefault="007A1655" w:rsidP="007A1655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6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589,302</w:t>
            </w:r>
          </w:p>
        </w:tc>
        <w:tc>
          <w:tcPr>
            <w:tcW w:w="236" w:type="dxa"/>
            <w:shd w:val="clear" w:color="auto" w:fill="auto"/>
          </w:tcPr>
          <w:p w14:paraId="1954C38B" w14:textId="77777777" w:rsidR="007A1655" w:rsidRPr="00911ADB" w:rsidRDefault="007A1655" w:rsidP="008023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E5993" w14:textId="77777777" w:rsidR="007A1655" w:rsidRPr="00911ADB" w:rsidRDefault="007A1655" w:rsidP="007A1655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41F5170" w14:textId="77777777" w:rsidR="007A1655" w:rsidRPr="00911AD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42B41" w14:textId="77777777" w:rsidR="007A1655" w:rsidRPr="00911ADB" w:rsidRDefault="007A1655" w:rsidP="007A1655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589,302</w:t>
            </w:r>
          </w:p>
        </w:tc>
        <w:tc>
          <w:tcPr>
            <w:tcW w:w="245" w:type="dxa"/>
          </w:tcPr>
          <w:p w14:paraId="097C0FDE" w14:textId="77777777" w:rsidR="007A1655" w:rsidRPr="00BE704B" w:rsidRDefault="007A1655" w:rsidP="008023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7779746A" w14:textId="77777777" w:rsidR="007A1655" w:rsidRPr="00911ADB" w:rsidRDefault="007A1655" w:rsidP="007A1655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ACA5370" w14:textId="77777777" w:rsidR="007A1655" w:rsidRDefault="007A1655">
      <w:pPr>
        <w:spacing w:line="240" w:lineRule="auto"/>
        <w:rPr>
          <w:rFonts w:ascii="Angsana New" w:hAnsi="Angsana New"/>
          <w:sz w:val="20"/>
          <w:szCs w:val="20"/>
          <w:cs/>
          <w:lang w:val="en-US" w:eastAsia="x-none"/>
        </w:rPr>
      </w:pPr>
    </w:p>
    <w:p w14:paraId="46652BDE" w14:textId="77777777" w:rsidR="006E7EB9" w:rsidRDefault="006E7EB9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87B1196" w14:textId="44532FFF" w:rsidR="001229FB" w:rsidRPr="00B210DE" w:rsidRDefault="001229FB" w:rsidP="00BD376E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3248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345E8707" w14:textId="77777777" w:rsidR="001229FB" w:rsidRPr="00F63BCB" w:rsidRDefault="001229FB" w:rsidP="004827CC">
      <w:pPr>
        <w:pStyle w:val="Ang15"/>
        <w:rPr>
          <w:sz w:val="20"/>
          <w:szCs w:val="20"/>
        </w:rPr>
      </w:pPr>
    </w:p>
    <w:p w14:paraId="296EE1B9" w14:textId="11D41ADD" w:rsidR="001229FB" w:rsidRPr="009B739D" w:rsidRDefault="0051745E" w:rsidP="009B739D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1B552B">
        <w:rPr>
          <w:rFonts w:ascii="Angsana New" w:hAnsi="Angsana New"/>
          <w:spacing w:val="-2"/>
          <w:sz w:val="30"/>
          <w:szCs w:val="30"/>
          <w:cs/>
        </w:rPr>
        <w:t>บริษัททำ</w:t>
      </w:r>
      <w:r w:rsidRPr="009B739D">
        <w:rPr>
          <w:rFonts w:ascii="Angsana New" w:hAnsi="Angsana New"/>
          <w:spacing w:val="-2"/>
          <w:sz w:val="30"/>
          <w:szCs w:val="30"/>
          <w:cs/>
        </w:rPr>
        <w:t>สัญญา</w:t>
      </w:r>
      <w:r w:rsidR="003778CC" w:rsidRPr="009B739D">
        <w:rPr>
          <w:rFonts w:ascii="Angsana New" w:hAnsi="Angsana New" w:hint="cs"/>
          <w:spacing w:val="-2"/>
          <w:sz w:val="30"/>
          <w:szCs w:val="30"/>
          <w:cs/>
        </w:rPr>
        <w:t>บริการ</w:t>
      </w:r>
      <w:r w:rsidR="00B32FF3" w:rsidRPr="009B739D">
        <w:rPr>
          <w:rFonts w:ascii="Angsana New" w:hAnsi="Angsana New" w:hint="cs"/>
          <w:spacing w:val="-2"/>
          <w:sz w:val="30"/>
          <w:szCs w:val="30"/>
          <w:cs/>
        </w:rPr>
        <w:t>ที่เกี่ยวข้องกับการใช้</w:t>
      </w:r>
      <w:r w:rsidR="003778CC" w:rsidRPr="009B739D">
        <w:rPr>
          <w:rFonts w:ascii="Angsana New" w:hAnsi="Angsana New" w:hint="cs"/>
          <w:spacing w:val="-2"/>
          <w:sz w:val="30"/>
          <w:szCs w:val="30"/>
          <w:cs/>
        </w:rPr>
        <w:t>พื้นที่อาคารสำนักงานกับกิจการที่เก</w:t>
      </w:r>
      <w:r w:rsidR="003F2F8E" w:rsidRPr="009B739D">
        <w:rPr>
          <w:rFonts w:ascii="Angsana New" w:hAnsi="Angsana New" w:hint="cs"/>
          <w:spacing w:val="-2"/>
          <w:sz w:val="30"/>
          <w:szCs w:val="30"/>
          <w:cs/>
        </w:rPr>
        <w:t xml:space="preserve">ี่ยวข้องกัน กำหนดระยะเวลา </w:t>
      </w:r>
      <w:r w:rsidR="00E67AC8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3F2F8E" w:rsidRPr="009B739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ปี มีรายละเอียดดังนี้</w:t>
      </w:r>
    </w:p>
    <w:p w14:paraId="79B5C1FD" w14:textId="538D767C" w:rsidR="00B32FF3" w:rsidRPr="009B739D" w:rsidRDefault="00B32FF3" w:rsidP="009B739D">
      <w:pPr>
        <w:spacing w:line="240" w:lineRule="auto"/>
        <w:ind w:left="900"/>
        <w:jc w:val="thaiDistribute"/>
        <w:rPr>
          <w:rFonts w:ascii="Angsana New" w:hAnsi="Angsana New"/>
          <w:spacing w:val="-2"/>
          <w:sz w:val="20"/>
          <w:szCs w:val="20"/>
          <w:lang w:val="en-US"/>
        </w:rPr>
      </w:pP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270"/>
        <w:gridCol w:w="1080"/>
        <w:gridCol w:w="270"/>
        <w:gridCol w:w="1080"/>
        <w:gridCol w:w="270"/>
        <w:gridCol w:w="1170"/>
      </w:tblGrid>
      <w:tr w:rsidR="00B224F5" w:rsidRPr="00B224F5" w14:paraId="4942F3EC" w14:textId="77777777" w:rsidTr="00B224F5">
        <w:trPr>
          <w:tblHeader/>
        </w:trPr>
        <w:tc>
          <w:tcPr>
            <w:tcW w:w="3600" w:type="dxa"/>
            <w:shd w:val="clear" w:color="auto" w:fill="auto"/>
          </w:tcPr>
          <w:p w14:paraId="1589838E" w14:textId="77777777" w:rsidR="00B224F5" w:rsidRPr="009B739D" w:rsidRDefault="00B224F5" w:rsidP="00381E75">
            <w:pPr>
              <w:spacing w:line="240" w:lineRule="atLeast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7889D26" w14:textId="77777777" w:rsidR="00B224F5" w:rsidRPr="00B224F5" w:rsidRDefault="00B224F5" w:rsidP="00381E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24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F01AE58" w14:textId="77777777" w:rsidR="00B224F5" w:rsidRPr="00B224F5" w:rsidRDefault="00B224F5" w:rsidP="00381E7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E8A4341" w14:textId="77777777" w:rsidR="00B224F5" w:rsidRPr="00B224F5" w:rsidRDefault="00B224F5" w:rsidP="00381E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4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24F5" w:rsidRPr="00B224F5" w14:paraId="550AF205" w14:textId="77777777" w:rsidTr="00B224F5">
        <w:trPr>
          <w:tblHeader/>
        </w:trPr>
        <w:tc>
          <w:tcPr>
            <w:tcW w:w="3600" w:type="dxa"/>
            <w:shd w:val="clear" w:color="auto" w:fill="auto"/>
          </w:tcPr>
          <w:p w14:paraId="28948060" w14:textId="77777777" w:rsidR="00B224F5" w:rsidRPr="00B224F5" w:rsidRDefault="00B224F5" w:rsidP="00381E75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0D9BF8" w14:textId="6E56663E" w:rsidR="00B224F5" w:rsidRPr="00B224F5" w:rsidRDefault="00A67971" w:rsidP="00381E7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224F5" w:rsidRPr="00B224F5">
              <w:rPr>
                <w:rFonts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792562AA" w14:textId="77777777" w:rsidR="00B224F5" w:rsidRPr="00B224F5" w:rsidRDefault="00B224F5" w:rsidP="00381E7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471157" w14:textId="42FD9060" w:rsidR="00B224F5" w:rsidRPr="00B224F5" w:rsidRDefault="00A67971" w:rsidP="00381E7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224F5" w:rsidRPr="00B224F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0370FA92" w14:textId="77777777" w:rsidR="00B224F5" w:rsidRPr="00B224F5" w:rsidRDefault="00B224F5" w:rsidP="00381E7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495CDA" w14:textId="391F13E4" w:rsidR="00B224F5" w:rsidRPr="00B224F5" w:rsidRDefault="00A67971" w:rsidP="00381E7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224F5" w:rsidRPr="00B224F5">
              <w:rPr>
                <w:rFonts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397BD84F" w14:textId="77777777" w:rsidR="00B224F5" w:rsidRPr="00B224F5" w:rsidRDefault="00B224F5" w:rsidP="00381E7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26229E" w14:textId="69999AD2" w:rsidR="00B224F5" w:rsidRPr="00B224F5" w:rsidRDefault="00A67971" w:rsidP="00381E7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224F5" w:rsidRPr="00B224F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224F5" w:rsidRPr="00B224F5" w14:paraId="3ADC71F4" w14:textId="77777777" w:rsidTr="00B224F5">
        <w:trPr>
          <w:tblHeader/>
        </w:trPr>
        <w:tc>
          <w:tcPr>
            <w:tcW w:w="3600" w:type="dxa"/>
            <w:shd w:val="clear" w:color="auto" w:fill="auto"/>
          </w:tcPr>
          <w:p w14:paraId="1FF395DE" w14:textId="77777777" w:rsidR="00B224F5" w:rsidRPr="00B224F5" w:rsidRDefault="00B224F5" w:rsidP="00381E75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C91646" w14:textId="6B5C6AED" w:rsidR="00B224F5" w:rsidRPr="00B224F5" w:rsidRDefault="00B224F5" w:rsidP="00381E7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 w:rsidRPr="00B224F5">
              <w:rPr>
                <w:rFonts w:hint="cs"/>
                <w:sz w:val="30"/>
                <w:szCs w:val="30"/>
                <w:cs/>
                <w:lang w:val="en-US"/>
              </w:rPr>
              <w:t>2</w:t>
            </w:r>
            <w:r w:rsidR="00E67AC8">
              <w:rPr>
                <w:rFonts w:hint="cs"/>
                <w:sz w:val="30"/>
                <w:szCs w:val="30"/>
                <w:cs/>
                <w:lang w:val="en-US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63687736" w14:textId="77777777" w:rsidR="00B224F5" w:rsidRPr="00B224F5" w:rsidRDefault="00B224F5" w:rsidP="00381E7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B22F28" w14:textId="485B8996" w:rsidR="00B224F5" w:rsidRPr="00B224F5" w:rsidRDefault="00B224F5" w:rsidP="00381E7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24F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E67AC8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Pr="00B224F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3C7D186" w14:textId="77777777" w:rsidR="00B224F5" w:rsidRPr="00B224F5" w:rsidRDefault="00B224F5" w:rsidP="00381E7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BDB9CE" w14:textId="536A2105" w:rsidR="00B224F5" w:rsidRPr="00B224F5" w:rsidRDefault="00B224F5" w:rsidP="00381E7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 w:rsidRPr="00B224F5">
              <w:rPr>
                <w:rFonts w:hint="cs"/>
                <w:sz w:val="30"/>
                <w:szCs w:val="30"/>
                <w:cs/>
                <w:lang w:val="en-US"/>
              </w:rPr>
              <w:t>2</w:t>
            </w:r>
            <w:r w:rsidR="00E67AC8">
              <w:rPr>
                <w:rFonts w:hint="cs"/>
                <w:sz w:val="30"/>
                <w:szCs w:val="30"/>
                <w:cs/>
                <w:lang w:val="en-US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408DC92F" w14:textId="77777777" w:rsidR="00B224F5" w:rsidRPr="00B224F5" w:rsidRDefault="00B224F5" w:rsidP="00381E7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6BF681" w14:textId="6D43A844" w:rsidR="00B224F5" w:rsidRPr="00B224F5" w:rsidRDefault="00B224F5" w:rsidP="00381E7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24F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E67AC8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Pr="00B224F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B224F5" w:rsidRPr="00B224F5" w14:paraId="1958C2BB" w14:textId="77777777" w:rsidTr="00B224F5">
        <w:trPr>
          <w:tblHeader/>
        </w:trPr>
        <w:tc>
          <w:tcPr>
            <w:tcW w:w="3600" w:type="dxa"/>
            <w:shd w:val="clear" w:color="auto" w:fill="auto"/>
          </w:tcPr>
          <w:p w14:paraId="360C753C" w14:textId="77777777" w:rsidR="00B224F5" w:rsidRPr="00B224F5" w:rsidRDefault="00B224F5" w:rsidP="00381E75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16FA3F3D" w14:textId="77777777" w:rsidR="00B224F5" w:rsidRPr="00B224F5" w:rsidRDefault="00B224F5" w:rsidP="00381E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4F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224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224F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224F5" w:rsidRPr="00B224F5" w14:paraId="17D67017" w14:textId="77777777" w:rsidTr="00B224F5">
        <w:tc>
          <w:tcPr>
            <w:tcW w:w="3600" w:type="dxa"/>
            <w:shd w:val="clear" w:color="auto" w:fill="auto"/>
          </w:tcPr>
          <w:p w14:paraId="7D3342EB" w14:textId="77777777" w:rsidR="00B224F5" w:rsidRPr="00B224F5" w:rsidRDefault="00B224F5" w:rsidP="00381E75">
            <w:pPr>
              <w:spacing w:line="240" w:lineRule="atLeast"/>
              <w:ind w:left="270" w:right="-126" w:hanging="28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224F5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1080" w:type="dxa"/>
            <w:shd w:val="clear" w:color="auto" w:fill="auto"/>
          </w:tcPr>
          <w:p w14:paraId="329B1A0C" w14:textId="77777777" w:rsidR="00B224F5" w:rsidRPr="00B224F5" w:rsidRDefault="00B224F5" w:rsidP="00381E7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430EC3" w14:textId="77777777" w:rsidR="00B224F5" w:rsidRPr="00B224F5" w:rsidRDefault="00B224F5" w:rsidP="00381E7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99FE7F" w14:textId="77777777" w:rsidR="00B224F5" w:rsidRPr="00B224F5" w:rsidRDefault="00B224F5" w:rsidP="00381E7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C515B2" w14:textId="77777777" w:rsidR="00B224F5" w:rsidRPr="00B224F5" w:rsidRDefault="00B224F5" w:rsidP="00381E7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DE2A0E" w14:textId="77777777" w:rsidR="00B224F5" w:rsidRPr="00B224F5" w:rsidRDefault="00B224F5" w:rsidP="00381E75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000D23" w14:textId="77777777" w:rsidR="00B224F5" w:rsidRPr="00B224F5" w:rsidRDefault="00B224F5" w:rsidP="00381E7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04DE71" w14:textId="77777777" w:rsidR="00B224F5" w:rsidRPr="00B224F5" w:rsidRDefault="00B224F5" w:rsidP="00381E75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24F5" w:rsidRPr="00B224F5" w14:paraId="1ACB4205" w14:textId="77777777" w:rsidTr="00B224F5">
        <w:tc>
          <w:tcPr>
            <w:tcW w:w="3600" w:type="dxa"/>
            <w:shd w:val="clear" w:color="auto" w:fill="auto"/>
          </w:tcPr>
          <w:p w14:paraId="1896F06F" w14:textId="77777777" w:rsidR="00B224F5" w:rsidRPr="00B224F5" w:rsidRDefault="00B224F5" w:rsidP="00381E75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24F5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B224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71929023" w14:textId="6EEB91A0" w:rsidR="00B224F5" w:rsidRPr="00B224F5" w:rsidRDefault="00E67AC8" w:rsidP="00381E75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="0081640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EB0894D" w14:textId="77777777" w:rsidR="00B224F5" w:rsidRPr="00B224F5" w:rsidRDefault="00B224F5" w:rsidP="00381E7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9008BD" w14:textId="249D7394" w:rsidR="00B224F5" w:rsidRPr="00B224F5" w:rsidRDefault="00E67AC8" w:rsidP="00381E75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="0081640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1AC3C96" w14:textId="77777777" w:rsidR="00B224F5" w:rsidRPr="00B224F5" w:rsidRDefault="00B224F5" w:rsidP="00381E7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9D1F22" w14:textId="70772FA1" w:rsidR="00B224F5" w:rsidRPr="00B224F5" w:rsidRDefault="00E67AC8" w:rsidP="00381E75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="0081640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1C0309F" w14:textId="77777777" w:rsidR="00B224F5" w:rsidRPr="00B224F5" w:rsidRDefault="00B224F5" w:rsidP="00381E7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16125C" w14:textId="5623C50D" w:rsidR="00B224F5" w:rsidRPr="00B224F5" w:rsidRDefault="00E67AC8" w:rsidP="00381E75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="0081640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B224F5" w:rsidRPr="00B224F5" w14:paraId="5D1C8EF2" w14:textId="77777777" w:rsidTr="00B224F5">
        <w:tc>
          <w:tcPr>
            <w:tcW w:w="3600" w:type="dxa"/>
            <w:shd w:val="clear" w:color="auto" w:fill="auto"/>
          </w:tcPr>
          <w:p w14:paraId="02B07131" w14:textId="77777777" w:rsidR="00B224F5" w:rsidRPr="00B224F5" w:rsidRDefault="00B224F5" w:rsidP="00381E75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24F5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B224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F32131" w14:textId="63F1B54C" w:rsidR="00B224F5" w:rsidRPr="00B224F5" w:rsidRDefault="00E67AC8" w:rsidP="00381E75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B224F5" w:rsidRPr="00B224F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B4D3E14" w14:textId="77777777" w:rsidR="00B224F5" w:rsidRPr="00B224F5" w:rsidRDefault="00B224F5" w:rsidP="00381E7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53579C" w14:textId="61F79EE5" w:rsidR="00B224F5" w:rsidRPr="00B224F5" w:rsidRDefault="00E67AC8" w:rsidP="00381E75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688</w:t>
            </w:r>
          </w:p>
        </w:tc>
        <w:tc>
          <w:tcPr>
            <w:tcW w:w="270" w:type="dxa"/>
            <w:shd w:val="clear" w:color="auto" w:fill="auto"/>
          </w:tcPr>
          <w:p w14:paraId="0154ED6B" w14:textId="77777777" w:rsidR="00B224F5" w:rsidRPr="00B224F5" w:rsidRDefault="00B224F5" w:rsidP="00381E7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24CB28" w14:textId="06BDA146" w:rsidR="00B224F5" w:rsidRPr="00B224F5" w:rsidRDefault="00E67AC8" w:rsidP="00381E75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B224F5" w:rsidRPr="00B224F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8929A98" w14:textId="77777777" w:rsidR="00B224F5" w:rsidRPr="00B224F5" w:rsidRDefault="00B224F5" w:rsidP="00381E7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418F20" w14:textId="599AD640" w:rsidR="00B224F5" w:rsidRPr="00B224F5" w:rsidRDefault="00E67AC8" w:rsidP="00381E75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688</w:t>
            </w:r>
          </w:p>
        </w:tc>
      </w:tr>
      <w:tr w:rsidR="00B224F5" w:rsidRPr="009B739D" w14:paraId="719AAB33" w14:textId="77777777" w:rsidTr="00B224F5">
        <w:tc>
          <w:tcPr>
            <w:tcW w:w="3600" w:type="dxa"/>
            <w:shd w:val="clear" w:color="auto" w:fill="auto"/>
          </w:tcPr>
          <w:p w14:paraId="2BA4CF54" w14:textId="77777777" w:rsidR="00B224F5" w:rsidRPr="00B224F5" w:rsidRDefault="00B224F5" w:rsidP="00381E75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24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29531" w14:textId="2787CC87" w:rsidR="00B224F5" w:rsidRPr="00B224F5" w:rsidRDefault="00B224F5" w:rsidP="00381E75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24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B224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224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12</w:t>
            </w:r>
            <w:r w:rsidR="0081640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A12642D" w14:textId="77777777" w:rsidR="00B224F5" w:rsidRPr="00B224F5" w:rsidRDefault="00B224F5" w:rsidP="00381E7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9D110" w14:textId="343BF1C4" w:rsidR="00B224F5" w:rsidRPr="00B224F5" w:rsidRDefault="00B224F5" w:rsidP="00381E75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24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7DF62DEC" w14:textId="77777777" w:rsidR="00B224F5" w:rsidRPr="00B224F5" w:rsidRDefault="00B224F5" w:rsidP="00381E7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CB224" w14:textId="5E188344" w:rsidR="00B224F5" w:rsidRPr="00B224F5" w:rsidRDefault="00B224F5" w:rsidP="00381E75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24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1,12</w:t>
            </w:r>
            <w:r w:rsidR="008164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15AEF36" w14:textId="77777777" w:rsidR="00B224F5" w:rsidRPr="00B224F5" w:rsidRDefault="00B224F5" w:rsidP="00381E7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7C62D" w14:textId="4BAF32D9" w:rsidR="00B224F5" w:rsidRPr="009B739D" w:rsidRDefault="00B224F5" w:rsidP="00381E75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24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</w:t>
            </w:r>
          </w:p>
        </w:tc>
      </w:tr>
    </w:tbl>
    <w:p w14:paraId="4FE16917" w14:textId="77777777" w:rsidR="00B224F5" w:rsidRPr="009B739D" w:rsidRDefault="00B224F5" w:rsidP="009B739D">
      <w:pPr>
        <w:spacing w:line="240" w:lineRule="auto"/>
        <w:ind w:left="900"/>
        <w:jc w:val="thaiDistribute"/>
        <w:rPr>
          <w:rFonts w:ascii="Angsana New" w:hAnsi="Angsana New"/>
          <w:spacing w:val="-2"/>
          <w:sz w:val="20"/>
          <w:szCs w:val="20"/>
          <w:lang w:val="en-US"/>
        </w:rPr>
      </w:pPr>
    </w:p>
    <w:p w14:paraId="2AAEC3A1" w14:textId="144E4A8B" w:rsidR="00B32FF3" w:rsidRDefault="00B32FF3" w:rsidP="009B739D">
      <w:pPr>
        <w:pStyle w:val="Bo-Blankline"/>
        <w:numPr>
          <w:ilvl w:val="0"/>
          <w:numId w:val="5"/>
        </w:numPr>
        <w:ind w:right="18"/>
        <w:jc w:val="thaiDistribute"/>
        <w:rPr>
          <w:i/>
          <w:iCs/>
          <w:sz w:val="30"/>
          <w:szCs w:val="30"/>
          <w:lang w:val="en-US"/>
        </w:rPr>
      </w:pPr>
      <w:r w:rsidRPr="009B739D">
        <w:rPr>
          <w:rFonts w:hint="cs"/>
          <w:spacing w:val="4"/>
          <w:sz w:val="30"/>
          <w:szCs w:val="30"/>
          <w:cs/>
        </w:rPr>
        <w:t xml:space="preserve">สัญญาเช่าที่ดินหลายฉบับระบุว่าบริษัทต้องรื้อถอนสิ่งปลูกสร้างทั้งหมดออกจากพื้นที่เช่าเมื่อสิ้นสุดสัญญา ทำให้บริษัทมียอดประมาณการหนี้สินสำหรับต้นทุนในการรื้อถอน ณ วันที่ </w:t>
      </w:r>
      <w:r w:rsidR="00E67AC8">
        <w:rPr>
          <w:spacing w:val="4"/>
          <w:sz w:val="30"/>
          <w:szCs w:val="30"/>
        </w:rPr>
        <w:t>3</w:t>
      </w:r>
      <w:r w:rsidRPr="009B739D">
        <w:rPr>
          <w:spacing w:val="4"/>
          <w:sz w:val="30"/>
          <w:szCs w:val="30"/>
        </w:rPr>
        <w:t>1</w:t>
      </w:r>
      <w:r w:rsidRPr="009B739D">
        <w:rPr>
          <w:rFonts w:hint="cs"/>
          <w:spacing w:val="4"/>
          <w:sz w:val="30"/>
          <w:szCs w:val="30"/>
          <w:cs/>
        </w:rPr>
        <w:t xml:space="preserve"> มีนาคม</w:t>
      </w:r>
      <w:r w:rsidRPr="00704845">
        <w:rPr>
          <w:rFonts w:hint="cs"/>
          <w:spacing w:val="4"/>
          <w:sz w:val="30"/>
          <w:szCs w:val="30"/>
          <w:cs/>
        </w:rPr>
        <w:t xml:space="preserve"> </w:t>
      </w:r>
      <w:r w:rsidRPr="00704845">
        <w:rPr>
          <w:spacing w:val="4"/>
          <w:sz w:val="30"/>
          <w:szCs w:val="30"/>
        </w:rPr>
        <w:t>2</w:t>
      </w:r>
      <w:r w:rsidR="00E67AC8">
        <w:rPr>
          <w:spacing w:val="4"/>
          <w:sz w:val="30"/>
          <w:szCs w:val="30"/>
        </w:rPr>
        <w:t>563</w:t>
      </w:r>
      <w:r w:rsidRPr="00704845">
        <w:rPr>
          <w:rFonts w:hint="cs"/>
          <w:spacing w:val="4"/>
          <w:sz w:val="30"/>
          <w:szCs w:val="30"/>
          <w:cs/>
        </w:rPr>
        <w:t xml:space="preserve"> เป็นจำนวน </w:t>
      </w:r>
      <w:r w:rsidRPr="00704845">
        <w:rPr>
          <w:spacing w:val="4"/>
          <w:sz w:val="30"/>
          <w:szCs w:val="30"/>
          <w:lang w:val="en-US"/>
        </w:rPr>
        <w:t>2</w:t>
      </w:r>
      <w:r w:rsidR="00E67AC8">
        <w:rPr>
          <w:spacing w:val="4"/>
          <w:sz w:val="30"/>
          <w:szCs w:val="30"/>
          <w:lang w:val="en-US"/>
        </w:rPr>
        <w:t>5</w:t>
      </w:r>
      <w:r w:rsidR="00816401">
        <w:rPr>
          <w:spacing w:val="4"/>
          <w:sz w:val="30"/>
          <w:szCs w:val="30"/>
          <w:lang w:val="en-US"/>
        </w:rPr>
        <w:t>9</w:t>
      </w:r>
      <w:r w:rsidRPr="00704845">
        <w:rPr>
          <w:rFonts w:hint="cs"/>
          <w:spacing w:val="4"/>
          <w:sz w:val="30"/>
          <w:szCs w:val="30"/>
          <w:cs/>
        </w:rPr>
        <w:t xml:space="preserve"> ล้านบาท</w:t>
      </w:r>
      <w:r w:rsidRPr="00704845">
        <w:rPr>
          <w:spacing w:val="2"/>
          <w:sz w:val="30"/>
          <w:szCs w:val="30"/>
        </w:rPr>
        <w:t xml:space="preserve"> </w:t>
      </w:r>
      <w:r w:rsidRPr="00704845">
        <w:rPr>
          <w:rFonts w:hint="cs"/>
          <w:i/>
          <w:iCs/>
          <w:spacing w:val="2"/>
          <w:sz w:val="30"/>
          <w:szCs w:val="30"/>
          <w:cs/>
        </w:rPr>
        <w:t>(</w:t>
      </w:r>
      <w:r w:rsidR="00E67AC8">
        <w:rPr>
          <w:i/>
          <w:iCs/>
          <w:spacing w:val="2"/>
          <w:sz w:val="30"/>
          <w:szCs w:val="30"/>
        </w:rPr>
        <w:t>3</w:t>
      </w:r>
      <w:r w:rsidRPr="00704845">
        <w:rPr>
          <w:i/>
          <w:iCs/>
          <w:spacing w:val="2"/>
          <w:sz w:val="30"/>
          <w:szCs w:val="30"/>
        </w:rPr>
        <w:t>1</w:t>
      </w:r>
      <w:r w:rsidRPr="00704845">
        <w:rPr>
          <w:i/>
          <w:iCs/>
          <w:sz w:val="30"/>
          <w:szCs w:val="30"/>
        </w:rPr>
        <w:t xml:space="preserve"> </w:t>
      </w:r>
      <w:r w:rsidRPr="00704845">
        <w:rPr>
          <w:rFonts w:hint="cs"/>
          <w:i/>
          <w:iCs/>
          <w:sz w:val="30"/>
          <w:szCs w:val="30"/>
          <w:cs/>
        </w:rPr>
        <w:t>ธันวาคม</w:t>
      </w:r>
      <w:r w:rsidRPr="00704845">
        <w:rPr>
          <w:i/>
          <w:iCs/>
          <w:sz w:val="30"/>
          <w:szCs w:val="30"/>
        </w:rPr>
        <w:t xml:space="preserve"> </w:t>
      </w:r>
      <w:r w:rsidRPr="00704845">
        <w:rPr>
          <w:rFonts w:hint="cs"/>
          <w:i/>
          <w:iCs/>
          <w:sz w:val="30"/>
          <w:szCs w:val="30"/>
          <w:cs/>
        </w:rPr>
        <w:t>2</w:t>
      </w:r>
      <w:r w:rsidR="00E67AC8">
        <w:rPr>
          <w:rFonts w:hint="cs"/>
          <w:i/>
          <w:iCs/>
          <w:sz w:val="30"/>
          <w:szCs w:val="30"/>
          <w:cs/>
        </w:rPr>
        <w:t>5</w:t>
      </w:r>
      <w:r w:rsidR="00E67AC8">
        <w:rPr>
          <w:i/>
          <w:iCs/>
          <w:sz w:val="30"/>
          <w:szCs w:val="30"/>
        </w:rPr>
        <w:t>6</w:t>
      </w:r>
      <w:r w:rsidRPr="00704845">
        <w:rPr>
          <w:i/>
          <w:iCs/>
          <w:sz w:val="30"/>
          <w:szCs w:val="30"/>
        </w:rPr>
        <w:t>2</w:t>
      </w:r>
      <w:r w:rsidRPr="00704845">
        <w:rPr>
          <w:i/>
          <w:iCs/>
          <w:sz w:val="30"/>
          <w:szCs w:val="30"/>
          <w:lang w:val="en-US"/>
        </w:rPr>
        <w:t>: 2</w:t>
      </w:r>
      <w:r w:rsidR="00E67AC8">
        <w:rPr>
          <w:i/>
          <w:iCs/>
          <w:sz w:val="30"/>
          <w:szCs w:val="30"/>
          <w:lang w:val="en-US"/>
        </w:rPr>
        <w:t>57</w:t>
      </w:r>
      <w:r w:rsidRPr="00704845">
        <w:rPr>
          <w:i/>
          <w:iCs/>
          <w:sz w:val="30"/>
          <w:szCs w:val="30"/>
          <w:lang w:val="en-US"/>
        </w:rPr>
        <w:t xml:space="preserve"> </w:t>
      </w:r>
      <w:r w:rsidRPr="00704845">
        <w:rPr>
          <w:rFonts w:hint="cs"/>
          <w:i/>
          <w:iCs/>
          <w:sz w:val="30"/>
          <w:szCs w:val="30"/>
          <w:cs/>
          <w:lang w:val="en-US"/>
        </w:rPr>
        <w:t>ล้านบาท)</w:t>
      </w:r>
    </w:p>
    <w:p w14:paraId="1DD6494E" w14:textId="77777777" w:rsidR="00FC5CB9" w:rsidRPr="00C971CB" w:rsidRDefault="00FC5CB9" w:rsidP="00FC5CB9">
      <w:pPr>
        <w:pStyle w:val="ListParagraph"/>
        <w:spacing w:line="240" w:lineRule="auto"/>
        <w:ind w:left="900" w:right="2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411F6DB2" w14:textId="77777777" w:rsidR="00234C45" w:rsidRDefault="00234C45" w:rsidP="00C111CA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210DE">
        <w:rPr>
          <w:rFonts w:ascii="Angsana New" w:hAnsi="Angsana New"/>
          <w:sz w:val="30"/>
          <w:szCs w:val="30"/>
          <w:cs/>
        </w:rPr>
        <w:t>บริษัทได้ทำสัญญาซื้อขายไฟฟ้าและบริการกับบริษัทใหญ่</w:t>
      </w:r>
      <w:r w:rsidRPr="00B210DE">
        <w:rPr>
          <w:rFonts w:ascii="Angsana New" w:hAnsi="Angsana New"/>
          <w:sz w:val="30"/>
          <w:szCs w:val="30"/>
        </w:rPr>
        <w:t xml:space="preserve"> </w:t>
      </w:r>
      <w:r w:rsidRPr="00B210DE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6DC012C3" w14:textId="77777777" w:rsidR="006554A2" w:rsidRDefault="006554A2" w:rsidP="006554A2">
      <w:pPr>
        <w:pStyle w:val="Bo-Blankline"/>
      </w:pPr>
    </w:p>
    <w:p w14:paraId="7C9CBF84" w14:textId="61450139" w:rsidR="006554A2" w:rsidRPr="00E7328A" w:rsidRDefault="006554A2" w:rsidP="00C111CA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17C85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>
        <w:rPr>
          <w:rFonts w:ascii="Angsana New" w:hAnsi="Angsana New"/>
          <w:sz w:val="30"/>
          <w:szCs w:val="30"/>
          <w:lang w:val="en-US"/>
        </w:rPr>
        <w:t>2</w:t>
      </w:r>
      <w:r w:rsidR="00E67AC8">
        <w:rPr>
          <w:rFonts w:ascii="Angsana New" w:hAnsi="Angsana New"/>
          <w:sz w:val="30"/>
          <w:szCs w:val="30"/>
          <w:lang w:val="en-US"/>
        </w:rPr>
        <w:t>55</w:t>
      </w:r>
      <w:r w:rsidR="00816401">
        <w:rPr>
          <w:rFonts w:ascii="Angsana New" w:hAnsi="Angsana New"/>
          <w:sz w:val="30"/>
          <w:szCs w:val="30"/>
          <w:lang w:val="en-US"/>
        </w:rPr>
        <w:t>9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การซื้อขายสินค้าและทรัพยากรและการบริการอื่นๆแก่บริษัท 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E67AC8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317C85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>
        <w:rPr>
          <w:rFonts w:ascii="Angsana New" w:hAnsi="Angsana New"/>
          <w:sz w:val="30"/>
          <w:szCs w:val="30"/>
          <w:lang w:val="en-US"/>
        </w:rPr>
        <w:t>2</w:t>
      </w:r>
      <w:r w:rsidR="00E67AC8">
        <w:rPr>
          <w:rFonts w:ascii="Angsana New" w:hAnsi="Angsana New"/>
          <w:sz w:val="30"/>
          <w:szCs w:val="30"/>
          <w:lang w:val="en-US"/>
        </w:rPr>
        <w:t>55</w:t>
      </w:r>
      <w:r w:rsidR="00816401">
        <w:rPr>
          <w:rFonts w:ascii="Angsana New" w:hAnsi="Angsana New"/>
          <w:sz w:val="30"/>
          <w:szCs w:val="30"/>
          <w:lang w:val="en-US"/>
        </w:rPr>
        <w:t>9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E67AC8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246C34C0" w14:textId="2E1111D1" w:rsidR="0069465D" w:rsidRDefault="0069465D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p w14:paraId="68AEC927" w14:textId="77777777" w:rsidR="003F0D6A" w:rsidRPr="00AC36F8" w:rsidRDefault="00104178" w:rsidP="00AC36F8">
      <w:pPr>
        <w:pStyle w:val="Caption"/>
      </w:pPr>
      <w:r w:rsidRPr="00B210DE">
        <w:rPr>
          <w:cs/>
        </w:rPr>
        <w:t>เงิน</w:t>
      </w:r>
      <w:r w:rsidR="00CF5967" w:rsidRPr="00CF5967">
        <w:rPr>
          <w:cs/>
        </w:rPr>
        <w:t>ลงทุนอื่น</w:t>
      </w:r>
    </w:p>
    <w:p w14:paraId="1467D73B" w14:textId="77777777" w:rsidR="00814F37" w:rsidRDefault="00814F37" w:rsidP="00E10F0F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080"/>
        <w:gridCol w:w="270"/>
        <w:gridCol w:w="990"/>
        <w:gridCol w:w="270"/>
        <w:gridCol w:w="1080"/>
        <w:gridCol w:w="270"/>
        <w:gridCol w:w="990"/>
      </w:tblGrid>
      <w:tr w:rsidR="00671D76" w:rsidRPr="00671D76" w14:paraId="5B2CA584" w14:textId="77777777" w:rsidTr="00931C8E">
        <w:trPr>
          <w:trHeight w:val="260"/>
          <w:tblHeader/>
        </w:trPr>
        <w:tc>
          <w:tcPr>
            <w:tcW w:w="3330" w:type="dxa"/>
            <w:shd w:val="clear" w:color="auto" w:fill="auto"/>
          </w:tcPr>
          <w:p w14:paraId="6EB8A1C9" w14:textId="77777777" w:rsidR="00671D76" w:rsidRPr="00671D76" w:rsidRDefault="00671D76" w:rsidP="0043318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900" w:type="dxa"/>
          </w:tcPr>
          <w:p w14:paraId="2CD287EF" w14:textId="77777777" w:rsidR="00671D76" w:rsidRPr="00671D76" w:rsidRDefault="00671D7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40" w:type="dxa"/>
            <w:gridSpan w:val="3"/>
          </w:tcPr>
          <w:p w14:paraId="3C23946E" w14:textId="0F9A4840" w:rsidR="00671D76" w:rsidRPr="00671D76" w:rsidRDefault="00671D7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671D7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C0215E7" w14:textId="77777777" w:rsidR="00671D76" w:rsidRPr="00671D76" w:rsidRDefault="00671D76" w:rsidP="004331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70F25DF" w14:textId="77777777" w:rsidR="00671D76" w:rsidRPr="00671D76" w:rsidRDefault="00671D7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71D7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71D76" w:rsidRPr="00671D76" w14:paraId="393A614D" w14:textId="77777777" w:rsidTr="00931C8E">
        <w:trPr>
          <w:trHeight w:val="248"/>
          <w:tblHeader/>
        </w:trPr>
        <w:tc>
          <w:tcPr>
            <w:tcW w:w="3330" w:type="dxa"/>
            <w:shd w:val="clear" w:color="auto" w:fill="auto"/>
          </w:tcPr>
          <w:p w14:paraId="5AD69A0F" w14:textId="77777777" w:rsidR="00671D76" w:rsidRPr="00671D76" w:rsidRDefault="00671D76" w:rsidP="00BB10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900" w:type="dxa"/>
          </w:tcPr>
          <w:p w14:paraId="086101F9" w14:textId="77777777" w:rsidR="00671D76" w:rsidRPr="00671D76" w:rsidRDefault="00671D76" w:rsidP="00BB100D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75E11ADF" w14:textId="49D37BE9" w:rsidR="00671D76" w:rsidRPr="00671D76" w:rsidRDefault="00A67971" w:rsidP="00BB100D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71D76" w:rsidRPr="00671D76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</w:tcPr>
          <w:p w14:paraId="57D0CCA7" w14:textId="77777777" w:rsidR="00671D76" w:rsidRPr="00671D76" w:rsidRDefault="00671D76" w:rsidP="00BB100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00481563" w14:textId="727D15EC" w:rsidR="00671D76" w:rsidRPr="00671D76" w:rsidRDefault="00A67971" w:rsidP="00BB100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71D76" w:rsidRPr="00671D7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8692DF6" w14:textId="77777777" w:rsidR="00671D76" w:rsidRPr="00671D76" w:rsidRDefault="00671D76" w:rsidP="00BB100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26151CA6" w14:textId="0CCF0269" w:rsidR="00671D76" w:rsidRPr="00671D76" w:rsidRDefault="00A67971" w:rsidP="00BB100D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71D76" w:rsidRPr="00671D76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12F8CBD9" w14:textId="77777777" w:rsidR="00671D76" w:rsidRPr="00671D76" w:rsidRDefault="00671D76" w:rsidP="00BB100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6DB0F881" w14:textId="0D856F7B" w:rsidR="00671D76" w:rsidRPr="00671D76" w:rsidRDefault="00A67971" w:rsidP="00BB100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71D76" w:rsidRPr="00671D7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671D76" w:rsidRPr="00671D76" w14:paraId="113C1595" w14:textId="77777777" w:rsidTr="00931C8E">
        <w:trPr>
          <w:trHeight w:val="260"/>
          <w:tblHeader/>
        </w:trPr>
        <w:tc>
          <w:tcPr>
            <w:tcW w:w="3330" w:type="dxa"/>
            <w:shd w:val="clear" w:color="auto" w:fill="auto"/>
          </w:tcPr>
          <w:p w14:paraId="0FB3AB4E" w14:textId="77777777" w:rsidR="00671D76" w:rsidRPr="00671D76" w:rsidRDefault="00671D76" w:rsidP="00BB10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900" w:type="dxa"/>
          </w:tcPr>
          <w:p w14:paraId="5C5AE3F9" w14:textId="61999846" w:rsidR="00671D76" w:rsidRPr="00931C8E" w:rsidRDefault="00671D76" w:rsidP="00931C8E">
            <w:pPr>
              <w:pStyle w:val="Bo-Blankline"/>
              <w:ind w:left="-11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/>
              </w:rPr>
            </w:pPr>
            <w:r w:rsidRPr="00931C8E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/>
              </w:rPr>
              <w:t>หมายเหตุ</w:t>
            </w:r>
          </w:p>
        </w:tc>
        <w:tc>
          <w:tcPr>
            <w:tcW w:w="1080" w:type="dxa"/>
          </w:tcPr>
          <w:p w14:paraId="7ABF8B20" w14:textId="141287D1" w:rsidR="00671D76" w:rsidRPr="00671D76" w:rsidRDefault="00671D76" w:rsidP="00BB100D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671D76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563</w:t>
            </w:r>
          </w:p>
        </w:tc>
        <w:tc>
          <w:tcPr>
            <w:tcW w:w="270" w:type="dxa"/>
          </w:tcPr>
          <w:p w14:paraId="214948E2" w14:textId="77777777" w:rsidR="00671D76" w:rsidRPr="00671D76" w:rsidRDefault="00671D76" w:rsidP="00BB100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137DBC21" w14:textId="2C540DFD" w:rsidR="00671D76" w:rsidRPr="00671D76" w:rsidRDefault="00671D76" w:rsidP="00BB100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71D76">
              <w:rPr>
                <w:rFonts w:asciiTheme="majorBidi" w:hAnsiTheme="majorBidi" w:cstheme="majorBidi"/>
                <w:sz w:val="29"/>
                <w:szCs w:val="29"/>
                <w:cs/>
              </w:rPr>
              <w:t>2</w:t>
            </w:r>
            <w:r w:rsidR="00E67AC8">
              <w:rPr>
                <w:rFonts w:asciiTheme="majorBidi" w:hAnsiTheme="majorBidi" w:cstheme="majorBidi"/>
                <w:sz w:val="29"/>
                <w:szCs w:val="29"/>
                <w:cs/>
              </w:rPr>
              <w:t>56</w:t>
            </w:r>
            <w:r w:rsidRPr="00671D76">
              <w:rPr>
                <w:rFonts w:asciiTheme="majorBidi" w:hAnsiTheme="majorBidi" w:cstheme="majorBidi"/>
                <w:sz w:val="29"/>
                <w:szCs w:val="29"/>
                <w:cs/>
              </w:rPr>
              <w:t>2</w:t>
            </w:r>
          </w:p>
        </w:tc>
        <w:tc>
          <w:tcPr>
            <w:tcW w:w="270" w:type="dxa"/>
          </w:tcPr>
          <w:p w14:paraId="59A6F00A" w14:textId="77777777" w:rsidR="00671D76" w:rsidRPr="00671D76" w:rsidRDefault="00671D76" w:rsidP="00BB100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7453965B" w14:textId="10BF8A7B" w:rsidR="00671D76" w:rsidRPr="00671D76" w:rsidRDefault="00671D76" w:rsidP="00BB100D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671D76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45BC2263" w14:textId="77777777" w:rsidR="00671D76" w:rsidRPr="00671D76" w:rsidRDefault="00671D76" w:rsidP="00BB100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5D7FF738" w14:textId="1C2C0E1E" w:rsidR="00671D76" w:rsidRPr="00671D76" w:rsidRDefault="00671D76" w:rsidP="00BB100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71D76">
              <w:rPr>
                <w:rFonts w:asciiTheme="majorBidi" w:hAnsiTheme="majorBidi" w:cstheme="majorBidi"/>
                <w:sz w:val="29"/>
                <w:szCs w:val="29"/>
                <w:cs/>
              </w:rPr>
              <w:t>2</w:t>
            </w:r>
            <w:r w:rsidR="00E67AC8">
              <w:rPr>
                <w:rFonts w:asciiTheme="majorBidi" w:hAnsiTheme="majorBidi" w:cstheme="majorBidi"/>
                <w:sz w:val="29"/>
                <w:szCs w:val="29"/>
                <w:cs/>
              </w:rPr>
              <w:t>56</w:t>
            </w:r>
            <w:r w:rsidRPr="00671D76">
              <w:rPr>
                <w:rFonts w:asciiTheme="majorBidi" w:hAnsiTheme="majorBidi" w:cstheme="majorBidi"/>
                <w:sz w:val="29"/>
                <w:szCs w:val="29"/>
                <w:cs/>
              </w:rPr>
              <w:t>2</w:t>
            </w:r>
          </w:p>
        </w:tc>
      </w:tr>
      <w:tr w:rsidR="00671D76" w:rsidRPr="00671D76" w14:paraId="7EBD8E5D" w14:textId="77777777" w:rsidTr="00931C8E">
        <w:trPr>
          <w:trHeight w:val="260"/>
          <w:tblHeader/>
        </w:trPr>
        <w:tc>
          <w:tcPr>
            <w:tcW w:w="3330" w:type="dxa"/>
            <w:shd w:val="clear" w:color="auto" w:fill="auto"/>
          </w:tcPr>
          <w:p w14:paraId="4914C0BB" w14:textId="77777777" w:rsidR="00671D76" w:rsidRPr="00671D76" w:rsidRDefault="00671D76" w:rsidP="00BB10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900" w:type="dxa"/>
          </w:tcPr>
          <w:p w14:paraId="6C29C81E" w14:textId="77777777" w:rsidR="00671D76" w:rsidRPr="00671D76" w:rsidRDefault="00671D76" w:rsidP="00BB10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4950" w:type="dxa"/>
            <w:gridSpan w:val="7"/>
          </w:tcPr>
          <w:p w14:paraId="3C32AA57" w14:textId="25E8B9B9" w:rsidR="00671D76" w:rsidRPr="00671D76" w:rsidRDefault="00671D76" w:rsidP="00BB10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71D76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(</w:t>
            </w:r>
            <w:r w:rsidRPr="00671D76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พันบาท</w:t>
            </w:r>
            <w:r w:rsidRPr="00671D76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)</w:t>
            </w:r>
          </w:p>
        </w:tc>
      </w:tr>
      <w:tr w:rsidR="00671D76" w:rsidRPr="00671D76" w14:paraId="300724C3" w14:textId="77777777" w:rsidTr="00931C8E">
        <w:trPr>
          <w:trHeight w:val="248"/>
        </w:trPr>
        <w:tc>
          <w:tcPr>
            <w:tcW w:w="3330" w:type="dxa"/>
            <w:shd w:val="clear" w:color="auto" w:fill="auto"/>
          </w:tcPr>
          <w:p w14:paraId="490B7FEB" w14:textId="77777777" w:rsidR="00671D76" w:rsidRPr="00671D76" w:rsidRDefault="00671D76" w:rsidP="00BB100D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671D7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เงินลงทุนชั่วคราว</w:t>
            </w:r>
          </w:p>
        </w:tc>
        <w:tc>
          <w:tcPr>
            <w:tcW w:w="900" w:type="dxa"/>
          </w:tcPr>
          <w:p w14:paraId="068DE444" w14:textId="77777777" w:rsidR="00671D76" w:rsidRPr="00671D76" w:rsidRDefault="00671D76" w:rsidP="00BB100D">
            <w:pPr>
              <w:tabs>
                <w:tab w:val="decimal" w:pos="122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59373735" w14:textId="19EF25E8" w:rsidR="00671D76" w:rsidRPr="00671D76" w:rsidRDefault="00671D76" w:rsidP="00BB100D">
            <w:pPr>
              <w:tabs>
                <w:tab w:val="decimal" w:pos="122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364DC81E" w14:textId="77777777" w:rsidR="00671D76" w:rsidRPr="00671D76" w:rsidRDefault="00671D76" w:rsidP="00BB100D">
            <w:pPr>
              <w:tabs>
                <w:tab w:val="decimal" w:pos="122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102F4E6" w14:textId="77777777" w:rsidR="00671D76" w:rsidRPr="00671D76" w:rsidRDefault="00671D76" w:rsidP="00BB100D">
            <w:pPr>
              <w:tabs>
                <w:tab w:val="decimal" w:pos="122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4979F8C4" w14:textId="77777777" w:rsidR="00671D76" w:rsidRPr="00671D76" w:rsidRDefault="00671D76" w:rsidP="00BB100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67494F8B" w14:textId="77777777" w:rsidR="00671D76" w:rsidRPr="00671D76" w:rsidRDefault="00671D76" w:rsidP="00BB100D">
            <w:pPr>
              <w:tabs>
                <w:tab w:val="decimal" w:pos="122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7D6742" w14:textId="77777777" w:rsidR="00671D76" w:rsidRPr="00671D76" w:rsidRDefault="00671D76" w:rsidP="00BB100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1FEF07B3" w14:textId="77777777" w:rsidR="00671D76" w:rsidRPr="00671D76" w:rsidRDefault="00671D76" w:rsidP="00BB100D">
            <w:pPr>
              <w:tabs>
                <w:tab w:val="decimal" w:pos="12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</w:tr>
      <w:tr w:rsidR="00671D76" w:rsidRPr="00671D76" w14:paraId="57A0A18F" w14:textId="77777777" w:rsidTr="00931C8E">
        <w:trPr>
          <w:trHeight w:val="519"/>
        </w:trPr>
        <w:tc>
          <w:tcPr>
            <w:tcW w:w="3330" w:type="dxa"/>
            <w:shd w:val="clear" w:color="auto" w:fill="auto"/>
          </w:tcPr>
          <w:p w14:paraId="3BE17C47" w14:textId="1F50B6E7" w:rsidR="00671D76" w:rsidRPr="00671D76" w:rsidRDefault="00671D76" w:rsidP="00931C8E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71D7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ตราสารทุนถือไว้เพื่อค้า </w:t>
            </w:r>
            <w:r w:rsidRPr="00671D76">
              <w:rPr>
                <w:rFonts w:asciiTheme="majorBidi" w:hAnsiTheme="majorBidi" w:cstheme="majorBidi"/>
                <w:sz w:val="29"/>
                <w:szCs w:val="29"/>
              </w:rPr>
              <w:br/>
            </w:r>
            <w:r w:rsidRPr="00671D76">
              <w:rPr>
                <w:rFonts w:asciiTheme="majorBidi" w:hAnsiTheme="majorBidi" w:cstheme="majorBidi"/>
                <w:sz w:val="29"/>
                <w:szCs w:val="29"/>
                <w:cs/>
              </w:rPr>
              <w:t>(ในกองทุนรวมตราสารหนี้ระยะสั้น)</w:t>
            </w:r>
          </w:p>
        </w:tc>
        <w:tc>
          <w:tcPr>
            <w:tcW w:w="900" w:type="dxa"/>
          </w:tcPr>
          <w:p w14:paraId="0CC43D5E" w14:textId="77777777" w:rsidR="00671D76" w:rsidRPr="00931C8E" w:rsidRDefault="00671D76" w:rsidP="00931C8E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/>
              </w:rPr>
            </w:pPr>
          </w:p>
          <w:p w14:paraId="5A54B5C1" w14:textId="580F97AC" w:rsidR="00931C8E" w:rsidRPr="00931C8E" w:rsidRDefault="00931C8E" w:rsidP="00931C8E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/>
              </w:rPr>
            </w:pPr>
            <w:r w:rsidRPr="00931C8E"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/>
              </w:rPr>
              <w:t>1</w:t>
            </w:r>
            <w:r w:rsidR="00E67AC8"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766284D5" w14:textId="0C7AB3E9" w:rsidR="00671D76" w:rsidRPr="00671D76" w:rsidRDefault="00671D76" w:rsidP="00931C8E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  <w:p w14:paraId="54697D6B" w14:textId="27B56EA5" w:rsidR="00671D76" w:rsidRPr="00671D76" w:rsidRDefault="00671D76" w:rsidP="00931C8E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671D7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FD529A" w14:textId="77777777" w:rsidR="00671D76" w:rsidRPr="00671D76" w:rsidRDefault="00671D76" w:rsidP="00BB100D">
            <w:pPr>
              <w:tabs>
                <w:tab w:val="decimal" w:pos="122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A56CAE5" w14:textId="77777777" w:rsidR="00671D76" w:rsidRPr="00671D76" w:rsidRDefault="00671D76" w:rsidP="00931C8E">
            <w:pPr>
              <w:tabs>
                <w:tab w:val="decimal" w:pos="7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  <w:p w14:paraId="5EB26ADD" w14:textId="30701519" w:rsidR="00671D76" w:rsidRPr="00671D76" w:rsidRDefault="00671D76" w:rsidP="00931C8E">
            <w:pPr>
              <w:tabs>
                <w:tab w:val="decimal" w:pos="7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671D7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200,2</w:t>
            </w:r>
            <w:r w:rsidR="00E67A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81640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DBA788C" w14:textId="77777777" w:rsidR="00671D76" w:rsidRPr="00671D76" w:rsidRDefault="00671D76" w:rsidP="00BB100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63E1DEB0" w14:textId="77777777" w:rsidR="00671D76" w:rsidRPr="00671D76" w:rsidRDefault="00671D76" w:rsidP="00931C8E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  <w:p w14:paraId="75AF9202" w14:textId="3DA451C6" w:rsidR="00671D76" w:rsidRPr="00671D76" w:rsidRDefault="00671D76" w:rsidP="00931C8E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671D7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81605E" w14:textId="77777777" w:rsidR="00671D76" w:rsidRPr="00671D76" w:rsidRDefault="00671D76" w:rsidP="00BB100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5D5AE9E9" w14:textId="77777777" w:rsidR="00671D76" w:rsidRPr="00671D76" w:rsidRDefault="00671D76" w:rsidP="00931C8E">
            <w:pPr>
              <w:tabs>
                <w:tab w:val="left" w:pos="770"/>
              </w:tabs>
              <w:spacing w:line="240" w:lineRule="atLeast"/>
              <w:ind w:right="-50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  <w:p w14:paraId="03CC81EA" w14:textId="595FE35F" w:rsidR="00671D76" w:rsidRPr="00671D76" w:rsidRDefault="00671D76" w:rsidP="00931C8E">
            <w:pPr>
              <w:tabs>
                <w:tab w:val="decimal" w:pos="790"/>
              </w:tabs>
              <w:spacing w:line="240" w:lineRule="atLeast"/>
              <w:ind w:right="-5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671D7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200,2</w:t>
            </w:r>
            <w:r w:rsidR="00E67A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81640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</w:p>
        </w:tc>
      </w:tr>
      <w:tr w:rsidR="00671D76" w:rsidRPr="00671D76" w14:paraId="012E4E5B" w14:textId="77777777" w:rsidTr="00931C8E">
        <w:trPr>
          <w:trHeight w:val="248"/>
        </w:trPr>
        <w:tc>
          <w:tcPr>
            <w:tcW w:w="3330" w:type="dxa"/>
            <w:shd w:val="clear" w:color="auto" w:fill="auto"/>
          </w:tcPr>
          <w:p w14:paraId="4862C397" w14:textId="77777777" w:rsidR="00671D76" w:rsidRPr="00671D76" w:rsidRDefault="00671D76" w:rsidP="00BB100D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671D76">
              <w:rPr>
                <w:rFonts w:asciiTheme="majorBidi" w:hAnsiTheme="majorBidi" w:cstheme="majorBidi"/>
                <w:sz w:val="29"/>
                <w:szCs w:val="29"/>
                <w:cs/>
              </w:rPr>
              <w:t>ตราสารหนี้ถือไว้เพื่อค้า</w:t>
            </w:r>
          </w:p>
        </w:tc>
        <w:tc>
          <w:tcPr>
            <w:tcW w:w="900" w:type="dxa"/>
          </w:tcPr>
          <w:p w14:paraId="2E62E8F1" w14:textId="062C3336" w:rsidR="00671D76" w:rsidRPr="00931C8E" w:rsidRDefault="00931C8E" w:rsidP="00931C8E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/>
              </w:rPr>
            </w:pPr>
            <w:r w:rsidRPr="00931C8E"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/>
              </w:rPr>
              <w:t>1</w:t>
            </w:r>
            <w:r w:rsidR="00E67AC8"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0FF64D21" w14:textId="7ECD8B38" w:rsidR="00671D76" w:rsidRPr="00671D76" w:rsidRDefault="00671D76" w:rsidP="00931C8E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671D7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F99339" w14:textId="77777777" w:rsidR="00671D76" w:rsidRPr="00671D76" w:rsidRDefault="00671D76" w:rsidP="00BB100D">
            <w:pPr>
              <w:tabs>
                <w:tab w:val="decimal" w:pos="122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F91E04D" w14:textId="4DD33ED5" w:rsidR="00671D76" w:rsidRPr="00671D76" w:rsidRDefault="00671D76" w:rsidP="00931C8E">
            <w:pPr>
              <w:tabs>
                <w:tab w:val="decimal" w:pos="7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671D7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1,12</w:t>
            </w:r>
            <w:r w:rsidR="0081640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  <w:r w:rsidRPr="00671D7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,100</w:t>
            </w:r>
          </w:p>
        </w:tc>
        <w:tc>
          <w:tcPr>
            <w:tcW w:w="270" w:type="dxa"/>
            <w:shd w:val="clear" w:color="auto" w:fill="auto"/>
          </w:tcPr>
          <w:p w14:paraId="7A56C7B4" w14:textId="77777777" w:rsidR="00671D76" w:rsidRPr="00671D76" w:rsidRDefault="00671D76" w:rsidP="00BB100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6E384D82" w14:textId="6C81764D" w:rsidR="00671D76" w:rsidRPr="00671D76" w:rsidRDefault="00671D76" w:rsidP="00931C8E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671D7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025DA8" w14:textId="77777777" w:rsidR="00671D76" w:rsidRPr="00671D76" w:rsidRDefault="00671D76" w:rsidP="00BB100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52CF9906" w14:textId="70A2FBBD" w:rsidR="00671D76" w:rsidRPr="00671D76" w:rsidRDefault="00671D76" w:rsidP="00931C8E">
            <w:pPr>
              <w:tabs>
                <w:tab w:val="left" w:pos="770"/>
                <w:tab w:val="decimal" w:pos="881"/>
              </w:tabs>
              <w:spacing w:line="240" w:lineRule="atLeast"/>
              <w:ind w:right="-5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671D7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1,12</w:t>
            </w:r>
            <w:r w:rsidR="0081640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  <w:r w:rsidRPr="00671D7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,100</w:t>
            </w:r>
          </w:p>
        </w:tc>
      </w:tr>
      <w:tr w:rsidR="00931C8E" w:rsidRPr="00671D76" w14:paraId="3222E504" w14:textId="77777777" w:rsidTr="00931C8E">
        <w:trPr>
          <w:trHeight w:val="519"/>
        </w:trPr>
        <w:tc>
          <w:tcPr>
            <w:tcW w:w="3330" w:type="dxa"/>
            <w:shd w:val="clear" w:color="auto" w:fill="auto"/>
          </w:tcPr>
          <w:p w14:paraId="6880A976" w14:textId="2F487DA6" w:rsidR="00931C8E" w:rsidRPr="00671D76" w:rsidRDefault="00931C8E" w:rsidP="00931C8E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671D76">
              <w:rPr>
                <w:rFonts w:asciiTheme="majorBidi" w:hAnsiTheme="majorBidi" w:cstheme="majorBidi"/>
                <w:sz w:val="29"/>
                <w:szCs w:val="29"/>
                <w:cs/>
              </w:rPr>
              <w:t>ตราสารหนี้ถือไว้เพื่อค้า</w:t>
            </w:r>
            <w:r w:rsidRPr="00671D7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671D76">
              <w:rPr>
                <w:rFonts w:asciiTheme="majorBidi" w:hAnsiTheme="majorBidi" w:cstheme="majorBidi"/>
                <w:sz w:val="29"/>
                <w:szCs w:val="29"/>
                <w:cs/>
              </w:rPr>
              <w:br/>
            </w:r>
            <w:r w:rsidRPr="00671D76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671D76">
              <w:rPr>
                <w:rFonts w:asciiTheme="majorBidi" w:hAnsiTheme="majorBidi" w:cstheme="majorBidi"/>
                <w:sz w:val="29"/>
                <w:szCs w:val="29"/>
                <w:cs/>
              </w:rPr>
              <w:t>ในกองทุนส่วนบุคคล)</w:t>
            </w:r>
          </w:p>
        </w:tc>
        <w:tc>
          <w:tcPr>
            <w:tcW w:w="900" w:type="dxa"/>
          </w:tcPr>
          <w:p w14:paraId="4F6F5FB1" w14:textId="77777777" w:rsidR="00931C8E" w:rsidRPr="00931C8E" w:rsidRDefault="00931C8E" w:rsidP="00931C8E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/>
              </w:rPr>
            </w:pPr>
          </w:p>
          <w:p w14:paraId="48BC39CB" w14:textId="11573AA8" w:rsidR="00931C8E" w:rsidRPr="00931C8E" w:rsidRDefault="00931C8E" w:rsidP="00931C8E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/>
              </w:rPr>
            </w:pPr>
            <w:r w:rsidRPr="00931C8E"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/>
              </w:rPr>
              <w:t>1</w:t>
            </w:r>
            <w:r w:rsidR="00E67AC8"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36AA5481" w14:textId="77777777" w:rsidR="00931C8E" w:rsidRDefault="00931C8E" w:rsidP="00931C8E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  <w:p w14:paraId="2AF1FABF" w14:textId="0C66BB27" w:rsidR="00931C8E" w:rsidRPr="00671D76" w:rsidRDefault="00E67AC8" w:rsidP="00931C8E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931C8E" w:rsidRPr="00671D7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747</w:t>
            </w:r>
          </w:p>
        </w:tc>
        <w:tc>
          <w:tcPr>
            <w:tcW w:w="270" w:type="dxa"/>
            <w:shd w:val="clear" w:color="auto" w:fill="auto"/>
          </w:tcPr>
          <w:p w14:paraId="202D3F64" w14:textId="77777777" w:rsidR="00931C8E" w:rsidRPr="00671D76" w:rsidRDefault="00931C8E" w:rsidP="00931C8E">
            <w:pPr>
              <w:tabs>
                <w:tab w:val="decimal" w:pos="122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D6FBCA" w14:textId="77777777" w:rsidR="00931C8E" w:rsidRDefault="00931C8E" w:rsidP="00931C8E">
            <w:pPr>
              <w:tabs>
                <w:tab w:val="decimal" w:pos="7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  <w:p w14:paraId="02E5962E" w14:textId="4DCB4E81" w:rsidR="00931C8E" w:rsidRPr="00671D76" w:rsidRDefault="00931C8E" w:rsidP="00931C8E">
            <w:pPr>
              <w:tabs>
                <w:tab w:val="decimal" w:pos="7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671D7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1,</w:t>
            </w:r>
            <w:r w:rsidR="00E67A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 w:rsidRPr="00671D7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21,</w:t>
            </w:r>
            <w:r w:rsidR="00E67A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347</w:t>
            </w:r>
          </w:p>
        </w:tc>
        <w:tc>
          <w:tcPr>
            <w:tcW w:w="270" w:type="dxa"/>
            <w:shd w:val="clear" w:color="auto" w:fill="auto"/>
          </w:tcPr>
          <w:p w14:paraId="3CBF14B0" w14:textId="77777777" w:rsidR="00931C8E" w:rsidRPr="00671D76" w:rsidRDefault="00931C8E" w:rsidP="00931C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6E010E92" w14:textId="77777777" w:rsidR="00931C8E" w:rsidRDefault="00931C8E" w:rsidP="00931C8E">
            <w:pPr>
              <w:tabs>
                <w:tab w:val="decimal" w:pos="881"/>
              </w:tabs>
              <w:spacing w:line="240" w:lineRule="atLeast"/>
              <w:ind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  <w:p w14:paraId="098983B4" w14:textId="51D71047" w:rsidR="00931C8E" w:rsidRPr="00671D76" w:rsidRDefault="00E67AC8" w:rsidP="00931C8E">
            <w:pPr>
              <w:tabs>
                <w:tab w:val="decimal" w:pos="881"/>
              </w:tabs>
              <w:spacing w:line="240" w:lineRule="atLeast"/>
              <w:ind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931C8E" w:rsidRPr="00671D7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747</w:t>
            </w:r>
          </w:p>
        </w:tc>
        <w:tc>
          <w:tcPr>
            <w:tcW w:w="270" w:type="dxa"/>
            <w:shd w:val="clear" w:color="auto" w:fill="auto"/>
          </w:tcPr>
          <w:p w14:paraId="7B8E39BF" w14:textId="77777777" w:rsidR="00931C8E" w:rsidRPr="00671D76" w:rsidRDefault="00931C8E" w:rsidP="00931C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38E7FE96" w14:textId="77777777" w:rsidR="00931C8E" w:rsidRDefault="00931C8E" w:rsidP="00931C8E">
            <w:pPr>
              <w:tabs>
                <w:tab w:val="left" w:pos="770"/>
                <w:tab w:val="decimal" w:pos="881"/>
              </w:tabs>
              <w:spacing w:line="240" w:lineRule="atLeast"/>
              <w:ind w:right="-5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  <w:p w14:paraId="1A4A5EC8" w14:textId="676E56F4" w:rsidR="00931C8E" w:rsidRPr="00671D76" w:rsidRDefault="00931C8E" w:rsidP="00931C8E">
            <w:pPr>
              <w:tabs>
                <w:tab w:val="left" w:pos="770"/>
                <w:tab w:val="decimal" w:pos="881"/>
              </w:tabs>
              <w:spacing w:line="240" w:lineRule="atLeast"/>
              <w:ind w:right="-5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671D7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1,</w:t>
            </w:r>
            <w:r w:rsidR="00E67A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 w:rsidRPr="00671D7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21,</w:t>
            </w:r>
            <w:r w:rsidR="00E67AC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347</w:t>
            </w:r>
          </w:p>
        </w:tc>
      </w:tr>
      <w:tr w:rsidR="00931C8E" w:rsidRPr="00671D76" w14:paraId="4E8CEC92" w14:textId="77777777" w:rsidTr="00931C8E">
        <w:trPr>
          <w:trHeight w:val="248"/>
        </w:trPr>
        <w:tc>
          <w:tcPr>
            <w:tcW w:w="3330" w:type="dxa"/>
            <w:shd w:val="clear" w:color="auto" w:fill="auto"/>
          </w:tcPr>
          <w:p w14:paraId="2C9E07B0" w14:textId="77777777" w:rsidR="00931C8E" w:rsidRPr="00671D76" w:rsidRDefault="00931C8E" w:rsidP="00931C8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671D7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900" w:type="dxa"/>
          </w:tcPr>
          <w:p w14:paraId="00A64AC5" w14:textId="77777777" w:rsidR="00931C8E" w:rsidRPr="00671D76" w:rsidRDefault="00931C8E" w:rsidP="00931C8E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9B843" w14:textId="62B3D1E9" w:rsidR="00931C8E" w:rsidRPr="00671D76" w:rsidRDefault="00E67AC8" w:rsidP="00931C8E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</w:t>
            </w:r>
            <w:r w:rsidR="00931C8E" w:rsidRPr="00671D7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747</w:t>
            </w:r>
          </w:p>
        </w:tc>
        <w:tc>
          <w:tcPr>
            <w:tcW w:w="270" w:type="dxa"/>
            <w:shd w:val="clear" w:color="auto" w:fill="auto"/>
          </w:tcPr>
          <w:p w14:paraId="353ECD90" w14:textId="77777777" w:rsidR="00931C8E" w:rsidRPr="00671D76" w:rsidRDefault="00931C8E" w:rsidP="00931C8E">
            <w:pPr>
              <w:tabs>
                <w:tab w:val="decimal" w:pos="1224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60E461" w14:textId="2130293A" w:rsidR="00931C8E" w:rsidRPr="00671D76" w:rsidRDefault="00931C8E" w:rsidP="00931C8E">
            <w:pPr>
              <w:tabs>
                <w:tab w:val="decimal" w:pos="77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671D7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2,</w:t>
            </w:r>
            <w:r w:rsidR="00E67A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65</w:t>
            </w:r>
            <w:r w:rsidRPr="00671D7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0,</w:t>
            </w:r>
            <w:r w:rsidR="00E67A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</w:t>
            </w:r>
            <w:r w:rsidR="0081640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</w:t>
            </w:r>
            <w:r w:rsidR="00E67A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12639A0" w14:textId="77777777" w:rsidR="00931C8E" w:rsidRPr="00671D76" w:rsidRDefault="00931C8E" w:rsidP="00931C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D878B" w14:textId="5FFAE0CF" w:rsidR="00931C8E" w:rsidRPr="00671D76" w:rsidRDefault="00E67AC8" w:rsidP="00931C8E">
            <w:pPr>
              <w:tabs>
                <w:tab w:val="decimal" w:pos="881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</w:t>
            </w:r>
            <w:r w:rsidR="00931C8E" w:rsidRPr="00671D7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747</w:t>
            </w:r>
          </w:p>
        </w:tc>
        <w:tc>
          <w:tcPr>
            <w:tcW w:w="270" w:type="dxa"/>
            <w:shd w:val="clear" w:color="auto" w:fill="auto"/>
          </w:tcPr>
          <w:p w14:paraId="44C59FDC" w14:textId="77777777" w:rsidR="00931C8E" w:rsidRPr="00671D76" w:rsidRDefault="00931C8E" w:rsidP="00931C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295E2" w14:textId="56358A9A" w:rsidR="00931C8E" w:rsidRPr="00671D76" w:rsidRDefault="00931C8E" w:rsidP="00931C8E">
            <w:pPr>
              <w:tabs>
                <w:tab w:val="left" w:pos="770"/>
                <w:tab w:val="decimal" w:pos="881"/>
              </w:tabs>
              <w:spacing w:line="240" w:lineRule="atLeast"/>
              <w:ind w:right="-50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671D7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2,</w:t>
            </w:r>
            <w:r w:rsidR="00E67A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65</w:t>
            </w:r>
            <w:r w:rsidRPr="00671D7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0,</w:t>
            </w:r>
            <w:r w:rsidR="00E67A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</w:t>
            </w:r>
            <w:r w:rsidR="0081640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</w:t>
            </w:r>
            <w:r w:rsidR="00E67A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</w:t>
            </w:r>
          </w:p>
        </w:tc>
      </w:tr>
      <w:tr w:rsidR="00931C8E" w:rsidRPr="00671D76" w14:paraId="6D84C79C" w14:textId="77777777" w:rsidTr="00931C8E">
        <w:trPr>
          <w:trHeight w:val="260"/>
        </w:trPr>
        <w:tc>
          <w:tcPr>
            <w:tcW w:w="3330" w:type="dxa"/>
            <w:shd w:val="clear" w:color="auto" w:fill="auto"/>
          </w:tcPr>
          <w:p w14:paraId="0F5C856B" w14:textId="77777777" w:rsidR="00931C8E" w:rsidRPr="00671D76" w:rsidRDefault="00931C8E" w:rsidP="00931C8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0" w:type="dxa"/>
          </w:tcPr>
          <w:p w14:paraId="3A554EF2" w14:textId="77777777" w:rsidR="00931C8E" w:rsidRPr="00671D76" w:rsidRDefault="00931C8E" w:rsidP="00931C8E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B770E52" w14:textId="068F1640" w:rsidR="00931C8E" w:rsidRPr="00671D76" w:rsidRDefault="00931C8E" w:rsidP="00931C8E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6D3F52" w14:textId="77777777" w:rsidR="00931C8E" w:rsidRPr="00671D76" w:rsidRDefault="00931C8E" w:rsidP="00931C8E">
            <w:pPr>
              <w:tabs>
                <w:tab w:val="decimal" w:pos="124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7231D67" w14:textId="77777777" w:rsidR="00931C8E" w:rsidRPr="00671D76" w:rsidRDefault="00931C8E" w:rsidP="00931C8E">
            <w:pPr>
              <w:tabs>
                <w:tab w:val="decimal" w:pos="7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92BF8D8" w14:textId="77777777" w:rsidR="00931C8E" w:rsidRPr="00671D76" w:rsidRDefault="00931C8E" w:rsidP="00931C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6F65D0C" w14:textId="77777777" w:rsidR="00931C8E" w:rsidRPr="00671D76" w:rsidRDefault="00931C8E" w:rsidP="00931C8E">
            <w:pPr>
              <w:tabs>
                <w:tab w:val="decimal" w:pos="881"/>
                <w:tab w:val="decimal" w:pos="113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5C6263" w14:textId="77777777" w:rsidR="00931C8E" w:rsidRPr="00671D76" w:rsidRDefault="00931C8E" w:rsidP="00931C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7373F51" w14:textId="77777777" w:rsidR="00931C8E" w:rsidRPr="00671D76" w:rsidRDefault="00931C8E" w:rsidP="00931C8E">
            <w:pPr>
              <w:tabs>
                <w:tab w:val="left" w:pos="770"/>
                <w:tab w:val="decimal" w:pos="881"/>
                <w:tab w:val="decimal" w:pos="1134"/>
              </w:tabs>
              <w:spacing w:line="240" w:lineRule="atLeast"/>
              <w:ind w:right="-5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</w:tr>
      <w:tr w:rsidR="00931C8E" w:rsidRPr="00671D76" w14:paraId="7D01A052" w14:textId="77777777" w:rsidTr="00931C8E">
        <w:trPr>
          <w:trHeight w:val="260"/>
        </w:trPr>
        <w:tc>
          <w:tcPr>
            <w:tcW w:w="3330" w:type="dxa"/>
            <w:shd w:val="clear" w:color="auto" w:fill="auto"/>
          </w:tcPr>
          <w:p w14:paraId="249A1B12" w14:textId="77777777" w:rsidR="00931C8E" w:rsidRPr="00671D76" w:rsidRDefault="00931C8E" w:rsidP="00931C8E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671D7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เงินลงทุนระยะยาวอื่น</w:t>
            </w:r>
          </w:p>
        </w:tc>
        <w:tc>
          <w:tcPr>
            <w:tcW w:w="900" w:type="dxa"/>
          </w:tcPr>
          <w:p w14:paraId="1F15ECA3" w14:textId="77777777" w:rsidR="00931C8E" w:rsidRPr="00671D76" w:rsidRDefault="00931C8E" w:rsidP="00931C8E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0D4CB1" w14:textId="4FE8551C" w:rsidR="00931C8E" w:rsidRPr="00671D76" w:rsidRDefault="00931C8E" w:rsidP="00931C8E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4440342" w14:textId="77777777" w:rsidR="00931C8E" w:rsidRPr="00671D76" w:rsidRDefault="00931C8E" w:rsidP="00931C8E">
            <w:pPr>
              <w:tabs>
                <w:tab w:val="decimal" w:pos="122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3DD677" w14:textId="77777777" w:rsidR="00931C8E" w:rsidRPr="00671D76" w:rsidRDefault="00931C8E" w:rsidP="00931C8E">
            <w:pPr>
              <w:tabs>
                <w:tab w:val="decimal" w:pos="7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5964C0" w14:textId="77777777" w:rsidR="00931C8E" w:rsidRPr="00671D76" w:rsidRDefault="00931C8E" w:rsidP="00931C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237B0B91" w14:textId="77777777" w:rsidR="00931C8E" w:rsidRPr="00671D76" w:rsidRDefault="00931C8E" w:rsidP="00931C8E">
            <w:pPr>
              <w:tabs>
                <w:tab w:val="decimal" w:pos="881"/>
              </w:tabs>
              <w:spacing w:line="240" w:lineRule="atLeast"/>
              <w:ind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779038" w14:textId="77777777" w:rsidR="00931C8E" w:rsidRPr="00671D76" w:rsidRDefault="00931C8E" w:rsidP="00931C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7FE48650" w14:textId="77777777" w:rsidR="00931C8E" w:rsidRPr="00671D76" w:rsidRDefault="00931C8E" w:rsidP="00931C8E">
            <w:pPr>
              <w:tabs>
                <w:tab w:val="left" w:pos="770"/>
                <w:tab w:val="decimal" w:pos="881"/>
              </w:tabs>
              <w:spacing w:line="240" w:lineRule="atLeast"/>
              <w:ind w:right="-5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</w:tr>
      <w:tr w:rsidR="00931C8E" w:rsidRPr="00671D76" w14:paraId="228A71C4" w14:textId="77777777" w:rsidTr="00931C8E">
        <w:trPr>
          <w:trHeight w:val="248"/>
        </w:trPr>
        <w:tc>
          <w:tcPr>
            <w:tcW w:w="3330" w:type="dxa"/>
            <w:shd w:val="clear" w:color="auto" w:fill="auto"/>
          </w:tcPr>
          <w:p w14:paraId="42707455" w14:textId="77777777" w:rsidR="00931C8E" w:rsidRPr="00671D76" w:rsidRDefault="00931C8E" w:rsidP="00931C8E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671D76">
              <w:rPr>
                <w:rFonts w:asciiTheme="majorBidi" w:hAnsiTheme="majorBidi" w:cstheme="majorBidi"/>
                <w:sz w:val="29"/>
                <w:szCs w:val="29"/>
                <w:cs/>
              </w:rPr>
              <w:t>ตราสารหนี้ที่จะถือจนครบกำหนด</w:t>
            </w:r>
          </w:p>
        </w:tc>
        <w:tc>
          <w:tcPr>
            <w:tcW w:w="900" w:type="dxa"/>
          </w:tcPr>
          <w:p w14:paraId="2AE3C9C7" w14:textId="1691EEF5" w:rsidR="00931C8E" w:rsidRPr="00671D76" w:rsidRDefault="00931C8E" w:rsidP="00931C8E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931C8E"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/>
              </w:rPr>
              <w:t>1</w:t>
            </w:r>
            <w:r w:rsidR="00E67AC8"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/>
              </w:rPr>
              <w:t>3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F2BB52C" w14:textId="1AA1A1A2" w:rsidR="00931C8E" w:rsidRPr="00671D76" w:rsidRDefault="00931C8E" w:rsidP="00931C8E">
            <w:pPr>
              <w:tabs>
                <w:tab w:val="decimal" w:pos="86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671D7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="00E67A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86</w:t>
            </w:r>
            <w:r w:rsidRPr="00671D7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="00E67A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</w:t>
            </w:r>
            <w:r w:rsidRPr="00671D7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="00E67A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AD24015" w14:textId="77777777" w:rsidR="00931C8E" w:rsidRPr="00671D76" w:rsidRDefault="00931C8E" w:rsidP="00931C8E">
            <w:pPr>
              <w:tabs>
                <w:tab w:val="decimal" w:pos="1224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EF1636E" w14:textId="54FD6E6C" w:rsidR="00931C8E" w:rsidRPr="00671D76" w:rsidRDefault="00931C8E" w:rsidP="00931C8E">
            <w:pPr>
              <w:tabs>
                <w:tab w:val="decimal" w:pos="77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671D7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="00E67A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86</w:t>
            </w:r>
            <w:r w:rsidRPr="00671D7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="00E67AC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53</w:t>
            </w:r>
            <w:r w:rsidRPr="00671D7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D807244" w14:textId="77777777" w:rsidR="00931C8E" w:rsidRPr="00671D76" w:rsidRDefault="00931C8E" w:rsidP="00931C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3AC658F" w14:textId="25687D26" w:rsidR="00931C8E" w:rsidRPr="00671D76" w:rsidRDefault="00E67AC8" w:rsidP="00931C8E">
            <w:pPr>
              <w:tabs>
                <w:tab w:val="decimal" w:pos="881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5</w:t>
            </w:r>
            <w:r w:rsidR="00931C8E" w:rsidRPr="00671D7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,2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</w:t>
            </w:r>
            <w:r w:rsidR="00931C8E" w:rsidRPr="00671D7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7C0E409" w14:textId="77777777" w:rsidR="00931C8E" w:rsidRPr="00671D76" w:rsidRDefault="00931C8E" w:rsidP="00931C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DF8F2E2" w14:textId="4449C238" w:rsidR="00931C8E" w:rsidRPr="00671D76" w:rsidRDefault="00E67AC8" w:rsidP="00931C8E">
            <w:pPr>
              <w:tabs>
                <w:tab w:val="decimal" w:pos="790"/>
              </w:tabs>
              <w:spacing w:line="240" w:lineRule="atLeast"/>
              <w:ind w:right="-50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5</w:t>
            </w:r>
            <w:r w:rsidR="00931C8E" w:rsidRPr="00671D7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,2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</w:t>
            </w:r>
            <w:r w:rsidR="00931C8E" w:rsidRPr="00671D7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</w:p>
        </w:tc>
      </w:tr>
    </w:tbl>
    <w:p w14:paraId="06B47B92" w14:textId="1B5A6500" w:rsidR="00DE4558" w:rsidRPr="002D6E70" w:rsidRDefault="00DE4558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</w:p>
    <w:p w14:paraId="304FFD37" w14:textId="77777777" w:rsidR="00C13355" w:rsidRDefault="00C13355" w:rsidP="00B51B97">
      <w:pPr>
        <w:pStyle w:val="Caption"/>
      </w:pPr>
      <w:r w:rsidRPr="00C13355">
        <w:rPr>
          <w:cs/>
        </w:rPr>
        <w:t>เงินลงทุนในบริษัทย่อย</w:t>
      </w:r>
    </w:p>
    <w:p w14:paraId="07B1F8BB" w14:textId="77777777" w:rsidR="00914B1B" w:rsidRDefault="00914B1B" w:rsidP="00914B1B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9"/>
        <w:gridCol w:w="1351"/>
        <w:gridCol w:w="270"/>
        <w:gridCol w:w="1080"/>
        <w:gridCol w:w="270"/>
        <w:gridCol w:w="1080"/>
      </w:tblGrid>
      <w:tr w:rsidR="008D7989" w:rsidRPr="004A1B1D" w14:paraId="0B58B587" w14:textId="77777777" w:rsidTr="00C80360">
        <w:trPr>
          <w:tblHeader/>
        </w:trPr>
        <w:tc>
          <w:tcPr>
            <w:tcW w:w="2794" w:type="pct"/>
          </w:tcPr>
          <w:p w14:paraId="519FD7ED" w14:textId="77777777" w:rsidR="008D7989" w:rsidRPr="004A1B1D" w:rsidRDefault="008D7989" w:rsidP="00B51B97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7C2B8F90" w14:textId="77777777" w:rsidR="008D7989" w:rsidRPr="004A1B1D" w:rsidRDefault="008D7989" w:rsidP="00B51B97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E2F79CE" w14:textId="77777777" w:rsidR="008D7989" w:rsidRPr="004A1B1D" w:rsidRDefault="008D7989" w:rsidP="00B51B9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6E609C4A" w14:textId="77777777" w:rsidR="008D7989" w:rsidRPr="008D7989" w:rsidRDefault="008D7989" w:rsidP="00B51B97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79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474D" w:rsidRPr="004A1B1D" w14:paraId="21831550" w14:textId="77777777" w:rsidTr="00C80360">
        <w:trPr>
          <w:tblHeader/>
        </w:trPr>
        <w:tc>
          <w:tcPr>
            <w:tcW w:w="2794" w:type="pct"/>
          </w:tcPr>
          <w:p w14:paraId="6538AC38" w14:textId="43A332F1" w:rsidR="0079474D" w:rsidRPr="00914B1B" w:rsidRDefault="0079474D" w:rsidP="0079474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67A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736" w:type="pct"/>
          </w:tcPr>
          <w:p w14:paraId="4A33D8AE" w14:textId="77777777" w:rsidR="0079474D" w:rsidRPr="004A1B1D" w:rsidRDefault="0079474D" w:rsidP="0079474D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20C5A1C" w14:textId="77777777" w:rsidR="0079474D" w:rsidRPr="004A1B1D" w:rsidRDefault="0079474D" w:rsidP="0079474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EE9C846" w14:textId="69BC7DDD" w:rsidR="0079474D" w:rsidRDefault="0079474D" w:rsidP="0079474D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E67AC8">
              <w:rPr>
                <w:rFonts w:asciiTheme="majorBidi" w:hAnsiTheme="majorBidi" w:cstheme="majorBidi" w:hint="cs"/>
                <w:sz w:val="30"/>
                <w:szCs w:val="30"/>
                <w:cs/>
              </w:rPr>
              <w:t>56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19B5190C" w14:textId="77777777" w:rsidR="0079474D" w:rsidRPr="004A1B1D" w:rsidRDefault="0079474D" w:rsidP="0079474D">
            <w:pPr>
              <w:pStyle w:val="BodyText"/>
              <w:tabs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38E9F53" w14:textId="3FC48450" w:rsidR="0079474D" w:rsidRDefault="0079474D" w:rsidP="0079474D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E67AC8">
              <w:rPr>
                <w:rFonts w:asciiTheme="majorBidi" w:hAnsiTheme="majorBidi" w:cstheme="majorBidi" w:hint="cs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9474D" w:rsidRPr="004A1B1D" w14:paraId="583486EB" w14:textId="77777777" w:rsidTr="00C80360">
        <w:trPr>
          <w:tblHeader/>
        </w:trPr>
        <w:tc>
          <w:tcPr>
            <w:tcW w:w="2794" w:type="pct"/>
          </w:tcPr>
          <w:p w14:paraId="3CD54F97" w14:textId="77777777" w:rsidR="0079474D" w:rsidRPr="00A42500" w:rsidRDefault="0079474D" w:rsidP="0079474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5E5B302A" w14:textId="77777777" w:rsidR="0079474D" w:rsidRPr="004A1B1D" w:rsidRDefault="0079474D" w:rsidP="0079474D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B53B311" w14:textId="77777777" w:rsidR="0079474D" w:rsidRPr="004A1B1D" w:rsidRDefault="0079474D" w:rsidP="0079474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05097E07" w14:textId="77777777" w:rsidR="0079474D" w:rsidRPr="004A1B1D" w:rsidRDefault="0079474D" w:rsidP="0079474D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75B9" w:rsidRPr="004A1B1D" w14:paraId="2677A944" w14:textId="77777777" w:rsidTr="00C80360">
        <w:trPr>
          <w:tblHeader/>
        </w:trPr>
        <w:tc>
          <w:tcPr>
            <w:tcW w:w="2794" w:type="pct"/>
          </w:tcPr>
          <w:p w14:paraId="7228BDEF" w14:textId="77777777" w:rsidR="009975B9" w:rsidRPr="00744476" w:rsidRDefault="009975B9" w:rsidP="009975B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736" w:type="pct"/>
          </w:tcPr>
          <w:p w14:paraId="200B6E7D" w14:textId="77777777" w:rsidR="009975B9" w:rsidRPr="004A1B1D" w:rsidRDefault="009975B9" w:rsidP="009975B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19A8434" w14:textId="77777777" w:rsidR="009975B9" w:rsidRPr="004A1B1D" w:rsidRDefault="009975B9" w:rsidP="009975B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FCEB414" w14:textId="2FD339E8" w:rsidR="009975B9" w:rsidRPr="00C80360" w:rsidRDefault="00E67AC8" w:rsidP="00C80360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660CD" w:rsidRPr="00C8036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660CD" w:rsidRPr="00C803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444</w:t>
            </w:r>
          </w:p>
        </w:tc>
        <w:tc>
          <w:tcPr>
            <w:tcW w:w="147" w:type="pct"/>
          </w:tcPr>
          <w:p w14:paraId="47DF4067" w14:textId="77777777" w:rsidR="009975B9" w:rsidRPr="004A1B1D" w:rsidRDefault="009975B9" w:rsidP="009975B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AB680CA" w14:textId="7D14585D" w:rsidR="009975B9" w:rsidRPr="00914B1B" w:rsidRDefault="009975B9" w:rsidP="00C80360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4B1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1640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914B1B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457</w:t>
            </w:r>
          </w:p>
        </w:tc>
      </w:tr>
      <w:tr w:rsidR="009975B9" w:rsidRPr="00FB7665" w14:paraId="3EC9F0CC" w14:textId="77777777" w:rsidTr="00C80360">
        <w:trPr>
          <w:tblHeader/>
        </w:trPr>
        <w:tc>
          <w:tcPr>
            <w:tcW w:w="2794" w:type="pct"/>
          </w:tcPr>
          <w:p w14:paraId="79DDCAB2" w14:textId="246BAE64" w:rsidR="009975B9" w:rsidRPr="00ED338C" w:rsidRDefault="009975B9" w:rsidP="009975B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855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736" w:type="pct"/>
          </w:tcPr>
          <w:p w14:paraId="4CB61981" w14:textId="77777777" w:rsidR="009975B9" w:rsidRPr="004A1B1D" w:rsidRDefault="009975B9" w:rsidP="009975B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0FD5A09" w14:textId="77777777" w:rsidR="009975B9" w:rsidRPr="004A1B1D" w:rsidRDefault="009975B9" w:rsidP="009975B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3BB87" w14:textId="567C7124" w:rsidR="009975B9" w:rsidRPr="00C80360" w:rsidRDefault="00E67AC8" w:rsidP="00C80360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A660CD" w:rsidRPr="00C803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A660CD" w:rsidRPr="00C803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444</w:t>
            </w:r>
          </w:p>
        </w:tc>
        <w:tc>
          <w:tcPr>
            <w:tcW w:w="147" w:type="pct"/>
          </w:tcPr>
          <w:p w14:paraId="7CEDDC9E" w14:textId="77777777" w:rsidR="009975B9" w:rsidRPr="00FB7665" w:rsidRDefault="009975B9" w:rsidP="009975B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C35960B" w14:textId="55698674" w:rsidR="009975B9" w:rsidRPr="002D2CB1" w:rsidRDefault="009975B9" w:rsidP="00C80360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164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457</w:t>
            </w:r>
          </w:p>
        </w:tc>
      </w:tr>
    </w:tbl>
    <w:p w14:paraId="6427A2EA" w14:textId="77777777" w:rsidR="008D7989" w:rsidRDefault="008D7989" w:rsidP="00EC5DE8">
      <w:pPr>
        <w:spacing w:line="240" w:lineRule="auto"/>
        <w:ind w:right="2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BDE1745" w14:textId="77777777" w:rsidR="008D7989" w:rsidRDefault="008D7989" w:rsidP="00EC5DE8">
      <w:pPr>
        <w:spacing w:line="240" w:lineRule="auto"/>
        <w:ind w:right="2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022F816B" w14:textId="77777777" w:rsidR="008D7989" w:rsidRDefault="008D7989" w:rsidP="00EC5DE8">
      <w:pPr>
        <w:spacing w:line="240" w:lineRule="auto"/>
        <w:ind w:right="2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7384A70E" w14:textId="77777777" w:rsidR="008D7989" w:rsidRPr="009A2BD0" w:rsidRDefault="008D7989" w:rsidP="00EC5DE8">
      <w:pPr>
        <w:spacing w:line="240" w:lineRule="auto"/>
        <w:ind w:right="2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8D7989" w:rsidRPr="009A2BD0" w:rsidSect="008078FB">
          <w:headerReference w:type="default" r:id="rId9"/>
          <w:footerReference w:type="default" r:id="rId10"/>
          <w:pgSz w:w="11909" w:h="16834" w:code="9"/>
          <w:pgMar w:top="925" w:right="1109" w:bottom="720" w:left="1152" w:header="706" w:footer="706" w:gutter="0"/>
          <w:pgNumType w:start="14"/>
          <w:cols w:space="737"/>
          <w:docGrid w:linePitch="360"/>
        </w:sectPr>
      </w:pPr>
    </w:p>
    <w:p w14:paraId="4309C557" w14:textId="69F30C13" w:rsidR="004350F8" w:rsidRDefault="004350F8" w:rsidP="00C02376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C5175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9A2BD0">
        <w:rPr>
          <w:rFonts w:ascii="Angsana New" w:hAnsi="Angsana New" w:hint="cs"/>
          <w:sz w:val="30"/>
          <w:szCs w:val="30"/>
          <w:cs/>
        </w:rPr>
        <w:t xml:space="preserve"> </w:t>
      </w:r>
      <w:r w:rsidR="0079474D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17C85">
        <w:rPr>
          <w:rFonts w:ascii="Angsana New" w:hAnsi="Angsana New"/>
          <w:sz w:val="30"/>
          <w:szCs w:val="30"/>
        </w:rPr>
        <w:t>2</w:t>
      </w:r>
      <w:r w:rsidR="00E67AC8">
        <w:rPr>
          <w:rFonts w:ascii="Angsana New" w:hAnsi="Angsana New"/>
          <w:sz w:val="30"/>
          <w:szCs w:val="30"/>
        </w:rPr>
        <w:t>56</w:t>
      </w:r>
      <w:r w:rsidR="00E67AC8"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 xml:space="preserve">และ </w:t>
      </w:r>
      <w:r w:rsidR="00E67AC8">
        <w:rPr>
          <w:rFonts w:ascii="Angsana New" w:hAnsi="Angsana New"/>
          <w:sz w:val="30"/>
          <w:szCs w:val="30"/>
        </w:rPr>
        <w:t>3</w:t>
      </w:r>
      <w:r w:rsidR="00317C85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 w:rsidR="00317C85">
        <w:rPr>
          <w:rFonts w:ascii="Angsana New" w:hAnsi="Angsana New"/>
          <w:sz w:val="30"/>
          <w:szCs w:val="30"/>
        </w:rPr>
        <w:t>2</w:t>
      </w:r>
      <w:r w:rsidR="00E67AC8">
        <w:rPr>
          <w:rFonts w:ascii="Angsana New" w:hAnsi="Angsana New"/>
          <w:sz w:val="30"/>
          <w:szCs w:val="30"/>
        </w:rPr>
        <w:t>56</w:t>
      </w:r>
      <w:r w:rsidR="0079474D">
        <w:rPr>
          <w:rFonts w:ascii="Angsana New" w:hAnsi="Angsana New" w:hint="cs"/>
          <w:sz w:val="30"/>
          <w:szCs w:val="30"/>
          <w:cs/>
        </w:rPr>
        <w:t>2</w:t>
      </w:r>
      <w:r w:rsidR="00F64094">
        <w:rPr>
          <w:rFonts w:ascii="Angsana New" w:hAnsi="Angsana New" w:hint="cs"/>
          <w:sz w:val="30"/>
          <w:szCs w:val="30"/>
          <w:cs/>
        </w:rPr>
        <w:t xml:space="preserve"> และเงินปันผลรับจากเงินลงทุนสำหรับแต่ละงวดสิ้นสุดวันที่ </w:t>
      </w:r>
      <w:r w:rsidR="00E67AC8">
        <w:rPr>
          <w:rFonts w:ascii="Angsana New" w:hAnsi="Angsana New"/>
          <w:sz w:val="30"/>
          <w:szCs w:val="30"/>
        </w:rPr>
        <w:t>3</w:t>
      </w:r>
      <w:r w:rsidR="0079474D">
        <w:rPr>
          <w:rFonts w:ascii="Angsana New" w:hAnsi="Angsana New"/>
          <w:sz w:val="30"/>
          <w:szCs w:val="30"/>
        </w:rPr>
        <w:t>1</w:t>
      </w:r>
      <w:r w:rsidR="009A2BD0">
        <w:rPr>
          <w:rFonts w:ascii="Angsana New" w:hAnsi="Angsana New" w:hint="cs"/>
          <w:sz w:val="30"/>
          <w:szCs w:val="30"/>
          <w:cs/>
        </w:rPr>
        <w:t xml:space="preserve"> </w:t>
      </w:r>
      <w:r w:rsidR="0079474D">
        <w:rPr>
          <w:rFonts w:ascii="Angsana New" w:hAnsi="Angsana New" w:hint="cs"/>
          <w:sz w:val="30"/>
          <w:szCs w:val="30"/>
          <w:cs/>
        </w:rPr>
        <w:t>มีนาคม</w:t>
      </w:r>
      <w:r w:rsidR="00F64094">
        <w:rPr>
          <w:rFonts w:ascii="Angsana New" w:hAnsi="Angsana New" w:hint="cs"/>
          <w:sz w:val="30"/>
          <w:szCs w:val="30"/>
          <w:cs/>
        </w:rPr>
        <w:t xml:space="preserve"> </w:t>
      </w:r>
      <w:r w:rsidR="0079474D">
        <w:rPr>
          <w:rFonts w:ascii="Angsana New" w:hAnsi="Angsana New"/>
          <w:sz w:val="30"/>
          <w:szCs w:val="30"/>
          <w:lang w:val="en-US"/>
        </w:rPr>
        <w:t>2</w:t>
      </w:r>
      <w:r w:rsidR="00E67AC8">
        <w:rPr>
          <w:rFonts w:ascii="Angsana New" w:hAnsi="Angsana New"/>
          <w:sz w:val="30"/>
          <w:szCs w:val="30"/>
          <w:lang w:val="en-US"/>
        </w:rPr>
        <w:t>563</w:t>
      </w:r>
      <w:r w:rsidR="00F64094">
        <w:rPr>
          <w:rFonts w:ascii="Angsana New" w:hAnsi="Angsana New"/>
          <w:sz w:val="30"/>
          <w:szCs w:val="30"/>
          <w:lang w:val="en-US"/>
        </w:rPr>
        <w:t xml:space="preserve"> </w:t>
      </w:r>
      <w:r w:rsidR="00F64094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F64094">
        <w:rPr>
          <w:rFonts w:ascii="Angsana New" w:hAnsi="Angsana New"/>
          <w:sz w:val="30"/>
          <w:szCs w:val="30"/>
          <w:lang w:val="en-US"/>
        </w:rPr>
        <w:t>2</w:t>
      </w:r>
      <w:r w:rsidR="00E67AC8">
        <w:rPr>
          <w:rFonts w:ascii="Angsana New" w:hAnsi="Angsana New"/>
          <w:sz w:val="30"/>
          <w:szCs w:val="30"/>
          <w:lang w:val="en-US"/>
        </w:rPr>
        <w:t>56</w:t>
      </w:r>
      <w:r w:rsidR="0079474D">
        <w:rPr>
          <w:rFonts w:ascii="Angsana New" w:hAnsi="Angsana New"/>
          <w:sz w:val="30"/>
          <w:szCs w:val="30"/>
          <w:lang w:val="en-US"/>
        </w:rPr>
        <w:t>2</w:t>
      </w:r>
      <w:r w:rsidRPr="00F8282A"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>มีดังนี้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68E471BF" w14:textId="77777777" w:rsidR="0079474D" w:rsidRPr="00744476" w:rsidRDefault="0079474D" w:rsidP="0079474D">
      <w:pPr>
        <w:pStyle w:val="Bo-Blankline"/>
      </w:pPr>
    </w:p>
    <w:tbl>
      <w:tblPr>
        <w:tblW w:w="150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17"/>
        <w:gridCol w:w="1629"/>
        <w:gridCol w:w="99"/>
        <w:gridCol w:w="828"/>
        <w:gridCol w:w="90"/>
        <w:gridCol w:w="819"/>
        <w:gridCol w:w="81"/>
        <w:gridCol w:w="828"/>
        <w:gridCol w:w="72"/>
        <w:gridCol w:w="837"/>
        <w:gridCol w:w="99"/>
        <w:gridCol w:w="837"/>
        <w:gridCol w:w="126"/>
        <w:gridCol w:w="828"/>
        <w:gridCol w:w="126"/>
        <w:gridCol w:w="810"/>
        <w:gridCol w:w="162"/>
        <w:gridCol w:w="792"/>
        <w:gridCol w:w="171"/>
        <w:gridCol w:w="837"/>
        <w:gridCol w:w="153"/>
        <w:gridCol w:w="837"/>
        <w:gridCol w:w="153"/>
        <w:gridCol w:w="783"/>
        <w:gridCol w:w="135"/>
        <w:gridCol w:w="765"/>
      </w:tblGrid>
      <w:tr w:rsidR="0079474D" w:rsidRPr="00744476" w14:paraId="110E01D2" w14:textId="77777777" w:rsidTr="0079474D">
        <w:trPr>
          <w:tblHeader/>
        </w:trPr>
        <w:tc>
          <w:tcPr>
            <w:tcW w:w="2070" w:type="dxa"/>
            <w:vAlign w:val="bottom"/>
          </w:tcPr>
          <w:p w14:paraId="1EEC8FBE" w14:textId="77777777" w:rsidR="0079474D" w:rsidRPr="00E03549" w:rsidRDefault="0079474D" w:rsidP="0043318E">
            <w:pPr>
              <w:spacing w:line="320" w:lineRule="exact"/>
              <w:ind w:left="4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74534051" w14:textId="77777777" w:rsidR="0079474D" w:rsidRPr="00E03549" w:rsidRDefault="0079474D" w:rsidP="0043318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38D74A87" w14:textId="77777777" w:rsidR="0079474D" w:rsidRPr="00E03549" w:rsidRDefault="0079474D" w:rsidP="0043318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3652F47C" w14:textId="77777777" w:rsidR="0079474D" w:rsidRPr="00E03549" w:rsidRDefault="0079474D" w:rsidP="0043318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69" w:type="dxa"/>
            <w:gridSpan w:val="23"/>
          </w:tcPr>
          <w:p w14:paraId="277A11EA" w14:textId="77777777" w:rsidR="0079474D" w:rsidRPr="00E03549" w:rsidRDefault="0079474D" w:rsidP="004331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79474D" w:rsidRPr="00744476" w14:paraId="512CDB91" w14:textId="77777777" w:rsidTr="0079474D">
        <w:trPr>
          <w:tblHeader/>
        </w:trPr>
        <w:tc>
          <w:tcPr>
            <w:tcW w:w="2070" w:type="dxa"/>
            <w:vAlign w:val="bottom"/>
          </w:tcPr>
          <w:p w14:paraId="61689786" w14:textId="77777777" w:rsidR="0079474D" w:rsidRPr="00E03549" w:rsidRDefault="0079474D" w:rsidP="0043318E">
            <w:pPr>
              <w:spacing w:line="320" w:lineRule="exact"/>
              <w:ind w:left="4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0489DF67" w14:textId="77777777" w:rsidR="0079474D" w:rsidRPr="00E03549" w:rsidRDefault="0079474D" w:rsidP="0043318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384C1F3A" w14:textId="77777777" w:rsidR="0079474D" w:rsidRPr="00E03549" w:rsidRDefault="0079474D" w:rsidP="004331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9" w:type="dxa"/>
          </w:tcPr>
          <w:p w14:paraId="5B56BF5F" w14:textId="77777777" w:rsidR="0079474D" w:rsidRPr="00E03549" w:rsidRDefault="0079474D" w:rsidP="0043318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37" w:type="dxa"/>
            <w:gridSpan w:val="3"/>
          </w:tcPr>
          <w:p w14:paraId="29F88E68" w14:textId="77777777" w:rsidR="0079474D" w:rsidRPr="00E03549" w:rsidRDefault="0079474D" w:rsidP="004331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</w:tcPr>
          <w:p w14:paraId="3F7BFF07" w14:textId="77777777" w:rsidR="0079474D" w:rsidRPr="00E03549" w:rsidRDefault="0079474D" w:rsidP="0043318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37" w:type="dxa"/>
            <w:gridSpan w:val="3"/>
          </w:tcPr>
          <w:p w14:paraId="12F381D1" w14:textId="77777777" w:rsidR="0079474D" w:rsidRPr="00E03549" w:rsidRDefault="0079474D" w:rsidP="004331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</w:tcPr>
          <w:p w14:paraId="22C7F356" w14:textId="77777777" w:rsidR="0079474D" w:rsidRPr="00E03549" w:rsidRDefault="0079474D" w:rsidP="0043318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91" w:type="dxa"/>
            <w:gridSpan w:val="3"/>
          </w:tcPr>
          <w:p w14:paraId="6BCEFDDC" w14:textId="77777777" w:rsidR="0079474D" w:rsidRPr="00E03549" w:rsidRDefault="0079474D" w:rsidP="004331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26" w:type="dxa"/>
          </w:tcPr>
          <w:p w14:paraId="7EEDD608" w14:textId="77777777" w:rsidR="0079474D" w:rsidRPr="00E03549" w:rsidRDefault="0079474D" w:rsidP="0043318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4" w:type="dxa"/>
            <w:gridSpan w:val="3"/>
          </w:tcPr>
          <w:p w14:paraId="0538ED84" w14:textId="77777777" w:rsidR="0079474D" w:rsidRPr="00E03549" w:rsidRDefault="0079474D" w:rsidP="004331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การด้อยค่า</w:t>
            </w:r>
          </w:p>
        </w:tc>
        <w:tc>
          <w:tcPr>
            <w:tcW w:w="171" w:type="dxa"/>
          </w:tcPr>
          <w:p w14:paraId="73FC9720" w14:textId="77777777" w:rsidR="0079474D" w:rsidRPr="00E03549" w:rsidRDefault="0079474D" w:rsidP="0043318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7" w:type="dxa"/>
            <w:gridSpan w:val="3"/>
          </w:tcPr>
          <w:p w14:paraId="3C3E8CFA" w14:textId="77777777" w:rsidR="0079474D" w:rsidRPr="00E03549" w:rsidRDefault="0079474D" w:rsidP="004331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ราคาทุน 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สุทธิ</w:t>
            </w:r>
          </w:p>
        </w:tc>
        <w:tc>
          <w:tcPr>
            <w:tcW w:w="153" w:type="dxa"/>
          </w:tcPr>
          <w:p w14:paraId="46B33174" w14:textId="77777777" w:rsidR="0079474D" w:rsidRPr="00E03549" w:rsidRDefault="0079474D" w:rsidP="0043318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83" w:type="dxa"/>
            <w:gridSpan w:val="3"/>
          </w:tcPr>
          <w:p w14:paraId="637D18CA" w14:textId="77777777" w:rsidR="0079474D" w:rsidRPr="00E03549" w:rsidRDefault="0079474D" w:rsidP="004331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</w:tr>
      <w:tr w:rsidR="0079474D" w:rsidRPr="00744476" w14:paraId="28963D36" w14:textId="77777777" w:rsidTr="0079474D">
        <w:trPr>
          <w:trHeight w:val="234"/>
          <w:tblHeader/>
        </w:trPr>
        <w:tc>
          <w:tcPr>
            <w:tcW w:w="2070" w:type="dxa"/>
            <w:vAlign w:val="bottom"/>
          </w:tcPr>
          <w:p w14:paraId="40F02FE1" w14:textId="77777777" w:rsidR="0079474D" w:rsidRPr="00E03549" w:rsidRDefault="0079474D" w:rsidP="0079474D">
            <w:pPr>
              <w:spacing w:line="320" w:lineRule="exact"/>
              <w:ind w:left="4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59699B49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43772379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4C98BEA2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1AD6395A" w14:textId="5C16990B" w:rsidR="0079474D" w:rsidRPr="00E03549" w:rsidRDefault="00E67AC8" w:rsidP="0079474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947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="0079474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2762E5C6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14:paraId="181599A0" w14:textId="3C8625FA" w:rsidR="0079474D" w:rsidRPr="00E03549" w:rsidRDefault="00DC5175" w:rsidP="0079474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79474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81" w:type="dxa"/>
          </w:tcPr>
          <w:p w14:paraId="0FB3478D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6BCC9714" w14:textId="1BA6DC74" w:rsidR="0079474D" w:rsidRPr="00E03549" w:rsidRDefault="00DC5175" w:rsidP="0079474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7947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9474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72" w:type="dxa"/>
          </w:tcPr>
          <w:p w14:paraId="22CCD693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27508611" w14:textId="760F2E09" w:rsidR="0079474D" w:rsidRPr="00E03549" w:rsidRDefault="00DC5175" w:rsidP="0079474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79474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9" w:type="dxa"/>
          </w:tcPr>
          <w:p w14:paraId="57340AA6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02895F4B" w14:textId="4DF1E5A7" w:rsidR="0079474D" w:rsidRPr="00E03549" w:rsidRDefault="00E67AC8" w:rsidP="0079474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947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="0079474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26" w:type="dxa"/>
          </w:tcPr>
          <w:p w14:paraId="6B1983AE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4CDD9656" w14:textId="47F0F7C6" w:rsidR="0079474D" w:rsidRPr="00E03549" w:rsidRDefault="00DC5175" w:rsidP="0079474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79474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26" w:type="dxa"/>
          </w:tcPr>
          <w:p w14:paraId="6BDD2FD7" w14:textId="77777777" w:rsidR="0079474D" w:rsidRPr="00E03549" w:rsidRDefault="0079474D" w:rsidP="0079474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F8139B4" w14:textId="3663329B" w:rsidR="0079474D" w:rsidRPr="00E03549" w:rsidRDefault="00E67AC8" w:rsidP="0079474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947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="0079474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62" w:type="dxa"/>
          </w:tcPr>
          <w:p w14:paraId="3B8F65C3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</w:tcPr>
          <w:p w14:paraId="073FCC99" w14:textId="76EA2016" w:rsidR="0079474D" w:rsidRPr="00E03549" w:rsidRDefault="00DC5175" w:rsidP="0079474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79474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71" w:type="dxa"/>
          </w:tcPr>
          <w:p w14:paraId="3598CC7E" w14:textId="77777777" w:rsidR="0079474D" w:rsidRPr="00E03549" w:rsidRDefault="0079474D" w:rsidP="0079474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41E9DF7B" w14:textId="58D72800" w:rsidR="0079474D" w:rsidRPr="00E03549" w:rsidRDefault="00E67AC8" w:rsidP="0079474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947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="0079474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53" w:type="dxa"/>
          </w:tcPr>
          <w:p w14:paraId="442F4621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64A22EA9" w14:textId="715992D1" w:rsidR="0079474D" w:rsidRPr="00E03549" w:rsidRDefault="00DC5175" w:rsidP="0079474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79474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53" w:type="dxa"/>
          </w:tcPr>
          <w:p w14:paraId="3CE4FEF5" w14:textId="77777777" w:rsidR="0079474D" w:rsidRPr="00E03549" w:rsidRDefault="0079474D" w:rsidP="0079474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83" w:type="dxa"/>
          </w:tcPr>
          <w:p w14:paraId="3815D69E" w14:textId="33908D72" w:rsidR="0079474D" w:rsidRPr="00E03549" w:rsidRDefault="00E67AC8" w:rsidP="0079474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947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="0079474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38D74E88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6EC76CC" w14:textId="1D4CC61D" w:rsidR="0079474D" w:rsidRPr="00E03549" w:rsidRDefault="00DC5175" w:rsidP="0079474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79474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="003E39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มีนาคม</w:t>
            </w:r>
          </w:p>
        </w:tc>
      </w:tr>
      <w:tr w:rsidR="0079474D" w:rsidRPr="00744476" w14:paraId="7D1D1847" w14:textId="77777777" w:rsidTr="0079474D">
        <w:trPr>
          <w:trHeight w:val="234"/>
          <w:tblHeader/>
        </w:trPr>
        <w:tc>
          <w:tcPr>
            <w:tcW w:w="2070" w:type="dxa"/>
            <w:vAlign w:val="bottom"/>
          </w:tcPr>
          <w:p w14:paraId="26B716F0" w14:textId="77777777" w:rsidR="0079474D" w:rsidRPr="00E03549" w:rsidRDefault="0079474D" w:rsidP="0079474D">
            <w:pPr>
              <w:spacing w:line="320" w:lineRule="exact"/>
              <w:ind w:left="4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58F7B241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317E42E1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53D86E5B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310E70E0" w14:textId="0BD716C3" w:rsidR="0079474D" w:rsidRPr="00E03549" w:rsidRDefault="0079474D" w:rsidP="0079474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E67AC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90" w:type="dxa"/>
          </w:tcPr>
          <w:p w14:paraId="120D16B9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14:paraId="1B2D666A" w14:textId="36797492" w:rsidR="0079474D" w:rsidRPr="00E03549" w:rsidRDefault="0079474D" w:rsidP="0079474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81" w:type="dxa"/>
          </w:tcPr>
          <w:p w14:paraId="37BEB49E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2A23EF83" w14:textId="166BBD53" w:rsidR="0079474D" w:rsidRPr="00E03549" w:rsidRDefault="0079474D" w:rsidP="0079474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E67AC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72" w:type="dxa"/>
          </w:tcPr>
          <w:p w14:paraId="3FA82D76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31E4DC8A" w14:textId="575105E2" w:rsidR="0079474D" w:rsidRPr="00E03549" w:rsidRDefault="0079474D" w:rsidP="0079474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99" w:type="dxa"/>
          </w:tcPr>
          <w:p w14:paraId="33ED575A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333CDA88" w14:textId="05480FBA" w:rsidR="0079474D" w:rsidRPr="00E03549" w:rsidRDefault="0079474D" w:rsidP="0079474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E67AC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126" w:type="dxa"/>
          </w:tcPr>
          <w:p w14:paraId="40986E25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32C65A02" w14:textId="06E05C12" w:rsidR="0079474D" w:rsidRPr="00E03549" w:rsidRDefault="0079474D" w:rsidP="0079474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26" w:type="dxa"/>
          </w:tcPr>
          <w:p w14:paraId="7E77CD06" w14:textId="77777777" w:rsidR="0079474D" w:rsidRPr="00E03549" w:rsidRDefault="0079474D" w:rsidP="0079474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5015843" w14:textId="68A3E0B0" w:rsidR="0079474D" w:rsidRPr="00E03549" w:rsidRDefault="0079474D" w:rsidP="0079474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E67AC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162" w:type="dxa"/>
          </w:tcPr>
          <w:p w14:paraId="2FA3F090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</w:tcPr>
          <w:p w14:paraId="3F507F35" w14:textId="15C1F5B8" w:rsidR="0079474D" w:rsidRPr="00E03549" w:rsidRDefault="0079474D" w:rsidP="0079474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71" w:type="dxa"/>
          </w:tcPr>
          <w:p w14:paraId="0E2CE541" w14:textId="77777777" w:rsidR="0079474D" w:rsidRPr="00E03549" w:rsidRDefault="0079474D" w:rsidP="0079474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6B63AFA6" w14:textId="060C5DAC" w:rsidR="0079474D" w:rsidRPr="00E03549" w:rsidRDefault="0079474D" w:rsidP="0079474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E67AC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153" w:type="dxa"/>
          </w:tcPr>
          <w:p w14:paraId="6A56669E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0FABAA38" w14:textId="6FADFDFD" w:rsidR="0079474D" w:rsidRPr="00E03549" w:rsidRDefault="0079474D" w:rsidP="0079474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53" w:type="dxa"/>
          </w:tcPr>
          <w:p w14:paraId="47ADF29F" w14:textId="77777777" w:rsidR="0079474D" w:rsidRPr="00E03549" w:rsidRDefault="0079474D" w:rsidP="0079474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83" w:type="dxa"/>
          </w:tcPr>
          <w:p w14:paraId="77419427" w14:textId="6E2FF9A1" w:rsidR="0079474D" w:rsidRPr="00E03549" w:rsidRDefault="0079474D" w:rsidP="0079474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E67AC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135" w:type="dxa"/>
          </w:tcPr>
          <w:p w14:paraId="29DD8691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2803FD2" w14:textId="2E14B956" w:rsidR="0079474D" w:rsidRPr="00E03549" w:rsidRDefault="0079474D" w:rsidP="0079474D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</w:t>
            </w:r>
          </w:p>
        </w:tc>
      </w:tr>
      <w:tr w:rsidR="0079474D" w:rsidRPr="00744476" w14:paraId="14617E73" w14:textId="77777777" w:rsidTr="0079474D">
        <w:trPr>
          <w:trHeight w:val="135"/>
          <w:tblHeader/>
        </w:trPr>
        <w:tc>
          <w:tcPr>
            <w:tcW w:w="2070" w:type="dxa"/>
            <w:vAlign w:val="bottom"/>
          </w:tcPr>
          <w:p w14:paraId="60395673" w14:textId="77777777" w:rsidR="0079474D" w:rsidRPr="00E03549" w:rsidRDefault="0079474D" w:rsidP="0079474D">
            <w:pPr>
              <w:spacing w:line="320" w:lineRule="exact"/>
              <w:ind w:left="4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12B660F5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79B24F0C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488F7A77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37" w:type="dxa"/>
            <w:gridSpan w:val="3"/>
          </w:tcPr>
          <w:p w14:paraId="435A11DB" w14:textId="77777777" w:rsidR="0079474D" w:rsidRPr="00E03549" w:rsidRDefault="0079474D" w:rsidP="0079474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354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E0354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ร้อยละ</w:t>
            </w:r>
            <w:r w:rsidRPr="00E0354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14:paraId="716BC43D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1" w:type="dxa"/>
            <w:gridSpan w:val="19"/>
          </w:tcPr>
          <w:p w14:paraId="4E545584" w14:textId="77777777" w:rsidR="0079474D" w:rsidRPr="00E03549" w:rsidRDefault="0079474D" w:rsidP="0079474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354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E0354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E0354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79474D" w:rsidRPr="00744476" w14:paraId="16D86133" w14:textId="77777777" w:rsidTr="0079474D">
        <w:tc>
          <w:tcPr>
            <w:tcW w:w="2070" w:type="dxa"/>
            <w:vAlign w:val="bottom"/>
          </w:tcPr>
          <w:p w14:paraId="7B3CBEEA" w14:textId="77777777" w:rsidR="0079474D" w:rsidRPr="00E03549" w:rsidRDefault="0079474D" w:rsidP="0079474D">
            <w:pPr>
              <w:spacing w:line="320" w:lineRule="exact"/>
              <w:ind w:left="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17" w:type="dxa"/>
          </w:tcPr>
          <w:p w14:paraId="64751F9A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7C4A35E0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4601D7E6" w14:textId="77777777" w:rsidR="0079474D" w:rsidRPr="00E03549" w:rsidRDefault="0079474D" w:rsidP="0079474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4FC46068" w14:textId="77777777" w:rsidR="0079474D" w:rsidRPr="00E03549" w:rsidRDefault="0079474D" w:rsidP="0079474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BB3450E" w14:textId="77777777" w:rsidR="0079474D" w:rsidRPr="00E03549" w:rsidRDefault="0079474D" w:rsidP="0079474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14:paraId="676D0AAB" w14:textId="77777777" w:rsidR="0079474D" w:rsidRPr="00E03549" w:rsidRDefault="0079474D" w:rsidP="0079474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14:paraId="5D3F2121" w14:textId="77777777" w:rsidR="0079474D" w:rsidRPr="00E03549" w:rsidRDefault="0079474D" w:rsidP="0079474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59E6D51D" w14:textId="77777777" w:rsidR="0079474D" w:rsidRPr="00E03549" w:rsidRDefault="0079474D" w:rsidP="0079474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78AA97B" w14:textId="77777777" w:rsidR="0079474D" w:rsidRPr="00E03549" w:rsidRDefault="0079474D" w:rsidP="0079474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6D949565" w14:textId="77777777" w:rsidR="0079474D" w:rsidRPr="00E03549" w:rsidRDefault="0079474D" w:rsidP="0079474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783428FE" w14:textId="77777777" w:rsidR="0079474D" w:rsidRPr="00E03549" w:rsidRDefault="0079474D" w:rsidP="0079474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0415884C" w14:textId="77777777" w:rsidR="0079474D" w:rsidRPr="00E03549" w:rsidRDefault="0079474D" w:rsidP="0079474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491A6E00" w14:textId="77777777" w:rsidR="0079474D" w:rsidRPr="00E03549" w:rsidRDefault="0079474D" w:rsidP="0079474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15FADE27" w14:textId="77777777" w:rsidR="0079474D" w:rsidRPr="00E03549" w:rsidRDefault="0079474D" w:rsidP="0079474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54294413" w14:textId="77777777" w:rsidR="0079474D" w:rsidRPr="00E03549" w:rsidRDefault="0079474D" w:rsidP="0079474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E2578CC" w14:textId="77777777" w:rsidR="0079474D" w:rsidRPr="00E03549" w:rsidRDefault="0079474D" w:rsidP="0079474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0E981988" w14:textId="77777777" w:rsidR="0079474D" w:rsidRPr="00E03549" w:rsidRDefault="0079474D" w:rsidP="0079474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</w:tcPr>
          <w:p w14:paraId="7C182DB3" w14:textId="77777777" w:rsidR="0079474D" w:rsidRPr="00E03549" w:rsidRDefault="0079474D" w:rsidP="0079474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1" w:type="dxa"/>
          </w:tcPr>
          <w:p w14:paraId="469E2E2D" w14:textId="77777777" w:rsidR="0079474D" w:rsidRPr="00E03549" w:rsidRDefault="0079474D" w:rsidP="0079474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3D5E61D2" w14:textId="77777777" w:rsidR="0079474D" w:rsidRPr="00E03549" w:rsidRDefault="0079474D" w:rsidP="0079474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</w:tcPr>
          <w:p w14:paraId="68DB7739" w14:textId="77777777" w:rsidR="0079474D" w:rsidRPr="00E03549" w:rsidRDefault="0079474D" w:rsidP="0079474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4679BFEA" w14:textId="77777777" w:rsidR="0079474D" w:rsidRPr="00E03549" w:rsidRDefault="0079474D" w:rsidP="0079474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</w:tcPr>
          <w:p w14:paraId="47C457AA" w14:textId="77777777" w:rsidR="0079474D" w:rsidRPr="00E03549" w:rsidRDefault="0079474D" w:rsidP="0079474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5263DE90" w14:textId="77777777" w:rsidR="0079474D" w:rsidRPr="00E03549" w:rsidRDefault="0079474D" w:rsidP="0079474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5C5E10EE" w14:textId="77777777" w:rsidR="0079474D" w:rsidRPr="00E03549" w:rsidRDefault="0079474D" w:rsidP="0079474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FBC5367" w14:textId="77777777" w:rsidR="0079474D" w:rsidRPr="00E03549" w:rsidRDefault="0079474D" w:rsidP="0079474D">
            <w:pPr>
              <w:spacing w:line="240" w:lineRule="auto"/>
              <w:ind w:left="-128" w:right="9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B1AD2" w:rsidRPr="00744476" w14:paraId="082502F7" w14:textId="77777777" w:rsidTr="001F3A56">
        <w:tc>
          <w:tcPr>
            <w:tcW w:w="2070" w:type="dxa"/>
          </w:tcPr>
          <w:p w14:paraId="06159FA6" w14:textId="77777777" w:rsidR="002B1AD2" w:rsidRPr="00E03549" w:rsidRDefault="002B1AD2" w:rsidP="002B1AD2">
            <w:pPr>
              <w:spacing w:line="320" w:lineRule="exact"/>
              <w:ind w:left="270" w:hanging="22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TPI Polene Power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</w:r>
            <w:r w:rsidRPr="00E0354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Investment </w:t>
            </w:r>
            <w:r w:rsidRPr="00E0354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Co., Ltd.</w:t>
            </w:r>
          </w:p>
        </w:tc>
        <w:tc>
          <w:tcPr>
            <w:tcW w:w="117" w:type="dxa"/>
          </w:tcPr>
          <w:p w14:paraId="069A46AD" w14:textId="77777777" w:rsidR="002B1AD2" w:rsidRPr="00E03549" w:rsidRDefault="002B1AD2" w:rsidP="002B1AD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67960422" w14:textId="77777777" w:rsidR="002B1AD2" w:rsidRPr="00E03549" w:rsidRDefault="002B1AD2" w:rsidP="002B1AD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ลงทุนในกิจการผลิตกระแสไฟฟ้าใน</w:t>
            </w: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ประเทศกัมพูชา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(อยู่ในระหว่างการดำเนินการเลิกกิจการ)</w:t>
            </w:r>
          </w:p>
        </w:tc>
        <w:tc>
          <w:tcPr>
            <w:tcW w:w="99" w:type="dxa"/>
          </w:tcPr>
          <w:p w14:paraId="0129696B" w14:textId="77777777" w:rsidR="002B1AD2" w:rsidRPr="00E03549" w:rsidRDefault="002B1AD2" w:rsidP="002B1AD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2CBDD1EA" w14:textId="14EE8BB7" w:rsidR="002B1AD2" w:rsidRPr="00E03549" w:rsidRDefault="002B1AD2" w:rsidP="002B1AD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0" w:type="dxa"/>
            <w:shd w:val="clear" w:color="auto" w:fill="auto"/>
          </w:tcPr>
          <w:p w14:paraId="092ABFA6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480706C7" w14:textId="77777777" w:rsidR="002B1AD2" w:rsidRPr="00E03549" w:rsidRDefault="002B1AD2" w:rsidP="002B1AD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" w:type="dxa"/>
            <w:shd w:val="clear" w:color="auto" w:fill="auto"/>
          </w:tcPr>
          <w:p w14:paraId="509BDCB7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066F4787" w14:textId="6308BBBE" w:rsidR="002B1AD2" w:rsidRPr="00E03549" w:rsidRDefault="00E67AC8" w:rsidP="002B1AD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B1AD2"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164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</w:p>
        </w:tc>
        <w:tc>
          <w:tcPr>
            <w:tcW w:w="72" w:type="dxa"/>
            <w:shd w:val="clear" w:color="auto" w:fill="auto"/>
          </w:tcPr>
          <w:p w14:paraId="7617C0DC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84EA851" w14:textId="5762C922" w:rsidR="002B1AD2" w:rsidRPr="00E03549" w:rsidRDefault="00E67AC8" w:rsidP="002B1AD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B1AD2"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164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</w:p>
        </w:tc>
        <w:tc>
          <w:tcPr>
            <w:tcW w:w="99" w:type="dxa"/>
            <w:shd w:val="clear" w:color="auto" w:fill="auto"/>
          </w:tcPr>
          <w:p w14:paraId="4C9BF096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15697712" w14:textId="1DCFF516" w:rsidR="002B1AD2" w:rsidRPr="00E03549" w:rsidRDefault="00E67AC8" w:rsidP="002B1AD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B1AD2"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164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</w:p>
        </w:tc>
        <w:tc>
          <w:tcPr>
            <w:tcW w:w="126" w:type="dxa"/>
            <w:shd w:val="clear" w:color="auto" w:fill="auto"/>
          </w:tcPr>
          <w:p w14:paraId="0A09B972" w14:textId="77777777" w:rsidR="002B1AD2" w:rsidRPr="00E03549" w:rsidRDefault="002B1AD2" w:rsidP="002B1AD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321BFDF7" w14:textId="0C1E9FB1" w:rsidR="002B1AD2" w:rsidRPr="00E03549" w:rsidRDefault="00E67AC8" w:rsidP="002B1AD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B1AD2"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164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</w:p>
        </w:tc>
        <w:tc>
          <w:tcPr>
            <w:tcW w:w="126" w:type="dxa"/>
            <w:shd w:val="clear" w:color="auto" w:fill="auto"/>
          </w:tcPr>
          <w:p w14:paraId="76EAC55E" w14:textId="77777777" w:rsidR="002B1AD2" w:rsidRPr="00E03549" w:rsidRDefault="002B1AD2" w:rsidP="002B1AD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7A2A2C8" w14:textId="43080669" w:rsidR="002B1AD2" w:rsidRPr="00E03549" w:rsidRDefault="002B1AD2" w:rsidP="002B1AD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54BA168" w14:textId="77777777" w:rsidR="002B1AD2" w:rsidRPr="00E03549" w:rsidRDefault="002B1AD2" w:rsidP="002B1AD2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617BE8F2" w14:textId="77777777" w:rsidR="002B1AD2" w:rsidRPr="00E03549" w:rsidRDefault="002B1AD2" w:rsidP="002B1AD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69A487C5" w14:textId="77777777" w:rsidR="002B1AD2" w:rsidRPr="00E03549" w:rsidRDefault="002B1AD2" w:rsidP="002B1AD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67F97412" w14:textId="09A1E33D" w:rsidR="002B1AD2" w:rsidRPr="00E03549" w:rsidRDefault="00E67AC8" w:rsidP="002B1AD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B1AD2"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164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</w:p>
        </w:tc>
        <w:tc>
          <w:tcPr>
            <w:tcW w:w="153" w:type="dxa"/>
            <w:shd w:val="clear" w:color="auto" w:fill="auto"/>
          </w:tcPr>
          <w:p w14:paraId="67E6B8C5" w14:textId="77777777" w:rsidR="002B1AD2" w:rsidRPr="00E03549" w:rsidRDefault="002B1AD2" w:rsidP="002B1AD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194B3C6E" w14:textId="21A7F547" w:rsidR="002B1AD2" w:rsidRPr="00E03549" w:rsidRDefault="00E67AC8" w:rsidP="002B1AD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B1AD2"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164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</w:p>
        </w:tc>
        <w:tc>
          <w:tcPr>
            <w:tcW w:w="153" w:type="dxa"/>
            <w:shd w:val="clear" w:color="auto" w:fill="auto"/>
          </w:tcPr>
          <w:p w14:paraId="7659F9C9" w14:textId="77777777" w:rsidR="002B1AD2" w:rsidRPr="00E03549" w:rsidRDefault="002B1AD2" w:rsidP="002B1AD2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74D08C34" w14:textId="40F47BB6" w:rsidR="002B1AD2" w:rsidRPr="00E03549" w:rsidRDefault="002B1AD2" w:rsidP="002B1AD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7F9F8E37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271FC067" w14:textId="77777777" w:rsidR="002B1AD2" w:rsidRPr="00E03549" w:rsidRDefault="002B1AD2" w:rsidP="002B1AD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2B1AD2" w:rsidRPr="00744476" w14:paraId="72DD6C79" w14:textId="77777777" w:rsidTr="001F3A56">
        <w:tc>
          <w:tcPr>
            <w:tcW w:w="2070" w:type="dxa"/>
          </w:tcPr>
          <w:p w14:paraId="0EEF8584" w14:textId="77777777" w:rsidR="002B1AD2" w:rsidRPr="00E03549" w:rsidRDefault="002B1AD2" w:rsidP="002B1AD2">
            <w:pPr>
              <w:spacing w:line="320" w:lineRule="exact"/>
              <w:ind w:left="270" w:hanging="22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0354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บริษัท ทีพีไอ โพลีน เพาเวอร์ </w:t>
            </w:r>
            <w:r w:rsidRPr="00E0354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E0354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(อ่อนนุช) จำกัด</w:t>
            </w:r>
          </w:p>
        </w:tc>
        <w:tc>
          <w:tcPr>
            <w:tcW w:w="117" w:type="dxa"/>
          </w:tcPr>
          <w:p w14:paraId="15E1CCE2" w14:textId="77777777" w:rsidR="002B1AD2" w:rsidRPr="00E03549" w:rsidRDefault="002B1AD2" w:rsidP="002B1AD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127DA8DC" w14:textId="77777777" w:rsidR="002B1AD2" w:rsidRPr="00E03549" w:rsidRDefault="002B1AD2" w:rsidP="002B1AD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ลงทุนในกิจการผลิตกระแสไฟฟ้าจาก</w:t>
            </w: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ขยะมูลฝอย (ยังไม่ได้ดำเนินงาน)</w:t>
            </w:r>
          </w:p>
        </w:tc>
        <w:tc>
          <w:tcPr>
            <w:tcW w:w="99" w:type="dxa"/>
          </w:tcPr>
          <w:p w14:paraId="79C3C095" w14:textId="77777777" w:rsidR="002B1AD2" w:rsidRPr="00E03549" w:rsidRDefault="002B1AD2" w:rsidP="002B1AD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65C00AF7" w14:textId="7FEAF0C4" w:rsidR="002B1AD2" w:rsidRPr="00E03549" w:rsidRDefault="00816401" w:rsidP="002B1AD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2B1AD2"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7182DF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4B65006" w14:textId="212EB077" w:rsidR="002B1AD2" w:rsidRPr="00E03549" w:rsidRDefault="00816401" w:rsidP="002B1AD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2B1AD2"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1" w:type="dxa"/>
            <w:shd w:val="clear" w:color="auto" w:fill="auto"/>
          </w:tcPr>
          <w:p w14:paraId="6128B3B2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7182925F" w14:textId="2C0F02F9" w:rsidR="002B1AD2" w:rsidRPr="00E03549" w:rsidRDefault="002B1AD2" w:rsidP="002B1AD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72" w:type="dxa"/>
            <w:shd w:val="clear" w:color="auto" w:fill="auto"/>
          </w:tcPr>
          <w:p w14:paraId="39363721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6FEDC720" w14:textId="1418BF9A" w:rsidR="002B1AD2" w:rsidRPr="00E03549" w:rsidRDefault="002B1AD2" w:rsidP="002B1AD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9" w:type="dxa"/>
            <w:shd w:val="clear" w:color="auto" w:fill="auto"/>
          </w:tcPr>
          <w:p w14:paraId="0FFD042C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7895D509" w14:textId="54B27BEC" w:rsidR="002B1AD2" w:rsidRPr="00E03549" w:rsidRDefault="002B1AD2" w:rsidP="002B1AD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26" w:type="dxa"/>
            <w:shd w:val="clear" w:color="auto" w:fill="auto"/>
          </w:tcPr>
          <w:p w14:paraId="271ABE4C" w14:textId="77777777" w:rsidR="002B1AD2" w:rsidRPr="00E03549" w:rsidRDefault="002B1AD2" w:rsidP="002B1AD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48031F2F" w14:textId="2ED65AA9" w:rsidR="002B1AD2" w:rsidRPr="00E03549" w:rsidRDefault="002B1AD2" w:rsidP="002B1AD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26" w:type="dxa"/>
            <w:shd w:val="clear" w:color="auto" w:fill="auto"/>
          </w:tcPr>
          <w:p w14:paraId="3AD0230B" w14:textId="77777777" w:rsidR="002B1AD2" w:rsidRPr="00E03549" w:rsidRDefault="002B1AD2" w:rsidP="002B1AD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DD3616" w14:textId="25EACCD4" w:rsidR="002B1AD2" w:rsidRPr="00E03549" w:rsidRDefault="002B1AD2" w:rsidP="002B1AD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A70C2B6" w14:textId="77777777" w:rsidR="002B1AD2" w:rsidRPr="00E03549" w:rsidRDefault="002B1AD2" w:rsidP="002B1AD2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22EA75FE" w14:textId="77777777" w:rsidR="002B1AD2" w:rsidRPr="00E03549" w:rsidRDefault="002B1AD2" w:rsidP="002B1AD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17BD5BC1" w14:textId="77777777" w:rsidR="002B1AD2" w:rsidRPr="00E03549" w:rsidRDefault="002B1AD2" w:rsidP="002B1AD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5675C3B8" w14:textId="4D83A7F0" w:rsidR="002B1AD2" w:rsidRPr="00E03549" w:rsidRDefault="002B1AD2" w:rsidP="002B1AD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53" w:type="dxa"/>
            <w:shd w:val="clear" w:color="auto" w:fill="auto"/>
          </w:tcPr>
          <w:p w14:paraId="7EE2440E" w14:textId="77777777" w:rsidR="002B1AD2" w:rsidRPr="00E03549" w:rsidRDefault="002B1AD2" w:rsidP="002B1AD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4959C199" w14:textId="6170761C" w:rsidR="002B1AD2" w:rsidRPr="00E03549" w:rsidRDefault="002B1AD2" w:rsidP="002B1AD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53" w:type="dxa"/>
            <w:shd w:val="clear" w:color="auto" w:fill="auto"/>
          </w:tcPr>
          <w:p w14:paraId="1364F5CF" w14:textId="77777777" w:rsidR="002B1AD2" w:rsidRPr="00E03549" w:rsidRDefault="002B1AD2" w:rsidP="002B1AD2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2336B6E8" w14:textId="7E3ABA6C" w:rsidR="002B1AD2" w:rsidRPr="00E03549" w:rsidRDefault="002B1AD2" w:rsidP="002B1AD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0513984F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5BC6C0C0" w14:textId="77777777" w:rsidR="002B1AD2" w:rsidRPr="00E03549" w:rsidRDefault="002B1AD2" w:rsidP="002B1AD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2B1AD2" w:rsidRPr="00744476" w14:paraId="068FE20F" w14:textId="77777777" w:rsidTr="001F3A56">
        <w:tc>
          <w:tcPr>
            <w:tcW w:w="2070" w:type="dxa"/>
          </w:tcPr>
          <w:p w14:paraId="6F4CFCA9" w14:textId="49FF0419" w:rsidR="002B1AD2" w:rsidRPr="000E3463" w:rsidRDefault="002B1AD2" w:rsidP="002B1AD2">
            <w:pPr>
              <w:spacing w:line="320" w:lineRule="exact"/>
              <w:ind w:left="270" w:hanging="225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0E346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บริษัท ทีพีไอ โพลีน เพาเวอร์ (อินเตอร์เนชั่นแนล) จำกัด</w:t>
            </w:r>
          </w:p>
          <w:p w14:paraId="33975F49" w14:textId="0F8666D4" w:rsidR="002B1AD2" w:rsidRPr="00E03549" w:rsidRDefault="002B1AD2" w:rsidP="002B1AD2">
            <w:pPr>
              <w:spacing w:line="320" w:lineRule="exact"/>
              <w:ind w:left="270" w:hanging="22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     </w:t>
            </w:r>
            <w:r w:rsidRPr="000E346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(เดิมชื่อ บริษัท ซีนิธ อินเตอร์เนชั่นแนล</w:t>
            </w:r>
            <w:r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</w:t>
            </w:r>
            <w:r w:rsidRPr="000E346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เพาเวอร์ จำกัด)</w:t>
            </w:r>
          </w:p>
        </w:tc>
        <w:tc>
          <w:tcPr>
            <w:tcW w:w="117" w:type="dxa"/>
          </w:tcPr>
          <w:p w14:paraId="512F3AC7" w14:textId="77777777" w:rsidR="002B1AD2" w:rsidRPr="00E03549" w:rsidRDefault="002B1AD2" w:rsidP="002B1AD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1BEEB42B" w14:textId="77777777" w:rsidR="002B1AD2" w:rsidRPr="00E03549" w:rsidRDefault="002B1AD2" w:rsidP="002B1AD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ลงทุนในธุรกิจพลังงานทางเลือก (ยังไม่ได้ดำเนินงาน)</w:t>
            </w:r>
          </w:p>
        </w:tc>
        <w:tc>
          <w:tcPr>
            <w:tcW w:w="99" w:type="dxa"/>
          </w:tcPr>
          <w:p w14:paraId="2F82A13A" w14:textId="77777777" w:rsidR="002B1AD2" w:rsidRPr="00E03549" w:rsidRDefault="002B1AD2" w:rsidP="002B1AD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416FEC1C" w14:textId="797D30E6" w:rsidR="002B1AD2" w:rsidRPr="00E03549" w:rsidRDefault="00816401" w:rsidP="002B1AD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2B1AD2"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C1D74B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06D5262" w14:textId="2ED859BF" w:rsidR="002B1AD2" w:rsidRPr="00E03549" w:rsidRDefault="00816401" w:rsidP="002B1AD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2B1AD2"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1" w:type="dxa"/>
            <w:shd w:val="clear" w:color="auto" w:fill="auto"/>
          </w:tcPr>
          <w:p w14:paraId="4CFE3013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4E8724C4" w14:textId="17263C31" w:rsidR="002B1AD2" w:rsidRPr="00E03549" w:rsidRDefault="002B1AD2" w:rsidP="002B1AD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72" w:type="dxa"/>
            <w:shd w:val="clear" w:color="auto" w:fill="auto"/>
          </w:tcPr>
          <w:p w14:paraId="319A4134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5C4451B" w14:textId="77777777" w:rsidR="002B1AD2" w:rsidRPr="00E03549" w:rsidRDefault="002B1AD2" w:rsidP="002B1AD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99" w:type="dxa"/>
            <w:shd w:val="clear" w:color="auto" w:fill="auto"/>
          </w:tcPr>
          <w:p w14:paraId="559BCEC9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5558D4C7" w14:textId="07AFAFC4" w:rsidR="002B1AD2" w:rsidRPr="00E03549" w:rsidRDefault="002B1AD2" w:rsidP="002B1AD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164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</w:p>
        </w:tc>
        <w:tc>
          <w:tcPr>
            <w:tcW w:w="126" w:type="dxa"/>
            <w:shd w:val="clear" w:color="auto" w:fill="auto"/>
          </w:tcPr>
          <w:p w14:paraId="4BE7B560" w14:textId="77777777" w:rsidR="002B1AD2" w:rsidRPr="00E03549" w:rsidRDefault="002B1AD2" w:rsidP="002B1AD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132610F9" w14:textId="06DFCEA5" w:rsidR="002B1AD2" w:rsidRPr="00E03549" w:rsidRDefault="002B1AD2" w:rsidP="002B1AD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164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</w:p>
        </w:tc>
        <w:tc>
          <w:tcPr>
            <w:tcW w:w="126" w:type="dxa"/>
            <w:shd w:val="clear" w:color="auto" w:fill="auto"/>
          </w:tcPr>
          <w:p w14:paraId="3665E5EB" w14:textId="77777777" w:rsidR="002B1AD2" w:rsidRPr="00E03549" w:rsidRDefault="002B1AD2" w:rsidP="002B1AD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322A74" w14:textId="3BC09CF5" w:rsidR="002B1AD2" w:rsidRPr="00E03549" w:rsidRDefault="002B1AD2" w:rsidP="002B1AD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6593AC49" w14:textId="77777777" w:rsidR="002B1AD2" w:rsidRPr="00E03549" w:rsidRDefault="002B1AD2" w:rsidP="002B1AD2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6D454801" w14:textId="77777777" w:rsidR="002B1AD2" w:rsidRPr="00E03549" w:rsidRDefault="002B1AD2" w:rsidP="002B1AD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15E84640" w14:textId="77777777" w:rsidR="002B1AD2" w:rsidRPr="00E03549" w:rsidRDefault="002B1AD2" w:rsidP="002B1AD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ADBD0B5" w14:textId="588FB318" w:rsidR="002B1AD2" w:rsidRPr="00E03549" w:rsidRDefault="002B1AD2" w:rsidP="002B1AD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164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</w:p>
        </w:tc>
        <w:tc>
          <w:tcPr>
            <w:tcW w:w="153" w:type="dxa"/>
            <w:shd w:val="clear" w:color="auto" w:fill="auto"/>
          </w:tcPr>
          <w:p w14:paraId="2DE25FDC" w14:textId="77777777" w:rsidR="002B1AD2" w:rsidRPr="00E03549" w:rsidRDefault="002B1AD2" w:rsidP="002B1AD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608445EC" w14:textId="0F9A6243" w:rsidR="002B1AD2" w:rsidRPr="00E03549" w:rsidRDefault="002B1AD2" w:rsidP="002B1AD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164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</w:p>
        </w:tc>
        <w:tc>
          <w:tcPr>
            <w:tcW w:w="153" w:type="dxa"/>
            <w:shd w:val="clear" w:color="auto" w:fill="auto"/>
          </w:tcPr>
          <w:p w14:paraId="4D7B681E" w14:textId="77777777" w:rsidR="002B1AD2" w:rsidRPr="00E03549" w:rsidRDefault="002B1AD2" w:rsidP="002B1AD2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12562AA2" w14:textId="2E0EC21D" w:rsidR="002B1AD2" w:rsidRPr="00E03549" w:rsidRDefault="002B1AD2" w:rsidP="002B1AD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0EAE3344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4BF163D6" w14:textId="77777777" w:rsidR="002B1AD2" w:rsidRPr="00E03549" w:rsidRDefault="002B1AD2" w:rsidP="002B1AD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2B1AD2" w:rsidRPr="00744476" w14:paraId="38832501" w14:textId="77777777" w:rsidTr="001F3A56">
        <w:tc>
          <w:tcPr>
            <w:tcW w:w="2070" w:type="dxa"/>
          </w:tcPr>
          <w:p w14:paraId="58E020B4" w14:textId="77777777" w:rsidR="002B1AD2" w:rsidRPr="00E03549" w:rsidRDefault="002B1AD2" w:rsidP="002B1AD2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117" w:type="dxa"/>
          </w:tcPr>
          <w:p w14:paraId="29538FA1" w14:textId="77777777" w:rsidR="002B1AD2" w:rsidRPr="00E03549" w:rsidRDefault="002B1AD2" w:rsidP="002B1AD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05B9DF18" w14:textId="77777777" w:rsidR="002B1AD2" w:rsidRPr="00E03549" w:rsidRDefault="002B1AD2" w:rsidP="002B1AD2">
            <w:pPr>
              <w:pStyle w:val="Bo-Blankline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ประกอบกิจการท่าเทียบ</w:t>
            </w: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เรือ (ยังไม่ได้ดำเนินงาน)</w:t>
            </w:r>
          </w:p>
        </w:tc>
        <w:tc>
          <w:tcPr>
            <w:tcW w:w="99" w:type="dxa"/>
          </w:tcPr>
          <w:p w14:paraId="46B059C2" w14:textId="77777777" w:rsidR="002B1AD2" w:rsidRPr="00E03549" w:rsidRDefault="002B1AD2" w:rsidP="002B1AD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76705099" w14:textId="3D550302" w:rsidR="002B1AD2" w:rsidRPr="00E03549" w:rsidRDefault="00816401" w:rsidP="002B1AD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2B1AD2"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D0F7B7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4BC0451" w14:textId="37C657A2" w:rsidR="002B1AD2" w:rsidRPr="00E03549" w:rsidRDefault="00816401" w:rsidP="002B1AD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2B1AD2"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1" w:type="dxa"/>
            <w:shd w:val="clear" w:color="auto" w:fill="auto"/>
          </w:tcPr>
          <w:p w14:paraId="1BFE734A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0B99ABE3" w14:textId="266ED3A0" w:rsidR="002B1AD2" w:rsidRPr="00E03549" w:rsidRDefault="002B1AD2" w:rsidP="002B1AD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2" w:type="dxa"/>
            <w:shd w:val="clear" w:color="auto" w:fill="auto"/>
          </w:tcPr>
          <w:p w14:paraId="2163DA51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EBB0768" w14:textId="5ABAA6E2" w:rsidR="002B1AD2" w:rsidRPr="00E03549" w:rsidRDefault="002B1AD2" w:rsidP="002B1AD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99" w:type="dxa"/>
            <w:shd w:val="clear" w:color="auto" w:fill="auto"/>
          </w:tcPr>
          <w:p w14:paraId="3817DA2D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619CF6F" w14:textId="4FBE8872" w:rsidR="002B1AD2" w:rsidRPr="00E03549" w:rsidRDefault="002B1AD2" w:rsidP="002B1AD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164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</w:p>
        </w:tc>
        <w:tc>
          <w:tcPr>
            <w:tcW w:w="126" w:type="dxa"/>
            <w:shd w:val="clear" w:color="auto" w:fill="auto"/>
          </w:tcPr>
          <w:p w14:paraId="27379C0F" w14:textId="77777777" w:rsidR="002B1AD2" w:rsidRPr="00E03549" w:rsidRDefault="002B1AD2" w:rsidP="002B1AD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1B6AB0E9" w14:textId="69CC0C3B" w:rsidR="002B1AD2" w:rsidRPr="00E03549" w:rsidRDefault="002B1AD2" w:rsidP="002B1AD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164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</w:p>
        </w:tc>
        <w:tc>
          <w:tcPr>
            <w:tcW w:w="126" w:type="dxa"/>
            <w:shd w:val="clear" w:color="auto" w:fill="auto"/>
          </w:tcPr>
          <w:p w14:paraId="67119CBB" w14:textId="77777777" w:rsidR="002B1AD2" w:rsidRPr="00E03549" w:rsidRDefault="002B1AD2" w:rsidP="002B1AD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B693B7" w14:textId="675248D4" w:rsidR="002B1AD2" w:rsidRPr="00E03549" w:rsidRDefault="002B1AD2" w:rsidP="002B1AD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5C4DAEE4" w14:textId="77777777" w:rsidR="002B1AD2" w:rsidRPr="00E03549" w:rsidRDefault="002B1AD2" w:rsidP="002B1AD2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2B3B51BF" w14:textId="77777777" w:rsidR="002B1AD2" w:rsidRPr="00E03549" w:rsidRDefault="002B1AD2" w:rsidP="002B1AD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1DBBDBF7" w14:textId="77777777" w:rsidR="002B1AD2" w:rsidRPr="00E03549" w:rsidRDefault="002B1AD2" w:rsidP="002B1AD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4AF24276" w14:textId="4C3B9CDD" w:rsidR="002B1AD2" w:rsidRPr="00E03549" w:rsidRDefault="002B1AD2" w:rsidP="002B1AD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164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</w:p>
        </w:tc>
        <w:tc>
          <w:tcPr>
            <w:tcW w:w="153" w:type="dxa"/>
            <w:shd w:val="clear" w:color="auto" w:fill="auto"/>
          </w:tcPr>
          <w:p w14:paraId="4AEC7764" w14:textId="77777777" w:rsidR="002B1AD2" w:rsidRPr="00E03549" w:rsidRDefault="002B1AD2" w:rsidP="002B1AD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6CAD1EF4" w14:textId="3D4A1D18" w:rsidR="002B1AD2" w:rsidRPr="00E03549" w:rsidRDefault="002B1AD2" w:rsidP="002B1AD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164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</w:p>
        </w:tc>
        <w:tc>
          <w:tcPr>
            <w:tcW w:w="153" w:type="dxa"/>
            <w:shd w:val="clear" w:color="auto" w:fill="auto"/>
          </w:tcPr>
          <w:p w14:paraId="4889587F" w14:textId="77777777" w:rsidR="002B1AD2" w:rsidRPr="00E03549" w:rsidRDefault="002B1AD2" w:rsidP="002B1AD2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5814E2AB" w14:textId="07399633" w:rsidR="002B1AD2" w:rsidRPr="00E03549" w:rsidRDefault="002B1AD2" w:rsidP="002B1AD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34488E7E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5E8F3F7A" w14:textId="77777777" w:rsidR="002B1AD2" w:rsidRPr="00E03549" w:rsidRDefault="002B1AD2" w:rsidP="002B1AD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2B1AD2" w:rsidRPr="00744476" w14:paraId="1F95A81A" w14:textId="77777777" w:rsidTr="001F3A56">
        <w:tc>
          <w:tcPr>
            <w:tcW w:w="2070" w:type="dxa"/>
          </w:tcPr>
          <w:p w14:paraId="1A2F709B" w14:textId="77777777" w:rsidR="002B1AD2" w:rsidRPr="00E03549" w:rsidRDefault="002B1AD2" w:rsidP="002B1AD2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28FFAA99" w14:textId="77777777" w:rsidR="002B1AD2" w:rsidRPr="00E03549" w:rsidRDefault="002B1AD2" w:rsidP="002B1AD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73408393" w14:textId="77777777" w:rsidR="002B1AD2" w:rsidRPr="00E03549" w:rsidRDefault="002B1AD2" w:rsidP="002B1AD2">
            <w:pPr>
              <w:pStyle w:val="Bo-Blankline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" w:type="dxa"/>
          </w:tcPr>
          <w:p w14:paraId="0D048FFF" w14:textId="77777777" w:rsidR="002B1AD2" w:rsidRPr="00E03549" w:rsidRDefault="002B1AD2" w:rsidP="002B1AD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0314EB34" w14:textId="77777777" w:rsidR="002B1AD2" w:rsidRPr="00E03549" w:rsidRDefault="002B1AD2" w:rsidP="002B1AD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48FDAE5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2DCD5518" w14:textId="77777777" w:rsidR="002B1AD2" w:rsidRPr="00E03549" w:rsidRDefault="002B1AD2" w:rsidP="002B1AD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3946324A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5504200A" w14:textId="77777777" w:rsidR="002B1AD2" w:rsidRPr="00E03549" w:rsidRDefault="002B1AD2" w:rsidP="002B1AD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A4E13B3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40567B5D" w14:textId="77777777" w:rsidR="002B1AD2" w:rsidRPr="00E03549" w:rsidRDefault="002B1AD2" w:rsidP="002B1AD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50C7879C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11AA49EF" w14:textId="77777777" w:rsidR="002B1AD2" w:rsidRPr="00E03549" w:rsidRDefault="002B1AD2" w:rsidP="002B1AD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4CE31CA2" w14:textId="77777777" w:rsidR="002B1AD2" w:rsidRPr="00E03549" w:rsidRDefault="002B1AD2" w:rsidP="002B1AD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3FCE3F47" w14:textId="77777777" w:rsidR="002B1AD2" w:rsidRPr="00E03549" w:rsidRDefault="002B1AD2" w:rsidP="002B1AD2">
            <w:pPr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665E6B1F" w14:textId="77777777" w:rsidR="002B1AD2" w:rsidRPr="00E03549" w:rsidRDefault="002B1AD2" w:rsidP="002B1AD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F40666B" w14:textId="77777777" w:rsidR="002B1AD2" w:rsidRPr="00E03549" w:rsidRDefault="002B1AD2" w:rsidP="002B1AD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74A5EEC2" w14:textId="77777777" w:rsidR="002B1AD2" w:rsidRPr="00E03549" w:rsidRDefault="002B1AD2" w:rsidP="002B1AD2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1CC58B27" w14:textId="77777777" w:rsidR="002B1AD2" w:rsidRPr="00E03549" w:rsidRDefault="002B1AD2" w:rsidP="002B1AD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1" w:type="dxa"/>
            <w:shd w:val="clear" w:color="auto" w:fill="auto"/>
          </w:tcPr>
          <w:p w14:paraId="6178289D" w14:textId="77777777" w:rsidR="002B1AD2" w:rsidRPr="00E03549" w:rsidRDefault="002B1AD2" w:rsidP="002B1AD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59BAF9E2" w14:textId="77777777" w:rsidR="002B1AD2" w:rsidRPr="00E03549" w:rsidRDefault="002B1AD2" w:rsidP="002B1AD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75112DB0" w14:textId="77777777" w:rsidR="002B1AD2" w:rsidRPr="00E03549" w:rsidRDefault="002B1AD2" w:rsidP="002B1AD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2F12A9EE" w14:textId="77777777" w:rsidR="002B1AD2" w:rsidRPr="00E03549" w:rsidRDefault="002B1AD2" w:rsidP="002B1AD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7A0DE600" w14:textId="77777777" w:rsidR="002B1AD2" w:rsidRPr="00E03549" w:rsidRDefault="002B1AD2" w:rsidP="002B1AD2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023D8657" w14:textId="77777777" w:rsidR="002B1AD2" w:rsidRPr="00E03549" w:rsidRDefault="002B1AD2" w:rsidP="002B1AD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0D57604C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C15E8EC" w14:textId="77777777" w:rsidR="002B1AD2" w:rsidRPr="00E03549" w:rsidRDefault="002B1AD2" w:rsidP="002B1AD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B1AD2" w:rsidRPr="00744476" w14:paraId="4939F78C" w14:textId="77777777" w:rsidTr="0079474D">
        <w:tc>
          <w:tcPr>
            <w:tcW w:w="2070" w:type="dxa"/>
          </w:tcPr>
          <w:p w14:paraId="4B5EBA3F" w14:textId="77777777" w:rsidR="002B1AD2" w:rsidRPr="00E03549" w:rsidRDefault="002B1AD2" w:rsidP="002B1AD2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0C1BE3B3" w14:textId="77777777" w:rsidR="002B1AD2" w:rsidRPr="00E03549" w:rsidRDefault="002B1AD2" w:rsidP="002B1AD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24FAF138" w14:textId="77777777" w:rsidR="002B1AD2" w:rsidRPr="00E03549" w:rsidRDefault="002B1AD2" w:rsidP="002B1AD2">
            <w:pPr>
              <w:pStyle w:val="Bo-Blankline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" w:type="dxa"/>
          </w:tcPr>
          <w:p w14:paraId="4A04A4BF" w14:textId="77777777" w:rsidR="002B1AD2" w:rsidRPr="00E03549" w:rsidRDefault="002B1AD2" w:rsidP="002B1AD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2F30FE17" w14:textId="77777777" w:rsidR="002B1AD2" w:rsidRPr="00E03549" w:rsidRDefault="002B1AD2" w:rsidP="002B1AD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59095DF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14:paraId="16D23380" w14:textId="77777777" w:rsidR="002B1AD2" w:rsidRPr="00E03549" w:rsidRDefault="002B1AD2" w:rsidP="002B1AD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14:paraId="190E84C7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5D088083" w14:textId="77777777" w:rsidR="002B1AD2" w:rsidRPr="00E03549" w:rsidRDefault="002B1AD2" w:rsidP="002B1AD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A37009A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1B1ED3B6" w14:textId="77777777" w:rsidR="002B1AD2" w:rsidRPr="00E03549" w:rsidRDefault="002B1AD2" w:rsidP="002B1AD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08ACB6B3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64E9B2BD" w14:textId="77777777" w:rsidR="002B1AD2" w:rsidRPr="00E03549" w:rsidRDefault="002B1AD2" w:rsidP="002B1AD2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747AE1F6" w14:textId="77777777" w:rsidR="002B1AD2" w:rsidRPr="00E03549" w:rsidRDefault="002B1AD2" w:rsidP="002B1AD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293B8A63" w14:textId="77777777" w:rsidR="002B1AD2" w:rsidRPr="00E03549" w:rsidRDefault="002B1AD2" w:rsidP="002B1AD2">
            <w:pPr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6C38C0B8" w14:textId="77777777" w:rsidR="002B1AD2" w:rsidRPr="00E03549" w:rsidRDefault="002B1AD2" w:rsidP="002B1AD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8463AFE" w14:textId="77777777" w:rsidR="002B1AD2" w:rsidRPr="00E03549" w:rsidRDefault="002B1AD2" w:rsidP="002B1AD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19520EB3" w14:textId="77777777" w:rsidR="002B1AD2" w:rsidRPr="00E03549" w:rsidRDefault="002B1AD2" w:rsidP="002B1AD2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</w:tcPr>
          <w:p w14:paraId="7C0A9621" w14:textId="77777777" w:rsidR="002B1AD2" w:rsidRPr="00E03549" w:rsidRDefault="002B1AD2" w:rsidP="002B1AD2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1" w:type="dxa"/>
          </w:tcPr>
          <w:p w14:paraId="3D2E7D87" w14:textId="77777777" w:rsidR="002B1AD2" w:rsidRPr="00E03549" w:rsidRDefault="002B1AD2" w:rsidP="002B1AD2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3B928287" w14:textId="77777777" w:rsidR="002B1AD2" w:rsidRPr="00E03549" w:rsidRDefault="002B1AD2" w:rsidP="002B1AD2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</w:tcPr>
          <w:p w14:paraId="7EA650C0" w14:textId="77777777" w:rsidR="002B1AD2" w:rsidRPr="00E03549" w:rsidRDefault="002B1AD2" w:rsidP="002B1AD2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4D74E28A" w14:textId="77777777" w:rsidR="002B1AD2" w:rsidRPr="00E03549" w:rsidRDefault="002B1AD2" w:rsidP="002B1AD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</w:tcPr>
          <w:p w14:paraId="1823ADAA" w14:textId="77777777" w:rsidR="002B1AD2" w:rsidRPr="00E03549" w:rsidRDefault="002B1AD2" w:rsidP="002B1AD2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2BCA0AF5" w14:textId="77777777" w:rsidR="002B1AD2" w:rsidRPr="00E03549" w:rsidRDefault="002B1AD2" w:rsidP="002B1AD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01131553" w14:textId="77777777" w:rsidR="002B1AD2" w:rsidRPr="00E03549" w:rsidRDefault="002B1AD2" w:rsidP="002B1AD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5425CD18" w14:textId="77777777" w:rsidR="002B1AD2" w:rsidRPr="00E03549" w:rsidRDefault="002B1AD2" w:rsidP="002B1AD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556D5" w:rsidRPr="00744476" w14:paraId="4B867CD0" w14:textId="77777777" w:rsidTr="001F3A56">
        <w:tc>
          <w:tcPr>
            <w:tcW w:w="2070" w:type="dxa"/>
          </w:tcPr>
          <w:p w14:paraId="4FDA9564" w14:textId="77777777" w:rsidR="000556D5" w:rsidRPr="00E03549" w:rsidRDefault="000556D5" w:rsidP="000556D5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ทีพีไอ โพลีน เพาเวอร์ (สงขลา) จำกัด</w:t>
            </w:r>
          </w:p>
        </w:tc>
        <w:tc>
          <w:tcPr>
            <w:tcW w:w="117" w:type="dxa"/>
          </w:tcPr>
          <w:p w14:paraId="0FA20DE0" w14:textId="77777777" w:rsidR="000556D5" w:rsidRPr="00E03549" w:rsidRDefault="000556D5" w:rsidP="000556D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56FAF71B" w14:textId="77777777" w:rsidR="000556D5" w:rsidRPr="00E03549" w:rsidRDefault="000556D5" w:rsidP="000556D5">
            <w:pPr>
              <w:pStyle w:val="Bo-Blankline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ประกอบกิจการ</w:t>
            </w:r>
            <w:r w:rsidRPr="00E03549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val="en-US"/>
              </w:rPr>
              <w:t>ผลิต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br/>
            </w: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ไฟฟ้าจากพลังงานขยะ </w:t>
            </w: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และพลังงานชีวมวล</w:t>
            </w: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9" w:type="dxa"/>
          </w:tcPr>
          <w:p w14:paraId="74E6B181" w14:textId="77777777" w:rsidR="000556D5" w:rsidRPr="00E03549" w:rsidRDefault="000556D5" w:rsidP="000556D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513494E1" w14:textId="784A0DBD" w:rsidR="000556D5" w:rsidRPr="00E03549" w:rsidRDefault="00816401" w:rsidP="000556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0556D5"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9404EAF" w14:textId="77777777" w:rsidR="000556D5" w:rsidRPr="00E03549" w:rsidRDefault="000556D5" w:rsidP="000556D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3176C55" w14:textId="0BFFD32E" w:rsidR="000556D5" w:rsidRPr="00E03549" w:rsidRDefault="00816401" w:rsidP="000556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0556D5"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81" w:type="dxa"/>
            <w:shd w:val="clear" w:color="auto" w:fill="auto"/>
          </w:tcPr>
          <w:p w14:paraId="14A3F424" w14:textId="77777777" w:rsidR="000556D5" w:rsidRPr="00E03549" w:rsidRDefault="000556D5" w:rsidP="000556D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70D9B4D5" w14:textId="00D1097F" w:rsidR="000556D5" w:rsidRPr="00E03549" w:rsidRDefault="000556D5" w:rsidP="000556D5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6AFB5293" w14:textId="77777777" w:rsidR="000556D5" w:rsidRPr="00E03549" w:rsidRDefault="000556D5" w:rsidP="000556D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469BD3B4" w14:textId="77777777" w:rsidR="000556D5" w:rsidRPr="00E03549" w:rsidRDefault="000556D5" w:rsidP="000556D5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6315756F" w14:textId="77777777" w:rsidR="000556D5" w:rsidRPr="00E03549" w:rsidRDefault="000556D5" w:rsidP="000556D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49470362" w14:textId="29F692E1" w:rsidR="000556D5" w:rsidRPr="00E03549" w:rsidRDefault="000556D5" w:rsidP="000556D5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26" w:type="dxa"/>
            <w:shd w:val="clear" w:color="auto" w:fill="auto"/>
          </w:tcPr>
          <w:p w14:paraId="44599B32" w14:textId="77777777" w:rsidR="000556D5" w:rsidRPr="00E03549" w:rsidRDefault="000556D5" w:rsidP="000556D5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3CA3A9C7" w14:textId="77777777" w:rsidR="000556D5" w:rsidRPr="00E03549" w:rsidRDefault="000556D5" w:rsidP="000556D5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26" w:type="dxa"/>
            <w:shd w:val="clear" w:color="auto" w:fill="auto"/>
          </w:tcPr>
          <w:p w14:paraId="6DB4FE3F" w14:textId="77777777" w:rsidR="000556D5" w:rsidRPr="00E03549" w:rsidRDefault="000556D5" w:rsidP="000556D5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8AB79D" w14:textId="4AA93BC4" w:rsidR="000556D5" w:rsidRPr="00E03549" w:rsidRDefault="000556D5" w:rsidP="000556D5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BB2DE47" w14:textId="77777777" w:rsidR="000556D5" w:rsidRPr="00E03549" w:rsidRDefault="000556D5" w:rsidP="000556D5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6805EDE8" w14:textId="77777777" w:rsidR="000556D5" w:rsidRPr="00E03549" w:rsidRDefault="000556D5" w:rsidP="000556D5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4684CC40" w14:textId="77777777" w:rsidR="000556D5" w:rsidRPr="00E03549" w:rsidRDefault="000556D5" w:rsidP="000556D5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6F9C8D76" w14:textId="1D8CDA3C" w:rsidR="000556D5" w:rsidRPr="00E03549" w:rsidRDefault="000556D5" w:rsidP="000556D5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53" w:type="dxa"/>
            <w:shd w:val="clear" w:color="auto" w:fill="auto"/>
          </w:tcPr>
          <w:p w14:paraId="63EBDC61" w14:textId="77777777" w:rsidR="000556D5" w:rsidRPr="00E03549" w:rsidRDefault="000556D5" w:rsidP="000556D5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6A726075" w14:textId="77777777" w:rsidR="000556D5" w:rsidRPr="00E03549" w:rsidRDefault="000556D5" w:rsidP="000556D5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53" w:type="dxa"/>
            <w:shd w:val="clear" w:color="auto" w:fill="auto"/>
          </w:tcPr>
          <w:p w14:paraId="40EB65EF" w14:textId="77777777" w:rsidR="000556D5" w:rsidRPr="00E03549" w:rsidRDefault="000556D5" w:rsidP="000556D5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21B25E37" w14:textId="51E9EFD2" w:rsidR="000556D5" w:rsidRPr="00E03549" w:rsidRDefault="000556D5" w:rsidP="000556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52D51608" w14:textId="77777777" w:rsidR="000556D5" w:rsidRPr="00E03549" w:rsidRDefault="000556D5" w:rsidP="000556D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53BB17A2" w14:textId="77777777" w:rsidR="000556D5" w:rsidRPr="00E03549" w:rsidRDefault="000556D5" w:rsidP="000556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0556D5" w:rsidRPr="00744476" w14:paraId="096B58E0" w14:textId="77777777" w:rsidTr="001F3A56">
        <w:tc>
          <w:tcPr>
            <w:tcW w:w="2070" w:type="dxa"/>
          </w:tcPr>
          <w:p w14:paraId="016F2509" w14:textId="77777777" w:rsidR="000556D5" w:rsidRPr="00E03549" w:rsidRDefault="000556D5" w:rsidP="000556D5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7" w:type="dxa"/>
          </w:tcPr>
          <w:p w14:paraId="1FEC8C35" w14:textId="77777777" w:rsidR="000556D5" w:rsidRPr="00E03549" w:rsidRDefault="000556D5" w:rsidP="000556D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50CBA119" w14:textId="77777777" w:rsidR="000556D5" w:rsidRPr="00E03549" w:rsidRDefault="000556D5" w:rsidP="000556D5">
            <w:pPr>
              <w:pStyle w:val="Bo-Blankline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ประกอบกิจการ</w:t>
            </w:r>
            <w:r w:rsidRPr="00E03549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val="en-US"/>
              </w:rPr>
              <w:t>ผลิต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br/>
            </w: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ไฟฟ้าจากพลังงานแสงอาทิตย์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9" w:type="dxa"/>
          </w:tcPr>
          <w:p w14:paraId="2EF02B3D" w14:textId="77777777" w:rsidR="000556D5" w:rsidRPr="00E03549" w:rsidRDefault="000556D5" w:rsidP="000556D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4EB79B93" w14:textId="1FE754ED" w:rsidR="000556D5" w:rsidRPr="00E03549" w:rsidRDefault="00816401" w:rsidP="000556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0556D5"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4D83D20" w14:textId="77777777" w:rsidR="000556D5" w:rsidRPr="00E03549" w:rsidRDefault="000556D5" w:rsidP="000556D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26ADF5F4" w14:textId="561D214D" w:rsidR="000556D5" w:rsidRPr="00E03549" w:rsidRDefault="00816401" w:rsidP="000556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0556D5"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81" w:type="dxa"/>
            <w:shd w:val="clear" w:color="auto" w:fill="auto"/>
          </w:tcPr>
          <w:p w14:paraId="7AC158E5" w14:textId="77777777" w:rsidR="000556D5" w:rsidRPr="00E03549" w:rsidRDefault="000556D5" w:rsidP="000556D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667C3F6D" w14:textId="6E65EF60" w:rsidR="000556D5" w:rsidRPr="00E03549" w:rsidRDefault="000556D5" w:rsidP="000556D5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479A2AB7" w14:textId="77777777" w:rsidR="000556D5" w:rsidRPr="00E03549" w:rsidRDefault="000556D5" w:rsidP="000556D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0657A76" w14:textId="77777777" w:rsidR="000556D5" w:rsidRPr="00E03549" w:rsidRDefault="000556D5" w:rsidP="000556D5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5017BB63" w14:textId="77777777" w:rsidR="000556D5" w:rsidRPr="00E03549" w:rsidRDefault="000556D5" w:rsidP="000556D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397C997C" w14:textId="736D908F" w:rsidR="000556D5" w:rsidRPr="00E03549" w:rsidRDefault="000556D5" w:rsidP="000556D5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26" w:type="dxa"/>
            <w:shd w:val="clear" w:color="auto" w:fill="auto"/>
          </w:tcPr>
          <w:p w14:paraId="7C190E13" w14:textId="77777777" w:rsidR="000556D5" w:rsidRPr="00E03549" w:rsidRDefault="000556D5" w:rsidP="000556D5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683DDB8C" w14:textId="77777777" w:rsidR="000556D5" w:rsidRPr="00E03549" w:rsidRDefault="000556D5" w:rsidP="000556D5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26" w:type="dxa"/>
            <w:shd w:val="clear" w:color="auto" w:fill="auto"/>
          </w:tcPr>
          <w:p w14:paraId="281C7263" w14:textId="77777777" w:rsidR="000556D5" w:rsidRPr="00E03549" w:rsidRDefault="000556D5" w:rsidP="000556D5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5D0259" w14:textId="5966B2C1" w:rsidR="000556D5" w:rsidRPr="00E03549" w:rsidRDefault="000556D5" w:rsidP="000556D5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19300DFD" w14:textId="77777777" w:rsidR="000556D5" w:rsidRPr="00E03549" w:rsidRDefault="000556D5" w:rsidP="000556D5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63956DD6" w14:textId="77777777" w:rsidR="000556D5" w:rsidRPr="00E03549" w:rsidRDefault="000556D5" w:rsidP="000556D5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76A39D28" w14:textId="77777777" w:rsidR="000556D5" w:rsidRPr="00E03549" w:rsidRDefault="000556D5" w:rsidP="000556D5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7DD0EF61" w14:textId="3F9CFDA6" w:rsidR="000556D5" w:rsidRPr="00E03549" w:rsidRDefault="000556D5" w:rsidP="000556D5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53" w:type="dxa"/>
            <w:shd w:val="clear" w:color="auto" w:fill="auto"/>
          </w:tcPr>
          <w:p w14:paraId="537C5326" w14:textId="77777777" w:rsidR="000556D5" w:rsidRPr="00E03549" w:rsidRDefault="000556D5" w:rsidP="000556D5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638EBCD5" w14:textId="77777777" w:rsidR="000556D5" w:rsidRPr="00E03549" w:rsidRDefault="000556D5" w:rsidP="000556D5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53" w:type="dxa"/>
            <w:shd w:val="clear" w:color="auto" w:fill="auto"/>
          </w:tcPr>
          <w:p w14:paraId="75EF2406" w14:textId="77777777" w:rsidR="000556D5" w:rsidRPr="00E03549" w:rsidRDefault="000556D5" w:rsidP="000556D5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7245E28D" w14:textId="16A2268E" w:rsidR="000556D5" w:rsidRPr="00E03549" w:rsidRDefault="000556D5" w:rsidP="000556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7E113C78" w14:textId="77777777" w:rsidR="000556D5" w:rsidRPr="00E03549" w:rsidRDefault="000556D5" w:rsidP="000556D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649D488" w14:textId="77777777" w:rsidR="000556D5" w:rsidRPr="00E03549" w:rsidRDefault="000556D5" w:rsidP="000556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0556D5" w:rsidRPr="00744476" w14:paraId="26DE0F9A" w14:textId="77777777" w:rsidTr="001F3A56">
        <w:tc>
          <w:tcPr>
            <w:tcW w:w="2070" w:type="dxa"/>
          </w:tcPr>
          <w:p w14:paraId="763D3967" w14:textId="77777777" w:rsidR="000556D5" w:rsidRPr="00E03549" w:rsidRDefault="000556D5" w:rsidP="000556D5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117" w:type="dxa"/>
          </w:tcPr>
          <w:p w14:paraId="25D00ED1" w14:textId="77777777" w:rsidR="000556D5" w:rsidRPr="00E03549" w:rsidRDefault="000556D5" w:rsidP="000556D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39D53F11" w14:textId="77777777" w:rsidR="000556D5" w:rsidRPr="00E03549" w:rsidRDefault="000556D5" w:rsidP="000556D5">
            <w:pPr>
              <w:pStyle w:val="Bo-Blankline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ประกอบกิจการ</w:t>
            </w:r>
            <w:r w:rsidRPr="00E03549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val="en-US"/>
              </w:rPr>
              <w:t>ผลิต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br/>
            </w: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ไฟฟ้าจากพลังงานลม </w:t>
            </w: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9" w:type="dxa"/>
          </w:tcPr>
          <w:p w14:paraId="44E15288" w14:textId="77777777" w:rsidR="000556D5" w:rsidRPr="00E03549" w:rsidRDefault="000556D5" w:rsidP="000556D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1327FFB4" w14:textId="6DEF046B" w:rsidR="000556D5" w:rsidRPr="00E03549" w:rsidRDefault="00816401" w:rsidP="000556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0556D5"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0895D22" w14:textId="77777777" w:rsidR="000556D5" w:rsidRPr="00E03549" w:rsidRDefault="000556D5" w:rsidP="000556D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0C6926E" w14:textId="5091C5CB" w:rsidR="000556D5" w:rsidRPr="00E03549" w:rsidRDefault="00816401" w:rsidP="000556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0556D5"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E67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81" w:type="dxa"/>
            <w:shd w:val="clear" w:color="auto" w:fill="auto"/>
          </w:tcPr>
          <w:p w14:paraId="4CEC5ED4" w14:textId="77777777" w:rsidR="000556D5" w:rsidRPr="00E03549" w:rsidRDefault="000556D5" w:rsidP="000556D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22FEBA54" w14:textId="579D3674" w:rsidR="000556D5" w:rsidRPr="00E03549" w:rsidRDefault="000556D5" w:rsidP="000556D5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213EF971" w14:textId="77777777" w:rsidR="000556D5" w:rsidRPr="00E03549" w:rsidRDefault="000556D5" w:rsidP="000556D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7F41E20" w14:textId="77777777" w:rsidR="000556D5" w:rsidRPr="00E03549" w:rsidRDefault="000556D5" w:rsidP="000556D5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3B345C56" w14:textId="77777777" w:rsidR="000556D5" w:rsidRPr="00E03549" w:rsidRDefault="000556D5" w:rsidP="000556D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62C7173F" w14:textId="4D4FC173" w:rsidR="000556D5" w:rsidRPr="00E03549" w:rsidRDefault="000556D5" w:rsidP="000556D5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26" w:type="dxa"/>
            <w:shd w:val="clear" w:color="auto" w:fill="auto"/>
          </w:tcPr>
          <w:p w14:paraId="0AD3BB15" w14:textId="77777777" w:rsidR="000556D5" w:rsidRPr="00E03549" w:rsidRDefault="000556D5" w:rsidP="000556D5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77BCDD62" w14:textId="77777777" w:rsidR="000556D5" w:rsidRPr="00E03549" w:rsidRDefault="000556D5" w:rsidP="000556D5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26" w:type="dxa"/>
            <w:shd w:val="clear" w:color="auto" w:fill="auto"/>
          </w:tcPr>
          <w:p w14:paraId="2385E0C1" w14:textId="77777777" w:rsidR="000556D5" w:rsidRPr="00E03549" w:rsidRDefault="000556D5" w:rsidP="000556D5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0C122B" w14:textId="53E48D2C" w:rsidR="000556D5" w:rsidRPr="00E03549" w:rsidRDefault="000556D5" w:rsidP="000556D5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421F575" w14:textId="77777777" w:rsidR="000556D5" w:rsidRPr="00E03549" w:rsidRDefault="000556D5" w:rsidP="000556D5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25D24A52" w14:textId="77777777" w:rsidR="000556D5" w:rsidRPr="00E03549" w:rsidRDefault="000556D5" w:rsidP="000556D5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0F79E3D7" w14:textId="77777777" w:rsidR="000556D5" w:rsidRPr="00E03549" w:rsidRDefault="000556D5" w:rsidP="000556D5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52265D7C" w14:textId="04BB9895" w:rsidR="000556D5" w:rsidRPr="00E03549" w:rsidRDefault="000556D5" w:rsidP="000556D5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53" w:type="dxa"/>
            <w:shd w:val="clear" w:color="auto" w:fill="auto"/>
          </w:tcPr>
          <w:p w14:paraId="24DD4899" w14:textId="77777777" w:rsidR="000556D5" w:rsidRPr="00E03549" w:rsidRDefault="000556D5" w:rsidP="000556D5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5836D44C" w14:textId="77777777" w:rsidR="000556D5" w:rsidRPr="00E03549" w:rsidRDefault="000556D5" w:rsidP="000556D5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53" w:type="dxa"/>
            <w:shd w:val="clear" w:color="auto" w:fill="auto"/>
          </w:tcPr>
          <w:p w14:paraId="4A7B42B9" w14:textId="77777777" w:rsidR="000556D5" w:rsidRPr="00E03549" w:rsidRDefault="000556D5" w:rsidP="000556D5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75BB883F" w14:textId="65ADD233" w:rsidR="000556D5" w:rsidRPr="00E03549" w:rsidRDefault="000556D5" w:rsidP="000556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3666DF4F" w14:textId="77777777" w:rsidR="000556D5" w:rsidRPr="00E03549" w:rsidRDefault="000556D5" w:rsidP="000556D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2391AE72" w14:textId="77777777" w:rsidR="000556D5" w:rsidRPr="00E03549" w:rsidRDefault="000556D5" w:rsidP="000556D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0556D5" w:rsidRPr="00744476" w14:paraId="6AEE107F" w14:textId="77777777" w:rsidTr="001F3A56">
        <w:tc>
          <w:tcPr>
            <w:tcW w:w="2070" w:type="dxa"/>
          </w:tcPr>
          <w:p w14:paraId="300945A9" w14:textId="77777777" w:rsidR="000556D5" w:rsidRPr="00E03549" w:rsidRDefault="000556D5" w:rsidP="000556D5">
            <w:pPr>
              <w:spacing w:line="320" w:lineRule="exact"/>
              <w:ind w:left="4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0354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" w:type="dxa"/>
          </w:tcPr>
          <w:p w14:paraId="6EC23F81" w14:textId="77777777" w:rsidR="000556D5" w:rsidRPr="00E03549" w:rsidRDefault="000556D5" w:rsidP="000556D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2D0B3346" w14:textId="77777777" w:rsidR="000556D5" w:rsidRPr="00E03549" w:rsidRDefault="000556D5" w:rsidP="000556D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21BABE34" w14:textId="77777777" w:rsidR="000556D5" w:rsidRPr="00E03549" w:rsidRDefault="000556D5" w:rsidP="000556D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141F8618" w14:textId="77777777" w:rsidR="000556D5" w:rsidRPr="00E03549" w:rsidRDefault="000556D5" w:rsidP="000556D5">
            <w:pPr>
              <w:tabs>
                <w:tab w:val="decimal" w:pos="103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67F8D9" w14:textId="77777777" w:rsidR="000556D5" w:rsidRPr="00E03549" w:rsidRDefault="000556D5" w:rsidP="000556D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7C26429" w14:textId="77777777" w:rsidR="000556D5" w:rsidRPr="00E03549" w:rsidRDefault="000556D5" w:rsidP="000556D5">
            <w:pPr>
              <w:tabs>
                <w:tab w:val="decimal" w:pos="103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2789761A" w14:textId="77777777" w:rsidR="000556D5" w:rsidRPr="00E03549" w:rsidRDefault="000556D5" w:rsidP="000556D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5F848AED" w14:textId="77777777" w:rsidR="000556D5" w:rsidRPr="00E03549" w:rsidRDefault="000556D5" w:rsidP="000556D5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AD28ADF" w14:textId="77777777" w:rsidR="000556D5" w:rsidRPr="00E03549" w:rsidRDefault="000556D5" w:rsidP="000556D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7A2698F9" w14:textId="77777777" w:rsidR="000556D5" w:rsidRPr="00E03549" w:rsidRDefault="000556D5" w:rsidP="000556D5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35C79459" w14:textId="77777777" w:rsidR="000556D5" w:rsidRPr="00E03549" w:rsidRDefault="000556D5" w:rsidP="000556D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2F8F7" w14:textId="50A3DB3C" w:rsidR="000556D5" w:rsidRPr="00E03549" w:rsidRDefault="00E67AC8" w:rsidP="000556D5">
            <w:pPr>
              <w:tabs>
                <w:tab w:val="decimal" w:pos="774"/>
              </w:tabs>
              <w:spacing w:line="240" w:lineRule="auto"/>
              <w:ind w:left="-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0556D5" w:rsidRPr="00E03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0556D5" w:rsidRPr="00E03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444</w:t>
            </w:r>
          </w:p>
        </w:tc>
        <w:tc>
          <w:tcPr>
            <w:tcW w:w="126" w:type="dxa"/>
            <w:shd w:val="clear" w:color="auto" w:fill="auto"/>
          </w:tcPr>
          <w:p w14:paraId="55660561" w14:textId="77777777" w:rsidR="000556D5" w:rsidRPr="00E03549" w:rsidRDefault="000556D5" w:rsidP="000556D5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9386C" w14:textId="5FDB3B4C" w:rsidR="000556D5" w:rsidRPr="00E03549" w:rsidRDefault="00E67AC8" w:rsidP="000556D5">
            <w:pPr>
              <w:tabs>
                <w:tab w:val="decimal" w:pos="774"/>
              </w:tabs>
              <w:spacing w:line="240" w:lineRule="auto"/>
              <w:ind w:left="-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0556D5" w:rsidRPr="00E03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0556D5" w:rsidRPr="00E03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444</w:t>
            </w:r>
          </w:p>
        </w:tc>
        <w:tc>
          <w:tcPr>
            <w:tcW w:w="126" w:type="dxa"/>
            <w:shd w:val="clear" w:color="auto" w:fill="auto"/>
          </w:tcPr>
          <w:p w14:paraId="1F266D70" w14:textId="77777777" w:rsidR="000556D5" w:rsidRPr="00E03549" w:rsidRDefault="000556D5" w:rsidP="000556D5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1323D" w14:textId="0208C2E1" w:rsidR="000556D5" w:rsidRPr="00E03549" w:rsidRDefault="000556D5" w:rsidP="000556D5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0310BC1" w14:textId="77777777" w:rsidR="000556D5" w:rsidRPr="00E03549" w:rsidRDefault="000556D5" w:rsidP="000556D5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CAA6D" w14:textId="77777777" w:rsidR="000556D5" w:rsidRPr="00E03549" w:rsidRDefault="000556D5" w:rsidP="000556D5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39430419" w14:textId="77777777" w:rsidR="000556D5" w:rsidRPr="00E03549" w:rsidRDefault="000556D5" w:rsidP="000556D5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0F58B" w14:textId="30D8305C" w:rsidR="000556D5" w:rsidRPr="00E03549" w:rsidRDefault="00E67AC8" w:rsidP="000556D5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0556D5" w:rsidRPr="00E03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0556D5" w:rsidRPr="00E03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444</w:t>
            </w:r>
          </w:p>
        </w:tc>
        <w:tc>
          <w:tcPr>
            <w:tcW w:w="153" w:type="dxa"/>
            <w:shd w:val="clear" w:color="auto" w:fill="auto"/>
          </w:tcPr>
          <w:p w14:paraId="4ED8B3C1" w14:textId="77777777" w:rsidR="000556D5" w:rsidRPr="00E03549" w:rsidRDefault="000556D5" w:rsidP="000556D5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4E048" w14:textId="2DFE392F" w:rsidR="000556D5" w:rsidRPr="00E03549" w:rsidRDefault="00E67AC8" w:rsidP="000556D5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0556D5" w:rsidRPr="00E03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0556D5" w:rsidRPr="00E03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444</w:t>
            </w:r>
          </w:p>
        </w:tc>
        <w:tc>
          <w:tcPr>
            <w:tcW w:w="153" w:type="dxa"/>
            <w:shd w:val="clear" w:color="auto" w:fill="auto"/>
          </w:tcPr>
          <w:p w14:paraId="20CD1CF3" w14:textId="77777777" w:rsidR="000556D5" w:rsidRPr="00E03549" w:rsidRDefault="000556D5" w:rsidP="000556D5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C543D" w14:textId="5865ECB5" w:rsidR="000556D5" w:rsidRPr="00E03549" w:rsidRDefault="000556D5" w:rsidP="000556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5A98B0AE" w14:textId="77777777" w:rsidR="000556D5" w:rsidRPr="00E03549" w:rsidRDefault="000556D5" w:rsidP="000556D5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2EBEDB41" w14:textId="77777777" w:rsidR="000556D5" w:rsidRPr="00E03549" w:rsidRDefault="000556D5" w:rsidP="000556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</w:tbl>
    <w:p w14:paraId="49FBC7B4" w14:textId="77777777" w:rsidR="00727F24" w:rsidRPr="00727F24" w:rsidRDefault="00727F24" w:rsidP="009A2BD0">
      <w:pPr>
        <w:ind w:left="45" w:hanging="18"/>
        <w:rPr>
          <w:rFonts w:ascii="Angsana New" w:hAnsi="Angsana New"/>
          <w:sz w:val="20"/>
          <w:szCs w:val="20"/>
          <w:lang w:val="en-US"/>
        </w:rPr>
      </w:pPr>
    </w:p>
    <w:p w14:paraId="5B293010" w14:textId="2FBE5B19" w:rsidR="00C07D6D" w:rsidRDefault="00C07D6D" w:rsidP="009A2BD0">
      <w:pPr>
        <w:ind w:left="45" w:hanging="18"/>
        <w:rPr>
          <w:rFonts w:ascii="Angsana New" w:hAnsi="Angsana New"/>
          <w:sz w:val="30"/>
          <w:szCs w:val="30"/>
        </w:rPr>
      </w:pPr>
      <w:r w:rsidRPr="00474634">
        <w:rPr>
          <w:rFonts w:ascii="Angsana New" w:hAnsi="Angsana New"/>
          <w:sz w:val="30"/>
          <w:szCs w:val="30"/>
          <w:cs/>
        </w:rPr>
        <w:t>บริษัทย่อยทั้งหมดดำเนินธุรกิจในประเทศไทยยกเว้น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C07D6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 xml:space="preserve">TPI Polene Power Investment </w:t>
      </w:r>
      <w:r w:rsidR="00984BB3">
        <w:rPr>
          <w:rFonts w:asciiTheme="majorBidi" w:hAnsiTheme="majorBidi" w:cstheme="majorBidi"/>
          <w:sz w:val="30"/>
          <w:szCs w:val="30"/>
        </w:rPr>
        <w:t>Co.,</w:t>
      </w:r>
      <w:r w:rsidR="0003189A">
        <w:rPr>
          <w:rFonts w:asciiTheme="majorBidi" w:hAnsiTheme="majorBidi" w:cstheme="majorBidi"/>
          <w:sz w:val="30"/>
          <w:szCs w:val="30"/>
        </w:rPr>
        <w:t xml:space="preserve"> </w:t>
      </w:r>
      <w:r w:rsidR="00984BB3">
        <w:rPr>
          <w:rFonts w:asciiTheme="majorBidi" w:hAnsiTheme="majorBidi" w:cstheme="majorBidi"/>
          <w:sz w:val="30"/>
          <w:szCs w:val="30"/>
        </w:rPr>
        <w:t>Ltd.</w:t>
      </w:r>
      <w:r w:rsidRPr="00474634">
        <w:rPr>
          <w:rFonts w:ascii="Angsana New" w:hAnsi="Angsana New"/>
          <w:sz w:val="30"/>
          <w:szCs w:val="30"/>
          <w:cs/>
        </w:rPr>
        <w:t xml:space="preserve"> ซึ่งดำเนินธุรกิจในประเทศ</w:t>
      </w:r>
      <w:r>
        <w:rPr>
          <w:rFonts w:ascii="Angsana New" w:hAnsi="Angsana New" w:hint="cs"/>
          <w:sz w:val="30"/>
          <w:szCs w:val="30"/>
          <w:cs/>
        </w:rPr>
        <w:t>กัมพูชา</w:t>
      </w:r>
    </w:p>
    <w:p w14:paraId="5625B053" w14:textId="77777777" w:rsidR="006773F7" w:rsidRPr="006773F7" w:rsidRDefault="006773F7" w:rsidP="009A2BD0">
      <w:pPr>
        <w:ind w:left="45" w:hanging="18"/>
        <w:rPr>
          <w:rFonts w:ascii="Angsana New" w:hAnsi="Angsana New"/>
          <w:sz w:val="30"/>
          <w:szCs w:val="30"/>
        </w:rPr>
      </w:pPr>
      <w:r w:rsidRPr="006773F7">
        <w:rPr>
          <w:rFonts w:ascii="Angsana New" w:hAnsi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14:paraId="7EEA4A2C" w14:textId="77777777" w:rsidR="006773F7" w:rsidRPr="006773F7" w:rsidRDefault="006773F7" w:rsidP="009A2BD0">
      <w:pPr>
        <w:ind w:left="45" w:hanging="18"/>
      </w:pPr>
    </w:p>
    <w:p w14:paraId="7D2C7B02" w14:textId="77777777" w:rsidR="004350F8" w:rsidRDefault="004350F8" w:rsidP="009A2BD0">
      <w:pPr>
        <w:pStyle w:val="Caption"/>
        <w:framePr w:w="13707" w:wrap="auto" w:hAnchor="text"/>
        <w:numPr>
          <w:ilvl w:val="0"/>
          <w:numId w:val="0"/>
        </w:numPr>
        <w:ind w:left="45" w:hanging="18"/>
        <w:rPr>
          <w:cs/>
          <w:lang w:val="en-GB"/>
        </w:rPr>
        <w:sectPr w:rsidR="004350F8" w:rsidSect="00BA1336">
          <w:pgSz w:w="16834" w:h="11909" w:orient="landscape" w:code="9"/>
          <w:pgMar w:top="1166" w:right="691" w:bottom="1152" w:left="1166" w:header="706" w:footer="706" w:gutter="0"/>
          <w:cols w:space="737"/>
          <w:docGrid w:linePitch="360"/>
        </w:sectPr>
      </w:pPr>
    </w:p>
    <w:p w14:paraId="716AF9F1" w14:textId="2271964D" w:rsidR="00BB6F61" w:rsidRPr="00BB6F61" w:rsidRDefault="00F356C1" w:rsidP="00BB6F61">
      <w:pPr>
        <w:pStyle w:val="Caption"/>
        <w:ind w:left="567" w:hanging="567"/>
      </w:pPr>
      <w:r w:rsidRPr="00CB1538">
        <w:rPr>
          <w:cs/>
        </w:rPr>
        <w:t>ที่ดิน อาคารและ</w:t>
      </w:r>
      <w:r w:rsidRPr="00D83821">
        <w:rPr>
          <w:cs/>
        </w:rPr>
        <w:t>อุปกรณ์</w:t>
      </w:r>
    </w:p>
    <w:p w14:paraId="4AD2392D" w14:textId="77777777" w:rsidR="00FF59E6" w:rsidRPr="00FF59E6" w:rsidRDefault="00FF59E6" w:rsidP="00FF59E6">
      <w:pPr>
        <w:pStyle w:val="Ang15"/>
        <w:rPr>
          <w:sz w:val="20"/>
          <w:szCs w:val="20"/>
          <w:lang w:val="en-US"/>
        </w:rPr>
      </w:pPr>
    </w:p>
    <w:p w14:paraId="7DE8446B" w14:textId="77777777" w:rsidR="00EB712A" w:rsidRPr="00563005" w:rsidRDefault="00EB712A" w:rsidP="008B5FE8">
      <w:pPr>
        <w:pStyle w:val="Bo-Blankline"/>
        <w:rPr>
          <w:sz w:val="4"/>
          <w:szCs w:val="4"/>
          <w:cs/>
          <w:lang w:val="en-US"/>
        </w:rPr>
      </w:pPr>
    </w:p>
    <w:p w14:paraId="5295AB3D" w14:textId="430AB293" w:rsidR="00337CA2" w:rsidRDefault="00A53FF2" w:rsidP="00A53FF2">
      <w:pPr>
        <w:pStyle w:val="ListParagraph"/>
        <w:tabs>
          <w:tab w:val="clear" w:pos="454"/>
          <w:tab w:val="clear" w:pos="680"/>
        </w:tabs>
        <w:spacing w:line="240" w:lineRule="auto"/>
        <w:ind w:left="540" w:right="54"/>
        <w:jc w:val="thaiDistribute"/>
        <w:rPr>
          <w:rFonts w:asciiTheme="majorBidi" w:hAnsiTheme="majorBidi" w:cstheme="majorBidi"/>
          <w:sz w:val="30"/>
          <w:szCs w:val="30"/>
        </w:rPr>
      </w:pPr>
      <w:r w:rsidRPr="00A53FF2">
        <w:rPr>
          <w:rFonts w:asciiTheme="majorBidi" w:hAnsiTheme="majorBidi"/>
          <w:sz w:val="30"/>
          <w:szCs w:val="30"/>
          <w:cs/>
        </w:rPr>
        <w:t xml:space="preserve">การซื้อ จำหน่าย </w:t>
      </w:r>
      <w:r w:rsidRPr="00747F28">
        <w:rPr>
          <w:rFonts w:asciiTheme="majorBidi" w:hAnsiTheme="majorBidi"/>
          <w:sz w:val="30"/>
          <w:szCs w:val="30"/>
          <w:cs/>
        </w:rPr>
        <w:t>และโอนที่ดิน</w:t>
      </w:r>
      <w:r w:rsidRPr="00A53FF2">
        <w:rPr>
          <w:rFonts w:asciiTheme="majorBidi" w:hAnsiTheme="majorBidi"/>
          <w:sz w:val="30"/>
          <w:szCs w:val="30"/>
          <w:cs/>
        </w:rPr>
        <w:t xml:space="preserve"> อาคารและอุปกรณ์ไม่รวมสินทรัพย์สิทธิการใช้ระหว่างงวด</w:t>
      </w:r>
      <w:r w:rsidR="0079474D">
        <w:rPr>
          <w:rFonts w:asciiTheme="majorBidi" w:hAnsiTheme="majorBidi" w:cstheme="majorBidi" w:hint="cs"/>
          <w:sz w:val="30"/>
          <w:szCs w:val="30"/>
          <w:cs/>
          <w:lang w:val="en-US"/>
        </w:rPr>
        <w:t>สาม</w:t>
      </w:r>
      <w:r w:rsidR="00337CA2" w:rsidRPr="00E44B8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67AC8">
        <w:rPr>
          <w:rFonts w:asciiTheme="majorBidi" w:hAnsiTheme="majorBidi" w:cstheme="majorBidi"/>
          <w:sz w:val="30"/>
          <w:szCs w:val="30"/>
          <w:lang w:val="en-US"/>
        </w:rPr>
        <w:t>3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1</w:t>
      </w:r>
      <w:r w:rsidR="009D0A3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9474D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="00FA31F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9474D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E67AC8">
        <w:rPr>
          <w:rFonts w:asciiTheme="majorBidi" w:hAnsiTheme="majorBidi" w:cstheme="majorBidi"/>
          <w:sz w:val="30"/>
          <w:szCs w:val="30"/>
          <w:lang w:val="en-US"/>
        </w:rPr>
        <w:t>563</w:t>
      </w:r>
      <w:r w:rsidR="00337CA2" w:rsidRPr="00E44B8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37CA2" w:rsidRPr="00E44B8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2D7326E" w14:textId="77777777" w:rsidR="00337CA2" w:rsidRPr="00E70E81" w:rsidRDefault="00337CA2" w:rsidP="00337CA2">
      <w:pPr>
        <w:pStyle w:val="Bo-Blanklin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337CA2" w:rsidRPr="00E34840" w14:paraId="200C8D40" w14:textId="77777777" w:rsidTr="00492436">
        <w:tc>
          <w:tcPr>
            <w:tcW w:w="4050" w:type="dxa"/>
            <w:vAlign w:val="bottom"/>
          </w:tcPr>
          <w:p w14:paraId="24B675B0" w14:textId="77777777" w:rsidR="00337CA2" w:rsidRPr="00E34840" w:rsidRDefault="00337CA2" w:rsidP="00B6238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6CD9E9B" w14:textId="77777777" w:rsidR="00337CA2" w:rsidRPr="008D7989" w:rsidRDefault="002624F1" w:rsidP="00B623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D79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4A6698" w14:textId="77777777" w:rsidR="00337CA2" w:rsidRPr="008D7989" w:rsidRDefault="00337CA2" w:rsidP="00B623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64E973B" w14:textId="205905F3" w:rsidR="00337CA2" w:rsidRPr="008D7989" w:rsidRDefault="002624F1" w:rsidP="00B623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79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297F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 w:rsidRPr="008D79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7719D" w:rsidRPr="00E34840" w14:paraId="0533E370" w14:textId="77777777" w:rsidTr="00492436">
        <w:tc>
          <w:tcPr>
            <w:tcW w:w="4050" w:type="dxa"/>
          </w:tcPr>
          <w:p w14:paraId="1C93896C" w14:textId="77777777" w:rsidR="0077719D" w:rsidRPr="00E34840" w:rsidRDefault="0077719D" w:rsidP="0077719D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C7ECB1" w14:textId="77777777" w:rsidR="0077719D" w:rsidRPr="0077719D" w:rsidRDefault="0077719D" w:rsidP="007771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719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68EDEDA4" w14:textId="3B122C6D" w:rsidR="0077719D" w:rsidRPr="0077719D" w:rsidRDefault="0077719D" w:rsidP="007771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719D">
              <w:rPr>
                <w:rFonts w:ascii="Angsana New" w:hAnsi="Angsana New"/>
                <w:sz w:val="30"/>
                <w:szCs w:val="30"/>
                <w:cs/>
              </w:rPr>
              <w:t>การโอนเข้า -ราคาทุน</w:t>
            </w:r>
          </w:p>
        </w:tc>
        <w:tc>
          <w:tcPr>
            <w:tcW w:w="270" w:type="dxa"/>
            <w:vAlign w:val="bottom"/>
          </w:tcPr>
          <w:p w14:paraId="0AC29F99" w14:textId="77777777" w:rsidR="0077719D" w:rsidRPr="0077719D" w:rsidRDefault="0077719D" w:rsidP="007771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D04195" w14:textId="77777777" w:rsidR="0077719D" w:rsidRPr="0077719D" w:rsidRDefault="0077719D" w:rsidP="0077719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719D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030D1127" w14:textId="5770BE01" w:rsidR="0077719D" w:rsidRPr="0077719D" w:rsidRDefault="0077719D" w:rsidP="007771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719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77719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7719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70" w:type="dxa"/>
            <w:vAlign w:val="bottom"/>
          </w:tcPr>
          <w:p w14:paraId="2757B7D2" w14:textId="77777777" w:rsidR="0077719D" w:rsidRPr="0077719D" w:rsidRDefault="0077719D" w:rsidP="007771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25BA3D" w14:textId="77777777" w:rsidR="0077719D" w:rsidRPr="0077719D" w:rsidRDefault="0077719D" w:rsidP="0077719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719D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6E4EC4F6" w14:textId="1666B252" w:rsidR="0077719D" w:rsidRPr="0077719D" w:rsidRDefault="0077719D" w:rsidP="007771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719D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77719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77719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5EE70BA6" w14:textId="77777777" w:rsidR="0077719D" w:rsidRPr="0077719D" w:rsidRDefault="0077719D" w:rsidP="007771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A50ECC" w14:textId="77777777" w:rsidR="0077719D" w:rsidRPr="0077719D" w:rsidRDefault="0077719D" w:rsidP="0077719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719D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5F6D7525" w14:textId="7D35888A" w:rsidR="0077719D" w:rsidRPr="0077719D" w:rsidRDefault="0077719D" w:rsidP="007771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719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77719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7719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77719D" w:rsidRPr="00E34840" w14:paraId="2C1D134E" w14:textId="77777777" w:rsidTr="00492436">
        <w:trPr>
          <w:trHeight w:val="247"/>
        </w:trPr>
        <w:tc>
          <w:tcPr>
            <w:tcW w:w="4050" w:type="dxa"/>
          </w:tcPr>
          <w:p w14:paraId="32A8EEBE" w14:textId="77777777" w:rsidR="0077719D" w:rsidRPr="00E34840" w:rsidRDefault="0077719D" w:rsidP="0077719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5DBCB90" w14:textId="77777777" w:rsidR="0077719D" w:rsidRPr="00E34840" w:rsidRDefault="0077719D" w:rsidP="007771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B49CF" w:rsidRPr="00E34840" w14:paraId="34E2F8B4" w14:textId="77777777" w:rsidTr="00C367DC">
        <w:trPr>
          <w:trHeight w:hRule="exact" w:val="420"/>
        </w:trPr>
        <w:tc>
          <w:tcPr>
            <w:tcW w:w="4050" w:type="dxa"/>
          </w:tcPr>
          <w:p w14:paraId="727A4F74" w14:textId="77777777" w:rsidR="004B49CF" w:rsidRPr="00E34840" w:rsidRDefault="004B49CF" w:rsidP="004B49CF">
            <w:pPr>
              <w:spacing w:line="240" w:lineRule="auto"/>
              <w:ind w:right="-25"/>
              <w:jc w:val="both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ที่ดินและส่วนปรับปรุงอาคาร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471737" w14:textId="40743BE2" w:rsidR="004B49CF" w:rsidRPr="003E3972" w:rsidRDefault="004B49CF" w:rsidP="004B49CF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</w:t>
            </w:r>
            <w:r w:rsidR="00E67A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81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E67A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  <w:r w:rsidR="00E67A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7527F69" w14:textId="77777777" w:rsidR="004B49CF" w:rsidRPr="00DE2695" w:rsidRDefault="004B49CF" w:rsidP="004B49CF">
            <w:pPr>
              <w:tabs>
                <w:tab w:val="decimal" w:pos="956"/>
                <w:tab w:val="decimal" w:pos="1091"/>
              </w:tabs>
              <w:ind w:right="-25"/>
              <w:rPr>
                <w:rFonts w:cs="Times New Roman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EE9E3C" w14:textId="0E9C295B" w:rsidR="004B49CF" w:rsidRPr="002624F1" w:rsidRDefault="004B49CF" w:rsidP="004B49CF">
            <w:pPr>
              <w:pStyle w:val="acctfourfigures"/>
              <w:tabs>
                <w:tab w:val="clear" w:pos="765"/>
              </w:tabs>
              <w:ind w:left="-110" w:right="-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393B64" w14:textId="77777777" w:rsidR="004B49CF" w:rsidRPr="002624F1" w:rsidRDefault="004B49CF" w:rsidP="004B49CF">
            <w:pPr>
              <w:pStyle w:val="acctfourfigures"/>
              <w:tabs>
                <w:tab w:val="clear" w:pos="765"/>
                <w:tab w:val="decimal" w:pos="1091"/>
              </w:tabs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A82BC4" w14:textId="5872B0C0" w:rsidR="004B49CF" w:rsidRPr="002624F1" w:rsidRDefault="004B49CF" w:rsidP="004B49CF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</w:t>
            </w:r>
            <w:r w:rsidR="00E67A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81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E67A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  <w:r w:rsidR="00E67A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3A3E023" w14:textId="77777777" w:rsidR="004B49CF" w:rsidRPr="002624F1" w:rsidRDefault="004B49CF" w:rsidP="004B49CF">
            <w:pPr>
              <w:tabs>
                <w:tab w:val="decimal" w:pos="956"/>
                <w:tab w:val="decimal" w:pos="1091"/>
              </w:tabs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DA61B3" w14:textId="24A8CFF0" w:rsidR="004B49CF" w:rsidRPr="002624F1" w:rsidRDefault="004B49CF" w:rsidP="004B49CF">
            <w:pPr>
              <w:pStyle w:val="acctfourfigures"/>
              <w:tabs>
                <w:tab w:val="clear" w:pos="765"/>
              </w:tabs>
              <w:ind w:left="-110" w:right="-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4B49CF" w:rsidRPr="00E34840" w14:paraId="3DE94860" w14:textId="77777777" w:rsidTr="00C367DC">
        <w:trPr>
          <w:trHeight w:hRule="exact" w:val="420"/>
        </w:trPr>
        <w:tc>
          <w:tcPr>
            <w:tcW w:w="4050" w:type="dxa"/>
          </w:tcPr>
          <w:p w14:paraId="35D4CED5" w14:textId="77777777" w:rsidR="004B49CF" w:rsidRPr="00E34840" w:rsidRDefault="004B49CF" w:rsidP="004B49CF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0F827E" w14:textId="160BF7B1" w:rsidR="004B49CF" w:rsidRPr="00A64704" w:rsidRDefault="004B49CF" w:rsidP="004B49CF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E67AC8"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,1</w:t>
            </w:r>
            <w:r w:rsidR="00816401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E67AC8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E0DEFB2" w14:textId="77777777" w:rsidR="004B49CF" w:rsidRPr="00E34840" w:rsidRDefault="004B49CF" w:rsidP="004B4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B143EC" w14:textId="4E04BC03" w:rsidR="004B49CF" w:rsidRPr="002624F1" w:rsidRDefault="004B49CF" w:rsidP="004B49C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87A0C9" w14:textId="77777777" w:rsidR="004B49CF" w:rsidRPr="002624F1" w:rsidRDefault="004B49CF" w:rsidP="004B4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2FEFA5" w14:textId="3B77873F" w:rsidR="004B49CF" w:rsidRPr="002624F1" w:rsidRDefault="004B49CF" w:rsidP="004B49CF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E67AC8"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,1</w:t>
            </w:r>
            <w:r w:rsidR="00816401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E67AC8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60988BA" w14:textId="77777777" w:rsidR="004B49CF" w:rsidRPr="002624F1" w:rsidRDefault="004B49CF" w:rsidP="004B4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CEFDBF" w14:textId="0D0CE5C6" w:rsidR="004B49CF" w:rsidRPr="002624F1" w:rsidRDefault="004B49CF" w:rsidP="004B49C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4B49CF" w:rsidRPr="00E34840" w14:paraId="721F9B15" w14:textId="77777777" w:rsidTr="00C367DC">
        <w:trPr>
          <w:trHeight w:hRule="exact" w:val="420"/>
        </w:trPr>
        <w:tc>
          <w:tcPr>
            <w:tcW w:w="4050" w:type="dxa"/>
          </w:tcPr>
          <w:p w14:paraId="47C3D714" w14:textId="77777777" w:rsidR="004B49CF" w:rsidRPr="00E34840" w:rsidRDefault="004B49CF" w:rsidP="004B49CF">
            <w:pPr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1EF78D" w14:textId="5CA3F774" w:rsidR="004B49CF" w:rsidRPr="00A64704" w:rsidRDefault="0088477E" w:rsidP="004B49CF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847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</w:t>
            </w:r>
            <w:r w:rsidR="00E67A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783</w:t>
            </w:r>
            <w:r w:rsidRPr="008847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E67A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Pr="008847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02</w:t>
            </w:r>
          </w:p>
        </w:tc>
        <w:tc>
          <w:tcPr>
            <w:tcW w:w="270" w:type="dxa"/>
            <w:shd w:val="clear" w:color="auto" w:fill="auto"/>
          </w:tcPr>
          <w:p w14:paraId="220BBB89" w14:textId="77777777" w:rsidR="004B49CF" w:rsidRPr="00E34840" w:rsidRDefault="004B49CF" w:rsidP="004B4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62C0B" w14:textId="6E494330" w:rsidR="004B49CF" w:rsidRPr="002624F1" w:rsidRDefault="004B49CF" w:rsidP="004B49C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748174" w14:textId="77777777" w:rsidR="004B49CF" w:rsidRPr="002624F1" w:rsidRDefault="004B49CF" w:rsidP="004B4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9728B6" w14:textId="4F505F50" w:rsidR="004B49CF" w:rsidRPr="002624F1" w:rsidRDefault="0088477E" w:rsidP="004B49CF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847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</w:t>
            </w:r>
            <w:r w:rsidR="00E67A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783</w:t>
            </w:r>
            <w:r w:rsidRPr="008847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E67AC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Pr="008847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02</w:t>
            </w:r>
          </w:p>
        </w:tc>
        <w:tc>
          <w:tcPr>
            <w:tcW w:w="270" w:type="dxa"/>
            <w:shd w:val="clear" w:color="auto" w:fill="auto"/>
          </w:tcPr>
          <w:p w14:paraId="5001CBB2" w14:textId="77777777" w:rsidR="004B49CF" w:rsidRPr="002624F1" w:rsidRDefault="004B49CF" w:rsidP="004B4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055FC" w14:textId="6113EB3D" w:rsidR="004B49CF" w:rsidRPr="002624F1" w:rsidRDefault="004B49CF" w:rsidP="004B49C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75EA21B6" w14:textId="2350B98F" w:rsidR="00BB6F61" w:rsidRDefault="00BB6F61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</w:p>
    <w:p w14:paraId="2570209C" w14:textId="3E5984E1" w:rsidR="00BB6F61" w:rsidRDefault="00BB6F61" w:rsidP="00FC6716">
      <w:pPr>
        <w:pStyle w:val="Caption"/>
        <w:ind w:left="900" w:hanging="900"/>
      </w:pPr>
      <w:r>
        <w:rPr>
          <w:rFonts w:hint="cs"/>
          <w:cs/>
        </w:rPr>
        <w:t>เงินกู้ยืมระยะสั้นจากสถาบันการเงิน</w:t>
      </w:r>
    </w:p>
    <w:p w14:paraId="0B4B922B" w14:textId="77777777" w:rsidR="00BB6F61" w:rsidRPr="00BB6F61" w:rsidRDefault="00BB6F61" w:rsidP="00BB6F61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499C108C" w14:textId="57729791" w:rsidR="00BB6F61" w:rsidRPr="009D0A3B" w:rsidRDefault="00BB6F61" w:rsidP="00BB6F61">
      <w:pPr>
        <w:ind w:left="540"/>
        <w:rPr>
          <w:rFonts w:asciiTheme="majorBidi" w:hAnsiTheme="majorBidi"/>
          <w:spacing w:val="-4"/>
          <w:sz w:val="30"/>
          <w:szCs w:val="30"/>
          <w:lang w:val="x-none" w:eastAsia="x-none"/>
        </w:rPr>
      </w:pPr>
      <w:r w:rsidRPr="009D0A3B">
        <w:rPr>
          <w:rFonts w:asciiTheme="majorBidi" w:hAnsiTheme="majorBidi"/>
          <w:spacing w:val="-4"/>
          <w:sz w:val="30"/>
          <w:szCs w:val="30"/>
          <w:cs/>
          <w:lang w:val="x-none" w:eastAsia="x-none"/>
        </w:rPr>
        <w:t>รายการเคลื่อนไหวของเงินกู้ยืมระยะสั้นจากสถาบันการเงินสำหรับงวด</w:t>
      </w:r>
      <w:r w:rsidRPr="009D0A3B">
        <w:rPr>
          <w:rFonts w:asciiTheme="majorBidi" w:hAnsiTheme="majorBidi" w:hint="cs"/>
          <w:spacing w:val="-4"/>
          <w:sz w:val="30"/>
          <w:szCs w:val="30"/>
          <w:cs/>
          <w:lang w:val="x-none" w:eastAsia="x-none"/>
        </w:rPr>
        <w:t>สาม</w:t>
      </w:r>
      <w:r w:rsidRPr="009D0A3B">
        <w:rPr>
          <w:rFonts w:asciiTheme="majorBidi" w:hAnsiTheme="majorBidi"/>
          <w:spacing w:val="-4"/>
          <w:sz w:val="30"/>
          <w:szCs w:val="30"/>
          <w:cs/>
          <w:lang w:val="x-none" w:eastAsia="x-none"/>
        </w:rPr>
        <w:t xml:space="preserve">เดือนสิ้นสุดวันที่ </w:t>
      </w:r>
      <w:r w:rsidR="00DC517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D0A3B">
        <w:rPr>
          <w:rFonts w:asciiTheme="majorBidi" w:hAnsiTheme="majorBidi"/>
          <w:spacing w:val="-4"/>
          <w:sz w:val="30"/>
          <w:szCs w:val="30"/>
          <w:cs/>
          <w:lang w:val="x-none" w:eastAsia="x-none"/>
        </w:rPr>
        <w:t xml:space="preserve"> </w:t>
      </w:r>
      <w:r w:rsidRPr="009D0A3B">
        <w:rPr>
          <w:rFonts w:asciiTheme="majorBidi" w:hAnsiTheme="majorBidi" w:hint="cs"/>
          <w:spacing w:val="-4"/>
          <w:sz w:val="30"/>
          <w:szCs w:val="30"/>
          <w:cs/>
          <w:lang w:val="x-none" w:eastAsia="x-none"/>
        </w:rPr>
        <w:t>มีนาคม</w:t>
      </w:r>
      <w:r w:rsidR="00DC5175">
        <w:rPr>
          <w:rFonts w:asciiTheme="majorBidi" w:hAnsiTheme="majorBidi"/>
          <w:spacing w:val="-4"/>
          <w:sz w:val="30"/>
          <w:szCs w:val="30"/>
          <w:lang w:val="en-US" w:eastAsia="x-none"/>
        </w:rPr>
        <w:t xml:space="preserve"> 2563</w:t>
      </w:r>
      <w:r w:rsidRPr="009D0A3B">
        <w:rPr>
          <w:rFonts w:asciiTheme="majorBidi" w:hAnsiTheme="majorBidi"/>
          <w:spacing w:val="-4"/>
          <w:sz w:val="30"/>
          <w:szCs w:val="30"/>
          <w:cs/>
          <w:lang w:val="x-none" w:eastAsia="x-none"/>
        </w:rPr>
        <w:t xml:space="preserve"> มีดังนี้</w:t>
      </w:r>
    </w:p>
    <w:p w14:paraId="51562156" w14:textId="77777777" w:rsidR="00BB6F61" w:rsidRPr="00BB6F61" w:rsidRDefault="00BB6F61" w:rsidP="00BB6F61">
      <w:pPr>
        <w:ind w:left="540"/>
        <w:rPr>
          <w:rFonts w:asciiTheme="majorBidi" w:hAnsiTheme="majorBidi"/>
          <w:spacing w:val="-10"/>
          <w:sz w:val="20"/>
          <w:szCs w:val="20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750"/>
        <w:gridCol w:w="2340"/>
      </w:tblGrid>
      <w:tr w:rsidR="00BB6F61" w:rsidRPr="00163196" w14:paraId="6FF73413" w14:textId="77777777" w:rsidTr="00A03D3E">
        <w:tc>
          <w:tcPr>
            <w:tcW w:w="6750" w:type="dxa"/>
          </w:tcPr>
          <w:p w14:paraId="76C008E3" w14:textId="77777777" w:rsidR="00BB6F61" w:rsidRPr="00163196" w:rsidRDefault="00BB6F61" w:rsidP="00DE4558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4021E912" w14:textId="36274998" w:rsidR="00BB6F61" w:rsidRPr="00163196" w:rsidRDefault="00BB6F61" w:rsidP="00DE4558">
            <w:pPr>
              <w:tabs>
                <w:tab w:val="decimal" w:pos="918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3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9B10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="00A03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9B10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9233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</w:p>
        </w:tc>
      </w:tr>
      <w:tr w:rsidR="00A03D3E" w:rsidRPr="00163196" w14:paraId="44912710" w14:textId="77777777" w:rsidTr="00A03D3E">
        <w:tc>
          <w:tcPr>
            <w:tcW w:w="6750" w:type="dxa"/>
          </w:tcPr>
          <w:p w14:paraId="7995A340" w14:textId="77777777" w:rsidR="00A03D3E" w:rsidRPr="00163196" w:rsidRDefault="00A03D3E" w:rsidP="00DE4558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343A191C" w14:textId="77777777" w:rsidR="00A03D3E" w:rsidRPr="00163196" w:rsidRDefault="00A03D3E" w:rsidP="00DE4558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31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ทรัสต์</w:t>
            </w:r>
            <w:r w:rsidRPr="00163196">
              <w:rPr>
                <w:rFonts w:ascii="Angsana New" w:hAnsi="Angsana New"/>
                <w:color w:val="FFFFFF"/>
                <w:sz w:val="8"/>
                <w:szCs w:val="8"/>
                <w:lang w:val="en-US"/>
              </w:rPr>
              <w:t>r</w:t>
            </w:r>
            <w:r w:rsidRPr="001631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รีซีท</w:t>
            </w:r>
          </w:p>
        </w:tc>
      </w:tr>
      <w:tr w:rsidR="00A03D3E" w:rsidRPr="00163196" w14:paraId="76230714" w14:textId="77777777" w:rsidTr="00A03D3E">
        <w:tc>
          <w:tcPr>
            <w:tcW w:w="6750" w:type="dxa"/>
          </w:tcPr>
          <w:p w14:paraId="0F945B85" w14:textId="77777777" w:rsidR="00A03D3E" w:rsidRPr="00163196" w:rsidRDefault="00A03D3E" w:rsidP="00DE4558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2211983E" w14:textId="77777777" w:rsidR="00A03D3E" w:rsidRPr="00163196" w:rsidRDefault="00A03D3E" w:rsidP="00DE4558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319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631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6319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03D3E" w:rsidRPr="00163196" w14:paraId="3D07DEAE" w14:textId="77777777" w:rsidTr="00A03D3E">
        <w:tc>
          <w:tcPr>
            <w:tcW w:w="6750" w:type="dxa"/>
          </w:tcPr>
          <w:p w14:paraId="38D37FE7" w14:textId="77777777" w:rsidR="00A03D3E" w:rsidRPr="00163196" w:rsidRDefault="00A03D3E" w:rsidP="00DE4558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319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6319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6319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340" w:type="dxa"/>
          </w:tcPr>
          <w:p w14:paraId="15621B09" w14:textId="6CEFBF48" w:rsidR="00A03D3E" w:rsidRPr="007F6DAF" w:rsidRDefault="00A03D3E" w:rsidP="007F6DAF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03D3E" w:rsidRPr="00163196" w14:paraId="7A0A7C8E" w14:textId="77777777" w:rsidTr="00A03D3E">
        <w:tc>
          <w:tcPr>
            <w:tcW w:w="6750" w:type="dxa"/>
          </w:tcPr>
          <w:p w14:paraId="71F68C14" w14:textId="0481DAEB" w:rsidR="00A03D3E" w:rsidRPr="00163196" w:rsidRDefault="00A03D3E" w:rsidP="007F6DAF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0" w:type="dxa"/>
          </w:tcPr>
          <w:p w14:paraId="689BA5F1" w14:textId="22A96866" w:rsidR="00A03D3E" w:rsidRPr="009B10D0" w:rsidRDefault="00A03D3E" w:rsidP="00A03D3E">
            <w:pPr>
              <w:tabs>
                <w:tab w:val="decimal" w:pos="196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67AC8">
              <w:rPr>
                <w:rFonts w:ascii="Angsana New" w:hAnsi="Angsana New"/>
                <w:sz w:val="30"/>
                <w:szCs w:val="30"/>
              </w:rPr>
              <w:t>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67AC8">
              <w:rPr>
                <w:rFonts w:ascii="Angsana New" w:hAnsi="Angsana New"/>
                <w:sz w:val="30"/>
                <w:szCs w:val="30"/>
              </w:rPr>
              <w:t>785</w:t>
            </w:r>
          </w:p>
        </w:tc>
      </w:tr>
      <w:tr w:rsidR="00A03D3E" w:rsidRPr="00163196" w14:paraId="4E60C346" w14:textId="77777777" w:rsidTr="00A03D3E">
        <w:tc>
          <w:tcPr>
            <w:tcW w:w="6750" w:type="dxa"/>
          </w:tcPr>
          <w:p w14:paraId="7F593EBB" w14:textId="33EE85CF" w:rsidR="00A03D3E" w:rsidRPr="00163196" w:rsidRDefault="00A03D3E" w:rsidP="007F6DAF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3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631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32316D3F" w14:textId="7FC5C150" w:rsidR="00A03D3E" w:rsidRPr="007F6DAF" w:rsidRDefault="00A03D3E" w:rsidP="00A03D3E">
            <w:pPr>
              <w:tabs>
                <w:tab w:val="decimal" w:pos="196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DA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Pr="007F6DA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</w:rPr>
              <w:t>785</w:t>
            </w:r>
          </w:p>
        </w:tc>
      </w:tr>
    </w:tbl>
    <w:p w14:paraId="14AD2466" w14:textId="77777777" w:rsidR="00BB6F61" w:rsidRPr="00BB6F61" w:rsidRDefault="00BB6F61" w:rsidP="00BB6F61">
      <w:pPr>
        <w:ind w:left="540"/>
        <w:rPr>
          <w:rFonts w:asciiTheme="majorBidi" w:hAnsiTheme="majorBidi" w:cstheme="majorBidi"/>
          <w:spacing w:val="-10"/>
          <w:sz w:val="30"/>
          <w:szCs w:val="30"/>
        </w:rPr>
      </w:pPr>
    </w:p>
    <w:p w14:paraId="2FDD9906" w14:textId="77777777" w:rsidR="00BB6F61" w:rsidRDefault="00BB6F61" w:rsidP="00BB6F61">
      <w:pPr>
        <w:rPr>
          <w:lang w:val="en-US"/>
        </w:rPr>
        <w:sectPr w:rsidR="00BB6F61" w:rsidSect="00BB6F61">
          <w:footerReference w:type="default" r:id="rId11"/>
          <w:pgSz w:w="11909" w:h="16834" w:code="9"/>
          <w:pgMar w:top="691" w:right="1152" w:bottom="1166" w:left="1166" w:header="706" w:footer="706" w:gutter="0"/>
          <w:cols w:space="737"/>
          <w:docGrid w:linePitch="360"/>
        </w:sectPr>
      </w:pPr>
    </w:p>
    <w:p w14:paraId="307EA841" w14:textId="362ADD14" w:rsidR="00FC6716" w:rsidRDefault="00FC6716" w:rsidP="00FC6716">
      <w:pPr>
        <w:pStyle w:val="Caption"/>
        <w:ind w:left="900" w:hanging="900"/>
      </w:pPr>
      <w:r>
        <w:rPr>
          <w:rFonts w:hint="cs"/>
          <w:cs/>
        </w:rPr>
        <w:t>หุ้นกู้</w:t>
      </w:r>
    </w:p>
    <w:p w14:paraId="0609914B" w14:textId="77777777" w:rsidR="00FC6716" w:rsidRPr="00FC6716" w:rsidRDefault="00FC6716" w:rsidP="00B672A7">
      <w:pPr>
        <w:pStyle w:val="Bo-Blankline"/>
        <w:rPr>
          <w:lang w:val="en-US"/>
        </w:rPr>
      </w:pPr>
    </w:p>
    <w:p w14:paraId="4D167AF6" w14:textId="77777777" w:rsidR="00471019" w:rsidRDefault="00471019" w:rsidP="00471019">
      <w:pPr>
        <w:pStyle w:val="Ang15"/>
      </w:pPr>
      <w:r>
        <w:rPr>
          <w:cs/>
        </w:rPr>
        <w:t xml:space="preserve">ณ วันที่ </w:t>
      </w:r>
      <w:r>
        <w:t>31</w:t>
      </w:r>
      <w:r>
        <w:rPr>
          <w:cs/>
        </w:rPr>
        <w:t xml:space="preserve"> มีนาคม </w:t>
      </w:r>
      <w:r>
        <w:t>2563</w:t>
      </w:r>
      <w:r>
        <w:rPr>
          <w:cs/>
        </w:rPr>
        <w:t xml:space="preserve"> และ </w:t>
      </w:r>
      <w:r>
        <w:t>31</w:t>
      </w:r>
      <w:r>
        <w:rPr>
          <w:cs/>
        </w:rPr>
        <w:t xml:space="preserve"> ธันวาคม </w:t>
      </w:r>
      <w:r>
        <w:t>2562</w:t>
      </w:r>
      <w:r>
        <w:rPr>
          <w:cs/>
        </w:rPr>
        <w:t xml:space="preserve"> 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>
        <w:t>3</w:t>
      </w:r>
      <w:r>
        <w:rPr>
          <w:cs/>
        </w:rPr>
        <w:t xml:space="preserve"> เดือน มูลค่ารวม </w:t>
      </w:r>
      <w:r>
        <w:t>8,000</w:t>
      </w:r>
      <w:r>
        <w:rPr>
          <w:cs/>
        </w:rPr>
        <w:t xml:space="preserve"> ล้านบาท </w:t>
      </w:r>
    </w:p>
    <w:p w14:paraId="738CAE38" w14:textId="72780E4C" w:rsidR="00471019" w:rsidRDefault="00471019" w:rsidP="00471019">
      <w:pPr>
        <w:pStyle w:val="Ang15"/>
      </w:pPr>
      <w:r w:rsidRPr="00471019">
        <w:rPr>
          <w:i/>
          <w:iCs/>
        </w:rPr>
        <w:t xml:space="preserve">(31 </w:t>
      </w:r>
      <w:r w:rsidRPr="00471019">
        <w:rPr>
          <w:i/>
          <w:iCs/>
          <w:cs/>
        </w:rPr>
        <w:t xml:space="preserve">ธันวาคม </w:t>
      </w:r>
      <w:r w:rsidRPr="00471019">
        <w:rPr>
          <w:i/>
          <w:iCs/>
        </w:rPr>
        <w:t xml:space="preserve">2562: 8,000 </w:t>
      </w:r>
      <w:r w:rsidRPr="00471019">
        <w:rPr>
          <w:i/>
          <w:iCs/>
          <w:cs/>
        </w:rPr>
        <w:t>ล้านบาท)</w:t>
      </w:r>
      <w:r>
        <w:rPr>
          <w:cs/>
        </w:rPr>
        <w:t xml:space="preserve"> ดังนี้</w:t>
      </w:r>
    </w:p>
    <w:p w14:paraId="7FAB359D" w14:textId="77777777" w:rsidR="0079474D" w:rsidRPr="00471019" w:rsidRDefault="0079474D" w:rsidP="0079474D">
      <w:pPr>
        <w:pStyle w:val="Bo-C1Content"/>
        <w:ind w:right="-338"/>
        <w:rPr>
          <w:sz w:val="20"/>
          <w:szCs w:val="20"/>
          <w:cs/>
          <w:lang w:val="en-US"/>
        </w:rPr>
      </w:pPr>
    </w:p>
    <w:tbl>
      <w:tblPr>
        <w:tblW w:w="141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27"/>
        <w:gridCol w:w="793"/>
        <w:gridCol w:w="270"/>
        <w:gridCol w:w="1170"/>
        <w:gridCol w:w="270"/>
        <w:gridCol w:w="1260"/>
        <w:gridCol w:w="270"/>
        <w:gridCol w:w="1440"/>
        <w:gridCol w:w="270"/>
        <w:gridCol w:w="1350"/>
        <w:gridCol w:w="270"/>
        <w:gridCol w:w="1170"/>
        <w:gridCol w:w="269"/>
        <w:gridCol w:w="1081"/>
        <w:gridCol w:w="236"/>
        <w:gridCol w:w="1204"/>
        <w:gridCol w:w="236"/>
        <w:gridCol w:w="845"/>
      </w:tblGrid>
      <w:tr w:rsidR="002E2B56" w:rsidRPr="00744476" w14:paraId="6B8A6745" w14:textId="77777777" w:rsidTr="002E2B56">
        <w:tc>
          <w:tcPr>
            <w:tcW w:w="1727" w:type="dxa"/>
          </w:tcPr>
          <w:p w14:paraId="6634C28A" w14:textId="77777777" w:rsidR="002E2B56" w:rsidRPr="00744476" w:rsidRDefault="002E2B56" w:rsidP="0043318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3" w:type="dxa"/>
          </w:tcPr>
          <w:p w14:paraId="12E6F035" w14:textId="77777777" w:rsidR="002E2B56" w:rsidRPr="00744476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758629C8" w14:textId="77777777" w:rsidR="002E2B56" w:rsidRPr="00744476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36" w:type="dxa"/>
            <w:gridSpan w:val="15"/>
          </w:tcPr>
          <w:p w14:paraId="66B93DF2" w14:textId="55BE0301" w:rsidR="002E2B56" w:rsidRPr="00744476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งบการเงินรวมและงบการเงินเฉพาะกิจการ</w:t>
            </w:r>
          </w:p>
        </w:tc>
      </w:tr>
      <w:tr w:rsidR="002E2B56" w:rsidRPr="00744476" w14:paraId="2569B275" w14:textId="77777777" w:rsidTr="002E2B56">
        <w:tc>
          <w:tcPr>
            <w:tcW w:w="1727" w:type="dxa"/>
          </w:tcPr>
          <w:p w14:paraId="37A8B3A9" w14:textId="77777777" w:rsidR="002E2B56" w:rsidRPr="00744476" w:rsidRDefault="002E2B56" w:rsidP="0043318E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6AF57F69" w14:textId="77777777" w:rsidR="002E2B56" w:rsidRPr="00744476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340BDBD" w14:textId="77777777" w:rsidR="002E2B56" w:rsidRPr="00744476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3"/>
          </w:tcPr>
          <w:p w14:paraId="6B9A5D5E" w14:textId="36FDD77E" w:rsidR="002E2B56" w:rsidRPr="00744476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ส่วนที่ครบกำหนดชำระภายในหนึ่ง</w:t>
            </w: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1BFCD769" w14:textId="77777777" w:rsidR="002E2B56" w:rsidRPr="00744476" w:rsidRDefault="002E2B56" w:rsidP="0043318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60" w:type="dxa"/>
            <w:gridSpan w:val="3"/>
          </w:tcPr>
          <w:p w14:paraId="4DE09F26" w14:textId="77777777" w:rsidR="002E2B56" w:rsidRPr="00744476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ส่วนที่ครบกำหนดชำระเกินกว่าหนึ่ง</w:t>
            </w: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3D466400" w14:textId="77777777" w:rsidR="002E2B56" w:rsidRPr="00744476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20" w:type="dxa"/>
            <w:gridSpan w:val="3"/>
          </w:tcPr>
          <w:p w14:paraId="50771CC1" w14:textId="77777777" w:rsidR="002E2B56" w:rsidRPr="00744476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04970044" w14:textId="77777777" w:rsidR="002E2B56" w:rsidRPr="00744476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04" w:type="dxa"/>
          </w:tcPr>
          <w:p w14:paraId="2FF1F69D" w14:textId="77777777" w:rsidR="002E2B56" w:rsidRPr="00744476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708EAA91" w14:textId="77777777" w:rsidR="002E2B56" w:rsidRPr="00744476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5" w:type="dxa"/>
          </w:tcPr>
          <w:p w14:paraId="2C326C18" w14:textId="77777777" w:rsidR="002E2B56" w:rsidRPr="00744476" w:rsidRDefault="002E2B56" w:rsidP="0043318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E2B56" w:rsidRPr="00744476" w14:paraId="702B3076" w14:textId="77777777" w:rsidTr="002E2B56">
        <w:tc>
          <w:tcPr>
            <w:tcW w:w="1727" w:type="dxa"/>
          </w:tcPr>
          <w:p w14:paraId="62EFEEE5" w14:textId="77777777" w:rsidR="002E2B56" w:rsidRPr="00744476" w:rsidRDefault="002E2B56" w:rsidP="0079474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307DC788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F00A372" w14:textId="77777777" w:rsidR="002E2B5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0FAA6EF" w14:textId="6A22A8DD" w:rsidR="002E2B56" w:rsidRPr="00744476" w:rsidRDefault="00E67AC8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2E2B56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="002E2B56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</w:tcPr>
          <w:p w14:paraId="0AE319A3" w14:textId="77777777" w:rsidR="002E2B56" w:rsidRPr="00744476" w:rsidRDefault="002E2B56" w:rsidP="0079474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55B2A87" w14:textId="0E248604" w:rsidR="002E2B56" w:rsidRPr="00744476" w:rsidRDefault="00DC5175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2E2B56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57B4C3E" w14:textId="77777777" w:rsidR="002E2B56" w:rsidRPr="00744476" w:rsidRDefault="002E2B56" w:rsidP="0079474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7628C022" w14:textId="73F37FC2" w:rsidR="002E2B56" w:rsidRPr="00744476" w:rsidRDefault="00E67AC8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2E2B56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="002E2B56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</w:tcPr>
          <w:p w14:paraId="145FE1D9" w14:textId="77777777" w:rsidR="002E2B56" w:rsidRPr="00744476" w:rsidRDefault="002E2B56" w:rsidP="0079474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3D68014C" w14:textId="769D0EF6" w:rsidR="002E2B56" w:rsidRPr="00744476" w:rsidRDefault="00DC5175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2E2B56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A0694AD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4982A968" w14:textId="73339E91" w:rsidR="002E2B56" w:rsidRPr="00744476" w:rsidRDefault="00E67AC8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2E2B56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="002E2B56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มีนาคม</w:t>
            </w:r>
          </w:p>
        </w:tc>
        <w:tc>
          <w:tcPr>
            <w:tcW w:w="269" w:type="dxa"/>
          </w:tcPr>
          <w:p w14:paraId="34A9DE96" w14:textId="77777777" w:rsidR="002E2B56" w:rsidRPr="00744476" w:rsidRDefault="002E2B56" w:rsidP="0079474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1" w:type="dxa"/>
          </w:tcPr>
          <w:p w14:paraId="73CCF83B" w14:textId="6A469343" w:rsidR="002E2B56" w:rsidRPr="00744476" w:rsidRDefault="00DC5175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2E2B56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195BE42D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04" w:type="dxa"/>
          </w:tcPr>
          <w:p w14:paraId="754D45D2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307C8153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5" w:type="dxa"/>
          </w:tcPr>
          <w:p w14:paraId="337A26B1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E2B56" w:rsidRPr="00744476" w14:paraId="1C158671" w14:textId="77777777" w:rsidTr="002E2B56">
        <w:tc>
          <w:tcPr>
            <w:tcW w:w="1727" w:type="dxa"/>
          </w:tcPr>
          <w:p w14:paraId="43EF08BE" w14:textId="77777777" w:rsidR="002E2B56" w:rsidRPr="00744476" w:rsidRDefault="002E2B56" w:rsidP="0079474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793" w:type="dxa"/>
          </w:tcPr>
          <w:p w14:paraId="4B749D9F" w14:textId="1708E305" w:rsidR="002E2B56" w:rsidRPr="002E2B5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2E2B56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270" w:type="dxa"/>
          </w:tcPr>
          <w:p w14:paraId="6025615E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60FDD875" w14:textId="40E02BBB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</w:t>
            </w:r>
            <w:r w:rsidR="00E67AC8">
              <w:rPr>
                <w:rFonts w:asciiTheme="majorBidi" w:hAnsiTheme="majorBidi" w:cstheme="majorBidi"/>
                <w:sz w:val="27"/>
                <w:szCs w:val="27"/>
                <w:cs/>
              </w:rPr>
              <w:t>5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E67AC8">
              <w:rPr>
                <w:rFonts w:asciiTheme="majorBidi" w:hAnsiTheme="majorBidi" w:cstheme="majorBidi" w:hint="cs"/>
                <w:sz w:val="27"/>
                <w:szCs w:val="27"/>
                <w:cs/>
              </w:rPr>
              <w:t>3</w:t>
            </w:r>
          </w:p>
        </w:tc>
        <w:tc>
          <w:tcPr>
            <w:tcW w:w="270" w:type="dxa"/>
          </w:tcPr>
          <w:p w14:paraId="0565F46C" w14:textId="77777777" w:rsidR="002E2B56" w:rsidRPr="00744476" w:rsidRDefault="002E2B56" w:rsidP="0079474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35E86A3" w14:textId="0D68946B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</w:t>
            </w:r>
            <w:r w:rsidR="00E67AC8">
              <w:rPr>
                <w:rFonts w:asciiTheme="majorBidi" w:hAnsiTheme="majorBidi" w:cstheme="majorBidi"/>
                <w:sz w:val="27"/>
                <w:szCs w:val="27"/>
                <w:cs/>
              </w:rPr>
              <w:t>5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2</w:t>
            </w:r>
          </w:p>
        </w:tc>
        <w:tc>
          <w:tcPr>
            <w:tcW w:w="270" w:type="dxa"/>
          </w:tcPr>
          <w:p w14:paraId="4C5FE5EB" w14:textId="77777777" w:rsidR="002E2B56" w:rsidRPr="00744476" w:rsidRDefault="002E2B56" w:rsidP="0079474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160445E2" w14:textId="608DAB1B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</w:t>
            </w:r>
            <w:r w:rsidR="00E67AC8">
              <w:rPr>
                <w:rFonts w:asciiTheme="majorBidi" w:hAnsiTheme="majorBidi" w:cstheme="majorBidi"/>
                <w:sz w:val="27"/>
                <w:szCs w:val="27"/>
                <w:cs/>
              </w:rPr>
              <w:t>5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E67AC8">
              <w:rPr>
                <w:rFonts w:asciiTheme="majorBidi" w:hAnsiTheme="majorBidi" w:cstheme="majorBidi" w:hint="cs"/>
                <w:sz w:val="27"/>
                <w:szCs w:val="27"/>
                <w:cs/>
              </w:rPr>
              <w:t>3</w:t>
            </w:r>
          </w:p>
        </w:tc>
        <w:tc>
          <w:tcPr>
            <w:tcW w:w="270" w:type="dxa"/>
          </w:tcPr>
          <w:p w14:paraId="3CF9BCF4" w14:textId="77777777" w:rsidR="002E2B56" w:rsidRPr="00744476" w:rsidRDefault="002E2B56" w:rsidP="0079474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3D2ABEA" w14:textId="7102CE1B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</w:t>
            </w:r>
            <w:r w:rsidR="00E67AC8">
              <w:rPr>
                <w:rFonts w:asciiTheme="majorBidi" w:hAnsiTheme="majorBidi" w:cstheme="majorBidi"/>
                <w:sz w:val="27"/>
                <w:szCs w:val="27"/>
                <w:cs/>
              </w:rPr>
              <w:t>5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2</w:t>
            </w:r>
          </w:p>
        </w:tc>
        <w:tc>
          <w:tcPr>
            <w:tcW w:w="270" w:type="dxa"/>
          </w:tcPr>
          <w:p w14:paraId="541A1097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06FB4FDE" w14:textId="76B525D1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</w:t>
            </w:r>
            <w:r w:rsidR="00E67AC8">
              <w:rPr>
                <w:rFonts w:asciiTheme="majorBidi" w:hAnsiTheme="majorBidi" w:cstheme="majorBidi"/>
                <w:sz w:val="27"/>
                <w:szCs w:val="27"/>
                <w:cs/>
              </w:rPr>
              <w:t>5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E67AC8">
              <w:rPr>
                <w:rFonts w:asciiTheme="majorBidi" w:hAnsiTheme="majorBidi" w:cstheme="majorBidi" w:hint="cs"/>
                <w:sz w:val="27"/>
                <w:szCs w:val="27"/>
                <w:cs/>
              </w:rPr>
              <w:t>3</w:t>
            </w:r>
          </w:p>
        </w:tc>
        <w:tc>
          <w:tcPr>
            <w:tcW w:w="269" w:type="dxa"/>
          </w:tcPr>
          <w:p w14:paraId="7233B769" w14:textId="77777777" w:rsidR="002E2B56" w:rsidRPr="00744476" w:rsidRDefault="002E2B56" w:rsidP="0079474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1" w:type="dxa"/>
          </w:tcPr>
          <w:p w14:paraId="45102716" w14:textId="19B77C9A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</w:t>
            </w:r>
            <w:r w:rsidR="00E67AC8">
              <w:rPr>
                <w:rFonts w:asciiTheme="majorBidi" w:hAnsiTheme="majorBidi" w:cstheme="majorBidi"/>
                <w:sz w:val="27"/>
                <w:szCs w:val="27"/>
                <w:cs/>
              </w:rPr>
              <w:t>5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2</w:t>
            </w:r>
          </w:p>
        </w:tc>
        <w:tc>
          <w:tcPr>
            <w:tcW w:w="236" w:type="dxa"/>
          </w:tcPr>
          <w:p w14:paraId="17B85F38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04" w:type="dxa"/>
          </w:tcPr>
          <w:p w14:paraId="1729B439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35F3B01F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5" w:type="dxa"/>
          </w:tcPr>
          <w:p w14:paraId="60B85EB1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2E2B56" w:rsidRPr="00744476" w14:paraId="3DE1C978" w14:textId="77777777" w:rsidTr="002E2B56">
        <w:tc>
          <w:tcPr>
            <w:tcW w:w="1727" w:type="dxa"/>
          </w:tcPr>
          <w:p w14:paraId="00D3643D" w14:textId="77777777" w:rsidR="002E2B56" w:rsidRPr="00744476" w:rsidRDefault="002E2B56" w:rsidP="0079474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93" w:type="dxa"/>
          </w:tcPr>
          <w:p w14:paraId="61AE6E59" w14:textId="77777777" w:rsidR="002E2B56" w:rsidRPr="00744476" w:rsidRDefault="002E2B56" w:rsidP="0079474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682F5A4C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8820" w:type="dxa"/>
            <w:gridSpan w:val="11"/>
          </w:tcPr>
          <w:p w14:paraId="00423B1F" w14:textId="15152B6B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  <w:tc>
          <w:tcPr>
            <w:tcW w:w="236" w:type="dxa"/>
          </w:tcPr>
          <w:p w14:paraId="07E2B708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14:paraId="1F946C2D" w14:textId="77777777" w:rsidR="002E2B56" w:rsidRPr="00744476" w:rsidRDefault="002E2B56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14:paraId="1C06BA08" w14:textId="77777777" w:rsidR="002E2B56" w:rsidRPr="00744476" w:rsidRDefault="002E2B56" w:rsidP="0079474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14:paraId="491B7845" w14:textId="77777777" w:rsidR="002E2B56" w:rsidRPr="00744476" w:rsidRDefault="002E2B56" w:rsidP="0079474D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2E2B56" w:rsidRPr="00744476" w14:paraId="74461F68" w14:textId="77777777" w:rsidTr="002E2B56">
        <w:tc>
          <w:tcPr>
            <w:tcW w:w="1727" w:type="dxa"/>
          </w:tcPr>
          <w:p w14:paraId="19FACD06" w14:textId="4AF6597A" w:rsidR="002E2B56" w:rsidRPr="00744476" w:rsidRDefault="002E2B56" w:rsidP="00AC679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793" w:type="dxa"/>
          </w:tcPr>
          <w:p w14:paraId="67141BC7" w14:textId="77777777" w:rsidR="002E2B56" w:rsidRPr="00744476" w:rsidRDefault="002E2B56" w:rsidP="00AC679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76013048" w14:textId="77777777" w:rsidR="002E2B56" w:rsidRDefault="002E2B56" w:rsidP="00AC679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7A2F698" w14:textId="7BA7F8D0" w:rsidR="002E2B56" w:rsidRPr="00744476" w:rsidRDefault="002E2B56" w:rsidP="00AC679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DB2379" w14:textId="77777777" w:rsidR="002E2B56" w:rsidRPr="00744476" w:rsidRDefault="002E2B56" w:rsidP="00AC679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EECB559" w14:textId="77777777" w:rsidR="002E2B56" w:rsidRPr="00744476" w:rsidRDefault="002E2B56" w:rsidP="00AC679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F5C963" w14:textId="77777777" w:rsidR="002E2B56" w:rsidRPr="00744476" w:rsidRDefault="002E2B56" w:rsidP="00AC679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53B9B54" w14:textId="6B387F6E" w:rsidR="002E2B56" w:rsidRPr="00744476" w:rsidRDefault="00E67AC8" w:rsidP="00AC6791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2E2B5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,000,000</w:t>
            </w:r>
          </w:p>
        </w:tc>
        <w:tc>
          <w:tcPr>
            <w:tcW w:w="270" w:type="dxa"/>
            <w:shd w:val="clear" w:color="auto" w:fill="auto"/>
          </w:tcPr>
          <w:p w14:paraId="6AC2C07A" w14:textId="77777777" w:rsidR="002E2B56" w:rsidRPr="00744476" w:rsidRDefault="002E2B56" w:rsidP="00AC67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C5EF5CA" w14:textId="7AA087F7" w:rsidR="002E2B56" w:rsidRPr="00744476" w:rsidRDefault="00E67AC8" w:rsidP="00AC6791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2E2B5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,000,000</w:t>
            </w:r>
          </w:p>
        </w:tc>
        <w:tc>
          <w:tcPr>
            <w:tcW w:w="270" w:type="dxa"/>
            <w:shd w:val="clear" w:color="auto" w:fill="auto"/>
          </w:tcPr>
          <w:p w14:paraId="72082EAE" w14:textId="77777777" w:rsidR="002E2B56" w:rsidRPr="00744476" w:rsidRDefault="002E2B56" w:rsidP="00AC67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EF3C36B" w14:textId="6CF8BEC7" w:rsidR="002E2B56" w:rsidRPr="00744476" w:rsidRDefault="00E67AC8" w:rsidP="002E2B56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2E2B5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,000,000</w:t>
            </w:r>
          </w:p>
        </w:tc>
        <w:tc>
          <w:tcPr>
            <w:tcW w:w="269" w:type="dxa"/>
          </w:tcPr>
          <w:p w14:paraId="289CC39A" w14:textId="77777777" w:rsidR="002E2B56" w:rsidRPr="00744476" w:rsidRDefault="002E2B56" w:rsidP="00AC679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1" w:type="dxa"/>
          </w:tcPr>
          <w:p w14:paraId="2108BBB8" w14:textId="46907E5F" w:rsidR="002E2B56" w:rsidRPr="00744476" w:rsidRDefault="00E67AC8" w:rsidP="002E2B56">
            <w:pPr>
              <w:spacing w:line="240" w:lineRule="atLeast"/>
              <w:ind w:left="-46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2E2B5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,000,000</w:t>
            </w:r>
          </w:p>
        </w:tc>
        <w:tc>
          <w:tcPr>
            <w:tcW w:w="236" w:type="dxa"/>
          </w:tcPr>
          <w:p w14:paraId="67165456" w14:textId="77777777" w:rsidR="002E2B56" w:rsidRPr="00744476" w:rsidRDefault="002E2B56" w:rsidP="00AC67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14:paraId="5EAE66EB" w14:textId="68AABEC9" w:rsidR="002E2B56" w:rsidRPr="00744476" w:rsidRDefault="00E67AC8" w:rsidP="00AC67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2E2B5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="0081640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="002E2B5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</w:p>
        </w:tc>
        <w:tc>
          <w:tcPr>
            <w:tcW w:w="236" w:type="dxa"/>
          </w:tcPr>
          <w:p w14:paraId="63AF32FD" w14:textId="77777777" w:rsidR="002E2B56" w:rsidRPr="00744476" w:rsidRDefault="002E2B56" w:rsidP="00AC679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14:paraId="53440A25" w14:textId="0AB2EE4E" w:rsidR="002E2B56" w:rsidRPr="00744476" w:rsidRDefault="00E67AC8" w:rsidP="00AC67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2E2B5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2E2B5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2E2B56" w:rsidRPr="00744476" w14:paraId="3FB336C7" w14:textId="77777777" w:rsidTr="002E2B56">
        <w:tc>
          <w:tcPr>
            <w:tcW w:w="1727" w:type="dxa"/>
          </w:tcPr>
          <w:p w14:paraId="412FBD2F" w14:textId="5B4AB46F" w:rsidR="002E2B56" w:rsidRDefault="00816401" w:rsidP="00AC679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="002E2B5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2E2B5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 w:rsidR="002E2B5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56</w:t>
            </w:r>
            <w:r w:rsidR="002E2B5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793" w:type="dxa"/>
          </w:tcPr>
          <w:p w14:paraId="3C484836" w14:textId="77777777" w:rsidR="002E2B56" w:rsidRPr="00744476" w:rsidRDefault="002E2B56" w:rsidP="00AC679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4F95CA23" w14:textId="77777777" w:rsidR="002E2B56" w:rsidRDefault="002E2B56" w:rsidP="00AC679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790814C" w14:textId="26A62994" w:rsidR="002E2B56" w:rsidRPr="00744476" w:rsidRDefault="002E2B56" w:rsidP="00AC679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BD1D4B" w14:textId="77777777" w:rsidR="002E2B56" w:rsidRPr="00744476" w:rsidRDefault="002E2B56" w:rsidP="00AC679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B19BA89" w14:textId="77777777" w:rsidR="002E2B56" w:rsidRPr="00744476" w:rsidRDefault="002E2B56" w:rsidP="00AC679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15F003" w14:textId="77777777" w:rsidR="002E2B56" w:rsidRPr="00744476" w:rsidRDefault="002E2B56" w:rsidP="00AC679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5A57F8E" w14:textId="10635239" w:rsidR="002E2B56" w:rsidRPr="00744476" w:rsidRDefault="00E67AC8" w:rsidP="00AC6791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2E2B5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,000,000</w:t>
            </w:r>
          </w:p>
        </w:tc>
        <w:tc>
          <w:tcPr>
            <w:tcW w:w="270" w:type="dxa"/>
            <w:shd w:val="clear" w:color="auto" w:fill="auto"/>
          </w:tcPr>
          <w:p w14:paraId="091B239C" w14:textId="77777777" w:rsidR="002E2B56" w:rsidRPr="00744476" w:rsidRDefault="002E2B56" w:rsidP="00AC67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131D3E9" w14:textId="79C99621" w:rsidR="002E2B56" w:rsidRPr="00744476" w:rsidRDefault="00E67AC8" w:rsidP="00AC6791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2E2B5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,000,000</w:t>
            </w:r>
          </w:p>
        </w:tc>
        <w:tc>
          <w:tcPr>
            <w:tcW w:w="270" w:type="dxa"/>
            <w:shd w:val="clear" w:color="auto" w:fill="auto"/>
          </w:tcPr>
          <w:p w14:paraId="1F9B9359" w14:textId="77777777" w:rsidR="002E2B56" w:rsidRPr="00744476" w:rsidRDefault="002E2B56" w:rsidP="00AC67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E7080FE" w14:textId="76AC8394" w:rsidR="002E2B56" w:rsidRPr="00744476" w:rsidRDefault="00E67AC8" w:rsidP="002E2B56">
            <w:pPr>
              <w:spacing w:line="240" w:lineRule="atLeast"/>
              <w:ind w:left="-46" w:right="7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2E2B5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,000,000</w:t>
            </w:r>
          </w:p>
        </w:tc>
        <w:tc>
          <w:tcPr>
            <w:tcW w:w="269" w:type="dxa"/>
          </w:tcPr>
          <w:p w14:paraId="2D116AF0" w14:textId="77777777" w:rsidR="002E2B56" w:rsidRPr="00744476" w:rsidRDefault="002E2B56" w:rsidP="00AC679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1" w:type="dxa"/>
          </w:tcPr>
          <w:p w14:paraId="10404ACA" w14:textId="74A668DF" w:rsidR="002E2B56" w:rsidRPr="00744476" w:rsidRDefault="00E67AC8" w:rsidP="002E2B56">
            <w:pPr>
              <w:spacing w:line="240" w:lineRule="atLeast"/>
              <w:ind w:left="-46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2E2B5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,000,000</w:t>
            </w:r>
          </w:p>
        </w:tc>
        <w:tc>
          <w:tcPr>
            <w:tcW w:w="236" w:type="dxa"/>
          </w:tcPr>
          <w:p w14:paraId="0D81D372" w14:textId="77777777" w:rsidR="002E2B56" w:rsidRPr="00744476" w:rsidRDefault="002E2B56" w:rsidP="00AC67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14:paraId="48996866" w14:textId="0F86B5D7" w:rsidR="002E2B56" w:rsidRDefault="00E67AC8" w:rsidP="00AC67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2E2B5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2E2B5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</w:p>
        </w:tc>
        <w:tc>
          <w:tcPr>
            <w:tcW w:w="236" w:type="dxa"/>
          </w:tcPr>
          <w:p w14:paraId="4046DC6F" w14:textId="77777777" w:rsidR="002E2B56" w:rsidRPr="00744476" w:rsidRDefault="002E2B56" w:rsidP="00AC679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14:paraId="79835DD2" w14:textId="639CA8DD" w:rsidR="002E2B56" w:rsidRDefault="00E67AC8" w:rsidP="00AC67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2E2B5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2E2B5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2E2B5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2E2B5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2E2B56" w:rsidRPr="00744476" w14:paraId="170A6A1A" w14:textId="77777777" w:rsidTr="002E2B56">
        <w:tc>
          <w:tcPr>
            <w:tcW w:w="1727" w:type="dxa"/>
          </w:tcPr>
          <w:p w14:paraId="594942F0" w14:textId="77777777" w:rsidR="002E2B56" w:rsidRPr="0018344E" w:rsidRDefault="002E2B56" w:rsidP="00AC6791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793" w:type="dxa"/>
          </w:tcPr>
          <w:p w14:paraId="778AED9F" w14:textId="07C9ED31" w:rsidR="002E2B56" w:rsidRPr="002E2B56" w:rsidRDefault="002E2B56" w:rsidP="002E2B56">
            <w:pPr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2E2B56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1</w:t>
            </w:r>
            <w:r w:rsidR="00E67AC8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</w:tcPr>
          <w:p w14:paraId="6A587BDE" w14:textId="77777777" w:rsidR="002E2B56" w:rsidRDefault="002E2B56" w:rsidP="00AC6791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12611" w14:textId="40788378" w:rsidR="002E2B56" w:rsidRPr="0018344E" w:rsidRDefault="002E2B56" w:rsidP="00AC6791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EE2ACC" w14:textId="77777777" w:rsidR="002E2B56" w:rsidRPr="0018344E" w:rsidRDefault="002E2B56" w:rsidP="00AC679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ECBF09" w14:textId="77777777" w:rsidR="002E2B56" w:rsidRPr="0018344E" w:rsidRDefault="002E2B56" w:rsidP="00AC6791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697777" w14:textId="77777777" w:rsidR="002E2B56" w:rsidRPr="0018344E" w:rsidRDefault="002E2B56" w:rsidP="00AC679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18D6BC" w14:textId="378F060F" w:rsidR="002E2B56" w:rsidRPr="00721122" w:rsidRDefault="00E67AC8" w:rsidP="00AC6791">
            <w:pPr>
              <w:tabs>
                <w:tab w:val="decimal" w:pos="1085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  <w:r w:rsidR="002E2B56" w:rsidRPr="0072112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,000,000</w:t>
            </w:r>
          </w:p>
        </w:tc>
        <w:tc>
          <w:tcPr>
            <w:tcW w:w="270" w:type="dxa"/>
            <w:shd w:val="clear" w:color="auto" w:fill="auto"/>
          </w:tcPr>
          <w:p w14:paraId="27F2E794" w14:textId="77777777" w:rsidR="002E2B56" w:rsidRPr="00721122" w:rsidRDefault="002E2B56" w:rsidP="00AC6791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AE738" w14:textId="5AB97972" w:rsidR="002E2B56" w:rsidRPr="00721122" w:rsidRDefault="00E67AC8" w:rsidP="002E2B56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  <w:r w:rsidR="002E2B56" w:rsidRPr="0072112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,000,000</w:t>
            </w:r>
          </w:p>
        </w:tc>
        <w:tc>
          <w:tcPr>
            <w:tcW w:w="270" w:type="dxa"/>
            <w:shd w:val="clear" w:color="auto" w:fill="auto"/>
          </w:tcPr>
          <w:p w14:paraId="337509A4" w14:textId="77777777" w:rsidR="002E2B56" w:rsidRPr="00721122" w:rsidRDefault="002E2B56" w:rsidP="00AC67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F9832" w14:textId="5A0EA4A2" w:rsidR="002E2B56" w:rsidRPr="00721122" w:rsidRDefault="00E67AC8" w:rsidP="002E2B56">
            <w:pPr>
              <w:tabs>
                <w:tab w:val="decimal" w:pos="880"/>
              </w:tabs>
              <w:spacing w:line="240" w:lineRule="atLeast"/>
              <w:ind w:left="-46" w:right="7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  <w:r w:rsidR="002E2B56" w:rsidRPr="0072112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,000,000</w:t>
            </w:r>
          </w:p>
        </w:tc>
        <w:tc>
          <w:tcPr>
            <w:tcW w:w="269" w:type="dxa"/>
          </w:tcPr>
          <w:p w14:paraId="077E71D0" w14:textId="77777777" w:rsidR="002E2B56" w:rsidRPr="00721122" w:rsidRDefault="002E2B56" w:rsidP="00AC679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8E0DC28" w14:textId="5E01B8EC" w:rsidR="002E2B56" w:rsidRPr="002E2B56" w:rsidRDefault="00E67AC8" w:rsidP="002E2B56">
            <w:pPr>
              <w:spacing w:line="240" w:lineRule="atLeast"/>
              <w:ind w:left="-4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  <w:r w:rsidR="002E2B56" w:rsidRPr="002E2B5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,000,000</w:t>
            </w:r>
          </w:p>
        </w:tc>
        <w:tc>
          <w:tcPr>
            <w:tcW w:w="236" w:type="dxa"/>
          </w:tcPr>
          <w:p w14:paraId="056AA8BA" w14:textId="77777777" w:rsidR="002E2B56" w:rsidRPr="005964F0" w:rsidRDefault="002E2B56" w:rsidP="00AC67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67D791E7" w14:textId="77777777" w:rsidR="002E2B56" w:rsidRPr="005964F0" w:rsidRDefault="002E2B56" w:rsidP="00AC67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236" w:type="dxa"/>
          </w:tcPr>
          <w:p w14:paraId="54053CCF" w14:textId="77777777" w:rsidR="002E2B56" w:rsidRPr="005964F0" w:rsidRDefault="002E2B56" w:rsidP="00AC679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845" w:type="dxa"/>
          </w:tcPr>
          <w:p w14:paraId="67FAAEA2" w14:textId="77777777" w:rsidR="002E2B56" w:rsidRPr="005964F0" w:rsidRDefault="002E2B56" w:rsidP="00AC67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0595147B" w14:textId="77777777" w:rsidR="00B672A7" w:rsidRDefault="00B672A7" w:rsidP="00B672A7">
      <w:pPr>
        <w:pStyle w:val="Bo-Blankline"/>
        <w:rPr>
          <w:lang w:val="en-US"/>
        </w:rPr>
      </w:pPr>
    </w:p>
    <w:p w14:paraId="433F6C87" w14:textId="77777777" w:rsidR="00B672A7" w:rsidRDefault="00B672A7" w:rsidP="00B672A7">
      <w:pPr>
        <w:spacing w:line="240" w:lineRule="auto"/>
        <w:rPr>
          <w:rFonts w:asciiTheme="majorBidi" w:hAnsiTheme="majorBidi" w:cstheme="majorBidi"/>
          <w:spacing w:val="-1"/>
          <w:sz w:val="30"/>
          <w:szCs w:val="30"/>
          <w:lang w:val="en-US"/>
        </w:rPr>
      </w:pPr>
    </w:p>
    <w:p w14:paraId="73335992" w14:textId="77777777" w:rsidR="00FC6716" w:rsidRPr="00FC6716" w:rsidRDefault="00FC6716" w:rsidP="00FC6716">
      <w:pPr>
        <w:rPr>
          <w:cs/>
          <w:lang w:val="en-US"/>
        </w:rPr>
        <w:sectPr w:rsidR="00FC6716" w:rsidRPr="00FC6716" w:rsidSect="00BB6F61">
          <w:pgSz w:w="16834" w:h="11909" w:orient="landscape" w:code="9"/>
          <w:pgMar w:top="1166" w:right="691" w:bottom="1152" w:left="1166" w:header="706" w:footer="706" w:gutter="0"/>
          <w:cols w:space="737"/>
          <w:docGrid w:linePitch="360"/>
        </w:sectPr>
      </w:pPr>
    </w:p>
    <w:p w14:paraId="63CEBFDB" w14:textId="77777777" w:rsidR="00C21040" w:rsidRPr="008E1464" w:rsidRDefault="005A0745" w:rsidP="00C50CF6">
      <w:pPr>
        <w:pStyle w:val="Caption"/>
      </w:pPr>
      <w:r w:rsidRPr="005A0745">
        <w:rPr>
          <w:cs/>
        </w:rPr>
        <w:t>ส่วนงา</w:t>
      </w:r>
      <w:r>
        <w:rPr>
          <w:rFonts w:hint="cs"/>
          <w:cs/>
        </w:rPr>
        <w:t>น</w:t>
      </w:r>
      <w:r w:rsidR="006271EE">
        <w:rPr>
          <w:rFonts w:hint="cs"/>
          <w:cs/>
        </w:rPr>
        <w:t>ดำเนินงาน</w:t>
      </w:r>
      <w:r w:rsidR="00606FE0">
        <w:rPr>
          <w:rFonts w:hint="cs"/>
          <w:cs/>
        </w:rPr>
        <w:t>และการจำแนกรายได้</w:t>
      </w:r>
    </w:p>
    <w:p w14:paraId="0DA32EEB" w14:textId="77777777" w:rsidR="00C21040" w:rsidRPr="007C466E" w:rsidRDefault="00C21040" w:rsidP="00E62E7A">
      <w:pPr>
        <w:pStyle w:val="Bo-Blankline"/>
      </w:pPr>
    </w:p>
    <w:p w14:paraId="484BB899" w14:textId="77777777" w:rsidR="00624F44" w:rsidRPr="007C466E" w:rsidRDefault="00DE3ACE" w:rsidP="00624F4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626878">
        <w:rPr>
          <w:rFonts w:ascii="Angsana New" w:hAnsi="Angsana New" w:hint="cs"/>
          <w:sz w:val="30"/>
          <w:szCs w:val="30"/>
          <w:cs/>
        </w:rPr>
        <w:t>บริษัทเสนอส่วนงานธุรกิจที่สำคัญ ดังนี้</w:t>
      </w:r>
    </w:p>
    <w:p w14:paraId="1BF5AD83" w14:textId="77777777" w:rsidR="00EE0881" w:rsidRPr="007C466E" w:rsidRDefault="00EE0881" w:rsidP="00E62E7A">
      <w:pPr>
        <w:pStyle w:val="Bo-Blankline"/>
        <w:rPr>
          <w:lang w:val="en-US"/>
        </w:rPr>
      </w:pPr>
    </w:p>
    <w:p w14:paraId="3B0E2B98" w14:textId="77777777" w:rsidR="00624F44" w:rsidRPr="007C466E" w:rsidRDefault="00624F44" w:rsidP="00C111CA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C466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14:paraId="29AB381E" w14:textId="77777777" w:rsidR="00624F44" w:rsidRDefault="00624F44" w:rsidP="00C111CA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C466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14:paraId="28949ED5" w14:textId="77777777" w:rsidR="00CD37FD" w:rsidRDefault="00CD37FD" w:rsidP="00E62E7A">
      <w:pPr>
        <w:pStyle w:val="Bo-Blankline"/>
      </w:pPr>
    </w:p>
    <w:p w14:paraId="689E133D" w14:textId="77777777" w:rsidR="00CD37FD" w:rsidRPr="00CD37FD" w:rsidRDefault="00CD37FD" w:rsidP="00492436">
      <w:pPr>
        <w:pStyle w:val="Ang15"/>
        <w:tabs>
          <w:tab w:val="left" w:pos="14220"/>
        </w:tabs>
        <w:ind w:right="18"/>
      </w:pPr>
      <w:r w:rsidRPr="007C466E">
        <w:rPr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7C466E">
        <w:t xml:space="preserve"> </w:t>
      </w:r>
      <w:r w:rsidRPr="007C466E">
        <w:rPr>
          <w:cs/>
        </w:rPr>
        <w:t>ผลการดำเนินงานวัดโดยใช้กำไรก่อนภาษีเงินได้ของส่วนงาน</w:t>
      </w:r>
      <w:r w:rsidRPr="007C466E">
        <w:t xml:space="preserve"> </w:t>
      </w:r>
      <w:r w:rsidRPr="007C466E">
        <w:rPr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>
        <w:rPr>
          <w:rFonts w:hint="cs"/>
          <w:cs/>
        </w:rPr>
        <w:t>กลุ่ม</w:t>
      </w:r>
      <w:r w:rsidRPr="007C466E">
        <w:rPr>
          <w:cs/>
        </w:rPr>
        <w:t>บริษัท</w:t>
      </w:r>
      <w:r w:rsidRPr="007C466E">
        <w:t xml:space="preserve"> </w:t>
      </w:r>
      <w:r w:rsidRPr="007C466E">
        <w:rPr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Pr="00CD37FD">
        <w:rPr>
          <w:spacing w:val="-6"/>
          <w:cs/>
        </w:rPr>
        <w:t>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354FE67" w14:textId="77777777" w:rsidR="00CD37FD" w:rsidRDefault="00CD37F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CD37FD" w:rsidSect="00BA1336">
          <w:pgSz w:w="11909" w:h="16834" w:code="9"/>
          <w:pgMar w:top="691" w:right="1109" w:bottom="720" w:left="1152" w:header="706" w:footer="706" w:gutter="0"/>
          <w:cols w:space="737"/>
          <w:docGrid w:linePitch="360"/>
        </w:sectPr>
      </w:pPr>
    </w:p>
    <w:p w14:paraId="3EB076D5" w14:textId="77777777" w:rsidR="00C21040" w:rsidRDefault="00C21040" w:rsidP="00C111C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12CB92D0" w14:textId="77777777" w:rsidR="0043318E" w:rsidRPr="0043318E" w:rsidRDefault="0043318E" w:rsidP="0043318E">
      <w:pPr>
        <w:pStyle w:val="ListParagraph"/>
        <w:spacing w:line="240" w:lineRule="auto"/>
        <w:ind w:left="518" w:right="389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38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24"/>
        <w:gridCol w:w="1152"/>
        <w:gridCol w:w="236"/>
        <w:gridCol w:w="1152"/>
        <w:gridCol w:w="236"/>
        <w:gridCol w:w="1152"/>
        <w:gridCol w:w="236"/>
        <w:gridCol w:w="66"/>
        <w:gridCol w:w="1086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F2037A" w:rsidRPr="00844EC7" w14:paraId="453C9DD0" w14:textId="77777777" w:rsidTr="00860687">
        <w:tc>
          <w:tcPr>
            <w:tcW w:w="3024" w:type="dxa"/>
            <w:shd w:val="clear" w:color="auto" w:fill="auto"/>
            <w:vAlign w:val="bottom"/>
          </w:tcPr>
          <w:p w14:paraId="26CBE957" w14:textId="6389C2E4" w:rsidR="00F2037A" w:rsidRPr="00844EC7" w:rsidRDefault="00F2037A" w:rsidP="004331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14:paraId="4773EC4A" w14:textId="245990F9" w:rsidR="00F2037A" w:rsidRPr="00F2037A" w:rsidRDefault="00F2037A" w:rsidP="0043318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03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94801" w:rsidRPr="00844EC7" w14:paraId="6F67BC67" w14:textId="77777777" w:rsidTr="00860687">
        <w:tc>
          <w:tcPr>
            <w:tcW w:w="3024" w:type="dxa"/>
            <w:shd w:val="clear" w:color="auto" w:fill="auto"/>
            <w:vAlign w:val="bottom"/>
          </w:tcPr>
          <w:p w14:paraId="5C886915" w14:textId="77777777" w:rsidR="00094801" w:rsidRPr="00844EC7" w:rsidRDefault="00094801" w:rsidP="00860687">
            <w:pPr>
              <w:rPr>
                <w:rFonts w:ascii="Angsana New" w:hAnsi="Angsana New"/>
                <w:sz w:val="30"/>
                <w:szCs w:val="30"/>
              </w:rPr>
            </w:pP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78341F98" w14:textId="77777777" w:rsidR="00094801" w:rsidRPr="00844EC7" w:rsidRDefault="00094801" w:rsidP="00860687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AD09AD" w14:textId="77777777" w:rsidR="00094801" w:rsidRPr="00844EC7" w:rsidRDefault="00094801" w:rsidP="0086068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4"/>
            <w:shd w:val="clear" w:color="auto" w:fill="auto"/>
            <w:vAlign w:val="bottom"/>
          </w:tcPr>
          <w:p w14:paraId="4358E446" w14:textId="77777777" w:rsidR="00094801" w:rsidRPr="0095749C" w:rsidRDefault="00094801" w:rsidP="00860687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3A34A3" w14:textId="77777777" w:rsidR="00094801" w:rsidRPr="00844EC7" w:rsidRDefault="00094801" w:rsidP="0086068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08022E94" w14:textId="77777777" w:rsidR="00094801" w:rsidRPr="00844EC7" w:rsidRDefault="00094801" w:rsidP="00860687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C1A3AE" w14:textId="77777777" w:rsidR="00094801" w:rsidRPr="00844EC7" w:rsidRDefault="00094801" w:rsidP="0086068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5DB121BA" w14:textId="77777777" w:rsidR="00094801" w:rsidRPr="00844EC7" w:rsidRDefault="00094801" w:rsidP="00860687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ก่อนหักภาษีที่รายงาน</w:t>
            </w:r>
          </w:p>
        </w:tc>
      </w:tr>
      <w:tr w:rsidR="0043318E" w:rsidRPr="00844EC7" w14:paraId="4B1E10E4" w14:textId="77777777" w:rsidTr="0043318E">
        <w:tc>
          <w:tcPr>
            <w:tcW w:w="3024" w:type="dxa"/>
            <w:shd w:val="clear" w:color="auto" w:fill="auto"/>
            <w:vAlign w:val="bottom"/>
          </w:tcPr>
          <w:p w14:paraId="417F009D" w14:textId="6FADC7A7" w:rsidR="0043318E" w:rsidRPr="00844EC7" w:rsidRDefault="0043318E" w:rsidP="0043318E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67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476EE3" w14:textId="11A43C45" w:rsidR="0043318E" w:rsidRPr="00844EC7" w:rsidRDefault="0043318E" w:rsidP="0043318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E67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75CADE" w14:textId="77777777" w:rsidR="0043318E" w:rsidRPr="00844EC7" w:rsidRDefault="0043318E" w:rsidP="0043318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F4564E" w14:textId="3D3B38A9" w:rsidR="0043318E" w:rsidRPr="00844EC7" w:rsidRDefault="0043318E" w:rsidP="0043318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9FB5E5" w14:textId="77777777" w:rsidR="0043318E" w:rsidRPr="00844EC7" w:rsidRDefault="0043318E" w:rsidP="0043318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11D793" w14:textId="332EE65D" w:rsidR="0043318E" w:rsidRPr="00844EC7" w:rsidRDefault="0043318E" w:rsidP="0043318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E67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8803E2" w14:textId="77777777" w:rsidR="0043318E" w:rsidRPr="00844EC7" w:rsidRDefault="0043318E" w:rsidP="0043318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E09DB01" w14:textId="543FEA5C" w:rsidR="0043318E" w:rsidRPr="00844EC7" w:rsidRDefault="0043318E" w:rsidP="0043318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239067" w14:textId="77777777" w:rsidR="0043318E" w:rsidRPr="00844EC7" w:rsidRDefault="0043318E" w:rsidP="0043318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678D7F" w14:textId="56F1C9F7" w:rsidR="0043318E" w:rsidRPr="00844EC7" w:rsidRDefault="0043318E" w:rsidP="0043318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E67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ABFEF4" w14:textId="77777777" w:rsidR="0043318E" w:rsidRPr="00844EC7" w:rsidRDefault="0043318E" w:rsidP="0043318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60AADC" w14:textId="1E94B4DC" w:rsidR="0043318E" w:rsidRPr="00844EC7" w:rsidRDefault="0043318E" w:rsidP="0043318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879A0F" w14:textId="77777777" w:rsidR="0043318E" w:rsidRPr="00844EC7" w:rsidRDefault="0043318E" w:rsidP="0043318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2DE6A7" w14:textId="5E12FBAD" w:rsidR="0043318E" w:rsidRPr="00844EC7" w:rsidRDefault="0043318E" w:rsidP="0043318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E67A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F646CB" w14:textId="77777777" w:rsidR="0043318E" w:rsidRPr="00844EC7" w:rsidRDefault="0043318E" w:rsidP="0043318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06C772" w14:textId="613B7710" w:rsidR="0043318E" w:rsidRPr="00844EC7" w:rsidRDefault="0043318E" w:rsidP="0043318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</w:tr>
      <w:tr w:rsidR="0043318E" w:rsidRPr="00844EC7" w14:paraId="5E4D36F1" w14:textId="77777777" w:rsidTr="0043318E">
        <w:tc>
          <w:tcPr>
            <w:tcW w:w="3024" w:type="dxa"/>
            <w:shd w:val="clear" w:color="auto" w:fill="auto"/>
          </w:tcPr>
          <w:p w14:paraId="5B7AE8AC" w14:textId="77777777" w:rsidR="0043318E" w:rsidRPr="00844EC7" w:rsidRDefault="0043318E" w:rsidP="0043318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14:paraId="153CF344" w14:textId="77777777" w:rsidR="0043318E" w:rsidRPr="0095749C" w:rsidRDefault="0043318E" w:rsidP="0043318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95749C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1608AE" w:rsidRPr="003818AE" w14:paraId="27BA90F6" w14:textId="77777777" w:rsidTr="001F3A56">
        <w:tc>
          <w:tcPr>
            <w:tcW w:w="3024" w:type="dxa"/>
            <w:shd w:val="clear" w:color="auto" w:fill="auto"/>
            <w:vAlign w:val="center"/>
          </w:tcPr>
          <w:p w14:paraId="5341A114" w14:textId="77777777" w:rsidR="001608AE" w:rsidRPr="00844EC7" w:rsidRDefault="001608AE" w:rsidP="001608A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7CD5AD4" w14:textId="7834E07A" w:rsidR="001608AE" w:rsidRPr="00844EC7" w:rsidRDefault="001608AE" w:rsidP="001608AE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81640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223355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7182630" w14:textId="050FD1E2" w:rsidR="001608AE" w:rsidRPr="00844EC7" w:rsidRDefault="001608AE" w:rsidP="001608AE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7DBEE7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71177FD" w14:textId="3972285E" w:rsidR="001608AE" w:rsidRPr="0095749C" w:rsidRDefault="001608AE" w:rsidP="001608A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6434F71B" w14:textId="77777777" w:rsidR="001608AE" w:rsidRPr="0095749C" w:rsidRDefault="001608AE" w:rsidP="001608AE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5EF8AA9D" w14:textId="77777777" w:rsidR="001608AE" w:rsidRPr="0095749C" w:rsidRDefault="001608AE" w:rsidP="001608A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B620C8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A1440AB" w14:textId="215D591B" w:rsidR="001608AE" w:rsidRPr="00844EC7" w:rsidRDefault="001608AE" w:rsidP="001608AE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81640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01B9CF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B42244D" w14:textId="784673B5" w:rsidR="001608AE" w:rsidRPr="00844EC7" w:rsidRDefault="001608AE" w:rsidP="001608AE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,2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77593D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4A76D00" w14:textId="74163D31" w:rsidR="001608AE" w:rsidRPr="00844EC7" w:rsidRDefault="00816401" w:rsidP="001608AE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="001608A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C4026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60D6BCC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BED3FF0" w14:textId="1F9005B6" w:rsidR="001608AE" w:rsidRPr="00844EC7" w:rsidRDefault="001608AE" w:rsidP="001608AE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</w:t>
            </w:r>
            <w:r w:rsidR="0081640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,2</w:t>
            </w:r>
            <w:r w:rsidR="0081640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1608AE" w:rsidRPr="003818AE" w14:paraId="6FFBDFE4" w14:textId="77777777" w:rsidTr="001F3A56">
        <w:tc>
          <w:tcPr>
            <w:tcW w:w="3024" w:type="dxa"/>
            <w:shd w:val="clear" w:color="auto" w:fill="auto"/>
            <w:vAlign w:val="center"/>
          </w:tcPr>
          <w:p w14:paraId="3B57FEBD" w14:textId="77777777" w:rsidR="001608AE" w:rsidRPr="00844EC7" w:rsidRDefault="001608AE" w:rsidP="001608A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9D47C8A" w14:textId="75AB5403" w:rsidR="001608AE" w:rsidRPr="00844EC7" w:rsidRDefault="001608AE" w:rsidP="001608AE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0,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0C40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BA98D8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C8660B9" w14:textId="673F5625" w:rsidR="001608AE" w:rsidRPr="00844EC7" w:rsidRDefault="001608AE" w:rsidP="001608AE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354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397346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90804A4" w14:textId="6B836720" w:rsidR="001608AE" w:rsidRPr="0095749C" w:rsidRDefault="001608AE" w:rsidP="001608A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23A6FAF8" w14:textId="77777777" w:rsidR="001608AE" w:rsidRPr="0095749C" w:rsidRDefault="001608AE" w:rsidP="001608AE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57F6CB71" w14:textId="77777777" w:rsidR="001608AE" w:rsidRPr="0095749C" w:rsidRDefault="001608AE" w:rsidP="001608A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E7959A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C630FD6" w14:textId="7831859C" w:rsidR="001608AE" w:rsidRPr="00844EC7" w:rsidRDefault="001608AE" w:rsidP="001608AE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0,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0C40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6344E2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E565829" w14:textId="2A4D23B3" w:rsidR="001608AE" w:rsidRPr="00844EC7" w:rsidRDefault="001608AE" w:rsidP="001608AE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354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80F05E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A9206F7" w14:textId="3428D0E3" w:rsidR="001608AE" w:rsidRPr="00844EC7" w:rsidRDefault="001608AE" w:rsidP="001608AE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21E9C6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3124C0A" w14:textId="65659053" w:rsidR="001608AE" w:rsidRPr="00844EC7" w:rsidRDefault="00E67AC8" w:rsidP="001608AE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1608AE">
              <w:rPr>
                <w:rFonts w:ascii="Angsana New" w:hAnsi="Angsana New"/>
                <w:sz w:val="30"/>
                <w:szCs w:val="30"/>
                <w:lang w:val="en-US"/>
              </w:rPr>
              <w:t>,2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</w:tr>
      <w:tr w:rsidR="001608AE" w:rsidRPr="003818AE" w14:paraId="2599305A" w14:textId="77777777" w:rsidTr="001F3A56">
        <w:tc>
          <w:tcPr>
            <w:tcW w:w="3024" w:type="dxa"/>
            <w:shd w:val="clear" w:color="auto" w:fill="auto"/>
            <w:vAlign w:val="center"/>
          </w:tcPr>
          <w:p w14:paraId="2CC919E1" w14:textId="77777777" w:rsidR="001608AE" w:rsidRPr="00844EC7" w:rsidRDefault="001608AE" w:rsidP="001608AE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F29472" w14:textId="42520DA0" w:rsidR="001608AE" w:rsidRPr="00844EC7" w:rsidRDefault="001608AE" w:rsidP="001608AE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</w:t>
            </w:r>
            <w:r w:rsidR="008164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35ACBC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308189" w14:textId="47E99CFA" w:rsidR="001608AE" w:rsidRPr="00844EC7" w:rsidRDefault="001608AE" w:rsidP="001608AE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8164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8164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E64B6C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E8423B" w14:textId="2B1833AF" w:rsidR="001608AE" w:rsidRPr="0095749C" w:rsidRDefault="001608AE" w:rsidP="001608A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11419CAA" w14:textId="77777777" w:rsidR="001608AE" w:rsidRPr="0095749C" w:rsidRDefault="001608AE" w:rsidP="001608AE">
            <w:pPr>
              <w:spacing w:line="240" w:lineRule="atLeast"/>
              <w:ind w:right="2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23E753" w14:textId="77777777" w:rsidR="001608AE" w:rsidRPr="0095749C" w:rsidRDefault="001608AE" w:rsidP="001608A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6E0C29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D52C6D" w14:textId="48771EF6" w:rsidR="001608AE" w:rsidRPr="00844EC7" w:rsidRDefault="001608AE" w:rsidP="001608AE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</w:t>
            </w:r>
            <w:r w:rsidR="008164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163FE5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9DF60E" w14:textId="3287905D" w:rsidR="001608AE" w:rsidRPr="00844EC7" w:rsidRDefault="001608AE" w:rsidP="001608AE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8164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8164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F543F7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3D1C25" w14:textId="1F929F82" w:rsidR="001608AE" w:rsidRPr="00844EC7" w:rsidRDefault="00816401" w:rsidP="001608AE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</w:t>
            </w:r>
            <w:r w:rsidR="000C40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</w:t>
            </w:r>
            <w:r w:rsidR="000C40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6D80DF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F5C527" w14:textId="5B7B0738" w:rsidR="001608AE" w:rsidRPr="00844EC7" w:rsidRDefault="001608AE" w:rsidP="001608AE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1,01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565</w:t>
            </w:r>
          </w:p>
        </w:tc>
      </w:tr>
      <w:tr w:rsidR="001608AE" w:rsidRPr="003818AE" w14:paraId="25521E75" w14:textId="77777777" w:rsidTr="001F3A56">
        <w:trPr>
          <w:trHeight w:val="58"/>
        </w:trPr>
        <w:tc>
          <w:tcPr>
            <w:tcW w:w="3024" w:type="dxa"/>
            <w:shd w:val="clear" w:color="auto" w:fill="auto"/>
            <w:vAlign w:val="center"/>
          </w:tcPr>
          <w:p w14:paraId="00E0B59B" w14:textId="77777777" w:rsidR="001608AE" w:rsidRPr="00844EC7" w:rsidRDefault="001608AE" w:rsidP="001608AE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3A4AB" w14:textId="77777777" w:rsidR="001608AE" w:rsidRPr="00844EC7" w:rsidRDefault="001608AE" w:rsidP="001608A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BF11826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3861EB" w14:textId="77777777" w:rsidR="001608AE" w:rsidRPr="00844EC7" w:rsidRDefault="001608AE" w:rsidP="001608A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D112E70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2F761F" w14:textId="77777777" w:rsidR="001608AE" w:rsidRPr="00844EC7" w:rsidRDefault="001608AE" w:rsidP="001608A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72D371A1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BB1CC2" w14:textId="77777777" w:rsidR="001608AE" w:rsidRPr="00844EC7" w:rsidRDefault="001608AE" w:rsidP="001608A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94B0E47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6F7E6E" w14:textId="77777777" w:rsidR="001608AE" w:rsidRPr="00844EC7" w:rsidRDefault="001608AE" w:rsidP="001608A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3520420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750203" w14:textId="77777777" w:rsidR="001608AE" w:rsidRPr="00844EC7" w:rsidRDefault="001608AE" w:rsidP="001608A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FDB0462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43EE87" w14:textId="77777777" w:rsidR="001608AE" w:rsidRPr="00844EC7" w:rsidRDefault="001608AE" w:rsidP="001608A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922A375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E5A75B" w14:textId="77777777" w:rsidR="001608AE" w:rsidRPr="00844EC7" w:rsidRDefault="001608AE" w:rsidP="001608A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</w:tr>
      <w:tr w:rsidR="001608AE" w:rsidRPr="003818AE" w14:paraId="21DF25AA" w14:textId="77777777" w:rsidTr="001F3A56">
        <w:trPr>
          <w:trHeight w:val="58"/>
        </w:trPr>
        <w:tc>
          <w:tcPr>
            <w:tcW w:w="3024" w:type="dxa"/>
            <w:shd w:val="clear" w:color="auto" w:fill="auto"/>
            <w:vAlign w:val="center"/>
          </w:tcPr>
          <w:p w14:paraId="0EBC5F45" w14:textId="382B756F" w:rsidR="001608AE" w:rsidRPr="00844EC7" w:rsidRDefault="001608AE" w:rsidP="001608AE">
            <w:pPr>
              <w:pStyle w:val="Ang15"/>
              <w:ind w:left="0"/>
              <w:rPr>
                <w:lang w:val="en-US"/>
              </w:rPr>
            </w:pPr>
            <w:r w:rsidRPr="00BF0040">
              <w:rPr>
                <w:cs/>
              </w:rPr>
              <w:t>ขาดทุนอื่น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B9F89F1" w14:textId="77777777" w:rsidR="001608AE" w:rsidRPr="00844EC7" w:rsidRDefault="001608AE" w:rsidP="001608AE">
            <w:pPr>
              <w:pStyle w:val="Ang15"/>
              <w:rPr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27BE560" w14:textId="77777777" w:rsidR="001608AE" w:rsidRPr="00844EC7" w:rsidRDefault="001608AE" w:rsidP="001608AE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61B7369" w14:textId="77777777" w:rsidR="001608AE" w:rsidRPr="00844EC7" w:rsidRDefault="001608AE" w:rsidP="001608AE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6274D53" w14:textId="77777777" w:rsidR="001608AE" w:rsidRPr="00844EC7" w:rsidRDefault="001608AE" w:rsidP="001608AE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CCE3C3F" w14:textId="77777777" w:rsidR="001608AE" w:rsidRPr="00844EC7" w:rsidRDefault="001608AE" w:rsidP="001608AE">
            <w:pPr>
              <w:pStyle w:val="Ang15"/>
              <w:rPr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1EEA2796" w14:textId="77777777" w:rsidR="001608AE" w:rsidRPr="00844EC7" w:rsidRDefault="001608AE" w:rsidP="001608AE">
            <w:pPr>
              <w:pStyle w:val="Ang15"/>
              <w:rPr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17FD7226" w14:textId="77777777" w:rsidR="001608AE" w:rsidRPr="00844EC7" w:rsidRDefault="001608AE" w:rsidP="001608AE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110C84F" w14:textId="77777777" w:rsidR="001608AE" w:rsidRPr="00844EC7" w:rsidRDefault="001608AE" w:rsidP="001608AE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BE17ADB" w14:textId="77777777" w:rsidR="001608AE" w:rsidRPr="00844EC7" w:rsidRDefault="001608AE" w:rsidP="001608AE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432FCA7" w14:textId="77777777" w:rsidR="001608AE" w:rsidRPr="00844EC7" w:rsidRDefault="001608AE" w:rsidP="001608AE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3134505" w14:textId="77777777" w:rsidR="001608AE" w:rsidRPr="00844EC7" w:rsidRDefault="001608AE" w:rsidP="001608AE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54BAD0F" w14:textId="77777777" w:rsidR="001608AE" w:rsidRPr="00844EC7" w:rsidRDefault="001608AE" w:rsidP="001608AE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33ABC91" w14:textId="30EBC161" w:rsidR="001608AE" w:rsidRPr="00844EC7" w:rsidRDefault="001608AE" w:rsidP="001608AE">
            <w:pPr>
              <w:pStyle w:val="Ang1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F60CF48" w14:textId="77777777" w:rsidR="001608AE" w:rsidRPr="00844EC7" w:rsidRDefault="001608AE" w:rsidP="001608AE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FFCD75E" w14:textId="13D10176" w:rsidR="001608AE" w:rsidRPr="00844EC7" w:rsidRDefault="001608AE" w:rsidP="001608AE">
            <w:pPr>
              <w:pStyle w:val="Ang15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608AE" w:rsidRPr="003818AE" w14:paraId="0508C337" w14:textId="77777777" w:rsidTr="001F3A56">
        <w:trPr>
          <w:trHeight w:val="58"/>
        </w:trPr>
        <w:tc>
          <w:tcPr>
            <w:tcW w:w="3024" w:type="dxa"/>
            <w:shd w:val="clear" w:color="auto" w:fill="auto"/>
            <w:vAlign w:val="center"/>
          </w:tcPr>
          <w:p w14:paraId="632249FE" w14:textId="77777777" w:rsidR="001608AE" w:rsidRPr="00844EC7" w:rsidRDefault="001608AE" w:rsidP="001608AE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57D8657" w14:textId="77777777" w:rsidR="001608AE" w:rsidRPr="00844EC7" w:rsidRDefault="001608AE" w:rsidP="001608AE">
            <w:pPr>
              <w:pStyle w:val="Ang15"/>
              <w:rPr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B97951E" w14:textId="77777777" w:rsidR="001608AE" w:rsidRPr="00844EC7" w:rsidRDefault="001608AE" w:rsidP="001608AE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1406DBF" w14:textId="77777777" w:rsidR="001608AE" w:rsidRPr="00844EC7" w:rsidRDefault="001608AE" w:rsidP="001608AE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FBF2E06" w14:textId="77777777" w:rsidR="001608AE" w:rsidRPr="00844EC7" w:rsidRDefault="001608AE" w:rsidP="001608AE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4557CE9" w14:textId="77777777" w:rsidR="001608AE" w:rsidRPr="00844EC7" w:rsidRDefault="001608AE" w:rsidP="001608AE">
            <w:pPr>
              <w:pStyle w:val="Ang15"/>
              <w:rPr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0EA5E398" w14:textId="77777777" w:rsidR="001608AE" w:rsidRPr="00844EC7" w:rsidRDefault="001608AE" w:rsidP="001608AE">
            <w:pPr>
              <w:pStyle w:val="Ang15"/>
              <w:rPr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0D18F5E5" w14:textId="77777777" w:rsidR="001608AE" w:rsidRPr="00844EC7" w:rsidRDefault="001608AE" w:rsidP="001608AE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19E0419" w14:textId="77777777" w:rsidR="001608AE" w:rsidRPr="00844EC7" w:rsidRDefault="001608AE" w:rsidP="001608AE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60FE581" w14:textId="77777777" w:rsidR="001608AE" w:rsidRPr="00844EC7" w:rsidRDefault="001608AE" w:rsidP="001608AE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AE48F6E" w14:textId="77777777" w:rsidR="001608AE" w:rsidRPr="00844EC7" w:rsidRDefault="001608AE" w:rsidP="001608AE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D5F5BAF" w14:textId="77777777" w:rsidR="001608AE" w:rsidRPr="00844EC7" w:rsidRDefault="001608AE" w:rsidP="001608AE">
            <w:pPr>
              <w:pStyle w:val="Ang15"/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E4D118F" w14:textId="77777777" w:rsidR="001608AE" w:rsidRPr="00844EC7" w:rsidRDefault="001608AE" w:rsidP="001608AE">
            <w:pPr>
              <w:pStyle w:val="Ang15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A74B48" w14:textId="77777777" w:rsidR="001608AE" w:rsidRPr="00216B61" w:rsidRDefault="001608AE" w:rsidP="001608AE">
            <w:pPr>
              <w:pStyle w:val="Ang15"/>
              <w:rPr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5FFC2B3" w14:textId="77777777" w:rsidR="001608AE" w:rsidRPr="00216B61" w:rsidRDefault="001608AE" w:rsidP="001608AE">
            <w:pPr>
              <w:pStyle w:val="Ang15"/>
              <w:rPr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DD3A0D" w14:textId="77777777" w:rsidR="001608AE" w:rsidRPr="00216B61" w:rsidRDefault="001608AE" w:rsidP="001608AE">
            <w:pPr>
              <w:pStyle w:val="Ang15"/>
              <w:rPr>
                <w:b/>
                <w:bCs/>
                <w:cs/>
                <w:lang w:val="en-US"/>
              </w:rPr>
            </w:pPr>
          </w:p>
        </w:tc>
      </w:tr>
      <w:tr w:rsidR="001608AE" w:rsidRPr="003818AE" w14:paraId="6F2150C8" w14:textId="77777777" w:rsidTr="001F3A56">
        <w:tc>
          <w:tcPr>
            <w:tcW w:w="5564" w:type="dxa"/>
            <w:gridSpan w:val="4"/>
            <w:shd w:val="clear" w:color="auto" w:fill="auto"/>
            <w:vAlign w:val="center"/>
          </w:tcPr>
          <w:p w14:paraId="5A674485" w14:textId="77777777" w:rsidR="001608AE" w:rsidRPr="00844EC7" w:rsidRDefault="001608AE" w:rsidP="001608AE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844EC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 w:rsidRPr="00844EC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</w:t>
            </w:r>
            <w:r w:rsidRPr="00844EC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ร) ขาดทุน</w:t>
            </w:r>
            <w:r w:rsidRPr="00844EC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6BC903C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AF6398B" w14:textId="77777777" w:rsidR="001608AE" w:rsidRPr="00844EC7" w:rsidRDefault="001608AE" w:rsidP="001608A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630A6AFA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21B6DEBA" w14:textId="77777777" w:rsidR="001608AE" w:rsidRPr="00844EC7" w:rsidRDefault="001608AE" w:rsidP="001608A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F8B3A3E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B4650F7" w14:textId="77777777" w:rsidR="001608AE" w:rsidRPr="00844EC7" w:rsidRDefault="001608AE" w:rsidP="001608A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39CD1B1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2257BD2" w14:textId="77777777" w:rsidR="001608AE" w:rsidRPr="00844EC7" w:rsidRDefault="001608AE" w:rsidP="001608A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30BFF54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F23C4" w14:textId="5F667EE0" w:rsidR="001608AE" w:rsidRPr="003818AE" w:rsidRDefault="001608AE" w:rsidP="001608A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1F3A5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1BDF69" w14:textId="77777777" w:rsidR="001608AE" w:rsidRPr="00844EC7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568462" w14:textId="77777777" w:rsidR="001608AE" w:rsidRPr="003818AE" w:rsidRDefault="001608AE" w:rsidP="001608A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356AF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608AE" w:rsidRPr="003818AE" w14:paraId="2CB6257C" w14:textId="77777777" w:rsidTr="001F3A56">
        <w:tc>
          <w:tcPr>
            <w:tcW w:w="5564" w:type="dxa"/>
            <w:gridSpan w:val="4"/>
            <w:shd w:val="clear" w:color="auto" w:fill="auto"/>
            <w:vAlign w:val="center"/>
          </w:tcPr>
          <w:p w14:paraId="6C24F6CD" w14:textId="77777777" w:rsidR="001608AE" w:rsidRPr="00090330" w:rsidRDefault="001608AE" w:rsidP="001608AE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</w:t>
            </w: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1CFC4C" w14:textId="77777777" w:rsidR="001608AE" w:rsidRPr="00090330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007EA1E" w14:textId="77777777" w:rsidR="001608AE" w:rsidRPr="00090330" w:rsidRDefault="001608AE" w:rsidP="001608A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3AAD5A10" w14:textId="77777777" w:rsidR="001608AE" w:rsidRPr="00090330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2764F77F" w14:textId="77777777" w:rsidR="001608AE" w:rsidRPr="00090330" w:rsidRDefault="001608AE" w:rsidP="001608A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779B40" w14:textId="77777777" w:rsidR="001608AE" w:rsidRPr="00090330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28BD777" w14:textId="77777777" w:rsidR="001608AE" w:rsidRPr="00090330" w:rsidRDefault="001608AE" w:rsidP="001608A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9D5DBAD" w14:textId="77777777" w:rsidR="001608AE" w:rsidRPr="00090330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C5967F9" w14:textId="77777777" w:rsidR="001608AE" w:rsidRPr="00090330" w:rsidRDefault="001608AE" w:rsidP="001608A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CF67321" w14:textId="77777777" w:rsidR="001608AE" w:rsidRPr="00090330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AB9142" w14:textId="66AFDDC0" w:rsidR="001608AE" w:rsidRPr="00090330" w:rsidRDefault="00816401" w:rsidP="001608AE">
            <w:pPr>
              <w:tabs>
                <w:tab w:val="decimal" w:pos="834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</w:t>
            </w:r>
            <w:r w:rsidR="000C40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</w:t>
            </w:r>
            <w:r w:rsidR="000C40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F04368" w14:textId="77777777" w:rsidR="001608AE" w:rsidRPr="00090330" w:rsidRDefault="001608AE" w:rsidP="001608A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56A9A0" w14:textId="7C0D475C" w:rsidR="001608AE" w:rsidRPr="00090330" w:rsidRDefault="001608AE" w:rsidP="001608AE">
            <w:pPr>
              <w:tabs>
                <w:tab w:val="decimal" w:pos="834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1,01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565</w:t>
            </w:r>
          </w:p>
        </w:tc>
      </w:tr>
    </w:tbl>
    <w:p w14:paraId="62C8CF06" w14:textId="77777777" w:rsidR="009647A7" w:rsidRDefault="009647A7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14:paraId="5A957353" w14:textId="77777777" w:rsidR="00A65DBC" w:rsidRPr="00774E0A" w:rsidRDefault="00A65DBC" w:rsidP="00A65DBC">
      <w:pPr>
        <w:ind w:left="540" w:right="753"/>
        <w:jc w:val="thaiDistribute"/>
        <w:rPr>
          <w:rFonts w:ascii="Angsana New" w:hAnsi="Angsana New"/>
          <w:sz w:val="30"/>
          <w:szCs w:val="30"/>
        </w:rPr>
      </w:pPr>
      <w:r w:rsidRPr="00774E0A">
        <w:rPr>
          <w:rFonts w:ascii="Angsana New" w:hAnsi="Angsana New"/>
          <w:spacing w:val="4"/>
          <w:sz w:val="30"/>
          <w:szCs w:val="30"/>
          <w:cs/>
        </w:rPr>
        <w:t>จังหวะเวลาในการรับรู้</w:t>
      </w:r>
      <w:r w:rsidRPr="00774E0A">
        <w:rPr>
          <w:rFonts w:ascii="Angsana New" w:hAnsi="Angsana New"/>
          <w:sz w:val="30"/>
          <w:szCs w:val="30"/>
          <w:cs/>
        </w:rPr>
        <w:t>รายได้</w:t>
      </w:r>
      <w:r>
        <w:rPr>
          <w:rFonts w:ascii="Angsana New" w:hAnsi="Angsana New" w:hint="cs"/>
          <w:sz w:val="30"/>
          <w:szCs w:val="30"/>
          <w:cs/>
          <w:lang w:val="en-US"/>
        </w:rPr>
        <w:t>ตามส่วนงานที่รายงาน</w:t>
      </w:r>
      <w:r w:rsidRPr="00774E0A">
        <w:rPr>
          <w:rFonts w:ascii="Angsana New" w:hAnsi="Angsana New"/>
          <w:sz w:val="30"/>
          <w:szCs w:val="30"/>
          <w:cs/>
        </w:rPr>
        <w:t>ของกลุ่มบริษัท</w:t>
      </w:r>
      <w:r>
        <w:rPr>
          <w:rFonts w:ascii="Angsana New" w:hAnsi="Angsana New" w:hint="cs"/>
          <w:sz w:val="30"/>
          <w:szCs w:val="30"/>
          <w:cs/>
        </w:rPr>
        <w:t>เป็นแบบ</w:t>
      </w:r>
      <w:r w:rsidRPr="00774E0A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</w:p>
    <w:p w14:paraId="4050DBB5" w14:textId="77777777" w:rsidR="00FC7D90" w:rsidRPr="00774E0A" w:rsidRDefault="00FC7D90" w:rsidP="00C21040">
      <w:pPr>
        <w:rPr>
          <w:rFonts w:ascii="Angsana New" w:hAnsi="Angsana New"/>
          <w:sz w:val="30"/>
          <w:szCs w:val="30"/>
        </w:rPr>
      </w:pPr>
    </w:p>
    <w:p w14:paraId="79097568" w14:textId="77777777" w:rsidR="00FC7D90" w:rsidRDefault="00FC7D90" w:rsidP="00C21040">
      <w:pPr>
        <w:rPr>
          <w:lang w:val="en-US"/>
        </w:rPr>
        <w:sectPr w:rsidR="00FC7D90" w:rsidSect="00994E11">
          <w:footerReference w:type="default" r:id="rId12"/>
          <w:pgSz w:w="16834" w:h="11909" w:orient="landscape" w:code="9"/>
          <w:pgMar w:top="1166" w:right="691" w:bottom="1152" w:left="1170" w:header="706" w:footer="706" w:gutter="0"/>
          <w:cols w:space="737"/>
          <w:docGrid w:linePitch="360"/>
        </w:sectPr>
      </w:pPr>
    </w:p>
    <w:p w14:paraId="7AEA21FF" w14:textId="77777777" w:rsidR="005A69E3" w:rsidRPr="00BC749C" w:rsidRDefault="005A69E3" w:rsidP="00C111C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 w:rsidRPr="00BC749C">
        <w:rPr>
          <w:rFonts w:ascii="Angsana New" w:hAnsi="Angsana New" w:hint="cs"/>
          <w:sz w:val="30"/>
          <w:szCs w:val="30"/>
          <w:cs/>
        </w:rPr>
        <w:t>ข้อมูลเกี่ยวกับฐานะการเงินตามส่วนงานที่รายงาน</w:t>
      </w:r>
    </w:p>
    <w:p w14:paraId="0327205D" w14:textId="77777777" w:rsidR="001B3E66" w:rsidRPr="00C971CB" w:rsidRDefault="001B3E66" w:rsidP="00E62E7A">
      <w:pPr>
        <w:pStyle w:val="Bo-Blankline"/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938"/>
        <w:gridCol w:w="822"/>
        <w:gridCol w:w="270"/>
        <w:gridCol w:w="1440"/>
        <w:gridCol w:w="270"/>
        <w:gridCol w:w="1442"/>
      </w:tblGrid>
      <w:tr w:rsidR="005A69E3" w:rsidRPr="00BC749C" w14:paraId="2310B72D" w14:textId="77777777" w:rsidTr="00F53B7C">
        <w:tc>
          <w:tcPr>
            <w:tcW w:w="4938" w:type="dxa"/>
            <w:shd w:val="clear" w:color="auto" w:fill="auto"/>
          </w:tcPr>
          <w:p w14:paraId="0F11327B" w14:textId="77777777" w:rsidR="005A69E3" w:rsidRPr="00BC749C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dxa"/>
            <w:shd w:val="clear" w:color="auto" w:fill="auto"/>
          </w:tcPr>
          <w:p w14:paraId="21CA4FFC" w14:textId="77777777" w:rsidR="005A69E3" w:rsidRPr="00BC749C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6B42F9" w14:textId="77777777" w:rsidR="005A69E3" w:rsidRPr="00BC749C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2" w:type="dxa"/>
            <w:gridSpan w:val="3"/>
            <w:shd w:val="clear" w:color="auto" w:fill="auto"/>
          </w:tcPr>
          <w:p w14:paraId="52F52EC9" w14:textId="39B4499C" w:rsidR="005A69E3" w:rsidRPr="00BC749C" w:rsidRDefault="00C130F5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03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130F5" w:rsidRPr="00BC749C" w14:paraId="085048FC" w14:textId="77777777" w:rsidTr="00F53B7C">
        <w:tc>
          <w:tcPr>
            <w:tcW w:w="4938" w:type="dxa"/>
            <w:shd w:val="clear" w:color="auto" w:fill="auto"/>
          </w:tcPr>
          <w:p w14:paraId="1BC047CB" w14:textId="77777777" w:rsidR="00C130F5" w:rsidRPr="00BC749C" w:rsidRDefault="00C130F5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dxa"/>
            <w:shd w:val="clear" w:color="auto" w:fill="auto"/>
          </w:tcPr>
          <w:p w14:paraId="3A8EF6E3" w14:textId="77777777" w:rsidR="00C130F5" w:rsidRPr="00BC749C" w:rsidRDefault="00C130F5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A22887" w14:textId="77777777" w:rsidR="00C130F5" w:rsidRPr="00BC749C" w:rsidRDefault="00C130F5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2" w:type="dxa"/>
            <w:gridSpan w:val="3"/>
            <w:shd w:val="clear" w:color="auto" w:fill="auto"/>
          </w:tcPr>
          <w:p w14:paraId="7CF97025" w14:textId="1016735E" w:rsidR="00C130F5" w:rsidRPr="00BC749C" w:rsidRDefault="00C130F5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74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5A69E3" w:rsidRPr="00BC749C" w14:paraId="729D37B2" w14:textId="77777777" w:rsidTr="00F53B7C">
        <w:tc>
          <w:tcPr>
            <w:tcW w:w="4938" w:type="dxa"/>
            <w:shd w:val="clear" w:color="auto" w:fill="auto"/>
          </w:tcPr>
          <w:p w14:paraId="5350113D" w14:textId="77777777" w:rsidR="005A69E3" w:rsidRPr="00BC749C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dxa"/>
            <w:shd w:val="clear" w:color="auto" w:fill="auto"/>
          </w:tcPr>
          <w:p w14:paraId="41B22D79" w14:textId="77777777" w:rsidR="005A69E3" w:rsidRPr="00BC749C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874C67" w14:textId="77777777" w:rsidR="005A69E3" w:rsidRPr="00BC749C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08AF644" w14:textId="363B06E0" w:rsidR="005A69E3" w:rsidRPr="00BC749C" w:rsidRDefault="00DC5175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="0043318E" w:rsidRPr="00BC749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2E166971" w14:textId="77777777" w:rsidR="005A69E3" w:rsidRPr="00BC749C" w:rsidRDefault="005A69E3" w:rsidP="00D06FA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2CD7EC9E" w14:textId="20631F50" w:rsidR="005A69E3" w:rsidRPr="00BC749C" w:rsidRDefault="00E67AC8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17C85" w:rsidRPr="00BC749C">
              <w:rPr>
                <w:rFonts w:ascii="Angsana New" w:hAnsi="Angsana New"/>
                <w:sz w:val="30"/>
                <w:szCs w:val="30"/>
              </w:rPr>
              <w:t>1</w:t>
            </w:r>
            <w:r w:rsidR="004B1C75" w:rsidRPr="00BC74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B1C75" w:rsidRPr="00BC749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B1C75" w:rsidRPr="00BC749C" w14:paraId="0B411EA9" w14:textId="77777777" w:rsidTr="00F53B7C">
        <w:tc>
          <w:tcPr>
            <w:tcW w:w="4938" w:type="dxa"/>
            <w:shd w:val="clear" w:color="auto" w:fill="auto"/>
          </w:tcPr>
          <w:p w14:paraId="146EA0C0" w14:textId="77777777" w:rsidR="004B1C75" w:rsidRPr="00BC749C" w:rsidRDefault="004B1C75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dxa"/>
            <w:shd w:val="clear" w:color="auto" w:fill="auto"/>
          </w:tcPr>
          <w:p w14:paraId="7319AD9A" w14:textId="77777777" w:rsidR="004B1C75" w:rsidRPr="00BC749C" w:rsidRDefault="004B1C75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25F491" w14:textId="77777777" w:rsidR="004B1C75" w:rsidRPr="00BC749C" w:rsidRDefault="004B1C75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A242FD3" w14:textId="1AFACAF6" w:rsidR="004B1C75" w:rsidRPr="00BC749C" w:rsidRDefault="0043318E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749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E67AC8">
              <w:rPr>
                <w:rFonts w:ascii="Angsana New" w:hAnsi="Angsana New" w:hint="cs"/>
                <w:sz w:val="30"/>
                <w:szCs w:val="30"/>
                <w:cs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194B80A1" w14:textId="77777777" w:rsidR="004B1C75" w:rsidRPr="00BC749C" w:rsidRDefault="004B1C75" w:rsidP="00D06FA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00926534" w14:textId="641A7452" w:rsidR="004B1C75" w:rsidRPr="00BC749C" w:rsidRDefault="00317C85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749C">
              <w:rPr>
                <w:rFonts w:ascii="Angsana New" w:hAnsi="Angsana New"/>
                <w:sz w:val="30"/>
                <w:szCs w:val="30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</w:rPr>
              <w:t>56</w:t>
            </w:r>
            <w:r w:rsidR="0043318E" w:rsidRPr="00BC749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5A69E3" w:rsidRPr="00BC749C" w14:paraId="296C7113" w14:textId="77777777" w:rsidTr="00F53B7C">
        <w:tc>
          <w:tcPr>
            <w:tcW w:w="4938" w:type="dxa"/>
            <w:shd w:val="clear" w:color="auto" w:fill="auto"/>
          </w:tcPr>
          <w:p w14:paraId="5C41F7A9" w14:textId="77777777" w:rsidR="005A69E3" w:rsidRPr="00BC749C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dxa"/>
            <w:shd w:val="clear" w:color="auto" w:fill="auto"/>
          </w:tcPr>
          <w:p w14:paraId="69C6F18F" w14:textId="77777777" w:rsidR="005A69E3" w:rsidRPr="00BC749C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2DF755" w14:textId="77777777" w:rsidR="005A69E3" w:rsidRPr="00BC749C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2" w:type="dxa"/>
            <w:gridSpan w:val="3"/>
            <w:shd w:val="clear" w:color="auto" w:fill="auto"/>
          </w:tcPr>
          <w:p w14:paraId="4E763F6F" w14:textId="77777777" w:rsidR="005A69E3" w:rsidRPr="00BC749C" w:rsidRDefault="005A69E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C749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BC749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3318E" w:rsidRPr="00BC749C" w14:paraId="13D4627A" w14:textId="77777777" w:rsidTr="00421E8C">
        <w:tc>
          <w:tcPr>
            <w:tcW w:w="4938" w:type="dxa"/>
            <w:shd w:val="clear" w:color="auto" w:fill="auto"/>
            <w:vAlign w:val="center"/>
          </w:tcPr>
          <w:p w14:paraId="403AA105" w14:textId="77777777" w:rsidR="0043318E" w:rsidRPr="00BC749C" w:rsidRDefault="0043318E" w:rsidP="0043318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C749C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22" w:type="dxa"/>
            <w:shd w:val="clear" w:color="auto" w:fill="auto"/>
          </w:tcPr>
          <w:p w14:paraId="244022B9" w14:textId="77777777" w:rsidR="0043318E" w:rsidRPr="00BC749C" w:rsidRDefault="0043318E" w:rsidP="0043318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80C7E2" w14:textId="77777777" w:rsidR="0043318E" w:rsidRPr="00BC749C" w:rsidRDefault="0043318E" w:rsidP="0043318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680F72E" w14:textId="17EAC5C0" w:rsidR="0043318E" w:rsidRPr="00BC749C" w:rsidRDefault="00E67AC8" w:rsidP="0043318E">
            <w:pPr>
              <w:tabs>
                <w:tab w:val="decimal" w:pos="1214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="00421E8C">
              <w:rPr>
                <w:rFonts w:ascii="Angsana New" w:hAnsi="Angsana New"/>
                <w:sz w:val="30"/>
                <w:szCs w:val="30"/>
                <w:lang w:val="en-US"/>
              </w:rPr>
              <w:t>,1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="00421E8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="00421E8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C975D87" w14:textId="77777777" w:rsidR="0043318E" w:rsidRPr="00BC749C" w:rsidRDefault="0043318E" w:rsidP="0043318E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15EBD844" w14:textId="0435CB33" w:rsidR="0043318E" w:rsidRPr="00BC749C" w:rsidRDefault="00E67AC8" w:rsidP="00CF3A0A">
            <w:pPr>
              <w:tabs>
                <w:tab w:val="decimal" w:pos="12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43318E" w:rsidRPr="00BC749C">
              <w:rPr>
                <w:rFonts w:ascii="Angsana New" w:hAnsi="Angsana New"/>
                <w:sz w:val="30"/>
                <w:szCs w:val="30"/>
                <w:lang w:val="en-US"/>
              </w:rPr>
              <w:t>,1</w:t>
            </w:r>
            <w:r w:rsidR="0081640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43318E" w:rsidRPr="00BC749C">
              <w:rPr>
                <w:rFonts w:ascii="Angsana New" w:hAnsi="Angsana New"/>
                <w:sz w:val="30"/>
                <w:szCs w:val="30"/>
                <w:lang w:val="en-US"/>
              </w:rPr>
              <w:t>,1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</w:p>
        </w:tc>
      </w:tr>
      <w:tr w:rsidR="0043318E" w:rsidRPr="00BC749C" w14:paraId="18F2ACB9" w14:textId="77777777" w:rsidTr="00421E8C">
        <w:tc>
          <w:tcPr>
            <w:tcW w:w="4938" w:type="dxa"/>
            <w:shd w:val="clear" w:color="auto" w:fill="auto"/>
            <w:vAlign w:val="center"/>
          </w:tcPr>
          <w:p w14:paraId="55D29785" w14:textId="77777777" w:rsidR="0043318E" w:rsidRPr="00BC749C" w:rsidRDefault="0043318E" w:rsidP="0043318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C749C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22" w:type="dxa"/>
            <w:shd w:val="clear" w:color="auto" w:fill="auto"/>
          </w:tcPr>
          <w:p w14:paraId="0B0BA1CF" w14:textId="77777777" w:rsidR="0043318E" w:rsidRPr="00BC749C" w:rsidRDefault="0043318E" w:rsidP="0043318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4B4988" w14:textId="77777777" w:rsidR="0043318E" w:rsidRPr="00BC749C" w:rsidRDefault="0043318E" w:rsidP="0043318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B50BD3F" w14:textId="2EA25F18" w:rsidR="0043318E" w:rsidRPr="00BC749C" w:rsidRDefault="00E67AC8" w:rsidP="0043318E">
            <w:pPr>
              <w:tabs>
                <w:tab w:val="decimal" w:pos="121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  <w:r w:rsidR="00421E8C">
              <w:rPr>
                <w:rFonts w:ascii="Angsana New" w:hAnsi="Angsana New"/>
                <w:sz w:val="30"/>
                <w:szCs w:val="30"/>
              </w:rPr>
              <w:t>,011</w:t>
            </w:r>
          </w:p>
        </w:tc>
        <w:tc>
          <w:tcPr>
            <w:tcW w:w="270" w:type="dxa"/>
            <w:shd w:val="clear" w:color="auto" w:fill="auto"/>
          </w:tcPr>
          <w:p w14:paraId="437907BB" w14:textId="77777777" w:rsidR="0043318E" w:rsidRPr="00BC749C" w:rsidRDefault="0043318E" w:rsidP="0043318E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152A75B7" w14:textId="6EB968C2" w:rsidR="0043318E" w:rsidRPr="00BC749C" w:rsidRDefault="00E67AC8" w:rsidP="00CF3A0A">
            <w:pPr>
              <w:tabs>
                <w:tab w:val="decimal" w:pos="12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43318E" w:rsidRPr="00BC749C">
              <w:rPr>
                <w:rFonts w:ascii="Angsana New" w:hAnsi="Angsana New"/>
                <w:sz w:val="30"/>
                <w:szCs w:val="30"/>
              </w:rPr>
              <w:t>2,1</w:t>
            </w:r>
            <w:r w:rsidR="00816401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3318E" w:rsidRPr="00BC749C" w14:paraId="05A0096F" w14:textId="77777777" w:rsidTr="00421E8C">
        <w:tc>
          <w:tcPr>
            <w:tcW w:w="4938" w:type="dxa"/>
            <w:shd w:val="clear" w:color="auto" w:fill="auto"/>
          </w:tcPr>
          <w:p w14:paraId="30D8F45F" w14:textId="77777777" w:rsidR="0043318E" w:rsidRPr="00BC749C" w:rsidRDefault="0043318E" w:rsidP="0043318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dxa"/>
            <w:shd w:val="clear" w:color="auto" w:fill="auto"/>
          </w:tcPr>
          <w:p w14:paraId="0E23BF13" w14:textId="77777777" w:rsidR="0043318E" w:rsidRPr="00BC749C" w:rsidRDefault="0043318E" w:rsidP="0043318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65F839" w14:textId="77777777" w:rsidR="0043318E" w:rsidRPr="00BC749C" w:rsidRDefault="0043318E" w:rsidP="0043318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F05EA6" w14:textId="2BCCA971" w:rsidR="0043318E" w:rsidRPr="00BC749C" w:rsidRDefault="00E67AC8" w:rsidP="0043318E">
            <w:pPr>
              <w:tabs>
                <w:tab w:val="decimal" w:pos="121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421E8C">
              <w:rPr>
                <w:rFonts w:ascii="Angsana New" w:hAnsi="Angsana New"/>
                <w:b/>
                <w:bCs/>
                <w:sz w:val="30"/>
                <w:szCs w:val="30"/>
              </w:rPr>
              <w:t>,2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421E8C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  <w:r w:rsidR="00421E8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66BEC22" w14:textId="77777777" w:rsidR="0043318E" w:rsidRPr="00BC749C" w:rsidRDefault="0043318E" w:rsidP="0043318E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4EA86D" w14:textId="7027038A" w:rsidR="0043318E" w:rsidRPr="00BC749C" w:rsidRDefault="00E67AC8" w:rsidP="00CF3A0A">
            <w:pPr>
              <w:tabs>
                <w:tab w:val="decimal" w:pos="12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43318E" w:rsidRPr="00BC749C">
              <w:rPr>
                <w:rFonts w:ascii="Angsana New" w:hAnsi="Angsana New"/>
                <w:b/>
                <w:bCs/>
                <w:sz w:val="30"/>
                <w:szCs w:val="30"/>
              </w:rPr>
              <w:t>,2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3318E" w:rsidRPr="00BC749C">
              <w:rPr>
                <w:rFonts w:ascii="Angsana New" w:hAnsi="Angsana New"/>
                <w:b/>
                <w:bCs/>
                <w:sz w:val="30"/>
                <w:szCs w:val="30"/>
              </w:rPr>
              <w:t>0,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43318E" w:rsidRPr="00BC749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43318E" w:rsidRPr="00BC749C" w14:paraId="61978ACE" w14:textId="77777777" w:rsidTr="00421E8C">
        <w:tc>
          <w:tcPr>
            <w:tcW w:w="4938" w:type="dxa"/>
            <w:shd w:val="clear" w:color="auto" w:fill="auto"/>
          </w:tcPr>
          <w:p w14:paraId="6796A4C3" w14:textId="77777777" w:rsidR="0043318E" w:rsidRPr="00BC749C" w:rsidRDefault="0043318E" w:rsidP="0043318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749C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22" w:type="dxa"/>
            <w:shd w:val="clear" w:color="auto" w:fill="auto"/>
          </w:tcPr>
          <w:p w14:paraId="193BCAF2" w14:textId="77777777" w:rsidR="0043318E" w:rsidRPr="00BC749C" w:rsidRDefault="0043318E" w:rsidP="0043318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E5744A" w14:textId="77777777" w:rsidR="0043318E" w:rsidRPr="00BC749C" w:rsidRDefault="0043318E" w:rsidP="0043318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AB1492" w14:textId="21A9D4A2" w:rsidR="0043318E" w:rsidRPr="00BC749C" w:rsidRDefault="00421E8C" w:rsidP="0043318E">
            <w:pPr>
              <w:tabs>
                <w:tab w:val="decimal" w:pos="121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E67AC8">
              <w:rPr>
                <w:rFonts w:ascii="Angsana New" w:hAnsi="Angsana New"/>
                <w:sz w:val="30"/>
                <w:szCs w:val="30"/>
              </w:rPr>
              <w:t>444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67AC8">
              <w:rPr>
                <w:rFonts w:ascii="Angsana New" w:hAnsi="Angsana New"/>
                <w:sz w:val="30"/>
                <w:szCs w:val="30"/>
              </w:rPr>
              <w:t>77</w:t>
            </w:r>
            <w:r w:rsidR="0081640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4410F23" w14:textId="77777777" w:rsidR="0043318E" w:rsidRPr="00BC749C" w:rsidRDefault="0043318E" w:rsidP="0043318E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E9359" w14:textId="71DB7E89" w:rsidR="0043318E" w:rsidRPr="00BC749C" w:rsidRDefault="00E67AC8" w:rsidP="00CF3A0A">
            <w:pPr>
              <w:tabs>
                <w:tab w:val="decimal" w:pos="12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3318E" w:rsidRPr="00BC749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3318E" w:rsidRPr="00BC749C">
              <w:rPr>
                <w:rFonts w:ascii="Angsana New" w:hAnsi="Angsana New"/>
                <w:sz w:val="30"/>
                <w:szCs w:val="30"/>
              </w:rPr>
              <w:t>02,1</w:t>
            </w:r>
            <w:r w:rsidR="00816401">
              <w:rPr>
                <w:rFonts w:ascii="Angsana New" w:hAnsi="Angsana New"/>
                <w:sz w:val="30"/>
                <w:szCs w:val="30"/>
              </w:rPr>
              <w:t>9</w:t>
            </w:r>
            <w:r w:rsidR="0043318E" w:rsidRPr="00BC749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3318E" w:rsidRPr="00BC749C" w14:paraId="673803E7" w14:textId="77777777" w:rsidTr="00421E8C">
        <w:tc>
          <w:tcPr>
            <w:tcW w:w="4938" w:type="dxa"/>
            <w:shd w:val="clear" w:color="auto" w:fill="auto"/>
          </w:tcPr>
          <w:p w14:paraId="0DB4FA00" w14:textId="77777777" w:rsidR="0043318E" w:rsidRPr="00BC749C" w:rsidRDefault="0043318E" w:rsidP="0043318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74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22" w:type="dxa"/>
            <w:shd w:val="clear" w:color="auto" w:fill="auto"/>
          </w:tcPr>
          <w:p w14:paraId="72E77A75" w14:textId="77777777" w:rsidR="0043318E" w:rsidRPr="00BC749C" w:rsidRDefault="0043318E" w:rsidP="0043318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51DE01" w14:textId="77777777" w:rsidR="0043318E" w:rsidRPr="00BC749C" w:rsidRDefault="0043318E" w:rsidP="0043318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E9DD0" w14:textId="0A95B8F2" w:rsidR="0043318E" w:rsidRPr="00BC749C" w:rsidRDefault="00E67AC8" w:rsidP="0043318E">
            <w:pPr>
              <w:tabs>
                <w:tab w:val="decimal" w:pos="121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421E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421E8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421E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421E8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BB8F90C" w14:textId="77777777" w:rsidR="0043318E" w:rsidRPr="00BC749C" w:rsidRDefault="0043318E" w:rsidP="0043318E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371BF3" w14:textId="63CC4047" w:rsidR="0043318E" w:rsidRPr="00BC749C" w:rsidRDefault="00E67AC8" w:rsidP="00CF3A0A">
            <w:pPr>
              <w:tabs>
                <w:tab w:val="decimal" w:pos="12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43318E" w:rsidRPr="00BC74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  <w:r w:rsidR="0043318E" w:rsidRPr="00BC749C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574</w:t>
            </w:r>
          </w:p>
        </w:tc>
      </w:tr>
    </w:tbl>
    <w:p w14:paraId="6AFAB1D2" w14:textId="1C9FC87D" w:rsidR="005A69E3" w:rsidRPr="00C971CB" w:rsidRDefault="005A69E3" w:rsidP="00E62E7A">
      <w:pPr>
        <w:pStyle w:val="Bo-Blankline"/>
      </w:pPr>
    </w:p>
    <w:p w14:paraId="2E84BDA0" w14:textId="77777777" w:rsidR="00581076" w:rsidRPr="00BC749C" w:rsidRDefault="00581076" w:rsidP="006E00CD">
      <w:pPr>
        <w:pStyle w:val="Caption"/>
        <w:ind w:left="567" w:hanging="567"/>
      </w:pPr>
      <w:r w:rsidRPr="00BC749C">
        <w:rPr>
          <w:rFonts w:hint="cs"/>
          <w:cs/>
        </w:rPr>
        <w:t>ภาษีเงินได้</w:t>
      </w:r>
    </w:p>
    <w:p w14:paraId="356B722D" w14:textId="444F9F19" w:rsidR="00A97089" w:rsidRDefault="00A97089" w:rsidP="00E62E7A">
      <w:pPr>
        <w:pStyle w:val="Bo-Blankline"/>
        <w:rPr>
          <w:lang w:val="en-US"/>
        </w:rPr>
      </w:pPr>
    </w:p>
    <w:p w14:paraId="70E09D45" w14:textId="690D6135" w:rsidR="00255406" w:rsidRPr="00255406" w:rsidRDefault="00255406" w:rsidP="00255406">
      <w:pPr>
        <w:pStyle w:val="Ang15"/>
        <w:rPr>
          <w:lang w:val="en-US"/>
        </w:rPr>
      </w:pPr>
      <w:r w:rsidRPr="00255406">
        <w:rPr>
          <w:cs/>
          <w:lang w:val="en-US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</w:t>
      </w:r>
      <w:r w:rsidRPr="00590313">
        <w:rPr>
          <w:spacing w:val="-2"/>
          <w:cs/>
          <w:lang w:val="en-US"/>
        </w:rPr>
        <w:t xml:space="preserve">แท้จริงรวมของกลุ่มบริษัทและบริษัทในการดำเนินงานต่อเนื่องเป็นระยะเวลาสามเดือนสิ้นสุดวันที่ </w:t>
      </w:r>
      <w:r w:rsidRPr="00590313">
        <w:rPr>
          <w:spacing w:val="-2"/>
          <w:lang w:val="en-US"/>
        </w:rPr>
        <w:t>31</w:t>
      </w:r>
      <w:r w:rsidRPr="00590313">
        <w:rPr>
          <w:spacing w:val="-2"/>
          <w:cs/>
          <w:lang w:val="en-US"/>
        </w:rPr>
        <w:t xml:space="preserve"> มีนาคม </w:t>
      </w:r>
      <w:r w:rsidRPr="00590313">
        <w:rPr>
          <w:spacing w:val="-2"/>
          <w:lang w:val="en-US"/>
        </w:rPr>
        <w:t>2563</w:t>
      </w:r>
      <w:r w:rsidR="00590313">
        <w:rPr>
          <w:spacing w:val="-2"/>
          <w:lang w:val="en-US"/>
        </w:rPr>
        <w:t xml:space="preserve"> </w:t>
      </w:r>
      <w:r w:rsidRPr="00255406">
        <w:rPr>
          <w:cs/>
          <w:lang w:val="en-US"/>
        </w:rPr>
        <w:t xml:space="preserve">คือร้อยละ </w:t>
      </w:r>
      <w:r w:rsidRPr="00255406">
        <w:rPr>
          <w:lang w:val="en-US"/>
        </w:rPr>
        <w:t>1.9</w:t>
      </w:r>
      <w:r w:rsidRPr="00255406">
        <w:rPr>
          <w:cs/>
          <w:lang w:val="en-US"/>
        </w:rPr>
        <w:t xml:space="preserve"> และ </w:t>
      </w:r>
      <w:r w:rsidRPr="00255406">
        <w:rPr>
          <w:lang w:val="en-US"/>
        </w:rPr>
        <w:t>1.9</w:t>
      </w:r>
      <w:r w:rsidRPr="00255406">
        <w:rPr>
          <w:cs/>
          <w:lang w:val="en-US"/>
        </w:rPr>
        <w:t xml:space="preserve"> ตามลำดับ (</w:t>
      </w:r>
      <w:r w:rsidRPr="00255406">
        <w:rPr>
          <w:lang w:val="en-US"/>
        </w:rPr>
        <w:t>31</w:t>
      </w:r>
      <w:r w:rsidRPr="00255406">
        <w:rPr>
          <w:cs/>
          <w:lang w:val="en-US"/>
        </w:rPr>
        <w:t xml:space="preserve"> มีนาคม </w:t>
      </w:r>
      <w:r w:rsidRPr="00255406">
        <w:rPr>
          <w:lang w:val="en-US"/>
        </w:rPr>
        <w:t xml:space="preserve">2562: </w:t>
      </w:r>
      <w:r w:rsidRPr="00255406">
        <w:rPr>
          <w:cs/>
          <w:lang w:val="en-US"/>
        </w:rPr>
        <w:t xml:space="preserve">ร้อยละ </w:t>
      </w:r>
      <w:r w:rsidRPr="00255406">
        <w:rPr>
          <w:lang w:val="en-US"/>
        </w:rPr>
        <w:t>3.0</w:t>
      </w:r>
      <w:r w:rsidRPr="00255406">
        <w:rPr>
          <w:cs/>
          <w:lang w:val="en-US"/>
        </w:rPr>
        <w:t xml:space="preserve"> และ </w:t>
      </w:r>
      <w:r w:rsidRPr="00255406">
        <w:rPr>
          <w:lang w:val="en-US"/>
        </w:rPr>
        <w:t>3.0</w:t>
      </w:r>
      <w:r w:rsidRPr="00255406">
        <w:rPr>
          <w:cs/>
          <w:lang w:val="en-US"/>
        </w:rPr>
        <w:t xml:space="preserve"> ตามลำดับ) การเปลี่ยนแปลงในอัตราภาษีเงินได้ที่แท้จริงมีสาเหตุหลักจากปัจจัยดังต่อไปนี้</w:t>
      </w:r>
    </w:p>
    <w:p w14:paraId="73FE52DB" w14:textId="5485B2B9" w:rsidR="00255406" w:rsidRPr="00255406" w:rsidRDefault="00255406" w:rsidP="00255406">
      <w:pPr>
        <w:numPr>
          <w:ilvl w:val="0"/>
          <w:numId w:val="7"/>
        </w:numPr>
        <w:tabs>
          <w:tab w:val="left" w:pos="1620"/>
        </w:tabs>
        <w:spacing w:line="240" w:lineRule="auto"/>
        <w:ind w:right="191" w:firstLine="0"/>
        <w:rPr>
          <w:rFonts w:ascii="Angsana New" w:hAnsi="Angsana New"/>
          <w:sz w:val="30"/>
          <w:szCs w:val="30"/>
        </w:rPr>
      </w:pPr>
      <w:r w:rsidRPr="00255406">
        <w:rPr>
          <w:rFonts w:ascii="Angsana New" w:hAnsi="Angsana New"/>
          <w:sz w:val="30"/>
          <w:szCs w:val="30"/>
          <w:cs/>
        </w:rPr>
        <w:t xml:space="preserve">สิทธิพิเศษทางภาษีภายใต้พระราชกฤษฎีกาฉบับที่ </w:t>
      </w:r>
      <w:r w:rsidRPr="00255406">
        <w:rPr>
          <w:rFonts w:ascii="Angsana New" w:hAnsi="Angsana New"/>
          <w:sz w:val="30"/>
          <w:szCs w:val="30"/>
        </w:rPr>
        <w:t>604</w:t>
      </w:r>
      <w:r w:rsidRPr="00255406">
        <w:rPr>
          <w:rFonts w:ascii="Angsana New" w:hAnsi="Angsana New"/>
          <w:sz w:val="30"/>
          <w:szCs w:val="30"/>
          <w:cs/>
        </w:rPr>
        <w:t xml:space="preserve"> และฉบับที่ </w:t>
      </w:r>
      <w:r w:rsidRPr="00255406">
        <w:rPr>
          <w:rFonts w:ascii="Angsana New" w:hAnsi="Angsana New"/>
          <w:sz w:val="30"/>
          <w:szCs w:val="30"/>
        </w:rPr>
        <w:t>642</w:t>
      </w:r>
    </w:p>
    <w:p w14:paraId="3D974AFD" w14:textId="60148F1B" w:rsidR="00255406" w:rsidRPr="00255406" w:rsidRDefault="00255406" w:rsidP="00255406">
      <w:pPr>
        <w:numPr>
          <w:ilvl w:val="0"/>
          <w:numId w:val="7"/>
        </w:numPr>
        <w:tabs>
          <w:tab w:val="left" w:pos="1620"/>
        </w:tabs>
        <w:spacing w:line="240" w:lineRule="auto"/>
        <w:ind w:right="191" w:firstLine="0"/>
        <w:rPr>
          <w:rFonts w:ascii="Angsana New" w:hAnsi="Angsana New"/>
          <w:sz w:val="30"/>
          <w:szCs w:val="30"/>
        </w:rPr>
      </w:pPr>
      <w:r w:rsidRPr="00255406">
        <w:rPr>
          <w:rFonts w:ascii="Angsana New" w:hAnsi="Angsana New"/>
          <w:sz w:val="30"/>
          <w:szCs w:val="30"/>
          <w:cs/>
        </w:rPr>
        <w:t>การเพิ่มขึ้นของกำไรจากกิจการที่ได้รับการส่งเสริมการลงทุน</w:t>
      </w:r>
    </w:p>
    <w:p w14:paraId="477379E1" w14:textId="77777777" w:rsidR="00255406" w:rsidRPr="00C971CB" w:rsidRDefault="00255406" w:rsidP="00E62E7A">
      <w:pPr>
        <w:pStyle w:val="Bo-Blankline"/>
        <w:rPr>
          <w:lang w:val="en-US"/>
        </w:rPr>
      </w:pPr>
    </w:p>
    <w:p w14:paraId="1D46D10A" w14:textId="77777777" w:rsidR="00BC749C" w:rsidRDefault="00BC749C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14:paraId="40CE2654" w14:textId="77777777" w:rsidR="00F90B1F" w:rsidRPr="00BC749C" w:rsidRDefault="007B2482" w:rsidP="006E00CD">
      <w:pPr>
        <w:pStyle w:val="Caption"/>
        <w:ind w:left="567" w:hanging="567"/>
      </w:pPr>
      <w:r w:rsidRPr="00BC749C">
        <w:rPr>
          <w:cs/>
        </w:rPr>
        <w:t>กำไรต่อหุ้น</w:t>
      </w:r>
      <w:r w:rsidR="00C9729C" w:rsidRPr="00BC749C">
        <w:rPr>
          <w:rFonts w:hint="cs"/>
          <w:cs/>
        </w:rPr>
        <w:t>ขั้นพื้นฐาน</w:t>
      </w:r>
    </w:p>
    <w:p w14:paraId="3FA1391C" w14:textId="73F6DA1F" w:rsidR="00F90B1F" w:rsidRDefault="00F90B1F" w:rsidP="00E62E7A">
      <w:pPr>
        <w:pStyle w:val="Bo-Blankline"/>
      </w:pPr>
    </w:p>
    <w:p w14:paraId="601AD6B7" w14:textId="3E0C9DE0" w:rsidR="007C53CA" w:rsidRDefault="007C53CA" w:rsidP="007C53CA">
      <w:pPr>
        <w:pStyle w:val="Ang15"/>
      </w:pPr>
      <w:r w:rsidRPr="007C53CA">
        <w:rPr>
          <w:cs/>
        </w:rPr>
        <w:t xml:space="preserve">กำไรต่อหุ้นขั้นพื้นฐานสำหรับงวดสามเดือนสิ้นสุดวันที่ </w:t>
      </w:r>
      <w:r w:rsidRPr="007C53CA">
        <w:t xml:space="preserve">31 </w:t>
      </w:r>
      <w:r w:rsidRPr="007C53CA">
        <w:rPr>
          <w:cs/>
        </w:rPr>
        <w:t xml:space="preserve">มีนาคม </w:t>
      </w:r>
      <w:r w:rsidRPr="007C53CA">
        <w:t xml:space="preserve">2563 </w:t>
      </w:r>
      <w:r w:rsidRPr="007C53CA">
        <w:rPr>
          <w:cs/>
        </w:rPr>
        <w:t xml:space="preserve">และ </w:t>
      </w:r>
      <w:r w:rsidRPr="007C53CA">
        <w:t xml:space="preserve">2562 </w:t>
      </w:r>
      <w:r w:rsidRPr="007C53CA">
        <w:rPr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 โดยแสดงการคำนวณดังนี้</w:t>
      </w:r>
    </w:p>
    <w:p w14:paraId="7C1BBCF9" w14:textId="77777777" w:rsidR="0043318E" w:rsidRPr="00C971CB" w:rsidRDefault="0043318E" w:rsidP="0043318E">
      <w:pPr>
        <w:pStyle w:val="Bo-Blankline"/>
      </w:pP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270"/>
        <w:gridCol w:w="1170"/>
        <w:gridCol w:w="270"/>
        <w:gridCol w:w="1170"/>
        <w:gridCol w:w="236"/>
        <w:gridCol w:w="34"/>
        <w:gridCol w:w="1085"/>
      </w:tblGrid>
      <w:tr w:rsidR="00B90230" w:rsidRPr="005E6955" w14:paraId="1537B7A9" w14:textId="77777777" w:rsidTr="00B90230">
        <w:trPr>
          <w:cantSplit/>
          <w:trHeight w:val="397"/>
          <w:tblHeader/>
        </w:trPr>
        <w:tc>
          <w:tcPr>
            <w:tcW w:w="3690" w:type="dxa"/>
          </w:tcPr>
          <w:p w14:paraId="4F2D9D2F" w14:textId="77777777" w:rsidR="00B90230" w:rsidRPr="00242972" w:rsidRDefault="00B90230" w:rsidP="0043318E">
            <w:pPr>
              <w:ind w:right="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3224903C" w14:textId="04AD4092" w:rsidR="00B90230" w:rsidRDefault="00B90230" w:rsidP="0043318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56F78A" w14:textId="390C9107" w:rsidR="00B90230" w:rsidRDefault="00B90230" w:rsidP="0043318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5" w:type="dxa"/>
            <w:gridSpan w:val="4"/>
          </w:tcPr>
          <w:p w14:paraId="0363581B" w14:textId="77777777" w:rsidR="00B90230" w:rsidRDefault="00B90230" w:rsidP="0043318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230" w:rsidRPr="005E6955" w14:paraId="192C6E4A" w14:textId="77777777" w:rsidTr="00B90230">
        <w:trPr>
          <w:cantSplit/>
          <w:trHeight w:val="397"/>
          <w:tblHeader/>
        </w:trPr>
        <w:tc>
          <w:tcPr>
            <w:tcW w:w="3690" w:type="dxa"/>
          </w:tcPr>
          <w:p w14:paraId="158D9C8C" w14:textId="11884EF7" w:rsidR="00B90230" w:rsidRPr="00930071" w:rsidRDefault="00B90230" w:rsidP="00B90230">
            <w:pPr>
              <w:ind w:right="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300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300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67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9300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9300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74BB6BA4" w14:textId="61AFA9DF" w:rsidR="00B90230" w:rsidRPr="00744476" w:rsidRDefault="00B90230" w:rsidP="00B902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</w:rPr>
              <w:t>56</w:t>
            </w:r>
            <w:r w:rsidR="00E67AC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1459DD5D" w14:textId="77777777" w:rsidR="00B90230" w:rsidRDefault="00B90230" w:rsidP="00B9023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EC3F68" w14:textId="55DB5E4D" w:rsidR="00B90230" w:rsidRDefault="00B90230" w:rsidP="00B9023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551D690A" w14:textId="3FBE2DB5" w:rsidR="00B90230" w:rsidRDefault="00B90230" w:rsidP="00B9023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538537" w14:textId="13EF049F" w:rsidR="00B90230" w:rsidRPr="00322005" w:rsidRDefault="00B90230" w:rsidP="00B9023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</w:rPr>
              <w:t>56</w:t>
            </w:r>
            <w:r w:rsidR="00E67AC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gridSpan w:val="2"/>
            <w:vAlign w:val="bottom"/>
          </w:tcPr>
          <w:p w14:paraId="732A6DFD" w14:textId="77777777" w:rsidR="00B90230" w:rsidRPr="00D87537" w:rsidRDefault="00B90230" w:rsidP="00B90230">
            <w:pPr>
              <w:spacing w:line="240" w:lineRule="atLeast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DCA690A" w14:textId="7E3F2B18" w:rsidR="00B90230" w:rsidRPr="00D87537" w:rsidRDefault="00B90230" w:rsidP="00B9023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B90230" w:rsidRPr="005E6955" w14:paraId="3831902B" w14:textId="77777777" w:rsidTr="00F8547C">
        <w:trPr>
          <w:cantSplit/>
          <w:trHeight w:val="397"/>
          <w:tblHeader/>
        </w:trPr>
        <w:tc>
          <w:tcPr>
            <w:tcW w:w="3690" w:type="dxa"/>
          </w:tcPr>
          <w:p w14:paraId="588FD590" w14:textId="77777777" w:rsidR="00B90230" w:rsidRPr="00DD78CE" w:rsidRDefault="00B90230" w:rsidP="00B90230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5" w:type="dxa"/>
            <w:gridSpan w:val="8"/>
          </w:tcPr>
          <w:p w14:paraId="2100D67F" w14:textId="568DEDAF" w:rsidR="00B90230" w:rsidRDefault="00B90230" w:rsidP="00B9023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/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35C19" w:rsidRPr="00970BCB" w14:paraId="7A34C0AD" w14:textId="77777777" w:rsidTr="001F3A56">
        <w:tc>
          <w:tcPr>
            <w:tcW w:w="3690" w:type="dxa"/>
          </w:tcPr>
          <w:p w14:paraId="7163733B" w14:textId="29BF2F25" w:rsidR="00135C19" w:rsidRPr="003C652D" w:rsidRDefault="00135C19" w:rsidP="00135C19">
            <w:pPr>
              <w:spacing w:line="240" w:lineRule="auto"/>
              <w:ind w:left="252" w:right="2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7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4890B4" w14:textId="4D9160BB" w:rsidR="00135C19" w:rsidRPr="008E2D14" w:rsidRDefault="00816401" w:rsidP="00135C19">
            <w:pPr>
              <w:tabs>
                <w:tab w:val="decimal" w:pos="104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</w:t>
            </w:r>
            <w:r w:rsidR="00135C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271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56A24C4" w14:textId="77777777" w:rsidR="00135C19" w:rsidRPr="008E2D14" w:rsidRDefault="00135C19" w:rsidP="00135C1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373A0F" w14:textId="645B8986" w:rsidR="00135C19" w:rsidRPr="00B90230" w:rsidRDefault="00816401" w:rsidP="00135C19">
            <w:pPr>
              <w:tabs>
                <w:tab w:val="decimal" w:pos="97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135C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</w:t>
            </w:r>
            <w:r w:rsidR="00135C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E3FD04" w14:textId="534F247A" w:rsidR="00135C19" w:rsidRPr="008E2D14" w:rsidRDefault="00135C19" w:rsidP="00135C1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6E620F" w14:textId="72BC0C79" w:rsidR="00135C19" w:rsidRPr="008E2D14" w:rsidRDefault="00816401" w:rsidP="00135C1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</w:t>
            </w:r>
            <w:r w:rsidR="00135C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334</w:t>
            </w:r>
          </w:p>
        </w:tc>
        <w:tc>
          <w:tcPr>
            <w:tcW w:w="236" w:type="dxa"/>
            <w:vAlign w:val="bottom"/>
          </w:tcPr>
          <w:p w14:paraId="4BB4D0F6" w14:textId="77777777" w:rsidR="00135C19" w:rsidRPr="00BE704B" w:rsidRDefault="00135C19" w:rsidP="00135C1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bottom w:val="double" w:sz="4" w:space="0" w:color="auto"/>
            </w:tcBorders>
            <w:vAlign w:val="bottom"/>
          </w:tcPr>
          <w:p w14:paraId="72C13C57" w14:textId="72BEDEE9" w:rsidR="00135C19" w:rsidRPr="008E2D14" w:rsidRDefault="00816401" w:rsidP="00135C19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</w:t>
            </w:r>
            <w:r w:rsidR="00135C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758</w:t>
            </w:r>
          </w:p>
        </w:tc>
      </w:tr>
      <w:tr w:rsidR="00135C19" w:rsidRPr="00970BCB" w14:paraId="50F71F35" w14:textId="77777777" w:rsidTr="001F3A56">
        <w:tc>
          <w:tcPr>
            <w:tcW w:w="3690" w:type="dxa"/>
          </w:tcPr>
          <w:p w14:paraId="54D09C6A" w14:textId="77777777" w:rsidR="00135C19" w:rsidRPr="003C652D" w:rsidRDefault="00135C19" w:rsidP="00135C19">
            <w:pPr>
              <w:tabs>
                <w:tab w:val="left" w:pos="540"/>
              </w:tabs>
              <w:spacing w:line="240" w:lineRule="auto"/>
              <w:ind w:left="252" w:right="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D7A2E" w14:textId="2E44B0F1" w:rsidR="00135C19" w:rsidRPr="00037DF6" w:rsidRDefault="00E67AC8" w:rsidP="00135C19">
            <w:pPr>
              <w:tabs>
                <w:tab w:val="decimal" w:pos="104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135C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135C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00,000</w:t>
            </w:r>
          </w:p>
        </w:tc>
        <w:tc>
          <w:tcPr>
            <w:tcW w:w="270" w:type="dxa"/>
            <w:shd w:val="clear" w:color="auto" w:fill="auto"/>
          </w:tcPr>
          <w:p w14:paraId="3061DA41" w14:textId="77777777" w:rsidR="00135C19" w:rsidRPr="00037DF6" w:rsidRDefault="00135C19" w:rsidP="00135C1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0EDA61" w14:textId="17CFF723" w:rsidR="00135C19" w:rsidRPr="00B90230" w:rsidRDefault="00E67AC8" w:rsidP="00135C19">
            <w:pPr>
              <w:tabs>
                <w:tab w:val="decimal" w:pos="97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135C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135C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15113A" w14:textId="47BB0DD7" w:rsidR="00135C19" w:rsidRPr="00037DF6" w:rsidRDefault="00135C19" w:rsidP="00135C1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42A1BB" w14:textId="1F42E150" w:rsidR="00135C19" w:rsidRPr="00037DF6" w:rsidRDefault="00E67AC8" w:rsidP="00135C1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135C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135C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00,000</w:t>
            </w:r>
          </w:p>
        </w:tc>
        <w:tc>
          <w:tcPr>
            <w:tcW w:w="236" w:type="dxa"/>
            <w:vAlign w:val="bottom"/>
          </w:tcPr>
          <w:p w14:paraId="78435D98" w14:textId="77777777" w:rsidR="00135C19" w:rsidRPr="00BE704B" w:rsidRDefault="00135C19" w:rsidP="00135C1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A882E" w14:textId="67F8B761" w:rsidR="00135C19" w:rsidRPr="00037DF6" w:rsidRDefault="00E67AC8" w:rsidP="00135C19">
            <w:pPr>
              <w:tabs>
                <w:tab w:val="decimal" w:pos="91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135C19" w:rsidRPr="00037D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135C19" w:rsidRPr="00037D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00,000</w:t>
            </w:r>
          </w:p>
        </w:tc>
      </w:tr>
      <w:tr w:rsidR="00135C19" w:rsidRPr="00970BCB" w14:paraId="629BA782" w14:textId="77777777" w:rsidTr="001F3A56">
        <w:tc>
          <w:tcPr>
            <w:tcW w:w="3690" w:type="dxa"/>
          </w:tcPr>
          <w:p w14:paraId="33750D92" w14:textId="77777777" w:rsidR="00135C19" w:rsidRPr="003C652D" w:rsidRDefault="00135C19" w:rsidP="00135C19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C96614C" w14:textId="0D80622F" w:rsidR="00135C19" w:rsidRPr="003C652D" w:rsidRDefault="00135C19" w:rsidP="00135C19">
            <w:pPr>
              <w:tabs>
                <w:tab w:val="decimal" w:pos="702"/>
              </w:tabs>
              <w:spacing w:line="240" w:lineRule="auto"/>
              <w:ind w:left="-108"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0.11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E271171" w14:textId="77777777" w:rsidR="00135C19" w:rsidRPr="00BE704B" w:rsidRDefault="00135C19" w:rsidP="00135C1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7DC45D" w14:textId="1F666CD8" w:rsidR="00135C19" w:rsidRPr="00B90230" w:rsidRDefault="00135C19" w:rsidP="00135C19">
            <w:pPr>
              <w:tabs>
                <w:tab w:val="decimal" w:pos="61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902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0.11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01F707C" w14:textId="4ADC9CF2" w:rsidR="00135C19" w:rsidRPr="00BE704B" w:rsidRDefault="00135C19" w:rsidP="00135C1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2B10A6" w14:textId="5E0DDD63" w:rsidR="00135C19" w:rsidRPr="00135C19" w:rsidRDefault="00135C19" w:rsidP="00135C19">
            <w:pPr>
              <w:tabs>
                <w:tab w:val="decimal" w:pos="61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0.11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C2A94B6" w14:textId="77777777" w:rsidR="00135C19" w:rsidRPr="00BE704B" w:rsidRDefault="00135C19" w:rsidP="00135C1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897CCE1" w14:textId="082281B7" w:rsidR="00135C19" w:rsidRPr="00F53B7C" w:rsidRDefault="00135C19" w:rsidP="00135C19">
            <w:pPr>
              <w:tabs>
                <w:tab w:val="decimal" w:pos="5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B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0.11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14:paraId="087602EB" w14:textId="77777777" w:rsidR="00556D6D" w:rsidRPr="0087744D" w:rsidRDefault="00556D6D" w:rsidP="00E62E7A">
      <w:pPr>
        <w:pStyle w:val="Bo-Blankline"/>
      </w:pPr>
    </w:p>
    <w:p w14:paraId="52AF824D" w14:textId="32ABAAAD" w:rsidR="00A95E68" w:rsidRDefault="00A95E68" w:rsidP="00565380">
      <w:pPr>
        <w:pStyle w:val="Caption"/>
        <w:ind w:left="567" w:hanging="567"/>
        <w:rPr>
          <w:rFonts w:asciiTheme="majorBidi" w:hAnsiTheme="majorBidi"/>
        </w:rPr>
      </w:pPr>
      <w:r w:rsidRPr="00A95E68">
        <w:rPr>
          <w:rFonts w:asciiTheme="majorBidi" w:hAnsiTheme="majorBidi"/>
          <w:cs/>
        </w:rPr>
        <w:t>เครื่องมือทางการเงิน</w:t>
      </w:r>
    </w:p>
    <w:p w14:paraId="32269ABE" w14:textId="77777777" w:rsidR="00A95E68" w:rsidRPr="00074045" w:rsidRDefault="00A95E68" w:rsidP="00E05FCD">
      <w:pPr>
        <w:pStyle w:val="Ang15"/>
        <w:rPr>
          <w:sz w:val="20"/>
          <w:szCs w:val="20"/>
          <w:lang w:val="en-US"/>
        </w:rPr>
      </w:pPr>
    </w:p>
    <w:p w14:paraId="0E0B2B8A" w14:textId="77777777" w:rsidR="00A95E68" w:rsidRPr="00FF73D4" w:rsidRDefault="00A95E68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4746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474634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  <w:r w:rsidRPr="00474634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14:paraId="5D920FAB" w14:textId="77777777" w:rsidR="00A95E68" w:rsidRPr="00074045" w:rsidRDefault="00A95E68" w:rsidP="00E05FCD">
      <w:pPr>
        <w:pStyle w:val="Ang15"/>
        <w:rPr>
          <w:sz w:val="20"/>
          <w:szCs w:val="20"/>
          <w:highlight w:val="lightGray"/>
          <w:shd w:val="clear" w:color="auto" w:fill="D9D9D9"/>
        </w:rPr>
      </w:pPr>
    </w:p>
    <w:p w14:paraId="30E88E36" w14:textId="77777777" w:rsidR="007D6448" w:rsidRDefault="00A95E68" w:rsidP="001048F4">
      <w:pPr>
        <w:pStyle w:val="block"/>
        <w:spacing w:after="0" w:line="240" w:lineRule="atLeast"/>
        <w:ind w:left="540" w:right="-39"/>
        <w:rPr>
          <w:rFonts w:asciiTheme="majorBidi" w:hAnsiTheme="majorBidi"/>
          <w:sz w:val="30"/>
          <w:szCs w:val="30"/>
          <w:cs/>
        </w:rPr>
        <w:sectPr w:rsidR="007D6448" w:rsidSect="00C21040">
          <w:pgSz w:w="11909" w:h="16834" w:code="9"/>
          <w:pgMar w:top="691" w:right="1152" w:bottom="720" w:left="1166" w:header="706" w:footer="706" w:gutter="0"/>
          <w:cols w:space="737"/>
          <w:docGrid w:linePitch="360"/>
        </w:sect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203012">
        <w:rPr>
          <w:rFonts w:asciiTheme="majorBidi" w:hAnsiTheme="majorBidi" w:hint="cs"/>
          <w:sz w:val="30"/>
          <w:szCs w:val="30"/>
          <w:cs/>
        </w:rPr>
        <w:t>มูล</w:t>
      </w:r>
      <w:r w:rsidRPr="00203012">
        <w:rPr>
          <w:rFonts w:asciiTheme="majorBidi" w:hAnsiTheme="majorBidi"/>
          <w:sz w:val="30"/>
          <w:szCs w:val="30"/>
          <w:cs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203012">
        <w:rPr>
          <w:rFonts w:asciiTheme="majorBidi" w:hAnsiTheme="majorBidi" w:hint="cs"/>
          <w:sz w:val="30"/>
          <w:szCs w:val="30"/>
          <w:cs/>
        </w:rPr>
        <w:t>มูล</w:t>
      </w:r>
      <w:r w:rsidRPr="00203012">
        <w:rPr>
          <w:rFonts w:asciiTheme="majorBidi" w:hAnsiTheme="majorBidi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W w:w="1467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780"/>
        <w:gridCol w:w="900"/>
        <w:gridCol w:w="1530"/>
        <w:gridCol w:w="270"/>
        <w:gridCol w:w="1530"/>
        <w:gridCol w:w="270"/>
        <w:gridCol w:w="1170"/>
        <w:gridCol w:w="270"/>
        <w:gridCol w:w="1080"/>
        <w:gridCol w:w="270"/>
        <w:gridCol w:w="1080"/>
        <w:gridCol w:w="270"/>
        <w:gridCol w:w="990"/>
        <w:gridCol w:w="270"/>
        <w:gridCol w:w="990"/>
      </w:tblGrid>
      <w:tr w:rsidR="00676331" w:rsidRPr="00290238" w14:paraId="4398603E" w14:textId="77777777" w:rsidTr="00676331">
        <w:trPr>
          <w:trHeight w:val="261"/>
        </w:trPr>
        <w:tc>
          <w:tcPr>
            <w:tcW w:w="3780" w:type="dxa"/>
            <w:shd w:val="clear" w:color="auto" w:fill="auto"/>
            <w:vAlign w:val="bottom"/>
          </w:tcPr>
          <w:p w14:paraId="5BE261B2" w14:textId="77777777" w:rsidR="00676331" w:rsidRPr="00290238" w:rsidRDefault="00676331" w:rsidP="007D6448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900" w:type="dxa"/>
          </w:tcPr>
          <w:p w14:paraId="4838601C" w14:textId="77777777" w:rsidR="00676331" w:rsidRPr="00290238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7CF44F6F" w14:textId="2F361109" w:rsidR="00676331" w:rsidRPr="00290238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29023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676331" w:rsidRPr="00290238" w14:paraId="4DFE5838" w14:textId="77777777" w:rsidTr="00676331">
        <w:trPr>
          <w:trHeight w:val="261"/>
        </w:trPr>
        <w:tc>
          <w:tcPr>
            <w:tcW w:w="3780" w:type="dxa"/>
            <w:shd w:val="clear" w:color="auto" w:fill="auto"/>
            <w:vAlign w:val="bottom"/>
          </w:tcPr>
          <w:p w14:paraId="47B0FB5F" w14:textId="77777777" w:rsidR="00676331" w:rsidRPr="00290238" w:rsidRDefault="00676331" w:rsidP="007D6448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900" w:type="dxa"/>
          </w:tcPr>
          <w:p w14:paraId="69F0AEDB" w14:textId="77777777" w:rsidR="00676331" w:rsidRPr="00290238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770" w:type="dxa"/>
            <w:gridSpan w:val="5"/>
            <w:tcBorders>
              <w:bottom w:val="single" w:sz="4" w:space="0" w:color="auto"/>
            </w:tcBorders>
            <w:vAlign w:val="bottom"/>
          </w:tcPr>
          <w:p w14:paraId="316B0004" w14:textId="35CBE3D8" w:rsidR="00676331" w:rsidRPr="00290238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9023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0EC6128" w14:textId="77777777" w:rsidR="00676331" w:rsidRPr="00290238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37583537" w14:textId="77777777" w:rsidR="00676331" w:rsidRPr="00290238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9023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676331" w:rsidRPr="00290238" w14:paraId="08881ABC" w14:textId="77777777" w:rsidTr="00676331">
        <w:trPr>
          <w:trHeight w:val="261"/>
        </w:trPr>
        <w:tc>
          <w:tcPr>
            <w:tcW w:w="3780" w:type="dxa"/>
            <w:shd w:val="clear" w:color="auto" w:fill="auto"/>
            <w:vAlign w:val="bottom"/>
          </w:tcPr>
          <w:p w14:paraId="318B42FF" w14:textId="3F530BF0" w:rsidR="00676331" w:rsidRPr="00290238" w:rsidRDefault="00676331" w:rsidP="007D644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29023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="00E67AC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</w:t>
            </w:r>
            <w:r w:rsidRPr="0029023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1 </w:t>
            </w:r>
            <w:r w:rsidRPr="0029023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มีนาคม </w:t>
            </w:r>
            <w:r w:rsidRPr="0029023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</w:t>
            </w:r>
            <w:r w:rsidR="00E67AC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563</w:t>
            </w:r>
          </w:p>
        </w:tc>
        <w:tc>
          <w:tcPr>
            <w:tcW w:w="900" w:type="dxa"/>
          </w:tcPr>
          <w:p w14:paraId="3E9F0B69" w14:textId="77777777" w:rsidR="00676331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686098E" w14:textId="6D49FA42" w:rsidR="00676331" w:rsidRPr="008F2130" w:rsidRDefault="00676331" w:rsidP="0067633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8F2130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898502B" w14:textId="5170FC25" w:rsidR="00676331" w:rsidRPr="00290238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485385" w14:textId="77777777" w:rsidR="00676331" w:rsidRPr="00290238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19846" w14:textId="77777777" w:rsidR="00A66C94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</w:t>
            </w:r>
          </w:p>
          <w:p w14:paraId="59B3FF7C" w14:textId="75A2E755" w:rsidR="00676331" w:rsidRPr="00290238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ตัดจำหน่าย</w:t>
            </w:r>
            <w:r w:rsidRPr="00290238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D26CA" w14:textId="77777777" w:rsidR="00676331" w:rsidRPr="00290238" w:rsidRDefault="00676331" w:rsidP="007D6448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5FF0E" w14:textId="77777777" w:rsidR="00676331" w:rsidRPr="00290238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</w:tcPr>
          <w:p w14:paraId="3C36969A" w14:textId="77777777" w:rsidR="00676331" w:rsidRPr="00290238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153C559C" w14:textId="77777777" w:rsidR="00676331" w:rsidRPr="00290238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290238">
              <w:rPr>
                <w:rFonts w:asciiTheme="majorBidi" w:hAnsiTheme="majorBidi" w:cstheme="majorBidi"/>
                <w:sz w:val="27"/>
                <w:szCs w:val="27"/>
              </w:rPr>
              <w:t xml:space="preserve"> 1</w:t>
            </w:r>
          </w:p>
        </w:tc>
        <w:tc>
          <w:tcPr>
            <w:tcW w:w="270" w:type="dxa"/>
          </w:tcPr>
          <w:p w14:paraId="46ACF5F9" w14:textId="77777777" w:rsidR="00676331" w:rsidRPr="00290238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7465230D" w14:textId="77777777" w:rsidR="00676331" w:rsidRPr="00290238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290238">
              <w:rPr>
                <w:rFonts w:asciiTheme="majorBidi" w:hAnsiTheme="majorBidi" w:cstheme="majorBidi"/>
                <w:sz w:val="27"/>
                <w:szCs w:val="27"/>
              </w:rPr>
              <w:t xml:space="preserve"> 2</w:t>
            </w:r>
          </w:p>
        </w:tc>
        <w:tc>
          <w:tcPr>
            <w:tcW w:w="270" w:type="dxa"/>
          </w:tcPr>
          <w:p w14:paraId="66FEA281" w14:textId="77777777" w:rsidR="00676331" w:rsidRPr="00290238" w:rsidRDefault="00676331" w:rsidP="007D6448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14:paraId="51AD2792" w14:textId="4332E94C" w:rsidR="00676331" w:rsidRPr="00290238" w:rsidRDefault="00676331" w:rsidP="007D6448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290238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70" w:type="dxa"/>
          </w:tcPr>
          <w:p w14:paraId="7AD3FDC7" w14:textId="77777777" w:rsidR="00676331" w:rsidRPr="00290238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BBB128" w14:textId="77777777" w:rsidR="00676331" w:rsidRPr="00290238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676331" w:rsidRPr="00290238" w14:paraId="3AB27998" w14:textId="77777777" w:rsidTr="00676331">
        <w:trPr>
          <w:trHeight w:val="333"/>
        </w:trPr>
        <w:tc>
          <w:tcPr>
            <w:tcW w:w="3780" w:type="dxa"/>
            <w:shd w:val="clear" w:color="auto" w:fill="auto"/>
            <w:vAlign w:val="bottom"/>
          </w:tcPr>
          <w:p w14:paraId="69642999" w14:textId="77777777" w:rsidR="00676331" w:rsidRPr="00290238" w:rsidRDefault="00676331" w:rsidP="007D644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00" w:type="dxa"/>
          </w:tcPr>
          <w:p w14:paraId="45F72B21" w14:textId="77777777" w:rsidR="00676331" w:rsidRPr="00290238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5EF6BCB6" w14:textId="0F297EEE" w:rsidR="00676331" w:rsidRPr="00290238" w:rsidRDefault="00676331" w:rsidP="007D644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90238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676331" w:rsidRPr="00290238" w14:paraId="0EEA2292" w14:textId="77777777" w:rsidTr="00676331">
        <w:trPr>
          <w:trHeight w:val="261"/>
        </w:trPr>
        <w:tc>
          <w:tcPr>
            <w:tcW w:w="3780" w:type="dxa"/>
            <w:shd w:val="clear" w:color="auto" w:fill="auto"/>
          </w:tcPr>
          <w:p w14:paraId="1BB1353E" w14:textId="77777777" w:rsidR="00676331" w:rsidRPr="00290238" w:rsidRDefault="00676331" w:rsidP="007D644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29023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4DFA9D1" w14:textId="77777777" w:rsidR="00676331" w:rsidRPr="00290238" w:rsidRDefault="00676331" w:rsidP="007D644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1438504C" w14:textId="363E7372" w:rsidR="00676331" w:rsidRPr="00290238" w:rsidRDefault="00676331" w:rsidP="007D644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F6D40B6" w14:textId="77777777" w:rsidR="00676331" w:rsidRPr="00290238" w:rsidRDefault="00676331" w:rsidP="007D64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50ED5460" w14:textId="77777777" w:rsidR="00676331" w:rsidRPr="00290238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BCAC9DB" w14:textId="77777777" w:rsidR="00676331" w:rsidRPr="00290238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6DAEAE5F" w14:textId="77777777" w:rsidR="00676331" w:rsidRPr="00290238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1646E37" w14:textId="77777777" w:rsidR="00676331" w:rsidRPr="00290238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4E52FFC" w14:textId="77777777" w:rsidR="00676331" w:rsidRPr="00290238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76EC7FD" w14:textId="77777777" w:rsidR="00676331" w:rsidRPr="00290238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FFB0EE5" w14:textId="77777777" w:rsidR="00676331" w:rsidRPr="00290238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D776D29" w14:textId="77777777" w:rsidR="00676331" w:rsidRPr="00290238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49A3B568" w14:textId="77777777" w:rsidR="00676331" w:rsidRPr="00290238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87325C2" w14:textId="77777777" w:rsidR="00676331" w:rsidRPr="00290238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47C482F" w14:textId="77777777" w:rsidR="00676331" w:rsidRPr="00290238" w:rsidRDefault="00676331" w:rsidP="007D6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76331" w:rsidRPr="00290238" w14:paraId="4FC4122F" w14:textId="77777777" w:rsidTr="00676331">
        <w:trPr>
          <w:trHeight w:val="261"/>
        </w:trPr>
        <w:tc>
          <w:tcPr>
            <w:tcW w:w="3780" w:type="dxa"/>
            <w:shd w:val="clear" w:color="auto" w:fill="auto"/>
          </w:tcPr>
          <w:p w14:paraId="4FBE2201" w14:textId="158E8AF7" w:rsidR="00676331" w:rsidRPr="00290238" w:rsidRDefault="00676331" w:rsidP="00833A29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(ในกองทุนส่วนบุคคล)</w:t>
            </w:r>
          </w:p>
        </w:tc>
        <w:tc>
          <w:tcPr>
            <w:tcW w:w="900" w:type="dxa"/>
          </w:tcPr>
          <w:p w14:paraId="61A09982" w14:textId="59731BEB" w:rsidR="00676331" w:rsidRPr="00676331" w:rsidRDefault="00E67AC8" w:rsidP="0067633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5</w:t>
            </w:r>
          </w:p>
        </w:tc>
        <w:tc>
          <w:tcPr>
            <w:tcW w:w="1530" w:type="dxa"/>
          </w:tcPr>
          <w:p w14:paraId="0E247FD6" w14:textId="4B1C8694" w:rsidR="00676331" w:rsidRPr="00290238" w:rsidRDefault="00E67AC8" w:rsidP="008D03C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676331" w:rsidRPr="00290238"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747</w:t>
            </w:r>
          </w:p>
        </w:tc>
        <w:tc>
          <w:tcPr>
            <w:tcW w:w="270" w:type="dxa"/>
          </w:tcPr>
          <w:p w14:paraId="2948EB5E" w14:textId="77777777" w:rsidR="00676331" w:rsidRPr="00290238" w:rsidRDefault="00676331" w:rsidP="00833A2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2AB2AD49" w14:textId="4AB410AA" w:rsidR="00676331" w:rsidRPr="00875B0B" w:rsidRDefault="00676331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AEA1CA" w14:textId="77777777" w:rsidR="00676331" w:rsidRPr="00290238" w:rsidRDefault="00676331" w:rsidP="00833A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7D8174CE" w14:textId="27223CCF" w:rsidR="00676331" w:rsidRPr="00290238" w:rsidRDefault="00E67AC8" w:rsidP="003B5DD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676331" w:rsidRPr="00290238"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747</w:t>
            </w:r>
          </w:p>
        </w:tc>
        <w:tc>
          <w:tcPr>
            <w:tcW w:w="270" w:type="dxa"/>
          </w:tcPr>
          <w:p w14:paraId="6A6B0C67" w14:textId="77777777" w:rsidR="00676331" w:rsidRPr="00290238" w:rsidRDefault="00676331" w:rsidP="00833A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7C7B824" w14:textId="08980FBA" w:rsidR="00676331" w:rsidRPr="00290238" w:rsidRDefault="00676331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3F0060F" w14:textId="77777777" w:rsidR="00676331" w:rsidRPr="00290238" w:rsidRDefault="00676331" w:rsidP="00833A2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A254425" w14:textId="76A3D01F" w:rsidR="00676331" w:rsidRPr="00290238" w:rsidRDefault="00E67AC8" w:rsidP="008D0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676331" w:rsidRPr="00290238"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747</w:t>
            </w:r>
          </w:p>
        </w:tc>
        <w:tc>
          <w:tcPr>
            <w:tcW w:w="270" w:type="dxa"/>
          </w:tcPr>
          <w:p w14:paraId="22B3F8FD" w14:textId="77777777" w:rsidR="00676331" w:rsidRPr="00290238" w:rsidRDefault="00676331" w:rsidP="00833A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6D63C891" w14:textId="3456920A" w:rsidR="00676331" w:rsidRPr="00290238" w:rsidRDefault="00676331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28124788" w14:textId="77777777" w:rsidR="00676331" w:rsidRPr="00290238" w:rsidRDefault="00676331" w:rsidP="00833A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04EF2C3" w14:textId="669F8378" w:rsidR="00676331" w:rsidRPr="00290238" w:rsidRDefault="00E67AC8" w:rsidP="008D03C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676331" w:rsidRPr="00290238"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747</w:t>
            </w:r>
          </w:p>
        </w:tc>
      </w:tr>
      <w:tr w:rsidR="00676331" w:rsidRPr="00290238" w14:paraId="258A0C86" w14:textId="135FA907" w:rsidTr="00676331">
        <w:trPr>
          <w:trHeight w:val="261"/>
        </w:trPr>
        <w:tc>
          <w:tcPr>
            <w:tcW w:w="3780" w:type="dxa"/>
            <w:shd w:val="clear" w:color="auto" w:fill="auto"/>
          </w:tcPr>
          <w:p w14:paraId="2F19B72E" w14:textId="79B9FA13" w:rsidR="00676331" w:rsidRPr="00290238" w:rsidRDefault="00676331" w:rsidP="00F31E9D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ตราสารหนี้</w:t>
            </w:r>
          </w:p>
        </w:tc>
        <w:tc>
          <w:tcPr>
            <w:tcW w:w="900" w:type="dxa"/>
          </w:tcPr>
          <w:p w14:paraId="26110AF5" w14:textId="7A885BF7" w:rsidR="00676331" w:rsidRPr="00676331" w:rsidRDefault="00E67AC8" w:rsidP="0067633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5</w:t>
            </w:r>
          </w:p>
        </w:tc>
        <w:tc>
          <w:tcPr>
            <w:tcW w:w="1530" w:type="dxa"/>
          </w:tcPr>
          <w:p w14:paraId="5FFBA5D3" w14:textId="692E08B6" w:rsidR="00676331" w:rsidRPr="00290238" w:rsidRDefault="00676331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541573D5" w14:textId="77777777" w:rsidR="00676331" w:rsidRPr="00290238" w:rsidRDefault="00676331" w:rsidP="00F31E9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56098699" w14:textId="53BAA186" w:rsidR="00676331" w:rsidRPr="00290238" w:rsidRDefault="00676331" w:rsidP="008D03C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86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67D7BB7" w14:textId="77777777" w:rsidR="00676331" w:rsidRPr="00290238" w:rsidRDefault="00676331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56FFF70B" w14:textId="026595BD" w:rsidR="00676331" w:rsidRPr="00290238" w:rsidRDefault="00676331" w:rsidP="003B5DD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86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70" w:type="dxa"/>
          </w:tcPr>
          <w:p w14:paraId="34B5397D" w14:textId="77777777" w:rsidR="00676331" w:rsidRPr="00290238" w:rsidRDefault="00676331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76B37BE" w14:textId="4CA0151B" w:rsidR="00676331" w:rsidRPr="00290238" w:rsidRDefault="00676331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57464ADD" w14:textId="77777777" w:rsidR="00676331" w:rsidRPr="00290238" w:rsidRDefault="00676331" w:rsidP="00F31E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EB2EE21" w14:textId="4C43EE12" w:rsidR="00676331" w:rsidRPr="00290238" w:rsidRDefault="00676331" w:rsidP="008D0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88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,1</w:t>
            </w:r>
            <w:r w:rsidR="00816401">
              <w:rPr>
                <w:rFonts w:asciiTheme="majorBidi" w:hAnsiTheme="majorBidi" w:cstheme="majorBidi"/>
                <w:sz w:val="27"/>
                <w:szCs w:val="27"/>
              </w:rPr>
              <w:t>99</w:t>
            </w:r>
          </w:p>
        </w:tc>
        <w:tc>
          <w:tcPr>
            <w:tcW w:w="270" w:type="dxa"/>
          </w:tcPr>
          <w:p w14:paraId="71664CC4" w14:textId="77777777" w:rsidR="00676331" w:rsidRPr="00290238" w:rsidRDefault="00676331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7C9BE0CD" w14:textId="782D4C51" w:rsidR="00676331" w:rsidRPr="00290238" w:rsidRDefault="00676331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30C245E" w14:textId="77777777" w:rsidR="00676331" w:rsidRPr="00290238" w:rsidRDefault="00676331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3DBE26C" w14:textId="13ECFE85" w:rsidR="00676331" w:rsidRPr="00290238" w:rsidRDefault="00676331" w:rsidP="008D03C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88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,1</w:t>
            </w:r>
            <w:r w:rsidR="00816401">
              <w:rPr>
                <w:rFonts w:asciiTheme="majorBidi" w:hAnsiTheme="majorBidi" w:cstheme="majorBidi"/>
                <w:sz w:val="27"/>
                <w:szCs w:val="27"/>
              </w:rPr>
              <w:t>99</w:t>
            </w:r>
          </w:p>
        </w:tc>
      </w:tr>
      <w:tr w:rsidR="00676331" w:rsidRPr="00290238" w14:paraId="10A225D1" w14:textId="77777777" w:rsidTr="00676331">
        <w:trPr>
          <w:trHeight w:val="261"/>
        </w:trPr>
        <w:tc>
          <w:tcPr>
            <w:tcW w:w="3780" w:type="dxa"/>
            <w:shd w:val="clear" w:color="auto" w:fill="auto"/>
          </w:tcPr>
          <w:p w14:paraId="60DA0A38" w14:textId="5518DFDE" w:rsidR="00676331" w:rsidRPr="00290238" w:rsidRDefault="00676331" w:rsidP="00933BB6">
            <w:pPr>
              <w:ind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9023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3FDF38DD" w14:textId="77777777" w:rsidR="00676331" w:rsidRPr="00676331" w:rsidRDefault="00676331" w:rsidP="0067633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9652996" w14:textId="279C059F" w:rsidR="00676331" w:rsidRPr="00290238" w:rsidRDefault="00E67AC8" w:rsidP="008D03C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  <w:r w:rsidR="00676331" w:rsidRPr="00875B0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747</w:t>
            </w:r>
          </w:p>
        </w:tc>
        <w:tc>
          <w:tcPr>
            <w:tcW w:w="270" w:type="dxa"/>
          </w:tcPr>
          <w:p w14:paraId="48F9464B" w14:textId="77777777" w:rsidR="00676331" w:rsidRPr="00290238" w:rsidRDefault="00676331" w:rsidP="00F31E9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6F556" w14:textId="51AA602D" w:rsidR="00676331" w:rsidRPr="00290238" w:rsidRDefault="00676331" w:rsidP="008D03C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75B0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="00E67AC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86</w:t>
            </w:r>
            <w:r w:rsidRPr="00875B0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E67AC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  <w:r w:rsidRPr="00875B0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="00E67AC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1AEDAEE" w14:textId="77777777" w:rsidR="00676331" w:rsidRPr="00290238" w:rsidRDefault="00676331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1AB82" w14:textId="5FC3EDFD" w:rsidR="00676331" w:rsidRPr="00290238" w:rsidRDefault="00676331" w:rsidP="003B5DD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75B0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22</w:t>
            </w:r>
            <w:r w:rsidR="00E67AC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  <w:r w:rsidRPr="00875B0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,1</w:t>
            </w:r>
            <w:r w:rsidR="00E67AC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  <w:r w:rsidRPr="00875B0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270" w:type="dxa"/>
          </w:tcPr>
          <w:p w14:paraId="7CED8C44" w14:textId="77777777" w:rsidR="00676331" w:rsidRPr="00290238" w:rsidRDefault="00676331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02AF83A" w14:textId="77777777" w:rsidR="00676331" w:rsidRPr="00290238" w:rsidRDefault="00676331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B8195B9" w14:textId="77777777" w:rsidR="00676331" w:rsidRPr="00290238" w:rsidRDefault="00676331" w:rsidP="00F31E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559AD14" w14:textId="77777777" w:rsidR="00676331" w:rsidRPr="00290238" w:rsidRDefault="00676331" w:rsidP="008D0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C51AE10" w14:textId="77777777" w:rsidR="00676331" w:rsidRPr="00290238" w:rsidRDefault="00676331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048F4E78" w14:textId="77777777" w:rsidR="00676331" w:rsidRPr="00290238" w:rsidRDefault="00676331" w:rsidP="008D03C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08C1FCFB" w14:textId="77777777" w:rsidR="00676331" w:rsidRPr="00290238" w:rsidRDefault="00676331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512E32E" w14:textId="77777777" w:rsidR="00676331" w:rsidRPr="00290238" w:rsidRDefault="00676331" w:rsidP="008D03C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76331" w:rsidRPr="00290238" w14:paraId="2258CCD2" w14:textId="77777777" w:rsidTr="00676331">
        <w:trPr>
          <w:trHeight w:val="375"/>
        </w:trPr>
        <w:tc>
          <w:tcPr>
            <w:tcW w:w="3780" w:type="dxa"/>
            <w:shd w:val="clear" w:color="auto" w:fill="auto"/>
          </w:tcPr>
          <w:p w14:paraId="37918F0E" w14:textId="77777777" w:rsidR="00676331" w:rsidRPr="00290238" w:rsidRDefault="00676331" w:rsidP="00F31E9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00" w:type="dxa"/>
          </w:tcPr>
          <w:p w14:paraId="08B3E75A" w14:textId="77777777" w:rsidR="00676331" w:rsidRPr="00676331" w:rsidRDefault="00676331" w:rsidP="00676331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1CE3243" w14:textId="71955391" w:rsidR="00676331" w:rsidRPr="00290238" w:rsidRDefault="00676331" w:rsidP="00F31E9D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E6B1273" w14:textId="77777777" w:rsidR="00676331" w:rsidRPr="00290238" w:rsidRDefault="00676331" w:rsidP="00F31E9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5404E36" w14:textId="77777777" w:rsidR="00676331" w:rsidRPr="00290238" w:rsidRDefault="00676331" w:rsidP="00F31E9D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F05181A" w14:textId="77777777" w:rsidR="00676331" w:rsidRPr="00290238" w:rsidRDefault="00676331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17A76E8" w14:textId="77777777" w:rsidR="00676331" w:rsidRPr="00290238" w:rsidRDefault="00676331" w:rsidP="003B5DD5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2309DD7" w14:textId="77777777" w:rsidR="00676331" w:rsidRPr="00290238" w:rsidRDefault="00676331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E2408BE" w14:textId="77777777" w:rsidR="00676331" w:rsidRPr="00290238" w:rsidRDefault="00676331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7700704" w14:textId="77777777" w:rsidR="00676331" w:rsidRPr="00290238" w:rsidRDefault="00676331" w:rsidP="00F31E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FC9DB73" w14:textId="77777777" w:rsidR="00676331" w:rsidRPr="00290238" w:rsidRDefault="00676331" w:rsidP="008D0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DF4B10E" w14:textId="77777777" w:rsidR="00676331" w:rsidRPr="00290238" w:rsidRDefault="00676331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6F393D9A" w14:textId="77777777" w:rsidR="00676331" w:rsidRPr="00290238" w:rsidRDefault="00676331" w:rsidP="008D03C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01FD1CC8" w14:textId="77777777" w:rsidR="00676331" w:rsidRPr="00290238" w:rsidRDefault="00676331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645E46B" w14:textId="77777777" w:rsidR="00676331" w:rsidRPr="00290238" w:rsidRDefault="00676331" w:rsidP="008D03C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76331" w:rsidRPr="00290238" w14:paraId="4CE89C8B" w14:textId="77777777" w:rsidTr="00676331">
        <w:trPr>
          <w:trHeight w:val="261"/>
        </w:trPr>
        <w:tc>
          <w:tcPr>
            <w:tcW w:w="3780" w:type="dxa"/>
            <w:shd w:val="clear" w:color="auto" w:fill="auto"/>
          </w:tcPr>
          <w:p w14:paraId="43B646A4" w14:textId="77777777" w:rsidR="00676331" w:rsidRPr="00290238" w:rsidRDefault="00676331" w:rsidP="00F31E9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bidi="ar-SA"/>
              </w:rPr>
            </w:pPr>
            <w:r w:rsidRPr="0029023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56C7358D" w14:textId="77777777" w:rsidR="00676331" w:rsidRPr="00676331" w:rsidRDefault="00676331" w:rsidP="00676331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530" w:type="dxa"/>
          </w:tcPr>
          <w:p w14:paraId="16182342" w14:textId="78BF1CF7" w:rsidR="00676331" w:rsidRPr="00290238" w:rsidRDefault="00676331" w:rsidP="00F31E9D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70D49BC" w14:textId="77777777" w:rsidR="00676331" w:rsidRPr="00290238" w:rsidRDefault="00676331" w:rsidP="00F31E9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188EA718" w14:textId="77777777" w:rsidR="00676331" w:rsidRPr="00290238" w:rsidRDefault="00676331" w:rsidP="00F31E9D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3AD0728" w14:textId="77777777" w:rsidR="00676331" w:rsidRPr="00290238" w:rsidRDefault="00676331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0FF84F4B" w14:textId="77777777" w:rsidR="00676331" w:rsidRPr="00290238" w:rsidRDefault="00676331" w:rsidP="003B5DD5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406A7D8" w14:textId="77777777" w:rsidR="00676331" w:rsidRPr="00290238" w:rsidRDefault="00676331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E61DAC4" w14:textId="77777777" w:rsidR="00676331" w:rsidRPr="00290238" w:rsidRDefault="00676331" w:rsidP="008D03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B126E1E" w14:textId="77777777" w:rsidR="00676331" w:rsidRPr="00290238" w:rsidRDefault="00676331" w:rsidP="00F31E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D17315E" w14:textId="77777777" w:rsidR="00676331" w:rsidRPr="00290238" w:rsidRDefault="00676331" w:rsidP="008D0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DCDAD06" w14:textId="77777777" w:rsidR="00676331" w:rsidRPr="00290238" w:rsidRDefault="00676331" w:rsidP="00F31E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0673C322" w14:textId="77777777" w:rsidR="00676331" w:rsidRPr="00290238" w:rsidRDefault="00676331" w:rsidP="008D03C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2119DE2" w14:textId="77777777" w:rsidR="00676331" w:rsidRPr="00290238" w:rsidRDefault="00676331" w:rsidP="00F31E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8E2B93A" w14:textId="77777777" w:rsidR="00676331" w:rsidRPr="00290238" w:rsidRDefault="00676331" w:rsidP="008D03C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76331" w:rsidRPr="00290238" w14:paraId="153AEEFB" w14:textId="77777777" w:rsidTr="00676331">
        <w:trPr>
          <w:trHeight w:val="261"/>
        </w:trPr>
        <w:tc>
          <w:tcPr>
            <w:tcW w:w="3780" w:type="dxa"/>
            <w:shd w:val="clear" w:color="auto" w:fill="auto"/>
          </w:tcPr>
          <w:p w14:paraId="016AA4C3" w14:textId="07F72D6E" w:rsidR="00676331" w:rsidRPr="00290238" w:rsidRDefault="00676331" w:rsidP="003F19FB">
            <w:pPr>
              <w:ind w:left="156" w:right="-90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900" w:type="dxa"/>
          </w:tcPr>
          <w:p w14:paraId="43946811" w14:textId="6FE6617D" w:rsidR="00676331" w:rsidRPr="00676331" w:rsidRDefault="00816401" w:rsidP="0067633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9</w:t>
            </w:r>
          </w:p>
        </w:tc>
        <w:tc>
          <w:tcPr>
            <w:tcW w:w="1530" w:type="dxa"/>
          </w:tcPr>
          <w:p w14:paraId="1B21CF76" w14:textId="335E4BF3" w:rsidR="00676331" w:rsidRPr="00290238" w:rsidRDefault="00676331" w:rsidP="007238A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B20A79F" w14:textId="77777777" w:rsidR="00676331" w:rsidRPr="00290238" w:rsidRDefault="00676331" w:rsidP="007238A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0EC7178A" w14:textId="333756EF" w:rsidR="00676331" w:rsidRPr="00290238" w:rsidRDefault="00E67AC8" w:rsidP="007238A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="00676331">
              <w:rPr>
                <w:rFonts w:asciiTheme="majorBidi" w:hAnsiTheme="majorBidi" w:cstheme="majorBidi"/>
                <w:sz w:val="27"/>
                <w:szCs w:val="27"/>
              </w:rPr>
              <w:t>,000,000</w:t>
            </w:r>
          </w:p>
        </w:tc>
        <w:tc>
          <w:tcPr>
            <w:tcW w:w="270" w:type="dxa"/>
            <w:shd w:val="clear" w:color="auto" w:fill="auto"/>
          </w:tcPr>
          <w:p w14:paraId="06DEBD5D" w14:textId="77777777" w:rsidR="00676331" w:rsidRPr="00290238" w:rsidRDefault="00676331" w:rsidP="00723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2A133D0D" w14:textId="703A10D7" w:rsidR="00676331" w:rsidRPr="00290238" w:rsidRDefault="00E67AC8" w:rsidP="003B5DD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="00676331">
              <w:rPr>
                <w:rFonts w:asciiTheme="majorBidi" w:hAnsiTheme="majorBidi" w:cstheme="majorBidi"/>
                <w:sz w:val="27"/>
                <w:szCs w:val="27"/>
              </w:rPr>
              <w:t>,000,000</w:t>
            </w:r>
          </w:p>
        </w:tc>
        <w:tc>
          <w:tcPr>
            <w:tcW w:w="270" w:type="dxa"/>
          </w:tcPr>
          <w:p w14:paraId="3F19F244" w14:textId="77777777" w:rsidR="00676331" w:rsidRPr="00290238" w:rsidRDefault="00676331" w:rsidP="00723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16FECAC" w14:textId="34F675D5" w:rsidR="00676331" w:rsidRPr="00290238" w:rsidRDefault="00676331" w:rsidP="007238A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DD777C0" w14:textId="77777777" w:rsidR="00676331" w:rsidRPr="00290238" w:rsidRDefault="00676331" w:rsidP="007238A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E19BE7D" w14:textId="67ADFE80" w:rsidR="00676331" w:rsidRPr="00290238" w:rsidRDefault="00E67AC8" w:rsidP="007238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="00676331">
              <w:rPr>
                <w:rFonts w:asciiTheme="majorBidi" w:hAnsiTheme="majorBidi" w:cstheme="majorBidi"/>
                <w:sz w:val="27"/>
                <w:szCs w:val="27"/>
              </w:rPr>
              <w:t>,0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="00816401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67633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816401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676331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270" w:type="dxa"/>
          </w:tcPr>
          <w:p w14:paraId="6CADB506" w14:textId="77777777" w:rsidR="00676331" w:rsidRPr="00290238" w:rsidRDefault="00676331" w:rsidP="007238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5F068B82" w14:textId="6E134983" w:rsidR="00676331" w:rsidRPr="00290238" w:rsidRDefault="00676331" w:rsidP="007238A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922DC76" w14:textId="77777777" w:rsidR="00676331" w:rsidRPr="00290238" w:rsidRDefault="00676331" w:rsidP="007238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970535C" w14:textId="2F5160AF" w:rsidR="00676331" w:rsidRPr="00290238" w:rsidRDefault="00E67AC8" w:rsidP="007238A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="00676331">
              <w:rPr>
                <w:rFonts w:asciiTheme="majorBidi" w:hAnsiTheme="majorBidi" w:cstheme="majorBidi"/>
                <w:sz w:val="27"/>
                <w:szCs w:val="27"/>
              </w:rPr>
              <w:t>,0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="00816401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67633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816401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676331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</w:tr>
      <w:tr w:rsidR="003F19FB" w:rsidRPr="00290238" w14:paraId="55062CC3" w14:textId="77777777" w:rsidTr="00395058">
        <w:trPr>
          <w:trHeight w:val="261"/>
        </w:trPr>
        <w:tc>
          <w:tcPr>
            <w:tcW w:w="3780" w:type="dxa"/>
            <w:shd w:val="clear" w:color="auto" w:fill="auto"/>
          </w:tcPr>
          <w:p w14:paraId="33C28088" w14:textId="17CB7117" w:rsidR="003F19FB" w:rsidRPr="00290238" w:rsidRDefault="003F19FB" w:rsidP="00395058">
            <w:pPr>
              <w:ind w:left="-2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9023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47C9B0D5" w14:textId="77777777" w:rsidR="003F19FB" w:rsidRDefault="003F19FB" w:rsidP="0039505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F91A38A" w14:textId="77777777" w:rsidR="003F19FB" w:rsidRPr="00290238" w:rsidRDefault="003F19FB" w:rsidP="0039505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13B958A" w14:textId="77777777" w:rsidR="003F19FB" w:rsidRPr="00290238" w:rsidRDefault="003F19FB" w:rsidP="00395058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E48FA5" w14:textId="4C4A61D4" w:rsidR="003F19FB" w:rsidRPr="002A7BEF" w:rsidRDefault="00E67AC8" w:rsidP="00395058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  <w:r w:rsidR="003F19FB" w:rsidRPr="002A7BE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,000,000</w:t>
            </w:r>
          </w:p>
        </w:tc>
        <w:tc>
          <w:tcPr>
            <w:tcW w:w="270" w:type="dxa"/>
            <w:shd w:val="clear" w:color="auto" w:fill="auto"/>
          </w:tcPr>
          <w:p w14:paraId="3C6795D7" w14:textId="77777777" w:rsidR="003F19FB" w:rsidRPr="002A7BEF" w:rsidRDefault="003F19FB" w:rsidP="0039505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C3E55" w14:textId="49D1671C" w:rsidR="003F19FB" w:rsidRPr="00290238" w:rsidRDefault="00E67AC8" w:rsidP="0039505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  <w:r w:rsidR="003F19FB" w:rsidRPr="00833A2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,000,000</w:t>
            </w:r>
          </w:p>
        </w:tc>
        <w:tc>
          <w:tcPr>
            <w:tcW w:w="270" w:type="dxa"/>
          </w:tcPr>
          <w:p w14:paraId="3E202BEE" w14:textId="77777777" w:rsidR="003F19FB" w:rsidRPr="00290238" w:rsidRDefault="003F19FB" w:rsidP="0039505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3421669" w14:textId="77777777" w:rsidR="003F19FB" w:rsidRPr="00290238" w:rsidRDefault="003F19FB" w:rsidP="0039505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962A8E3" w14:textId="77777777" w:rsidR="003F19FB" w:rsidRPr="00290238" w:rsidRDefault="003F19FB" w:rsidP="0039505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8F5F849" w14:textId="77777777" w:rsidR="003F19FB" w:rsidRPr="00290238" w:rsidRDefault="003F19FB" w:rsidP="0039505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F42F0F8" w14:textId="77777777" w:rsidR="003F19FB" w:rsidRPr="00290238" w:rsidRDefault="003F19FB" w:rsidP="0039505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06233BE1" w14:textId="77777777" w:rsidR="003F19FB" w:rsidRPr="00290238" w:rsidRDefault="003F19FB" w:rsidP="0039505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0BCDBCA" w14:textId="77777777" w:rsidR="003F19FB" w:rsidRPr="00290238" w:rsidRDefault="003F19FB" w:rsidP="0039505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38489EF0" w14:textId="77777777" w:rsidR="003F19FB" w:rsidRPr="00290238" w:rsidRDefault="003F19FB" w:rsidP="0039505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</w:tbl>
    <w:p w14:paraId="6499616B" w14:textId="01F416BD" w:rsidR="00F31E9D" w:rsidRDefault="00F31E9D"/>
    <w:p w14:paraId="0C190DF4" w14:textId="77777777" w:rsidR="00F31E9D" w:rsidRDefault="00F31E9D">
      <w:pPr>
        <w:spacing w:line="240" w:lineRule="auto"/>
      </w:pPr>
      <w:r>
        <w:br w:type="page"/>
      </w:r>
    </w:p>
    <w:tbl>
      <w:tblPr>
        <w:tblW w:w="1449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6840"/>
        <w:gridCol w:w="990"/>
        <w:gridCol w:w="1440"/>
        <w:gridCol w:w="270"/>
        <w:gridCol w:w="1080"/>
        <w:gridCol w:w="270"/>
        <w:gridCol w:w="1080"/>
        <w:gridCol w:w="270"/>
        <w:gridCol w:w="990"/>
        <w:gridCol w:w="270"/>
        <w:gridCol w:w="990"/>
      </w:tblGrid>
      <w:tr w:rsidR="00C73C37" w:rsidRPr="00290238" w14:paraId="41D96C71" w14:textId="77777777" w:rsidTr="00C73C37">
        <w:trPr>
          <w:trHeight w:val="261"/>
        </w:trPr>
        <w:tc>
          <w:tcPr>
            <w:tcW w:w="6840" w:type="dxa"/>
            <w:shd w:val="clear" w:color="auto" w:fill="auto"/>
            <w:vAlign w:val="bottom"/>
          </w:tcPr>
          <w:p w14:paraId="1AE3BCC2" w14:textId="77777777" w:rsidR="00C73C37" w:rsidRPr="00290238" w:rsidRDefault="00C73C37" w:rsidP="00833A2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52AF0A27" w14:textId="77777777" w:rsidR="00C73C37" w:rsidRPr="00290238" w:rsidRDefault="00C73C37" w:rsidP="00833A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660" w:type="dxa"/>
            <w:gridSpan w:val="9"/>
            <w:shd w:val="clear" w:color="auto" w:fill="auto"/>
            <w:vAlign w:val="bottom"/>
          </w:tcPr>
          <w:p w14:paraId="2F71F53A" w14:textId="5D63A49D" w:rsidR="00C73C37" w:rsidRPr="00290238" w:rsidRDefault="00C73C37" w:rsidP="00833A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9023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C73C37" w:rsidRPr="00290238" w14:paraId="3BC0259A" w14:textId="77777777" w:rsidTr="00C73C37">
        <w:trPr>
          <w:trHeight w:val="261"/>
        </w:trPr>
        <w:tc>
          <w:tcPr>
            <w:tcW w:w="6840" w:type="dxa"/>
            <w:shd w:val="clear" w:color="auto" w:fill="auto"/>
            <w:vAlign w:val="bottom"/>
          </w:tcPr>
          <w:p w14:paraId="7E85A744" w14:textId="77777777" w:rsidR="00C73C37" w:rsidRPr="00290238" w:rsidRDefault="00C73C37" w:rsidP="00833A2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5539A9B2" w14:textId="77777777" w:rsidR="00C73C37" w:rsidRPr="00290238" w:rsidRDefault="00C73C37" w:rsidP="00833A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EC9D8" w14:textId="20256252" w:rsidR="00C73C37" w:rsidRPr="00933BB6" w:rsidRDefault="00C73C37" w:rsidP="00833A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9023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D426444" w14:textId="77777777" w:rsidR="00C73C37" w:rsidRPr="00933BB6" w:rsidRDefault="00C73C37" w:rsidP="00833A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4B9C06DD" w14:textId="3E56255E" w:rsidR="00C73C37" w:rsidRPr="00933BB6" w:rsidRDefault="00C73C37" w:rsidP="00833A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33BB6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C73C37" w:rsidRPr="00290238" w14:paraId="66B90DE0" w14:textId="77777777" w:rsidTr="00F654DA">
        <w:trPr>
          <w:trHeight w:val="261"/>
        </w:trPr>
        <w:tc>
          <w:tcPr>
            <w:tcW w:w="6840" w:type="dxa"/>
            <w:shd w:val="clear" w:color="auto" w:fill="auto"/>
            <w:vAlign w:val="bottom"/>
          </w:tcPr>
          <w:p w14:paraId="1C19E18F" w14:textId="12BF189D" w:rsidR="00C73C37" w:rsidRPr="00290238" w:rsidRDefault="00C73C37" w:rsidP="00833A2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29023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="00E67AC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</w:t>
            </w:r>
            <w:r w:rsidRPr="00933BB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1 </w:t>
            </w:r>
            <w:r w:rsidRPr="00933BB6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  <w:r w:rsidRPr="00933BB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</w:t>
            </w:r>
            <w:r w:rsidR="00E67AC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56</w:t>
            </w:r>
            <w:r w:rsidRPr="00933BB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</w:t>
            </w:r>
          </w:p>
        </w:tc>
        <w:tc>
          <w:tcPr>
            <w:tcW w:w="990" w:type="dxa"/>
          </w:tcPr>
          <w:p w14:paraId="6C1F465D" w14:textId="3BBBBC4F" w:rsidR="00C73C37" w:rsidRPr="00C73C37" w:rsidRDefault="00C73C37" w:rsidP="00C73C3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C73C3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0DF5C" w14:textId="202FFD90" w:rsidR="00C73C37" w:rsidRPr="00290238" w:rsidRDefault="00C73C37" w:rsidP="00833A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</w:tcPr>
          <w:p w14:paraId="61B586A4" w14:textId="77777777" w:rsidR="00C73C37" w:rsidRPr="00290238" w:rsidRDefault="00C73C37" w:rsidP="00833A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0BFB2097" w14:textId="77777777" w:rsidR="00C73C37" w:rsidRPr="00290238" w:rsidRDefault="00C73C37" w:rsidP="00833A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290238">
              <w:rPr>
                <w:rFonts w:asciiTheme="majorBidi" w:hAnsiTheme="majorBidi" w:cstheme="majorBidi"/>
                <w:sz w:val="27"/>
                <w:szCs w:val="27"/>
              </w:rPr>
              <w:t xml:space="preserve"> 1</w:t>
            </w:r>
          </w:p>
        </w:tc>
        <w:tc>
          <w:tcPr>
            <w:tcW w:w="270" w:type="dxa"/>
          </w:tcPr>
          <w:p w14:paraId="3C1E009F" w14:textId="77777777" w:rsidR="00C73C37" w:rsidRPr="00290238" w:rsidRDefault="00C73C37" w:rsidP="00833A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660A9D57" w14:textId="77777777" w:rsidR="00C73C37" w:rsidRPr="00290238" w:rsidRDefault="00C73C37" w:rsidP="00833A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290238">
              <w:rPr>
                <w:rFonts w:asciiTheme="majorBidi" w:hAnsiTheme="majorBidi" w:cstheme="majorBidi"/>
                <w:sz w:val="27"/>
                <w:szCs w:val="27"/>
              </w:rPr>
              <w:t xml:space="preserve"> 2</w:t>
            </w:r>
          </w:p>
        </w:tc>
        <w:tc>
          <w:tcPr>
            <w:tcW w:w="270" w:type="dxa"/>
          </w:tcPr>
          <w:p w14:paraId="4042FAAE" w14:textId="77777777" w:rsidR="00C73C37" w:rsidRPr="00290238" w:rsidRDefault="00C73C37" w:rsidP="00833A29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14:paraId="6497CA83" w14:textId="02EEE2F7" w:rsidR="00C73C37" w:rsidRPr="00290238" w:rsidRDefault="00C73C37" w:rsidP="00833A29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290238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70" w:type="dxa"/>
          </w:tcPr>
          <w:p w14:paraId="2E40F39C" w14:textId="77777777" w:rsidR="00C73C37" w:rsidRPr="00290238" w:rsidRDefault="00C73C37" w:rsidP="00833A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CE705B" w14:textId="77777777" w:rsidR="00C73C37" w:rsidRPr="00290238" w:rsidRDefault="00C73C37" w:rsidP="00833A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F654DA" w:rsidRPr="00290238" w14:paraId="7D44FE70" w14:textId="77777777" w:rsidTr="00F654DA">
        <w:trPr>
          <w:trHeight w:val="261"/>
        </w:trPr>
        <w:tc>
          <w:tcPr>
            <w:tcW w:w="6840" w:type="dxa"/>
            <w:shd w:val="clear" w:color="auto" w:fill="auto"/>
            <w:vAlign w:val="bottom"/>
          </w:tcPr>
          <w:p w14:paraId="5B8C4476" w14:textId="77777777" w:rsidR="00F654DA" w:rsidRPr="00290238" w:rsidRDefault="00F654DA" w:rsidP="00833A2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2F2B5848" w14:textId="77777777" w:rsidR="00F654DA" w:rsidRPr="00C73C37" w:rsidRDefault="00F654DA" w:rsidP="00C73C3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660" w:type="dxa"/>
            <w:gridSpan w:val="9"/>
            <w:shd w:val="clear" w:color="auto" w:fill="auto"/>
            <w:vAlign w:val="bottom"/>
          </w:tcPr>
          <w:p w14:paraId="71950746" w14:textId="0D46EAD0" w:rsidR="00F654DA" w:rsidRPr="00F654DA" w:rsidRDefault="00F654DA" w:rsidP="00833A2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F654DA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F654DA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C73C37" w:rsidRPr="00290238" w14:paraId="64DF234E" w14:textId="77777777" w:rsidTr="00C73C37">
        <w:trPr>
          <w:trHeight w:val="261"/>
        </w:trPr>
        <w:tc>
          <w:tcPr>
            <w:tcW w:w="6840" w:type="dxa"/>
            <w:shd w:val="clear" w:color="auto" w:fill="auto"/>
          </w:tcPr>
          <w:p w14:paraId="48B73ABE" w14:textId="1CD36BD3" w:rsidR="00C73C37" w:rsidRPr="00290238" w:rsidRDefault="00C73C37" w:rsidP="00833A2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933BB6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14:paraId="29441E23" w14:textId="77777777" w:rsidR="00C73C37" w:rsidRPr="00290238" w:rsidRDefault="00C73C37" w:rsidP="00833A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</w:tcPr>
          <w:p w14:paraId="2C74C166" w14:textId="06DB61D0" w:rsidR="00C73C37" w:rsidRPr="00290238" w:rsidRDefault="00C73C37" w:rsidP="00833A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62C3DB9" w14:textId="77777777" w:rsidR="00C73C37" w:rsidRPr="00290238" w:rsidRDefault="00C73C37" w:rsidP="00833A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A48A99D" w14:textId="77777777" w:rsidR="00C73C37" w:rsidRPr="00290238" w:rsidRDefault="00C73C37" w:rsidP="00833A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09FC9D9" w14:textId="77777777" w:rsidR="00C73C37" w:rsidRPr="00290238" w:rsidRDefault="00C73C37" w:rsidP="00833A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D0F4D31" w14:textId="77777777" w:rsidR="00C73C37" w:rsidRPr="00290238" w:rsidRDefault="00C73C37" w:rsidP="00833A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F1135F5" w14:textId="77777777" w:rsidR="00C73C37" w:rsidRPr="00290238" w:rsidRDefault="00C73C37" w:rsidP="00833A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424FB3B9" w14:textId="77777777" w:rsidR="00C73C37" w:rsidRPr="00290238" w:rsidRDefault="00C73C37" w:rsidP="00833A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06AE9122" w14:textId="77777777" w:rsidR="00C73C37" w:rsidRPr="00290238" w:rsidRDefault="00C73C37" w:rsidP="00833A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72027F6B" w14:textId="77777777" w:rsidR="00C73C37" w:rsidRPr="00290238" w:rsidRDefault="00C73C37" w:rsidP="00833A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73C37" w:rsidRPr="00290238" w14:paraId="391FE758" w14:textId="77777777" w:rsidTr="00C73C37">
        <w:trPr>
          <w:trHeight w:val="261"/>
        </w:trPr>
        <w:tc>
          <w:tcPr>
            <w:tcW w:w="6840" w:type="dxa"/>
            <w:shd w:val="clear" w:color="auto" w:fill="auto"/>
          </w:tcPr>
          <w:p w14:paraId="5F5A55DB" w14:textId="4D5026EC" w:rsidR="00C73C37" w:rsidRPr="00290238" w:rsidRDefault="00C73C37" w:rsidP="00933BB6">
            <w:pPr>
              <w:ind w:left="160" w:right="-90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3BB6">
              <w:rPr>
                <w:rFonts w:asciiTheme="majorBidi" w:hAnsiTheme="majorBidi"/>
                <w:sz w:val="27"/>
                <w:szCs w:val="27"/>
                <w:cs/>
              </w:rPr>
              <w:t>ตราสารทุนถือไว้เพื่อค้า (ในกองทุนรวมตราสารหนี้ระยะสั้น)</w:t>
            </w:r>
          </w:p>
        </w:tc>
        <w:tc>
          <w:tcPr>
            <w:tcW w:w="990" w:type="dxa"/>
          </w:tcPr>
          <w:p w14:paraId="322B87AA" w14:textId="12E72403" w:rsidR="00C73C37" w:rsidRPr="00C73C37" w:rsidRDefault="00E67AC8" w:rsidP="00C73C3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582045" w14:textId="1E5E0CC5" w:rsidR="00C73C37" w:rsidRPr="00933BB6" w:rsidRDefault="00C73C37" w:rsidP="00CF3A0A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200,2</w:t>
            </w:r>
            <w:r w:rsidR="00E67A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81640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270" w:type="dxa"/>
          </w:tcPr>
          <w:p w14:paraId="3EDAD7E0" w14:textId="77777777" w:rsidR="00C73C37" w:rsidRPr="00290238" w:rsidRDefault="00C73C37" w:rsidP="00933BB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C9879EC" w14:textId="7BFE3117" w:rsidR="00C73C37" w:rsidRPr="00933BB6" w:rsidRDefault="00C73C37" w:rsidP="00EC045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200,2</w:t>
            </w:r>
            <w:r w:rsidR="00E67A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81640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308A52DD" w14:textId="77777777" w:rsidR="00C73C37" w:rsidRPr="00933BB6" w:rsidRDefault="00C73C37" w:rsidP="00933BB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4599B323" w14:textId="7A9DA65C" w:rsidR="00C73C37" w:rsidRPr="00933BB6" w:rsidRDefault="00C73C37" w:rsidP="00EC0458">
            <w:pPr>
              <w:pStyle w:val="acctfourfigures"/>
              <w:tabs>
                <w:tab w:val="clear" w:pos="765"/>
              </w:tabs>
              <w:spacing w:line="240" w:lineRule="atLeast"/>
              <w:ind w:left="-112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47A312A" w14:textId="77777777" w:rsidR="00C73C37" w:rsidRPr="00933BB6" w:rsidRDefault="00C73C37" w:rsidP="00933BB6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EBCDDDE" w14:textId="0D03FF93" w:rsidR="00C73C37" w:rsidRPr="00933BB6" w:rsidRDefault="00C73C37" w:rsidP="00EC0458">
            <w:pPr>
              <w:pStyle w:val="acctfourfigures"/>
              <w:tabs>
                <w:tab w:val="clear" w:pos="765"/>
              </w:tabs>
              <w:spacing w:line="240" w:lineRule="atLeast"/>
              <w:ind w:left="-10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E985DAC" w14:textId="77777777" w:rsidR="00C73C37" w:rsidRPr="00933BB6" w:rsidRDefault="00C73C37" w:rsidP="00933BB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4E6905" w14:textId="75759AEF" w:rsidR="00C73C37" w:rsidRPr="00933BB6" w:rsidRDefault="00C73C37" w:rsidP="00EC0458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200,2</w:t>
            </w:r>
            <w:r w:rsidR="00E67A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81640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</w:tr>
      <w:tr w:rsidR="00C73C37" w:rsidRPr="00290238" w14:paraId="1E7E5FAF" w14:textId="77777777" w:rsidTr="00C73C37">
        <w:trPr>
          <w:trHeight w:val="261"/>
        </w:trPr>
        <w:tc>
          <w:tcPr>
            <w:tcW w:w="6840" w:type="dxa"/>
            <w:shd w:val="clear" w:color="auto" w:fill="auto"/>
          </w:tcPr>
          <w:p w14:paraId="17FADEA2" w14:textId="3F776F4D" w:rsidR="00C73C37" w:rsidRPr="00290238" w:rsidRDefault="00C73C37" w:rsidP="00EC0458">
            <w:pPr>
              <w:ind w:left="160" w:right="-90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3BB6">
              <w:rPr>
                <w:rFonts w:asciiTheme="majorBidi" w:hAnsiTheme="majorBidi"/>
                <w:sz w:val="27"/>
                <w:szCs w:val="27"/>
                <w:cs/>
              </w:rPr>
              <w:t>ตราสารหนี้ถือไว้เพื่อค้า</w:t>
            </w:r>
          </w:p>
        </w:tc>
        <w:tc>
          <w:tcPr>
            <w:tcW w:w="990" w:type="dxa"/>
          </w:tcPr>
          <w:p w14:paraId="680EC731" w14:textId="3F3754D6" w:rsidR="00C73C37" w:rsidRPr="00C73C37" w:rsidRDefault="00E67AC8" w:rsidP="00C73C3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C9F2E4" w14:textId="2B42679A" w:rsidR="00C73C37" w:rsidRPr="00933BB6" w:rsidRDefault="00C73C37" w:rsidP="00CF3A0A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</w:rPr>
              <w:t>1,12</w:t>
            </w:r>
            <w:r w:rsidR="00816401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Pr="00933BB6">
              <w:rPr>
                <w:rFonts w:asciiTheme="majorBidi" w:hAnsiTheme="majorBidi" w:cstheme="majorBidi"/>
                <w:sz w:val="27"/>
                <w:szCs w:val="27"/>
              </w:rPr>
              <w:t>,100</w:t>
            </w:r>
          </w:p>
        </w:tc>
        <w:tc>
          <w:tcPr>
            <w:tcW w:w="270" w:type="dxa"/>
          </w:tcPr>
          <w:p w14:paraId="0777F1E5" w14:textId="77777777" w:rsidR="00C73C37" w:rsidRPr="00290238" w:rsidRDefault="00C73C37" w:rsidP="00EC045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F87823C" w14:textId="7120511C" w:rsidR="00C73C37" w:rsidRPr="00933BB6" w:rsidRDefault="00C73C37" w:rsidP="00EC0458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C9BF970" w14:textId="77777777" w:rsidR="00C73C37" w:rsidRPr="00933BB6" w:rsidRDefault="00C73C37" w:rsidP="00EC045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6BCF5A8" w14:textId="1FB129EE" w:rsidR="00C73C37" w:rsidRPr="00933BB6" w:rsidRDefault="00C73C37" w:rsidP="00EC0458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12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</w:rPr>
              <w:t>1,12</w:t>
            </w:r>
            <w:r w:rsidR="00816401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Pr="00933BB6">
              <w:rPr>
                <w:rFonts w:asciiTheme="majorBidi" w:hAnsiTheme="majorBidi" w:cstheme="majorBidi"/>
                <w:sz w:val="27"/>
                <w:szCs w:val="27"/>
              </w:rPr>
              <w:t>,100</w:t>
            </w:r>
          </w:p>
        </w:tc>
        <w:tc>
          <w:tcPr>
            <w:tcW w:w="270" w:type="dxa"/>
            <w:vAlign w:val="bottom"/>
          </w:tcPr>
          <w:p w14:paraId="4A29222B" w14:textId="77777777" w:rsidR="00C73C37" w:rsidRPr="00933BB6" w:rsidRDefault="00C73C37" w:rsidP="00EC045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710BA71" w14:textId="611D4B05" w:rsidR="00C73C37" w:rsidRPr="00933BB6" w:rsidRDefault="00C73C37" w:rsidP="00EC0458">
            <w:pPr>
              <w:pStyle w:val="acctfourfigures"/>
              <w:tabs>
                <w:tab w:val="clear" w:pos="765"/>
              </w:tabs>
              <w:spacing w:line="240" w:lineRule="atLeast"/>
              <w:ind w:left="-10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7CD4D54" w14:textId="77777777" w:rsidR="00C73C37" w:rsidRPr="00933BB6" w:rsidRDefault="00C73C37" w:rsidP="00EC045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1C65E9" w14:textId="715B7B6A" w:rsidR="00C73C37" w:rsidRPr="00933BB6" w:rsidRDefault="00C73C37" w:rsidP="00EC0458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</w:rPr>
              <w:t>1,12</w:t>
            </w:r>
            <w:r w:rsidR="00816401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Pr="00933BB6">
              <w:rPr>
                <w:rFonts w:asciiTheme="majorBidi" w:hAnsiTheme="majorBidi" w:cstheme="majorBidi"/>
                <w:sz w:val="27"/>
                <w:szCs w:val="27"/>
              </w:rPr>
              <w:t>,100</w:t>
            </w:r>
          </w:p>
        </w:tc>
      </w:tr>
      <w:tr w:rsidR="00C73C37" w:rsidRPr="00290238" w14:paraId="08D14B5A" w14:textId="77777777" w:rsidTr="00C73C37">
        <w:trPr>
          <w:trHeight w:val="261"/>
        </w:trPr>
        <w:tc>
          <w:tcPr>
            <w:tcW w:w="6840" w:type="dxa"/>
            <w:shd w:val="clear" w:color="auto" w:fill="auto"/>
          </w:tcPr>
          <w:p w14:paraId="659926F3" w14:textId="0BA31500" w:rsidR="00C73C37" w:rsidRPr="00290238" w:rsidRDefault="00C73C37" w:rsidP="00EC0458">
            <w:pPr>
              <w:ind w:left="-22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3BB6">
              <w:rPr>
                <w:rFonts w:asciiTheme="majorBidi" w:hAnsiTheme="majorBidi"/>
                <w:sz w:val="27"/>
                <w:szCs w:val="27"/>
                <w:cs/>
              </w:rPr>
              <w:t>ตราสารหนี้ถือไว้เพื่อค้า (ในกองทุนส่วนบุคคล)</w:t>
            </w:r>
          </w:p>
        </w:tc>
        <w:tc>
          <w:tcPr>
            <w:tcW w:w="990" w:type="dxa"/>
          </w:tcPr>
          <w:p w14:paraId="09B8E98D" w14:textId="49F43985" w:rsidR="00C73C37" w:rsidRPr="00C73C37" w:rsidRDefault="00E67AC8" w:rsidP="00C73C3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13AA80" w14:textId="6CB1D2FC" w:rsidR="00C73C37" w:rsidRPr="00933BB6" w:rsidRDefault="00C73C37" w:rsidP="00CF3A0A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</w:t>
            </w:r>
            <w:r w:rsidR="00E67A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21,</w:t>
            </w:r>
            <w:r w:rsidR="00E67A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347</w:t>
            </w:r>
          </w:p>
        </w:tc>
        <w:tc>
          <w:tcPr>
            <w:tcW w:w="270" w:type="dxa"/>
          </w:tcPr>
          <w:p w14:paraId="2D80A673" w14:textId="77777777" w:rsidR="00C73C37" w:rsidRPr="00290238" w:rsidRDefault="00C73C37" w:rsidP="00EC045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B7E5B3A" w14:textId="5FE0AC0B" w:rsidR="00C73C37" w:rsidRPr="00933BB6" w:rsidRDefault="00C73C37" w:rsidP="00EC045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97E848D" w14:textId="77777777" w:rsidR="00C73C37" w:rsidRPr="00933BB6" w:rsidRDefault="00C73C37" w:rsidP="00EC045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5B0162E" w14:textId="53D8290D" w:rsidR="00C73C37" w:rsidRPr="00933BB6" w:rsidRDefault="00C73C37" w:rsidP="00EC045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</w:t>
            </w:r>
            <w:r w:rsidR="00E67A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21,</w:t>
            </w:r>
            <w:r w:rsidR="00E67A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347</w:t>
            </w:r>
          </w:p>
        </w:tc>
        <w:tc>
          <w:tcPr>
            <w:tcW w:w="270" w:type="dxa"/>
            <w:vAlign w:val="bottom"/>
          </w:tcPr>
          <w:p w14:paraId="4F4F870D" w14:textId="77777777" w:rsidR="00C73C37" w:rsidRPr="00933BB6" w:rsidRDefault="00C73C37" w:rsidP="00EC045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8FCDB3C" w14:textId="1E0FE48D" w:rsidR="00C73C37" w:rsidRPr="00933BB6" w:rsidRDefault="00C73C37" w:rsidP="00EC0458">
            <w:pPr>
              <w:pStyle w:val="acctfourfigures"/>
              <w:tabs>
                <w:tab w:val="clear" w:pos="765"/>
              </w:tabs>
              <w:spacing w:line="240" w:lineRule="atLeast"/>
              <w:ind w:left="-10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7735AA5" w14:textId="77777777" w:rsidR="00C73C37" w:rsidRPr="00933BB6" w:rsidRDefault="00C73C37" w:rsidP="00EC045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696193" w14:textId="23043BC8" w:rsidR="00C73C37" w:rsidRPr="00933BB6" w:rsidRDefault="00C73C37" w:rsidP="00EC045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</w:t>
            </w:r>
            <w:r w:rsidR="00E67A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21,</w:t>
            </w:r>
            <w:r w:rsidR="00E67A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347</w:t>
            </w:r>
          </w:p>
        </w:tc>
      </w:tr>
      <w:tr w:rsidR="00C73C37" w:rsidRPr="00290238" w14:paraId="7284D0C3" w14:textId="77777777" w:rsidTr="00C73C37">
        <w:trPr>
          <w:trHeight w:val="375"/>
        </w:trPr>
        <w:tc>
          <w:tcPr>
            <w:tcW w:w="6840" w:type="dxa"/>
            <w:shd w:val="clear" w:color="auto" w:fill="auto"/>
          </w:tcPr>
          <w:p w14:paraId="5DFA4384" w14:textId="77777777" w:rsidR="00C73C37" w:rsidRPr="00290238" w:rsidRDefault="00C73C37" w:rsidP="00EC045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792BF90D" w14:textId="77777777" w:rsidR="00C73C37" w:rsidRPr="00C73C37" w:rsidRDefault="00C73C37" w:rsidP="00C73C3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EF8B0E" w14:textId="15E47A13" w:rsidR="00C73C37" w:rsidRPr="00933BB6" w:rsidRDefault="00C73C37" w:rsidP="00CF3A0A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7B64198" w14:textId="77777777" w:rsidR="00C73C37" w:rsidRPr="00290238" w:rsidRDefault="00C73C37" w:rsidP="00EC045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5FF562F" w14:textId="77777777" w:rsidR="00C73C37" w:rsidRPr="00933BB6" w:rsidRDefault="00C73C37" w:rsidP="00EC045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F9A2D7A" w14:textId="77777777" w:rsidR="00C73C37" w:rsidRPr="00933BB6" w:rsidRDefault="00C73C37" w:rsidP="00EC045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8CF8A73" w14:textId="77777777" w:rsidR="00C73C37" w:rsidRPr="00933BB6" w:rsidRDefault="00C73C37" w:rsidP="00EC045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CFF0B2E" w14:textId="77777777" w:rsidR="00C73C37" w:rsidRPr="00933BB6" w:rsidRDefault="00C73C37" w:rsidP="00EC045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F5CE6C4" w14:textId="77777777" w:rsidR="00C73C37" w:rsidRPr="00933BB6" w:rsidRDefault="00C73C37" w:rsidP="00EC0458">
            <w:pPr>
              <w:pStyle w:val="acctfourfigures"/>
              <w:tabs>
                <w:tab w:val="clear" w:pos="765"/>
              </w:tabs>
              <w:spacing w:line="240" w:lineRule="atLeast"/>
              <w:ind w:left="-10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A0D94D6" w14:textId="77777777" w:rsidR="00C73C37" w:rsidRPr="00933BB6" w:rsidRDefault="00C73C37" w:rsidP="00EC045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13D950" w14:textId="77777777" w:rsidR="00C73C37" w:rsidRPr="00933BB6" w:rsidRDefault="00C73C37" w:rsidP="00EC045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73C37" w:rsidRPr="00290238" w14:paraId="409A5FFB" w14:textId="77777777" w:rsidTr="00C73C37">
        <w:trPr>
          <w:trHeight w:val="261"/>
        </w:trPr>
        <w:tc>
          <w:tcPr>
            <w:tcW w:w="6840" w:type="dxa"/>
            <w:shd w:val="clear" w:color="auto" w:fill="auto"/>
          </w:tcPr>
          <w:p w14:paraId="6C49CF09" w14:textId="3D2AFF77" w:rsidR="00C73C37" w:rsidRPr="00290238" w:rsidRDefault="00C73C37" w:rsidP="00EC045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bidi="ar-SA"/>
              </w:rPr>
            </w:pPr>
            <w:r w:rsidRPr="00933BB6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990" w:type="dxa"/>
          </w:tcPr>
          <w:p w14:paraId="05BE0544" w14:textId="77777777" w:rsidR="00C73C37" w:rsidRPr="00C73C37" w:rsidRDefault="00C73C37" w:rsidP="00C73C3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528D3E" w14:textId="26FE52DF" w:rsidR="00C73C37" w:rsidRPr="00933BB6" w:rsidRDefault="00C73C37" w:rsidP="00CF3A0A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A01465B" w14:textId="77777777" w:rsidR="00C73C37" w:rsidRPr="00290238" w:rsidRDefault="00C73C37" w:rsidP="00EC045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4DF51229" w14:textId="0D948BDC" w:rsidR="00C73C37" w:rsidRPr="00933BB6" w:rsidRDefault="00C73C37" w:rsidP="00EC045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DC68776" w14:textId="77777777" w:rsidR="00C73C37" w:rsidRPr="00933BB6" w:rsidRDefault="00C73C37" w:rsidP="00EC045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447882B" w14:textId="157D939C" w:rsidR="00C73C37" w:rsidRPr="00933BB6" w:rsidRDefault="00C73C37" w:rsidP="00EC045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73FAC57" w14:textId="77777777" w:rsidR="00C73C37" w:rsidRPr="00933BB6" w:rsidRDefault="00C73C37" w:rsidP="00EC045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0C373D3" w14:textId="69E87280" w:rsidR="00C73C37" w:rsidRPr="00933BB6" w:rsidRDefault="00C73C37" w:rsidP="00EC0458">
            <w:pPr>
              <w:pStyle w:val="acctfourfigures"/>
              <w:tabs>
                <w:tab w:val="clear" w:pos="765"/>
              </w:tabs>
              <w:spacing w:line="240" w:lineRule="atLeast"/>
              <w:ind w:left="-10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253F46E9" w14:textId="77777777" w:rsidR="00C73C37" w:rsidRPr="00933BB6" w:rsidRDefault="00C73C37" w:rsidP="00EC045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9029A5" w14:textId="781572F7" w:rsidR="00C73C37" w:rsidRPr="00933BB6" w:rsidRDefault="00C73C37" w:rsidP="00EC045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73C37" w:rsidRPr="00290238" w14:paraId="1EAB2B8D" w14:textId="77777777" w:rsidTr="00C73C37">
        <w:trPr>
          <w:trHeight w:val="261"/>
        </w:trPr>
        <w:tc>
          <w:tcPr>
            <w:tcW w:w="6840" w:type="dxa"/>
            <w:shd w:val="clear" w:color="auto" w:fill="auto"/>
          </w:tcPr>
          <w:p w14:paraId="3B8EDE72" w14:textId="34D4A202" w:rsidR="00C73C37" w:rsidRPr="00933BB6" w:rsidRDefault="00C73C37" w:rsidP="00EC0458">
            <w:pPr>
              <w:ind w:left="-20" w:right="-90"/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cs/>
              </w:rPr>
              <w:t>ตราสารหนี้ที่จะถือจนครบกำหนด</w:t>
            </w:r>
          </w:p>
        </w:tc>
        <w:tc>
          <w:tcPr>
            <w:tcW w:w="990" w:type="dxa"/>
          </w:tcPr>
          <w:p w14:paraId="5C763608" w14:textId="3A758E36" w:rsidR="00C73C37" w:rsidRPr="00C73C37" w:rsidRDefault="00E67AC8" w:rsidP="00C73C3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F87F85" w14:textId="5E0B9050" w:rsidR="00C73C37" w:rsidRPr="00933BB6" w:rsidRDefault="00C73C37" w:rsidP="00CF3A0A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E67A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86</w:t>
            </w: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67A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53</w:t>
            </w: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</w:tcPr>
          <w:p w14:paraId="424115CA" w14:textId="77777777" w:rsidR="00C73C37" w:rsidRPr="00290238" w:rsidRDefault="00C73C37" w:rsidP="00EC045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5EDC59E" w14:textId="030B0867" w:rsidR="00C73C37" w:rsidRPr="00933BB6" w:rsidRDefault="00C73C37" w:rsidP="00EC045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DC31312" w14:textId="77777777" w:rsidR="00C73C37" w:rsidRPr="00933BB6" w:rsidRDefault="00C73C37" w:rsidP="00EC045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FBF56C1" w14:textId="4C3EB770" w:rsidR="00C73C37" w:rsidRPr="00933BB6" w:rsidRDefault="00C73C37" w:rsidP="00EC045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E67A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87</w:t>
            </w: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</w:t>
            </w:r>
            <w:r w:rsidR="0081640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270" w:type="dxa"/>
            <w:vAlign w:val="bottom"/>
          </w:tcPr>
          <w:p w14:paraId="4A701350" w14:textId="77777777" w:rsidR="00C73C37" w:rsidRPr="00933BB6" w:rsidRDefault="00C73C37" w:rsidP="00EC045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8A1BECD" w14:textId="7980BD51" w:rsidR="00C73C37" w:rsidRPr="00933BB6" w:rsidRDefault="00C73C37" w:rsidP="00EC0458">
            <w:pPr>
              <w:pStyle w:val="acctfourfigures"/>
              <w:tabs>
                <w:tab w:val="clear" w:pos="765"/>
              </w:tabs>
              <w:spacing w:line="240" w:lineRule="atLeast"/>
              <w:ind w:left="-10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021970B" w14:textId="77777777" w:rsidR="00C73C37" w:rsidRPr="00933BB6" w:rsidRDefault="00C73C37" w:rsidP="00EC045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AC28EF" w14:textId="4A6FA12C" w:rsidR="00C73C37" w:rsidRPr="00933BB6" w:rsidRDefault="00C73C37" w:rsidP="00EC045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E67A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87</w:t>
            </w: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</w:t>
            </w:r>
            <w:r w:rsidR="0081640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</w:tr>
      <w:tr w:rsidR="00C73C37" w:rsidRPr="00290238" w14:paraId="28CFFB4B" w14:textId="77777777" w:rsidTr="00C73C37">
        <w:trPr>
          <w:trHeight w:val="261"/>
        </w:trPr>
        <w:tc>
          <w:tcPr>
            <w:tcW w:w="6840" w:type="dxa"/>
            <w:shd w:val="clear" w:color="auto" w:fill="auto"/>
          </w:tcPr>
          <w:p w14:paraId="6FAD484F" w14:textId="5CA3CB03" w:rsidR="00C73C37" w:rsidRPr="00290238" w:rsidRDefault="00C73C37" w:rsidP="00EC0458">
            <w:pPr>
              <w:ind w:left="-20" w:right="-90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990" w:type="dxa"/>
          </w:tcPr>
          <w:p w14:paraId="304C7572" w14:textId="4F4B3D66" w:rsidR="00C73C37" w:rsidRPr="00C73C37" w:rsidRDefault="00816401" w:rsidP="00C73C3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F2706" w14:textId="1C01D90C" w:rsidR="00C73C37" w:rsidRPr="00933BB6" w:rsidRDefault="00E67AC8" w:rsidP="00CF3A0A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="00C73C37"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,000,000</w:t>
            </w:r>
          </w:p>
        </w:tc>
        <w:tc>
          <w:tcPr>
            <w:tcW w:w="270" w:type="dxa"/>
          </w:tcPr>
          <w:p w14:paraId="6338C33B" w14:textId="77777777" w:rsidR="00C73C37" w:rsidRPr="00290238" w:rsidRDefault="00C73C37" w:rsidP="00EC045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3A6952A" w14:textId="237939FC" w:rsidR="00C73C37" w:rsidRPr="00933BB6" w:rsidRDefault="00C73C37" w:rsidP="00EC045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8B520DB" w14:textId="77777777" w:rsidR="00C73C37" w:rsidRPr="00933BB6" w:rsidRDefault="00C73C37" w:rsidP="00EC045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7BA5F07" w14:textId="75DF5BB6" w:rsidR="00C73C37" w:rsidRPr="00933BB6" w:rsidRDefault="00E67AC8" w:rsidP="00EC0458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2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="00C73C3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</w:t>
            </w:r>
            <w:r w:rsidR="0081640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="00C73C3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745</w:t>
            </w:r>
          </w:p>
        </w:tc>
        <w:tc>
          <w:tcPr>
            <w:tcW w:w="270" w:type="dxa"/>
            <w:vAlign w:val="bottom"/>
          </w:tcPr>
          <w:p w14:paraId="23DC77EC" w14:textId="77777777" w:rsidR="00C73C37" w:rsidRPr="00933BB6" w:rsidRDefault="00C73C37" w:rsidP="00EC045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BF14D2F" w14:textId="44D44A7B" w:rsidR="00C73C37" w:rsidRPr="00933BB6" w:rsidRDefault="00C73C37" w:rsidP="00EC0458">
            <w:pPr>
              <w:pStyle w:val="acctfourfigures"/>
              <w:tabs>
                <w:tab w:val="clear" w:pos="765"/>
              </w:tabs>
              <w:spacing w:line="240" w:lineRule="atLeast"/>
              <w:ind w:left="-10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32AE39B" w14:textId="77777777" w:rsidR="00C73C37" w:rsidRPr="00933BB6" w:rsidRDefault="00C73C37" w:rsidP="00EC045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6AA1DA" w14:textId="46A40AE4" w:rsidR="00C73C37" w:rsidRPr="00933BB6" w:rsidRDefault="00E67AC8" w:rsidP="00EC045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="00C73C37"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</w:t>
            </w:r>
            <w:r w:rsidR="0081640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="00C73C37"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745</w:t>
            </w:r>
          </w:p>
        </w:tc>
      </w:tr>
    </w:tbl>
    <w:p w14:paraId="0345C5FC" w14:textId="27F7693C" w:rsidR="00933BB6" w:rsidRDefault="00933BB6" w:rsidP="007D6448"/>
    <w:p w14:paraId="598CFAFC" w14:textId="77777777" w:rsidR="00933BB6" w:rsidRDefault="00933BB6">
      <w:pPr>
        <w:spacing w:line="240" w:lineRule="auto"/>
      </w:pPr>
      <w:r>
        <w:br w:type="page"/>
      </w:r>
    </w:p>
    <w:tbl>
      <w:tblPr>
        <w:tblW w:w="1467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780"/>
        <w:gridCol w:w="900"/>
        <w:gridCol w:w="1530"/>
        <w:gridCol w:w="270"/>
        <w:gridCol w:w="1530"/>
        <w:gridCol w:w="270"/>
        <w:gridCol w:w="1170"/>
        <w:gridCol w:w="270"/>
        <w:gridCol w:w="1080"/>
        <w:gridCol w:w="270"/>
        <w:gridCol w:w="1080"/>
        <w:gridCol w:w="270"/>
        <w:gridCol w:w="990"/>
        <w:gridCol w:w="270"/>
        <w:gridCol w:w="990"/>
      </w:tblGrid>
      <w:tr w:rsidR="00F2492A" w:rsidRPr="00290238" w14:paraId="6128BE78" w14:textId="77777777" w:rsidTr="00F2492A">
        <w:trPr>
          <w:trHeight w:val="261"/>
        </w:trPr>
        <w:tc>
          <w:tcPr>
            <w:tcW w:w="3780" w:type="dxa"/>
            <w:shd w:val="clear" w:color="auto" w:fill="auto"/>
            <w:vAlign w:val="bottom"/>
          </w:tcPr>
          <w:p w14:paraId="336190BD" w14:textId="77777777" w:rsidR="00F2492A" w:rsidRPr="00290238" w:rsidRDefault="00F2492A" w:rsidP="00933BB6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900" w:type="dxa"/>
          </w:tcPr>
          <w:p w14:paraId="5AB2D31B" w14:textId="77777777" w:rsidR="00F2492A" w:rsidRPr="00290238" w:rsidRDefault="00F2492A" w:rsidP="00933B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40FA6606" w14:textId="4709B6B3" w:rsidR="00F2492A" w:rsidRPr="00290238" w:rsidRDefault="00F2492A" w:rsidP="00933B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29023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2492A" w:rsidRPr="00290238" w14:paraId="4FE71EC1" w14:textId="77777777" w:rsidTr="00395058">
        <w:trPr>
          <w:trHeight w:val="261"/>
        </w:trPr>
        <w:tc>
          <w:tcPr>
            <w:tcW w:w="3780" w:type="dxa"/>
            <w:shd w:val="clear" w:color="auto" w:fill="auto"/>
            <w:vAlign w:val="bottom"/>
          </w:tcPr>
          <w:p w14:paraId="731FF248" w14:textId="77777777" w:rsidR="00F2492A" w:rsidRPr="00290238" w:rsidRDefault="00F2492A" w:rsidP="00933BB6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900" w:type="dxa"/>
          </w:tcPr>
          <w:p w14:paraId="1FDF3B27" w14:textId="77777777" w:rsidR="00F2492A" w:rsidRPr="00290238" w:rsidRDefault="00F2492A" w:rsidP="00933B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770" w:type="dxa"/>
            <w:gridSpan w:val="5"/>
            <w:tcBorders>
              <w:bottom w:val="single" w:sz="4" w:space="0" w:color="auto"/>
            </w:tcBorders>
            <w:vAlign w:val="bottom"/>
          </w:tcPr>
          <w:p w14:paraId="2B9EBB8E" w14:textId="1959AA19" w:rsidR="00F2492A" w:rsidRPr="00290238" w:rsidRDefault="00F2492A" w:rsidP="00933B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9023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38DF2C2" w14:textId="77777777" w:rsidR="00F2492A" w:rsidRPr="00290238" w:rsidRDefault="00F2492A" w:rsidP="00933B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77A6AA7B" w14:textId="77777777" w:rsidR="00F2492A" w:rsidRPr="00290238" w:rsidRDefault="00F2492A" w:rsidP="00933B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9023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F2492A" w:rsidRPr="00290238" w14:paraId="655B68EF" w14:textId="77777777" w:rsidTr="00395058">
        <w:trPr>
          <w:trHeight w:val="261"/>
        </w:trPr>
        <w:tc>
          <w:tcPr>
            <w:tcW w:w="3780" w:type="dxa"/>
            <w:shd w:val="clear" w:color="auto" w:fill="auto"/>
            <w:vAlign w:val="bottom"/>
          </w:tcPr>
          <w:p w14:paraId="7093A581" w14:textId="59CBC9B5" w:rsidR="00F2492A" w:rsidRPr="00290238" w:rsidRDefault="00F2492A" w:rsidP="00F2492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29023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="00E67AC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</w:t>
            </w:r>
            <w:r w:rsidRPr="0029023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1 </w:t>
            </w:r>
            <w:r w:rsidRPr="0029023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มีนาคม </w:t>
            </w:r>
            <w:r w:rsidRPr="0029023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</w:t>
            </w:r>
            <w:r w:rsidR="00E67AC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563</w:t>
            </w:r>
          </w:p>
        </w:tc>
        <w:tc>
          <w:tcPr>
            <w:tcW w:w="900" w:type="dxa"/>
          </w:tcPr>
          <w:p w14:paraId="447584EF" w14:textId="77777777" w:rsidR="00F2492A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0FC7CA88" w14:textId="70CEB152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3C3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B414C6F" w14:textId="51ED183D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1E20DB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F4600" w14:textId="42EEA79E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</w:t>
            </w:r>
            <w:r w:rsidR="0076295D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ตัดจำหน่าย</w:t>
            </w:r>
            <w:r w:rsidRPr="00290238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D630B" w14:textId="77777777" w:rsidR="00F2492A" w:rsidRPr="00290238" w:rsidRDefault="00F2492A" w:rsidP="00F2492A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D45FB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</w:tcPr>
          <w:p w14:paraId="161295BD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62072855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290238">
              <w:rPr>
                <w:rFonts w:asciiTheme="majorBidi" w:hAnsiTheme="majorBidi" w:cstheme="majorBidi"/>
                <w:sz w:val="27"/>
                <w:szCs w:val="27"/>
              </w:rPr>
              <w:t xml:space="preserve"> 1</w:t>
            </w:r>
          </w:p>
        </w:tc>
        <w:tc>
          <w:tcPr>
            <w:tcW w:w="270" w:type="dxa"/>
          </w:tcPr>
          <w:p w14:paraId="47A33951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5BDABC9B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290238">
              <w:rPr>
                <w:rFonts w:asciiTheme="majorBidi" w:hAnsiTheme="majorBidi" w:cstheme="majorBidi"/>
                <w:sz w:val="27"/>
                <w:szCs w:val="27"/>
              </w:rPr>
              <w:t xml:space="preserve"> 2</w:t>
            </w:r>
          </w:p>
        </w:tc>
        <w:tc>
          <w:tcPr>
            <w:tcW w:w="270" w:type="dxa"/>
          </w:tcPr>
          <w:p w14:paraId="71825A86" w14:textId="77777777" w:rsidR="00F2492A" w:rsidRPr="00290238" w:rsidRDefault="00F2492A" w:rsidP="00F2492A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14:paraId="30D7CD2D" w14:textId="30F850DF" w:rsidR="00F2492A" w:rsidRPr="00290238" w:rsidRDefault="00F2492A" w:rsidP="00F2492A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290238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70" w:type="dxa"/>
          </w:tcPr>
          <w:p w14:paraId="61E712FC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D02D01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F2492A" w:rsidRPr="00290238" w14:paraId="4762CE16" w14:textId="77777777" w:rsidTr="00F2492A">
        <w:trPr>
          <w:trHeight w:val="333"/>
        </w:trPr>
        <w:tc>
          <w:tcPr>
            <w:tcW w:w="3780" w:type="dxa"/>
            <w:shd w:val="clear" w:color="auto" w:fill="auto"/>
            <w:vAlign w:val="bottom"/>
          </w:tcPr>
          <w:p w14:paraId="7ED5967A" w14:textId="77777777" w:rsidR="00F2492A" w:rsidRPr="00290238" w:rsidRDefault="00F2492A" w:rsidP="00F2492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00" w:type="dxa"/>
          </w:tcPr>
          <w:p w14:paraId="7C5DC8EA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62FAB79C" w14:textId="7EB18C3C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90238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F2492A" w:rsidRPr="00290238" w14:paraId="794333F3" w14:textId="77777777" w:rsidTr="00F2492A">
        <w:trPr>
          <w:trHeight w:val="261"/>
        </w:trPr>
        <w:tc>
          <w:tcPr>
            <w:tcW w:w="3780" w:type="dxa"/>
            <w:shd w:val="clear" w:color="auto" w:fill="auto"/>
          </w:tcPr>
          <w:p w14:paraId="348909D8" w14:textId="77777777" w:rsidR="00F2492A" w:rsidRPr="00290238" w:rsidRDefault="00F2492A" w:rsidP="00F249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29023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4C347C0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084B73DF" w14:textId="34F1A13C" w:rsidR="00F2492A" w:rsidRPr="00290238" w:rsidRDefault="00F2492A" w:rsidP="00F249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1A8E1AA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56E624AD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619EC98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3B9664B3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3A20CEF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AD6E180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095B994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AFD2094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BD7C859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002DDE78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7ABC56CA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265A823D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2492A" w:rsidRPr="00290238" w14:paraId="7B44A5C8" w14:textId="77777777" w:rsidTr="00F2492A">
        <w:trPr>
          <w:trHeight w:val="261"/>
        </w:trPr>
        <w:tc>
          <w:tcPr>
            <w:tcW w:w="3780" w:type="dxa"/>
            <w:shd w:val="clear" w:color="auto" w:fill="auto"/>
          </w:tcPr>
          <w:p w14:paraId="7CEF4959" w14:textId="3573A4BD" w:rsidR="00F2492A" w:rsidRPr="00290238" w:rsidRDefault="00F2492A" w:rsidP="00F2492A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ตราสารหนี</w:t>
            </w:r>
            <w:r w:rsidR="006008B3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้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(ในกองทุนส่วนบุคคล)</w:t>
            </w:r>
          </w:p>
        </w:tc>
        <w:tc>
          <w:tcPr>
            <w:tcW w:w="900" w:type="dxa"/>
          </w:tcPr>
          <w:p w14:paraId="04A9494F" w14:textId="01D3820D" w:rsidR="00F2492A" w:rsidRPr="00F2492A" w:rsidRDefault="00E67AC8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5</w:t>
            </w:r>
          </w:p>
        </w:tc>
        <w:tc>
          <w:tcPr>
            <w:tcW w:w="1530" w:type="dxa"/>
          </w:tcPr>
          <w:p w14:paraId="02DDE6DA" w14:textId="6DC79D51" w:rsidR="00F2492A" w:rsidRPr="00290238" w:rsidRDefault="00E67AC8" w:rsidP="005F05D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F2492A" w:rsidRPr="00290238"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747</w:t>
            </w:r>
          </w:p>
        </w:tc>
        <w:tc>
          <w:tcPr>
            <w:tcW w:w="270" w:type="dxa"/>
          </w:tcPr>
          <w:p w14:paraId="15EDF511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64DF45AC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80C6AD" w14:textId="77777777" w:rsidR="00F2492A" w:rsidRPr="00290238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3B52C9F8" w14:textId="48F79BEF" w:rsidR="00F2492A" w:rsidRPr="00290238" w:rsidRDefault="00E67AC8" w:rsidP="005F05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F2492A" w:rsidRPr="00290238"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747</w:t>
            </w:r>
          </w:p>
        </w:tc>
        <w:tc>
          <w:tcPr>
            <w:tcW w:w="270" w:type="dxa"/>
          </w:tcPr>
          <w:p w14:paraId="721AF0E1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E97D403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1AD3CB2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DFE6F0E" w14:textId="4682BEA6" w:rsidR="00F2492A" w:rsidRPr="00290238" w:rsidRDefault="00E67AC8" w:rsidP="00F249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F2492A" w:rsidRPr="00290238"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747</w:t>
            </w:r>
          </w:p>
        </w:tc>
        <w:tc>
          <w:tcPr>
            <w:tcW w:w="270" w:type="dxa"/>
          </w:tcPr>
          <w:p w14:paraId="44F71F43" w14:textId="77777777" w:rsidR="00F2492A" w:rsidRPr="00290238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57772980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17FFD60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76281899" w14:textId="5A5C1AA5" w:rsidR="00F2492A" w:rsidRPr="00290238" w:rsidRDefault="00E67AC8" w:rsidP="00F249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F2492A" w:rsidRPr="00290238"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747</w:t>
            </w:r>
          </w:p>
        </w:tc>
      </w:tr>
      <w:tr w:rsidR="00F2492A" w:rsidRPr="00290238" w14:paraId="07FCFC4B" w14:textId="77777777" w:rsidTr="00F2492A">
        <w:trPr>
          <w:trHeight w:val="261"/>
        </w:trPr>
        <w:tc>
          <w:tcPr>
            <w:tcW w:w="3780" w:type="dxa"/>
            <w:shd w:val="clear" w:color="auto" w:fill="auto"/>
          </w:tcPr>
          <w:p w14:paraId="1398E1C5" w14:textId="3083C898" w:rsidR="00F2492A" w:rsidRPr="00290238" w:rsidRDefault="00F2492A" w:rsidP="00F2492A">
            <w:pPr>
              <w:ind w:left="166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ตราสารหนี้</w:t>
            </w:r>
          </w:p>
        </w:tc>
        <w:tc>
          <w:tcPr>
            <w:tcW w:w="900" w:type="dxa"/>
          </w:tcPr>
          <w:p w14:paraId="3268A199" w14:textId="2DD41033" w:rsidR="00F2492A" w:rsidRPr="00F2492A" w:rsidRDefault="00E67AC8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5</w:t>
            </w:r>
          </w:p>
        </w:tc>
        <w:tc>
          <w:tcPr>
            <w:tcW w:w="1530" w:type="dxa"/>
          </w:tcPr>
          <w:p w14:paraId="6B19FCA2" w14:textId="6D6E0FFF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5EFDCA49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946410A" w14:textId="72D9F422" w:rsidR="00F2492A" w:rsidRPr="00290238" w:rsidRDefault="00E67AC8" w:rsidP="005F05D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F2492A">
              <w:rPr>
                <w:rFonts w:asciiTheme="majorBidi" w:hAnsiTheme="majorBidi" w:cstheme="majorBidi"/>
                <w:sz w:val="27"/>
                <w:szCs w:val="27"/>
              </w:rPr>
              <w:t>,2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F2492A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739F367" w14:textId="77777777" w:rsidR="00F2492A" w:rsidRPr="00290238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753B76EE" w14:textId="43249E59" w:rsidR="00F2492A" w:rsidRPr="00290238" w:rsidRDefault="00E67AC8" w:rsidP="005F05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F2492A">
              <w:rPr>
                <w:rFonts w:asciiTheme="majorBidi" w:hAnsiTheme="majorBidi" w:cstheme="majorBidi"/>
                <w:sz w:val="27"/>
                <w:szCs w:val="27"/>
              </w:rPr>
              <w:t>,2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F2492A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70" w:type="dxa"/>
          </w:tcPr>
          <w:p w14:paraId="054E715D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D5FBBA7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CAEB85B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5E347DC" w14:textId="64C66893" w:rsidR="00F2492A" w:rsidRPr="00290238" w:rsidRDefault="00E67AC8" w:rsidP="00F249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F2492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667</w:t>
            </w:r>
          </w:p>
        </w:tc>
        <w:tc>
          <w:tcPr>
            <w:tcW w:w="270" w:type="dxa"/>
          </w:tcPr>
          <w:p w14:paraId="5B48A3BA" w14:textId="77777777" w:rsidR="00F2492A" w:rsidRPr="00290238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0CBE0A7D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1A510CF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6482C644" w14:textId="591605E8" w:rsidR="00F2492A" w:rsidRPr="00290238" w:rsidRDefault="00E67AC8" w:rsidP="00F249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F2492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667</w:t>
            </w:r>
          </w:p>
        </w:tc>
      </w:tr>
      <w:tr w:rsidR="00F2492A" w:rsidRPr="00290238" w14:paraId="126D8859" w14:textId="77777777" w:rsidTr="00F2492A">
        <w:trPr>
          <w:trHeight w:val="261"/>
        </w:trPr>
        <w:tc>
          <w:tcPr>
            <w:tcW w:w="3780" w:type="dxa"/>
            <w:shd w:val="clear" w:color="auto" w:fill="auto"/>
          </w:tcPr>
          <w:p w14:paraId="0F6777B4" w14:textId="139CC93F" w:rsidR="00F2492A" w:rsidRPr="00290238" w:rsidRDefault="00F2492A" w:rsidP="00F2492A">
            <w:pPr>
              <w:ind w:left="-2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9023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37900195" w14:textId="77777777" w:rsidR="00F2492A" w:rsidRPr="00F2492A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F67FF8C" w14:textId="305D50D0" w:rsidR="00F2492A" w:rsidRPr="00290238" w:rsidRDefault="00E67AC8" w:rsidP="005F05D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  <w:r w:rsidR="00F2492A" w:rsidRPr="008D03C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747</w:t>
            </w:r>
          </w:p>
        </w:tc>
        <w:tc>
          <w:tcPr>
            <w:tcW w:w="270" w:type="dxa"/>
          </w:tcPr>
          <w:p w14:paraId="23C35875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535A1" w14:textId="63E86B26" w:rsidR="00F2492A" w:rsidRPr="00290238" w:rsidRDefault="00E67AC8" w:rsidP="005F05D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="00F2492A" w:rsidRPr="008D03C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,2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  <w:r w:rsidR="00F2492A" w:rsidRPr="008D03C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6873302" w14:textId="77777777" w:rsidR="00F2492A" w:rsidRPr="00290238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CC58A" w14:textId="6F5D5681" w:rsidR="00F2492A" w:rsidRPr="00290238" w:rsidRDefault="00E67AC8" w:rsidP="005F05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46</w:t>
            </w:r>
            <w:r w:rsidR="00F2492A" w:rsidRPr="008D03C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81640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  <w:r w:rsidR="0081640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</w:t>
            </w:r>
          </w:p>
        </w:tc>
        <w:tc>
          <w:tcPr>
            <w:tcW w:w="270" w:type="dxa"/>
          </w:tcPr>
          <w:p w14:paraId="43F33BF7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5503DE2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262E80F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76D62F0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7A7962B5" w14:textId="77777777" w:rsidR="00F2492A" w:rsidRPr="00290238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1DCCAB93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FDED695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32DAE41A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2492A" w:rsidRPr="00290238" w14:paraId="6D39BFDD" w14:textId="77777777" w:rsidTr="00F2492A">
        <w:trPr>
          <w:trHeight w:val="375"/>
        </w:trPr>
        <w:tc>
          <w:tcPr>
            <w:tcW w:w="3780" w:type="dxa"/>
            <w:shd w:val="clear" w:color="auto" w:fill="auto"/>
          </w:tcPr>
          <w:p w14:paraId="0F147C14" w14:textId="77777777" w:rsidR="00F2492A" w:rsidRPr="00290238" w:rsidRDefault="00F2492A" w:rsidP="00F249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00" w:type="dxa"/>
          </w:tcPr>
          <w:p w14:paraId="5CAC3DD6" w14:textId="77777777" w:rsidR="00F2492A" w:rsidRPr="00F2492A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FE8B228" w14:textId="2A997863" w:rsidR="00F2492A" w:rsidRPr="00290238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D07666C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5FF1186C" w14:textId="77777777" w:rsidR="00F2492A" w:rsidRPr="00290238" w:rsidRDefault="00F2492A" w:rsidP="005F05DE">
            <w:pPr>
              <w:pStyle w:val="acctfourfigures"/>
              <w:tabs>
                <w:tab w:val="clear" w:pos="765"/>
                <w:tab w:val="decimal" w:pos="131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F42C33F" w14:textId="77777777" w:rsidR="00F2492A" w:rsidRPr="00290238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F4923D2" w14:textId="77777777" w:rsidR="00F2492A" w:rsidRPr="00290238" w:rsidRDefault="00F2492A" w:rsidP="005F05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3F02A9F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F9FEF01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5A0B9A7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1FF0FAA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0108B7FD" w14:textId="77777777" w:rsidR="00F2492A" w:rsidRPr="00290238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46872679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9DBC753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F7A9884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2492A" w:rsidRPr="00290238" w14:paraId="3BC24A6C" w14:textId="77777777" w:rsidTr="00F2492A">
        <w:trPr>
          <w:trHeight w:val="261"/>
        </w:trPr>
        <w:tc>
          <w:tcPr>
            <w:tcW w:w="3780" w:type="dxa"/>
            <w:shd w:val="clear" w:color="auto" w:fill="auto"/>
          </w:tcPr>
          <w:p w14:paraId="5B827F2A" w14:textId="77777777" w:rsidR="00F2492A" w:rsidRPr="00290238" w:rsidRDefault="00F2492A" w:rsidP="00F249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bidi="ar-SA"/>
              </w:rPr>
            </w:pPr>
            <w:r w:rsidRPr="0029023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18390029" w14:textId="77777777" w:rsidR="00F2492A" w:rsidRPr="00F2492A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530" w:type="dxa"/>
          </w:tcPr>
          <w:p w14:paraId="38554E18" w14:textId="56CD2CB5" w:rsidR="00F2492A" w:rsidRPr="00290238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BA1AE69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44ACB4C1" w14:textId="77777777" w:rsidR="00F2492A" w:rsidRPr="00290238" w:rsidRDefault="00F2492A" w:rsidP="005F05DE">
            <w:pPr>
              <w:pStyle w:val="acctfourfigures"/>
              <w:tabs>
                <w:tab w:val="clear" w:pos="765"/>
                <w:tab w:val="decimal" w:pos="131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09F3C50" w14:textId="77777777" w:rsidR="00F2492A" w:rsidRPr="00290238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67D987A0" w14:textId="77777777" w:rsidR="00F2492A" w:rsidRPr="00290238" w:rsidRDefault="00F2492A" w:rsidP="005F05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F34F8AB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E346F0B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C94D84E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53B03FA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41446EA" w14:textId="77777777" w:rsidR="00F2492A" w:rsidRPr="00290238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58F16895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045F359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695614A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2492A" w:rsidRPr="00290238" w14:paraId="3E5ECBF8" w14:textId="77777777" w:rsidTr="00F2492A">
        <w:trPr>
          <w:trHeight w:val="261"/>
        </w:trPr>
        <w:tc>
          <w:tcPr>
            <w:tcW w:w="3780" w:type="dxa"/>
            <w:shd w:val="clear" w:color="auto" w:fill="auto"/>
          </w:tcPr>
          <w:p w14:paraId="27ADD259" w14:textId="77777777" w:rsidR="00F2492A" w:rsidRPr="00290238" w:rsidRDefault="00F2492A" w:rsidP="003F19FB">
            <w:pPr>
              <w:ind w:left="156" w:right="-90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900" w:type="dxa"/>
          </w:tcPr>
          <w:p w14:paraId="590EEBCD" w14:textId="4335FBE3" w:rsidR="00F2492A" w:rsidRPr="00F2492A" w:rsidRDefault="00816401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9</w:t>
            </w:r>
          </w:p>
        </w:tc>
        <w:tc>
          <w:tcPr>
            <w:tcW w:w="1530" w:type="dxa"/>
          </w:tcPr>
          <w:p w14:paraId="526B7440" w14:textId="5DC7E7A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F57A5DF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6083480F" w14:textId="06C5E4F8" w:rsidR="00F2492A" w:rsidRPr="00290238" w:rsidRDefault="00E67AC8" w:rsidP="005F05D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="00F2492A">
              <w:rPr>
                <w:rFonts w:asciiTheme="majorBidi" w:hAnsiTheme="majorBidi" w:cstheme="majorBidi"/>
                <w:sz w:val="27"/>
                <w:szCs w:val="27"/>
              </w:rPr>
              <w:t>,000,000</w:t>
            </w:r>
          </w:p>
        </w:tc>
        <w:tc>
          <w:tcPr>
            <w:tcW w:w="270" w:type="dxa"/>
            <w:shd w:val="clear" w:color="auto" w:fill="auto"/>
          </w:tcPr>
          <w:p w14:paraId="27703E98" w14:textId="77777777" w:rsidR="00F2492A" w:rsidRPr="00290238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181E0A37" w14:textId="6AF591DF" w:rsidR="00F2492A" w:rsidRPr="00290238" w:rsidRDefault="00E67AC8" w:rsidP="005F05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="00F2492A">
              <w:rPr>
                <w:rFonts w:asciiTheme="majorBidi" w:hAnsiTheme="majorBidi" w:cstheme="majorBidi"/>
                <w:sz w:val="27"/>
                <w:szCs w:val="27"/>
              </w:rPr>
              <w:t>,000,000</w:t>
            </w:r>
          </w:p>
        </w:tc>
        <w:tc>
          <w:tcPr>
            <w:tcW w:w="270" w:type="dxa"/>
          </w:tcPr>
          <w:p w14:paraId="537A8DE9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FA30AC0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CE018D4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C2555E1" w14:textId="4128543E" w:rsidR="00F2492A" w:rsidRPr="00290238" w:rsidRDefault="00E67AC8" w:rsidP="00F249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="00F2492A">
              <w:rPr>
                <w:rFonts w:asciiTheme="majorBidi" w:hAnsiTheme="majorBidi" w:cstheme="majorBidi"/>
                <w:sz w:val="27"/>
                <w:szCs w:val="27"/>
              </w:rPr>
              <w:t>,0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="00816401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F2492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816401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F2492A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270" w:type="dxa"/>
          </w:tcPr>
          <w:p w14:paraId="4F5C82E9" w14:textId="77777777" w:rsidR="00F2492A" w:rsidRPr="00290238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2B170D3F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2E63F33E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4B7764B2" w14:textId="221150C9" w:rsidR="00F2492A" w:rsidRPr="00290238" w:rsidRDefault="00E67AC8" w:rsidP="00F249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="00F2492A">
              <w:rPr>
                <w:rFonts w:asciiTheme="majorBidi" w:hAnsiTheme="majorBidi" w:cstheme="majorBidi"/>
                <w:sz w:val="27"/>
                <w:szCs w:val="27"/>
              </w:rPr>
              <w:t>,0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="00816401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F2492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816401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F2492A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</w:tr>
      <w:tr w:rsidR="00F2492A" w:rsidRPr="00290238" w14:paraId="7ADD867B" w14:textId="77777777" w:rsidTr="00F2492A">
        <w:trPr>
          <w:trHeight w:val="261"/>
        </w:trPr>
        <w:tc>
          <w:tcPr>
            <w:tcW w:w="3780" w:type="dxa"/>
            <w:shd w:val="clear" w:color="auto" w:fill="auto"/>
          </w:tcPr>
          <w:p w14:paraId="55C3B1A0" w14:textId="21CFF495" w:rsidR="00F2492A" w:rsidRPr="00290238" w:rsidRDefault="00F2492A" w:rsidP="00F2492A">
            <w:pPr>
              <w:ind w:left="-2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9023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373B96D2" w14:textId="77777777" w:rsidR="00F2492A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F821A5F" w14:textId="2C78F429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D3A80C8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B636E" w14:textId="58845169" w:rsidR="00F2492A" w:rsidRPr="002A7BEF" w:rsidRDefault="00E67AC8" w:rsidP="005F05DE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  <w:r w:rsidR="00F2492A" w:rsidRPr="002A7BE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,000,000</w:t>
            </w:r>
          </w:p>
        </w:tc>
        <w:tc>
          <w:tcPr>
            <w:tcW w:w="270" w:type="dxa"/>
            <w:shd w:val="clear" w:color="auto" w:fill="auto"/>
          </w:tcPr>
          <w:p w14:paraId="2AD24695" w14:textId="77777777" w:rsidR="00F2492A" w:rsidRPr="002A7BEF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A90E0" w14:textId="52E75DC2" w:rsidR="00F2492A" w:rsidRPr="00290238" w:rsidRDefault="00E67AC8" w:rsidP="005F05D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  <w:r w:rsidR="00F2492A" w:rsidRPr="00833A2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,000,000</w:t>
            </w:r>
          </w:p>
        </w:tc>
        <w:tc>
          <w:tcPr>
            <w:tcW w:w="270" w:type="dxa"/>
          </w:tcPr>
          <w:p w14:paraId="44C4DDE8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F81E2C6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4E5A96F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9A1E98E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389CB73" w14:textId="77777777" w:rsidR="00F2492A" w:rsidRPr="00290238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284EAC9B" w14:textId="77777777" w:rsidR="00F2492A" w:rsidRPr="00290238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D408821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FB34150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</w:tbl>
    <w:p w14:paraId="71215CF0" w14:textId="2F6F8BB5" w:rsidR="00933BB6" w:rsidRDefault="00933BB6">
      <w:pPr>
        <w:spacing w:line="240" w:lineRule="auto"/>
      </w:pPr>
    </w:p>
    <w:p w14:paraId="6E9B2642" w14:textId="51179E52" w:rsidR="00933BB6" w:rsidRDefault="00933BB6">
      <w:pPr>
        <w:spacing w:line="240" w:lineRule="auto"/>
      </w:pPr>
      <w:r>
        <w:br w:type="page"/>
      </w:r>
    </w:p>
    <w:tbl>
      <w:tblPr>
        <w:tblW w:w="1449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6660"/>
        <w:gridCol w:w="1080"/>
        <w:gridCol w:w="144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F2492A" w:rsidRPr="00290238" w14:paraId="5E23EDEC" w14:textId="77777777" w:rsidTr="00F2492A">
        <w:trPr>
          <w:trHeight w:val="261"/>
        </w:trPr>
        <w:tc>
          <w:tcPr>
            <w:tcW w:w="6660" w:type="dxa"/>
            <w:shd w:val="clear" w:color="auto" w:fill="auto"/>
            <w:vAlign w:val="bottom"/>
          </w:tcPr>
          <w:p w14:paraId="0B1603C2" w14:textId="77777777" w:rsidR="00F2492A" w:rsidRPr="00290238" w:rsidRDefault="00F2492A" w:rsidP="00C8036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31B5A722" w14:textId="77777777" w:rsidR="00F2492A" w:rsidRPr="00290238" w:rsidRDefault="00F2492A" w:rsidP="00C803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750" w:type="dxa"/>
            <w:gridSpan w:val="9"/>
            <w:shd w:val="clear" w:color="auto" w:fill="auto"/>
            <w:vAlign w:val="bottom"/>
          </w:tcPr>
          <w:p w14:paraId="669ADD2D" w14:textId="74B7293B" w:rsidR="00F2492A" w:rsidRPr="00290238" w:rsidRDefault="00F2492A" w:rsidP="00C803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9023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2492A" w:rsidRPr="00290238" w14:paraId="3080DC48" w14:textId="77777777" w:rsidTr="00F2492A">
        <w:trPr>
          <w:trHeight w:val="261"/>
        </w:trPr>
        <w:tc>
          <w:tcPr>
            <w:tcW w:w="6660" w:type="dxa"/>
            <w:shd w:val="clear" w:color="auto" w:fill="auto"/>
            <w:vAlign w:val="bottom"/>
          </w:tcPr>
          <w:p w14:paraId="236B6A20" w14:textId="77777777" w:rsidR="00F2492A" w:rsidRPr="00290238" w:rsidRDefault="00F2492A" w:rsidP="00C8036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5576493C" w14:textId="77777777" w:rsidR="00F2492A" w:rsidRPr="00290238" w:rsidRDefault="00F2492A" w:rsidP="00C803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31CF9" w14:textId="20D99001" w:rsidR="00F2492A" w:rsidRPr="00933BB6" w:rsidRDefault="00F2492A" w:rsidP="00C803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9023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00B6402" w14:textId="77777777" w:rsidR="00F2492A" w:rsidRPr="00933BB6" w:rsidRDefault="00F2492A" w:rsidP="00C803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10087BC5" w14:textId="77777777" w:rsidR="00F2492A" w:rsidRPr="00933BB6" w:rsidRDefault="00F2492A" w:rsidP="00C803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33BB6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F2492A" w:rsidRPr="00290238" w14:paraId="4DE4AF55" w14:textId="77777777" w:rsidTr="00F2492A">
        <w:trPr>
          <w:trHeight w:val="261"/>
        </w:trPr>
        <w:tc>
          <w:tcPr>
            <w:tcW w:w="6660" w:type="dxa"/>
            <w:shd w:val="clear" w:color="auto" w:fill="auto"/>
            <w:vAlign w:val="bottom"/>
          </w:tcPr>
          <w:p w14:paraId="5A8F73F9" w14:textId="26128B7A" w:rsidR="00F2492A" w:rsidRPr="00290238" w:rsidRDefault="00F2492A" w:rsidP="00F2492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29023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="00E67AC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</w:t>
            </w:r>
            <w:r w:rsidRPr="00933BB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1 </w:t>
            </w:r>
            <w:r w:rsidRPr="00933BB6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  <w:r w:rsidRPr="00933BB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</w:t>
            </w:r>
            <w:r w:rsidR="00E67AC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56</w:t>
            </w:r>
            <w:r w:rsidRPr="00933BB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</w:t>
            </w:r>
          </w:p>
        </w:tc>
        <w:tc>
          <w:tcPr>
            <w:tcW w:w="1080" w:type="dxa"/>
          </w:tcPr>
          <w:p w14:paraId="142771E0" w14:textId="46F7E835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3C3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0EBAD" w14:textId="35E4589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</w:tcPr>
          <w:p w14:paraId="3D3E2BFB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152A17C0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290238">
              <w:rPr>
                <w:rFonts w:asciiTheme="majorBidi" w:hAnsiTheme="majorBidi" w:cstheme="majorBidi"/>
                <w:sz w:val="27"/>
                <w:szCs w:val="27"/>
              </w:rPr>
              <w:t xml:space="preserve"> 1</w:t>
            </w:r>
          </w:p>
        </w:tc>
        <w:tc>
          <w:tcPr>
            <w:tcW w:w="270" w:type="dxa"/>
          </w:tcPr>
          <w:p w14:paraId="0ADDD2E1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7AEFC911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290238">
              <w:rPr>
                <w:rFonts w:asciiTheme="majorBidi" w:hAnsiTheme="majorBidi" w:cstheme="majorBidi"/>
                <w:sz w:val="27"/>
                <w:szCs w:val="27"/>
              </w:rPr>
              <w:t xml:space="preserve"> 2</w:t>
            </w:r>
          </w:p>
        </w:tc>
        <w:tc>
          <w:tcPr>
            <w:tcW w:w="270" w:type="dxa"/>
          </w:tcPr>
          <w:p w14:paraId="5C018E61" w14:textId="77777777" w:rsidR="00F2492A" w:rsidRPr="00290238" w:rsidRDefault="00F2492A" w:rsidP="00F2492A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14:paraId="42C00D29" w14:textId="65654597" w:rsidR="00F2492A" w:rsidRPr="00290238" w:rsidRDefault="00F2492A" w:rsidP="00F2492A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290238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E67AC8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70" w:type="dxa"/>
          </w:tcPr>
          <w:p w14:paraId="5CC5A347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15BC47" w14:textId="77777777" w:rsidR="00F2492A" w:rsidRPr="00290238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F2492A" w:rsidRPr="00290238" w14:paraId="5AC29F67" w14:textId="77777777" w:rsidTr="00F2492A">
        <w:trPr>
          <w:trHeight w:val="261"/>
        </w:trPr>
        <w:tc>
          <w:tcPr>
            <w:tcW w:w="6660" w:type="dxa"/>
            <w:shd w:val="clear" w:color="auto" w:fill="auto"/>
          </w:tcPr>
          <w:p w14:paraId="59272AEA" w14:textId="77777777" w:rsidR="00F2492A" w:rsidRPr="00290238" w:rsidRDefault="00F2492A" w:rsidP="00F249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933BB6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0" w:type="dxa"/>
          </w:tcPr>
          <w:p w14:paraId="184277D6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</w:tcPr>
          <w:p w14:paraId="4EA64772" w14:textId="484849C2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C0FC498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3F5CF70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823DBD2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2B4E2DA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06F9DB0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45013045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9A59DE8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1A7BB20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2492A" w:rsidRPr="00290238" w14:paraId="0EF8F3FB" w14:textId="77777777" w:rsidTr="00F2492A">
        <w:trPr>
          <w:trHeight w:val="261"/>
        </w:trPr>
        <w:tc>
          <w:tcPr>
            <w:tcW w:w="6660" w:type="dxa"/>
            <w:shd w:val="clear" w:color="auto" w:fill="auto"/>
          </w:tcPr>
          <w:p w14:paraId="776A1805" w14:textId="77777777" w:rsidR="00F2492A" w:rsidRPr="00290238" w:rsidRDefault="00F2492A" w:rsidP="00F2492A">
            <w:pPr>
              <w:ind w:left="160" w:right="-90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3BB6">
              <w:rPr>
                <w:rFonts w:asciiTheme="majorBidi" w:hAnsiTheme="majorBidi"/>
                <w:sz w:val="27"/>
                <w:szCs w:val="27"/>
                <w:cs/>
              </w:rPr>
              <w:t>ตราสารทุนถือไว้เพื่อค้า (ในกองทุนรวมตราสารหนี้ระยะสั้น)</w:t>
            </w:r>
          </w:p>
        </w:tc>
        <w:tc>
          <w:tcPr>
            <w:tcW w:w="1080" w:type="dxa"/>
          </w:tcPr>
          <w:p w14:paraId="0A054EF6" w14:textId="3AD9FFF2" w:rsidR="00F2492A" w:rsidRPr="00F2492A" w:rsidRDefault="00E67AC8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85D58" w14:textId="0C8A936D" w:rsidR="00F2492A" w:rsidRPr="00933BB6" w:rsidRDefault="00F2492A" w:rsidP="00F2492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200,2</w:t>
            </w:r>
            <w:r w:rsidR="00E67A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81640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270" w:type="dxa"/>
          </w:tcPr>
          <w:p w14:paraId="7391D79A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D091898" w14:textId="165AD0B1" w:rsidR="00F2492A" w:rsidRPr="00933BB6" w:rsidRDefault="00F2492A" w:rsidP="00F2492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200,2</w:t>
            </w:r>
            <w:r w:rsidR="00E67A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81640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21015D8E" w14:textId="77777777" w:rsidR="00F2492A" w:rsidRPr="00933BB6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4C6EDE5C" w14:textId="77777777" w:rsidR="00F2492A" w:rsidRPr="00933BB6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2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4555E17" w14:textId="77777777" w:rsidR="00F2492A" w:rsidRPr="00933BB6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A077D0F" w14:textId="77777777" w:rsidR="00F2492A" w:rsidRPr="00933BB6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0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C558716" w14:textId="77777777" w:rsidR="00F2492A" w:rsidRPr="00933BB6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2C1A47" w14:textId="15CBB14D" w:rsidR="00F2492A" w:rsidRPr="00933BB6" w:rsidRDefault="00F2492A" w:rsidP="00F2492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200,2</w:t>
            </w:r>
            <w:r w:rsidR="00E67A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81640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</w:tr>
      <w:tr w:rsidR="00F2492A" w:rsidRPr="00290238" w14:paraId="2007F12F" w14:textId="77777777" w:rsidTr="00F2492A">
        <w:trPr>
          <w:trHeight w:val="261"/>
        </w:trPr>
        <w:tc>
          <w:tcPr>
            <w:tcW w:w="6660" w:type="dxa"/>
            <w:shd w:val="clear" w:color="auto" w:fill="auto"/>
          </w:tcPr>
          <w:p w14:paraId="7FB4A405" w14:textId="77777777" w:rsidR="00F2492A" w:rsidRPr="00290238" w:rsidRDefault="00F2492A" w:rsidP="00F2492A">
            <w:pPr>
              <w:ind w:left="160" w:right="-90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3BB6">
              <w:rPr>
                <w:rFonts w:asciiTheme="majorBidi" w:hAnsiTheme="majorBidi"/>
                <w:sz w:val="27"/>
                <w:szCs w:val="27"/>
                <w:cs/>
              </w:rPr>
              <w:t>ตราสารหนี้ถือไว้เพื่อค้า</w:t>
            </w:r>
          </w:p>
        </w:tc>
        <w:tc>
          <w:tcPr>
            <w:tcW w:w="1080" w:type="dxa"/>
          </w:tcPr>
          <w:p w14:paraId="557399EE" w14:textId="2DEC5B97" w:rsidR="00F2492A" w:rsidRPr="00F2492A" w:rsidRDefault="00E67AC8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054ABA" w14:textId="1B7AF998" w:rsidR="00F2492A" w:rsidRPr="00933BB6" w:rsidRDefault="00F2492A" w:rsidP="00F2492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</w:rPr>
              <w:t>1,12</w:t>
            </w:r>
            <w:r w:rsidR="00816401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Pr="00933BB6">
              <w:rPr>
                <w:rFonts w:asciiTheme="majorBidi" w:hAnsiTheme="majorBidi" w:cstheme="majorBidi"/>
                <w:sz w:val="27"/>
                <w:szCs w:val="27"/>
              </w:rPr>
              <w:t>,100</w:t>
            </w:r>
          </w:p>
        </w:tc>
        <w:tc>
          <w:tcPr>
            <w:tcW w:w="270" w:type="dxa"/>
          </w:tcPr>
          <w:p w14:paraId="7610A599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7ADCB3A" w14:textId="77777777" w:rsidR="00F2492A" w:rsidRPr="00933BB6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15A5898" w14:textId="77777777" w:rsidR="00F2492A" w:rsidRPr="00933BB6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205A80B" w14:textId="6454BA1D" w:rsidR="00F2492A" w:rsidRPr="00933BB6" w:rsidRDefault="00F2492A" w:rsidP="00F2492A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12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</w:rPr>
              <w:t>1,12</w:t>
            </w:r>
            <w:r w:rsidR="00816401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Pr="00933BB6">
              <w:rPr>
                <w:rFonts w:asciiTheme="majorBidi" w:hAnsiTheme="majorBidi" w:cstheme="majorBidi"/>
                <w:sz w:val="27"/>
                <w:szCs w:val="27"/>
              </w:rPr>
              <w:t>,100</w:t>
            </w:r>
          </w:p>
        </w:tc>
        <w:tc>
          <w:tcPr>
            <w:tcW w:w="270" w:type="dxa"/>
            <w:vAlign w:val="bottom"/>
          </w:tcPr>
          <w:p w14:paraId="0E0C8C42" w14:textId="77777777" w:rsidR="00F2492A" w:rsidRPr="00933BB6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26D86C9" w14:textId="77777777" w:rsidR="00F2492A" w:rsidRPr="00933BB6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0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ED89973" w14:textId="77777777" w:rsidR="00F2492A" w:rsidRPr="00933BB6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838EBF" w14:textId="184DC0A9" w:rsidR="00F2492A" w:rsidRPr="00933BB6" w:rsidRDefault="00F2492A" w:rsidP="00F2492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</w:rPr>
              <w:t>1,12</w:t>
            </w:r>
            <w:r w:rsidR="00816401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Pr="00933BB6">
              <w:rPr>
                <w:rFonts w:asciiTheme="majorBidi" w:hAnsiTheme="majorBidi" w:cstheme="majorBidi"/>
                <w:sz w:val="27"/>
                <w:szCs w:val="27"/>
              </w:rPr>
              <w:t>,100</w:t>
            </w:r>
          </w:p>
        </w:tc>
      </w:tr>
      <w:tr w:rsidR="00F2492A" w:rsidRPr="00290238" w14:paraId="74161482" w14:textId="77777777" w:rsidTr="00F2492A">
        <w:trPr>
          <w:trHeight w:val="261"/>
        </w:trPr>
        <w:tc>
          <w:tcPr>
            <w:tcW w:w="6660" w:type="dxa"/>
            <w:shd w:val="clear" w:color="auto" w:fill="auto"/>
          </w:tcPr>
          <w:p w14:paraId="6BBC4999" w14:textId="77777777" w:rsidR="00F2492A" w:rsidRPr="00290238" w:rsidRDefault="00F2492A" w:rsidP="00F2492A">
            <w:pPr>
              <w:ind w:left="-22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3BB6">
              <w:rPr>
                <w:rFonts w:asciiTheme="majorBidi" w:hAnsiTheme="majorBidi"/>
                <w:sz w:val="27"/>
                <w:szCs w:val="27"/>
                <w:cs/>
              </w:rPr>
              <w:t>ตราสารหนี้ถือไว้เพื่อค้า (ในกองทุนส่วนบุคคล)</w:t>
            </w:r>
          </w:p>
        </w:tc>
        <w:tc>
          <w:tcPr>
            <w:tcW w:w="1080" w:type="dxa"/>
          </w:tcPr>
          <w:p w14:paraId="45843698" w14:textId="29181AD2" w:rsidR="00F2492A" w:rsidRPr="00F2492A" w:rsidRDefault="00E67AC8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607542" w14:textId="0F4E8C0D" w:rsidR="00F2492A" w:rsidRPr="00933BB6" w:rsidRDefault="00F2492A" w:rsidP="00F2492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</w:t>
            </w:r>
            <w:r w:rsidR="00E67A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21,</w:t>
            </w:r>
            <w:r w:rsidR="00E67A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347</w:t>
            </w:r>
          </w:p>
        </w:tc>
        <w:tc>
          <w:tcPr>
            <w:tcW w:w="270" w:type="dxa"/>
          </w:tcPr>
          <w:p w14:paraId="5C7F366C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757B816" w14:textId="77777777" w:rsidR="00F2492A" w:rsidRPr="00933BB6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B3DD838" w14:textId="77777777" w:rsidR="00F2492A" w:rsidRPr="00933BB6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E9CA6F9" w14:textId="1390FF00" w:rsidR="00F2492A" w:rsidRPr="00933BB6" w:rsidRDefault="00F2492A" w:rsidP="00F249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</w:t>
            </w:r>
            <w:r w:rsidR="00E67A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21,</w:t>
            </w:r>
            <w:r w:rsidR="00E67A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347</w:t>
            </w:r>
          </w:p>
        </w:tc>
        <w:tc>
          <w:tcPr>
            <w:tcW w:w="270" w:type="dxa"/>
            <w:vAlign w:val="bottom"/>
          </w:tcPr>
          <w:p w14:paraId="4ABE7500" w14:textId="77777777" w:rsidR="00F2492A" w:rsidRPr="00933BB6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79B52FA" w14:textId="77777777" w:rsidR="00F2492A" w:rsidRPr="00933BB6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0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CCAE95B" w14:textId="77777777" w:rsidR="00F2492A" w:rsidRPr="00933BB6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672C2A" w14:textId="7F714990" w:rsidR="00F2492A" w:rsidRPr="00933BB6" w:rsidRDefault="00F2492A" w:rsidP="00F249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</w:t>
            </w:r>
            <w:r w:rsidR="00E67A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21,</w:t>
            </w:r>
            <w:r w:rsidR="00E67A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347</w:t>
            </w:r>
          </w:p>
        </w:tc>
      </w:tr>
      <w:tr w:rsidR="00F2492A" w:rsidRPr="00290238" w14:paraId="5F63F9FB" w14:textId="77777777" w:rsidTr="00F2492A">
        <w:trPr>
          <w:trHeight w:val="375"/>
        </w:trPr>
        <w:tc>
          <w:tcPr>
            <w:tcW w:w="6660" w:type="dxa"/>
            <w:shd w:val="clear" w:color="auto" w:fill="auto"/>
          </w:tcPr>
          <w:p w14:paraId="0E1DA37C" w14:textId="77777777" w:rsidR="00F2492A" w:rsidRPr="00290238" w:rsidRDefault="00F2492A" w:rsidP="00F249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3B2B78C7" w14:textId="77777777" w:rsidR="00F2492A" w:rsidRPr="00F2492A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158106" w14:textId="7C2F3C5B" w:rsidR="00F2492A" w:rsidRPr="00933BB6" w:rsidRDefault="00F2492A" w:rsidP="00F2492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E0386C4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855E0E6" w14:textId="77777777" w:rsidR="00F2492A" w:rsidRPr="00933BB6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1A1AD45" w14:textId="77777777" w:rsidR="00F2492A" w:rsidRPr="00933BB6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2812879" w14:textId="77777777" w:rsidR="00F2492A" w:rsidRPr="00933BB6" w:rsidRDefault="00F2492A" w:rsidP="00F249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FFAA644" w14:textId="77777777" w:rsidR="00F2492A" w:rsidRPr="00933BB6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DC93F4B" w14:textId="77777777" w:rsidR="00F2492A" w:rsidRPr="00933BB6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0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C8DE9C0" w14:textId="77777777" w:rsidR="00F2492A" w:rsidRPr="00933BB6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4D4BDB" w14:textId="77777777" w:rsidR="00F2492A" w:rsidRPr="00933BB6" w:rsidRDefault="00F2492A" w:rsidP="00F249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2492A" w:rsidRPr="00290238" w14:paraId="00789E6C" w14:textId="77777777" w:rsidTr="00F2492A">
        <w:trPr>
          <w:trHeight w:val="261"/>
        </w:trPr>
        <w:tc>
          <w:tcPr>
            <w:tcW w:w="6660" w:type="dxa"/>
            <w:shd w:val="clear" w:color="auto" w:fill="auto"/>
          </w:tcPr>
          <w:p w14:paraId="197A01E8" w14:textId="77777777" w:rsidR="00F2492A" w:rsidRPr="00290238" w:rsidRDefault="00F2492A" w:rsidP="00F249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bidi="ar-SA"/>
              </w:rPr>
            </w:pPr>
            <w:r w:rsidRPr="00933BB6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080" w:type="dxa"/>
          </w:tcPr>
          <w:p w14:paraId="6304A755" w14:textId="77777777" w:rsidR="00F2492A" w:rsidRPr="00F2492A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A7CE16" w14:textId="0DC53EBE" w:rsidR="00F2492A" w:rsidRPr="00933BB6" w:rsidRDefault="00F2492A" w:rsidP="00F2492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89A13A8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9F10300" w14:textId="77777777" w:rsidR="00F2492A" w:rsidRPr="00933BB6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E0CF137" w14:textId="77777777" w:rsidR="00F2492A" w:rsidRPr="00933BB6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18E9921" w14:textId="77777777" w:rsidR="00F2492A" w:rsidRPr="00933BB6" w:rsidRDefault="00F2492A" w:rsidP="00F249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6957224" w14:textId="77777777" w:rsidR="00F2492A" w:rsidRPr="00933BB6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E4878F7" w14:textId="77777777" w:rsidR="00F2492A" w:rsidRPr="00933BB6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0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2D5563D0" w14:textId="77777777" w:rsidR="00F2492A" w:rsidRPr="00933BB6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E2F25D" w14:textId="77777777" w:rsidR="00F2492A" w:rsidRPr="00933BB6" w:rsidRDefault="00F2492A" w:rsidP="00F249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2492A" w:rsidRPr="00290238" w14:paraId="0FBB62F9" w14:textId="77777777" w:rsidTr="00F2492A">
        <w:trPr>
          <w:trHeight w:val="261"/>
        </w:trPr>
        <w:tc>
          <w:tcPr>
            <w:tcW w:w="6660" w:type="dxa"/>
            <w:shd w:val="clear" w:color="auto" w:fill="auto"/>
          </w:tcPr>
          <w:p w14:paraId="2E625766" w14:textId="77777777" w:rsidR="00F2492A" w:rsidRPr="00933BB6" w:rsidRDefault="00F2492A" w:rsidP="00F2492A">
            <w:pPr>
              <w:ind w:left="-20" w:right="-90"/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cs/>
              </w:rPr>
              <w:t>ตราสารหนี้ที่จะถือจนครบกำหนด</w:t>
            </w:r>
          </w:p>
        </w:tc>
        <w:tc>
          <w:tcPr>
            <w:tcW w:w="1080" w:type="dxa"/>
          </w:tcPr>
          <w:p w14:paraId="0AD191AB" w14:textId="7E209516" w:rsidR="00F2492A" w:rsidRPr="00F2492A" w:rsidRDefault="00E67AC8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FA672" w14:textId="5D1E24C4" w:rsidR="00F2492A" w:rsidRPr="00933BB6" w:rsidRDefault="00E67AC8" w:rsidP="00F2492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F249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,2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="00F249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</w:tcPr>
          <w:p w14:paraId="0C611FD9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50F7B0D" w14:textId="77777777" w:rsidR="00F2492A" w:rsidRPr="00933BB6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DF047D3" w14:textId="77777777" w:rsidR="00F2492A" w:rsidRPr="00933BB6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46003E49" w14:textId="3F2FB4C7" w:rsidR="00F2492A" w:rsidRPr="00933BB6" w:rsidRDefault="00E67AC8" w:rsidP="00F249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F249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667</w:t>
            </w:r>
          </w:p>
        </w:tc>
        <w:tc>
          <w:tcPr>
            <w:tcW w:w="270" w:type="dxa"/>
            <w:vAlign w:val="bottom"/>
          </w:tcPr>
          <w:p w14:paraId="12624366" w14:textId="77777777" w:rsidR="00F2492A" w:rsidRPr="00933BB6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EC06177" w14:textId="77777777" w:rsidR="00F2492A" w:rsidRPr="00933BB6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0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5680207" w14:textId="77777777" w:rsidR="00F2492A" w:rsidRPr="00933BB6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227A51" w14:textId="6D986F5C" w:rsidR="00F2492A" w:rsidRPr="00933BB6" w:rsidRDefault="00E67AC8" w:rsidP="00F249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F249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667</w:t>
            </w:r>
          </w:p>
        </w:tc>
      </w:tr>
      <w:tr w:rsidR="00F2492A" w:rsidRPr="00290238" w14:paraId="0CFF4DB9" w14:textId="77777777" w:rsidTr="00F2492A">
        <w:trPr>
          <w:trHeight w:val="261"/>
        </w:trPr>
        <w:tc>
          <w:tcPr>
            <w:tcW w:w="6660" w:type="dxa"/>
            <w:shd w:val="clear" w:color="auto" w:fill="auto"/>
          </w:tcPr>
          <w:p w14:paraId="22D0B35D" w14:textId="77777777" w:rsidR="00F2492A" w:rsidRPr="00290238" w:rsidRDefault="00F2492A" w:rsidP="00F2492A">
            <w:pPr>
              <w:ind w:left="-20" w:right="-90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290238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1080" w:type="dxa"/>
          </w:tcPr>
          <w:p w14:paraId="0F5E2F39" w14:textId="5B2F2DD8" w:rsidR="00F2492A" w:rsidRPr="00F2492A" w:rsidRDefault="00816401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7DC682" w14:textId="7F7875E4" w:rsidR="00F2492A" w:rsidRPr="00933BB6" w:rsidRDefault="00E67AC8" w:rsidP="00F2492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="00F2492A"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,000,000</w:t>
            </w:r>
          </w:p>
        </w:tc>
        <w:tc>
          <w:tcPr>
            <w:tcW w:w="270" w:type="dxa"/>
          </w:tcPr>
          <w:p w14:paraId="63354D41" w14:textId="77777777" w:rsidR="00F2492A" w:rsidRPr="00290238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EE1A343" w14:textId="77777777" w:rsidR="00F2492A" w:rsidRPr="00933BB6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141035B" w14:textId="77777777" w:rsidR="00F2492A" w:rsidRPr="00933BB6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62A6E82" w14:textId="304D130B" w:rsidR="00F2492A" w:rsidRPr="00933BB6" w:rsidRDefault="00E67AC8" w:rsidP="00F2492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2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="00F249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</w:t>
            </w:r>
            <w:r w:rsidR="0081640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="00F249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745</w:t>
            </w:r>
          </w:p>
        </w:tc>
        <w:tc>
          <w:tcPr>
            <w:tcW w:w="270" w:type="dxa"/>
            <w:vAlign w:val="bottom"/>
          </w:tcPr>
          <w:p w14:paraId="14DE50C4" w14:textId="77777777" w:rsidR="00F2492A" w:rsidRPr="00933BB6" w:rsidRDefault="00F2492A" w:rsidP="00F2492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FCD1E7C" w14:textId="77777777" w:rsidR="00F2492A" w:rsidRPr="00933BB6" w:rsidRDefault="00F2492A" w:rsidP="00F2492A">
            <w:pPr>
              <w:pStyle w:val="acctfourfigures"/>
              <w:tabs>
                <w:tab w:val="clear" w:pos="765"/>
              </w:tabs>
              <w:spacing w:line="240" w:lineRule="atLeast"/>
              <w:ind w:left="-10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B17461F" w14:textId="77777777" w:rsidR="00F2492A" w:rsidRPr="00933BB6" w:rsidRDefault="00F2492A" w:rsidP="00F2492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EA139C" w14:textId="17266DCC" w:rsidR="00F2492A" w:rsidRPr="00933BB6" w:rsidRDefault="00E67AC8" w:rsidP="00F249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="00F2492A"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</w:t>
            </w:r>
            <w:r w:rsidR="0081640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="00F2492A" w:rsidRPr="00933B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745</w:t>
            </w:r>
          </w:p>
        </w:tc>
      </w:tr>
    </w:tbl>
    <w:p w14:paraId="1221A2CF" w14:textId="51F46DD0" w:rsidR="00EC0458" w:rsidRDefault="00EC0458">
      <w:pPr>
        <w:spacing w:line="240" w:lineRule="auto"/>
      </w:pPr>
      <w:r>
        <w:br w:type="page"/>
      </w:r>
    </w:p>
    <w:p w14:paraId="29259BEE" w14:textId="77777777" w:rsidR="007D6448" w:rsidRPr="007D6448" w:rsidRDefault="007D6448" w:rsidP="007D6448">
      <w:pPr>
        <w:sectPr w:rsidR="007D6448" w:rsidRPr="007D6448" w:rsidSect="007D6448">
          <w:pgSz w:w="16834" w:h="11909" w:orient="landscape" w:code="9"/>
          <w:pgMar w:top="1152" w:right="720" w:bottom="1166" w:left="691" w:header="706" w:footer="706" w:gutter="0"/>
          <w:cols w:space="737"/>
          <w:docGrid w:linePitch="360"/>
        </w:sectPr>
      </w:pPr>
    </w:p>
    <w:p w14:paraId="6495287E" w14:textId="3A35AA7E" w:rsidR="00C152B0" w:rsidRDefault="00C152B0" w:rsidP="00C152B0">
      <w:pPr>
        <w:pStyle w:val="Caption"/>
        <w:numPr>
          <w:ilvl w:val="0"/>
          <w:numId w:val="0"/>
        </w:numPr>
        <w:ind w:left="900" w:hanging="360"/>
      </w:pPr>
      <w:r w:rsidRPr="00FE613D">
        <w:rPr>
          <w:cs/>
        </w:rPr>
        <w:t xml:space="preserve">การวัดมูลค่ายุติธรรม </w:t>
      </w:r>
    </w:p>
    <w:p w14:paraId="493F4ABB" w14:textId="77777777" w:rsidR="00627172" w:rsidRPr="00627172" w:rsidRDefault="00627172" w:rsidP="00627172">
      <w:pPr>
        <w:pStyle w:val="Ang15"/>
        <w:rPr>
          <w:sz w:val="20"/>
          <w:szCs w:val="20"/>
          <w:lang w:val="en-US"/>
        </w:rPr>
      </w:pPr>
    </w:p>
    <w:p w14:paraId="1C22C36C" w14:textId="77777777" w:rsidR="00627172" w:rsidRDefault="00627172" w:rsidP="004A780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27172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7CAFD7C1" w14:textId="77777777" w:rsidR="008811B6" w:rsidRPr="00627172" w:rsidRDefault="008811B6" w:rsidP="004A7800">
      <w:pPr>
        <w:pStyle w:val="Ang15"/>
        <w:rPr>
          <w:sz w:val="20"/>
          <w:szCs w:val="20"/>
          <w:lang w:val="en-US"/>
        </w:rPr>
      </w:pPr>
    </w:p>
    <w:p w14:paraId="00F4F8EF" w14:textId="77777777" w:rsidR="00627172" w:rsidRPr="00627172" w:rsidRDefault="00627172" w:rsidP="004A7800">
      <w:pPr>
        <w:pStyle w:val="BodyText"/>
        <w:numPr>
          <w:ilvl w:val="0"/>
          <w:numId w:val="10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2717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627172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627172">
        <w:rPr>
          <w:rFonts w:asciiTheme="majorBidi" w:hAnsiTheme="majorBidi" w:cstheme="majorBidi"/>
          <w:sz w:val="30"/>
          <w:szCs w:val="30"/>
        </w:rPr>
        <w:t xml:space="preserve">  </w:t>
      </w:r>
      <w:r w:rsidRPr="00627172">
        <w:rPr>
          <w:rFonts w:asciiTheme="majorBidi" w:hAnsiTheme="majorBidi" w:cstheme="majorBidi"/>
          <w:sz w:val="30"/>
          <w:szCs w:val="30"/>
          <w:cs/>
        </w:rPr>
        <w:t>เป็น</w:t>
      </w:r>
      <w:r w:rsidRPr="00627172">
        <w:rPr>
          <w:rFonts w:asciiTheme="majorBidi" w:hAnsiTheme="majorBidi"/>
          <w:sz w:val="30"/>
          <w:szCs w:val="30"/>
          <w:cs/>
        </w:rPr>
        <w:t xml:space="preserve">ราคาเสนอซื้อขาย </w:t>
      </w:r>
      <w:r w:rsidRPr="00627172">
        <w:rPr>
          <w:rFonts w:asciiTheme="majorBidi" w:hAnsiTheme="majorBidi" w:cstheme="majorBidi"/>
          <w:sz w:val="30"/>
          <w:szCs w:val="30"/>
        </w:rPr>
        <w:t>(</w:t>
      </w:r>
      <w:r w:rsidRPr="00627172">
        <w:rPr>
          <w:rFonts w:asciiTheme="majorBidi" w:hAnsiTheme="majorBidi"/>
          <w:sz w:val="30"/>
          <w:szCs w:val="30"/>
          <w:cs/>
        </w:rPr>
        <w:t>ไม่ต้องปรับปรุง</w:t>
      </w:r>
      <w:r w:rsidRPr="00627172">
        <w:rPr>
          <w:rFonts w:asciiTheme="majorBidi" w:hAnsiTheme="majorBidi" w:cstheme="majorBidi"/>
          <w:sz w:val="30"/>
          <w:szCs w:val="30"/>
        </w:rPr>
        <w:t xml:space="preserve">) </w:t>
      </w:r>
      <w:r w:rsidRPr="00627172">
        <w:rPr>
          <w:rFonts w:asciiTheme="majorBidi" w:hAnsi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50FE9901" w14:textId="77777777" w:rsidR="00627172" w:rsidRPr="00627172" w:rsidRDefault="00627172" w:rsidP="004A7800">
      <w:pPr>
        <w:pStyle w:val="BodyText"/>
        <w:numPr>
          <w:ilvl w:val="0"/>
          <w:numId w:val="10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27172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627172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627172">
        <w:rPr>
          <w:rFonts w:asciiTheme="majorBidi" w:hAnsiTheme="majorBidi" w:cstheme="majorBidi"/>
          <w:sz w:val="30"/>
          <w:szCs w:val="30"/>
        </w:rPr>
        <w:t xml:space="preserve">  </w:t>
      </w:r>
      <w:r w:rsidRPr="00627172">
        <w:rPr>
          <w:rFonts w:asciiTheme="majorBidi" w:hAnsiTheme="majorBidi" w:cstheme="majorBidi"/>
          <w:sz w:val="30"/>
          <w:szCs w:val="30"/>
          <w:cs/>
        </w:rPr>
        <w:t>เป็น</w:t>
      </w:r>
      <w:r w:rsidRPr="00627172">
        <w:rPr>
          <w:rFonts w:asciiTheme="majorBidi" w:hAnsiTheme="majorBidi"/>
          <w:sz w:val="30"/>
          <w:szCs w:val="30"/>
          <w:cs/>
        </w:rPr>
        <w:t xml:space="preserve">ข้อมูลอื่นที่สังเกตได้โดยตรง </w:t>
      </w:r>
      <w:r w:rsidRPr="00627172">
        <w:rPr>
          <w:rFonts w:asciiTheme="majorBidi" w:hAnsiTheme="majorBidi"/>
          <w:sz w:val="30"/>
          <w:szCs w:val="30"/>
        </w:rPr>
        <w:t>(</w:t>
      </w:r>
      <w:r w:rsidRPr="00627172">
        <w:rPr>
          <w:rFonts w:asciiTheme="majorBidi" w:hAnsi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27172">
        <w:rPr>
          <w:rFonts w:asciiTheme="majorBidi" w:hAnsiTheme="majorBidi" w:cstheme="majorBidi"/>
          <w:sz w:val="30"/>
          <w:szCs w:val="30"/>
        </w:rPr>
        <w:t>1</w:t>
      </w:r>
    </w:p>
    <w:p w14:paraId="52408D56" w14:textId="53D2559F" w:rsidR="00627172" w:rsidRPr="00627172" w:rsidRDefault="00627172" w:rsidP="004A7800">
      <w:pPr>
        <w:pStyle w:val="BodyText"/>
        <w:numPr>
          <w:ilvl w:val="0"/>
          <w:numId w:val="10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27172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62717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67AC8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627172">
        <w:rPr>
          <w:rFonts w:asciiTheme="majorBidi" w:hAnsiTheme="majorBidi" w:cstheme="majorBidi"/>
          <w:sz w:val="30"/>
          <w:szCs w:val="30"/>
        </w:rPr>
        <w:t xml:space="preserve">  </w:t>
      </w:r>
      <w:r w:rsidRPr="00627172">
        <w:rPr>
          <w:rFonts w:asciiTheme="majorBidi" w:hAnsiTheme="majorBidi" w:cstheme="majorBidi"/>
          <w:sz w:val="30"/>
          <w:szCs w:val="30"/>
          <w:cs/>
        </w:rPr>
        <w:t>เป็น</w:t>
      </w:r>
      <w:r w:rsidRPr="00627172">
        <w:rPr>
          <w:rFonts w:asciiTheme="majorBidi" w:hAnsiTheme="majorBidi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14:paraId="117AF69C" w14:textId="77777777" w:rsidR="00627172" w:rsidRPr="008811B6" w:rsidRDefault="00627172" w:rsidP="004A7800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35537465" w14:textId="77777777" w:rsidR="00627172" w:rsidRDefault="00627172" w:rsidP="004A7800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7172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DA52998" w14:textId="77777777" w:rsidR="006C6607" w:rsidRPr="00627172" w:rsidRDefault="006C6607" w:rsidP="0062717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439A36F" w14:textId="77777777" w:rsidR="00C152B0" w:rsidRDefault="00C152B0" w:rsidP="00C152B0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796E3E">
        <w:rPr>
          <w:i/>
          <w:iCs/>
          <w:cs/>
        </w:rPr>
        <w:t>เทคนิคการประเมินมูลค่า</w:t>
      </w:r>
    </w:p>
    <w:p w14:paraId="523F8C6D" w14:textId="77777777" w:rsidR="00627172" w:rsidRPr="00627172" w:rsidRDefault="00627172" w:rsidP="00627172">
      <w:pPr>
        <w:pStyle w:val="Bo-Blankline"/>
        <w:rPr>
          <w:lang w:val="en-US"/>
        </w:rPr>
      </w:pPr>
    </w:p>
    <w:p w14:paraId="6AFB06CA" w14:textId="77777777" w:rsidR="00C152B0" w:rsidRPr="00C122C1" w:rsidRDefault="00C152B0" w:rsidP="00C152B0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  <w:r w:rsidRPr="00C122C1">
        <w:rPr>
          <w:b w:val="0"/>
          <w:bCs w:val="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C122C1">
        <w:rPr>
          <w:b w:val="0"/>
          <w:bCs w:val="0"/>
        </w:rPr>
        <w:t xml:space="preserve">2 </w:t>
      </w:r>
    </w:p>
    <w:p w14:paraId="3B406161" w14:textId="77777777" w:rsidR="00C152B0" w:rsidRPr="00C122C1" w:rsidRDefault="00C152B0" w:rsidP="00C152B0">
      <w:pPr>
        <w:pStyle w:val="Caption"/>
        <w:numPr>
          <w:ilvl w:val="0"/>
          <w:numId w:val="0"/>
        </w:numPr>
        <w:ind w:left="900" w:hanging="360"/>
        <w:rPr>
          <w:b w:val="0"/>
          <w:bCs w:val="0"/>
          <w:sz w:val="20"/>
          <w:szCs w:val="20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60"/>
        <w:gridCol w:w="236"/>
        <w:gridCol w:w="5984"/>
      </w:tblGrid>
      <w:tr w:rsidR="00CF7D64" w:rsidRPr="002274A4" w14:paraId="71879791" w14:textId="77777777" w:rsidTr="00D55A32">
        <w:trPr>
          <w:tblHeader/>
        </w:trPr>
        <w:tc>
          <w:tcPr>
            <w:tcW w:w="2960" w:type="dxa"/>
            <w:shd w:val="clear" w:color="auto" w:fill="auto"/>
            <w:vAlign w:val="bottom"/>
          </w:tcPr>
          <w:p w14:paraId="2FE49297" w14:textId="77777777"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D88837" w14:textId="77777777"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  <w:vAlign w:val="bottom"/>
          </w:tcPr>
          <w:p w14:paraId="03EE8C43" w14:textId="77777777"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CF7D64" w:rsidRPr="002274A4" w14:paraId="52B59C21" w14:textId="77777777" w:rsidTr="00D55A32">
        <w:tc>
          <w:tcPr>
            <w:tcW w:w="2960" w:type="dxa"/>
            <w:shd w:val="clear" w:color="auto" w:fill="auto"/>
          </w:tcPr>
          <w:p w14:paraId="79CE7C79" w14:textId="67C36BAC" w:rsidR="00CF7D64" w:rsidRPr="000A4973" w:rsidRDefault="00CF7D64" w:rsidP="00027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ภาคเอกชน</w:t>
            </w:r>
          </w:p>
        </w:tc>
        <w:tc>
          <w:tcPr>
            <w:tcW w:w="236" w:type="dxa"/>
            <w:shd w:val="clear" w:color="auto" w:fill="auto"/>
          </w:tcPr>
          <w:p w14:paraId="018A3641" w14:textId="77777777"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</w:tcPr>
          <w:p w14:paraId="2E501EAD" w14:textId="77777777" w:rsidR="00CF7D64" w:rsidRPr="000A4973" w:rsidRDefault="00CF7D64" w:rsidP="00E150C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CF7D64" w:rsidRPr="002274A4" w14:paraId="24D07CBC" w14:textId="77777777" w:rsidTr="00D55A32">
        <w:tc>
          <w:tcPr>
            <w:tcW w:w="2960" w:type="dxa"/>
            <w:shd w:val="clear" w:color="auto" w:fill="auto"/>
          </w:tcPr>
          <w:p w14:paraId="1C3375B2" w14:textId="4F06A6F6" w:rsidR="00CF7D64" w:rsidRPr="00E1550C" w:rsidRDefault="00CF7D64" w:rsidP="000274C4">
            <w:pPr>
              <w:spacing w:line="240" w:lineRule="atLeast"/>
              <w:ind w:left="270" w:right="-105" w:hanging="270"/>
              <w:rPr>
                <w:rFonts w:ascii="Angsana New" w:hAnsi="Angsana New"/>
                <w:sz w:val="30"/>
                <w:szCs w:val="30"/>
              </w:rPr>
            </w:pPr>
            <w:r w:rsidRPr="00E1550C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ตราสารหนี้ภาคเอกชน </w:t>
            </w:r>
          </w:p>
          <w:p w14:paraId="7D36E568" w14:textId="77777777" w:rsidR="00CF7D64" w:rsidRPr="00E1550C" w:rsidRDefault="00CF7D64" w:rsidP="000274C4">
            <w:pPr>
              <w:spacing w:line="240" w:lineRule="atLeast"/>
              <w:ind w:left="270" w:right="-105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E1550C">
              <w:rPr>
                <w:rFonts w:ascii="Angsana New" w:hAnsi="Angsana New"/>
                <w:sz w:val="30"/>
                <w:szCs w:val="30"/>
              </w:rPr>
              <w:t>(</w:t>
            </w:r>
            <w:r w:rsidRPr="00E1550C">
              <w:rPr>
                <w:rFonts w:ascii="Angsana New" w:hAnsi="Angsana New" w:hint="cs"/>
                <w:sz w:val="30"/>
                <w:szCs w:val="30"/>
                <w:cs/>
              </w:rPr>
              <w:t>ในกองทุนส่วนบุคคล</w:t>
            </w:r>
            <w:r w:rsidRPr="00E1550C">
              <w:rPr>
                <w:rFonts w:ascii="Angsana New" w:hAnsi="Angsana New"/>
                <w:sz w:val="30"/>
                <w:szCs w:val="30"/>
              </w:rPr>
              <w:t>)</w:t>
            </w:r>
            <w:r w:rsidRPr="00E1550C">
              <w:rPr>
                <w:rFonts w:ascii="Angsana New" w:hAnsi="Angsana New"/>
                <w:sz w:val="30"/>
                <w:szCs w:val="30"/>
                <w:cs/>
              </w:rPr>
              <w:br/>
            </w:r>
          </w:p>
        </w:tc>
        <w:tc>
          <w:tcPr>
            <w:tcW w:w="236" w:type="dxa"/>
            <w:shd w:val="clear" w:color="auto" w:fill="auto"/>
          </w:tcPr>
          <w:p w14:paraId="3E0BCC61" w14:textId="77777777"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</w:tcPr>
          <w:p w14:paraId="65AC79FB" w14:textId="77777777" w:rsidR="00CF7D64" w:rsidRPr="000A4973" w:rsidRDefault="00CF7D64" w:rsidP="00E150C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 xml:space="preserve">(1)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 xml:space="preserve">(2)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6C71CD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>illiquidity factor</w:t>
            </w:r>
          </w:p>
        </w:tc>
      </w:tr>
      <w:tr w:rsidR="006C6607" w:rsidRPr="002274A4" w14:paraId="63CE84E1" w14:textId="77777777" w:rsidTr="00D55A32">
        <w:tc>
          <w:tcPr>
            <w:tcW w:w="2960" w:type="dxa"/>
            <w:shd w:val="clear" w:color="auto" w:fill="auto"/>
          </w:tcPr>
          <w:p w14:paraId="035CC072" w14:textId="77777777" w:rsidR="002C5378" w:rsidRDefault="002C5378" w:rsidP="00B67A19">
            <w:pPr>
              <w:rPr>
                <w:rFonts w:ascii="Angsana New" w:hAnsi="Angsana New"/>
                <w:sz w:val="30"/>
                <w:szCs w:val="30"/>
              </w:rPr>
            </w:pPr>
          </w:p>
          <w:p w14:paraId="3EEA1D00" w14:textId="77777777" w:rsidR="002C5378" w:rsidRDefault="002C5378" w:rsidP="00B67A19">
            <w:pPr>
              <w:rPr>
                <w:rFonts w:ascii="Angsana New" w:hAnsi="Angsana New"/>
                <w:sz w:val="30"/>
                <w:szCs w:val="30"/>
              </w:rPr>
            </w:pPr>
          </w:p>
          <w:p w14:paraId="35E333D1" w14:textId="77777777" w:rsidR="002C5378" w:rsidRDefault="002C5378" w:rsidP="00B67A19">
            <w:pPr>
              <w:rPr>
                <w:rFonts w:ascii="Angsana New" w:hAnsi="Angsana New"/>
                <w:sz w:val="30"/>
                <w:szCs w:val="30"/>
              </w:rPr>
            </w:pPr>
          </w:p>
          <w:p w14:paraId="6D4DF702" w14:textId="3667598C" w:rsidR="006C6607" w:rsidRPr="00E50529" w:rsidRDefault="006C6607" w:rsidP="00B67A19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  <w:shd w:val="clear" w:color="auto" w:fill="auto"/>
          </w:tcPr>
          <w:p w14:paraId="630A0933" w14:textId="77777777" w:rsidR="006C6607" w:rsidRPr="006C66AD" w:rsidRDefault="006C6607" w:rsidP="00B67A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</w:tcPr>
          <w:p w14:paraId="1DA848A9" w14:textId="77777777" w:rsidR="002C5378" w:rsidRDefault="002C5378" w:rsidP="00B67A1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B41F1A6" w14:textId="77777777" w:rsidR="002C5378" w:rsidRDefault="002C5378" w:rsidP="00B67A1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6D3DF94" w14:textId="77777777" w:rsidR="002C5378" w:rsidRDefault="002C5378" w:rsidP="00B67A1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30FE4F0" w14:textId="0BE04C18" w:rsidR="006C6607" w:rsidRPr="00E50529" w:rsidRDefault="006C6607" w:rsidP="00B67A1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และค่าความเสี่ยงด้านอื่นๆ</w:t>
            </w:r>
            <w:r w:rsidR="00166A7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04CCA6B3" w14:textId="69EC7B67" w:rsidR="00627172" w:rsidRDefault="00627172" w:rsidP="00A95E68">
      <w:pPr>
        <w:rPr>
          <w:rFonts w:ascii="Angsana New" w:hAnsi="Angsana New"/>
          <w:sz w:val="20"/>
          <w:szCs w:val="20"/>
          <w:lang w:eastAsia="x-none"/>
        </w:rPr>
      </w:pPr>
    </w:p>
    <w:p w14:paraId="0F145492" w14:textId="3C9A4702" w:rsidR="00163DA6" w:rsidRPr="00EB708B" w:rsidRDefault="00163DA6" w:rsidP="00163DA6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B708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05A2DBFE" w14:textId="19A2399D" w:rsidR="00163DA6" w:rsidRDefault="00163DA6" w:rsidP="00163DA6">
      <w:pPr>
        <w:pStyle w:val="Bo-Blankline"/>
      </w:pPr>
    </w:p>
    <w:p w14:paraId="7F88F14E" w14:textId="40A732DA" w:rsidR="00403F1B" w:rsidRPr="00BF336E" w:rsidRDefault="00403F1B" w:rsidP="00BF336E">
      <w:pPr>
        <w:pStyle w:val="Bo-Blankline"/>
        <w:jc w:val="thaiDistribute"/>
        <w:rPr>
          <w:sz w:val="30"/>
          <w:szCs w:val="30"/>
          <w:lang w:eastAsia="en-US"/>
        </w:rPr>
      </w:pPr>
      <w:r w:rsidRPr="00BF336E">
        <w:rPr>
          <w:sz w:val="30"/>
          <w:szCs w:val="30"/>
          <w:cs/>
          <w:lang w:eastAsia="en-US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BF336E">
        <w:rPr>
          <w:sz w:val="30"/>
          <w:szCs w:val="30"/>
          <w:lang w:eastAsia="en-US"/>
        </w:rPr>
        <w:t xml:space="preserve">12 </w:t>
      </w:r>
      <w:r w:rsidRPr="00BF336E">
        <w:rPr>
          <w:sz w:val="30"/>
          <w:szCs w:val="30"/>
          <w:cs/>
          <w:lang w:eastAsia="en-US"/>
        </w:rPr>
        <w:t>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29833F42" w14:textId="77777777" w:rsidR="00403F1B" w:rsidRPr="00EB708B" w:rsidRDefault="00403F1B" w:rsidP="00163DA6">
      <w:pPr>
        <w:pStyle w:val="Bo-Blankline"/>
      </w:pPr>
    </w:p>
    <w:p w14:paraId="304712C8" w14:textId="318F6F8E" w:rsidR="00163DA6" w:rsidRDefault="00163DA6" w:rsidP="00163DA6">
      <w:pPr>
        <w:pStyle w:val="Ang15"/>
      </w:pPr>
      <w:r w:rsidRPr="00EB708B">
        <w:rPr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6B75ED8" w14:textId="77777777" w:rsidR="00163DA6" w:rsidRDefault="00163DA6" w:rsidP="00163DA6">
      <w:pPr>
        <w:pStyle w:val="Bo-Blankline"/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643A1C" w:rsidRPr="00993DCC" w14:paraId="74C25AD3" w14:textId="77777777" w:rsidTr="00314205">
        <w:trPr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498BA14A" w14:textId="073A5CD1" w:rsidR="00643A1C" w:rsidRPr="00AF4A7F" w:rsidRDefault="00643A1C" w:rsidP="00191AE5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1" w:name="_Hlk36150781"/>
            <w:bookmarkStart w:id="2" w:name="_Hlk39063122"/>
          </w:p>
        </w:tc>
        <w:tc>
          <w:tcPr>
            <w:tcW w:w="3060" w:type="dxa"/>
            <w:gridSpan w:val="4"/>
            <w:shd w:val="clear" w:color="auto" w:fill="auto"/>
            <w:vAlign w:val="bottom"/>
          </w:tcPr>
          <w:p w14:paraId="1CF5629E" w14:textId="77777777" w:rsidR="00643A1C" w:rsidRPr="00993DCC" w:rsidRDefault="00643A1C" w:rsidP="00F8547C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3D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0CB772F8" w14:textId="589083CB" w:rsidR="00643A1C" w:rsidRPr="00993DCC" w:rsidRDefault="00643A1C" w:rsidP="00F85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A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59191F" w:rsidRPr="00993DCC" w14:paraId="74349076" w14:textId="77777777" w:rsidTr="00314205">
        <w:trPr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5F233C79" w14:textId="325CA8C7" w:rsidR="0059191F" w:rsidRPr="00AF4A7F" w:rsidRDefault="0059191F" w:rsidP="00591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4A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44F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AF4A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AF4A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="00344F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260" w:type="dxa"/>
            <w:vAlign w:val="bottom"/>
          </w:tcPr>
          <w:p w14:paraId="65D3D67B" w14:textId="430CC53E" w:rsidR="0059191F" w:rsidRPr="00993DCC" w:rsidRDefault="0059191F" w:rsidP="0059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DC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AD81570" w14:textId="77777777" w:rsidR="0059191F" w:rsidRPr="00993DCC" w:rsidRDefault="0059191F" w:rsidP="0059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BB1A9E" w14:textId="6F4EF567" w:rsidR="0059191F" w:rsidRPr="00993DCC" w:rsidRDefault="00643A1C" w:rsidP="0059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A7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270" w:type="dxa"/>
            <w:vAlign w:val="bottom"/>
          </w:tcPr>
          <w:p w14:paraId="0AF8EA55" w14:textId="77777777" w:rsidR="0059191F" w:rsidRPr="00993DCC" w:rsidRDefault="0059191F" w:rsidP="0059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18F687" w14:textId="07F7208E" w:rsidR="0059191F" w:rsidRPr="00993DCC" w:rsidRDefault="00643A1C" w:rsidP="0059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DC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48B66971" w14:textId="77777777" w:rsidR="0059191F" w:rsidRPr="00993DCC" w:rsidRDefault="0059191F" w:rsidP="0059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DB7C18" w14:textId="792D327D" w:rsidR="0059191F" w:rsidRPr="00993DCC" w:rsidRDefault="0059191F" w:rsidP="0059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A7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</w:tr>
      <w:tr w:rsidR="0059191F" w:rsidRPr="00993DCC" w14:paraId="12BF0082" w14:textId="77777777" w:rsidTr="00314205">
        <w:trPr>
          <w:trHeight w:val="164"/>
          <w:tblHeader/>
        </w:trPr>
        <w:tc>
          <w:tcPr>
            <w:tcW w:w="3330" w:type="dxa"/>
          </w:tcPr>
          <w:p w14:paraId="1F9706DD" w14:textId="60D2101E" w:rsidR="0059191F" w:rsidRPr="00607D81" w:rsidRDefault="0059191F" w:rsidP="0059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7FEF19D5" w14:textId="0ACC4F27" w:rsidR="0059191F" w:rsidRPr="00993DCC" w:rsidRDefault="0059191F" w:rsidP="0059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D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93D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C6118" w:rsidRPr="00993DCC" w14:paraId="440D5D10" w14:textId="77777777" w:rsidTr="00314205">
        <w:trPr>
          <w:trHeight w:val="164"/>
          <w:tblHeader/>
        </w:trPr>
        <w:tc>
          <w:tcPr>
            <w:tcW w:w="3330" w:type="dxa"/>
          </w:tcPr>
          <w:p w14:paraId="127BE2EE" w14:textId="75C12C55" w:rsidR="009C6118" w:rsidRPr="00607D81" w:rsidRDefault="009C6118" w:rsidP="0059191F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07D8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50" w:type="dxa"/>
            <w:gridSpan w:val="7"/>
          </w:tcPr>
          <w:p w14:paraId="35BD8E6B" w14:textId="77777777" w:rsidR="009C6118" w:rsidRPr="00993DCC" w:rsidRDefault="009C6118" w:rsidP="0059191F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75C0A" w:rsidRPr="00993DCC" w14:paraId="246BC159" w14:textId="77777777" w:rsidTr="008E776F">
        <w:trPr>
          <w:trHeight w:val="20"/>
        </w:trPr>
        <w:tc>
          <w:tcPr>
            <w:tcW w:w="3330" w:type="dxa"/>
          </w:tcPr>
          <w:p w14:paraId="44834614" w14:textId="77777777" w:rsidR="00875C0A" w:rsidRPr="00993DCC" w:rsidRDefault="00875C0A" w:rsidP="0087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3DC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7B2458B6" w14:textId="704157E9" w:rsidR="00875C0A" w:rsidRPr="00DD442F" w:rsidRDefault="00875C0A" w:rsidP="0087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5C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875C0A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75C0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C6C2A17" w14:textId="77777777" w:rsidR="00875C0A" w:rsidRPr="00993DCC" w:rsidRDefault="00875C0A" w:rsidP="0087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C978475" w14:textId="78ADEECB" w:rsidR="00875C0A" w:rsidRPr="00993DCC" w:rsidRDefault="00875C0A" w:rsidP="0087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C136A5" w14:textId="77777777" w:rsidR="00875C0A" w:rsidRPr="00993DCC" w:rsidRDefault="00875C0A" w:rsidP="0087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5A5659" w14:textId="0B6E4C8C" w:rsidR="00875C0A" w:rsidRPr="00875C0A" w:rsidRDefault="00875C0A" w:rsidP="0087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75C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875C0A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75C0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AAF584B" w14:textId="77777777" w:rsidR="00875C0A" w:rsidRPr="00993DCC" w:rsidRDefault="00875C0A" w:rsidP="0087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DB056C" w14:textId="75E5FCE9" w:rsidR="00875C0A" w:rsidRPr="00993DCC" w:rsidRDefault="00875C0A" w:rsidP="0087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5C0A" w:rsidRPr="00993DCC" w14:paraId="0185B50B" w14:textId="77777777" w:rsidTr="008E776F">
        <w:trPr>
          <w:trHeight w:val="20"/>
        </w:trPr>
        <w:tc>
          <w:tcPr>
            <w:tcW w:w="3330" w:type="dxa"/>
          </w:tcPr>
          <w:p w14:paraId="54E54740" w14:textId="77777777" w:rsidR="00875C0A" w:rsidRPr="00993DCC" w:rsidRDefault="00875C0A" w:rsidP="0087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DC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7AEB4CDF" w14:textId="77777777" w:rsidR="00875C0A" w:rsidRPr="00993DCC" w:rsidRDefault="00875C0A" w:rsidP="0087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F0F30F" w14:textId="77777777" w:rsidR="00875C0A" w:rsidRPr="00993DCC" w:rsidRDefault="00875C0A" w:rsidP="0087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A95D97" w14:textId="77777777" w:rsidR="00875C0A" w:rsidRPr="00993DCC" w:rsidRDefault="00875C0A" w:rsidP="0087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784D37" w14:textId="77777777" w:rsidR="00875C0A" w:rsidRPr="00993DCC" w:rsidRDefault="00875C0A" w:rsidP="0087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F36E4E8" w14:textId="77777777" w:rsidR="00875C0A" w:rsidRPr="00875C0A" w:rsidRDefault="00875C0A" w:rsidP="0087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F8A5BE" w14:textId="77777777" w:rsidR="00875C0A" w:rsidRPr="00993DCC" w:rsidRDefault="00875C0A" w:rsidP="0087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FB735F" w14:textId="77777777" w:rsidR="00875C0A" w:rsidRPr="00993DCC" w:rsidRDefault="00875C0A" w:rsidP="0087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776F" w:rsidRPr="00993DCC" w14:paraId="5EE2CAB9" w14:textId="77777777" w:rsidTr="008E776F">
        <w:trPr>
          <w:trHeight w:val="20"/>
        </w:trPr>
        <w:tc>
          <w:tcPr>
            <w:tcW w:w="3330" w:type="dxa"/>
          </w:tcPr>
          <w:p w14:paraId="017F1CF3" w14:textId="3C4CC29D" w:rsidR="008E776F" w:rsidRPr="00993DCC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D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993D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93D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93DCC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993DC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486415E" w14:textId="0EC9D0AD" w:rsidR="008E776F" w:rsidRPr="00993DCC" w:rsidRDefault="00E67AC8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E776F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270" w:type="dxa"/>
            <w:shd w:val="clear" w:color="auto" w:fill="auto"/>
          </w:tcPr>
          <w:p w14:paraId="2D865CC5" w14:textId="77777777" w:rsidR="008E776F" w:rsidRPr="00993DCC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6A1C3D0" w14:textId="43AEE8D8" w:rsidR="008E776F" w:rsidRPr="00993DCC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E1BF8E" w14:textId="77777777" w:rsidR="008E776F" w:rsidRPr="00993DCC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7E7EE2" w14:textId="54321D9F" w:rsidR="008E776F" w:rsidRPr="00875C0A" w:rsidRDefault="00E67AC8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E776F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270" w:type="dxa"/>
            <w:shd w:val="clear" w:color="auto" w:fill="auto"/>
          </w:tcPr>
          <w:p w14:paraId="68D664D6" w14:textId="77777777" w:rsidR="008E776F" w:rsidRPr="00993DCC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E7638D" w14:textId="13246923" w:rsidR="008E776F" w:rsidRPr="00993DCC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776F" w:rsidRPr="00993DCC" w14:paraId="2567134A" w14:textId="77777777" w:rsidTr="008E776F">
        <w:trPr>
          <w:trHeight w:val="20"/>
        </w:trPr>
        <w:tc>
          <w:tcPr>
            <w:tcW w:w="3330" w:type="dxa"/>
          </w:tcPr>
          <w:p w14:paraId="3D880562" w14:textId="0B252F2E" w:rsidR="008E776F" w:rsidRPr="00993DCC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D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93D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93D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93DC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93D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93DCC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993DC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264342D7" w14:textId="725489E1" w:rsidR="008E776F" w:rsidRPr="00993DCC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D67FB75" w14:textId="77777777" w:rsidR="008E776F" w:rsidRPr="00993DCC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926B10A" w14:textId="28276D21" w:rsidR="008E776F" w:rsidRPr="00993DCC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629815" w14:textId="77777777" w:rsidR="008E776F" w:rsidRPr="00993DCC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715A75" w14:textId="4EE09AFC" w:rsidR="008E776F" w:rsidRPr="00875C0A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0A82C06" w14:textId="77777777" w:rsidR="008E776F" w:rsidRPr="00993DCC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AD9CD9" w14:textId="76E22C2B" w:rsidR="008E776F" w:rsidRPr="00993DCC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776F" w:rsidRPr="00993DCC" w14:paraId="39EF3CE2" w14:textId="77777777" w:rsidTr="008E776F">
        <w:trPr>
          <w:trHeight w:val="20"/>
        </w:trPr>
        <w:tc>
          <w:tcPr>
            <w:tcW w:w="3330" w:type="dxa"/>
          </w:tcPr>
          <w:p w14:paraId="52422207" w14:textId="77777777" w:rsidR="008E776F" w:rsidRPr="00993DCC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3D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E2047F3" w14:textId="123E72A6" w:rsidR="008E776F" w:rsidRPr="00993DCC" w:rsidRDefault="00E67AC8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</w:t>
            </w:r>
            <w:r w:rsidR="008E7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8E7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7751436" w14:textId="77777777" w:rsidR="008E776F" w:rsidRPr="00993DCC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53AC6" w14:textId="23FD413D" w:rsidR="008E776F" w:rsidRPr="00993DCC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FCB1FF" w14:textId="77777777" w:rsidR="008E776F" w:rsidRPr="00993DCC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D45450C" w14:textId="096135FA" w:rsidR="008E776F" w:rsidRPr="00875C0A" w:rsidRDefault="00E67AC8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</w:t>
            </w:r>
            <w:r w:rsidR="008E7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8E7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576CD28" w14:textId="77777777" w:rsidR="008E776F" w:rsidRPr="00993DCC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92B4F" w14:textId="4F967013" w:rsidR="008E776F" w:rsidRPr="00993DCC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E776F" w:rsidRPr="00993DCC" w14:paraId="7AD638AE" w14:textId="77777777" w:rsidTr="008E776F">
        <w:trPr>
          <w:trHeight w:val="20"/>
        </w:trPr>
        <w:tc>
          <w:tcPr>
            <w:tcW w:w="3330" w:type="dxa"/>
          </w:tcPr>
          <w:p w14:paraId="29FF7302" w14:textId="77777777" w:rsidR="008E776F" w:rsidRPr="00993DCC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D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93D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7EBE373" w14:textId="64A9C17C" w:rsidR="008E776F" w:rsidRPr="008E776F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7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8196CF" w14:textId="77777777" w:rsidR="008E776F" w:rsidRPr="008E776F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983497B" w14:textId="323EBD82" w:rsidR="008E776F" w:rsidRPr="008E776F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A6DC0E" w14:textId="77777777" w:rsidR="008E776F" w:rsidRPr="008E776F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8550643" w14:textId="1A8C7250" w:rsidR="008E776F" w:rsidRPr="008E776F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7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DE17DF" w14:textId="77777777" w:rsidR="008E776F" w:rsidRPr="00993DCC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346B68D" w14:textId="77777777" w:rsidR="008E776F" w:rsidRPr="00993DCC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E776F" w:rsidRPr="00993DCC" w14:paraId="36F9B4D5" w14:textId="77777777" w:rsidTr="008E776F">
        <w:trPr>
          <w:trHeight w:val="20"/>
        </w:trPr>
        <w:tc>
          <w:tcPr>
            <w:tcW w:w="3330" w:type="dxa"/>
          </w:tcPr>
          <w:p w14:paraId="074955FD" w14:textId="77777777" w:rsidR="008E776F" w:rsidRPr="007675CB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75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4783E" w14:textId="18B99A0A" w:rsidR="008E776F" w:rsidRPr="00993DCC" w:rsidRDefault="00E67AC8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</w:t>
            </w:r>
            <w:r w:rsidR="008E7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8E7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635B83E" w14:textId="77777777" w:rsidR="008E776F" w:rsidRPr="00993DCC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5E9F493" w14:textId="52830615" w:rsidR="008E776F" w:rsidRPr="00993DCC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585AE8" w14:textId="77777777" w:rsidR="008E776F" w:rsidRPr="00993DCC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45644" w14:textId="623FE8F2" w:rsidR="008E776F" w:rsidRPr="00097BDB" w:rsidRDefault="00E67AC8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</w:t>
            </w:r>
            <w:r w:rsidR="008E7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8E7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68E3C55" w14:textId="77777777" w:rsidR="008E776F" w:rsidRPr="00993DCC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AD433F" w14:textId="77777777" w:rsidR="008E776F" w:rsidRPr="00993DCC" w:rsidRDefault="008E776F" w:rsidP="008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E776F" w:rsidRPr="00993DCC" w14:paraId="0E48F2D8" w14:textId="77777777" w:rsidTr="00314205">
        <w:trPr>
          <w:trHeight w:val="20"/>
        </w:trPr>
        <w:tc>
          <w:tcPr>
            <w:tcW w:w="3330" w:type="dxa"/>
          </w:tcPr>
          <w:p w14:paraId="337737EF" w14:textId="77777777" w:rsidR="008E776F" w:rsidRPr="007675CB" w:rsidRDefault="008E776F" w:rsidP="008E77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FA9A8E2" w14:textId="77777777" w:rsidR="008E776F" w:rsidRPr="00993DCC" w:rsidRDefault="008E776F" w:rsidP="008E776F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C0D6DF" w14:textId="77777777" w:rsidR="008E776F" w:rsidRPr="00993DCC" w:rsidRDefault="008E776F" w:rsidP="008E77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FFEAB9" w14:textId="77777777" w:rsidR="008E776F" w:rsidRPr="00993DCC" w:rsidRDefault="008E776F" w:rsidP="008E776F">
            <w:pPr>
              <w:tabs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DCA082" w14:textId="77777777" w:rsidR="008E776F" w:rsidRPr="00993DCC" w:rsidRDefault="008E776F" w:rsidP="008E77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1068B3F" w14:textId="77777777" w:rsidR="008E776F" w:rsidRPr="00097BDB" w:rsidRDefault="008E776F" w:rsidP="008E776F">
            <w:pPr>
              <w:tabs>
                <w:tab w:val="clear" w:pos="907"/>
                <w:tab w:val="decimal" w:pos="9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18B8A5" w14:textId="77777777" w:rsidR="008E776F" w:rsidRPr="00993DCC" w:rsidRDefault="008E776F" w:rsidP="008E77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7053BB" w14:textId="77777777" w:rsidR="008E776F" w:rsidRPr="00993DCC" w:rsidRDefault="008E776F" w:rsidP="008E776F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bookmarkEnd w:id="2"/>
    </w:tbl>
    <w:p w14:paraId="249B2D44" w14:textId="7081F980" w:rsidR="00163DA6" w:rsidRDefault="00163DA6" w:rsidP="00163DA6">
      <w:pPr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p w14:paraId="454D9730" w14:textId="127F541E" w:rsidR="00235765" w:rsidRDefault="00235765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2"/>
      </w:tblGrid>
      <w:tr w:rsidR="00643A1C" w:rsidRPr="00993DCC" w14:paraId="582DF0D0" w14:textId="77777777" w:rsidTr="00DD442F">
        <w:trPr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30264A96" w14:textId="77777777" w:rsidR="00643A1C" w:rsidRPr="00AF4A7F" w:rsidRDefault="00643A1C" w:rsidP="00945A9C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4"/>
            <w:shd w:val="clear" w:color="auto" w:fill="auto"/>
            <w:vAlign w:val="bottom"/>
          </w:tcPr>
          <w:p w14:paraId="480830B6" w14:textId="77777777" w:rsidR="00643A1C" w:rsidRPr="00993DCC" w:rsidRDefault="00643A1C" w:rsidP="00945A9C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3D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2" w:type="dxa"/>
            <w:gridSpan w:val="3"/>
            <w:shd w:val="clear" w:color="auto" w:fill="auto"/>
            <w:vAlign w:val="bottom"/>
          </w:tcPr>
          <w:p w14:paraId="7D41963F" w14:textId="77777777" w:rsidR="00643A1C" w:rsidRPr="00993DCC" w:rsidRDefault="00643A1C" w:rsidP="0094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A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3A1C" w:rsidRPr="00993DCC" w14:paraId="186165BF" w14:textId="77777777" w:rsidTr="00DD442F">
        <w:trPr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757C3433" w14:textId="0DEFC0F3" w:rsidR="00643A1C" w:rsidRPr="00AF4A7F" w:rsidRDefault="00643A1C" w:rsidP="00945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4A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A93C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AF4A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A93C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260" w:type="dxa"/>
            <w:vAlign w:val="bottom"/>
          </w:tcPr>
          <w:p w14:paraId="38EB8429" w14:textId="77777777" w:rsidR="00643A1C" w:rsidRPr="00993DCC" w:rsidRDefault="00643A1C" w:rsidP="0094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DC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E39E7A5" w14:textId="77777777" w:rsidR="00643A1C" w:rsidRPr="00993DCC" w:rsidRDefault="00643A1C" w:rsidP="0094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787B1C" w14:textId="77777777" w:rsidR="00643A1C" w:rsidRPr="00993DCC" w:rsidRDefault="00643A1C" w:rsidP="0094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A7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270" w:type="dxa"/>
            <w:vAlign w:val="bottom"/>
          </w:tcPr>
          <w:p w14:paraId="7F17B6A9" w14:textId="77777777" w:rsidR="00643A1C" w:rsidRPr="00993DCC" w:rsidRDefault="00643A1C" w:rsidP="0094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C77B43" w14:textId="77777777" w:rsidR="00643A1C" w:rsidRPr="00993DCC" w:rsidRDefault="00643A1C" w:rsidP="0094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DC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3ED09B92" w14:textId="77777777" w:rsidR="00643A1C" w:rsidRPr="00993DCC" w:rsidRDefault="00643A1C" w:rsidP="0094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3ED0EE5" w14:textId="77777777" w:rsidR="00643A1C" w:rsidRPr="00993DCC" w:rsidRDefault="00643A1C" w:rsidP="0094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A7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</w:tr>
      <w:tr w:rsidR="00643A1C" w:rsidRPr="00993DCC" w14:paraId="148B4431" w14:textId="77777777" w:rsidTr="00DD442F">
        <w:trPr>
          <w:trHeight w:val="164"/>
          <w:tblHeader/>
        </w:trPr>
        <w:tc>
          <w:tcPr>
            <w:tcW w:w="3330" w:type="dxa"/>
          </w:tcPr>
          <w:p w14:paraId="6B892235" w14:textId="08C1FE7F" w:rsidR="00643A1C" w:rsidRPr="00607D81" w:rsidRDefault="00643A1C" w:rsidP="0094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2" w:type="dxa"/>
            <w:gridSpan w:val="7"/>
          </w:tcPr>
          <w:p w14:paraId="06F23295" w14:textId="77777777" w:rsidR="00643A1C" w:rsidRPr="00993DCC" w:rsidRDefault="00643A1C" w:rsidP="0094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D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93D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C6118" w:rsidRPr="00993DCC" w14:paraId="0254A3E5" w14:textId="77777777" w:rsidTr="00DD442F">
        <w:trPr>
          <w:trHeight w:val="164"/>
          <w:tblHeader/>
        </w:trPr>
        <w:tc>
          <w:tcPr>
            <w:tcW w:w="3330" w:type="dxa"/>
          </w:tcPr>
          <w:p w14:paraId="18E278C5" w14:textId="7C4134B6" w:rsidR="009C6118" w:rsidRPr="00B503AC" w:rsidRDefault="009C6118" w:rsidP="009C6118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B503A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5852" w:type="dxa"/>
            <w:gridSpan w:val="7"/>
          </w:tcPr>
          <w:p w14:paraId="433FD17E" w14:textId="77777777" w:rsidR="009C6118" w:rsidRPr="00993DCC" w:rsidRDefault="009C6118" w:rsidP="009C6118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C6118" w:rsidRPr="00993DCC" w14:paraId="7160AB42" w14:textId="77777777" w:rsidTr="008E776F">
        <w:trPr>
          <w:trHeight w:val="20"/>
        </w:trPr>
        <w:tc>
          <w:tcPr>
            <w:tcW w:w="3330" w:type="dxa"/>
          </w:tcPr>
          <w:p w14:paraId="3DC3B8E8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3DC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18998376" w14:textId="44A13375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1640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454FDEA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9DCEC0" w14:textId="63EE83E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11864C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59F6B0" w14:textId="6A43A280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1640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559990D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9515CC4" w14:textId="3A905606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6118" w:rsidRPr="00993DCC" w14:paraId="2A596B6E" w14:textId="77777777" w:rsidTr="008E776F">
        <w:trPr>
          <w:trHeight w:val="20"/>
        </w:trPr>
        <w:tc>
          <w:tcPr>
            <w:tcW w:w="3330" w:type="dxa"/>
          </w:tcPr>
          <w:p w14:paraId="2496FDF0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DC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4F989683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D2ED84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5EEB732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F6D5A0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56E3A82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C76FD5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5E1A19B7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6118" w:rsidRPr="00993DCC" w14:paraId="36E3A622" w14:textId="77777777" w:rsidTr="008E776F">
        <w:trPr>
          <w:trHeight w:val="20"/>
        </w:trPr>
        <w:tc>
          <w:tcPr>
            <w:tcW w:w="3330" w:type="dxa"/>
          </w:tcPr>
          <w:p w14:paraId="437B2EA8" w14:textId="0A4072C9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D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93D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93DCC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993DC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67B9B8BF" w14:textId="3B5B6378" w:rsidR="009C6118" w:rsidRPr="00993DCC" w:rsidRDefault="00E67AC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270" w:type="dxa"/>
            <w:shd w:val="clear" w:color="auto" w:fill="auto"/>
          </w:tcPr>
          <w:p w14:paraId="5AF16FCC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5ABAF9" w14:textId="0283C692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C3E8CD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C6F48A" w14:textId="78AF9107" w:rsidR="009C6118" w:rsidRPr="00993DCC" w:rsidRDefault="00E67AC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270" w:type="dxa"/>
            <w:shd w:val="clear" w:color="auto" w:fill="auto"/>
          </w:tcPr>
          <w:p w14:paraId="3BA01379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0717CB6C" w14:textId="4E40E6DE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6118" w:rsidRPr="00993DCC" w14:paraId="64123C96" w14:textId="77777777" w:rsidTr="008E776F">
        <w:trPr>
          <w:trHeight w:val="20"/>
        </w:trPr>
        <w:tc>
          <w:tcPr>
            <w:tcW w:w="3330" w:type="dxa"/>
          </w:tcPr>
          <w:p w14:paraId="6A36C613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3D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259C41B" w14:textId="5E4CD20E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E67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</w:t>
            </w:r>
            <w:r w:rsidR="00E67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8C52DA7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754473" w14:textId="5902E144" w:rsidR="009C6118" w:rsidRPr="008E776F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CFAF04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A7A11FB" w14:textId="1A437AF9" w:rsidR="009C6118" w:rsidRPr="00097BDB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E67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</w:t>
            </w:r>
            <w:r w:rsidR="00E67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810A8D1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94393" w14:textId="6493BEC2" w:rsidR="009C6118" w:rsidRPr="008E776F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C6118" w:rsidRPr="00993DCC" w14:paraId="635EEE85" w14:textId="77777777" w:rsidTr="008E776F">
        <w:trPr>
          <w:trHeight w:val="20"/>
        </w:trPr>
        <w:tc>
          <w:tcPr>
            <w:tcW w:w="3330" w:type="dxa"/>
          </w:tcPr>
          <w:p w14:paraId="2AAB2CB2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D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93D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3DE7937" w14:textId="457CFA99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DCF093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F05F6B8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D6B6FA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2366F42" w14:textId="6570B036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571A08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</w:tcPr>
          <w:p w14:paraId="518E83B1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C6118" w:rsidRPr="00993DCC" w14:paraId="78098694" w14:textId="77777777" w:rsidTr="008E776F">
        <w:trPr>
          <w:trHeight w:val="20"/>
        </w:trPr>
        <w:tc>
          <w:tcPr>
            <w:tcW w:w="3330" w:type="dxa"/>
          </w:tcPr>
          <w:p w14:paraId="4BF1609F" w14:textId="77777777" w:rsidR="009C6118" w:rsidRPr="007675CB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75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149AB8" w14:textId="633B910F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E67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</w:t>
            </w:r>
            <w:r w:rsidR="00E67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F8027FC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8ACFA7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4D2318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818FF" w14:textId="40A5D059" w:rsidR="009C6118" w:rsidRPr="00097BDB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E67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</w:t>
            </w:r>
            <w:r w:rsidR="00E67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CF3E133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3135750" w14:textId="77777777" w:rsidR="009C6118" w:rsidRPr="00993DCC" w:rsidRDefault="009C6118" w:rsidP="009C6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C6118" w:rsidRPr="00993DCC" w14:paraId="776D6D57" w14:textId="77777777" w:rsidTr="00DD442F">
        <w:trPr>
          <w:trHeight w:val="20"/>
        </w:trPr>
        <w:tc>
          <w:tcPr>
            <w:tcW w:w="3330" w:type="dxa"/>
          </w:tcPr>
          <w:p w14:paraId="207CD8E6" w14:textId="77777777" w:rsidR="009C6118" w:rsidRPr="007675CB" w:rsidRDefault="009C6118" w:rsidP="009C61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099B037" w14:textId="77777777" w:rsidR="009C6118" w:rsidRPr="00993DCC" w:rsidRDefault="009C6118" w:rsidP="009C6118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A24D1" w14:textId="77777777" w:rsidR="009C6118" w:rsidRPr="00993DCC" w:rsidRDefault="009C6118" w:rsidP="009C61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334310" w14:textId="77777777" w:rsidR="009C6118" w:rsidRPr="00993DCC" w:rsidRDefault="009C6118" w:rsidP="009C6118">
            <w:pPr>
              <w:tabs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08E30" w14:textId="77777777" w:rsidR="009C6118" w:rsidRPr="00993DCC" w:rsidRDefault="009C6118" w:rsidP="009C61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E7B84F3" w14:textId="77777777" w:rsidR="009C6118" w:rsidRPr="00097BDB" w:rsidRDefault="009C6118" w:rsidP="009C6118">
            <w:pPr>
              <w:tabs>
                <w:tab w:val="clear" w:pos="907"/>
                <w:tab w:val="decimal" w:pos="9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8635A" w14:textId="77777777" w:rsidR="009C6118" w:rsidRPr="00993DCC" w:rsidRDefault="009C6118" w:rsidP="009C61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3DF83DF3" w14:textId="77777777" w:rsidR="009C6118" w:rsidRPr="00993DCC" w:rsidRDefault="009C6118" w:rsidP="009C6118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B4DF6B9" w14:textId="77777777" w:rsidR="00CF3A0A" w:rsidRDefault="00CF3A0A" w:rsidP="00643A1C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0"/>
        <w:gridCol w:w="1260"/>
        <w:gridCol w:w="270"/>
        <w:gridCol w:w="1260"/>
      </w:tblGrid>
      <w:tr w:rsidR="00163DA6" w:rsidRPr="00BF5079" w14:paraId="1AFA57C8" w14:textId="77777777" w:rsidTr="00CF3A0A">
        <w:trPr>
          <w:trHeight w:val="20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AD846" w14:textId="4F9D51FA" w:rsidR="00163DA6" w:rsidRPr="00BF5079" w:rsidRDefault="00163DA6" w:rsidP="00F8547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50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BF5079" w:rsidRPr="00BF50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F5079" w:rsidRPr="00BF50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="00BF5079" w:rsidRPr="00BF50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7BFB0" w14:textId="2A2057E3" w:rsidR="00163DA6" w:rsidRPr="00BF5079" w:rsidRDefault="00163DA6" w:rsidP="00F8547C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0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0176A4" w14:textId="77777777" w:rsidR="00163DA6" w:rsidRPr="00BF5079" w:rsidRDefault="00163DA6" w:rsidP="00F8547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3131CB" w14:textId="77777777" w:rsidR="00163DA6" w:rsidRPr="00BF5079" w:rsidRDefault="00163DA6" w:rsidP="00F8547C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0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A5005C5" w14:textId="7D6DC871" w:rsidR="00163DA6" w:rsidRPr="00BF5079" w:rsidRDefault="00163DA6" w:rsidP="00F8547C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0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63DA6" w:rsidRPr="00BF5079" w14:paraId="54E34521" w14:textId="77777777" w:rsidTr="00CF3A0A">
        <w:trPr>
          <w:trHeight w:val="20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11066388" w14:textId="457C4686" w:rsidR="00163DA6" w:rsidRPr="00BF5079" w:rsidRDefault="00163DA6" w:rsidP="00F8547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F5079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252402" w14:textId="428B1759" w:rsidR="00163DA6" w:rsidRPr="00BF5079" w:rsidRDefault="00163DA6" w:rsidP="00F8547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50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EF7D8E" w:rsidRPr="00BF50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BF50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63DA6" w:rsidRPr="00BF5079" w14:paraId="529C9A0E" w14:textId="77777777" w:rsidTr="00CF3A0A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FEC1D" w14:textId="5A34D4C7" w:rsidR="00163DA6" w:rsidRPr="00BF5079" w:rsidRDefault="00163DA6" w:rsidP="00F8547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50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67A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BF50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BF50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F50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E67A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</w:t>
            </w:r>
            <w:r w:rsidRPr="00BF50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71E84F" w14:textId="77777777" w:rsidR="00163DA6" w:rsidRPr="00BF5079" w:rsidRDefault="00163DA6" w:rsidP="00F8547C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E9D505" w14:textId="77777777" w:rsidR="00163DA6" w:rsidRPr="00BF5079" w:rsidRDefault="00163DA6" w:rsidP="00F8547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9E151C" w14:textId="77777777" w:rsidR="00163DA6" w:rsidRPr="00BF5079" w:rsidRDefault="00163DA6" w:rsidP="00F8547C">
            <w:pPr>
              <w:tabs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63DA6" w:rsidRPr="00BF5079" w14:paraId="35703574" w14:textId="77777777" w:rsidTr="00CF3A0A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EDE7B" w14:textId="77777777" w:rsidR="00163DA6" w:rsidRPr="00BF5079" w:rsidRDefault="00163DA6" w:rsidP="00F8547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507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BF507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39F4E5" w14:textId="3285B485" w:rsidR="00163DA6" w:rsidRPr="00BF5079" w:rsidRDefault="00BF5079" w:rsidP="00F8547C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079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F50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74B15C" w14:textId="77777777" w:rsidR="00163DA6" w:rsidRPr="00BF5079" w:rsidRDefault="00163DA6" w:rsidP="00F8547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C4EACA" w14:textId="009B0B6E" w:rsidR="00163DA6" w:rsidRPr="00BF5079" w:rsidRDefault="00BF5079" w:rsidP="00CF3A0A">
            <w:pPr>
              <w:tabs>
                <w:tab w:val="decimal" w:pos="104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079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F50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</w:tr>
      <w:tr w:rsidR="00163DA6" w:rsidRPr="00BF5079" w14:paraId="1EC9FB09" w14:textId="77777777" w:rsidTr="00CF3A0A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F768A" w14:textId="77777777" w:rsidR="00163DA6" w:rsidRPr="00BF5079" w:rsidRDefault="00163DA6" w:rsidP="00F8547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507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3345FA" w14:textId="77777777" w:rsidR="00163DA6" w:rsidRPr="00BF5079" w:rsidRDefault="00163DA6" w:rsidP="00F8547C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106A59" w14:textId="77777777" w:rsidR="00163DA6" w:rsidRPr="00BF5079" w:rsidRDefault="00163DA6" w:rsidP="00F8547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CCD310" w14:textId="77777777" w:rsidR="00163DA6" w:rsidRPr="00BF5079" w:rsidRDefault="00163DA6" w:rsidP="00CF3A0A">
            <w:pPr>
              <w:tabs>
                <w:tab w:val="decimal" w:pos="104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63DA6" w:rsidRPr="00BF5079" w14:paraId="43730F88" w14:textId="77777777" w:rsidTr="00CF3A0A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0433D" w14:textId="759FB712" w:rsidR="00163DA6" w:rsidRPr="00BF5079" w:rsidRDefault="00163DA6" w:rsidP="00F8547C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50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F50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105321" w14:textId="71863999" w:rsidR="00163DA6" w:rsidRPr="00BF5079" w:rsidRDefault="00E67AC8" w:rsidP="00F8547C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BF5079" w:rsidRPr="00BF5079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51D5E9" w14:textId="77777777" w:rsidR="00163DA6" w:rsidRPr="00BF5079" w:rsidRDefault="00163DA6" w:rsidP="00F8547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87F29B" w14:textId="0A4E93D7" w:rsidR="00163DA6" w:rsidRPr="00BF5079" w:rsidRDefault="00E67AC8" w:rsidP="00CF3A0A">
            <w:pPr>
              <w:tabs>
                <w:tab w:val="decimal" w:pos="104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BF5079" w:rsidRPr="00BF5079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</w:tr>
      <w:tr w:rsidR="00163DA6" w:rsidRPr="00BF5079" w14:paraId="4EB9216B" w14:textId="77777777" w:rsidTr="00CF3A0A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83843" w14:textId="77777777" w:rsidR="00163DA6" w:rsidRPr="00BF5079" w:rsidRDefault="00163DA6" w:rsidP="00F8547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33F7A" w14:textId="4AFD6E29" w:rsidR="00163DA6" w:rsidRPr="00BF5079" w:rsidRDefault="00E67AC8" w:rsidP="00F8547C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</w:t>
            </w:r>
            <w:r w:rsidR="00BF5079" w:rsidRPr="00BF50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96FCB1" w14:textId="77777777" w:rsidR="00163DA6" w:rsidRPr="00BF5079" w:rsidRDefault="00163DA6" w:rsidP="00F8547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8F62E" w14:textId="5244C754" w:rsidR="00163DA6" w:rsidRPr="00BF5079" w:rsidRDefault="00E67AC8" w:rsidP="00CF3A0A">
            <w:pPr>
              <w:tabs>
                <w:tab w:val="decimal" w:pos="104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</w:t>
            </w:r>
            <w:r w:rsidR="00BF5079" w:rsidRPr="00BF50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,202</w:t>
            </w:r>
          </w:p>
        </w:tc>
      </w:tr>
      <w:tr w:rsidR="00163DA6" w:rsidRPr="00BF5079" w14:paraId="467FEC75" w14:textId="77777777" w:rsidTr="00CF3A0A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3F67D" w14:textId="6027A380" w:rsidR="00163DA6" w:rsidRPr="00BF5079" w:rsidRDefault="00163DA6" w:rsidP="00F8547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50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F50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BF50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3F379" w14:textId="703C6ECA" w:rsidR="00163DA6" w:rsidRPr="00AE08E5" w:rsidRDefault="00AE08E5" w:rsidP="00AE08E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08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B04F88" w14:textId="77777777" w:rsidR="00163DA6" w:rsidRPr="00AE08E5" w:rsidRDefault="00163DA6" w:rsidP="00AE08E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E807CC" w14:textId="5973222F" w:rsidR="00163DA6" w:rsidRPr="00AE08E5" w:rsidRDefault="00AE08E5" w:rsidP="00CF3A0A">
            <w:pPr>
              <w:spacing w:line="240" w:lineRule="auto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08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5079" w:rsidRPr="00BF5079" w14:paraId="0F6B7112" w14:textId="77777777" w:rsidTr="00CF3A0A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F2C0E" w14:textId="77777777" w:rsidR="00BF5079" w:rsidRPr="00BF5079" w:rsidRDefault="00BF5079" w:rsidP="00BF507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50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69EFF9" w14:textId="11146D0C" w:rsidR="00BF5079" w:rsidRPr="00BF5079" w:rsidRDefault="00E67AC8" w:rsidP="00BF5079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</w:t>
            </w:r>
            <w:r w:rsidR="00BF5079" w:rsidRPr="00BF50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2809F5" w14:textId="77777777" w:rsidR="00BF5079" w:rsidRPr="00BF5079" w:rsidRDefault="00BF5079" w:rsidP="00BF507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12E86D" w14:textId="65356DC7" w:rsidR="00BF5079" w:rsidRPr="00BF5079" w:rsidRDefault="00E67AC8" w:rsidP="00CF3A0A">
            <w:pPr>
              <w:tabs>
                <w:tab w:val="decimal" w:pos="104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</w:t>
            </w:r>
            <w:r w:rsidR="00BF5079" w:rsidRPr="00BF50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,202</w:t>
            </w:r>
          </w:p>
        </w:tc>
      </w:tr>
    </w:tbl>
    <w:p w14:paraId="51757D3D" w14:textId="131A1BAA" w:rsidR="006F2736" w:rsidRDefault="006F2736" w:rsidP="00A95E68">
      <w:pPr>
        <w:rPr>
          <w:rFonts w:ascii="Angsana New" w:hAnsi="Angsana New"/>
          <w:sz w:val="20"/>
          <w:szCs w:val="20"/>
          <w:lang w:eastAsia="x-none"/>
        </w:rPr>
      </w:pPr>
    </w:p>
    <w:p w14:paraId="6BA40B97" w14:textId="77777777" w:rsidR="006F2736" w:rsidRDefault="006F2736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rPr>
          <w:rFonts w:ascii="Angsana New" w:hAnsi="Angsana New"/>
          <w:sz w:val="20"/>
          <w:szCs w:val="20"/>
          <w:lang w:eastAsia="x-none"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0"/>
        <w:gridCol w:w="1260"/>
        <w:gridCol w:w="270"/>
        <w:gridCol w:w="1260"/>
      </w:tblGrid>
      <w:tr w:rsidR="007675CB" w:rsidRPr="00C65A4F" w14:paraId="656B383F" w14:textId="77777777" w:rsidTr="00CF3A0A">
        <w:trPr>
          <w:trHeight w:val="20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C9130" w14:textId="08683049" w:rsidR="007675CB" w:rsidRPr="00C65A4F" w:rsidRDefault="007675CB" w:rsidP="007D644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C65A4F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ลูกหนี้การค้า </w:t>
            </w:r>
            <w:r w:rsidRPr="00C65A4F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  <w:t xml:space="preserve">- </w:t>
            </w:r>
            <w:r w:rsidRPr="00C65A4F">
              <w:rPr>
                <w:rFonts w:asciiTheme="majorBidi" w:hAnsiTheme="majorBidi"/>
                <w:b/>
                <w:bCs/>
                <w:i/>
                <w:iCs/>
                <w:sz w:val="29"/>
                <w:szCs w:val="29"/>
                <w:cs/>
                <w:lang w:val="en-US"/>
              </w:rPr>
              <w:t>กิจการอื่น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AA47F" w14:textId="77777777" w:rsidR="007675CB" w:rsidRPr="00C65A4F" w:rsidRDefault="007675CB" w:rsidP="007D6448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65A4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56F9B" w14:textId="77777777" w:rsidR="007675CB" w:rsidRPr="00C65A4F" w:rsidRDefault="007675CB" w:rsidP="007D64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D7747D" w14:textId="77777777" w:rsidR="007675CB" w:rsidRPr="00C65A4F" w:rsidRDefault="007675CB" w:rsidP="007D6448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65A4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</w:t>
            </w:r>
          </w:p>
          <w:p w14:paraId="6F9C9774" w14:textId="77777777" w:rsidR="007675CB" w:rsidRPr="00C65A4F" w:rsidRDefault="007675CB" w:rsidP="007D6448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65A4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เฉพาะกิจการ</w:t>
            </w:r>
          </w:p>
        </w:tc>
      </w:tr>
      <w:tr w:rsidR="007675CB" w:rsidRPr="00C65A4F" w14:paraId="56BB4A6C" w14:textId="77777777" w:rsidTr="00CF3A0A">
        <w:trPr>
          <w:trHeight w:val="20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5D59B382" w14:textId="77777777" w:rsidR="007675CB" w:rsidRPr="00C65A4F" w:rsidRDefault="007675CB" w:rsidP="007D644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</w:rPr>
            </w:pPr>
            <w:r w:rsidRPr="00C65A4F" w:rsidDel="00B75B12"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cs/>
              </w:rPr>
              <w:t xml:space="preserve">  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486E46" w14:textId="77777777" w:rsidR="007675CB" w:rsidRPr="00C65A4F" w:rsidRDefault="007675CB" w:rsidP="007D64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C65A4F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7675CB" w:rsidRPr="00C65A4F" w14:paraId="00393B71" w14:textId="77777777" w:rsidTr="00CF3A0A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2E6A6" w14:textId="6FE6CCAB" w:rsidR="007675CB" w:rsidRPr="00C65A4F" w:rsidRDefault="007675CB" w:rsidP="007D644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C65A4F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="00E67AC8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3</w:t>
            </w:r>
            <w:r w:rsidRPr="00C65A4F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1 </w:t>
            </w:r>
            <w:r w:rsidRPr="00C65A4F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ธันวาคม </w:t>
            </w:r>
            <w:r w:rsidRPr="00C65A4F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</w:t>
            </w:r>
            <w:r w:rsidR="00E67AC8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56</w:t>
            </w:r>
            <w:r w:rsidRPr="00C65A4F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F77134" w14:textId="77777777" w:rsidR="007675CB" w:rsidRPr="00C65A4F" w:rsidRDefault="007675CB" w:rsidP="007D644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BEBE3E" w14:textId="77777777" w:rsidR="007675CB" w:rsidRPr="00C65A4F" w:rsidRDefault="007675CB" w:rsidP="007D64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952F03" w14:textId="77777777" w:rsidR="007675CB" w:rsidRPr="00C65A4F" w:rsidRDefault="007675CB" w:rsidP="007D6448">
            <w:pPr>
              <w:tabs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7675CB" w:rsidRPr="00C65A4F" w14:paraId="50F6AFE9" w14:textId="77777777" w:rsidTr="00CF3A0A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A1E1E" w14:textId="77777777" w:rsidR="007675CB" w:rsidRPr="00C65A4F" w:rsidRDefault="007675CB" w:rsidP="007675C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C65A4F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</w:t>
            </w:r>
            <w:r w:rsidRPr="00C65A4F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ครบกำหนดชำระ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5223FD" w14:textId="75D1508C" w:rsidR="007675CB" w:rsidRPr="00C65A4F" w:rsidRDefault="007675CB" w:rsidP="007675CB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65A4F">
              <w:rPr>
                <w:rFonts w:ascii="Angsana New" w:hAnsi="Angsana New"/>
                <w:sz w:val="29"/>
                <w:szCs w:val="29"/>
                <w:lang w:val="en-US"/>
              </w:rPr>
              <w:t>1,</w:t>
            </w:r>
            <w:r w:rsidR="00E67AC8">
              <w:rPr>
                <w:rFonts w:ascii="Angsana New" w:hAnsi="Angsana New"/>
                <w:sz w:val="29"/>
                <w:szCs w:val="29"/>
                <w:lang w:val="en-US"/>
              </w:rPr>
              <w:t>58</w:t>
            </w:r>
            <w:r w:rsidR="00816401">
              <w:rPr>
                <w:rFonts w:ascii="Angsana New" w:hAnsi="Angsana New"/>
                <w:sz w:val="29"/>
                <w:szCs w:val="29"/>
                <w:lang w:val="en-US"/>
              </w:rPr>
              <w:t>9</w:t>
            </w:r>
            <w:r w:rsidRPr="00C65A4F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E67AC8">
              <w:rPr>
                <w:rFonts w:ascii="Angsana New" w:hAnsi="Angsana New"/>
                <w:sz w:val="29"/>
                <w:szCs w:val="29"/>
                <w:lang w:val="en-US"/>
              </w:rPr>
              <w:t>635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3B86E4" w14:textId="77777777" w:rsidR="007675CB" w:rsidRPr="00C65A4F" w:rsidRDefault="007675CB" w:rsidP="007675C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B29479" w14:textId="381498F6" w:rsidR="007675CB" w:rsidRPr="00C65A4F" w:rsidRDefault="007675CB" w:rsidP="00CF3A0A">
            <w:pPr>
              <w:tabs>
                <w:tab w:val="decimal" w:pos="104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65A4F">
              <w:rPr>
                <w:rFonts w:ascii="Angsana New" w:hAnsi="Angsana New"/>
                <w:sz w:val="29"/>
                <w:szCs w:val="29"/>
                <w:lang w:val="en-US"/>
              </w:rPr>
              <w:t>1,</w:t>
            </w:r>
            <w:r w:rsidR="00E67AC8">
              <w:rPr>
                <w:rFonts w:ascii="Angsana New" w:hAnsi="Angsana New"/>
                <w:sz w:val="29"/>
                <w:szCs w:val="29"/>
                <w:lang w:val="en-US"/>
              </w:rPr>
              <w:t>58</w:t>
            </w:r>
            <w:r w:rsidR="00816401">
              <w:rPr>
                <w:rFonts w:ascii="Angsana New" w:hAnsi="Angsana New"/>
                <w:sz w:val="29"/>
                <w:szCs w:val="29"/>
                <w:lang w:val="en-US"/>
              </w:rPr>
              <w:t>9</w:t>
            </w:r>
            <w:r w:rsidRPr="00C65A4F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E67AC8">
              <w:rPr>
                <w:rFonts w:ascii="Angsana New" w:hAnsi="Angsana New"/>
                <w:sz w:val="29"/>
                <w:szCs w:val="29"/>
                <w:lang w:val="en-US"/>
              </w:rPr>
              <w:t>635</w:t>
            </w:r>
          </w:p>
        </w:tc>
      </w:tr>
      <w:tr w:rsidR="007675CB" w:rsidRPr="00C65A4F" w14:paraId="3A9DECB3" w14:textId="77777777" w:rsidTr="00CF3A0A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76233" w14:textId="77777777" w:rsidR="007675CB" w:rsidRPr="00C65A4F" w:rsidRDefault="007675CB" w:rsidP="007675C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C65A4F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0F0F39" w14:textId="77777777" w:rsidR="007675CB" w:rsidRPr="00C65A4F" w:rsidRDefault="007675CB" w:rsidP="007675CB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C7EF9A" w14:textId="77777777" w:rsidR="007675CB" w:rsidRPr="00C65A4F" w:rsidRDefault="007675CB" w:rsidP="007675C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3F9E06" w14:textId="77777777" w:rsidR="007675CB" w:rsidRPr="00C65A4F" w:rsidRDefault="007675CB" w:rsidP="00CF3A0A">
            <w:pPr>
              <w:tabs>
                <w:tab w:val="decimal" w:pos="104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7675CB" w:rsidRPr="00C65A4F" w14:paraId="7D051274" w14:textId="77777777" w:rsidTr="00CF3A0A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E626C" w14:textId="3E5DEB1E" w:rsidR="007675CB" w:rsidRPr="00C65A4F" w:rsidRDefault="007675CB" w:rsidP="007675CB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C65A4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น้อยกว่า </w:t>
            </w:r>
            <w:r w:rsidR="00E67AC8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C65A4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62C073" w14:textId="003BE6BE" w:rsidR="007675CB" w:rsidRPr="00C65A4F" w:rsidRDefault="00E67AC8" w:rsidP="007675CB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43</w:t>
            </w:r>
            <w:r w:rsidR="00816401">
              <w:rPr>
                <w:rFonts w:ascii="Angsana New" w:hAnsi="Angsana New"/>
                <w:sz w:val="29"/>
                <w:szCs w:val="29"/>
                <w:lang w:val="en-US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7DAEE1" w14:textId="77777777" w:rsidR="007675CB" w:rsidRPr="00C65A4F" w:rsidRDefault="007675CB" w:rsidP="007675C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AAC2EE" w14:textId="172D9548" w:rsidR="007675CB" w:rsidRPr="00C65A4F" w:rsidRDefault="00E67AC8" w:rsidP="00CF3A0A">
            <w:pPr>
              <w:tabs>
                <w:tab w:val="decimal" w:pos="104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43</w:t>
            </w:r>
            <w:r w:rsidR="00816401">
              <w:rPr>
                <w:rFonts w:ascii="Angsana New" w:hAnsi="Angsana New"/>
                <w:sz w:val="29"/>
                <w:szCs w:val="29"/>
                <w:lang w:val="en-US"/>
              </w:rPr>
              <w:t>9</w:t>
            </w:r>
          </w:p>
        </w:tc>
      </w:tr>
      <w:tr w:rsidR="007675CB" w:rsidRPr="00C65A4F" w14:paraId="103612BC" w14:textId="77777777" w:rsidTr="00CF3A0A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B91A3" w14:textId="77777777" w:rsidR="007675CB" w:rsidRPr="00C65A4F" w:rsidRDefault="007675CB" w:rsidP="007675C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EFB06" w14:textId="73AF8A6F" w:rsidR="007675CB" w:rsidRPr="00C65A4F" w:rsidRDefault="007675CB" w:rsidP="007675CB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65A4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1,</w:t>
            </w:r>
            <w:r w:rsidR="00E67AC8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</w:t>
            </w:r>
            <w:r w:rsidR="0081640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</w:t>
            </w:r>
            <w:r w:rsidRPr="00C65A4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0,0</w:t>
            </w:r>
            <w:r w:rsidR="00E67AC8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10E2BB" w14:textId="77777777" w:rsidR="007675CB" w:rsidRPr="00C65A4F" w:rsidRDefault="007675CB" w:rsidP="007675C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D6F9B2" w14:textId="3BB522AC" w:rsidR="007675CB" w:rsidRPr="00C65A4F" w:rsidRDefault="007675CB" w:rsidP="00CF3A0A">
            <w:pPr>
              <w:tabs>
                <w:tab w:val="decimal" w:pos="104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65A4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1,</w:t>
            </w:r>
            <w:r w:rsidR="00E67AC8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</w:t>
            </w:r>
            <w:r w:rsidR="0081640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</w:t>
            </w:r>
            <w:r w:rsidRPr="00C65A4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0,0</w:t>
            </w:r>
            <w:r w:rsidR="00E67AC8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74</w:t>
            </w:r>
          </w:p>
        </w:tc>
      </w:tr>
      <w:tr w:rsidR="007675CB" w:rsidRPr="00C65A4F" w14:paraId="628B8C6D" w14:textId="77777777" w:rsidTr="00CF3A0A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96D73" w14:textId="77777777" w:rsidR="007675CB" w:rsidRPr="00C65A4F" w:rsidRDefault="007675CB" w:rsidP="007675C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C65A4F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หัก</w:t>
            </w:r>
            <w:r w:rsidRPr="00C65A4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ค่าเผื่อหนี้สงสัยจะสูญ</w:t>
            </w:r>
            <w:r w:rsidRPr="00C65A4F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87C44" w14:textId="060AEA68" w:rsidR="007675CB" w:rsidRPr="00974021" w:rsidRDefault="00974021" w:rsidP="00CF3A0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7402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740BFB" w14:textId="77777777" w:rsidR="007675CB" w:rsidRPr="00974021" w:rsidRDefault="007675CB" w:rsidP="007675C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C5667" w14:textId="6BCF3DA8" w:rsidR="007675CB" w:rsidRPr="00974021" w:rsidRDefault="00974021" w:rsidP="00974021">
            <w:pPr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7402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7675CB" w:rsidRPr="00C65A4F" w14:paraId="4448ADA7" w14:textId="77777777" w:rsidTr="00CF3A0A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717BA" w14:textId="77777777" w:rsidR="007675CB" w:rsidRPr="00C65A4F" w:rsidRDefault="007675CB" w:rsidP="007675C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C65A4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760427" w14:textId="2F01DF01" w:rsidR="007675CB" w:rsidRPr="00C65A4F" w:rsidRDefault="007675CB" w:rsidP="007675CB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65A4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1,</w:t>
            </w:r>
            <w:r w:rsidR="00E67AC8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</w:t>
            </w:r>
            <w:r w:rsidR="0081640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</w:t>
            </w:r>
            <w:r w:rsidRPr="00C65A4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0,0</w:t>
            </w:r>
            <w:r w:rsidR="00E67AC8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8A0DE1" w14:textId="77777777" w:rsidR="007675CB" w:rsidRPr="00C65A4F" w:rsidRDefault="007675CB" w:rsidP="007675C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43560B" w14:textId="062567DF" w:rsidR="007675CB" w:rsidRPr="00C65A4F" w:rsidRDefault="007675CB" w:rsidP="00CF3A0A">
            <w:pPr>
              <w:tabs>
                <w:tab w:val="decimal" w:pos="104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65A4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1,</w:t>
            </w:r>
            <w:r w:rsidR="00E67AC8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</w:t>
            </w:r>
            <w:r w:rsidR="0081640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</w:t>
            </w:r>
            <w:r w:rsidRPr="00C65A4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0,0</w:t>
            </w:r>
            <w:r w:rsidR="00E67AC8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74</w:t>
            </w:r>
          </w:p>
        </w:tc>
      </w:tr>
    </w:tbl>
    <w:p w14:paraId="03E8270F" w14:textId="77777777" w:rsidR="00EF7D8E" w:rsidRDefault="00EF7D8E" w:rsidP="00EF7D8E">
      <w:pPr>
        <w:pStyle w:val="Bo-Blankline"/>
      </w:pPr>
    </w:p>
    <w:p w14:paraId="7C2F1588" w14:textId="77777777" w:rsidR="00EF7D8E" w:rsidRPr="005164E4" w:rsidRDefault="00EF7D8E" w:rsidP="00EF7D8E">
      <w:pPr>
        <w:pStyle w:val="Ang15"/>
        <w:rPr>
          <w:lang w:val="en-US"/>
        </w:rPr>
      </w:pPr>
      <w:r>
        <w:rPr>
          <w:rFonts w:hint="cs"/>
          <w:cs/>
          <w:lang w:val="en-US"/>
        </w:rPr>
        <w:t>กลุ่ม</w:t>
      </w:r>
      <w:r w:rsidRPr="005164E4">
        <w:rPr>
          <w:cs/>
          <w:lang w:val="en-US"/>
        </w:rPr>
        <w:t>บริษัท</w:t>
      </w:r>
      <w:r w:rsidRPr="005164E4">
        <w:rPr>
          <w:rFonts w:hint="cs"/>
          <w:cs/>
          <w:lang w:val="en-US"/>
        </w:rPr>
        <w:t>กำหนดให้ลูกค้าหลายรายนำเงิน</w:t>
      </w:r>
      <w:r>
        <w:rPr>
          <w:rFonts w:hint="cs"/>
          <w:cs/>
          <w:lang w:val="en-US"/>
        </w:rPr>
        <w:t>สดหรือหนังสือค้ำประกันโดยธนาคาร</w:t>
      </w:r>
      <w:r w:rsidRPr="005164E4">
        <w:rPr>
          <w:rFonts w:hint="cs"/>
          <w:cs/>
          <w:lang w:val="en-US"/>
        </w:rPr>
        <w:t>มาใช้เป็นหลักประกัน</w:t>
      </w:r>
    </w:p>
    <w:p w14:paraId="3559ED41" w14:textId="77777777" w:rsidR="00EF7D8E" w:rsidRPr="00F729C6" w:rsidRDefault="00EF7D8E" w:rsidP="00EF7D8E">
      <w:pPr>
        <w:pStyle w:val="Ang15"/>
        <w:rPr>
          <w:sz w:val="20"/>
          <w:szCs w:val="20"/>
        </w:rPr>
      </w:pPr>
    </w:p>
    <w:p w14:paraId="55EFB15A" w14:textId="639B56D0" w:rsidR="00EF7D8E" w:rsidRDefault="00EF7D8E" w:rsidP="00EF7D8E">
      <w:pPr>
        <w:pStyle w:val="Ang15"/>
        <w:rPr>
          <w:lang w:val="en-US"/>
        </w:rPr>
      </w:pPr>
      <w:r w:rsidRPr="005164E4">
        <w:rPr>
          <w:cs/>
        </w:rPr>
        <w:t>โดยปกติระยะเวลาการให้สินเชื่อแก่ลูกค้าของ</w:t>
      </w:r>
      <w:r>
        <w:rPr>
          <w:rFonts w:hint="cs"/>
          <w:cs/>
        </w:rPr>
        <w:t>กลุ่ม</w:t>
      </w:r>
      <w:r w:rsidRPr="005164E4">
        <w:rPr>
          <w:cs/>
        </w:rPr>
        <w:t>บริษัท</w:t>
      </w:r>
      <w:r w:rsidRPr="005164E4">
        <w:rPr>
          <w:rFonts w:hint="cs"/>
          <w:cs/>
        </w:rPr>
        <w:t>มีระยะเวลาตั้งแต่</w:t>
      </w:r>
      <w:r w:rsidRPr="005164E4">
        <w:rPr>
          <w:cs/>
        </w:rPr>
        <w:t xml:space="preserve"> </w:t>
      </w:r>
      <w:r>
        <w:rPr>
          <w:lang w:val="en-US"/>
        </w:rPr>
        <w:t>1</w:t>
      </w:r>
      <w:r w:rsidR="00E67AC8">
        <w:rPr>
          <w:lang w:val="en-US"/>
        </w:rPr>
        <w:t>5</w:t>
      </w:r>
      <w:r w:rsidRPr="005164E4">
        <w:t xml:space="preserve"> </w:t>
      </w:r>
      <w:r w:rsidRPr="005164E4">
        <w:rPr>
          <w:rFonts w:hint="cs"/>
          <w:cs/>
        </w:rPr>
        <w:t>วัน ถึง</w:t>
      </w:r>
      <w:r w:rsidRPr="005164E4">
        <w:t xml:space="preserve"> </w:t>
      </w:r>
      <w:r w:rsidR="00E67AC8">
        <w:t>3</w:t>
      </w:r>
      <w:r>
        <w:t>0</w:t>
      </w:r>
      <w:r w:rsidRPr="005164E4">
        <w:t xml:space="preserve"> </w:t>
      </w:r>
      <w:r w:rsidRPr="005164E4">
        <w:rPr>
          <w:rFonts w:hint="cs"/>
          <w:cs/>
        </w:rPr>
        <w:t>วัน</w:t>
      </w:r>
      <w:r w:rsidRPr="005164E4">
        <w:rPr>
          <w:lang w:val="en-US"/>
        </w:rPr>
        <w:t xml:space="preserve"> </w:t>
      </w:r>
    </w:p>
    <w:p w14:paraId="3A892058" w14:textId="39AA9906" w:rsidR="00403F1B" w:rsidRPr="00E8144A" w:rsidRDefault="00403F1B" w:rsidP="00EF7D8E">
      <w:pPr>
        <w:pStyle w:val="Ang15"/>
        <w:rPr>
          <w:sz w:val="20"/>
          <w:szCs w:val="20"/>
          <w:lang w:val="en-US"/>
        </w:rPr>
      </w:pPr>
    </w:p>
    <w:p w14:paraId="0C8FC161" w14:textId="77777777" w:rsidR="00403F1B" w:rsidRPr="00E8144A" w:rsidRDefault="00403F1B" w:rsidP="00403F1B">
      <w:pPr>
        <w:pStyle w:val="Ang15"/>
        <w:rPr>
          <w:b/>
          <w:bCs/>
          <w:i/>
          <w:iCs/>
          <w:lang w:val="en-US"/>
        </w:rPr>
      </w:pPr>
      <w:r w:rsidRPr="00E8144A">
        <w:rPr>
          <w:b/>
          <w:bCs/>
          <w:i/>
          <w:iCs/>
          <w:cs/>
          <w:lang w:val="en-US"/>
        </w:rPr>
        <w:t>ฐานะเปิดต่อความเสี่ยงจากเงินตราต่างประเทศ</w:t>
      </w:r>
    </w:p>
    <w:p w14:paraId="01FA67A8" w14:textId="77777777" w:rsidR="00403F1B" w:rsidRPr="00E8144A" w:rsidRDefault="00403F1B" w:rsidP="00403F1B">
      <w:pPr>
        <w:pStyle w:val="Ang15"/>
        <w:rPr>
          <w:sz w:val="20"/>
          <w:szCs w:val="20"/>
          <w:lang w:val="en-US"/>
        </w:rPr>
      </w:pPr>
    </w:p>
    <w:p w14:paraId="7E673B18" w14:textId="4E98ACFF" w:rsidR="00403F1B" w:rsidRPr="00403F1B" w:rsidRDefault="00403F1B" w:rsidP="00403F1B">
      <w:pPr>
        <w:pStyle w:val="Ang15"/>
        <w:rPr>
          <w:lang w:val="en-US"/>
        </w:rPr>
      </w:pPr>
      <w:r w:rsidRPr="00403F1B">
        <w:rPr>
          <w:cs/>
          <w:lang w:val="en-US"/>
        </w:rPr>
        <w:t xml:space="preserve">กลุ่มบริษัทมีความเสี่ยงจากอัตราแลกเปลี่ยนเงินตราต่างประเทศ ซึ่งเกิดจากรายการซื้ออะไหล่ วัสดุสิ้นเปลือง เครื่องจักรและอุปกรณ์ </w:t>
      </w:r>
      <w:r w:rsidR="00267EA9">
        <w:rPr>
          <w:rFonts w:hint="cs"/>
          <w:cs/>
          <w:lang w:val="en-US"/>
        </w:rPr>
        <w:t>และเงินกู้ยืม</w:t>
      </w:r>
      <w:r w:rsidR="003B77AC">
        <w:rPr>
          <w:rFonts w:hint="cs"/>
          <w:cs/>
          <w:lang w:val="en-US"/>
        </w:rPr>
        <w:t>ระยะสั้น</w:t>
      </w:r>
      <w:r w:rsidR="00267EA9">
        <w:rPr>
          <w:rFonts w:hint="cs"/>
          <w:cs/>
          <w:lang w:val="en-US"/>
        </w:rPr>
        <w:t>ที่เป็นเงินตราต่างประเทศ</w:t>
      </w:r>
    </w:p>
    <w:p w14:paraId="59530839" w14:textId="77777777" w:rsidR="00403F1B" w:rsidRPr="00E8144A" w:rsidRDefault="00403F1B" w:rsidP="00403F1B">
      <w:pPr>
        <w:pStyle w:val="Ang15"/>
        <w:rPr>
          <w:sz w:val="20"/>
          <w:szCs w:val="20"/>
          <w:lang w:val="en-US"/>
        </w:rPr>
      </w:pPr>
    </w:p>
    <w:p w14:paraId="60BD58D7" w14:textId="18C6CE8D" w:rsidR="00403F1B" w:rsidRDefault="00403F1B" w:rsidP="00403F1B">
      <w:pPr>
        <w:pStyle w:val="Ang15"/>
        <w:rPr>
          <w:lang w:val="en-US"/>
        </w:rPr>
      </w:pPr>
      <w:r w:rsidRPr="00403F1B">
        <w:rPr>
          <w:cs/>
          <w:lang w:val="en-US"/>
        </w:rPr>
        <w:t>กลุ่ม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1DEEC454" w14:textId="6BEE7A78" w:rsidR="00403F1B" w:rsidRPr="00E8144A" w:rsidRDefault="00403F1B" w:rsidP="00403F1B">
      <w:pPr>
        <w:pStyle w:val="Ang15"/>
        <w:rPr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403F1B" w:rsidRPr="00EB7266" w14:paraId="47434629" w14:textId="77777777" w:rsidTr="00860687">
        <w:trPr>
          <w:tblHeader/>
        </w:trPr>
        <w:tc>
          <w:tcPr>
            <w:tcW w:w="4050" w:type="dxa"/>
            <w:shd w:val="clear" w:color="auto" w:fill="auto"/>
          </w:tcPr>
          <w:p w14:paraId="5EAE8E84" w14:textId="77777777" w:rsidR="00403F1B" w:rsidRPr="00EB7266" w:rsidRDefault="00403F1B" w:rsidP="00860687">
            <w:pPr>
              <w:spacing w:line="40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99E47E6" w14:textId="77777777" w:rsidR="00403F1B" w:rsidRPr="00EB7266" w:rsidRDefault="00403F1B" w:rsidP="00860687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393C9C" w14:textId="77777777" w:rsidR="00403F1B" w:rsidRPr="00EB7266" w:rsidRDefault="00403F1B" w:rsidP="0086068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6D728C1" w14:textId="77777777" w:rsidR="00403F1B" w:rsidRPr="00EB7266" w:rsidRDefault="00403F1B" w:rsidP="00860687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F1B" w:rsidRPr="00B73E7A" w14:paraId="577D4292" w14:textId="77777777" w:rsidTr="00860687">
        <w:trPr>
          <w:tblHeader/>
        </w:trPr>
        <w:tc>
          <w:tcPr>
            <w:tcW w:w="4050" w:type="dxa"/>
            <w:shd w:val="clear" w:color="auto" w:fill="auto"/>
          </w:tcPr>
          <w:p w14:paraId="435E2537" w14:textId="77777777" w:rsidR="00403F1B" w:rsidRPr="00744476" w:rsidRDefault="00403F1B" w:rsidP="00860687">
            <w:pPr>
              <w:spacing w:line="40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C675CB" w14:textId="0BF08874" w:rsidR="00403F1B" w:rsidRPr="00744476" w:rsidRDefault="00E67AC8" w:rsidP="00860687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03F1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403F1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1A192D0" w14:textId="77777777" w:rsidR="00403F1B" w:rsidRPr="00744476" w:rsidRDefault="00403F1B" w:rsidP="00860687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89F386" w14:textId="59B1F9B7" w:rsidR="00403F1B" w:rsidRPr="00744476" w:rsidRDefault="00E67AC8" w:rsidP="00860687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03F1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403F1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D506434" w14:textId="77777777" w:rsidR="00403F1B" w:rsidRPr="00BE704B" w:rsidRDefault="00403F1B" w:rsidP="0086068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20D091" w14:textId="0C0EE632" w:rsidR="00403F1B" w:rsidRPr="00744476" w:rsidRDefault="00E67AC8" w:rsidP="00860687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03F1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403F1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5EE34EC" w14:textId="77777777" w:rsidR="00403F1B" w:rsidRPr="00BE704B" w:rsidRDefault="00403F1B" w:rsidP="0086068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71314D" w14:textId="04CE4AE6" w:rsidR="00403F1B" w:rsidRPr="00744476" w:rsidRDefault="00E67AC8" w:rsidP="00860687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03F1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403F1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03F1B" w:rsidRPr="00B73E7A" w14:paraId="68D0775E" w14:textId="77777777" w:rsidTr="00860687">
        <w:trPr>
          <w:tblHeader/>
        </w:trPr>
        <w:tc>
          <w:tcPr>
            <w:tcW w:w="4050" w:type="dxa"/>
            <w:shd w:val="clear" w:color="auto" w:fill="auto"/>
          </w:tcPr>
          <w:p w14:paraId="7B6FAE95" w14:textId="77777777" w:rsidR="00403F1B" w:rsidRPr="00744476" w:rsidRDefault="00403F1B" w:rsidP="00860687">
            <w:pPr>
              <w:spacing w:line="40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6897847" w14:textId="15D42ABB" w:rsidR="00403F1B" w:rsidRDefault="00403F1B" w:rsidP="00860687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62D7EFDE" w14:textId="77777777" w:rsidR="00403F1B" w:rsidRPr="00744476" w:rsidRDefault="00403F1B" w:rsidP="00860687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19FAB5" w14:textId="201A46A6" w:rsidR="00403F1B" w:rsidRPr="00744476" w:rsidRDefault="00403F1B" w:rsidP="00860687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B3AA2D" w14:textId="77777777" w:rsidR="00403F1B" w:rsidRPr="00BE704B" w:rsidRDefault="00403F1B" w:rsidP="0086068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945193" w14:textId="60D25D3D" w:rsidR="00403F1B" w:rsidRPr="00744476" w:rsidRDefault="00403F1B" w:rsidP="00860687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6C0A23FB" w14:textId="77777777" w:rsidR="00403F1B" w:rsidRPr="00BE704B" w:rsidRDefault="00403F1B" w:rsidP="0086068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133B22" w14:textId="7012F452" w:rsidR="00403F1B" w:rsidRPr="00744476" w:rsidRDefault="00403F1B" w:rsidP="00860687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03F1B" w:rsidRPr="00B73E7A" w14:paraId="65CD2593" w14:textId="77777777" w:rsidTr="00860687">
        <w:trPr>
          <w:tblHeader/>
        </w:trPr>
        <w:tc>
          <w:tcPr>
            <w:tcW w:w="4050" w:type="dxa"/>
            <w:shd w:val="clear" w:color="auto" w:fill="auto"/>
          </w:tcPr>
          <w:p w14:paraId="20804032" w14:textId="77777777" w:rsidR="00403F1B" w:rsidRPr="00744476" w:rsidRDefault="00403F1B" w:rsidP="00860687">
            <w:pPr>
              <w:spacing w:line="40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32B78FB" w14:textId="77777777" w:rsidR="00403F1B" w:rsidRPr="00744476" w:rsidRDefault="00403F1B" w:rsidP="00860687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3F1B" w:rsidRPr="00B73E7A" w14:paraId="10A7F5E9" w14:textId="77777777" w:rsidTr="00860687">
        <w:tc>
          <w:tcPr>
            <w:tcW w:w="4050" w:type="dxa"/>
            <w:shd w:val="clear" w:color="auto" w:fill="auto"/>
          </w:tcPr>
          <w:p w14:paraId="0A2763EE" w14:textId="77777777" w:rsidR="00403F1B" w:rsidRPr="004B4CA0" w:rsidRDefault="00403F1B" w:rsidP="00860687">
            <w:pPr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243147AD" w14:textId="77777777" w:rsidR="00403F1B" w:rsidRPr="0033434F" w:rsidRDefault="00403F1B" w:rsidP="00860687">
            <w:pPr>
              <w:tabs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783C1" w14:textId="77777777" w:rsidR="00403F1B" w:rsidRPr="0033434F" w:rsidRDefault="00403F1B" w:rsidP="00860687">
            <w:pPr>
              <w:tabs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A636A9" w14:textId="77777777" w:rsidR="00403F1B" w:rsidRPr="0033434F" w:rsidRDefault="00403F1B" w:rsidP="00860687">
            <w:pPr>
              <w:tabs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8BF067" w14:textId="77777777" w:rsidR="00403F1B" w:rsidRPr="00BE704B" w:rsidRDefault="00403F1B" w:rsidP="0086068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924E67" w14:textId="77777777" w:rsidR="00403F1B" w:rsidRPr="0033434F" w:rsidRDefault="00403F1B" w:rsidP="00860687">
            <w:pPr>
              <w:tabs>
                <w:tab w:val="decimal" w:pos="1134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D674A0" w14:textId="77777777" w:rsidR="00403F1B" w:rsidRPr="00BE704B" w:rsidRDefault="00403F1B" w:rsidP="0086068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44E23B" w14:textId="77777777" w:rsidR="00403F1B" w:rsidRPr="0033434F" w:rsidRDefault="00403F1B" w:rsidP="00860687">
            <w:pPr>
              <w:tabs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F1B" w:rsidRPr="00B73E7A" w14:paraId="332FE346" w14:textId="77777777" w:rsidTr="00860687">
        <w:tc>
          <w:tcPr>
            <w:tcW w:w="4050" w:type="dxa"/>
            <w:shd w:val="clear" w:color="auto" w:fill="auto"/>
          </w:tcPr>
          <w:p w14:paraId="1691A485" w14:textId="77777777" w:rsidR="00403F1B" w:rsidRPr="003A3233" w:rsidRDefault="00403F1B" w:rsidP="00860687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6C61309F" w14:textId="00B56B19" w:rsidR="00403F1B" w:rsidRPr="0033434F" w:rsidRDefault="00E67AC8" w:rsidP="00860687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565B1D" w:rsidRPr="00565B1D">
              <w:rPr>
                <w:rFonts w:ascii="Angsana New" w:hAnsi="Angsana New"/>
                <w:sz w:val="30"/>
                <w:szCs w:val="30"/>
              </w:rPr>
              <w:t>,</w:t>
            </w:r>
            <w:r w:rsidR="00886044"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270" w:type="dxa"/>
          </w:tcPr>
          <w:p w14:paraId="67932757" w14:textId="77777777" w:rsidR="00403F1B" w:rsidRDefault="00403F1B" w:rsidP="00860687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591DE2" w14:textId="648D27E4" w:rsidR="00403F1B" w:rsidRPr="0033434F" w:rsidRDefault="00E67AC8" w:rsidP="00860687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50504">
              <w:rPr>
                <w:rFonts w:ascii="Angsana New" w:hAnsi="Angsana New"/>
                <w:sz w:val="30"/>
                <w:szCs w:val="30"/>
                <w:lang w:val="en-US"/>
              </w:rPr>
              <w:t>,2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270" w:type="dxa"/>
          </w:tcPr>
          <w:p w14:paraId="5CDC2271" w14:textId="77777777" w:rsidR="00403F1B" w:rsidRPr="00BE704B" w:rsidRDefault="00403F1B" w:rsidP="0086068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2243DD" w14:textId="339D3674" w:rsidR="00403F1B" w:rsidRPr="0033434F" w:rsidRDefault="00E67AC8" w:rsidP="00860687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88604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1921D99" w14:textId="77777777" w:rsidR="00403F1B" w:rsidRPr="00BE704B" w:rsidRDefault="00403F1B" w:rsidP="0086068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8645C8" w14:textId="3DBDD97A" w:rsidR="00403F1B" w:rsidRPr="0033434F" w:rsidRDefault="00E67AC8" w:rsidP="00C80360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D505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403F1B" w:rsidRPr="00B73E7A" w14:paraId="0C36AE1F" w14:textId="77777777" w:rsidTr="00860687">
        <w:tc>
          <w:tcPr>
            <w:tcW w:w="4050" w:type="dxa"/>
            <w:shd w:val="clear" w:color="auto" w:fill="auto"/>
          </w:tcPr>
          <w:p w14:paraId="70EF3DBB" w14:textId="256E9762" w:rsidR="00403F1B" w:rsidRDefault="004C505B" w:rsidP="00860687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52020FA" w14:textId="402E8056" w:rsidR="00403F1B" w:rsidRPr="0033434F" w:rsidRDefault="006B6E51" w:rsidP="00860687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F1F54">
              <w:rPr>
                <w:rFonts w:ascii="Angsana New" w:hAnsi="Angsana New"/>
                <w:sz w:val="30"/>
                <w:szCs w:val="30"/>
              </w:rPr>
              <w:t>2,</w:t>
            </w:r>
            <w:r w:rsidR="00E67AC8">
              <w:rPr>
                <w:rFonts w:ascii="Angsana New" w:hAnsi="Angsana New"/>
                <w:sz w:val="30"/>
                <w:szCs w:val="30"/>
              </w:rPr>
              <w:t>8</w:t>
            </w:r>
            <w:r w:rsidR="00BF1F54">
              <w:rPr>
                <w:rFonts w:ascii="Angsana New" w:hAnsi="Angsana New"/>
                <w:sz w:val="30"/>
                <w:szCs w:val="30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C9DDBFA" w14:textId="77777777" w:rsidR="00403F1B" w:rsidRDefault="00403F1B" w:rsidP="00860687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0CF8C3" w14:textId="0F593F59" w:rsidR="00403F1B" w:rsidRPr="00FF5080" w:rsidRDefault="00FF5080" w:rsidP="003641E8">
            <w:pPr>
              <w:spacing w:line="40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FB01CBF" w14:textId="77777777" w:rsidR="00403F1B" w:rsidRPr="00BE704B" w:rsidRDefault="00403F1B" w:rsidP="0086068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4B7EF0" w14:textId="7D0FF098" w:rsidR="00403F1B" w:rsidRPr="0033434F" w:rsidRDefault="006B6E51" w:rsidP="00860687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F1F54">
              <w:rPr>
                <w:rFonts w:ascii="Angsana New" w:hAnsi="Angsana New"/>
                <w:sz w:val="30"/>
                <w:szCs w:val="30"/>
              </w:rPr>
              <w:t>2,</w:t>
            </w:r>
            <w:r w:rsidR="00E67AC8">
              <w:rPr>
                <w:rFonts w:ascii="Angsana New" w:hAnsi="Angsana New"/>
                <w:sz w:val="30"/>
                <w:szCs w:val="30"/>
              </w:rPr>
              <w:t>8</w:t>
            </w:r>
            <w:r w:rsidR="00BF1F54">
              <w:rPr>
                <w:rFonts w:ascii="Angsana New" w:hAnsi="Angsana New"/>
                <w:sz w:val="30"/>
                <w:szCs w:val="30"/>
              </w:rPr>
              <w:t>2</w:t>
            </w:r>
            <w:r w:rsidR="00E67AC8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5195D3" w14:textId="77777777" w:rsidR="00403F1B" w:rsidRPr="00BE704B" w:rsidRDefault="00403F1B" w:rsidP="0086068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EDBB4A" w14:textId="6DDFE23E" w:rsidR="00403F1B" w:rsidRPr="0033434F" w:rsidRDefault="00FF5080" w:rsidP="003641E8">
            <w:pPr>
              <w:spacing w:line="40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0504" w:rsidRPr="00B73E7A" w14:paraId="3942400B" w14:textId="77777777" w:rsidTr="00860687">
        <w:tc>
          <w:tcPr>
            <w:tcW w:w="4050" w:type="dxa"/>
            <w:shd w:val="clear" w:color="auto" w:fill="auto"/>
          </w:tcPr>
          <w:p w14:paraId="4F2EB132" w14:textId="77777777" w:rsidR="00D50504" w:rsidRDefault="00D50504" w:rsidP="00D50504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50B0EB" w14:textId="6D9ED7DD" w:rsidR="00D50504" w:rsidRDefault="005768A3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67AC8">
              <w:rPr>
                <w:rFonts w:ascii="Angsana New" w:hAnsi="Angsana New"/>
                <w:sz w:val="30"/>
                <w:szCs w:val="30"/>
              </w:rPr>
              <w:t>65</w:t>
            </w:r>
            <w:r w:rsidR="007843DC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843D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B9FF479" w14:textId="77777777" w:rsidR="00D50504" w:rsidRDefault="00D50504" w:rsidP="00D50504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729C47" w14:textId="6E2FB2A6" w:rsidR="00D50504" w:rsidRDefault="00D50504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0,</w:t>
            </w:r>
            <w:r w:rsidR="00816401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1E20CDB" w14:textId="77777777" w:rsidR="00D50504" w:rsidRPr="00BE704B" w:rsidRDefault="00D50504" w:rsidP="00D505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142F30" w14:textId="2A10D070" w:rsidR="00D50504" w:rsidRDefault="005768A3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67AC8">
              <w:rPr>
                <w:rFonts w:ascii="Angsana New" w:hAnsi="Angsana New"/>
                <w:sz w:val="30"/>
                <w:szCs w:val="30"/>
              </w:rPr>
              <w:t>65</w:t>
            </w:r>
            <w:r w:rsidR="007843DC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843D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630135" w14:textId="77777777" w:rsidR="00D50504" w:rsidRPr="00BE704B" w:rsidRDefault="00D50504" w:rsidP="00D505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320DA5" w14:textId="16B5FD6D" w:rsidR="00D50504" w:rsidRDefault="00D50504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0,</w:t>
            </w:r>
            <w:r w:rsidR="00816401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="00E67AC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50504" w:rsidRPr="00B73E7A" w14:paraId="09FD3368" w14:textId="77777777" w:rsidTr="00860687">
        <w:tc>
          <w:tcPr>
            <w:tcW w:w="4050" w:type="dxa"/>
            <w:shd w:val="clear" w:color="auto" w:fill="auto"/>
          </w:tcPr>
          <w:p w14:paraId="3D9FBC50" w14:textId="77777777" w:rsidR="00D50504" w:rsidRPr="003A3233" w:rsidRDefault="00D50504" w:rsidP="00D50504">
            <w:pPr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82C7E" w14:textId="15A7B49B" w:rsidR="00D50504" w:rsidRPr="00530FDD" w:rsidRDefault="0082445F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4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="006B6E5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8604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2445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86044">
              <w:rPr>
                <w:rFonts w:ascii="Angsana New" w:hAnsi="Angsana New"/>
                <w:b/>
                <w:bCs/>
                <w:sz w:val="30"/>
                <w:szCs w:val="30"/>
              </w:rPr>
              <w:t>923</w:t>
            </w:r>
            <w:r w:rsidRPr="008244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89FB909" w14:textId="77777777" w:rsidR="00D50504" w:rsidRDefault="00D50504" w:rsidP="00D50504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A713F" w14:textId="4D42AF8F" w:rsidR="00D50504" w:rsidRPr="00530FDD" w:rsidRDefault="00D50504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1)</w:t>
            </w:r>
          </w:p>
        </w:tc>
        <w:tc>
          <w:tcPr>
            <w:tcW w:w="270" w:type="dxa"/>
          </w:tcPr>
          <w:p w14:paraId="74277C10" w14:textId="77777777" w:rsidR="00D50504" w:rsidRPr="00530FDD" w:rsidRDefault="00D50504" w:rsidP="00D505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F6D85" w14:textId="7D6FC379" w:rsidR="00D50504" w:rsidRPr="00530FDD" w:rsidRDefault="0082445F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4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="006B6E51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Pr="0082445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B6E5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86044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Pr="008244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A95CF6" w14:textId="77777777" w:rsidR="00D50504" w:rsidRPr="00530FDD" w:rsidRDefault="00D50504" w:rsidP="00D505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01473" w14:textId="54FF535C" w:rsidR="00D50504" w:rsidRPr="00530FDD" w:rsidRDefault="00D50504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</w:t>
            </w:r>
            <w:r w:rsidR="008164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D50504" w:rsidRPr="00B73E7A" w14:paraId="49847C11" w14:textId="77777777" w:rsidTr="00E8144A">
        <w:tc>
          <w:tcPr>
            <w:tcW w:w="4050" w:type="dxa"/>
            <w:shd w:val="clear" w:color="auto" w:fill="auto"/>
          </w:tcPr>
          <w:p w14:paraId="51A9D607" w14:textId="77777777" w:rsidR="00D50504" w:rsidRPr="00EF177B" w:rsidRDefault="00D50504" w:rsidP="00D50504">
            <w:pPr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849BB0" w14:textId="77777777" w:rsidR="00D50504" w:rsidRPr="00FB4CC7" w:rsidRDefault="00D50504" w:rsidP="00D50504">
            <w:pPr>
              <w:tabs>
                <w:tab w:val="decimal" w:pos="867"/>
                <w:tab w:val="decimal" w:pos="1062"/>
              </w:tabs>
              <w:ind w:left="-119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955A447" w14:textId="77777777" w:rsidR="00D50504" w:rsidRPr="00FB4CC7" w:rsidRDefault="00D50504" w:rsidP="00D50504">
            <w:pPr>
              <w:tabs>
                <w:tab w:val="decimal" w:pos="1062"/>
              </w:tabs>
              <w:ind w:left="-119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8BFCA7" w14:textId="77777777" w:rsidR="00D50504" w:rsidRPr="00FB4CC7" w:rsidRDefault="00D50504" w:rsidP="00D50504">
            <w:pPr>
              <w:tabs>
                <w:tab w:val="decimal" w:pos="867"/>
                <w:tab w:val="decimal" w:pos="1062"/>
              </w:tabs>
              <w:ind w:left="-119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766869BB" w14:textId="77777777" w:rsidR="00D50504" w:rsidRPr="00EF177B" w:rsidRDefault="00D50504" w:rsidP="00D50504">
            <w:pPr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AD2DB0" w14:textId="77777777" w:rsidR="00D50504" w:rsidRPr="00EF177B" w:rsidRDefault="00D50504" w:rsidP="00D50504">
            <w:pPr>
              <w:tabs>
                <w:tab w:val="decimal" w:pos="867"/>
                <w:tab w:val="decimal" w:pos="990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4BE6B10" w14:textId="77777777" w:rsidR="00D50504" w:rsidRPr="00EF177B" w:rsidRDefault="00D50504" w:rsidP="00D50504">
            <w:pPr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81E3282" w14:textId="77777777" w:rsidR="00D50504" w:rsidRPr="00EF177B" w:rsidRDefault="00D50504" w:rsidP="00D50504">
            <w:pPr>
              <w:tabs>
                <w:tab w:val="decimal" w:pos="867"/>
                <w:tab w:val="decimal" w:pos="990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8144A" w:rsidRPr="00B73E7A" w14:paraId="5E3E3CAD" w14:textId="77777777" w:rsidTr="00E8144A">
        <w:tc>
          <w:tcPr>
            <w:tcW w:w="4050" w:type="dxa"/>
            <w:shd w:val="clear" w:color="auto" w:fill="auto"/>
          </w:tcPr>
          <w:p w14:paraId="22C80730" w14:textId="77777777" w:rsidR="00E8144A" w:rsidRPr="00EF177B" w:rsidRDefault="00E8144A" w:rsidP="00D50504">
            <w:pPr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EC872C2" w14:textId="77777777" w:rsidR="00E8144A" w:rsidRPr="00FB4CC7" w:rsidRDefault="00E8144A" w:rsidP="00D50504">
            <w:pPr>
              <w:tabs>
                <w:tab w:val="decimal" w:pos="867"/>
                <w:tab w:val="decimal" w:pos="1062"/>
              </w:tabs>
              <w:ind w:left="-119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AE770C5" w14:textId="77777777" w:rsidR="00E8144A" w:rsidRPr="00FB4CC7" w:rsidRDefault="00E8144A" w:rsidP="00D50504">
            <w:pPr>
              <w:tabs>
                <w:tab w:val="decimal" w:pos="1062"/>
              </w:tabs>
              <w:ind w:left="-119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BDDE572" w14:textId="77777777" w:rsidR="00E8144A" w:rsidRPr="00FB4CC7" w:rsidRDefault="00E8144A" w:rsidP="00D50504">
            <w:pPr>
              <w:tabs>
                <w:tab w:val="decimal" w:pos="867"/>
                <w:tab w:val="decimal" w:pos="1062"/>
              </w:tabs>
              <w:ind w:left="-119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4AB822E0" w14:textId="77777777" w:rsidR="00E8144A" w:rsidRPr="00EF177B" w:rsidRDefault="00E8144A" w:rsidP="00D50504">
            <w:pPr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51ECAC3" w14:textId="77777777" w:rsidR="00E8144A" w:rsidRPr="00EF177B" w:rsidRDefault="00E8144A" w:rsidP="00D50504">
            <w:pPr>
              <w:tabs>
                <w:tab w:val="decimal" w:pos="867"/>
                <w:tab w:val="decimal" w:pos="990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9555715" w14:textId="77777777" w:rsidR="00E8144A" w:rsidRPr="00EF177B" w:rsidRDefault="00E8144A" w:rsidP="00D50504">
            <w:pPr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9FA9BF8" w14:textId="77777777" w:rsidR="00E8144A" w:rsidRPr="00EF177B" w:rsidRDefault="00E8144A" w:rsidP="00D50504">
            <w:pPr>
              <w:tabs>
                <w:tab w:val="decimal" w:pos="867"/>
                <w:tab w:val="decimal" w:pos="990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1092E" w:rsidRPr="00B73E7A" w14:paraId="6256049A" w14:textId="77777777" w:rsidTr="00E8144A">
        <w:tc>
          <w:tcPr>
            <w:tcW w:w="4050" w:type="dxa"/>
            <w:shd w:val="clear" w:color="auto" w:fill="auto"/>
          </w:tcPr>
          <w:p w14:paraId="5D423895" w14:textId="77777777" w:rsidR="00A1092E" w:rsidRPr="00EF177B" w:rsidRDefault="00A1092E" w:rsidP="00D50504">
            <w:pPr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819C85" w14:textId="77777777" w:rsidR="00A1092E" w:rsidRPr="00FB4CC7" w:rsidRDefault="00A1092E" w:rsidP="00D50504">
            <w:pPr>
              <w:tabs>
                <w:tab w:val="decimal" w:pos="867"/>
                <w:tab w:val="decimal" w:pos="1062"/>
              </w:tabs>
              <w:ind w:left="-119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75E85D7" w14:textId="77777777" w:rsidR="00A1092E" w:rsidRPr="00FB4CC7" w:rsidRDefault="00A1092E" w:rsidP="00D50504">
            <w:pPr>
              <w:tabs>
                <w:tab w:val="decimal" w:pos="1062"/>
              </w:tabs>
              <w:ind w:left="-119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04155AF" w14:textId="77777777" w:rsidR="00A1092E" w:rsidRPr="00FB4CC7" w:rsidRDefault="00A1092E" w:rsidP="00D50504">
            <w:pPr>
              <w:tabs>
                <w:tab w:val="decimal" w:pos="867"/>
                <w:tab w:val="decimal" w:pos="1062"/>
              </w:tabs>
              <w:ind w:left="-119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0580E67B" w14:textId="77777777" w:rsidR="00A1092E" w:rsidRPr="00EF177B" w:rsidRDefault="00A1092E" w:rsidP="00D50504">
            <w:pPr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D16B03C" w14:textId="77777777" w:rsidR="00A1092E" w:rsidRPr="00EF177B" w:rsidRDefault="00A1092E" w:rsidP="00D50504">
            <w:pPr>
              <w:tabs>
                <w:tab w:val="decimal" w:pos="867"/>
                <w:tab w:val="decimal" w:pos="990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A73C670" w14:textId="77777777" w:rsidR="00A1092E" w:rsidRPr="00EF177B" w:rsidRDefault="00A1092E" w:rsidP="00D50504">
            <w:pPr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6908BF5" w14:textId="77777777" w:rsidR="00A1092E" w:rsidRPr="00EF177B" w:rsidRDefault="00A1092E" w:rsidP="00D50504">
            <w:pPr>
              <w:tabs>
                <w:tab w:val="decimal" w:pos="867"/>
                <w:tab w:val="decimal" w:pos="990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0504" w:rsidRPr="00B73E7A" w14:paraId="2EC69552" w14:textId="77777777" w:rsidTr="00860687">
        <w:tc>
          <w:tcPr>
            <w:tcW w:w="4050" w:type="dxa"/>
            <w:shd w:val="clear" w:color="auto" w:fill="auto"/>
          </w:tcPr>
          <w:p w14:paraId="7A988604" w14:textId="77777777" w:rsidR="00D50504" w:rsidRPr="004B4CA0" w:rsidRDefault="00D50504" w:rsidP="00D50504">
            <w:pPr>
              <w:spacing w:line="400" w:lineRule="exact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080" w:type="dxa"/>
            <w:shd w:val="clear" w:color="auto" w:fill="auto"/>
          </w:tcPr>
          <w:p w14:paraId="485A5298" w14:textId="77777777" w:rsidR="00D50504" w:rsidRDefault="00D50504" w:rsidP="00D50504">
            <w:pPr>
              <w:tabs>
                <w:tab w:val="decimal" w:pos="867"/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F76E5" w14:textId="77777777" w:rsidR="00D50504" w:rsidRDefault="00D50504" w:rsidP="00D50504">
            <w:pPr>
              <w:tabs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211BAF" w14:textId="77777777" w:rsidR="00D50504" w:rsidRDefault="00D50504" w:rsidP="00D50504">
            <w:pPr>
              <w:tabs>
                <w:tab w:val="decimal" w:pos="867"/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00961" w14:textId="77777777" w:rsidR="00D50504" w:rsidRPr="00BE704B" w:rsidRDefault="00D50504" w:rsidP="00D505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E48B01" w14:textId="77777777" w:rsidR="00D50504" w:rsidRDefault="00D50504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B58B1D" w14:textId="77777777" w:rsidR="00D50504" w:rsidRPr="00BE704B" w:rsidRDefault="00D50504" w:rsidP="00D505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A6CB01" w14:textId="77777777" w:rsidR="00D50504" w:rsidRDefault="00D50504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504" w:rsidRPr="00B73E7A" w14:paraId="6BF9134F" w14:textId="77777777" w:rsidTr="00860687">
        <w:tc>
          <w:tcPr>
            <w:tcW w:w="4050" w:type="dxa"/>
            <w:shd w:val="clear" w:color="auto" w:fill="auto"/>
          </w:tcPr>
          <w:p w14:paraId="135B27DC" w14:textId="77777777" w:rsidR="00D50504" w:rsidRPr="003A3233" w:rsidRDefault="00D50504" w:rsidP="00D50504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2B14D7D3" w14:textId="7083AE9E" w:rsidR="00D50504" w:rsidRPr="00523A1F" w:rsidRDefault="00E67AC8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9A87645" w14:textId="77777777" w:rsidR="00D50504" w:rsidRDefault="00D50504" w:rsidP="00D50504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CE0CE2" w14:textId="46668614" w:rsidR="00D50504" w:rsidRPr="00523A1F" w:rsidRDefault="00E67AC8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1D10F72" w14:textId="77777777" w:rsidR="00D50504" w:rsidRPr="00BE704B" w:rsidRDefault="00D50504" w:rsidP="00D505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4A5DFC" w14:textId="38D8269D" w:rsidR="00D50504" w:rsidRDefault="00E67AC8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C0450A9" w14:textId="77777777" w:rsidR="00D50504" w:rsidRPr="00BE704B" w:rsidRDefault="00D50504" w:rsidP="00D505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971B25" w14:textId="6D82F7E1" w:rsidR="00D50504" w:rsidRDefault="00E67AC8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50504" w:rsidRPr="00B73E7A" w14:paraId="0EA04F17" w14:textId="77777777" w:rsidTr="00860687">
        <w:tc>
          <w:tcPr>
            <w:tcW w:w="4050" w:type="dxa"/>
            <w:shd w:val="clear" w:color="auto" w:fill="auto"/>
          </w:tcPr>
          <w:p w14:paraId="5F59F1EB" w14:textId="26EBE76E" w:rsidR="00D50504" w:rsidRDefault="00D50504" w:rsidP="00D50504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18A2A961" w14:textId="2061D5BB" w:rsidR="00D50504" w:rsidRPr="00523A1F" w:rsidRDefault="006B6E51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67AC8">
              <w:rPr>
                <w:rFonts w:ascii="Angsana New" w:hAnsi="Angsana New"/>
                <w:sz w:val="30"/>
                <w:szCs w:val="30"/>
              </w:rPr>
              <w:t>4</w:t>
            </w:r>
            <w:r w:rsidR="00BF1F54">
              <w:rPr>
                <w:rFonts w:ascii="Angsana New" w:hAnsi="Angsana New"/>
                <w:sz w:val="30"/>
                <w:szCs w:val="30"/>
              </w:rPr>
              <w:t>,</w:t>
            </w:r>
            <w:r w:rsidR="00816401">
              <w:rPr>
                <w:rFonts w:ascii="Angsana New" w:hAnsi="Angsana New"/>
                <w:sz w:val="30"/>
                <w:szCs w:val="30"/>
              </w:rPr>
              <w:t>9</w:t>
            </w:r>
            <w:r w:rsidR="00E67AC8">
              <w:rPr>
                <w:rFonts w:ascii="Angsana New" w:hAnsi="Angsana New"/>
                <w:sz w:val="30"/>
                <w:szCs w:val="30"/>
              </w:rPr>
              <w:t>67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348A77C" w14:textId="77777777" w:rsidR="00D50504" w:rsidRDefault="00D50504" w:rsidP="00D50504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4E1133" w14:textId="40F7451B" w:rsidR="00D50504" w:rsidRPr="00523A1F" w:rsidRDefault="00D50504" w:rsidP="00EE6127">
            <w:pPr>
              <w:spacing w:line="40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F67A24" w14:textId="77777777" w:rsidR="00D50504" w:rsidRPr="00BE704B" w:rsidRDefault="00D50504" w:rsidP="00D505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B87BC9" w14:textId="17E78EE1" w:rsidR="00D50504" w:rsidRDefault="006B6E51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67AC8">
              <w:rPr>
                <w:rFonts w:ascii="Angsana New" w:hAnsi="Angsana New"/>
                <w:sz w:val="30"/>
                <w:szCs w:val="30"/>
              </w:rPr>
              <w:t>4</w:t>
            </w:r>
            <w:r w:rsidR="00BF1F54">
              <w:rPr>
                <w:rFonts w:ascii="Angsana New" w:hAnsi="Angsana New"/>
                <w:sz w:val="30"/>
                <w:szCs w:val="30"/>
              </w:rPr>
              <w:t>,</w:t>
            </w:r>
            <w:r w:rsidR="00816401">
              <w:rPr>
                <w:rFonts w:ascii="Angsana New" w:hAnsi="Angsana New"/>
                <w:sz w:val="30"/>
                <w:szCs w:val="30"/>
              </w:rPr>
              <w:t>9</w:t>
            </w:r>
            <w:r w:rsidR="00E67AC8">
              <w:rPr>
                <w:rFonts w:ascii="Angsana New" w:hAnsi="Angsana New"/>
                <w:sz w:val="30"/>
                <w:szCs w:val="30"/>
              </w:rPr>
              <w:t>67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71BD83" w14:textId="77777777" w:rsidR="00D50504" w:rsidRPr="00BE704B" w:rsidRDefault="00D50504" w:rsidP="00D505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802F38" w14:textId="2F69FD10" w:rsidR="00D50504" w:rsidRDefault="00D50504" w:rsidP="00EE6127">
            <w:pPr>
              <w:spacing w:line="40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0504" w:rsidRPr="00B73E7A" w14:paraId="6D68ADBC" w14:textId="77777777" w:rsidTr="00860687">
        <w:tc>
          <w:tcPr>
            <w:tcW w:w="4050" w:type="dxa"/>
            <w:shd w:val="clear" w:color="auto" w:fill="auto"/>
          </w:tcPr>
          <w:p w14:paraId="4AE37FD8" w14:textId="77777777" w:rsidR="00D50504" w:rsidRPr="003A3233" w:rsidRDefault="00D50504" w:rsidP="00D50504">
            <w:pPr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C6C05" w14:textId="0A433BF3" w:rsidR="00D50504" w:rsidRPr="00D73740" w:rsidRDefault="006B6E51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</w:t>
            </w:r>
            <w:r w:rsidR="00365A2D" w:rsidRPr="00365A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61)</w:t>
            </w:r>
          </w:p>
        </w:tc>
        <w:tc>
          <w:tcPr>
            <w:tcW w:w="270" w:type="dxa"/>
          </w:tcPr>
          <w:p w14:paraId="35B8BA88" w14:textId="77777777" w:rsidR="00D50504" w:rsidRDefault="00D50504" w:rsidP="00D50504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8CE86" w14:textId="249FE8D4" w:rsidR="00D50504" w:rsidRPr="00D73740" w:rsidRDefault="00E67AC8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A77995C" w14:textId="77777777" w:rsidR="00D50504" w:rsidRPr="00D73740" w:rsidRDefault="00D50504" w:rsidP="00D505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33E7C" w14:textId="468A3CA8" w:rsidR="00D50504" w:rsidRPr="00D73740" w:rsidRDefault="006B6E51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</w:t>
            </w:r>
            <w:r w:rsidR="00365A2D" w:rsidRPr="00365A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61)</w:t>
            </w:r>
          </w:p>
        </w:tc>
        <w:tc>
          <w:tcPr>
            <w:tcW w:w="270" w:type="dxa"/>
            <w:shd w:val="clear" w:color="auto" w:fill="auto"/>
          </w:tcPr>
          <w:p w14:paraId="43C0C947" w14:textId="77777777" w:rsidR="00D50504" w:rsidRPr="00D73740" w:rsidRDefault="00D50504" w:rsidP="00D505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68567" w14:textId="7FA6C881" w:rsidR="00D50504" w:rsidRPr="00D73740" w:rsidRDefault="00E67AC8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D50504" w:rsidRPr="00B73E7A" w14:paraId="3B79DC5B" w14:textId="77777777" w:rsidTr="00860687">
        <w:tc>
          <w:tcPr>
            <w:tcW w:w="4050" w:type="dxa"/>
            <w:shd w:val="clear" w:color="auto" w:fill="auto"/>
          </w:tcPr>
          <w:p w14:paraId="63DE0606" w14:textId="77777777" w:rsidR="00D50504" w:rsidRPr="00D92A4D" w:rsidRDefault="00D50504" w:rsidP="00D50504"/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99F06A" w14:textId="77777777" w:rsidR="00D50504" w:rsidRPr="00D92A4D" w:rsidRDefault="00D50504" w:rsidP="00D50504"/>
        </w:tc>
        <w:tc>
          <w:tcPr>
            <w:tcW w:w="270" w:type="dxa"/>
          </w:tcPr>
          <w:p w14:paraId="47A9035A" w14:textId="77777777" w:rsidR="00D50504" w:rsidRPr="00D92A4D" w:rsidRDefault="00D50504" w:rsidP="00D50504"/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25C4D" w14:textId="77777777" w:rsidR="00D50504" w:rsidRPr="00D92A4D" w:rsidRDefault="00D50504" w:rsidP="00D50504"/>
        </w:tc>
        <w:tc>
          <w:tcPr>
            <w:tcW w:w="270" w:type="dxa"/>
            <w:vAlign w:val="center"/>
          </w:tcPr>
          <w:p w14:paraId="21CBD030" w14:textId="77777777" w:rsidR="00D50504" w:rsidRPr="00D92A4D" w:rsidRDefault="00D50504" w:rsidP="00D50504"/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FE8F97" w14:textId="77777777" w:rsidR="00D50504" w:rsidRPr="00D92A4D" w:rsidRDefault="00D50504" w:rsidP="00D50504"/>
        </w:tc>
        <w:tc>
          <w:tcPr>
            <w:tcW w:w="270" w:type="dxa"/>
            <w:shd w:val="clear" w:color="auto" w:fill="auto"/>
            <w:vAlign w:val="center"/>
          </w:tcPr>
          <w:p w14:paraId="1AD758A4" w14:textId="77777777" w:rsidR="00D50504" w:rsidRPr="00D92A4D" w:rsidRDefault="00D50504" w:rsidP="00D50504"/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2705BAD" w14:textId="77777777" w:rsidR="00D50504" w:rsidRPr="00D92A4D" w:rsidRDefault="00D50504" w:rsidP="00D50504"/>
        </w:tc>
      </w:tr>
      <w:tr w:rsidR="00D50504" w:rsidRPr="00B73E7A" w14:paraId="060315DC" w14:textId="77777777" w:rsidTr="00860687">
        <w:tc>
          <w:tcPr>
            <w:tcW w:w="4050" w:type="dxa"/>
            <w:shd w:val="clear" w:color="auto" w:fill="auto"/>
          </w:tcPr>
          <w:p w14:paraId="4D076719" w14:textId="77777777" w:rsidR="00D50504" w:rsidRPr="004B4CA0" w:rsidRDefault="00D50504" w:rsidP="00D50504">
            <w:pPr>
              <w:spacing w:line="400" w:lineRule="exact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300B1455" w14:textId="77777777" w:rsidR="00D50504" w:rsidRDefault="00D50504" w:rsidP="00D50504">
            <w:pPr>
              <w:tabs>
                <w:tab w:val="decimal" w:pos="867"/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17CA16" w14:textId="77777777" w:rsidR="00D50504" w:rsidRDefault="00D50504" w:rsidP="00D50504">
            <w:pPr>
              <w:tabs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B0733B" w14:textId="77777777" w:rsidR="00D50504" w:rsidRDefault="00D50504" w:rsidP="00D50504">
            <w:pPr>
              <w:tabs>
                <w:tab w:val="decimal" w:pos="867"/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14B9D" w14:textId="77777777" w:rsidR="00D50504" w:rsidRPr="00BE704B" w:rsidRDefault="00D50504" w:rsidP="00D505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FEB42F" w14:textId="77777777" w:rsidR="00D50504" w:rsidRDefault="00D50504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532326" w14:textId="77777777" w:rsidR="00D50504" w:rsidRPr="00BE704B" w:rsidRDefault="00D50504" w:rsidP="00D505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784BDC" w14:textId="77777777" w:rsidR="00D50504" w:rsidRDefault="00D50504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504" w:rsidRPr="00B73E7A" w14:paraId="2B949C38" w14:textId="77777777" w:rsidTr="00860687">
        <w:tc>
          <w:tcPr>
            <w:tcW w:w="4050" w:type="dxa"/>
            <w:shd w:val="clear" w:color="auto" w:fill="auto"/>
          </w:tcPr>
          <w:p w14:paraId="3F6A51B8" w14:textId="77777777" w:rsidR="00D50504" w:rsidRPr="003A3233" w:rsidRDefault="00D50504" w:rsidP="00D50504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6CCDCD8B" w14:textId="1EDC55B1" w:rsidR="00D50504" w:rsidRDefault="00886044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3,542</w:t>
            </w:r>
          </w:p>
        </w:tc>
        <w:tc>
          <w:tcPr>
            <w:tcW w:w="270" w:type="dxa"/>
          </w:tcPr>
          <w:p w14:paraId="2E533533" w14:textId="77777777" w:rsidR="00D50504" w:rsidRDefault="00D50504" w:rsidP="00D50504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2CA7FD" w14:textId="0F1195B9" w:rsidR="00D50504" w:rsidRDefault="00E67AC8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334</w:t>
            </w:r>
          </w:p>
        </w:tc>
        <w:tc>
          <w:tcPr>
            <w:tcW w:w="270" w:type="dxa"/>
          </w:tcPr>
          <w:p w14:paraId="5135732B" w14:textId="77777777" w:rsidR="00D50504" w:rsidRPr="00BE704B" w:rsidRDefault="00D50504" w:rsidP="00D505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9025CC" w14:textId="529F1CFD" w:rsidR="00D50504" w:rsidRDefault="00886044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3,542</w:t>
            </w:r>
          </w:p>
        </w:tc>
        <w:tc>
          <w:tcPr>
            <w:tcW w:w="270" w:type="dxa"/>
            <w:shd w:val="clear" w:color="auto" w:fill="auto"/>
          </w:tcPr>
          <w:p w14:paraId="5706A92C" w14:textId="77777777" w:rsidR="00D50504" w:rsidRPr="00BE704B" w:rsidRDefault="00D50504" w:rsidP="00D505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94E150" w14:textId="1F715555" w:rsidR="00D50504" w:rsidRDefault="00E67AC8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334</w:t>
            </w:r>
          </w:p>
        </w:tc>
      </w:tr>
      <w:tr w:rsidR="00D50504" w:rsidRPr="00B73E7A" w14:paraId="0784B88F" w14:textId="77777777" w:rsidTr="00860687">
        <w:tc>
          <w:tcPr>
            <w:tcW w:w="4050" w:type="dxa"/>
            <w:shd w:val="clear" w:color="auto" w:fill="auto"/>
          </w:tcPr>
          <w:p w14:paraId="007FABB3" w14:textId="77777777" w:rsidR="00D50504" w:rsidRPr="003A3233" w:rsidRDefault="00D50504" w:rsidP="00D50504">
            <w:pPr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A9AF0" w14:textId="18123768" w:rsidR="00D50504" w:rsidRPr="00D73740" w:rsidRDefault="00886044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60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3,542</w:t>
            </w:r>
          </w:p>
        </w:tc>
        <w:tc>
          <w:tcPr>
            <w:tcW w:w="270" w:type="dxa"/>
          </w:tcPr>
          <w:p w14:paraId="0F46C9C6" w14:textId="77777777" w:rsidR="00D50504" w:rsidRDefault="00D50504" w:rsidP="00D50504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7750B" w14:textId="1F7CF41D" w:rsidR="00D50504" w:rsidRPr="00D73740" w:rsidRDefault="00E67AC8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334</w:t>
            </w:r>
          </w:p>
        </w:tc>
        <w:tc>
          <w:tcPr>
            <w:tcW w:w="270" w:type="dxa"/>
          </w:tcPr>
          <w:p w14:paraId="7E11DEBD" w14:textId="77777777" w:rsidR="00D50504" w:rsidRPr="00D73740" w:rsidRDefault="00D50504" w:rsidP="00D505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AFE43" w14:textId="4A312A09" w:rsidR="00D50504" w:rsidRPr="00D73740" w:rsidRDefault="00886044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60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8860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60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542</w:t>
            </w:r>
          </w:p>
        </w:tc>
        <w:tc>
          <w:tcPr>
            <w:tcW w:w="270" w:type="dxa"/>
            <w:shd w:val="clear" w:color="auto" w:fill="auto"/>
          </w:tcPr>
          <w:p w14:paraId="6B18FEB8" w14:textId="77777777" w:rsidR="00D50504" w:rsidRPr="00D73740" w:rsidRDefault="00D50504" w:rsidP="00D505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0C364" w14:textId="2BBD4A35" w:rsidR="00D50504" w:rsidRPr="00D73740" w:rsidRDefault="00E67AC8" w:rsidP="00D50504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334</w:t>
            </w:r>
          </w:p>
        </w:tc>
      </w:tr>
      <w:tr w:rsidR="00D50504" w:rsidRPr="00B73E7A" w14:paraId="4F52D302" w14:textId="77777777" w:rsidTr="00860687">
        <w:tc>
          <w:tcPr>
            <w:tcW w:w="4050" w:type="dxa"/>
            <w:shd w:val="clear" w:color="auto" w:fill="auto"/>
          </w:tcPr>
          <w:p w14:paraId="09A908A4" w14:textId="77777777" w:rsidR="00D50504" w:rsidRPr="00EF177B" w:rsidRDefault="00D50504" w:rsidP="00D50504">
            <w:pPr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BD2204" w14:textId="77777777" w:rsidR="00D50504" w:rsidRPr="00FB4CC7" w:rsidRDefault="00D50504" w:rsidP="00D50504">
            <w:pPr>
              <w:tabs>
                <w:tab w:val="decimal" w:pos="867"/>
                <w:tab w:val="decimal" w:pos="1062"/>
              </w:tabs>
              <w:ind w:left="-119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6CED442" w14:textId="77777777" w:rsidR="00D50504" w:rsidRPr="00FB4CC7" w:rsidRDefault="00D50504" w:rsidP="00D50504">
            <w:pPr>
              <w:tabs>
                <w:tab w:val="decimal" w:pos="1062"/>
              </w:tabs>
              <w:ind w:left="-119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1DBE4" w14:textId="77777777" w:rsidR="00D50504" w:rsidRPr="00FB4CC7" w:rsidRDefault="00D50504" w:rsidP="00D50504">
            <w:pPr>
              <w:tabs>
                <w:tab w:val="decimal" w:pos="867"/>
                <w:tab w:val="decimal" w:pos="1062"/>
              </w:tabs>
              <w:ind w:left="-119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5D4D9397" w14:textId="77777777" w:rsidR="00D50504" w:rsidRPr="00EF177B" w:rsidRDefault="00D50504" w:rsidP="00D50504">
            <w:pPr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423F8ED" w14:textId="77777777" w:rsidR="00D50504" w:rsidRPr="00EF177B" w:rsidRDefault="00D50504" w:rsidP="00D50504">
            <w:pPr>
              <w:tabs>
                <w:tab w:val="decimal" w:pos="867"/>
                <w:tab w:val="decimal" w:pos="990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311533E" w14:textId="77777777" w:rsidR="00D50504" w:rsidRPr="00EF177B" w:rsidRDefault="00D50504" w:rsidP="00D50504">
            <w:pPr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B365BC" w14:textId="77777777" w:rsidR="00D50504" w:rsidRPr="00EF177B" w:rsidRDefault="00D50504" w:rsidP="00D50504">
            <w:pPr>
              <w:tabs>
                <w:tab w:val="decimal" w:pos="867"/>
                <w:tab w:val="decimal" w:pos="990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0504" w:rsidRPr="00B73E7A" w14:paraId="3DC18F6B" w14:textId="77777777" w:rsidTr="00860687">
        <w:tc>
          <w:tcPr>
            <w:tcW w:w="4050" w:type="dxa"/>
            <w:shd w:val="clear" w:color="auto" w:fill="auto"/>
          </w:tcPr>
          <w:p w14:paraId="3775DB5A" w14:textId="77777777" w:rsidR="00D50504" w:rsidRPr="003A3233" w:rsidRDefault="00D50504" w:rsidP="00D5050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F6CED8D" w14:textId="67AA708D" w:rsidR="00D50504" w:rsidRPr="00D73740" w:rsidRDefault="00BA67F6" w:rsidP="00D50504">
            <w:pPr>
              <w:tabs>
                <w:tab w:val="decimal" w:pos="867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67F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B6E5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B0DA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A67F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B0DA5">
              <w:rPr>
                <w:rFonts w:ascii="Angsana New" w:hAnsi="Angsana New"/>
                <w:b/>
                <w:bCs/>
                <w:sz w:val="30"/>
                <w:szCs w:val="30"/>
              </w:rPr>
              <w:t>342</w:t>
            </w:r>
            <w:r w:rsidRPr="00BA67F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E21C9A" w14:textId="77777777" w:rsidR="00D50504" w:rsidRDefault="00D50504" w:rsidP="00D50504">
            <w:pPr>
              <w:tabs>
                <w:tab w:val="decimal" w:pos="115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D702CBF" w14:textId="6FCC21A4" w:rsidR="00D50504" w:rsidRPr="00D73740" w:rsidRDefault="00D50504" w:rsidP="00D50504">
            <w:pPr>
              <w:tabs>
                <w:tab w:val="decimal" w:pos="867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01)</w:t>
            </w:r>
          </w:p>
        </w:tc>
        <w:tc>
          <w:tcPr>
            <w:tcW w:w="270" w:type="dxa"/>
          </w:tcPr>
          <w:p w14:paraId="237144F9" w14:textId="77777777" w:rsidR="00D50504" w:rsidRPr="00D73740" w:rsidRDefault="00D50504" w:rsidP="00D505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B6FD707" w14:textId="2DFF486D" w:rsidR="00D50504" w:rsidRPr="00D73740" w:rsidRDefault="00BA67F6" w:rsidP="00D50504">
            <w:pPr>
              <w:tabs>
                <w:tab w:val="decimal" w:pos="867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67F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B6E5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B0DA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BA67F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B0DA5">
              <w:rPr>
                <w:rFonts w:ascii="Angsana New" w:hAnsi="Angsana New"/>
                <w:b/>
                <w:bCs/>
                <w:sz w:val="30"/>
                <w:szCs w:val="30"/>
              </w:rPr>
              <w:t>774</w:t>
            </w:r>
            <w:r w:rsidRPr="00BA67F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9907D4" w14:textId="77777777" w:rsidR="00D50504" w:rsidRPr="00D73740" w:rsidRDefault="00D50504" w:rsidP="00D5050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5CE1327" w14:textId="21DF4D1A" w:rsidR="00D50504" w:rsidRPr="00D73740" w:rsidRDefault="00D50504" w:rsidP="00D50504">
            <w:pPr>
              <w:tabs>
                <w:tab w:val="decimal" w:pos="867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</w:t>
            </w:r>
            <w:r w:rsidR="00E67A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578E6CA9" w14:textId="1D821889" w:rsidR="00EF7D8E" w:rsidRPr="00C65A4F" w:rsidRDefault="00EF7D8E" w:rsidP="00D21694">
      <w:pPr>
        <w:pStyle w:val="Bo-Blankline"/>
        <w:rPr>
          <w:lang w:val="en-US"/>
        </w:rPr>
      </w:pPr>
    </w:p>
    <w:p w14:paraId="3A23D747" w14:textId="77777777" w:rsidR="006D3EA2" w:rsidRPr="00565380" w:rsidRDefault="006D3EA2" w:rsidP="00565380">
      <w:pPr>
        <w:pStyle w:val="Caption"/>
        <w:ind w:left="567" w:hanging="567"/>
        <w:rPr>
          <w:rFonts w:asciiTheme="majorBidi" w:hAnsiTheme="majorBidi" w:cstheme="majorBidi"/>
        </w:rPr>
      </w:pPr>
      <w:r w:rsidRPr="00565380">
        <w:rPr>
          <w:rFonts w:asciiTheme="majorBidi" w:hAnsiTheme="majorBidi" w:cstheme="majorBidi"/>
          <w:cs/>
        </w:rPr>
        <w:t>ภาระผูกพันกิจการที่ไม่เกี่ยวข้องกัน</w:t>
      </w:r>
    </w:p>
    <w:p w14:paraId="0C0685C1" w14:textId="77777777" w:rsidR="00BC749C" w:rsidRPr="00D21694" w:rsidRDefault="00BC749C" w:rsidP="00D21694">
      <w:pPr>
        <w:pStyle w:val="Bo-Blankline"/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3"/>
      </w:tblGrid>
      <w:tr w:rsidR="00BC749C" w:rsidRPr="006F2736" w14:paraId="6146C872" w14:textId="77777777" w:rsidTr="00216C1C">
        <w:trPr>
          <w:tblHeader/>
        </w:trPr>
        <w:tc>
          <w:tcPr>
            <w:tcW w:w="4050" w:type="dxa"/>
            <w:shd w:val="clear" w:color="auto" w:fill="auto"/>
          </w:tcPr>
          <w:p w14:paraId="7145F11C" w14:textId="77777777" w:rsidR="00BC749C" w:rsidRPr="006F2736" w:rsidRDefault="00BC749C" w:rsidP="001D516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33FC1A0" w14:textId="77777777" w:rsidR="00BC749C" w:rsidRPr="006F2736" w:rsidRDefault="00BC749C" w:rsidP="001D51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7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F3D3BE" w14:textId="77777777" w:rsidR="00BC749C" w:rsidRPr="006F2736" w:rsidRDefault="00BC749C" w:rsidP="001D516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280EF7D7" w14:textId="77777777" w:rsidR="00BC749C" w:rsidRPr="006F2736" w:rsidRDefault="00BC749C" w:rsidP="001D51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749C" w:rsidRPr="006F2736" w14:paraId="30D6EA79" w14:textId="77777777" w:rsidTr="00216C1C">
        <w:trPr>
          <w:tblHeader/>
        </w:trPr>
        <w:tc>
          <w:tcPr>
            <w:tcW w:w="4050" w:type="dxa"/>
            <w:shd w:val="clear" w:color="auto" w:fill="auto"/>
          </w:tcPr>
          <w:p w14:paraId="7384B958" w14:textId="77777777" w:rsidR="00BC749C" w:rsidRPr="006F2736" w:rsidRDefault="00BC749C" w:rsidP="00BC749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C74F71" w14:textId="71825F21" w:rsidR="00BC749C" w:rsidRPr="006F2736" w:rsidRDefault="00DC5175" w:rsidP="00BC7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="00BC749C" w:rsidRPr="006F27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0A3F803D" w14:textId="77777777" w:rsidR="00BC749C" w:rsidRPr="006F2736" w:rsidRDefault="00BC749C" w:rsidP="00BC7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276400" w14:textId="2D0C17A4" w:rsidR="00BC749C" w:rsidRPr="006F2736" w:rsidRDefault="00DC5175" w:rsidP="00BC7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BC749C" w:rsidRPr="006F273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F34248D" w14:textId="77777777" w:rsidR="00BC749C" w:rsidRPr="006F2736" w:rsidRDefault="00BC749C" w:rsidP="00BC749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6AF2D1" w14:textId="7A21144A" w:rsidR="00BC749C" w:rsidRPr="006F2736" w:rsidRDefault="00E67AC8" w:rsidP="00BC7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C749C" w:rsidRPr="006F27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="00BC749C" w:rsidRPr="006F27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57F1FB3D" w14:textId="77777777" w:rsidR="00BC749C" w:rsidRPr="006F2736" w:rsidRDefault="00BC749C" w:rsidP="00BC7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9403FA7" w14:textId="3C5770BE" w:rsidR="00BC749C" w:rsidRPr="006F2736" w:rsidRDefault="00DC5175" w:rsidP="00BC7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BC749C" w:rsidRPr="006F273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C749C" w:rsidRPr="006F2736" w14:paraId="73FB3829" w14:textId="77777777" w:rsidTr="00216C1C">
        <w:trPr>
          <w:tblHeader/>
        </w:trPr>
        <w:tc>
          <w:tcPr>
            <w:tcW w:w="4050" w:type="dxa"/>
            <w:shd w:val="clear" w:color="auto" w:fill="auto"/>
          </w:tcPr>
          <w:p w14:paraId="3FEDE0B9" w14:textId="77777777" w:rsidR="00BC749C" w:rsidRPr="006F2736" w:rsidRDefault="00BC749C" w:rsidP="00BC749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D2FEF6" w14:textId="70CFAA27" w:rsidR="00BC749C" w:rsidRPr="006F2736" w:rsidRDefault="00BC749C" w:rsidP="00BC7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3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  <w:cs/>
              </w:rPr>
              <w:t>563</w:t>
            </w:r>
          </w:p>
        </w:tc>
        <w:tc>
          <w:tcPr>
            <w:tcW w:w="270" w:type="dxa"/>
          </w:tcPr>
          <w:p w14:paraId="708BF077" w14:textId="77777777" w:rsidR="00BC749C" w:rsidRPr="006F2736" w:rsidRDefault="00BC749C" w:rsidP="00BC7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9501E9" w14:textId="735BE53E" w:rsidR="00BC749C" w:rsidRPr="006F2736" w:rsidRDefault="00BC749C" w:rsidP="00BC7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3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6F273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46772B13" w14:textId="77777777" w:rsidR="00BC749C" w:rsidRPr="006F2736" w:rsidRDefault="00BC749C" w:rsidP="00BC749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BC532A" w14:textId="06D7475C" w:rsidR="00BC749C" w:rsidRPr="006F2736" w:rsidRDefault="00BC749C" w:rsidP="00BC7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3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  <w:cs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27CF553D" w14:textId="77777777" w:rsidR="00BC749C" w:rsidRPr="006F2736" w:rsidRDefault="00BC749C" w:rsidP="00BC7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805DCFA" w14:textId="290FBB15" w:rsidR="00BC749C" w:rsidRPr="006F2736" w:rsidRDefault="00BC749C" w:rsidP="00BC7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3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6F273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</w:tr>
      <w:tr w:rsidR="00BC749C" w:rsidRPr="006F2736" w14:paraId="06E7667B" w14:textId="77777777" w:rsidTr="00216C1C">
        <w:trPr>
          <w:tblHeader/>
        </w:trPr>
        <w:tc>
          <w:tcPr>
            <w:tcW w:w="4050" w:type="dxa"/>
            <w:shd w:val="clear" w:color="auto" w:fill="auto"/>
          </w:tcPr>
          <w:p w14:paraId="07A678D4" w14:textId="77777777" w:rsidR="00BC749C" w:rsidRPr="006F2736" w:rsidRDefault="00BC749C" w:rsidP="00BC749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3" w:type="dxa"/>
            <w:gridSpan w:val="7"/>
          </w:tcPr>
          <w:p w14:paraId="18762147" w14:textId="77777777" w:rsidR="00BC749C" w:rsidRPr="006F2736" w:rsidRDefault="00BC749C" w:rsidP="00BC7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749C" w:rsidRPr="006F2736" w14:paraId="68DBCCCC" w14:textId="77777777" w:rsidTr="00216C1C">
        <w:tc>
          <w:tcPr>
            <w:tcW w:w="4050" w:type="dxa"/>
            <w:shd w:val="clear" w:color="auto" w:fill="auto"/>
          </w:tcPr>
          <w:p w14:paraId="76532D4F" w14:textId="77777777" w:rsidR="00BC749C" w:rsidRPr="006F2736" w:rsidRDefault="00BC749C" w:rsidP="00BC749C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6FFE2B7A" w14:textId="77777777" w:rsidR="00BC749C" w:rsidRPr="006F2736" w:rsidRDefault="00BC749C" w:rsidP="00BC749C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D6EA39" w14:textId="77777777" w:rsidR="00BC749C" w:rsidRPr="006F2736" w:rsidRDefault="00BC749C" w:rsidP="00BC749C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E44CC5" w14:textId="77777777" w:rsidR="00BC749C" w:rsidRPr="006F2736" w:rsidRDefault="00BC749C" w:rsidP="00BC749C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620705" w14:textId="77777777" w:rsidR="00BC749C" w:rsidRPr="006F2736" w:rsidRDefault="00BC749C" w:rsidP="00BC749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B42268" w14:textId="77777777" w:rsidR="00BC749C" w:rsidRPr="006F2736" w:rsidRDefault="00BC749C" w:rsidP="00BC749C">
            <w:pPr>
              <w:tabs>
                <w:tab w:val="decimal" w:pos="113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98D695" w14:textId="77777777" w:rsidR="00BC749C" w:rsidRPr="006F2736" w:rsidRDefault="00BC749C" w:rsidP="00BC749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426CF40F" w14:textId="77777777" w:rsidR="00BC749C" w:rsidRPr="006F2736" w:rsidRDefault="00BC749C" w:rsidP="00BC749C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C749C" w:rsidRPr="006F2736" w14:paraId="6C36085E" w14:textId="77777777" w:rsidTr="00216C1C">
        <w:tc>
          <w:tcPr>
            <w:tcW w:w="4050" w:type="dxa"/>
            <w:shd w:val="clear" w:color="auto" w:fill="auto"/>
          </w:tcPr>
          <w:p w14:paraId="534C96C9" w14:textId="77777777" w:rsidR="00BC749C" w:rsidRPr="006F2736" w:rsidRDefault="00BC749C" w:rsidP="00BC749C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6F27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080" w:type="dxa"/>
            <w:shd w:val="clear" w:color="auto" w:fill="auto"/>
          </w:tcPr>
          <w:p w14:paraId="3C416D58" w14:textId="77777777" w:rsidR="00BC749C" w:rsidRPr="006F2736" w:rsidRDefault="00BC749C" w:rsidP="00BC749C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50C9805" w14:textId="77777777" w:rsidR="00BC749C" w:rsidRPr="006F2736" w:rsidRDefault="00BC749C" w:rsidP="00BC749C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30C37F" w14:textId="77777777" w:rsidR="00BC749C" w:rsidRPr="006F2736" w:rsidRDefault="00BC749C" w:rsidP="00BC749C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C8A425" w14:textId="77777777" w:rsidR="00BC749C" w:rsidRPr="006F2736" w:rsidRDefault="00BC749C" w:rsidP="00BC749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4E0472" w14:textId="77777777" w:rsidR="00BC749C" w:rsidRPr="006F2736" w:rsidRDefault="00BC749C" w:rsidP="00BC749C">
            <w:pPr>
              <w:tabs>
                <w:tab w:val="decimal" w:pos="113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0D5D8E" w14:textId="77777777" w:rsidR="00BC749C" w:rsidRPr="006F2736" w:rsidRDefault="00BC749C" w:rsidP="00BC749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FCB101D" w14:textId="77777777" w:rsidR="00BC749C" w:rsidRPr="006F2736" w:rsidRDefault="00BC749C" w:rsidP="00BC749C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90238" w:rsidRPr="006F2736" w14:paraId="1DEA7D96" w14:textId="77777777" w:rsidTr="00216C1C">
        <w:tc>
          <w:tcPr>
            <w:tcW w:w="4050" w:type="dxa"/>
            <w:shd w:val="clear" w:color="auto" w:fill="auto"/>
          </w:tcPr>
          <w:p w14:paraId="6FEBE433" w14:textId="77777777" w:rsidR="00290238" w:rsidRPr="006F2736" w:rsidRDefault="00290238" w:rsidP="00290238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3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 เครื่องจักร</w:t>
            </w:r>
            <w:r w:rsidRPr="006F27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2736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79E61A7" w14:textId="0C03A1B5" w:rsidR="00290238" w:rsidRPr="006F2736" w:rsidRDefault="00A60F0F" w:rsidP="00216C1C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F27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  <w:r w:rsidRPr="006F27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67A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</w:t>
            </w:r>
            <w:r w:rsidR="00AC36E3" w:rsidRPr="006F27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2151784" w14:textId="77777777" w:rsidR="00290238" w:rsidRPr="006F2736" w:rsidRDefault="00290238" w:rsidP="00290238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E33E03F" w14:textId="1CA723D8" w:rsidR="00290238" w:rsidRPr="006F2736" w:rsidRDefault="00290238" w:rsidP="00216C1C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F27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6F27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</w:t>
            </w:r>
            <w:r w:rsidR="00E67A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6F27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72E9AB1" w14:textId="77777777" w:rsidR="00290238" w:rsidRPr="006F2736" w:rsidRDefault="00290238" w:rsidP="002902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1F14EEB" w14:textId="2B9AFAED" w:rsidR="00290238" w:rsidRPr="006F2736" w:rsidRDefault="00AC36E3" w:rsidP="00216C1C">
            <w:pPr>
              <w:tabs>
                <w:tab w:val="decimal" w:pos="85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F27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  <w:r w:rsidRPr="006F27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67A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</w:t>
            </w:r>
            <w:r w:rsidRPr="006F27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16D6651" w14:textId="77777777" w:rsidR="00290238" w:rsidRPr="006F2736" w:rsidRDefault="00290238" w:rsidP="002902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5CFAD5D7" w14:textId="56E7DAD3" w:rsidR="00290238" w:rsidRPr="006F2736" w:rsidRDefault="00290238" w:rsidP="00290238">
            <w:pPr>
              <w:tabs>
                <w:tab w:val="decimal" w:pos="85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F27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6F27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</w:t>
            </w:r>
            <w:r w:rsidR="00E67A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6F27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1109D9" w:rsidRPr="006F2736" w14:paraId="786E1EB1" w14:textId="77777777" w:rsidTr="00216C1C">
        <w:tc>
          <w:tcPr>
            <w:tcW w:w="4050" w:type="dxa"/>
            <w:shd w:val="clear" w:color="auto" w:fill="auto"/>
          </w:tcPr>
          <w:p w14:paraId="647326EA" w14:textId="77777777" w:rsidR="001109D9" w:rsidRPr="006F2736" w:rsidRDefault="001109D9" w:rsidP="00290238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A8CE47" w14:textId="77777777" w:rsidR="001109D9" w:rsidRPr="006F2736" w:rsidRDefault="001109D9" w:rsidP="00216C1C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6FE4984" w14:textId="77777777" w:rsidR="001109D9" w:rsidRPr="006F2736" w:rsidRDefault="001109D9" w:rsidP="00290238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5730FB" w14:textId="77777777" w:rsidR="001109D9" w:rsidRPr="006F2736" w:rsidRDefault="001109D9" w:rsidP="00216C1C">
            <w:pPr>
              <w:tabs>
                <w:tab w:val="decimal" w:pos="880"/>
                <w:tab w:val="decimal" w:pos="9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FFEF9D4" w14:textId="77777777" w:rsidR="001109D9" w:rsidRPr="006F2736" w:rsidRDefault="001109D9" w:rsidP="002902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C3228B" w14:textId="77777777" w:rsidR="001109D9" w:rsidRPr="006F2736" w:rsidRDefault="001109D9" w:rsidP="00216C1C">
            <w:pPr>
              <w:tabs>
                <w:tab w:val="decimal" w:pos="85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10F0E1" w14:textId="77777777" w:rsidR="001109D9" w:rsidRPr="006F2736" w:rsidRDefault="001109D9" w:rsidP="0029023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4F5E564" w14:textId="77777777" w:rsidR="001109D9" w:rsidRPr="006F2736" w:rsidRDefault="001109D9" w:rsidP="00290238">
            <w:pPr>
              <w:tabs>
                <w:tab w:val="decimal" w:pos="85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C749C" w:rsidRPr="006F2736" w14:paraId="0A9F933C" w14:textId="77777777" w:rsidTr="00216C1C">
        <w:tc>
          <w:tcPr>
            <w:tcW w:w="4050" w:type="dxa"/>
            <w:shd w:val="clear" w:color="auto" w:fill="auto"/>
          </w:tcPr>
          <w:p w14:paraId="525A352A" w14:textId="77777777" w:rsidR="00BC749C" w:rsidRPr="006F2736" w:rsidRDefault="00BC749C" w:rsidP="00BC749C">
            <w:pPr>
              <w:spacing w:line="240" w:lineRule="atLeast"/>
              <w:ind w:left="27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080" w:type="dxa"/>
          </w:tcPr>
          <w:p w14:paraId="69B676E1" w14:textId="77777777" w:rsidR="00BC749C" w:rsidRPr="006F2736" w:rsidRDefault="00BC749C" w:rsidP="00216C1C">
            <w:pPr>
              <w:tabs>
                <w:tab w:val="decimal" w:pos="880"/>
                <w:tab w:val="decimal" w:pos="106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FB81CA" w14:textId="77777777" w:rsidR="00BC749C" w:rsidRPr="006F2736" w:rsidRDefault="00BC749C" w:rsidP="00BC749C">
            <w:pPr>
              <w:tabs>
                <w:tab w:val="decimal" w:pos="106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6AED303" w14:textId="77777777" w:rsidR="00BC749C" w:rsidRPr="006F2736" w:rsidRDefault="00BC749C" w:rsidP="00216C1C">
            <w:pPr>
              <w:tabs>
                <w:tab w:val="decimal" w:pos="880"/>
                <w:tab w:val="decimal" w:pos="106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E1EF83" w14:textId="77777777" w:rsidR="00BC749C" w:rsidRPr="006F2736" w:rsidRDefault="00BC749C" w:rsidP="00BC749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AE2AC3" w14:textId="77777777" w:rsidR="00BC749C" w:rsidRPr="006F2736" w:rsidRDefault="00BC749C" w:rsidP="00216C1C">
            <w:pPr>
              <w:tabs>
                <w:tab w:val="decimal" w:pos="858"/>
                <w:tab w:val="decimal" w:pos="113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AB6131" w14:textId="77777777" w:rsidR="00BC749C" w:rsidRPr="006F2736" w:rsidRDefault="00BC749C" w:rsidP="00BC749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ABC7349" w14:textId="77777777" w:rsidR="00BC749C" w:rsidRPr="006F2736" w:rsidRDefault="00BC749C" w:rsidP="00BC749C">
            <w:pPr>
              <w:tabs>
                <w:tab w:val="decimal" w:pos="113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60F0F" w:rsidRPr="006F2736" w14:paraId="25282964" w14:textId="77777777" w:rsidTr="00216C1C">
        <w:tc>
          <w:tcPr>
            <w:tcW w:w="4050" w:type="dxa"/>
            <w:shd w:val="clear" w:color="auto" w:fill="auto"/>
          </w:tcPr>
          <w:p w14:paraId="26E024DD" w14:textId="77777777" w:rsidR="00A60F0F" w:rsidRPr="006F2736" w:rsidRDefault="00A60F0F" w:rsidP="00A60F0F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36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080" w:type="dxa"/>
            <w:shd w:val="clear" w:color="auto" w:fill="auto"/>
          </w:tcPr>
          <w:p w14:paraId="7FF2F15F" w14:textId="17F3443D" w:rsidR="00A60F0F" w:rsidRPr="006F2736" w:rsidRDefault="00E67AC8" w:rsidP="00216C1C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60F0F" w:rsidRPr="006F27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60F0F" w:rsidRPr="006F27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60F0F" w:rsidRPr="006F27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2622C778" w14:textId="77777777" w:rsidR="00A60F0F" w:rsidRPr="006F2736" w:rsidRDefault="00A60F0F" w:rsidP="00A60F0F">
            <w:pPr>
              <w:tabs>
                <w:tab w:val="decimal" w:pos="88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F4B071C" w14:textId="5C0AE04A" w:rsidR="00A60F0F" w:rsidRPr="006F2736" w:rsidRDefault="00E67AC8" w:rsidP="00216C1C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1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A60F0F" w:rsidRPr="006F27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</w:p>
        </w:tc>
        <w:tc>
          <w:tcPr>
            <w:tcW w:w="270" w:type="dxa"/>
            <w:shd w:val="clear" w:color="auto" w:fill="auto"/>
          </w:tcPr>
          <w:p w14:paraId="1C5C7FB6" w14:textId="77777777" w:rsidR="00A60F0F" w:rsidRPr="006F2736" w:rsidRDefault="00A60F0F" w:rsidP="00A60F0F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9C27FC" w14:textId="56129CC7" w:rsidR="00A60F0F" w:rsidRPr="00216C1C" w:rsidRDefault="00E67AC8" w:rsidP="00216C1C">
            <w:pPr>
              <w:tabs>
                <w:tab w:val="decimal" w:pos="85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60F0F" w:rsidRPr="00216C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60F0F" w:rsidRPr="00216C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60F0F" w:rsidRPr="00216C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38B6B13C" w14:textId="77777777" w:rsidR="00A60F0F" w:rsidRPr="006F2736" w:rsidRDefault="00A60F0F" w:rsidP="00A60F0F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53BA1799" w14:textId="6F9D95C3" w:rsidR="00A60F0F" w:rsidRPr="00216C1C" w:rsidRDefault="00E67AC8" w:rsidP="00216C1C">
            <w:pPr>
              <w:tabs>
                <w:tab w:val="decimal" w:pos="85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1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A60F0F" w:rsidRPr="00216C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</w:p>
        </w:tc>
      </w:tr>
      <w:tr w:rsidR="00A60F0F" w:rsidRPr="006F2736" w14:paraId="4E108E45" w14:textId="77777777" w:rsidTr="00216C1C">
        <w:tc>
          <w:tcPr>
            <w:tcW w:w="4050" w:type="dxa"/>
            <w:shd w:val="clear" w:color="auto" w:fill="auto"/>
          </w:tcPr>
          <w:p w14:paraId="10C8AEE2" w14:textId="77777777" w:rsidR="00A60F0F" w:rsidRPr="006F2736" w:rsidRDefault="00A60F0F" w:rsidP="00A60F0F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2736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E9C780" w14:textId="6C96194A" w:rsidR="00A60F0F" w:rsidRPr="006F2736" w:rsidRDefault="00A60F0F" w:rsidP="00216C1C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27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6F27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C976A92" w14:textId="77777777" w:rsidR="00A60F0F" w:rsidRPr="006F2736" w:rsidRDefault="00A60F0F" w:rsidP="00A60F0F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E01A43" w14:textId="3CB4BA54" w:rsidR="00A60F0F" w:rsidRPr="006F2736" w:rsidRDefault="00A60F0F" w:rsidP="00216C1C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27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6F27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B5C5128" w14:textId="77777777" w:rsidR="00A60F0F" w:rsidRPr="006F2736" w:rsidRDefault="00A60F0F" w:rsidP="00A60F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FA25D0B" w14:textId="1891BED3" w:rsidR="00A60F0F" w:rsidRPr="00216C1C" w:rsidRDefault="00A60F0F" w:rsidP="00216C1C">
            <w:pPr>
              <w:tabs>
                <w:tab w:val="decimal" w:pos="85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6C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216C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2D87652" w14:textId="77777777" w:rsidR="00A60F0F" w:rsidRPr="006F2736" w:rsidRDefault="00A60F0F" w:rsidP="00A60F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153FDD11" w14:textId="3883C830" w:rsidR="00A60F0F" w:rsidRPr="00216C1C" w:rsidRDefault="00A60F0F" w:rsidP="00216C1C">
            <w:pPr>
              <w:tabs>
                <w:tab w:val="decimal" w:pos="85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6C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216C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67A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A60F0F" w:rsidRPr="006F2736" w14:paraId="2A261E07" w14:textId="77777777" w:rsidTr="00216C1C">
        <w:tc>
          <w:tcPr>
            <w:tcW w:w="4050" w:type="dxa"/>
            <w:shd w:val="clear" w:color="auto" w:fill="auto"/>
            <w:vAlign w:val="bottom"/>
          </w:tcPr>
          <w:p w14:paraId="6C2ED6A3" w14:textId="77777777" w:rsidR="00A60F0F" w:rsidRPr="006F2736" w:rsidRDefault="00A60F0F" w:rsidP="00A60F0F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F27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ED28CB" w14:textId="5DBF4168" w:rsidR="00A60F0F" w:rsidRPr="006F2736" w:rsidRDefault="00E67AC8" w:rsidP="00216C1C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534</w:t>
            </w:r>
            <w:r w:rsidR="00A60F0F" w:rsidRPr="006F27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816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442DE12" w14:textId="77777777" w:rsidR="00A60F0F" w:rsidRPr="006F2736" w:rsidRDefault="00A60F0F" w:rsidP="00A60F0F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4E28B7" w14:textId="0A19C084" w:rsidR="00A60F0F" w:rsidRPr="006F2736" w:rsidRDefault="00E67AC8" w:rsidP="00216C1C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A60F0F" w:rsidRPr="006F27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816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A60F0F" w:rsidRPr="006F27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816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57CB598" w14:textId="77777777" w:rsidR="00A60F0F" w:rsidRPr="006F2736" w:rsidRDefault="00A60F0F" w:rsidP="00A60F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4F5C23" w14:textId="79EFD373" w:rsidR="00A60F0F" w:rsidRPr="006F2736" w:rsidRDefault="00E67AC8" w:rsidP="00216C1C">
            <w:pPr>
              <w:tabs>
                <w:tab w:val="decimal" w:pos="85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534</w:t>
            </w:r>
            <w:r w:rsidR="00A60F0F" w:rsidRPr="006F27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816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B8E9556" w14:textId="77777777" w:rsidR="00A60F0F" w:rsidRPr="006F2736" w:rsidRDefault="00A60F0F" w:rsidP="00A60F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3F04A" w14:textId="64B75BB3" w:rsidR="00A60F0F" w:rsidRPr="006F2736" w:rsidRDefault="00E67AC8" w:rsidP="00216C1C">
            <w:pPr>
              <w:tabs>
                <w:tab w:val="decimal" w:pos="85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A60F0F" w:rsidRPr="006F27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816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A60F0F" w:rsidRPr="006F27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816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14:paraId="5E18EF91" w14:textId="77777777" w:rsidR="00867FBB" w:rsidRDefault="00867FBB">
      <w:pPr>
        <w:spacing w:line="240" w:lineRule="auto"/>
        <w:rPr>
          <w:rFonts w:asciiTheme="majorBidi" w:eastAsia="Cordia New" w:hAnsiTheme="majorBidi"/>
          <w:snapToGrid w:val="0"/>
          <w:sz w:val="20"/>
          <w:szCs w:val="20"/>
          <w:cs/>
          <w:lang w:val="th-TH" w:eastAsia="th-TH"/>
        </w:rPr>
      </w:pPr>
      <w:r>
        <w:rPr>
          <w:rFonts w:asciiTheme="majorBidi" w:eastAsia="Cordia New" w:hAnsiTheme="majorBidi" w:cstheme="majorBidi"/>
          <w:snapToGrid w:val="0"/>
          <w:sz w:val="20"/>
          <w:szCs w:val="20"/>
          <w:cs/>
          <w:lang w:val="th-TH" w:eastAsia="th-TH"/>
        </w:rPr>
        <w:br w:type="page"/>
      </w:r>
    </w:p>
    <w:p w14:paraId="190CEF11" w14:textId="77777777" w:rsidR="00485CD3" w:rsidRPr="006C6607" w:rsidRDefault="00485CD3" w:rsidP="006C6607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6C6607">
        <w:rPr>
          <w:i/>
          <w:iCs/>
          <w:cs/>
        </w:rPr>
        <w:t>สัญญาซื้อขายไฟฟ้า</w:t>
      </w:r>
    </w:p>
    <w:p w14:paraId="203C1FEB" w14:textId="77777777" w:rsidR="00485CD3" w:rsidRPr="009356CD" w:rsidRDefault="00485CD3" w:rsidP="00485CD3">
      <w:pPr>
        <w:pStyle w:val="Bo-Blankline"/>
        <w:rPr>
          <w:rFonts w:asciiTheme="majorBidi" w:hAnsiTheme="majorBidi" w:cstheme="majorBidi"/>
          <w:highlight w:val="yellow"/>
          <w:lang w:val="en-US"/>
        </w:rPr>
      </w:pPr>
    </w:p>
    <w:p w14:paraId="3DA12B73" w14:textId="5730BFEA" w:rsidR="00485CD3" w:rsidRPr="00565380" w:rsidRDefault="00485CD3" w:rsidP="004A7800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565380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565380">
        <w:rPr>
          <w:rFonts w:asciiTheme="majorBidi" w:hAnsiTheme="majorBidi" w:cstheme="majorBidi"/>
          <w:sz w:val="30"/>
          <w:szCs w:val="30"/>
        </w:rPr>
        <w:t xml:space="preserve">Non-Firm </w:t>
      </w:r>
      <w:r w:rsidRPr="00565380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565380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565380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565380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</w:t>
      </w:r>
      <w:r w:rsidRPr="00565380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ขายไฟฟ้าเป็นระยะเวลา </w:t>
      </w:r>
      <w:r w:rsidR="00E67AC8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565380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 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และเมื่อสิ้นสุดอายุสัญญาลง หากคู่สัญญาฝ่ายใดประสงค์จะต่ออายุสัญญาออกไปต้องแจ้งเป็นหนังสือล่วงหน้าไม่น้อยกว่า</w:t>
      </w:r>
      <w:r w:rsidRPr="00565380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="00E67AC8">
        <w:rPr>
          <w:rFonts w:asciiTheme="majorBidi" w:hAnsiTheme="majorBidi" w:cstheme="majorBidi"/>
          <w:bCs/>
          <w:spacing w:val="2"/>
          <w:sz w:val="30"/>
          <w:szCs w:val="30"/>
        </w:rPr>
        <w:t>3</w:t>
      </w:r>
      <w:r w:rsidRPr="00565380">
        <w:rPr>
          <w:rFonts w:asciiTheme="majorBidi" w:hAnsiTheme="majorBidi" w:cstheme="majorBidi"/>
          <w:bCs/>
          <w:spacing w:val="2"/>
          <w:sz w:val="30"/>
          <w:szCs w:val="30"/>
        </w:rPr>
        <w:t>0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วันก่อนครบกำหนดอายุสัญญา และให้สัญญามีอายุต่อไปอีกคราวละ </w:t>
      </w:r>
      <w:r w:rsidR="00E67AC8">
        <w:rPr>
          <w:rFonts w:asciiTheme="majorBidi" w:hAnsiTheme="majorBidi" w:cstheme="majorBidi"/>
          <w:bCs/>
          <w:spacing w:val="2"/>
          <w:sz w:val="30"/>
          <w:szCs w:val="30"/>
        </w:rPr>
        <w:t>5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>ปี ตามสัญญาดังกล่าว บริษัทได้รับค่าส่วนเพิ่มราคารับซื้อไฟฟ้า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Cs/>
          <w:sz w:val="30"/>
          <w:szCs w:val="30"/>
        </w:rPr>
        <w:t>(Adder)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E67AC8">
        <w:rPr>
          <w:rFonts w:asciiTheme="majorBidi" w:hAnsiTheme="majorBidi" w:cstheme="majorBidi"/>
          <w:bCs/>
          <w:sz w:val="30"/>
          <w:szCs w:val="30"/>
        </w:rPr>
        <w:t>7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>ปีเพิ่มเติมจากอัตราค่าพลังงานไฟฟ้าพื้นฐานนับจากวันเริ่มต้นซื้อขายไฟฟ้า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ปัจจุบันบริษัทมีสัญญาซื้อขายไฟฟ้ากับการไฟฟ้าฝ่ายผลิตแห่งประเทศไทยดังนี้</w:t>
      </w:r>
    </w:p>
    <w:p w14:paraId="6B0CB3A4" w14:textId="77777777" w:rsidR="00485CD3" w:rsidRPr="009356CD" w:rsidRDefault="00485CD3" w:rsidP="00485CD3">
      <w:pPr>
        <w:pStyle w:val="Bo-Blankline"/>
        <w:rPr>
          <w:rFonts w:asciiTheme="majorBidi" w:hAnsiTheme="majorBidi" w:cstheme="majorBidi"/>
        </w:rPr>
      </w:pPr>
    </w:p>
    <w:tbl>
      <w:tblPr>
        <w:tblStyle w:val="PlainTable4"/>
        <w:tblW w:w="9180" w:type="dxa"/>
        <w:tblInd w:w="450" w:type="dxa"/>
        <w:tblLook w:val="04A0" w:firstRow="1" w:lastRow="0" w:firstColumn="1" w:lastColumn="0" w:noHBand="0" w:noVBand="1"/>
      </w:tblPr>
      <w:tblGrid>
        <w:gridCol w:w="1890"/>
        <w:gridCol w:w="3060"/>
        <w:gridCol w:w="2070"/>
        <w:gridCol w:w="2160"/>
      </w:tblGrid>
      <w:tr w:rsidR="00485CD3" w:rsidRPr="00565380" w14:paraId="044234B4" w14:textId="77777777" w:rsidTr="00DB5F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14:paraId="615484C0" w14:textId="77777777"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5380">
              <w:rPr>
                <w:rFonts w:asciiTheme="majorBidi" w:hAnsiTheme="majorBidi" w:cstheme="majorBidi"/>
                <w:b/>
                <w:bCs/>
                <w:cs/>
              </w:rPr>
              <w:t>สัญญาซื้อขายไฟฟ้า</w:t>
            </w:r>
          </w:p>
        </w:tc>
        <w:tc>
          <w:tcPr>
            <w:tcW w:w="3060" w:type="dxa"/>
            <w:shd w:val="clear" w:color="auto" w:fill="auto"/>
          </w:tcPr>
          <w:p w14:paraId="0275A26E" w14:textId="77777777"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s/>
              </w:rPr>
            </w:pPr>
            <w:r w:rsidRPr="00565380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ปริมาณพลังไฟฟ้าที่รับซื้อตามสัญญา</w:t>
            </w:r>
          </w:p>
        </w:tc>
        <w:tc>
          <w:tcPr>
            <w:tcW w:w="2070" w:type="dxa"/>
            <w:shd w:val="clear" w:color="auto" w:fill="auto"/>
          </w:tcPr>
          <w:p w14:paraId="75E4FFEB" w14:textId="77777777"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565380">
              <w:rPr>
                <w:rFonts w:asciiTheme="majorBidi" w:hAnsiTheme="majorBidi" w:cstheme="majorBidi"/>
                <w:b/>
                <w:bCs/>
                <w:cs/>
              </w:rPr>
              <w:t>วันเริ่มสัญญา</w:t>
            </w:r>
          </w:p>
        </w:tc>
        <w:tc>
          <w:tcPr>
            <w:tcW w:w="2160" w:type="dxa"/>
            <w:shd w:val="clear" w:color="auto" w:fill="auto"/>
          </w:tcPr>
          <w:p w14:paraId="6D3ACFC9" w14:textId="77777777"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565380">
              <w:rPr>
                <w:rFonts w:asciiTheme="majorBidi" w:hAnsiTheme="majorBidi" w:cstheme="majorBidi"/>
                <w:b/>
                <w:bCs/>
                <w:cs/>
              </w:rPr>
              <w:t>วันที่เริ่มมีรายได้</w:t>
            </w:r>
          </w:p>
        </w:tc>
      </w:tr>
      <w:tr w:rsidR="00485CD3" w:rsidRPr="00565380" w14:paraId="781FCE01" w14:textId="77777777" w:rsidTr="00DB5F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14:paraId="7AEC9968" w14:textId="77777777"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</w:rPr>
            </w:pPr>
            <w:r w:rsidRPr="00565380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565380">
              <w:rPr>
                <w:rFonts w:asciiTheme="majorBidi" w:hAnsiTheme="majorBidi" w:cstheme="majorBidi"/>
              </w:rPr>
              <w:t xml:space="preserve"> 1</w:t>
            </w:r>
          </w:p>
        </w:tc>
        <w:tc>
          <w:tcPr>
            <w:tcW w:w="3060" w:type="dxa"/>
            <w:shd w:val="clear" w:color="auto" w:fill="auto"/>
          </w:tcPr>
          <w:p w14:paraId="61C61793" w14:textId="4E7A6CF2"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65380">
              <w:rPr>
                <w:rFonts w:asciiTheme="majorBidi" w:hAnsiTheme="majorBidi" w:cstheme="majorBidi"/>
                <w:b w:val="0"/>
                <w:bCs w:val="0"/>
              </w:rPr>
              <w:t>1</w:t>
            </w:r>
            <w:r w:rsidR="00E67AC8">
              <w:rPr>
                <w:rFonts w:asciiTheme="majorBidi" w:hAnsiTheme="majorBidi" w:cstheme="majorBidi"/>
                <w:b w:val="0"/>
                <w:bCs w:val="0"/>
              </w:rPr>
              <w:t>8</w:t>
            </w:r>
            <w:r w:rsidRPr="00565380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565380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14:paraId="078358B8" w14:textId="3C83B095" w:rsidR="00485CD3" w:rsidRPr="00565380" w:rsidRDefault="00E67AC8" w:rsidP="00D05C98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7</w:t>
            </w:r>
            <w:r w:rsidR="00485CD3" w:rsidRPr="00565380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485CD3" w:rsidRPr="00565380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พฤศจิกายน </w:t>
            </w:r>
            <w:r w:rsidR="00485CD3" w:rsidRPr="00565380">
              <w:rPr>
                <w:rFonts w:asciiTheme="majorBidi" w:hAnsiTheme="majorBidi" w:cstheme="majorBidi"/>
                <w:b w:val="0"/>
                <w:bCs w:val="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</w:rPr>
              <w:t>557</w:t>
            </w:r>
          </w:p>
        </w:tc>
        <w:tc>
          <w:tcPr>
            <w:tcW w:w="2160" w:type="dxa"/>
            <w:shd w:val="clear" w:color="auto" w:fill="auto"/>
          </w:tcPr>
          <w:p w14:paraId="54EF370D" w14:textId="5AB9CC51"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565380">
              <w:rPr>
                <w:rFonts w:asciiTheme="majorBidi" w:hAnsiTheme="majorBidi" w:cstheme="majorBidi"/>
                <w:b w:val="0"/>
                <w:bCs w:val="0"/>
              </w:rPr>
              <w:t>1</w:t>
            </w:r>
            <w:r w:rsidR="00E67AC8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Pr="00565380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565380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565380">
              <w:rPr>
                <w:rFonts w:asciiTheme="majorBidi" w:hAnsiTheme="majorBidi" w:cstheme="majorBidi"/>
                <w:b w:val="0"/>
                <w:bCs w:val="0"/>
              </w:rPr>
              <w:t>2</w:t>
            </w:r>
            <w:r w:rsidR="00E67AC8">
              <w:rPr>
                <w:rFonts w:asciiTheme="majorBidi" w:hAnsiTheme="majorBidi" w:cstheme="majorBidi"/>
                <w:b w:val="0"/>
                <w:bCs w:val="0"/>
              </w:rPr>
              <w:t>558</w:t>
            </w:r>
          </w:p>
        </w:tc>
      </w:tr>
      <w:tr w:rsidR="00485CD3" w:rsidRPr="00565380" w14:paraId="5DD65929" w14:textId="77777777" w:rsidTr="00DB5F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14:paraId="772EE5DC" w14:textId="77777777"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</w:rPr>
            </w:pPr>
            <w:r w:rsidRPr="00565380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56538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14:paraId="5D351F88" w14:textId="6286132A" w:rsidR="00485CD3" w:rsidRPr="00565380" w:rsidRDefault="00E67AC8" w:rsidP="00D05C98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55</w:t>
            </w:r>
            <w:r w:rsidR="00485CD3" w:rsidRPr="00565380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485CD3" w:rsidRPr="00565380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14:paraId="5A0792ED" w14:textId="0A3757BE"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565380">
              <w:rPr>
                <w:rFonts w:asciiTheme="majorBidi" w:hAnsiTheme="majorBidi" w:cstheme="majorBidi"/>
                <w:b w:val="0"/>
                <w:bCs w:val="0"/>
              </w:rPr>
              <w:t>1</w:t>
            </w:r>
            <w:r w:rsidR="00E67AC8">
              <w:rPr>
                <w:rFonts w:asciiTheme="majorBidi" w:hAnsiTheme="majorBidi" w:cstheme="majorBidi"/>
                <w:b w:val="0"/>
                <w:bCs w:val="0"/>
              </w:rPr>
              <w:t>3</w:t>
            </w:r>
            <w:r w:rsidRPr="00565380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565380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พฤศจิกายน </w:t>
            </w:r>
            <w:r w:rsidRPr="00565380">
              <w:rPr>
                <w:rFonts w:asciiTheme="majorBidi" w:hAnsiTheme="majorBidi" w:cstheme="majorBidi"/>
                <w:b w:val="0"/>
                <w:bCs w:val="0"/>
              </w:rPr>
              <w:t>2</w:t>
            </w:r>
            <w:r w:rsidR="00E67AC8">
              <w:rPr>
                <w:rFonts w:asciiTheme="majorBidi" w:hAnsiTheme="majorBidi" w:cstheme="majorBidi"/>
                <w:b w:val="0"/>
                <w:bCs w:val="0"/>
              </w:rPr>
              <w:t>556</w:t>
            </w:r>
          </w:p>
        </w:tc>
        <w:tc>
          <w:tcPr>
            <w:tcW w:w="2160" w:type="dxa"/>
            <w:shd w:val="clear" w:color="auto" w:fill="auto"/>
          </w:tcPr>
          <w:p w14:paraId="6F9C64DD" w14:textId="47C26E82" w:rsidR="00485CD3" w:rsidRPr="00565380" w:rsidRDefault="00E67AC8" w:rsidP="00D05C98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="00485CD3" w:rsidRPr="00565380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485CD3" w:rsidRPr="00565380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="00485CD3" w:rsidRPr="00565380">
              <w:rPr>
                <w:rFonts w:asciiTheme="majorBidi" w:hAnsiTheme="majorBidi" w:cstheme="majorBidi"/>
                <w:b w:val="0"/>
                <w:bCs w:val="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</w:rPr>
              <w:t>558</w:t>
            </w:r>
          </w:p>
        </w:tc>
      </w:tr>
      <w:tr w:rsidR="00485CD3" w:rsidRPr="00565380" w14:paraId="39FCB805" w14:textId="77777777" w:rsidTr="00DB5F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14:paraId="032762E0" w14:textId="15732B4E"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</w:rPr>
            </w:pPr>
            <w:r w:rsidRPr="00565380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565380">
              <w:rPr>
                <w:rFonts w:asciiTheme="majorBidi" w:hAnsiTheme="majorBidi" w:cstheme="majorBidi"/>
              </w:rPr>
              <w:t xml:space="preserve"> </w:t>
            </w:r>
            <w:r w:rsidR="00E67AC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3060" w:type="dxa"/>
            <w:shd w:val="clear" w:color="auto" w:fill="auto"/>
          </w:tcPr>
          <w:p w14:paraId="1908CAD9" w14:textId="3375E31F" w:rsidR="00485CD3" w:rsidRPr="00565380" w:rsidRDefault="00816401" w:rsidP="00D05C98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9</w:t>
            </w:r>
            <w:r w:rsidR="00485CD3" w:rsidRPr="00565380">
              <w:rPr>
                <w:rFonts w:asciiTheme="majorBidi" w:hAnsiTheme="majorBidi" w:cstheme="majorBidi"/>
                <w:b w:val="0"/>
                <w:bCs w:val="0"/>
              </w:rPr>
              <w:t xml:space="preserve">0 </w:t>
            </w:r>
            <w:r w:rsidR="00485CD3" w:rsidRPr="00565380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14:paraId="015AA567" w14:textId="39EB9C90"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565380">
              <w:rPr>
                <w:rFonts w:asciiTheme="majorBidi" w:hAnsiTheme="majorBidi" w:cstheme="majorBidi"/>
                <w:b w:val="0"/>
                <w:bCs w:val="0"/>
              </w:rPr>
              <w:t>1</w:t>
            </w:r>
            <w:r w:rsidR="00E67AC8">
              <w:rPr>
                <w:rFonts w:asciiTheme="majorBidi" w:hAnsiTheme="majorBidi" w:cstheme="majorBidi"/>
                <w:b w:val="0"/>
                <w:bCs w:val="0"/>
              </w:rPr>
              <w:t>7</w:t>
            </w:r>
            <w:r w:rsidRPr="00565380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565380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Pr="00565380">
              <w:rPr>
                <w:rFonts w:asciiTheme="majorBidi" w:hAnsiTheme="majorBidi" w:cstheme="majorBidi"/>
                <w:b w:val="0"/>
                <w:bCs w:val="0"/>
              </w:rPr>
              <w:t>2</w:t>
            </w:r>
            <w:r w:rsidR="00E67AC8">
              <w:rPr>
                <w:rFonts w:asciiTheme="majorBidi" w:hAnsiTheme="majorBidi" w:cstheme="majorBidi"/>
                <w:b w:val="0"/>
                <w:bCs w:val="0"/>
              </w:rPr>
              <w:t>56</w:t>
            </w:r>
            <w:r w:rsidRPr="00565380">
              <w:rPr>
                <w:rFonts w:asciiTheme="majorBidi" w:hAnsiTheme="majorBidi" w:cstheme="majorBidi"/>
                <w:b w:val="0"/>
                <w:bCs w:val="0"/>
              </w:rPr>
              <w:t>0</w:t>
            </w:r>
          </w:p>
        </w:tc>
        <w:tc>
          <w:tcPr>
            <w:tcW w:w="2160" w:type="dxa"/>
            <w:shd w:val="clear" w:color="auto" w:fill="auto"/>
          </w:tcPr>
          <w:p w14:paraId="0D881E3D" w14:textId="7335F1F4" w:rsidR="00485CD3" w:rsidRPr="00565380" w:rsidRDefault="00E67AC8" w:rsidP="00D05C98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5</w:t>
            </w:r>
            <w:r w:rsidR="00485CD3" w:rsidRPr="00565380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485CD3" w:rsidRPr="00565380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 w:rsidR="00485CD3" w:rsidRPr="00565380">
              <w:rPr>
                <w:rFonts w:asciiTheme="majorBidi" w:hAnsiTheme="majorBidi" w:cstheme="majorBidi"/>
                <w:b w:val="0"/>
                <w:bCs w:val="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</w:rPr>
              <w:t>56</w:t>
            </w:r>
            <w:r w:rsidR="00485CD3" w:rsidRPr="00565380">
              <w:rPr>
                <w:rFonts w:asciiTheme="majorBidi" w:hAnsiTheme="majorBidi" w:cstheme="majorBidi"/>
                <w:b w:val="0"/>
                <w:bCs w:val="0"/>
              </w:rPr>
              <w:t>1</w:t>
            </w:r>
          </w:p>
        </w:tc>
      </w:tr>
    </w:tbl>
    <w:p w14:paraId="2F2C5D17" w14:textId="77777777" w:rsidR="00A41BFD" w:rsidRPr="00867FBB" w:rsidRDefault="00A41BFD" w:rsidP="00C9719F">
      <w:pPr>
        <w:pStyle w:val="Caption"/>
        <w:numPr>
          <w:ilvl w:val="0"/>
          <w:numId w:val="0"/>
        </w:numPr>
        <w:rPr>
          <w:b w:val="0"/>
          <w:bCs w:val="0"/>
          <w:sz w:val="20"/>
          <w:szCs w:val="20"/>
        </w:rPr>
      </w:pPr>
    </w:p>
    <w:p w14:paraId="443BBCAD" w14:textId="1AE6CCEA" w:rsidR="00654AEC" w:rsidRPr="00DB5F11" w:rsidRDefault="00433C05" w:rsidP="00433C05">
      <w:pPr>
        <w:pStyle w:val="Caption"/>
      </w:pPr>
      <w:r w:rsidRPr="00DB5F11">
        <w:rPr>
          <w:rFonts w:hint="cs"/>
          <w:cs/>
        </w:rPr>
        <w:t>คดีฟ้องร้อง</w:t>
      </w:r>
    </w:p>
    <w:p w14:paraId="4A6E3508" w14:textId="5CD31CA0" w:rsidR="00433C05" w:rsidRPr="00DB5F11" w:rsidRDefault="00433C05" w:rsidP="00433C05">
      <w:pPr>
        <w:pStyle w:val="Bo-Blankline"/>
        <w:rPr>
          <w:lang w:val="en-US"/>
        </w:rPr>
      </w:pPr>
    </w:p>
    <w:p w14:paraId="679422DD" w14:textId="78E9B9D4" w:rsidR="00052E2B" w:rsidRDefault="00052E2B" w:rsidP="00052E2B">
      <w:pPr>
        <w:pStyle w:val="Ang15"/>
      </w:pPr>
      <w:r w:rsidRPr="00052E2B">
        <w:rPr>
          <w:cs/>
        </w:rPr>
        <w:t xml:space="preserve">เมื่อวันที่ </w:t>
      </w:r>
      <w:r w:rsidRPr="00052E2B">
        <w:t xml:space="preserve">16 </w:t>
      </w:r>
      <w:r w:rsidRPr="00052E2B">
        <w:rPr>
          <w:cs/>
        </w:rPr>
        <w:t xml:space="preserve">ธันวาคม </w:t>
      </w:r>
      <w:r w:rsidRPr="00052E2B">
        <w:t xml:space="preserve">2562 </w:t>
      </w:r>
      <w:r w:rsidRPr="00052E2B">
        <w:rPr>
          <w:cs/>
        </w:rPr>
        <w:t xml:space="preserve">เอกชนรวม </w:t>
      </w:r>
      <w:r w:rsidRPr="00052E2B">
        <w:t xml:space="preserve">222 </w:t>
      </w:r>
      <w:r w:rsidRPr="00052E2B">
        <w:rPr>
          <w:cs/>
        </w:rPr>
        <w:t xml:space="preserve">คน ฟ้องคณะกรรมการกำกับกิจการพลังงาน กับพวกรวม </w:t>
      </w:r>
      <w:r w:rsidRPr="00052E2B">
        <w:t xml:space="preserve">5 </w:t>
      </w:r>
      <w:r w:rsidRPr="00052E2B">
        <w:rPr>
          <w:cs/>
        </w:rPr>
        <w:t xml:space="preserve">คน โดยบริษัท เป็นผู้ถูกฟ้องที่ </w:t>
      </w:r>
      <w:r w:rsidRPr="00052E2B">
        <w:t xml:space="preserve">5 </w:t>
      </w:r>
      <w:r w:rsidRPr="00052E2B">
        <w:rPr>
          <w:cs/>
        </w:rPr>
        <w:t>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052E2B">
        <w:t xml:space="preserve">EHIA) </w:t>
      </w:r>
      <w:r w:rsidRPr="00052E2B">
        <w:rPr>
          <w:cs/>
        </w:rPr>
        <w:t xml:space="preserve">ของโครงการโรงไฟฟ้าพลังงานความร้อน ขนาด </w:t>
      </w:r>
      <w:r w:rsidRPr="00052E2B">
        <w:t xml:space="preserve">150 </w:t>
      </w:r>
      <w:r w:rsidRPr="00052E2B">
        <w:rPr>
          <w:cs/>
        </w:rPr>
        <w:t xml:space="preserve">เมกะวัตต์ เพิกถอนความเห็นชอบโครงการโรงไฟฟ้าพลังงานความร้อน ขนาด </w:t>
      </w:r>
      <w:r w:rsidRPr="00052E2B">
        <w:t xml:space="preserve">150 </w:t>
      </w:r>
      <w:r w:rsidRPr="00052E2B">
        <w:rPr>
          <w:cs/>
        </w:rPr>
        <w:t>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 ของบริษัท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5FE5BA4A" w14:textId="48059ED7" w:rsidR="00052E2B" w:rsidRDefault="00052E2B" w:rsidP="00895423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AAB800A" w14:textId="398AEC48" w:rsidR="00052E2B" w:rsidRDefault="00052E2B" w:rsidP="00052E2B">
      <w:pPr>
        <w:pStyle w:val="Ang15"/>
      </w:pPr>
      <w:r w:rsidRPr="00052E2B">
        <w:rPr>
          <w:cs/>
        </w:rPr>
        <w:t xml:space="preserve">เมื่อวันที่ </w:t>
      </w:r>
      <w:r w:rsidRPr="00052E2B">
        <w:t xml:space="preserve">25 </w:t>
      </w:r>
      <w:r w:rsidRPr="00052E2B">
        <w:rPr>
          <w:cs/>
        </w:rPr>
        <w:t xml:space="preserve">ธันวาคม </w:t>
      </w:r>
      <w:r w:rsidRPr="00052E2B">
        <w:t xml:space="preserve">2562 </w:t>
      </w:r>
      <w:r w:rsidRPr="00052E2B">
        <w:rPr>
          <w:cs/>
        </w:rPr>
        <w:t xml:space="preserve">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052E2B">
        <w:t xml:space="preserve">28 </w:t>
      </w:r>
      <w:r w:rsidRPr="00052E2B">
        <w:rPr>
          <w:cs/>
        </w:rPr>
        <w:t xml:space="preserve">มกราคม </w:t>
      </w:r>
      <w:r w:rsidRPr="00052E2B">
        <w:t xml:space="preserve">2563 </w:t>
      </w:r>
      <w:r w:rsidRPr="00052E2B">
        <w:rPr>
          <w:cs/>
        </w:rPr>
        <w:t>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 ไม่ชอบด้วยกฏหมายอย่างไร</w:t>
      </w:r>
    </w:p>
    <w:p w14:paraId="1B461013" w14:textId="32A64AA8" w:rsidR="00052E2B" w:rsidRDefault="00052E2B" w:rsidP="00895423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08AEFD7" w14:textId="21976026" w:rsidR="00E73903" w:rsidRDefault="00E73903" w:rsidP="00E73903">
      <w:pPr>
        <w:pStyle w:val="Ang15"/>
      </w:pPr>
      <w:r w:rsidRPr="00E73903">
        <w:rPr>
          <w:cs/>
        </w:rPr>
        <w:t xml:space="preserve">ต่อมาเมื่อ วันที่ </w:t>
      </w:r>
      <w:r w:rsidRPr="00E73903">
        <w:t xml:space="preserve">31 </w:t>
      </w:r>
      <w:r w:rsidRPr="00E73903">
        <w:rPr>
          <w:cs/>
        </w:rPr>
        <w:t xml:space="preserve">มกราคม </w:t>
      </w:r>
      <w:r w:rsidRPr="00E73903">
        <w:t xml:space="preserve">2563 </w:t>
      </w:r>
      <w:r w:rsidRPr="00E73903">
        <w:rPr>
          <w:cs/>
        </w:rPr>
        <w:t xml:space="preserve">ศาลมีคำสั่งให้พิจารณาคดีต่อพร้อมกับเรียกให้บริษัท ทำคำให้การแก้คำฟ้องพร้อมด้วยพยานหลักฐานภายในวันที่ </w:t>
      </w:r>
      <w:r w:rsidRPr="00E73903">
        <w:t xml:space="preserve">3 </w:t>
      </w:r>
      <w:r w:rsidRPr="00E73903">
        <w:rPr>
          <w:cs/>
        </w:rPr>
        <w:t xml:space="preserve">มิถุนายน </w:t>
      </w:r>
      <w:r w:rsidRPr="00E73903">
        <w:t xml:space="preserve">2563 </w:t>
      </w:r>
      <w:r w:rsidRPr="00E73903">
        <w:rPr>
          <w:cs/>
        </w:rPr>
        <w:t>ขณะนี้อยู่ระหว่างการจัดทำคำให้การแก้คำฟ้อง</w:t>
      </w:r>
    </w:p>
    <w:p w14:paraId="29C77ECC" w14:textId="77777777" w:rsidR="00E73903" w:rsidRPr="00DB5F11" w:rsidRDefault="00E73903" w:rsidP="00895423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DEF8301" w14:textId="2356718D" w:rsidR="00B8105B" w:rsidRDefault="00B8105B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03D60723" w14:textId="6E5C02DE" w:rsidR="00E53C37" w:rsidRDefault="00E53C37" w:rsidP="00E53C37">
      <w:pPr>
        <w:pStyle w:val="Ang15"/>
      </w:pPr>
      <w:r w:rsidRPr="00E53C37">
        <w:rPr>
          <w:cs/>
        </w:rPr>
        <w:t xml:space="preserve">ที่ปรึกษากฎหมายของบริษัทได้พิจารณาคำฟ้องและเอกสารประกอบคำฟ้องแล้วมีความเห็นว่า บริษัท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 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 ได้แจ้งความร้องทุกข์กล่าวโทษผู้ฟ้องคดีทั้ง </w:t>
      </w:r>
      <w:r w:rsidRPr="00E53C37">
        <w:t xml:space="preserve">222 </w:t>
      </w:r>
      <w:r w:rsidRPr="00E53C37">
        <w:rPr>
          <w:cs/>
        </w:rPr>
        <w:t>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 พนักงานสอบสวน</w:t>
      </w:r>
    </w:p>
    <w:p w14:paraId="58B03E80" w14:textId="77777777" w:rsidR="00E53C37" w:rsidRPr="00895423" w:rsidRDefault="00E53C37" w:rsidP="00895423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B2D16B6" w14:textId="77777777" w:rsidR="00FB40FC" w:rsidRPr="00180C65" w:rsidRDefault="00FB40FC" w:rsidP="00FB40FC">
      <w:pPr>
        <w:pStyle w:val="Caption"/>
      </w:pPr>
      <w:r w:rsidRPr="00180C65">
        <w:rPr>
          <w:rFonts w:hint="cs"/>
          <w:cs/>
        </w:rPr>
        <w:t>เหตุการณ์ภายหลังรอบระยะเวลารายงาน</w:t>
      </w:r>
    </w:p>
    <w:p w14:paraId="6A49295F" w14:textId="17CD0DC5" w:rsidR="002E16C2" w:rsidRPr="00180C65" w:rsidRDefault="002E16C2" w:rsidP="008E34F1">
      <w:pPr>
        <w:pStyle w:val="Bo-Blankline"/>
        <w:rPr>
          <w:lang w:val="en-US"/>
        </w:rPr>
      </w:pPr>
    </w:p>
    <w:p w14:paraId="7B51B32F" w14:textId="2267427C" w:rsidR="003301D5" w:rsidRPr="003301D5" w:rsidRDefault="003301D5" w:rsidP="003301D5">
      <w:pPr>
        <w:pStyle w:val="Ang15"/>
        <w:numPr>
          <w:ilvl w:val="0"/>
          <w:numId w:val="18"/>
        </w:numPr>
        <w:ind w:left="880" w:hanging="330"/>
      </w:pPr>
      <w:r w:rsidRPr="003301D5">
        <w:rPr>
          <w:cs/>
        </w:rPr>
        <w:t xml:space="preserve">ในการประชุมคณะกรรมการบริษัทเมื่อวันที่ </w:t>
      </w:r>
      <w:r w:rsidRPr="003301D5">
        <w:t>17</w:t>
      </w:r>
      <w:r w:rsidRPr="003301D5">
        <w:rPr>
          <w:cs/>
        </w:rPr>
        <w:t xml:space="preserve"> เมษายน </w:t>
      </w:r>
      <w:r w:rsidRPr="003301D5">
        <w:t>2563</w:t>
      </w:r>
      <w:r w:rsidRPr="003301D5">
        <w:rPr>
          <w:cs/>
        </w:rPr>
        <w:t xml:space="preserve"> มีมติอนุมัติการจ่ายเงินปันผลระหว่างกาลจากกำไรสะสมจนถึงวันที่ </w:t>
      </w:r>
      <w:r w:rsidRPr="003301D5">
        <w:t>31</w:t>
      </w:r>
      <w:r w:rsidRPr="003301D5">
        <w:rPr>
          <w:cs/>
        </w:rPr>
        <w:t xml:space="preserve"> ธันวาคม </w:t>
      </w:r>
      <w:r w:rsidRPr="003301D5">
        <w:t>2562</w:t>
      </w:r>
      <w:r w:rsidRPr="003301D5">
        <w:rPr>
          <w:cs/>
        </w:rPr>
        <w:t xml:space="preserve"> ในอัตราหุ้นละ </w:t>
      </w:r>
      <w:r w:rsidRPr="003301D5">
        <w:t>0.20</w:t>
      </w:r>
      <w:r w:rsidRPr="003301D5">
        <w:rPr>
          <w:cs/>
        </w:rPr>
        <w:t xml:space="preserve"> บาท สำหรับหุ้นสามัญจำนวน </w:t>
      </w:r>
      <w:r w:rsidRPr="003301D5">
        <w:t>8,400</w:t>
      </w:r>
      <w:r w:rsidRPr="003301D5">
        <w:rPr>
          <w:cs/>
        </w:rPr>
        <w:t xml:space="preserve"> ล้านหุ้น เป็นจำนวนเงินทั้งสิ้น </w:t>
      </w:r>
      <w:r w:rsidRPr="003301D5">
        <w:t>1,680</w:t>
      </w:r>
      <w:r w:rsidRPr="003301D5">
        <w:rPr>
          <w:cs/>
        </w:rPr>
        <w:t xml:space="preserve"> ล้านบาท เงินปันผลดังกล่าวจะจ่ายให้แก่ผู้ถือหุ้นในวันที่ </w:t>
      </w:r>
      <w:r w:rsidRPr="003301D5">
        <w:t>15</w:t>
      </w:r>
      <w:r w:rsidRPr="003301D5">
        <w:rPr>
          <w:cs/>
        </w:rPr>
        <w:t xml:space="preserve"> พฤษภาคม </w:t>
      </w:r>
      <w:r w:rsidRPr="003301D5">
        <w:t>2563</w:t>
      </w:r>
    </w:p>
    <w:p w14:paraId="1BCCA570" w14:textId="62B9182C" w:rsidR="003301D5" w:rsidRDefault="003301D5" w:rsidP="00E53C37">
      <w:pPr>
        <w:pStyle w:val="Ang15"/>
        <w:rPr>
          <w:sz w:val="20"/>
          <w:szCs w:val="20"/>
          <w:lang w:val="en-US"/>
        </w:rPr>
      </w:pPr>
    </w:p>
    <w:p w14:paraId="27A5F892" w14:textId="77777777" w:rsidR="00691F41" w:rsidRPr="003301D5" w:rsidRDefault="00691F41" w:rsidP="00691F41">
      <w:pPr>
        <w:pStyle w:val="Ang15"/>
        <w:numPr>
          <w:ilvl w:val="0"/>
          <w:numId w:val="18"/>
        </w:numPr>
        <w:ind w:left="880" w:hanging="330"/>
      </w:pPr>
      <w:r>
        <w:rPr>
          <w:cs/>
        </w:rPr>
        <w:t xml:space="preserve">ในเดือนเมษายน </w:t>
      </w:r>
      <w:r>
        <w:t>2563</w:t>
      </w:r>
      <w:r>
        <w:rPr>
          <w:cs/>
        </w:rPr>
        <w:t xml:space="preserve"> บริษัทได้ลงทุนในหุ้นสามัญของบริษัท ทีพีไอ โอเลฟินส์ จำกัด จำนวน </w:t>
      </w:r>
      <w:r>
        <w:t>99,993</w:t>
      </w:r>
      <w:r>
        <w:rPr>
          <w:cs/>
        </w:rPr>
        <w:t xml:space="preserve"> หุ้น</w:t>
      </w:r>
      <w:r>
        <w:t xml:space="preserve"> </w:t>
      </w:r>
      <w:r>
        <w:br/>
      </w:r>
      <w:r>
        <w:rPr>
          <w:cs/>
        </w:rPr>
        <w:t xml:space="preserve">คิดเป็นร้อยละ </w:t>
      </w:r>
      <w:r>
        <w:t xml:space="preserve">99.99 </w:t>
      </w:r>
      <w:r>
        <w:rPr>
          <w:cs/>
        </w:rPr>
        <w:t xml:space="preserve">ของทุนชำระแล้ว ในราคาหุ้นละ </w:t>
      </w:r>
      <w:r>
        <w:t xml:space="preserve">29.596 </w:t>
      </w:r>
      <w:r>
        <w:rPr>
          <w:cs/>
        </w:rPr>
        <w:t xml:space="preserve">บาท เป็นจำนวนเงิน </w:t>
      </w:r>
      <w:r>
        <w:t xml:space="preserve">2.96 </w:t>
      </w:r>
      <w:r>
        <w:rPr>
          <w:cs/>
        </w:rPr>
        <w:t>ล้านบาทจากกิจการที่เกี่ยวข้องกัน</w:t>
      </w:r>
    </w:p>
    <w:p w14:paraId="71E14ADD" w14:textId="4DCF6016" w:rsidR="003301D5" w:rsidRPr="003301D5" w:rsidRDefault="003301D5" w:rsidP="003301D5">
      <w:pPr>
        <w:pStyle w:val="Ang15"/>
        <w:ind w:left="880"/>
      </w:pPr>
    </w:p>
    <w:sectPr w:rsidR="003301D5" w:rsidRPr="003301D5" w:rsidSect="007D6448">
      <w:pgSz w:w="11909" w:h="16834" w:code="9"/>
      <w:pgMar w:top="691" w:right="1152" w:bottom="720" w:left="1166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00AF96" w14:textId="77777777" w:rsidR="0043288F" w:rsidRDefault="0043288F">
      <w:r>
        <w:separator/>
      </w:r>
    </w:p>
  </w:endnote>
  <w:endnote w:type="continuationSeparator" w:id="0">
    <w:p w14:paraId="2B7D6F18" w14:textId="77777777" w:rsidR="0043288F" w:rsidRDefault="00432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55455" w14:textId="579BBCD0" w:rsidR="006008B3" w:rsidRPr="00FF32BF" w:rsidRDefault="006008B3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9804FD">
      <w:rPr>
        <w:rFonts w:ascii="Angsana New" w:hAnsi="Angsana New"/>
        <w:noProof/>
        <w:sz w:val="30"/>
        <w:szCs w:val="30"/>
      </w:rPr>
      <w:t>14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FEA6D" w14:textId="0B0FF7E8" w:rsidR="006008B3" w:rsidRPr="00FF32BF" w:rsidRDefault="006008B3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B77AFF">
      <w:rPr>
        <w:rFonts w:ascii="Angsana New" w:hAnsi="Angsana New"/>
        <w:noProof/>
        <w:sz w:val="30"/>
        <w:szCs w:val="30"/>
      </w:rPr>
      <w:t>33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4030F" w14:textId="77777777" w:rsidR="006008B3" w:rsidRPr="00D83821" w:rsidRDefault="006008B3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B77AFF">
      <w:rPr>
        <w:rFonts w:asciiTheme="majorBidi" w:hAnsiTheme="majorBidi" w:cstheme="majorBidi"/>
        <w:noProof/>
        <w:sz w:val="30"/>
        <w:szCs w:val="30"/>
      </w:rPr>
      <w:t>46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F848DF" w14:textId="77777777" w:rsidR="0043288F" w:rsidRDefault="0043288F">
      <w:r>
        <w:separator/>
      </w:r>
    </w:p>
  </w:footnote>
  <w:footnote w:type="continuationSeparator" w:id="0">
    <w:p w14:paraId="02D9DF27" w14:textId="77777777" w:rsidR="0043288F" w:rsidRDefault="004328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800EA7" w14:textId="77777777" w:rsidR="006008B3" w:rsidRDefault="006008B3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55BEC714" w14:textId="77777777" w:rsidR="006008B3" w:rsidRDefault="006008B3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2E81CC4" w14:textId="4EFD61E6" w:rsidR="006008B3" w:rsidRPr="00E22BD2" w:rsidRDefault="006008B3" w:rsidP="00FC5CB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DA43E27" w14:textId="77777777" w:rsidR="006008B3" w:rsidRDefault="006008B3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2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7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11"/>
  </w:num>
  <w:num w:numId="3">
    <w:abstractNumId w:val="16"/>
  </w:num>
  <w:num w:numId="4">
    <w:abstractNumId w:val="1"/>
  </w:num>
  <w:num w:numId="5">
    <w:abstractNumId w:val="9"/>
  </w:num>
  <w:num w:numId="6">
    <w:abstractNumId w:val="4"/>
  </w:num>
  <w:num w:numId="7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3"/>
  </w:num>
  <w:num w:numId="10">
    <w:abstractNumId w:val="12"/>
  </w:num>
  <w:num w:numId="11">
    <w:abstractNumId w:val="7"/>
  </w:num>
  <w:num w:numId="12">
    <w:abstractNumId w:val="14"/>
  </w:num>
  <w:num w:numId="13">
    <w:abstractNumId w:val="15"/>
  </w:num>
  <w:num w:numId="14">
    <w:abstractNumId w:val="13"/>
  </w:num>
  <w:num w:numId="15">
    <w:abstractNumId w:val="1"/>
  </w:num>
  <w:num w:numId="16">
    <w:abstractNumId w:val="10"/>
  </w:num>
  <w:num w:numId="17">
    <w:abstractNumId w:val="8"/>
  </w:num>
  <w:num w:numId="18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BC2"/>
    <w:rsid w:val="00004E64"/>
    <w:rsid w:val="00004F7E"/>
    <w:rsid w:val="00005133"/>
    <w:rsid w:val="00005518"/>
    <w:rsid w:val="00005ED4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0F5"/>
    <w:rsid w:val="0000719F"/>
    <w:rsid w:val="000074BC"/>
    <w:rsid w:val="00010439"/>
    <w:rsid w:val="00010620"/>
    <w:rsid w:val="00010FDF"/>
    <w:rsid w:val="00011265"/>
    <w:rsid w:val="00011277"/>
    <w:rsid w:val="000116AA"/>
    <w:rsid w:val="00011710"/>
    <w:rsid w:val="00011750"/>
    <w:rsid w:val="00011797"/>
    <w:rsid w:val="00012023"/>
    <w:rsid w:val="0001257A"/>
    <w:rsid w:val="00012953"/>
    <w:rsid w:val="00012E2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FB"/>
    <w:rsid w:val="0002470F"/>
    <w:rsid w:val="00024824"/>
    <w:rsid w:val="00024C15"/>
    <w:rsid w:val="00024DEA"/>
    <w:rsid w:val="00025619"/>
    <w:rsid w:val="00025A58"/>
    <w:rsid w:val="00025F5D"/>
    <w:rsid w:val="00026149"/>
    <w:rsid w:val="00026326"/>
    <w:rsid w:val="00026507"/>
    <w:rsid w:val="000265B8"/>
    <w:rsid w:val="00026C1F"/>
    <w:rsid w:val="00026CE5"/>
    <w:rsid w:val="00026EA3"/>
    <w:rsid w:val="00027098"/>
    <w:rsid w:val="00027169"/>
    <w:rsid w:val="000274C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89A"/>
    <w:rsid w:val="000318DC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F54"/>
    <w:rsid w:val="0003545B"/>
    <w:rsid w:val="0003573E"/>
    <w:rsid w:val="000361D4"/>
    <w:rsid w:val="000363DC"/>
    <w:rsid w:val="000367E2"/>
    <w:rsid w:val="00036C31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40BB"/>
    <w:rsid w:val="0005413E"/>
    <w:rsid w:val="00054473"/>
    <w:rsid w:val="0005491A"/>
    <w:rsid w:val="00055217"/>
    <w:rsid w:val="00055284"/>
    <w:rsid w:val="00055503"/>
    <w:rsid w:val="000555AD"/>
    <w:rsid w:val="000556B4"/>
    <w:rsid w:val="000556D5"/>
    <w:rsid w:val="00055BFA"/>
    <w:rsid w:val="00055D70"/>
    <w:rsid w:val="000560AD"/>
    <w:rsid w:val="00056112"/>
    <w:rsid w:val="00056162"/>
    <w:rsid w:val="00056B0E"/>
    <w:rsid w:val="00056C84"/>
    <w:rsid w:val="00057D43"/>
    <w:rsid w:val="00060224"/>
    <w:rsid w:val="000602DE"/>
    <w:rsid w:val="000604D5"/>
    <w:rsid w:val="000604EB"/>
    <w:rsid w:val="00060ADF"/>
    <w:rsid w:val="00060CA2"/>
    <w:rsid w:val="00060E97"/>
    <w:rsid w:val="000611A7"/>
    <w:rsid w:val="00061367"/>
    <w:rsid w:val="0006214C"/>
    <w:rsid w:val="00062556"/>
    <w:rsid w:val="000626DF"/>
    <w:rsid w:val="000629B5"/>
    <w:rsid w:val="0006354A"/>
    <w:rsid w:val="00063824"/>
    <w:rsid w:val="000639B2"/>
    <w:rsid w:val="00063A04"/>
    <w:rsid w:val="000640AD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70377"/>
    <w:rsid w:val="00070732"/>
    <w:rsid w:val="00070EE1"/>
    <w:rsid w:val="000712EB"/>
    <w:rsid w:val="000718D6"/>
    <w:rsid w:val="00071902"/>
    <w:rsid w:val="00072143"/>
    <w:rsid w:val="00072781"/>
    <w:rsid w:val="000728A0"/>
    <w:rsid w:val="00072E4E"/>
    <w:rsid w:val="000734A8"/>
    <w:rsid w:val="00073A37"/>
    <w:rsid w:val="00073A92"/>
    <w:rsid w:val="00074045"/>
    <w:rsid w:val="00074120"/>
    <w:rsid w:val="0007456B"/>
    <w:rsid w:val="00074B0F"/>
    <w:rsid w:val="00074B36"/>
    <w:rsid w:val="0007576D"/>
    <w:rsid w:val="000757D0"/>
    <w:rsid w:val="00076255"/>
    <w:rsid w:val="000764DF"/>
    <w:rsid w:val="00076683"/>
    <w:rsid w:val="0007767E"/>
    <w:rsid w:val="000778BE"/>
    <w:rsid w:val="00077F93"/>
    <w:rsid w:val="00080AC3"/>
    <w:rsid w:val="00080ECF"/>
    <w:rsid w:val="00080F53"/>
    <w:rsid w:val="000818B2"/>
    <w:rsid w:val="0008296A"/>
    <w:rsid w:val="00082B00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75C"/>
    <w:rsid w:val="00086852"/>
    <w:rsid w:val="00086B7B"/>
    <w:rsid w:val="000874F1"/>
    <w:rsid w:val="00087692"/>
    <w:rsid w:val="00087955"/>
    <w:rsid w:val="00090330"/>
    <w:rsid w:val="00090381"/>
    <w:rsid w:val="000905CD"/>
    <w:rsid w:val="000906DB"/>
    <w:rsid w:val="000906ED"/>
    <w:rsid w:val="000912A8"/>
    <w:rsid w:val="00091A06"/>
    <w:rsid w:val="00091C4F"/>
    <w:rsid w:val="00092292"/>
    <w:rsid w:val="000922A7"/>
    <w:rsid w:val="000926D0"/>
    <w:rsid w:val="0009291E"/>
    <w:rsid w:val="0009360E"/>
    <w:rsid w:val="00093981"/>
    <w:rsid w:val="000939B2"/>
    <w:rsid w:val="00093A5B"/>
    <w:rsid w:val="00094332"/>
    <w:rsid w:val="000944C1"/>
    <w:rsid w:val="00094801"/>
    <w:rsid w:val="00095BA4"/>
    <w:rsid w:val="00095C0B"/>
    <w:rsid w:val="000962FA"/>
    <w:rsid w:val="0009663B"/>
    <w:rsid w:val="00096B41"/>
    <w:rsid w:val="00096B87"/>
    <w:rsid w:val="00096F72"/>
    <w:rsid w:val="00096FB9"/>
    <w:rsid w:val="000970B4"/>
    <w:rsid w:val="00097656"/>
    <w:rsid w:val="0009773F"/>
    <w:rsid w:val="0009775B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810"/>
    <w:rsid w:val="000A39A4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14A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6A5"/>
    <w:rsid w:val="000B28A1"/>
    <w:rsid w:val="000B2CD6"/>
    <w:rsid w:val="000B30A0"/>
    <w:rsid w:val="000B3152"/>
    <w:rsid w:val="000B3394"/>
    <w:rsid w:val="000B3823"/>
    <w:rsid w:val="000B38F0"/>
    <w:rsid w:val="000B3BD0"/>
    <w:rsid w:val="000B3D66"/>
    <w:rsid w:val="000B4032"/>
    <w:rsid w:val="000B49B0"/>
    <w:rsid w:val="000B513E"/>
    <w:rsid w:val="000B51EF"/>
    <w:rsid w:val="000B552D"/>
    <w:rsid w:val="000B55A8"/>
    <w:rsid w:val="000B59B4"/>
    <w:rsid w:val="000B5CF2"/>
    <w:rsid w:val="000B63D5"/>
    <w:rsid w:val="000B6414"/>
    <w:rsid w:val="000B6506"/>
    <w:rsid w:val="000B653B"/>
    <w:rsid w:val="000B6632"/>
    <w:rsid w:val="000B6BB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681"/>
    <w:rsid w:val="000C3DE0"/>
    <w:rsid w:val="000C4026"/>
    <w:rsid w:val="000C410B"/>
    <w:rsid w:val="000C4878"/>
    <w:rsid w:val="000C4B55"/>
    <w:rsid w:val="000C4EF2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8C6"/>
    <w:rsid w:val="000D2D60"/>
    <w:rsid w:val="000D2FC9"/>
    <w:rsid w:val="000D3476"/>
    <w:rsid w:val="000D384B"/>
    <w:rsid w:val="000D3CF9"/>
    <w:rsid w:val="000D4170"/>
    <w:rsid w:val="000D42AD"/>
    <w:rsid w:val="000D44B7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D62"/>
    <w:rsid w:val="000E11C0"/>
    <w:rsid w:val="000E1317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463"/>
    <w:rsid w:val="000E352D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3E"/>
    <w:rsid w:val="000E70DF"/>
    <w:rsid w:val="000E7176"/>
    <w:rsid w:val="000E7E84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FB3"/>
    <w:rsid w:val="000F2197"/>
    <w:rsid w:val="000F23C6"/>
    <w:rsid w:val="000F242F"/>
    <w:rsid w:val="000F2639"/>
    <w:rsid w:val="000F28B6"/>
    <w:rsid w:val="000F2A9A"/>
    <w:rsid w:val="000F3074"/>
    <w:rsid w:val="000F39A7"/>
    <w:rsid w:val="000F3EFE"/>
    <w:rsid w:val="000F42D2"/>
    <w:rsid w:val="000F4377"/>
    <w:rsid w:val="000F4859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3A99"/>
    <w:rsid w:val="00103DD9"/>
    <w:rsid w:val="00104178"/>
    <w:rsid w:val="00104302"/>
    <w:rsid w:val="0010475F"/>
    <w:rsid w:val="0010479F"/>
    <w:rsid w:val="001048F4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47F"/>
    <w:rsid w:val="001116A5"/>
    <w:rsid w:val="00112AFB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307B"/>
    <w:rsid w:val="00123351"/>
    <w:rsid w:val="0012358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514"/>
    <w:rsid w:val="001315EE"/>
    <w:rsid w:val="001319A0"/>
    <w:rsid w:val="00131AE7"/>
    <w:rsid w:val="00131CC1"/>
    <w:rsid w:val="00131DE4"/>
    <w:rsid w:val="00131F55"/>
    <w:rsid w:val="00131FB5"/>
    <w:rsid w:val="00132144"/>
    <w:rsid w:val="00132E27"/>
    <w:rsid w:val="00132F9A"/>
    <w:rsid w:val="00132FF1"/>
    <w:rsid w:val="001332CB"/>
    <w:rsid w:val="00133352"/>
    <w:rsid w:val="0013363E"/>
    <w:rsid w:val="00133717"/>
    <w:rsid w:val="00133F92"/>
    <w:rsid w:val="001340BE"/>
    <w:rsid w:val="0013438A"/>
    <w:rsid w:val="00134BC7"/>
    <w:rsid w:val="00134E9F"/>
    <w:rsid w:val="00135B88"/>
    <w:rsid w:val="00135C19"/>
    <w:rsid w:val="001362FD"/>
    <w:rsid w:val="00136853"/>
    <w:rsid w:val="0013696E"/>
    <w:rsid w:val="00136BE5"/>
    <w:rsid w:val="00137061"/>
    <w:rsid w:val="001374C8"/>
    <w:rsid w:val="001374E1"/>
    <w:rsid w:val="00137828"/>
    <w:rsid w:val="001378CB"/>
    <w:rsid w:val="0013791D"/>
    <w:rsid w:val="00137C0B"/>
    <w:rsid w:val="001408CF"/>
    <w:rsid w:val="0014094B"/>
    <w:rsid w:val="00141213"/>
    <w:rsid w:val="0014182A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8DE"/>
    <w:rsid w:val="0015416B"/>
    <w:rsid w:val="00154216"/>
    <w:rsid w:val="00154375"/>
    <w:rsid w:val="001543A0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57E7C"/>
    <w:rsid w:val="0016029D"/>
    <w:rsid w:val="001607FB"/>
    <w:rsid w:val="001608AE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BA5"/>
    <w:rsid w:val="00164E0C"/>
    <w:rsid w:val="00164F82"/>
    <w:rsid w:val="00165003"/>
    <w:rsid w:val="001655C0"/>
    <w:rsid w:val="00165903"/>
    <w:rsid w:val="00165AF4"/>
    <w:rsid w:val="00165D2F"/>
    <w:rsid w:val="00165FF8"/>
    <w:rsid w:val="001664C1"/>
    <w:rsid w:val="00166517"/>
    <w:rsid w:val="0016655F"/>
    <w:rsid w:val="00166A7F"/>
    <w:rsid w:val="00166EF3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2290"/>
    <w:rsid w:val="00172BBD"/>
    <w:rsid w:val="00172C0D"/>
    <w:rsid w:val="001730DE"/>
    <w:rsid w:val="001733EF"/>
    <w:rsid w:val="0017393A"/>
    <w:rsid w:val="00173BB9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95"/>
    <w:rsid w:val="00182A3E"/>
    <w:rsid w:val="00182BB8"/>
    <w:rsid w:val="00182D19"/>
    <w:rsid w:val="0018336E"/>
    <w:rsid w:val="00183760"/>
    <w:rsid w:val="001839E2"/>
    <w:rsid w:val="0018402E"/>
    <w:rsid w:val="001842C5"/>
    <w:rsid w:val="00184A21"/>
    <w:rsid w:val="00184C69"/>
    <w:rsid w:val="00184F39"/>
    <w:rsid w:val="00184F5A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90A5A"/>
    <w:rsid w:val="00191009"/>
    <w:rsid w:val="0019163D"/>
    <w:rsid w:val="001917F4"/>
    <w:rsid w:val="00191A5B"/>
    <w:rsid w:val="00191AE5"/>
    <w:rsid w:val="00192181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50CD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DFD"/>
    <w:rsid w:val="001A5F1D"/>
    <w:rsid w:val="001A60CF"/>
    <w:rsid w:val="001A6797"/>
    <w:rsid w:val="001A6CDD"/>
    <w:rsid w:val="001A70ED"/>
    <w:rsid w:val="001A7558"/>
    <w:rsid w:val="001A7714"/>
    <w:rsid w:val="001A7994"/>
    <w:rsid w:val="001A7F31"/>
    <w:rsid w:val="001B022C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B07"/>
    <w:rsid w:val="001B2D00"/>
    <w:rsid w:val="001B2D57"/>
    <w:rsid w:val="001B395B"/>
    <w:rsid w:val="001B3CEA"/>
    <w:rsid w:val="001B3E66"/>
    <w:rsid w:val="001B4082"/>
    <w:rsid w:val="001B48C7"/>
    <w:rsid w:val="001B4927"/>
    <w:rsid w:val="001B4EAB"/>
    <w:rsid w:val="001B51B5"/>
    <w:rsid w:val="001B552B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8AC"/>
    <w:rsid w:val="001C52D3"/>
    <w:rsid w:val="001C52E8"/>
    <w:rsid w:val="001C5D53"/>
    <w:rsid w:val="001C5D92"/>
    <w:rsid w:val="001C5EBC"/>
    <w:rsid w:val="001C6128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6B8"/>
    <w:rsid w:val="001D6FA9"/>
    <w:rsid w:val="001D70FD"/>
    <w:rsid w:val="001D711A"/>
    <w:rsid w:val="001D71A3"/>
    <w:rsid w:val="001D7377"/>
    <w:rsid w:val="001D7463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D30"/>
    <w:rsid w:val="001E2638"/>
    <w:rsid w:val="001E2B1E"/>
    <w:rsid w:val="001E2CEB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E7789"/>
    <w:rsid w:val="001F0448"/>
    <w:rsid w:val="001F10CC"/>
    <w:rsid w:val="001F10F3"/>
    <w:rsid w:val="001F1215"/>
    <w:rsid w:val="001F1545"/>
    <w:rsid w:val="001F17B3"/>
    <w:rsid w:val="001F1E25"/>
    <w:rsid w:val="001F2188"/>
    <w:rsid w:val="001F2A87"/>
    <w:rsid w:val="001F2BD0"/>
    <w:rsid w:val="001F2E65"/>
    <w:rsid w:val="001F318E"/>
    <w:rsid w:val="001F3A56"/>
    <w:rsid w:val="001F4005"/>
    <w:rsid w:val="001F403C"/>
    <w:rsid w:val="001F44C6"/>
    <w:rsid w:val="001F4BC7"/>
    <w:rsid w:val="001F4D42"/>
    <w:rsid w:val="001F4ED0"/>
    <w:rsid w:val="001F5243"/>
    <w:rsid w:val="001F5254"/>
    <w:rsid w:val="001F5895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D97"/>
    <w:rsid w:val="00201378"/>
    <w:rsid w:val="00201688"/>
    <w:rsid w:val="00202402"/>
    <w:rsid w:val="00202639"/>
    <w:rsid w:val="00202F13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87A"/>
    <w:rsid w:val="00206A54"/>
    <w:rsid w:val="00206D89"/>
    <w:rsid w:val="002077B5"/>
    <w:rsid w:val="002077F9"/>
    <w:rsid w:val="00207840"/>
    <w:rsid w:val="00207ABD"/>
    <w:rsid w:val="00207BAC"/>
    <w:rsid w:val="0021006F"/>
    <w:rsid w:val="002101E7"/>
    <w:rsid w:val="00210BC5"/>
    <w:rsid w:val="00211234"/>
    <w:rsid w:val="0021141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93C"/>
    <w:rsid w:val="00215A34"/>
    <w:rsid w:val="00215F1B"/>
    <w:rsid w:val="002160B2"/>
    <w:rsid w:val="002162A6"/>
    <w:rsid w:val="002164C4"/>
    <w:rsid w:val="002166C4"/>
    <w:rsid w:val="00216B27"/>
    <w:rsid w:val="00216B61"/>
    <w:rsid w:val="00216C1C"/>
    <w:rsid w:val="002177AB"/>
    <w:rsid w:val="00217FD2"/>
    <w:rsid w:val="00220131"/>
    <w:rsid w:val="002204A7"/>
    <w:rsid w:val="002205BA"/>
    <w:rsid w:val="002206AB"/>
    <w:rsid w:val="00220732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343A"/>
    <w:rsid w:val="00224189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5CE"/>
    <w:rsid w:val="00232959"/>
    <w:rsid w:val="0023295D"/>
    <w:rsid w:val="00232A11"/>
    <w:rsid w:val="00232FB6"/>
    <w:rsid w:val="0023320A"/>
    <w:rsid w:val="00233350"/>
    <w:rsid w:val="002333F3"/>
    <w:rsid w:val="002337DD"/>
    <w:rsid w:val="00233B5B"/>
    <w:rsid w:val="00233CEA"/>
    <w:rsid w:val="00233DB4"/>
    <w:rsid w:val="002345F9"/>
    <w:rsid w:val="002349CD"/>
    <w:rsid w:val="00234B62"/>
    <w:rsid w:val="00234C45"/>
    <w:rsid w:val="00234D20"/>
    <w:rsid w:val="00234FF9"/>
    <w:rsid w:val="002350A6"/>
    <w:rsid w:val="00235202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6F16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EA0"/>
    <w:rsid w:val="0025458D"/>
    <w:rsid w:val="0025532B"/>
    <w:rsid w:val="00255406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840"/>
    <w:rsid w:val="00257B20"/>
    <w:rsid w:val="00257B89"/>
    <w:rsid w:val="00257C6E"/>
    <w:rsid w:val="00257F61"/>
    <w:rsid w:val="002606AC"/>
    <w:rsid w:val="00260B16"/>
    <w:rsid w:val="00260C53"/>
    <w:rsid w:val="00260D02"/>
    <w:rsid w:val="00260DC7"/>
    <w:rsid w:val="00260E9F"/>
    <w:rsid w:val="0026142E"/>
    <w:rsid w:val="00261479"/>
    <w:rsid w:val="00261C1E"/>
    <w:rsid w:val="00261E63"/>
    <w:rsid w:val="002624F1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472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F17"/>
    <w:rsid w:val="002671AA"/>
    <w:rsid w:val="00267267"/>
    <w:rsid w:val="002679FF"/>
    <w:rsid w:val="00267E34"/>
    <w:rsid w:val="00267EA9"/>
    <w:rsid w:val="00267F25"/>
    <w:rsid w:val="00270586"/>
    <w:rsid w:val="00270A9D"/>
    <w:rsid w:val="00271788"/>
    <w:rsid w:val="002720E2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50F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C52"/>
    <w:rsid w:val="00282D31"/>
    <w:rsid w:val="00282D9D"/>
    <w:rsid w:val="00282F12"/>
    <w:rsid w:val="00283176"/>
    <w:rsid w:val="00283289"/>
    <w:rsid w:val="002834F8"/>
    <w:rsid w:val="002835EC"/>
    <w:rsid w:val="002845AF"/>
    <w:rsid w:val="00284626"/>
    <w:rsid w:val="00284E14"/>
    <w:rsid w:val="00284EA4"/>
    <w:rsid w:val="00285191"/>
    <w:rsid w:val="002853F7"/>
    <w:rsid w:val="0028550F"/>
    <w:rsid w:val="002855E5"/>
    <w:rsid w:val="00285AA2"/>
    <w:rsid w:val="00285E22"/>
    <w:rsid w:val="00286480"/>
    <w:rsid w:val="0028731F"/>
    <w:rsid w:val="00287590"/>
    <w:rsid w:val="002876CE"/>
    <w:rsid w:val="00287D47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3EFB"/>
    <w:rsid w:val="00294166"/>
    <w:rsid w:val="0029433B"/>
    <w:rsid w:val="002943BD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715"/>
    <w:rsid w:val="002A7747"/>
    <w:rsid w:val="002A7BEF"/>
    <w:rsid w:val="002B01CA"/>
    <w:rsid w:val="002B0329"/>
    <w:rsid w:val="002B03DF"/>
    <w:rsid w:val="002B07C0"/>
    <w:rsid w:val="002B0A30"/>
    <w:rsid w:val="002B0B65"/>
    <w:rsid w:val="002B0DA5"/>
    <w:rsid w:val="002B0F62"/>
    <w:rsid w:val="002B0F99"/>
    <w:rsid w:val="002B169A"/>
    <w:rsid w:val="002B18EB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5AA"/>
    <w:rsid w:val="002B4DCC"/>
    <w:rsid w:val="002B5428"/>
    <w:rsid w:val="002B55EA"/>
    <w:rsid w:val="002B564F"/>
    <w:rsid w:val="002B5EBB"/>
    <w:rsid w:val="002B5EC1"/>
    <w:rsid w:val="002B6FCF"/>
    <w:rsid w:val="002B7094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B6A"/>
    <w:rsid w:val="002C3E60"/>
    <w:rsid w:val="002C4379"/>
    <w:rsid w:val="002C486C"/>
    <w:rsid w:val="002C486E"/>
    <w:rsid w:val="002C50AE"/>
    <w:rsid w:val="002C5378"/>
    <w:rsid w:val="002C55E8"/>
    <w:rsid w:val="002C581E"/>
    <w:rsid w:val="002C5947"/>
    <w:rsid w:val="002C5DCE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D0021"/>
    <w:rsid w:val="002D031F"/>
    <w:rsid w:val="002D03BE"/>
    <w:rsid w:val="002D0EB3"/>
    <w:rsid w:val="002D115C"/>
    <w:rsid w:val="002D1453"/>
    <w:rsid w:val="002D1629"/>
    <w:rsid w:val="002D1741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758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5F3"/>
    <w:rsid w:val="002E16C2"/>
    <w:rsid w:val="002E1B47"/>
    <w:rsid w:val="002E1D66"/>
    <w:rsid w:val="002E1E09"/>
    <w:rsid w:val="002E1E81"/>
    <w:rsid w:val="002E1FD1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756"/>
    <w:rsid w:val="002E5CD7"/>
    <w:rsid w:val="002E5E5C"/>
    <w:rsid w:val="002E5F66"/>
    <w:rsid w:val="002E5FE1"/>
    <w:rsid w:val="002E6407"/>
    <w:rsid w:val="002E6A33"/>
    <w:rsid w:val="002E6DB4"/>
    <w:rsid w:val="002E7274"/>
    <w:rsid w:val="002E7301"/>
    <w:rsid w:val="002E75B3"/>
    <w:rsid w:val="002E776A"/>
    <w:rsid w:val="002F026F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3294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4F"/>
    <w:rsid w:val="003011D6"/>
    <w:rsid w:val="00301392"/>
    <w:rsid w:val="0030177A"/>
    <w:rsid w:val="003024B0"/>
    <w:rsid w:val="003024CA"/>
    <w:rsid w:val="00302578"/>
    <w:rsid w:val="00302E8F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63F4"/>
    <w:rsid w:val="003068D3"/>
    <w:rsid w:val="00306A9D"/>
    <w:rsid w:val="0030714F"/>
    <w:rsid w:val="003077D4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2CF4"/>
    <w:rsid w:val="00312F19"/>
    <w:rsid w:val="00312F66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2016A"/>
    <w:rsid w:val="00320184"/>
    <w:rsid w:val="003201C2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C21"/>
    <w:rsid w:val="00335707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62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5A2"/>
    <w:rsid w:val="00347639"/>
    <w:rsid w:val="003476AE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A0D"/>
    <w:rsid w:val="00351FAB"/>
    <w:rsid w:val="003520CE"/>
    <w:rsid w:val="00352524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1E8"/>
    <w:rsid w:val="003647C4"/>
    <w:rsid w:val="00364A47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B4D"/>
    <w:rsid w:val="00365D6F"/>
    <w:rsid w:val="00365D81"/>
    <w:rsid w:val="00365D84"/>
    <w:rsid w:val="003661E3"/>
    <w:rsid w:val="00366228"/>
    <w:rsid w:val="003662FA"/>
    <w:rsid w:val="00366C9F"/>
    <w:rsid w:val="003672C6"/>
    <w:rsid w:val="00367857"/>
    <w:rsid w:val="00367A08"/>
    <w:rsid w:val="00367D2D"/>
    <w:rsid w:val="003700DF"/>
    <w:rsid w:val="0037027D"/>
    <w:rsid w:val="00370561"/>
    <w:rsid w:val="00370CC3"/>
    <w:rsid w:val="00371242"/>
    <w:rsid w:val="00371304"/>
    <w:rsid w:val="003713F5"/>
    <w:rsid w:val="00371489"/>
    <w:rsid w:val="003715DA"/>
    <w:rsid w:val="003716B3"/>
    <w:rsid w:val="00371A73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8CC"/>
    <w:rsid w:val="00377CA5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DDF"/>
    <w:rsid w:val="003831E6"/>
    <w:rsid w:val="003833E3"/>
    <w:rsid w:val="00383783"/>
    <w:rsid w:val="003837AF"/>
    <w:rsid w:val="00383A00"/>
    <w:rsid w:val="00383F82"/>
    <w:rsid w:val="00384096"/>
    <w:rsid w:val="003848C9"/>
    <w:rsid w:val="00384C3B"/>
    <w:rsid w:val="0038525F"/>
    <w:rsid w:val="00385448"/>
    <w:rsid w:val="003861D5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20F9"/>
    <w:rsid w:val="00392AFE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D1C"/>
    <w:rsid w:val="00395058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86B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EF5"/>
    <w:rsid w:val="003A720A"/>
    <w:rsid w:val="003A734A"/>
    <w:rsid w:val="003A73D2"/>
    <w:rsid w:val="003A74F8"/>
    <w:rsid w:val="003A7713"/>
    <w:rsid w:val="003B01C4"/>
    <w:rsid w:val="003B030D"/>
    <w:rsid w:val="003B0BA5"/>
    <w:rsid w:val="003B0CAE"/>
    <w:rsid w:val="003B0D93"/>
    <w:rsid w:val="003B0DD5"/>
    <w:rsid w:val="003B136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A0F"/>
    <w:rsid w:val="003B52FD"/>
    <w:rsid w:val="003B5DD5"/>
    <w:rsid w:val="003B64A6"/>
    <w:rsid w:val="003B6507"/>
    <w:rsid w:val="003B6B50"/>
    <w:rsid w:val="003B6F9A"/>
    <w:rsid w:val="003B733C"/>
    <w:rsid w:val="003B73D2"/>
    <w:rsid w:val="003B7480"/>
    <w:rsid w:val="003B77AC"/>
    <w:rsid w:val="003B77CD"/>
    <w:rsid w:val="003B7857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AF2"/>
    <w:rsid w:val="003C4B57"/>
    <w:rsid w:val="003C4BA1"/>
    <w:rsid w:val="003C4CF5"/>
    <w:rsid w:val="003C4FD1"/>
    <w:rsid w:val="003C51C2"/>
    <w:rsid w:val="003C546B"/>
    <w:rsid w:val="003C5E48"/>
    <w:rsid w:val="003C62B6"/>
    <w:rsid w:val="003C6DFB"/>
    <w:rsid w:val="003C7245"/>
    <w:rsid w:val="003C7291"/>
    <w:rsid w:val="003C72A3"/>
    <w:rsid w:val="003C748C"/>
    <w:rsid w:val="003C7BC9"/>
    <w:rsid w:val="003C7D1B"/>
    <w:rsid w:val="003C7DCF"/>
    <w:rsid w:val="003D08DA"/>
    <w:rsid w:val="003D0BF5"/>
    <w:rsid w:val="003D0E4A"/>
    <w:rsid w:val="003D110B"/>
    <w:rsid w:val="003D13A6"/>
    <w:rsid w:val="003D13C1"/>
    <w:rsid w:val="003D14C2"/>
    <w:rsid w:val="003D196D"/>
    <w:rsid w:val="003D1D58"/>
    <w:rsid w:val="003D23D2"/>
    <w:rsid w:val="003D2772"/>
    <w:rsid w:val="003D2951"/>
    <w:rsid w:val="003D299F"/>
    <w:rsid w:val="003D2C3B"/>
    <w:rsid w:val="003D2CBF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CC3"/>
    <w:rsid w:val="003D4FCA"/>
    <w:rsid w:val="003D5425"/>
    <w:rsid w:val="003D5A0F"/>
    <w:rsid w:val="003D5B1A"/>
    <w:rsid w:val="003D5DBA"/>
    <w:rsid w:val="003D5F15"/>
    <w:rsid w:val="003D5F4F"/>
    <w:rsid w:val="003D65CC"/>
    <w:rsid w:val="003D6B91"/>
    <w:rsid w:val="003D6D8E"/>
    <w:rsid w:val="003D6DE8"/>
    <w:rsid w:val="003D72E9"/>
    <w:rsid w:val="003D7836"/>
    <w:rsid w:val="003D7D0E"/>
    <w:rsid w:val="003D7D5B"/>
    <w:rsid w:val="003E0433"/>
    <w:rsid w:val="003E0482"/>
    <w:rsid w:val="003E0819"/>
    <w:rsid w:val="003E0B2F"/>
    <w:rsid w:val="003E0C21"/>
    <w:rsid w:val="003E129F"/>
    <w:rsid w:val="003E1354"/>
    <w:rsid w:val="003E1551"/>
    <w:rsid w:val="003E18DB"/>
    <w:rsid w:val="003E198D"/>
    <w:rsid w:val="003E1BDE"/>
    <w:rsid w:val="003E1EE7"/>
    <w:rsid w:val="003E2352"/>
    <w:rsid w:val="003E243B"/>
    <w:rsid w:val="003E2C9A"/>
    <w:rsid w:val="003E3115"/>
    <w:rsid w:val="003E3690"/>
    <w:rsid w:val="003E3972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A40"/>
    <w:rsid w:val="003F505A"/>
    <w:rsid w:val="003F51F6"/>
    <w:rsid w:val="003F552C"/>
    <w:rsid w:val="003F56E7"/>
    <w:rsid w:val="003F584C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7B3"/>
    <w:rsid w:val="00404F42"/>
    <w:rsid w:val="004051DB"/>
    <w:rsid w:val="004052F1"/>
    <w:rsid w:val="00405447"/>
    <w:rsid w:val="004055E3"/>
    <w:rsid w:val="00405628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D5F"/>
    <w:rsid w:val="00411D90"/>
    <w:rsid w:val="0041218C"/>
    <w:rsid w:val="004129E2"/>
    <w:rsid w:val="00412BED"/>
    <w:rsid w:val="0041305F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95B"/>
    <w:rsid w:val="00416EBE"/>
    <w:rsid w:val="00416FF6"/>
    <w:rsid w:val="00417550"/>
    <w:rsid w:val="004178F5"/>
    <w:rsid w:val="00417A74"/>
    <w:rsid w:val="00417F81"/>
    <w:rsid w:val="004202D0"/>
    <w:rsid w:val="004203B1"/>
    <w:rsid w:val="00420519"/>
    <w:rsid w:val="00420C0F"/>
    <w:rsid w:val="00420D9E"/>
    <w:rsid w:val="0042145F"/>
    <w:rsid w:val="0042150B"/>
    <w:rsid w:val="004215CA"/>
    <w:rsid w:val="004215E9"/>
    <w:rsid w:val="004216A2"/>
    <w:rsid w:val="00421B8F"/>
    <w:rsid w:val="00421E8C"/>
    <w:rsid w:val="0042237F"/>
    <w:rsid w:val="00422580"/>
    <w:rsid w:val="00422DA5"/>
    <w:rsid w:val="00422DB0"/>
    <w:rsid w:val="00423178"/>
    <w:rsid w:val="004238CC"/>
    <w:rsid w:val="00423B61"/>
    <w:rsid w:val="00423B6F"/>
    <w:rsid w:val="00423DFA"/>
    <w:rsid w:val="00423F4E"/>
    <w:rsid w:val="00424887"/>
    <w:rsid w:val="00424E04"/>
    <w:rsid w:val="00424E17"/>
    <w:rsid w:val="004251BD"/>
    <w:rsid w:val="004253CA"/>
    <w:rsid w:val="00425936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13E8"/>
    <w:rsid w:val="00431A69"/>
    <w:rsid w:val="00431C33"/>
    <w:rsid w:val="00431D63"/>
    <w:rsid w:val="0043230D"/>
    <w:rsid w:val="004323CD"/>
    <w:rsid w:val="0043243A"/>
    <w:rsid w:val="0043288F"/>
    <w:rsid w:val="00432EAA"/>
    <w:rsid w:val="004330AA"/>
    <w:rsid w:val="0043318E"/>
    <w:rsid w:val="0043328B"/>
    <w:rsid w:val="004333EB"/>
    <w:rsid w:val="004338A5"/>
    <w:rsid w:val="004339E9"/>
    <w:rsid w:val="00433A40"/>
    <w:rsid w:val="00433B83"/>
    <w:rsid w:val="00433C05"/>
    <w:rsid w:val="00433D73"/>
    <w:rsid w:val="0043426C"/>
    <w:rsid w:val="00434485"/>
    <w:rsid w:val="00434767"/>
    <w:rsid w:val="004347B0"/>
    <w:rsid w:val="00434EA8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B94"/>
    <w:rsid w:val="00440456"/>
    <w:rsid w:val="00440542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944"/>
    <w:rsid w:val="0044399C"/>
    <w:rsid w:val="00443AD2"/>
    <w:rsid w:val="00443B02"/>
    <w:rsid w:val="00443ED6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B9E"/>
    <w:rsid w:val="00446BFF"/>
    <w:rsid w:val="004474BB"/>
    <w:rsid w:val="00450A57"/>
    <w:rsid w:val="00450B5D"/>
    <w:rsid w:val="004511F2"/>
    <w:rsid w:val="00451269"/>
    <w:rsid w:val="004513E8"/>
    <w:rsid w:val="004515D0"/>
    <w:rsid w:val="00451672"/>
    <w:rsid w:val="004518A4"/>
    <w:rsid w:val="00451E6C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BAA"/>
    <w:rsid w:val="00453C8E"/>
    <w:rsid w:val="004544D5"/>
    <w:rsid w:val="00454688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1C3"/>
    <w:rsid w:val="004572D1"/>
    <w:rsid w:val="004577B1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A2C"/>
    <w:rsid w:val="0046425F"/>
    <w:rsid w:val="00464443"/>
    <w:rsid w:val="004644ED"/>
    <w:rsid w:val="00464535"/>
    <w:rsid w:val="0046458B"/>
    <w:rsid w:val="004645C8"/>
    <w:rsid w:val="004646BD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F11"/>
    <w:rsid w:val="00467F15"/>
    <w:rsid w:val="004702D8"/>
    <w:rsid w:val="004702ED"/>
    <w:rsid w:val="00470408"/>
    <w:rsid w:val="00470C49"/>
    <w:rsid w:val="00470E15"/>
    <w:rsid w:val="00470EA6"/>
    <w:rsid w:val="00471019"/>
    <w:rsid w:val="00471117"/>
    <w:rsid w:val="004714B5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9E9"/>
    <w:rsid w:val="00477AFC"/>
    <w:rsid w:val="00477D3C"/>
    <w:rsid w:val="00477D6D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12F"/>
    <w:rsid w:val="004862C2"/>
    <w:rsid w:val="0048630A"/>
    <w:rsid w:val="00486774"/>
    <w:rsid w:val="00487BB6"/>
    <w:rsid w:val="00487BF8"/>
    <w:rsid w:val="00487CEF"/>
    <w:rsid w:val="00490C12"/>
    <w:rsid w:val="00490D2B"/>
    <w:rsid w:val="00490D7D"/>
    <w:rsid w:val="0049146D"/>
    <w:rsid w:val="0049155D"/>
    <w:rsid w:val="004922D3"/>
    <w:rsid w:val="00492436"/>
    <w:rsid w:val="00492557"/>
    <w:rsid w:val="00492BC4"/>
    <w:rsid w:val="00492C70"/>
    <w:rsid w:val="0049328A"/>
    <w:rsid w:val="004932D6"/>
    <w:rsid w:val="00493505"/>
    <w:rsid w:val="004936D1"/>
    <w:rsid w:val="004937B4"/>
    <w:rsid w:val="00493E4D"/>
    <w:rsid w:val="00494457"/>
    <w:rsid w:val="00494B97"/>
    <w:rsid w:val="00494E42"/>
    <w:rsid w:val="00494F72"/>
    <w:rsid w:val="00495053"/>
    <w:rsid w:val="00495A00"/>
    <w:rsid w:val="00496262"/>
    <w:rsid w:val="00496999"/>
    <w:rsid w:val="004969ED"/>
    <w:rsid w:val="00496C34"/>
    <w:rsid w:val="00496E1E"/>
    <w:rsid w:val="00496E4E"/>
    <w:rsid w:val="00496E8A"/>
    <w:rsid w:val="00497389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C83"/>
    <w:rsid w:val="004A0EA6"/>
    <w:rsid w:val="004A1239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6B1"/>
    <w:rsid w:val="004A67E7"/>
    <w:rsid w:val="004A6DAD"/>
    <w:rsid w:val="004A6F8A"/>
    <w:rsid w:val="004A747B"/>
    <w:rsid w:val="004A7627"/>
    <w:rsid w:val="004A7800"/>
    <w:rsid w:val="004A7B31"/>
    <w:rsid w:val="004A7CF3"/>
    <w:rsid w:val="004B0547"/>
    <w:rsid w:val="004B0576"/>
    <w:rsid w:val="004B05C0"/>
    <w:rsid w:val="004B070C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CA0"/>
    <w:rsid w:val="004B534E"/>
    <w:rsid w:val="004B57A4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3E2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7F"/>
    <w:rsid w:val="004C5CB8"/>
    <w:rsid w:val="004C6138"/>
    <w:rsid w:val="004C62CD"/>
    <w:rsid w:val="004C69B1"/>
    <w:rsid w:val="004C6B30"/>
    <w:rsid w:val="004C6FEE"/>
    <w:rsid w:val="004C77F5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0D"/>
    <w:rsid w:val="004D2464"/>
    <w:rsid w:val="004D2C14"/>
    <w:rsid w:val="004D2CC9"/>
    <w:rsid w:val="004D2EF0"/>
    <w:rsid w:val="004D307D"/>
    <w:rsid w:val="004D3900"/>
    <w:rsid w:val="004D3955"/>
    <w:rsid w:val="004D3C6D"/>
    <w:rsid w:val="004D404A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7F3"/>
    <w:rsid w:val="00502F4A"/>
    <w:rsid w:val="005036FF"/>
    <w:rsid w:val="00503D08"/>
    <w:rsid w:val="0050409B"/>
    <w:rsid w:val="00504C31"/>
    <w:rsid w:val="00504CCD"/>
    <w:rsid w:val="00504CD7"/>
    <w:rsid w:val="00505343"/>
    <w:rsid w:val="00505476"/>
    <w:rsid w:val="0050550A"/>
    <w:rsid w:val="005057EC"/>
    <w:rsid w:val="00505821"/>
    <w:rsid w:val="00505CA2"/>
    <w:rsid w:val="0050635B"/>
    <w:rsid w:val="005064FB"/>
    <w:rsid w:val="00506C3F"/>
    <w:rsid w:val="00507B2E"/>
    <w:rsid w:val="00507E55"/>
    <w:rsid w:val="005102EB"/>
    <w:rsid w:val="0051082D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518"/>
    <w:rsid w:val="00523B7F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BD5"/>
    <w:rsid w:val="00526FF2"/>
    <w:rsid w:val="005271BB"/>
    <w:rsid w:val="005272FC"/>
    <w:rsid w:val="005274A4"/>
    <w:rsid w:val="0052774B"/>
    <w:rsid w:val="005278B9"/>
    <w:rsid w:val="00527B8E"/>
    <w:rsid w:val="00527BAE"/>
    <w:rsid w:val="00527C8D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15E"/>
    <w:rsid w:val="00536371"/>
    <w:rsid w:val="00536716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20D9"/>
    <w:rsid w:val="00542649"/>
    <w:rsid w:val="005426AB"/>
    <w:rsid w:val="00543266"/>
    <w:rsid w:val="0054331D"/>
    <w:rsid w:val="00543480"/>
    <w:rsid w:val="005435DD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DE"/>
    <w:rsid w:val="00556D6D"/>
    <w:rsid w:val="0055708C"/>
    <w:rsid w:val="00557179"/>
    <w:rsid w:val="00557A70"/>
    <w:rsid w:val="00557ADA"/>
    <w:rsid w:val="0056032F"/>
    <w:rsid w:val="0056067F"/>
    <w:rsid w:val="005606EB"/>
    <w:rsid w:val="00560A36"/>
    <w:rsid w:val="00560FEF"/>
    <w:rsid w:val="005612DD"/>
    <w:rsid w:val="005618AE"/>
    <w:rsid w:val="0056198A"/>
    <w:rsid w:val="00561E55"/>
    <w:rsid w:val="00562054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8A3"/>
    <w:rsid w:val="00576931"/>
    <w:rsid w:val="00577319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313"/>
    <w:rsid w:val="0059048A"/>
    <w:rsid w:val="005908B9"/>
    <w:rsid w:val="00590B92"/>
    <w:rsid w:val="005910C0"/>
    <w:rsid w:val="00591299"/>
    <w:rsid w:val="005913AD"/>
    <w:rsid w:val="0059158F"/>
    <w:rsid w:val="0059191F"/>
    <w:rsid w:val="00591ACB"/>
    <w:rsid w:val="00591C70"/>
    <w:rsid w:val="00591CCD"/>
    <w:rsid w:val="005921EB"/>
    <w:rsid w:val="00592554"/>
    <w:rsid w:val="00592694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EC9"/>
    <w:rsid w:val="005A0F8D"/>
    <w:rsid w:val="005A1855"/>
    <w:rsid w:val="005A1897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45B"/>
    <w:rsid w:val="005A453D"/>
    <w:rsid w:val="005A46C9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8B4"/>
    <w:rsid w:val="005B2287"/>
    <w:rsid w:val="005B254A"/>
    <w:rsid w:val="005B2737"/>
    <w:rsid w:val="005B2D9D"/>
    <w:rsid w:val="005B3018"/>
    <w:rsid w:val="005B385F"/>
    <w:rsid w:val="005B4551"/>
    <w:rsid w:val="005B48B4"/>
    <w:rsid w:val="005B4DCE"/>
    <w:rsid w:val="005B56E2"/>
    <w:rsid w:val="005B587F"/>
    <w:rsid w:val="005B5F60"/>
    <w:rsid w:val="005B61D8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14F"/>
    <w:rsid w:val="005C115B"/>
    <w:rsid w:val="005C12AE"/>
    <w:rsid w:val="005C137C"/>
    <w:rsid w:val="005C18A6"/>
    <w:rsid w:val="005C194F"/>
    <w:rsid w:val="005C2082"/>
    <w:rsid w:val="005C2C10"/>
    <w:rsid w:val="005C2D5F"/>
    <w:rsid w:val="005C313B"/>
    <w:rsid w:val="005C32F2"/>
    <w:rsid w:val="005C335B"/>
    <w:rsid w:val="005C3B02"/>
    <w:rsid w:val="005C40EE"/>
    <w:rsid w:val="005C4557"/>
    <w:rsid w:val="005C47F3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BB7"/>
    <w:rsid w:val="005C727A"/>
    <w:rsid w:val="005C7363"/>
    <w:rsid w:val="005C74EF"/>
    <w:rsid w:val="005C758C"/>
    <w:rsid w:val="005C7714"/>
    <w:rsid w:val="005C786F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769"/>
    <w:rsid w:val="005D3912"/>
    <w:rsid w:val="005D3D00"/>
    <w:rsid w:val="005D3E0E"/>
    <w:rsid w:val="005D4310"/>
    <w:rsid w:val="005D467C"/>
    <w:rsid w:val="005D4903"/>
    <w:rsid w:val="005D498A"/>
    <w:rsid w:val="005D4AE5"/>
    <w:rsid w:val="005D4E97"/>
    <w:rsid w:val="005D7101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E65"/>
    <w:rsid w:val="005E4022"/>
    <w:rsid w:val="005E4131"/>
    <w:rsid w:val="005E44AA"/>
    <w:rsid w:val="005E479E"/>
    <w:rsid w:val="005E4A71"/>
    <w:rsid w:val="005E5039"/>
    <w:rsid w:val="005E585C"/>
    <w:rsid w:val="005E5905"/>
    <w:rsid w:val="005E5925"/>
    <w:rsid w:val="005E596F"/>
    <w:rsid w:val="005E5A75"/>
    <w:rsid w:val="005E5D06"/>
    <w:rsid w:val="005E6348"/>
    <w:rsid w:val="005E710A"/>
    <w:rsid w:val="005E72D9"/>
    <w:rsid w:val="005E79F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8FF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A07"/>
    <w:rsid w:val="00611E34"/>
    <w:rsid w:val="00611E93"/>
    <w:rsid w:val="00611F6D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618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131E"/>
    <w:rsid w:val="00632652"/>
    <w:rsid w:val="006328F2"/>
    <w:rsid w:val="00632C66"/>
    <w:rsid w:val="00632DF3"/>
    <w:rsid w:val="00632F99"/>
    <w:rsid w:val="00633E08"/>
    <w:rsid w:val="00633FD3"/>
    <w:rsid w:val="00634AAE"/>
    <w:rsid w:val="00634BDB"/>
    <w:rsid w:val="00634C7D"/>
    <w:rsid w:val="00634CA2"/>
    <w:rsid w:val="00634F88"/>
    <w:rsid w:val="00636658"/>
    <w:rsid w:val="00636680"/>
    <w:rsid w:val="006367F7"/>
    <w:rsid w:val="0063684B"/>
    <w:rsid w:val="00636950"/>
    <w:rsid w:val="00636B29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083B"/>
    <w:rsid w:val="0064119C"/>
    <w:rsid w:val="0064175A"/>
    <w:rsid w:val="0064180D"/>
    <w:rsid w:val="00641825"/>
    <w:rsid w:val="00641873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1FC8"/>
    <w:rsid w:val="00652209"/>
    <w:rsid w:val="006522B5"/>
    <w:rsid w:val="0065236D"/>
    <w:rsid w:val="006524F0"/>
    <w:rsid w:val="00652795"/>
    <w:rsid w:val="00652871"/>
    <w:rsid w:val="00652983"/>
    <w:rsid w:val="00652ACC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C2F"/>
    <w:rsid w:val="00656E1C"/>
    <w:rsid w:val="006570C2"/>
    <w:rsid w:val="0065733F"/>
    <w:rsid w:val="0065747F"/>
    <w:rsid w:val="006600CE"/>
    <w:rsid w:val="00660560"/>
    <w:rsid w:val="006607F5"/>
    <w:rsid w:val="00660811"/>
    <w:rsid w:val="00660890"/>
    <w:rsid w:val="0066098C"/>
    <w:rsid w:val="0066127F"/>
    <w:rsid w:val="0066161C"/>
    <w:rsid w:val="00661AD2"/>
    <w:rsid w:val="00661B9D"/>
    <w:rsid w:val="00661CDB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C52"/>
    <w:rsid w:val="00664ACD"/>
    <w:rsid w:val="00664BFA"/>
    <w:rsid w:val="00664FD2"/>
    <w:rsid w:val="0066502D"/>
    <w:rsid w:val="00665339"/>
    <w:rsid w:val="00665FFA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A0D"/>
    <w:rsid w:val="00673AC5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80026"/>
    <w:rsid w:val="006802E2"/>
    <w:rsid w:val="00680481"/>
    <w:rsid w:val="00680714"/>
    <w:rsid w:val="00680814"/>
    <w:rsid w:val="00680BB5"/>
    <w:rsid w:val="00680F87"/>
    <w:rsid w:val="006818A7"/>
    <w:rsid w:val="00681B5E"/>
    <w:rsid w:val="00681BE3"/>
    <w:rsid w:val="00681C1E"/>
    <w:rsid w:val="006821D0"/>
    <w:rsid w:val="00682994"/>
    <w:rsid w:val="00682B7B"/>
    <w:rsid w:val="00682C5A"/>
    <w:rsid w:val="006833B6"/>
    <w:rsid w:val="006833D7"/>
    <w:rsid w:val="006834A0"/>
    <w:rsid w:val="0068379D"/>
    <w:rsid w:val="00683951"/>
    <w:rsid w:val="0068455E"/>
    <w:rsid w:val="006848D3"/>
    <w:rsid w:val="00684A65"/>
    <w:rsid w:val="006855DE"/>
    <w:rsid w:val="0068567F"/>
    <w:rsid w:val="00685749"/>
    <w:rsid w:val="0068597C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59F"/>
    <w:rsid w:val="006877E0"/>
    <w:rsid w:val="00687805"/>
    <w:rsid w:val="00687C6F"/>
    <w:rsid w:val="0069022D"/>
    <w:rsid w:val="00690705"/>
    <w:rsid w:val="0069090F"/>
    <w:rsid w:val="00690912"/>
    <w:rsid w:val="00690AFD"/>
    <w:rsid w:val="00690B29"/>
    <w:rsid w:val="00690BE3"/>
    <w:rsid w:val="00690F70"/>
    <w:rsid w:val="00691214"/>
    <w:rsid w:val="00691748"/>
    <w:rsid w:val="00691809"/>
    <w:rsid w:val="00691C7D"/>
    <w:rsid w:val="00691F41"/>
    <w:rsid w:val="006925E6"/>
    <w:rsid w:val="00692C1E"/>
    <w:rsid w:val="00692D05"/>
    <w:rsid w:val="00692EE4"/>
    <w:rsid w:val="006937B8"/>
    <w:rsid w:val="006937DB"/>
    <w:rsid w:val="00693A5A"/>
    <w:rsid w:val="0069465D"/>
    <w:rsid w:val="00694805"/>
    <w:rsid w:val="00694916"/>
    <w:rsid w:val="00694961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B00"/>
    <w:rsid w:val="00696EB7"/>
    <w:rsid w:val="006970CF"/>
    <w:rsid w:val="00697147"/>
    <w:rsid w:val="0069718E"/>
    <w:rsid w:val="006977C2"/>
    <w:rsid w:val="00697C7A"/>
    <w:rsid w:val="00697CD4"/>
    <w:rsid w:val="006A0612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1E9A"/>
    <w:rsid w:val="006B23F8"/>
    <w:rsid w:val="006B24FD"/>
    <w:rsid w:val="006B281D"/>
    <w:rsid w:val="006B2AA2"/>
    <w:rsid w:val="006B334F"/>
    <w:rsid w:val="006B33DA"/>
    <w:rsid w:val="006B3561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53E"/>
    <w:rsid w:val="006B5625"/>
    <w:rsid w:val="006B56D9"/>
    <w:rsid w:val="006B57F2"/>
    <w:rsid w:val="006B5C0E"/>
    <w:rsid w:val="006B6160"/>
    <w:rsid w:val="006B63D7"/>
    <w:rsid w:val="006B68C5"/>
    <w:rsid w:val="006B6B5A"/>
    <w:rsid w:val="006B6E51"/>
    <w:rsid w:val="006B704E"/>
    <w:rsid w:val="006B7808"/>
    <w:rsid w:val="006B7AD8"/>
    <w:rsid w:val="006B7CE4"/>
    <w:rsid w:val="006B7D95"/>
    <w:rsid w:val="006B7F08"/>
    <w:rsid w:val="006B7F85"/>
    <w:rsid w:val="006C03F4"/>
    <w:rsid w:val="006C0419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DE7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6086"/>
    <w:rsid w:val="006C6142"/>
    <w:rsid w:val="006C64CD"/>
    <w:rsid w:val="006C64EB"/>
    <w:rsid w:val="006C6607"/>
    <w:rsid w:val="006C6E30"/>
    <w:rsid w:val="006C6EE0"/>
    <w:rsid w:val="006C71FD"/>
    <w:rsid w:val="006C74E6"/>
    <w:rsid w:val="006C79B0"/>
    <w:rsid w:val="006D09C1"/>
    <w:rsid w:val="006D0B94"/>
    <w:rsid w:val="006D0E51"/>
    <w:rsid w:val="006D10D7"/>
    <w:rsid w:val="006D1775"/>
    <w:rsid w:val="006D1B35"/>
    <w:rsid w:val="006D1BA1"/>
    <w:rsid w:val="006D1C09"/>
    <w:rsid w:val="006D1C5A"/>
    <w:rsid w:val="006D2369"/>
    <w:rsid w:val="006D24C8"/>
    <w:rsid w:val="006D25CF"/>
    <w:rsid w:val="006D290B"/>
    <w:rsid w:val="006D2916"/>
    <w:rsid w:val="006D2DC9"/>
    <w:rsid w:val="006D2E48"/>
    <w:rsid w:val="006D30C1"/>
    <w:rsid w:val="006D32E4"/>
    <w:rsid w:val="006D3EA2"/>
    <w:rsid w:val="006D44FD"/>
    <w:rsid w:val="006D4D25"/>
    <w:rsid w:val="006D5E47"/>
    <w:rsid w:val="006D5E6F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DC"/>
    <w:rsid w:val="006E0594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5F10"/>
    <w:rsid w:val="006E60B4"/>
    <w:rsid w:val="006E64AF"/>
    <w:rsid w:val="006E68C2"/>
    <w:rsid w:val="006E69A2"/>
    <w:rsid w:val="006E69D1"/>
    <w:rsid w:val="006E6B4C"/>
    <w:rsid w:val="006E6E77"/>
    <w:rsid w:val="006E7291"/>
    <w:rsid w:val="006E7BB7"/>
    <w:rsid w:val="006E7E92"/>
    <w:rsid w:val="006E7EB9"/>
    <w:rsid w:val="006F03C0"/>
    <w:rsid w:val="006F05BA"/>
    <w:rsid w:val="006F08CC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C15"/>
    <w:rsid w:val="006F4125"/>
    <w:rsid w:val="006F4227"/>
    <w:rsid w:val="006F432C"/>
    <w:rsid w:val="006F4941"/>
    <w:rsid w:val="006F4A94"/>
    <w:rsid w:val="006F4B18"/>
    <w:rsid w:val="006F4C63"/>
    <w:rsid w:val="006F53C8"/>
    <w:rsid w:val="006F5A06"/>
    <w:rsid w:val="006F5D32"/>
    <w:rsid w:val="006F6064"/>
    <w:rsid w:val="006F6564"/>
    <w:rsid w:val="006F6799"/>
    <w:rsid w:val="006F6C4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14E7"/>
    <w:rsid w:val="0070208D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84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83D"/>
    <w:rsid w:val="00712C6E"/>
    <w:rsid w:val="00712E1D"/>
    <w:rsid w:val="00712E83"/>
    <w:rsid w:val="0071310D"/>
    <w:rsid w:val="007133B8"/>
    <w:rsid w:val="00713522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6458"/>
    <w:rsid w:val="00716467"/>
    <w:rsid w:val="00716475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C"/>
    <w:rsid w:val="007239AE"/>
    <w:rsid w:val="00724072"/>
    <w:rsid w:val="007243FA"/>
    <w:rsid w:val="0072448E"/>
    <w:rsid w:val="007248E6"/>
    <w:rsid w:val="00725CB3"/>
    <w:rsid w:val="00725CFC"/>
    <w:rsid w:val="0072630E"/>
    <w:rsid w:val="007263BC"/>
    <w:rsid w:val="007265B1"/>
    <w:rsid w:val="00726604"/>
    <w:rsid w:val="007267E0"/>
    <w:rsid w:val="00726916"/>
    <w:rsid w:val="007276AA"/>
    <w:rsid w:val="00727892"/>
    <w:rsid w:val="00727C0B"/>
    <w:rsid w:val="00727F24"/>
    <w:rsid w:val="00727F8B"/>
    <w:rsid w:val="00730B83"/>
    <w:rsid w:val="007310E0"/>
    <w:rsid w:val="00731285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13D6"/>
    <w:rsid w:val="00742103"/>
    <w:rsid w:val="007424D6"/>
    <w:rsid w:val="007429FC"/>
    <w:rsid w:val="00742B2A"/>
    <w:rsid w:val="00742DC1"/>
    <w:rsid w:val="00742FBB"/>
    <w:rsid w:val="00743077"/>
    <w:rsid w:val="007430C4"/>
    <w:rsid w:val="0074318C"/>
    <w:rsid w:val="00743287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408"/>
    <w:rsid w:val="00750CB6"/>
    <w:rsid w:val="00750D1A"/>
    <w:rsid w:val="00750D55"/>
    <w:rsid w:val="00750E61"/>
    <w:rsid w:val="0075138B"/>
    <w:rsid w:val="00751458"/>
    <w:rsid w:val="007515AF"/>
    <w:rsid w:val="00751929"/>
    <w:rsid w:val="00752292"/>
    <w:rsid w:val="0075237B"/>
    <w:rsid w:val="007524A3"/>
    <w:rsid w:val="007526C3"/>
    <w:rsid w:val="00752B44"/>
    <w:rsid w:val="00752EC4"/>
    <w:rsid w:val="00753F0F"/>
    <w:rsid w:val="0075408F"/>
    <w:rsid w:val="0075429D"/>
    <w:rsid w:val="00754871"/>
    <w:rsid w:val="00754885"/>
    <w:rsid w:val="00754E3C"/>
    <w:rsid w:val="00755013"/>
    <w:rsid w:val="007551A1"/>
    <w:rsid w:val="007551B7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6F1F"/>
    <w:rsid w:val="00757068"/>
    <w:rsid w:val="007573ED"/>
    <w:rsid w:val="007575FC"/>
    <w:rsid w:val="00757634"/>
    <w:rsid w:val="00757C00"/>
    <w:rsid w:val="00760387"/>
    <w:rsid w:val="00760DCB"/>
    <w:rsid w:val="0076173F"/>
    <w:rsid w:val="00761B78"/>
    <w:rsid w:val="00761E12"/>
    <w:rsid w:val="007625A9"/>
    <w:rsid w:val="00762791"/>
    <w:rsid w:val="0076295D"/>
    <w:rsid w:val="00762AFC"/>
    <w:rsid w:val="00762D76"/>
    <w:rsid w:val="00762F3A"/>
    <w:rsid w:val="00762F65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F56"/>
    <w:rsid w:val="007715B8"/>
    <w:rsid w:val="0077176D"/>
    <w:rsid w:val="00771811"/>
    <w:rsid w:val="00771F32"/>
    <w:rsid w:val="00771F47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D1A"/>
    <w:rsid w:val="00774A0B"/>
    <w:rsid w:val="00774E0A"/>
    <w:rsid w:val="00774E45"/>
    <w:rsid w:val="0077510C"/>
    <w:rsid w:val="00775AFB"/>
    <w:rsid w:val="00776522"/>
    <w:rsid w:val="00776A60"/>
    <w:rsid w:val="0077719D"/>
    <w:rsid w:val="0077778D"/>
    <w:rsid w:val="00777F2B"/>
    <w:rsid w:val="00780594"/>
    <w:rsid w:val="007807F2"/>
    <w:rsid w:val="00780968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5F"/>
    <w:rsid w:val="007827F8"/>
    <w:rsid w:val="0078293B"/>
    <w:rsid w:val="00782A5E"/>
    <w:rsid w:val="00782E64"/>
    <w:rsid w:val="00783240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8C3"/>
    <w:rsid w:val="00795D49"/>
    <w:rsid w:val="0079607B"/>
    <w:rsid w:val="007960E1"/>
    <w:rsid w:val="00796348"/>
    <w:rsid w:val="007965EE"/>
    <w:rsid w:val="0079674D"/>
    <w:rsid w:val="0079686E"/>
    <w:rsid w:val="0079697E"/>
    <w:rsid w:val="00796E20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DA2"/>
    <w:rsid w:val="007A1E8E"/>
    <w:rsid w:val="007A22EA"/>
    <w:rsid w:val="007A23BE"/>
    <w:rsid w:val="007A2B6D"/>
    <w:rsid w:val="007A2D14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981"/>
    <w:rsid w:val="007A5BE8"/>
    <w:rsid w:val="007A6056"/>
    <w:rsid w:val="007A6135"/>
    <w:rsid w:val="007A641D"/>
    <w:rsid w:val="007A6458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2EF1"/>
    <w:rsid w:val="007C3096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A80"/>
    <w:rsid w:val="007C691A"/>
    <w:rsid w:val="007C6B95"/>
    <w:rsid w:val="007C6D06"/>
    <w:rsid w:val="007C71EB"/>
    <w:rsid w:val="007C7373"/>
    <w:rsid w:val="007C73F5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B4B"/>
    <w:rsid w:val="007D1FB9"/>
    <w:rsid w:val="007D20E7"/>
    <w:rsid w:val="007D242F"/>
    <w:rsid w:val="007D257F"/>
    <w:rsid w:val="007D299E"/>
    <w:rsid w:val="007D347C"/>
    <w:rsid w:val="007D3A08"/>
    <w:rsid w:val="007D4F06"/>
    <w:rsid w:val="007D4FF9"/>
    <w:rsid w:val="007D503D"/>
    <w:rsid w:val="007D50FA"/>
    <w:rsid w:val="007D5175"/>
    <w:rsid w:val="007D53E6"/>
    <w:rsid w:val="007D59EB"/>
    <w:rsid w:val="007D5C53"/>
    <w:rsid w:val="007D5F2B"/>
    <w:rsid w:val="007D6448"/>
    <w:rsid w:val="007D65D4"/>
    <w:rsid w:val="007D6F1C"/>
    <w:rsid w:val="007D7FD0"/>
    <w:rsid w:val="007E016F"/>
    <w:rsid w:val="007E0806"/>
    <w:rsid w:val="007E0935"/>
    <w:rsid w:val="007E0B38"/>
    <w:rsid w:val="007E1B43"/>
    <w:rsid w:val="007E1CC1"/>
    <w:rsid w:val="007E1D60"/>
    <w:rsid w:val="007E1F47"/>
    <w:rsid w:val="007E2029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446"/>
    <w:rsid w:val="007E78B9"/>
    <w:rsid w:val="007F03B5"/>
    <w:rsid w:val="007F04FA"/>
    <w:rsid w:val="007F085A"/>
    <w:rsid w:val="007F0A95"/>
    <w:rsid w:val="007F1919"/>
    <w:rsid w:val="007F1B4F"/>
    <w:rsid w:val="007F1B85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3BB"/>
    <w:rsid w:val="007F5A1A"/>
    <w:rsid w:val="007F5C82"/>
    <w:rsid w:val="007F5CDE"/>
    <w:rsid w:val="007F622A"/>
    <w:rsid w:val="007F63D2"/>
    <w:rsid w:val="007F6DAF"/>
    <w:rsid w:val="007F7185"/>
    <w:rsid w:val="007F721D"/>
    <w:rsid w:val="007F736F"/>
    <w:rsid w:val="007F7573"/>
    <w:rsid w:val="007F758A"/>
    <w:rsid w:val="007F75E8"/>
    <w:rsid w:val="0080022D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2009"/>
    <w:rsid w:val="008021B5"/>
    <w:rsid w:val="00802774"/>
    <w:rsid w:val="008029EC"/>
    <w:rsid w:val="00803289"/>
    <w:rsid w:val="0080336F"/>
    <w:rsid w:val="00803C0C"/>
    <w:rsid w:val="00804282"/>
    <w:rsid w:val="0080473E"/>
    <w:rsid w:val="00804DF5"/>
    <w:rsid w:val="00804F0C"/>
    <w:rsid w:val="00804F2B"/>
    <w:rsid w:val="00804F46"/>
    <w:rsid w:val="00804F5C"/>
    <w:rsid w:val="008052EE"/>
    <w:rsid w:val="008060B5"/>
    <w:rsid w:val="008062E3"/>
    <w:rsid w:val="0080649C"/>
    <w:rsid w:val="00806620"/>
    <w:rsid w:val="00806956"/>
    <w:rsid w:val="00807235"/>
    <w:rsid w:val="008078FB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C9F"/>
    <w:rsid w:val="00813E94"/>
    <w:rsid w:val="00814B2F"/>
    <w:rsid w:val="00814F37"/>
    <w:rsid w:val="00815314"/>
    <w:rsid w:val="00815A5C"/>
    <w:rsid w:val="00815C29"/>
    <w:rsid w:val="00816236"/>
    <w:rsid w:val="00816401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0F9B"/>
    <w:rsid w:val="0082140D"/>
    <w:rsid w:val="00821578"/>
    <w:rsid w:val="008220D2"/>
    <w:rsid w:val="008226B9"/>
    <w:rsid w:val="00822841"/>
    <w:rsid w:val="00822865"/>
    <w:rsid w:val="00822B7A"/>
    <w:rsid w:val="0082445F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B07"/>
    <w:rsid w:val="00832EE1"/>
    <w:rsid w:val="00833360"/>
    <w:rsid w:val="00833397"/>
    <w:rsid w:val="00833A26"/>
    <w:rsid w:val="00833A29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EB8"/>
    <w:rsid w:val="0084241D"/>
    <w:rsid w:val="008428D5"/>
    <w:rsid w:val="00842A08"/>
    <w:rsid w:val="00842AE2"/>
    <w:rsid w:val="00842E99"/>
    <w:rsid w:val="00843E7F"/>
    <w:rsid w:val="00843FD6"/>
    <w:rsid w:val="00844223"/>
    <w:rsid w:val="00844690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6242"/>
    <w:rsid w:val="00856679"/>
    <w:rsid w:val="0085677C"/>
    <w:rsid w:val="0085725D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31C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D63"/>
    <w:rsid w:val="00867D8A"/>
    <w:rsid w:val="00867F77"/>
    <w:rsid w:val="00867FBB"/>
    <w:rsid w:val="0087025B"/>
    <w:rsid w:val="00870DB3"/>
    <w:rsid w:val="0087136F"/>
    <w:rsid w:val="00871890"/>
    <w:rsid w:val="00871C28"/>
    <w:rsid w:val="00872025"/>
    <w:rsid w:val="00872376"/>
    <w:rsid w:val="00872D3A"/>
    <w:rsid w:val="008738D7"/>
    <w:rsid w:val="008749A3"/>
    <w:rsid w:val="00874B60"/>
    <w:rsid w:val="00875641"/>
    <w:rsid w:val="00875675"/>
    <w:rsid w:val="00875B0B"/>
    <w:rsid w:val="00875C0A"/>
    <w:rsid w:val="008763F7"/>
    <w:rsid w:val="0087649D"/>
    <w:rsid w:val="008765C0"/>
    <w:rsid w:val="008766C0"/>
    <w:rsid w:val="00876B47"/>
    <w:rsid w:val="00876DCE"/>
    <w:rsid w:val="00876F20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339"/>
    <w:rsid w:val="008823D8"/>
    <w:rsid w:val="00882648"/>
    <w:rsid w:val="008826A9"/>
    <w:rsid w:val="00882B0C"/>
    <w:rsid w:val="00882FA3"/>
    <w:rsid w:val="00882FA5"/>
    <w:rsid w:val="0088304D"/>
    <w:rsid w:val="008836F0"/>
    <w:rsid w:val="00883A51"/>
    <w:rsid w:val="00883D25"/>
    <w:rsid w:val="00883E6F"/>
    <w:rsid w:val="00884317"/>
    <w:rsid w:val="00884732"/>
    <w:rsid w:val="0088477E"/>
    <w:rsid w:val="00884B99"/>
    <w:rsid w:val="008851C7"/>
    <w:rsid w:val="0088539C"/>
    <w:rsid w:val="00885650"/>
    <w:rsid w:val="00885B5C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9A8"/>
    <w:rsid w:val="00895B4A"/>
    <w:rsid w:val="00896218"/>
    <w:rsid w:val="008964E5"/>
    <w:rsid w:val="008965B7"/>
    <w:rsid w:val="00896772"/>
    <w:rsid w:val="00896B9D"/>
    <w:rsid w:val="00896DD3"/>
    <w:rsid w:val="008973F1"/>
    <w:rsid w:val="0089747A"/>
    <w:rsid w:val="00897B2A"/>
    <w:rsid w:val="008A0372"/>
    <w:rsid w:val="008A097F"/>
    <w:rsid w:val="008A0DE6"/>
    <w:rsid w:val="008A1278"/>
    <w:rsid w:val="008A231B"/>
    <w:rsid w:val="008A253E"/>
    <w:rsid w:val="008A2AAF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E4"/>
    <w:rsid w:val="008A6BF0"/>
    <w:rsid w:val="008A6CD3"/>
    <w:rsid w:val="008A6D34"/>
    <w:rsid w:val="008A6E26"/>
    <w:rsid w:val="008A7037"/>
    <w:rsid w:val="008A7286"/>
    <w:rsid w:val="008A7533"/>
    <w:rsid w:val="008A77DE"/>
    <w:rsid w:val="008A78B1"/>
    <w:rsid w:val="008A78BC"/>
    <w:rsid w:val="008B02E8"/>
    <w:rsid w:val="008B0A8E"/>
    <w:rsid w:val="008B0AEE"/>
    <w:rsid w:val="008B0FB8"/>
    <w:rsid w:val="008B11D4"/>
    <w:rsid w:val="008B1A8C"/>
    <w:rsid w:val="008B2978"/>
    <w:rsid w:val="008B2C11"/>
    <w:rsid w:val="008B2F78"/>
    <w:rsid w:val="008B32D5"/>
    <w:rsid w:val="008B34E9"/>
    <w:rsid w:val="008B367A"/>
    <w:rsid w:val="008B3768"/>
    <w:rsid w:val="008B3FB7"/>
    <w:rsid w:val="008B4144"/>
    <w:rsid w:val="008B4258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BD6"/>
    <w:rsid w:val="008C1D38"/>
    <w:rsid w:val="008C1E81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4ED"/>
    <w:rsid w:val="008C670B"/>
    <w:rsid w:val="008C687F"/>
    <w:rsid w:val="008C694D"/>
    <w:rsid w:val="008C6BC0"/>
    <w:rsid w:val="008C6FCE"/>
    <w:rsid w:val="008C764D"/>
    <w:rsid w:val="008C76A0"/>
    <w:rsid w:val="008C78EB"/>
    <w:rsid w:val="008C7F63"/>
    <w:rsid w:val="008D017C"/>
    <w:rsid w:val="008D03C7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B13"/>
    <w:rsid w:val="008D2C1F"/>
    <w:rsid w:val="008D32AA"/>
    <w:rsid w:val="008D3570"/>
    <w:rsid w:val="008D3732"/>
    <w:rsid w:val="008D419A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767"/>
    <w:rsid w:val="008D6DC9"/>
    <w:rsid w:val="008D6F10"/>
    <w:rsid w:val="008D7479"/>
    <w:rsid w:val="008D75E8"/>
    <w:rsid w:val="008D7989"/>
    <w:rsid w:val="008D7B95"/>
    <w:rsid w:val="008D7FED"/>
    <w:rsid w:val="008E0218"/>
    <w:rsid w:val="008E0260"/>
    <w:rsid w:val="008E0855"/>
    <w:rsid w:val="008E0ACF"/>
    <w:rsid w:val="008E0BD5"/>
    <w:rsid w:val="008E0CBC"/>
    <w:rsid w:val="008E0D1C"/>
    <w:rsid w:val="008E0E2A"/>
    <w:rsid w:val="008E1464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170"/>
    <w:rsid w:val="008E53BD"/>
    <w:rsid w:val="008E620F"/>
    <w:rsid w:val="008E646D"/>
    <w:rsid w:val="008E652B"/>
    <w:rsid w:val="008E669D"/>
    <w:rsid w:val="008E6739"/>
    <w:rsid w:val="008E6B0B"/>
    <w:rsid w:val="008E6D54"/>
    <w:rsid w:val="008E6DBB"/>
    <w:rsid w:val="008E7432"/>
    <w:rsid w:val="008E768D"/>
    <w:rsid w:val="008E76D1"/>
    <w:rsid w:val="008E776F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639"/>
    <w:rsid w:val="008F269F"/>
    <w:rsid w:val="008F26A3"/>
    <w:rsid w:val="008F3A46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56B"/>
    <w:rsid w:val="008F7642"/>
    <w:rsid w:val="009001DA"/>
    <w:rsid w:val="009001EC"/>
    <w:rsid w:val="00900598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96C"/>
    <w:rsid w:val="00907CA5"/>
    <w:rsid w:val="00907D1B"/>
    <w:rsid w:val="00907DC6"/>
    <w:rsid w:val="00907DED"/>
    <w:rsid w:val="00907EF8"/>
    <w:rsid w:val="00907FF6"/>
    <w:rsid w:val="0091032B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31B7"/>
    <w:rsid w:val="009132C0"/>
    <w:rsid w:val="009132D9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358"/>
    <w:rsid w:val="0091681E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2FB"/>
    <w:rsid w:val="00920952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834"/>
    <w:rsid w:val="00923B0B"/>
    <w:rsid w:val="009243D1"/>
    <w:rsid w:val="00924A1A"/>
    <w:rsid w:val="00924C36"/>
    <w:rsid w:val="0092514C"/>
    <w:rsid w:val="0092580B"/>
    <w:rsid w:val="0092588E"/>
    <w:rsid w:val="00925A6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30071"/>
    <w:rsid w:val="0093011D"/>
    <w:rsid w:val="009306B9"/>
    <w:rsid w:val="0093086F"/>
    <w:rsid w:val="009312F1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545"/>
    <w:rsid w:val="0093528C"/>
    <w:rsid w:val="009356CD"/>
    <w:rsid w:val="00935919"/>
    <w:rsid w:val="00935DC6"/>
    <w:rsid w:val="00936641"/>
    <w:rsid w:val="0093726A"/>
    <w:rsid w:val="00937745"/>
    <w:rsid w:val="0093776F"/>
    <w:rsid w:val="009379E2"/>
    <w:rsid w:val="00937C48"/>
    <w:rsid w:val="009407C0"/>
    <w:rsid w:val="00940870"/>
    <w:rsid w:val="009414C3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2CA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671"/>
    <w:rsid w:val="00960CB0"/>
    <w:rsid w:val="0096151D"/>
    <w:rsid w:val="00961988"/>
    <w:rsid w:val="00961F75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3CF"/>
    <w:rsid w:val="00964597"/>
    <w:rsid w:val="009647A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6A1"/>
    <w:rsid w:val="009677C5"/>
    <w:rsid w:val="00967881"/>
    <w:rsid w:val="00967AEF"/>
    <w:rsid w:val="00967DF5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63B"/>
    <w:rsid w:val="0097583C"/>
    <w:rsid w:val="00975FB3"/>
    <w:rsid w:val="009768A1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4FD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CC"/>
    <w:rsid w:val="009829EC"/>
    <w:rsid w:val="00982B3E"/>
    <w:rsid w:val="00982DD1"/>
    <w:rsid w:val="00983290"/>
    <w:rsid w:val="0098395C"/>
    <w:rsid w:val="00983D29"/>
    <w:rsid w:val="00984481"/>
    <w:rsid w:val="009845D2"/>
    <w:rsid w:val="00984BB3"/>
    <w:rsid w:val="00984C7F"/>
    <w:rsid w:val="00984DF7"/>
    <w:rsid w:val="00984F04"/>
    <w:rsid w:val="00985AF8"/>
    <w:rsid w:val="00985B61"/>
    <w:rsid w:val="00985BD7"/>
    <w:rsid w:val="00985BEA"/>
    <w:rsid w:val="00985CE2"/>
    <w:rsid w:val="00985EE5"/>
    <w:rsid w:val="00986185"/>
    <w:rsid w:val="0098648D"/>
    <w:rsid w:val="009865F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9009A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A4"/>
    <w:rsid w:val="00993A83"/>
    <w:rsid w:val="00993DCC"/>
    <w:rsid w:val="0099406D"/>
    <w:rsid w:val="00994204"/>
    <w:rsid w:val="0099484C"/>
    <w:rsid w:val="009948EC"/>
    <w:rsid w:val="00994E11"/>
    <w:rsid w:val="00994EAA"/>
    <w:rsid w:val="0099511E"/>
    <w:rsid w:val="00995A7B"/>
    <w:rsid w:val="00995BEE"/>
    <w:rsid w:val="00995D77"/>
    <w:rsid w:val="00995DD2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1F61"/>
    <w:rsid w:val="009A2BD0"/>
    <w:rsid w:val="009A2FA7"/>
    <w:rsid w:val="009A30EC"/>
    <w:rsid w:val="009A3653"/>
    <w:rsid w:val="009A3701"/>
    <w:rsid w:val="009A3B7D"/>
    <w:rsid w:val="009A3D81"/>
    <w:rsid w:val="009A3F43"/>
    <w:rsid w:val="009A41FE"/>
    <w:rsid w:val="009A4656"/>
    <w:rsid w:val="009A4AAF"/>
    <w:rsid w:val="009A4B8E"/>
    <w:rsid w:val="009A58DD"/>
    <w:rsid w:val="009A5925"/>
    <w:rsid w:val="009A5A2A"/>
    <w:rsid w:val="009A5ADF"/>
    <w:rsid w:val="009A64D3"/>
    <w:rsid w:val="009A6E01"/>
    <w:rsid w:val="009A6FAE"/>
    <w:rsid w:val="009B040E"/>
    <w:rsid w:val="009B04F7"/>
    <w:rsid w:val="009B081C"/>
    <w:rsid w:val="009B10D0"/>
    <w:rsid w:val="009B15F6"/>
    <w:rsid w:val="009B1BC0"/>
    <w:rsid w:val="009B1F4B"/>
    <w:rsid w:val="009B21C5"/>
    <w:rsid w:val="009B26EE"/>
    <w:rsid w:val="009B2A75"/>
    <w:rsid w:val="009B2DC7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EF3"/>
    <w:rsid w:val="009B4F19"/>
    <w:rsid w:val="009B500D"/>
    <w:rsid w:val="009B537B"/>
    <w:rsid w:val="009B5C2B"/>
    <w:rsid w:val="009B5C4B"/>
    <w:rsid w:val="009B5F25"/>
    <w:rsid w:val="009B61BD"/>
    <w:rsid w:val="009B65AD"/>
    <w:rsid w:val="009B6696"/>
    <w:rsid w:val="009B6EDB"/>
    <w:rsid w:val="009B711A"/>
    <w:rsid w:val="009B739D"/>
    <w:rsid w:val="009B75C8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E64"/>
    <w:rsid w:val="009C2FDE"/>
    <w:rsid w:val="009C30A1"/>
    <w:rsid w:val="009C36CF"/>
    <w:rsid w:val="009C37B4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6118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6BE"/>
    <w:rsid w:val="009D1F3C"/>
    <w:rsid w:val="009D2133"/>
    <w:rsid w:val="009D2746"/>
    <w:rsid w:val="009D2779"/>
    <w:rsid w:val="009D2FBF"/>
    <w:rsid w:val="009D30DE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27E4"/>
    <w:rsid w:val="009E284A"/>
    <w:rsid w:val="009E2AF6"/>
    <w:rsid w:val="009E3103"/>
    <w:rsid w:val="009E3518"/>
    <w:rsid w:val="009E3604"/>
    <w:rsid w:val="009E375C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5DBE"/>
    <w:rsid w:val="009F65BE"/>
    <w:rsid w:val="009F674D"/>
    <w:rsid w:val="009F6782"/>
    <w:rsid w:val="009F6A15"/>
    <w:rsid w:val="009F6D77"/>
    <w:rsid w:val="009F79EB"/>
    <w:rsid w:val="009F7E9A"/>
    <w:rsid w:val="00A0003D"/>
    <w:rsid w:val="00A006E5"/>
    <w:rsid w:val="00A00A2F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3D3E"/>
    <w:rsid w:val="00A03E4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64BA"/>
    <w:rsid w:val="00A066FB"/>
    <w:rsid w:val="00A07037"/>
    <w:rsid w:val="00A07199"/>
    <w:rsid w:val="00A0742F"/>
    <w:rsid w:val="00A07522"/>
    <w:rsid w:val="00A1048D"/>
    <w:rsid w:val="00A105B1"/>
    <w:rsid w:val="00A105F0"/>
    <w:rsid w:val="00A107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E8"/>
    <w:rsid w:val="00A1270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01"/>
    <w:rsid w:val="00A14655"/>
    <w:rsid w:val="00A147D5"/>
    <w:rsid w:val="00A14950"/>
    <w:rsid w:val="00A14E61"/>
    <w:rsid w:val="00A15854"/>
    <w:rsid w:val="00A1597D"/>
    <w:rsid w:val="00A15EA0"/>
    <w:rsid w:val="00A168D0"/>
    <w:rsid w:val="00A16B0C"/>
    <w:rsid w:val="00A170BF"/>
    <w:rsid w:val="00A17145"/>
    <w:rsid w:val="00A177F3"/>
    <w:rsid w:val="00A200F0"/>
    <w:rsid w:val="00A2095D"/>
    <w:rsid w:val="00A209A2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95D"/>
    <w:rsid w:val="00A22DAA"/>
    <w:rsid w:val="00A22FBE"/>
    <w:rsid w:val="00A239A4"/>
    <w:rsid w:val="00A239B3"/>
    <w:rsid w:val="00A239B8"/>
    <w:rsid w:val="00A23D6B"/>
    <w:rsid w:val="00A24A2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3A21"/>
    <w:rsid w:val="00A34009"/>
    <w:rsid w:val="00A34683"/>
    <w:rsid w:val="00A34BBD"/>
    <w:rsid w:val="00A34DE9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BD2"/>
    <w:rsid w:val="00A41BFD"/>
    <w:rsid w:val="00A41F68"/>
    <w:rsid w:val="00A430A9"/>
    <w:rsid w:val="00A43778"/>
    <w:rsid w:val="00A43B04"/>
    <w:rsid w:val="00A443E1"/>
    <w:rsid w:val="00A45021"/>
    <w:rsid w:val="00A45A34"/>
    <w:rsid w:val="00A45C0D"/>
    <w:rsid w:val="00A45ED8"/>
    <w:rsid w:val="00A460D8"/>
    <w:rsid w:val="00A46498"/>
    <w:rsid w:val="00A46779"/>
    <w:rsid w:val="00A46866"/>
    <w:rsid w:val="00A46DE4"/>
    <w:rsid w:val="00A470A6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3FF2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601D6"/>
    <w:rsid w:val="00A60422"/>
    <w:rsid w:val="00A60B22"/>
    <w:rsid w:val="00A60F0F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6BD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64A5"/>
    <w:rsid w:val="00A7698F"/>
    <w:rsid w:val="00A76BBD"/>
    <w:rsid w:val="00A76DF7"/>
    <w:rsid w:val="00A77D60"/>
    <w:rsid w:val="00A80153"/>
    <w:rsid w:val="00A8047F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56C1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245"/>
    <w:rsid w:val="00A93351"/>
    <w:rsid w:val="00A93551"/>
    <w:rsid w:val="00A93CB2"/>
    <w:rsid w:val="00A94497"/>
    <w:rsid w:val="00A94FF4"/>
    <w:rsid w:val="00A95921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C0E"/>
    <w:rsid w:val="00AA1474"/>
    <w:rsid w:val="00AA1828"/>
    <w:rsid w:val="00AA1C2F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767"/>
    <w:rsid w:val="00AA5982"/>
    <w:rsid w:val="00AA5A4F"/>
    <w:rsid w:val="00AA60A3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074"/>
    <w:rsid w:val="00AB2508"/>
    <w:rsid w:val="00AB25BF"/>
    <w:rsid w:val="00AB2AF5"/>
    <w:rsid w:val="00AB2C50"/>
    <w:rsid w:val="00AB2FE0"/>
    <w:rsid w:val="00AB32A4"/>
    <w:rsid w:val="00AB345C"/>
    <w:rsid w:val="00AB3647"/>
    <w:rsid w:val="00AB39AE"/>
    <w:rsid w:val="00AB4059"/>
    <w:rsid w:val="00AB41B0"/>
    <w:rsid w:val="00AB49B1"/>
    <w:rsid w:val="00AB524D"/>
    <w:rsid w:val="00AB5497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162"/>
    <w:rsid w:val="00AB7211"/>
    <w:rsid w:val="00AB78B2"/>
    <w:rsid w:val="00AB7A92"/>
    <w:rsid w:val="00AC0028"/>
    <w:rsid w:val="00AC08B7"/>
    <w:rsid w:val="00AC1E86"/>
    <w:rsid w:val="00AC1FC7"/>
    <w:rsid w:val="00AC2509"/>
    <w:rsid w:val="00AC25DA"/>
    <w:rsid w:val="00AC28FB"/>
    <w:rsid w:val="00AC2E06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B4B"/>
    <w:rsid w:val="00AD2EFD"/>
    <w:rsid w:val="00AD325F"/>
    <w:rsid w:val="00AD37E5"/>
    <w:rsid w:val="00AD38AE"/>
    <w:rsid w:val="00AD3B4A"/>
    <w:rsid w:val="00AD3FB1"/>
    <w:rsid w:val="00AD4235"/>
    <w:rsid w:val="00AD4BEC"/>
    <w:rsid w:val="00AD5A6A"/>
    <w:rsid w:val="00AD5D80"/>
    <w:rsid w:val="00AD5E92"/>
    <w:rsid w:val="00AD6B78"/>
    <w:rsid w:val="00AD6DBF"/>
    <w:rsid w:val="00AD7588"/>
    <w:rsid w:val="00AD7ABF"/>
    <w:rsid w:val="00AD7C50"/>
    <w:rsid w:val="00AD7CB7"/>
    <w:rsid w:val="00AD7E5C"/>
    <w:rsid w:val="00AE05A0"/>
    <w:rsid w:val="00AE08E5"/>
    <w:rsid w:val="00AE0A16"/>
    <w:rsid w:val="00AE0D38"/>
    <w:rsid w:val="00AE0FF5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6335"/>
    <w:rsid w:val="00AE6359"/>
    <w:rsid w:val="00AE6807"/>
    <w:rsid w:val="00AE694D"/>
    <w:rsid w:val="00AE6B73"/>
    <w:rsid w:val="00AE70D9"/>
    <w:rsid w:val="00AE7175"/>
    <w:rsid w:val="00AE72AD"/>
    <w:rsid w:val="00AE77A5"/>
    <w:rsid w:val="00AE79A2"/>
    <w:rsid w:val="00AF0769"/>
    <w:rsid w:val="00AF0ACA"/>
    <w:rsid w:val="00AF0ACC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D6E"/>
    <w:rsid w:val="00AF2E29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5F1"/>
    <w:rsid w:val="00B0086F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13DA"/>
    <w:rsid w:val="00B11969"/>
    <w:rsid w:val="00B119F0"/>
    <w:rsid w:val="00B12271"/>
    <w:rsid w:val="00B12397"/>
    <w:rsid w:val="00B1277C"/>
    <w:rsid w:val="00B127C8"/>
    <w:rsid w:val="00B12C0B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B5F"/>
    <w:rsid w:val="00B16372"/>
    <w:rsid w:val="00B164DB"/>
    <w:rsid w:val="00B166FC"/>
    <w:rsid w:val="00B16746"/>
    <w:rsid w:val="00B170C0"/>
    <w:rsid w:val="00B17306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977"/>
    <w:rsid w:val="00B24BAE"/>
    <w:rsid w:val="00B24D79"/>
    <w:rsid w:val="00B25263"/>
    <w:rsid w:val="00B25402"/>
    <w:rsid w:val="00B2569E"/>
    <w:rsid w:val="00B25C62"/>
    <w:rsid w:val="00B25E83"/>
    <w:rsid w:val="00B266C9"/>
    <w:rsid w:val="00B26D73"/>
    <w:rsid w:val="00B26F20"/>
    <w:rsid w:val="00B27791"/>
    <w:rsid w:val="00B27857"/>
    <w:rsid w:val="00B3035F"/>
    <w:rsid w:val="00B30B8E"/>
    <w:rsid w:val="00B319AA"/>
    <w:rsid w:val="00B319F6"/>
    <w:rsid w:val="00B3239C"/>
    <w:rsid w:val="00B32972"/>
    <w:rsid w:val="00B32AED"/>
    <w:rsid w:val="00B32F5F"/>
    <w:rsid w:val="00B32FF3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28"/>
    <w:rsid w:val="00B360F5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CA0"/>
    <w:rsid w:val="00B41D01"/>
    <w:rsid w:val="00B41D61"/>
    <w:rsid w:val="00B42FF5"/>
    <w:rsid w:val="00B43037"/>
    <w:rsid w:val="00B432BF"/>
    <w:rsid w:val="00B437FC"/>
    <w:rsid w:val="00B43C7F"/>
    <w:rsid w:val="00B43D2D"/>
    <w:rsid w:val="00B43DAB"/>
    <w:rsid w:val="00B44115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9D1"/>
    <w:rsid w:val="00B51B54"/>
    <w:rsid w:val="00B51B97"/>
    <w:rsid w:val="00B51CF1"/>
    <w:rsid w:val="00B51D0A"/>
    <w:rsid w:val="00B52376"/>
    <w:rsid w:val="00B52485"/>
    <w:rsid w:val="00B52FBC"/>
    <w:rsid w:val="00B5364F"/>
    <w:rsid w:val="00B5398A"/>
    <w:rsid w:val="00B53F97"/>
    <w:rsid w:val="00B54067"/>
    <w:rsid w:val="00B54716"/>
    <w:rsid w:val="00B54A85"/>
    <w:rsid w:val="00B54D5D"/>
    <w:rsid w:val="00B54D9D"/>
    <w:rsid w:val="00B5525F"/>
    <w:rsid w:val="00B5539D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0C7"/>
    <w:rsid w:val="00B60199"/>
    <w:rsid w:val="00B60454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387"/>
    <w:rsid w:val="00B62F4C"/>
    <w:rsid w:val="00B62F70"/>
    <w:rsid w:val="00B630D2"/>
    <w:rsid w:val="00B633D9"/>
    <w:rsid w:val="00B637C1"/>
    <w:rsid w:val="00B63EF4"/>
    <w:rsid w:val="00B6426D"/>
    <w:rsid w:val="00B645C0"/>
    <w:rsid w:val="00B64E1C"/>
    <w:rsid w:val="00B65737"/>
    <w:rsid w:val="00B66069"/>
    <w:rsid w:val="00B66F41"/>
    <w:rsid w:val="00B671F1"/>
    <w:rsid w:val="00B672A7"/>
    <w:rsid w:val="00B675A4"/>
    <w:rsid w:val="00B67A19"/>
    <w:rsid w:val="00B67AC7"/>
    <w:rsid w:val="00B67B4C"/>
    <w:rsid w:val="00B67B6F"/>
    <w:rsid w:val="00B67BB2"/>
    <w:rsid w:val="00B67E38"/>
    <w:rsid w:val="00B67E3B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040"/>
    <w:rsid w:val="00B77272"/>
    <w:rsid w:val="00B77277"/>
    <w:rsid w:val="00B7727D"/>
    <w:rsid w:val="00B7732B"/>
    <w:rsid w:val="00B77534"/>
    <w:rsid w:val="00B77AFD"/>
    <w:rsid w:val="00B77AFF"/>
    <w:rsid w:val="00B77C97"/>
    <w:rsid w:val="00B77D64"/>
    <w:rsid w:val="00B804F7"/>
    <w:rsid w:val="00B8065F"/>
    <w:rsid w:val="00B80FE1"/>
    <w:rsid w:val="00B8105B"/>
    <w:rsid w:val="00B81089"/>
    <w:rsid w:val="00B81463"/>
    <w:rsid w:val="00B81B09"/>
    <w:rsid w:val="00B838A7"/>
    <w:rsid w:val="00B838E2"/>
    <w:rsid w:val="00B84224"/>
    <w:rsid w:val="00B8491D"/>
    <w:rsid w:val="00B84CE7"/>
    <w:rsid w:val="00B85161"/>
    <w:rsid w:val="00B852FA"/>
    <w:rsid w:val="00B85BD5"/>
    <w:rsid w:val="00B85CF8"/>
    <w:rsid w:val="00B863C9"/>
    <w:rsid w:val="00B86714"/>
    <w:rsid w:val="00B8684B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C5F"/>
    <w:rsid w:val="00B93CB2"/>
    <w:rsid w:val="00B948E5"/>
    <w:rsid w:val="00B94B8F"/>
    <w:rsid w:val="00B94DB1"/>
    <w:rsid w:val="00B9502A"/>
    <w:rsid w:val="00B950A1"/>
    <w:rsid w:val="00B950B1"/>
    <w:rsid w:val="00B954C6"/>
    <w:rsid w:val="00B9571D"/>
    <w:rsid w:val="00B95B97"/>
    <w:rsid w:val="00B95CA1"/>
    <w:rsid w:val="00B95CD2"/>
    <w:rsid w:val="00B95DF6"/>
    <w:rsid w:val="00B96505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7223"/>
    <w:rsid w:val="00BA7347"/>
    <w:rsid w:val="00BA75E4"/>
    <w:rsid w:val="00BA79EF"/>
    <w:rsid w:val="00BA7A05"/>
    <w:rsid w:val="00BA7F9E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8A6"/>
    <w:rsid w:val="00BB293E"/>
    <w:rsid w:val="00BB2C37"/>
    <w:rsid w:val="00BB2D40"/>
    <w:rsid w:val="00BB302C"/>
    <w:rsid w:val="00BB30E7"/>
    <w:rsid w:val="00BB32B0"/>
    <w:rsid w:val="00BB4161"/>
    <w:rsid w:val="00BB495C"/>
    <w:rsid w:val="00BB4F4D"/>
    <w:rsid w:val="00BB5103"/>
    <w:rsid w:val="00BB556E"/>
    <w:rsid w:val="00BB62E9"/>
    <w:rsid w:val="00BB6762"/>
    <w:rsid w:val="00BB69CA"/>
    <w:rsid w:val="00BB6A31"/>
    <w:rsid w:val="00BB6F40"/>
    <w:rsid w:val="00BB6F61"/>
    <w:rsid w:val="00BB744D"/>
    <w:rsid w:val="00BB74F9"/>
    <w:rsid w:val="00BB75AF"/>
    <w:rsid w:val="00BB7657"/>
    <w:rsid w:val="00BB767D"/>
    <w:rsid w:val="00BB778D"/>
    <w:rsid w:val="00BB7A6E"/>
    <w:rsid w:val="00BC072F"/>
    <w:rsid w:val="00BC08D8"/>
    <w:rsid w:val="00BC0D3C"/>
    <w:rsid w:val="00BC0E74"/>
    <w:rsid w:val="00BC0FCD"/>
    <w:rsid w:val="00BC175A"/>
    <w:rsid w:val="00BC1982"/>
    <w:rsid w:val="00BC25E2"/>
    <w:rsid w:val="00BC2D4A"/>
    <w:rsid w:val="00BC2E7B"/>
    <w:rsid w:val="00BC311C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472"/>
    <w:rsid w:val="00BE0695"/>
    <w:rsid w:val="00BE089E"/>
    <w:rsid w:val="00BE0AD8"/>
    <w:rsid w:val="00BE0BA5"/>
    <w:rsid w:val="00BE0CCE"/>
    <w:rsid w:val="00BE162A"/>
    <w:rsid w:val="00BE1840"/>
    <w:rsid w:val="00BE1A80"/>
    <w:rsid w:val="00BE2712"/>
    <w:rsid w:val="00BE29BA"/>
    <w:rsid w:val="00BE2C73"/>
    <w:rsid w:val="00BE3888"/>
    <w:rsid w:val="00BE39C0"/>
    <w:rsid w:val="00BE3E48"/>
    <w:rsid w:val="00BE4479"/>
    <w:rsid w:val="00BE4DD9"/>
    <w:rsid w:val="00BE58B3"/>
    <w:rsid w:val="00BE5A4E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328A"/>
    <w:rsid w:val="00BF336E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810"/>
    <w:rsid w:val="00BF5C1D"/>
    <w:rsid w:val="00BF60B1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4C8"/>
    <w:rsid w:val="00C0650D"/>
    <w:rsid w:val="00C065EA"/>
    <w:rsid w:val="00C066E0"/>
    <w:rsid w:val="00C06BA6"/>
    <w:rsid w:val="00C06E32"/>
    <w:rsid w:val="00C06F2A"/>
    <w:rsid w:val="00C078DF"/>
    <w:rsid w:val="00C07D6D"/>
    <w:rsid w:val="00C07D76"/>
    <w:rsid w:val="00C07DB9"/>
    <w:rsid w:val="00C103F6"/>
    <w:rsid w:val="00C106AB"/>
    <w:rsid w:val="00C107AC"/>
    <w:rsid w:val="00C10DFE"/>
    <w:rsid w:val="00C10FC7"/>
    <w:rsid w:val="00C111CA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424D"/>
    <w:rsid w:val="00C1469B"/>
    <w:rsid w:val="00C14E87"/>
    <w:rsid w:val="00C1519B"/>
    <w:rsid w:val="00C151AA"/>
    <w:rsid w:val="00C152B0"/>
    <w:rsid w:val="00C15426"/>
    <w:rsid w:val="00C15B68"/>
    <w:rsid w:val="00C15DC1"/>
    <w:rsid w:val="00C15F04"/>
    <w:rsid w:val="00C16A00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C65"/>
    <w:rsid w:val="00C20F93"/>
    <w:rsid w:val="00C21040"/>
    <w:rsid w:val="00C21404"/>
    <w:rsid w:val="00C218FE"/>
    <w:rsid w:val="00C21A24"/>
    <w:rsid w:val="00C21D30"/>
    <w:rsid w:val="00C21FB0"/>
    <w:rsid w:val="00C220A7"/>
    <w:rsid w:val="00C22A60"/>
    <w:rsid w:val="00C22D5E"/>
    <w:rsid w:val="00C22EE6"/>
    <w:rsid w:val="00C23070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2E4D"/>
    <w:rsid w:val="00C3320E"/>
    <w:rsid w:val="00C33C13"/>
    <w:rsid w:val="00C343EA"/>
    <w:rsid w:val="00C345CF"/>
    <w:rsid w:val="00C348F3"/>
    <w:rsid w:val="00C34A4E"/>
    <w:rsid w:val="00C351CA"/>
    <w:rsid w:val="00C3529D"/>
    <w:rsid w:val="00C357E8"/>
    <w:rsid w:val="00C3582D"/>
    <w:rsid w:val="00C3604E"/>
    <w:rsid w:val="00C361C4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884"/>
    <w:rsid w:val="00C40E69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623"/>
    <w:rsid w:val="00C507D2"/>
    <w:rsid w:val="00C50B45"/>
    <w:rsid w:val="00C50CF6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3D29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FE4"/>
    <w:rsid w:val="00C61236"/>
    <w:rsid w:val="00C613EF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A32"/>
    <w:rsid w:val="00C75B45"/>
    <w:rsid w:val="00C76110"/>
    <w:rsid w:val="00C76759"/>
    <w:rsid w:val="00C76888"/>
    <w:rsid w:val="00C76AA0"/>
    <w:rsid w:val="00C76C79"/>
    <w:rsid w:val="00C76CFE"/>
    <w:rsid w:val="00C76FEB"/>
    <w:rsid w:val="00C77387"/>
    <w:rsid w:val="00C77735"/>
    <w:rsid w:val="00C80002"/>
    <w:rsid w:val="00C80360"/>
    <w:rsid w:val="00C810EE"/>
    <w:rsid w:val="00C811C8"/>
    <w:rsid w:val="00C81562"/>
    <w:rsid w:val="00C81ACC"/>
    <w:rsid w:val="00C81B0C"/>
    <w:rsid w:val="00C81FBA"/>
    <w:rsid w:val="00C82053"/>
    <w:rsid w:val="00C82179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DC"/>
    <w:rsid w:val="00C85501"/>
    <w:rsid w:val="00C85763"/>
    <w:rsid w:val="00C85813"/>
    <w:rsid w:val="00C8592E"/>
    <w:rsid w:val="00C85A65"/>
    <w:rsid w:val="00C863C6"/>
    <w:rsid w:val="00C867A0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B7"/>
    <w:rsid w:val="00C92677"/>
    <w:rsid w:val="00C9327E"/>
    <w:rsid w:val="00C93B86"/>
    <w:rsid w:val="00C94292"/>
    <w:rsid w:val="00C94F61"/>
    <w:rsid w:val="00C95E81"/>
    <w:rsid w:val="00C96469"/>
    <w:rsid w:val="00C968DA"/>
    <w:rsid w:val="00C9719F"/>
    <w:rsid w:val="00C971CB"/>
    <w:rsid w:val="00C9729C"/>
    <w:rsid w:val="00C979AF"/>
    <w:rsid w:val="00C97A3B"/>
    <w:rsid w:val="00CA0314"/>
    <w:rsid w:val="00CA10F7"/>
    <w:rsid w:val="00CA13D6"/>
    <w:rsid w:val="00CA155F"/>
    <w:rsid w:val="00CA1604"/>
    <w:rsid w:val="00CA1830"/>
    <w:rsid w:val="00CA1890"/>
    <w:rsid w:val="00CA196F"/>
    <w:rsid w:val="00CA21C6"/>
    <w:rsid w:val="00CA22F2"/>
    <w:rsid w:val="00CA2817"/>
    <w:rsid w:val="00CA3030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852"/>
    <w:rsid w:val="00CB3CD2"/>
    <w:rsid w:val="00CB4592"/>
    <w:rsid w:val="00CB4680"/>
    <w:rsid w:val="00CB4B98"/>
    <w:rsid w:val="00CB4EC2"/>
    <w:rsid w:val="00CB4FA4"/>
    <w:rsid w:val="00CB642C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C0312"/>
    <w:rsid w:val="00CC065E"/>
    <w:rsid w:val="00CC077F"/>
    <w:rsid w:val="00CC0911"/>
    <w:rsid w:val="00CC102C"/>
    <w:rsid w:val="00CC104A"/>
    <w:rsid w:val="00CC11AA"/>
    <w:rsid w:val="00CC1516"/>
    <w:rsid w:val="00CC16C0"/>
    <w:rsid w:val="00CC19C7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A6A"/>
    <w:rsid w:val="00CC5F00"/>
    <w:rsid w:val="00CC6030"/>
    <w:rsid w:val="00CC6080"/>
    <w:rsid w:val="00CC6425"/>
    <w:rsid w:val="00CC64F7"/>
    <w:rsid w:val="00CC6F3C"/>
    <w:rsid w:val="00CC7509"/>
    <w:rsid w:val="00CC7C47"/>
    <w:rsid w:val="00CC7D21"/>
    <w:rsid w:val="00CC7EBC"/>
    <w:rsid w:val="00CC7FBC"/>
    <w:rsid w:val="00CD0124"/>
    <w:rsid w:val="00CD1207"/>
    <w:rsid w:val="00CD1881"/>
    <w:rsid w:val="00CD2159"/>
    <w:rsid w:val="00CD25D4"/>
    <w:rsid w:val="00CD28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355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446"/>
    <w:rsid w:val="00CE07AE"/>
    <w:rsid w:val="00CE0986"/>
    <w:rsid w:val="00CE09AE"/>
    <w:rsid w:val="00CE0DBE"/>
    <w:rsid w:val="00CE0E6A"/>
    <w:rsid w:val="00CE165C"/>
    <w:rsid w:val="00CE2198"/>
    <w:rsid w:val="00CE2529"/>
    <w:rsid w:val="00CE27D8"/>
    <w:rsid w:val="00CE2AC0"/>
    <w:rsid w:val="00CE2B71"/>
    <w:rsid w:val="00CE3CED"/>
    <w:rsid w:val="00CE4236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167"/>
    <w:rsid w:val="00CE798B"/>
    <w:rsid w:val="00CE7B79"/>
    <w:rsid w:val="00CE7C4B"/>
    <w:rsid w:val="00CE7D5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A0A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D64"/>
    <w:rsid w:val="00CF7F7D"/>
    <w:rsid w:val="00CF7FDA"/>
    <w:rsid w:val="00D0005B"/>
    <w:rsid w:val="00D001A4"/>
    <w:rsid w:val="00D002E5"/>
    <w:rsid w:val="00D0035D"/>
    <w:rsid w:val="00D00406"/>
    <w:rsid w:val="00D00D75"/>
    <w:rsid w:val="00D00F7C"/>
    <w:rsid w:val="00D0125C"/>
    <w:rsid w:val="00D012EA"/>
    <w:rsid w:val="00D015CE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106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2C"/>
    <w:rsid w:val="00D1131A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A07"/>
    <w:rsid w:val="00D13DDC"/>
    <w:rsid w:val="00D141B7"/>
    <w:rsid w:val="00D14C6D"/>
    <w:rsid w:val="00D14CB8"/>
    <w:rsid w:val="00D1506D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680"/>
    <w:rsid w:val="00D20BC1"/>
    <w:rsid w:val="00D21124"/>
    <w:rsid w:val="00D21332"/>
    <w:rsid w:val="00D21694"/>
    <w:rsid w:val="00D23146"/>
    <w:rsid w:val="00D2355B"/>
    <w:rsid w:val="00D23B9C"/>
    <w:rsid w:val="00D241E3"/>
    <w:rsid w:val="00D247CA"/>
    <w:rsid w:val="00D248B9"/>
    <w:rsid w:val="00D248F4"/>
    <w:rsid w:val="00D24A67"/>
    <w:rsid w:val="00D24AFF"/>
    <w:rsid w:val="00D24B47"/>
    <w:rsid w:val="00D24CF4"/>
    <w:rsid w:val="00D257C9"/>
    <w:rsid w:val="00D259A2"/>
    <w:rsid w:val="00D2611B"/>
    <w:rsid w:val="00D263A3"/>
    <w:rsid w:val="00D266CA"/>
    <w:rsid w:val="00D2681A"/>
    <w:rsid w:val="00D2698E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C8"/>
    <w:rsid w:val="00D3224C"/>
    <w:rsid w:val="00D32328"/>
    <w:rsid w:val="00D32450"/>
    <w:rsid w:val="00D32765"/>
    <w:rsid w:val="00D328E3"/>
    <w:rsid w:val="00D32FF8"/>
    <w:rsid w:val="00D3335A"/>
    <w:rsid w:val="00D34069"/>
    <w:rsid w:val="00D3426A"/>
    <w:rsid w:val="00D34408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FFD"/>
    <w:rsid w:val="00D460C8"/>
    <w:rsid w:val="00D46536"/>
    <w:rsid w:val="00D4699F"/>
    <w:rsid w:val="00D46D73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B8A"/>
    <w:rsid w:val="00D51E0B"/>
    <w:rsid w:val="00D5213E"/>
    <w:rsid w:val="00D5289E"/>
    <w:rsid w:val="00D52A41"/>
    <w:rsid w:val="00D52BDC"/>
    <w:rsid w:val="00D52D4D"/>
    <w:rsid w:val="00D53288"/>
    <w:rsid w:val="00D5398A"/>
    <w:rsid w:val="00D542B3"/>
    <w:rsid w:val="00D55905"/>
    <w:rsid w:val="00D5591D"/>
    <w:rsid w:val="00D55A32"/>
    <w:rsid w:val="00D55C89"/>
    <w:rsid w:val="00D5614E"/>
    <w:rsid w:val="00D56268"/>
    <w:rsid w:val="00D562CC"/>
    <w:rsid w:val="00D563F5"/>
    <w:rsid w:val="00D56995"/>
    <w:rsid w:val="00D56D3A"/>
    <w:rsid w:val="00D56E27"/>
    <w:rsid w:val="00D57505"/>
    <w:rsid w:val="00D57581"/>
    <w:rsid w:val="00D576DE"/>
    <w:rsid w:val="00D577FE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5433"/>
    <w:rsid w:val="00D6560C"/>
    <w:rsid w:val="00D65AB0"/>
    <w:rsid w:val="00D66167"/>
    <w:rsid w:val="00D66434"/>
    <w:rsid w:val="00D665FA"/>
    <w:rsid w:val="00D667B7"/>
    <w:rsid w:val="00D667EE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7F9"/>
    <w:rsid w:val="00D81C9F"/>
    <w:rsid w:val="00D81E2F"/>
    <w:rsid w:val="00D82452"/>
    <w:rsid w:val="00D82842"/>
    <w:rsid w:val="00D82A0A"/>
    <w:rsid w:val="00D82D0E"/>
    <w:rsid w:val="00D82D61"/>
    <w:rsid w:val="00D82E2A"/>
    <w:rsid w:val="00D8315A"/>
    <w:rsid w:val="00D83589"/>
    <w:rsid w:val="00D83821"/>
    <w:rsid w:val="00D838B1"/>
    <w:rsid w:val="00D83998"/>
    <w:rsid w:val="00D83B21"/>
    <w:rsid w:val="00D83C53"/>
    <w:rsid w:val="00D83CAD"/>
    <w:rsid w:val="00D8431D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96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EAF"/>
    <w:rsid w:val="00D94F8A"/>
    <w:rsid w:val="00D9529B"/>
    <w:rsid w:val="00D95354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289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63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9A7"/>
    <w:rsid w:val="00DC2CA5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6A64"/>
    <w:rsid w:val="00DC7309"/>
    <w:rsid w:val="00DC7A56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E02CB"/>
    <w:rsid w:val="00DE0C9E"/>
    <w:rsid w:val="00DE0E23"/>
    <w:rsid w:val="00DE121D"/>
    <w:rsid w:val="00DE1337"/>
    <w:rsid w:val="00DE187B"/>
    <w:rsid w:val="00DE18B2"/>
    <w:rsid w:val="00DE1C5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558"/>
    <w:rsid w:val="00DE4B27"/>
    <w:rsid w:val="00DE4DED"/>
    <w:rsid w:val="00DE4F25"/>
    <w:rsid w:val="00DE5222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133F"/>
    <w:rsid w:val="00DF1988"/>
    <w:rsid w:val="00DF1C2F"/>
    <w:rsid w:val="00DF1F60"/>
    <w:rsid w:val="00DF2385"/>
    <w:rsid w:val="00DF2978"/>
    <w:rsid w:val="00DF2A5B"/>
    <w:rsid w:val="00DF2AD9"/>
    <w:rsid w:val="00DF2CEF"/>
    <w:rsid w:val="00DF3207"/>
    <w:rsid w:val="00DF342A"/>
    <w:rsid w:val="00DF402C"/>
    <w:rsid w:val="00DF4996"/>
    <w:rsid w:val="00DF4C57"/>
    <w:rsid w:val="00DF4DA1"/>
    <w:rsid w:val="00DF56A4"/>
    <w:rsid w:val="00DF56A5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549"/>
    <w:rsid w:val="00E00F4B"/>
    <w:rsid w:val="00E0150B"/>
    <w:rsid w:val="00E01988"/>
    <w:rsid w:val="00E02CE1"/>
    <w:rsid w:val="00E037FA"/>
    <w:rsid w:val="00E0380D"/>
    <w:rsid w:val="00E038B4"/>
    <w:rsid w:val="00E0392B"/>
    <w:rsid w:val="00E03E2B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7C"/>
    <w:rsid w:val="00E05FCD"/>
    <w:rsid w:val="00E06188"/>
    <w:rsid w:val="00E06DE1"/>
    <w:rsid w:val="00E07118"/>
    <w:rsid w:val="00E07273"/>
    <w:rsid w:val="00E07702"/>
    <w:rsid w:val="00E10049"/>
    <w:rsid w:val="00E1072D"/>
    <w:rsid w:val="00E10A77"/>
    <w:rsid w:val="00E10AD2"/>
    <w:rsid w:val="00E10D5D"/>
    <w:rsid w:val="00E10F0F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4259"/>
    <w:rsid w:val="00E146FE"/>
    <w:rsid w:val="00E14813"/>
    <w:rsid w:val="00E150C1"/>
    <w:rsid w:val="00E1550C"/>
    <w:rsid w:val="00E15A17"/>
    <w:rsid w:val="00E15DB7"/>
    <w:rsid w:val="00E162F5"/>
    <w:rsid w:val="00E16ACF"/>
    <w:rsid w:val="00E16B29"/>
    <w:rsid w:val="00E16B6A"/>
    <w:rsid w:val="00E16D30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B41"/>
    <w:rsid w:val="00E23B5D"/>
    <w:rsid w:val="00E23CCC"/>
    <w:rsid w:val="00E23F5B"/>
    <w:rsid w:val="00E24646"/>
    <w:rsid w:val="00E24DB4"/>
    <w:rsid w:val="00E252C0"/>
    <w:rsid w:val="00E2540C"/>
    <w:rsid w:val="00E255C7"/>
    <w:rsid w:val="00E256E4"/>
    <w:rsid w:val="00E257F6"/>
    <w:rsid w:val="00E258EB"/>
    <w:rsid w:val="00E267CE"/>
    <w:rsid w:val="00E26845"/>
    <w:rsid w:val="00E2694A"/>
    <w:rsid w:val="00E26C42"/>
    <w:rsid w:val="00E26D00"/>
    <w:rsid w:val="00E27870"/>
    <w:rsid w:val="00E27DAA"/>
    <w:rsid w:val="00E300EC"/>
    <w:rsid w:val="00E30E8E"/>
    <w:rsid w:val="00E313A7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CFF"/>
    <w:rsid w:val="00E3602C"/>
    <w:rsid w:val="00E363AC"/>
    <w:rsid w:val="00E36774"/>
    <w:rsid w:val="00E36DE3"/>
    <w:rsid w:val="00E36EC5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842"/>
    <w:rsid w:val="00E41DA0"/>
    <w:rsid w:val="00E42205"/>
    <w:rsid w:val="00E423CF"/>
    <w:rsid w:val="00E424CE"/>
    <w:rsid w:val="00E424F9"/>
    <w:rsid w:val="00E42811"/>
    <w:rsid w:val="00E42B4F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E0E"/>
    <w:rsid w:val="00E51617"/>
    <w:rsid w:val="00E51841"/>
    <w:rsid w:val="00E51F14"/>
    <w:rsid w:val="00E52269"/>
    <w:rsid w:val="00E52914"/>
    <w:rsid w:val="00E537AC"/>
    <w:rsid w:val="00E53C37"/>
    <w:rsid w:val="00E53E0A"/>
    <w:rsid w:val="00E53F31"/>
    <w:rsid w:val="00E54197"/>
    <w:rsid w:val="00E541B3"/>
    <w:rsid w:val="00E5426E"/>
    <w:rsid w:val="00E54791"/>
    <w:rsid w:val="00E54A0D"/>
    <w:rsid w:val="00E54D3B"/>
    <w:rsid w:val="00E553FD"/>
    <w:rsid w:val="00E55A35"/>
    <w:rsid w:val="00E568A5"/>
    <w:rsid w:val="00E569D6"/>
    <w:rsid w:val="00E56DE6"/>
    <w:rsid w:val="00E573DB"/>
    <w:rsid w:val="00E57643"/>
    <w:rsid w:val="00E579DA"/>
    <w:rsid w:val="00E57F52"/>
    <w:rsid w:val="00E601EC"/>
    <w:rsid w:val="00E605E3"/>
    <w:rsid w:val="00E6098D"/>
    <w:rsid w:val="00E609BA"/>
    <w:rsid w:val="00E60AB2"/>
    <w:rsid w:val="00E60D12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78D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AC8"/>
    <w:rsid w:val="00E67B2B"/>
    <w:rsid w:val="00E70575"/>
    <w:rsid w:val="00E707EA"/>
    <w:rsid w:val="00E70978"/>
    <w:rsid w:val="00E70A69"/>
    <w:rsid w:val="00E70BEF"/>
    <w:rsid w:val="00E71859"/>
    <w:rsid w:val="00E71ADC"/>
    <w:rsid w:val="00E71B82"/>
    <w:rsid w:val="00E72264"/>
    <w:rsid w:val="00E7227F"/>
    <w:rsid w:val="00E72AC0"/>
    <w:rsid w:val="00E72EFE"/>
    <w:rsid w:val="00E73010"/>
    <w:rsid w:val="00E73156"/>
    <w:rsid w:val="00E73222"/>
    <w:rsid w:val="00E7328A"/>
    <w:rsid w:val="00E73579"/>
    <w:rsid w:val="00E73903"/>
    <w:rsid w:val="00E74132"/>
    <w:rsid w:val="00E74BD5"/>
    <w:rsid w:val="00E74C47"/>
    <w:rsid w:val="00E74C78"/>
    <w:rsid w:val="00E74D2C"/>
    <w:rsid w:val="00E74FE8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6A26"/>
    <w:rsid w:val="00E7710D"/>
    <w:rsid w:val="00E77C82"/>
    <w:rsid w:val="00E77C9C"/>
    <w:rsid w:val="00E77E2E"/>
    <w:rsid w:val="00E77E39"/>
    <w:rsid w:val="00E8017D"/>
    <w:rsid w:val="00E80415"/>
    <w:rsid w:val="00E8045E"/>
    <w:rsid w:val="00E8049A"/>
    <w:rsid w:val="00E8144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714B"/>
    <w:rsid w:val="00E87173"/>
    <w:rsid w:val="00E8761C"/>
    <w:rsid w:val="00E87BFF"/>
    <w:rsid w:val="00E905DF"/>
    <w:rsid w:val="00E9102B"/>
    <w:rsid w:val="00E913AB"/>
    <w:rsid w:val="00E91420"/>
    <w:rsid w:val="00E915A0"/>
    <w:rsid w:val="00E91906"/>
    <w:rsid w:val="00E91A18"/>
    <w:rsid w:val="00E91B5B"/>
    <w:rsid w:val="00E92A5E"/>
    <w:rsid w:val="00E9326A"/>
    <w:rsid w:val="00E93366"/>
    <w:rsid w:val="00E93594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120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F05"/>
    <w:rsid w:val="00EA247B"/>
    <w:rsid w:val="00EA25C5"/>
    <w:rsid w:val="00EA2F53"/>
    <w:rsid w:val="00EA339B"/>
    <w:rsid w:val="00EA3662"/>
    <w:rsid w:val="00EA3B2E"/>
    <w:rsid w:val="00EA3B59"/>
    <w:rsid w:val="00EA3D41"/>
    <w:rsid w:val="00EA439D"/>
    <w:rsid w:val="00EA4609"/>
    <w:rsid w:val="00EA4984"/>
    <w:rsid w:val="00EA4F4A"/>
    <w:rsid w:val="00EA5027"/>
    <w:rsid w:val="00EA569B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537"/>
    <w:rsid w:val="00EB6F5A"/>
    <w:rsid w:val="00EB708B"/>
    <w:rsid w:val="00EB712A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5744"/>
    <w:rsid w:val="00EC5883"/>
    <w:rsid w:val="00EC5C58"/>
    <w:rsid w:val="00EC5D85"/>
    <w:rsid w:val="00EC5DE8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235"/>
    <w:rsid w:val="00ED0249"/>
    <w:rsid w:val="00ED0B95"/>
    <w:rsid w:val="00ED0E25"/>
    <w:rsid w:val="00ED0EB2"/>
    <w:rsid w:val="00ED1150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837"/>
    <w:rsid w:val="00ED2A73"/>
    <w:rsid w:val="00ED3246"/>
    <w:rsid w:val="00ED3579"/>
    <w:rsid w:val="00ED39EB"/>
    <w:rsid w:val="00ED3E18"/>
    <w:rsid w:val="00ED3FB7"/>
    <w:rsid w:val="00ED47AF"/>
    <w:rsid w:val="00ED47E4"/>
    <w:rsid w:val="00ED496E"/>
    <w:rsid w:val="00ED564D"/>
    <w:rsid w:val="00ED5651"/>
    <w:rsid w:val="00ED56B2"/>
    <w:rsid w:val="00ED57CC"/>
    <w:rsid w:val="00ED5AB4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593"/>
    <w:rsid w:val="00EE1B51"/>
    <w:rsid w:val="00EE1E67"/>
    <w:rsid w:val="00EE220C"/>
    <w:rsid w:val="00EE2293"/>
    <w:rsid w:val="00EE247C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E27"/>
    <w:rsid w:val="00EE40AD"/>
    <w:rsid w:val="00EE4485"/>
    <w:rsid w:val="00EE4528"/>
    <w:rsid w:val="00EE4682"/>
    <w:rsid w:val="00EE4934"/>
    <w:rsid w:val="00EE499F"/>
    <w:rsid w:val="00EE4A92"/>
    <w:rsid w:val="00EE4EA1"/>
    <w:rsid w:val="00EE4EBD"/>
    <w:rsid w:val="00EE55AE"/>
    <w:rsid w:val="00EE5616"/>
    <w:rsid w:val="00EE562E"/>
    <w:rsid w:val="00EE5E74"/>
    <w:rsid w:val="00EE6127"/>
    <w:rsid w:val="00EE6BC2"/>
    <w:rsid w:val="00EE6E0A"/>
    <w:rsid w:val="00EE6EA4"/>
    <w:rsid w:val="00EE743E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D8E"/>
    <w:rsid w:val="00EF7ECC"/>
    <w:rsid w:val="00F001C9"/>
    <w:rsid w:val="00F001F1"/>
    <w:rsid w:val="00F00486"/>
    <w:rsid w:val="00F00815"/>
    <w:rsid w:val="00F0098C"/>
    <w:rsid w:val="00F009EB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7AF"/>
    <w:rsid w:val="00F0532A"/>
    <w:rsid w:val="00F055CE"/>
    <w:rsid w:val="00F05672"/>
    <w:rsid w:val="00F05775"/>
    <w:rsid w:val="00F057B2"/>
    <w:rsid w:val="00F05B2A"/>
    <w:rsid w:val="00F06059"/>
    <w:rsid w:val="00F0634B"/>
    <w:rsid w:val="00F07312"/>
    <w:rsid w:val="00F07606"/>
    <w:rsid w:val="00F07ADF"/>
    <w:rsid w:val="00F10304"/>
    <w:rsid w:val="00F10500"/>
    <w:rsid w:val="00F10750"/>
    <w:rsid w:val="00F10939"/>
    <w:rsid w:val="00F10B46"/>
    <w:rsid w:val="00F10E0D"/>
    <w:rsid w:val="00F10EEE"/>
    <w:rsid w:val="00F11052"/>
    <w:rsid w:val="00F119BF"/>
    <w:rsid w:val="00F11AEC"/>
    <w:rsid w:val="00F11E37"/>
    <w:rsid w:val="00F126A7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201E9"/>
    <w:rsid w:val="00F202BD"/>
    <w:rsid w:val="00F2037A"/>
    <w:rsid w:val="00F2063F"/>
    <w:rsid w:val="00F209F3"/>
    <w:rsid w:val="00F20F0D"/>
    <w:rsid w:val="00F20FB9"/>
    <w:rsid w:val="00F2111B"/>
    <w:rsid w:val="00F2156C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1272"/>
    <w:rsid w:val="00F31890"/>
    <w:rsid w:val="00F31E9D"/>
    <w:rsid w:val="00F321D1"/>
    <w:rsid w:val="00F328F8"/>
    <w:rsid w:val="00F32D39"/>
    <w:rsid w:val="00F32DBD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8D7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B71"/>
    <w:rsid w:val="00F770F8"/>
    <w:rsid w:val="00F774ED"/>
    <w:rsid w:val="00F7794A"/>
    <w:rsid w:val="00F805CE"/>
    <w:rsid w:val="00F80FC3"/>
    <w:rsid w:val="00F813F9"/>
    <w:rsid w:val="00F814CF"/>
    <w:rsid w:val="00F8183B"/>
    <w:rsid w:val="00F81B40"/>
    <w:rsid w:val="00F81C32"/>
    <w:rsid w:val="00F8248F"/>
    <w:rsid w:val="00F825B7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8B1"/>
    <w:rsid w:val="00F91ABC"/>
    <w:rsid w:val="00F91F19"/>
    <w:rsid w:val="00F91F2D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B15"/>
    <w:rsid w:val="00FA4D1A"/>
    <w:rsid w:val="00FA51AE"/>
    <w:rsid w:val="00FA51D5"/>
    <w:rsid w:val="00FA5250"/>
    <w:rsid w:val="00FA53DD"/>
    <w:rsid w:val="00FA54C6"/>
    <w:rsid w:val="00FA57BC"/>
    <w:rsid w:val="00FA58A3"/>
    <w:rsid w:val="00FA5C31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AD2"/>
    <w:rsid w:val="00FB1C75"/>
    <w:rsid w:val="00FB251E"/>
    <w:rsid w:val="00FB30F4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AD8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E2"/>
    <w:rsid w:val="00FC45EC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9CD"/>
    <w:rsid w:val="00FC7CAE"/>
    <w:rsid w:val="00FC7D90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C68"/>
    <w:rsid w:val="00FD7C83"/>
    <w:rsid w:val="00FD7D4A"/>
    <w:rsid w:val="00FD7EEF"/>
    <w:rsid w:val="00FE01AB"/>
    <w:rsid w:val="00FE031F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D81"/>
    <w:rsid w:val="00FE3775"/>
    <w:rsid w:val="00FE388A"/>
    <w:rsid w:val="00FE3992"/>
    <w:rsid w:val="00FE39E1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E7D9C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62F3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177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5198EC-2CF8-4636-9889-EB7882682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5</Pages>
  <Words>5357</Words>
  <Characters>30540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35826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Chutsorn, Likitpipattanakul</dc:creator>
  <cp:lastModifiedBy>user</cp:lastModifiedBy>
  <cp:revision>2</cp:revision>
  <cp:lastPrinted>2020-05-06T13:13:00Z</cp:lastPrinted>
  <dcterms:created xsi:type="dcterms:W3CDTF">2020-05-07T11:07:00Z</dcterms:created>
  <dcterms:modified xsi:type="dcterms:W3CDTF">2020-05-07T11:07:00Z</dcterms:modified>
</cp:coreProperties>
</file>