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01BE9" w14:textId="77777777" w:rsidR="00E66351" w:rsidRPr="002855F4" w:rsidRDefault="00E66351" w:rsidP="00135154">
      <w:pPr>
        <w:pStyle w:val="IndexHeading"/>
        <w:spacing w:after="0" w:line="240" w:lineRule="atLeast"/>
        <w:ind w:left="0" w:firstLine="0"/>
        <w:outlineLvl w:val="0"/>
        <w:rPr>
          <w:rFonts w:cstheme="minorBidi"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535108" w:rsidRDefault="00E66351" w:rsidP="00E66351">
      <w:pPr>
        <w:jc w:val="center"/>
        <w:rPr>
          <w:rFonts w:cstheme="minorBidi"/>
          <w:b/>
          <w:bCs/>
          <w:szCs w:val="28"/>
          <w:lang w:val="en-US" w:bidi="th-TH"/>
        </w:rPr>
      </w:pPr>
    </w:p>
    <w:p w14:paraId="33C5EA1B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D87504D" w14:textId="5403720C" w:rsidR="005540C2" w:rsidRPr="008A534C" w:rsidRDefault="009B4566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Condensed i</w:t>
      </w:r>
      <w:r w:rsidR="005540C2" w:rsidRPr="008A534C">
        <w:rPr>
          <w:rFonts w:cs="Times New Roman"/>
          <w:spacing w:val="-3"/>
          <w:szCs w:val="36"/>
        </w:rPr>
        <w:t>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14:paraId="5B20857E" w14:textId="48716BD0"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 xml:space="preserve">for the three-month </w:t>
      </w:r>
      <w:r w:rsidR="005B7105">
        <w:rPr>
          <w:rFonts w:cs="Times New Roman"/>
          <w:spacing w:val="-3"/>
          <w:szCs w:val="36"/>
        </w:rPr>
        <w:t xml:space="preserve">and six-month </w:t>
      </w:r>
      <w:r w:rsidRPr="008A534C">
        <w:rPr>
          <w:rFonts w:cs="Times New Roman"/>
          <w:spacing w:val="-3"/>
          <w:szCs w:val="36"/>
        </w:rPr>
        <w:t>period</w:t>
      </w:r>
      <w:r w:rsidR="005746C2">
        <w:rPr>
          <w:rFonts w:cs="Times New Roman"/>
          <w:spacing w:val="-3"/>
          <w:szCs w:val="36"/>
        </w:rPr>
        <w:t>s</w:t>
      </w:r>
      <w:r w:rsidRPr="008A534C">
        <w:rPr>
          <w:rFonts w:cs="Times New Roman"/>
          <w:spacing w:val="-3"/>
          <w:szCs w:val="36"/>
        </w:rPr>
        <w:t xml:space="preserve"> </w:t>
      </w:r>
      <w:r w:rsidR="00A32D1F" w:rsidRPr="008A534C">
        <w:rPr>
          <w:rFonts w:cs="Times New Roman"/>
          <w:spacing w:val="-3"/>
          <w:szCs w:val="36"/>
        </w:rPr>
        <w:t>ended</w:t>
      </w:r>
    </w:p>
    <w:p w14:paraId="09AE25B8" w14:textId="69F3BE17" w:rsidR="00A32D1F" w:rsidRPr="00710842" w:rsidRDefault="00510E1C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 xml:space="preserve">31 </w:t>
      </w:r>
      <w:r w:rsidR="00710842">
        <w:rPr>
          <w:rFonts w:cs="Times New Roman"/>
          <w:spacing w:val="-3"/>
          <w:szCs w:val="36"/>
        </w:rPr>
        <w:t>March</w:t>
      </w:r>
      <w:r>
        <w:rPr>
          <w:rFonts w:cs="Times New Roman"/>
          <w:spacing w:val="-3"/>
          <w:szCs w:val="36"/>
        </w:rPr>
        <w:t xml:space="preserve"> 20</w:t>
      </w:r>
      <w:r w:rsidR="00710842">
        <w:rPr>
          <w:rFonts w:cs="Times New Roman"/>
          <w:spacing w:val="-3"/>
          <w:szCs w:val="36"/>
        </w:rPr>
        <w:t>20</w:t>
      </w:r>
    </w:p>
    <w:p w14:paraId="78E9A961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and</w:t>
      </w:r>
    </w:p>
    <w:p w14:paraId="3713EE84" w14:textId="77777777" w:rsidR="0002419A" w:rsidRPr="00610BA4" w:rsidRDefault="0002419A" w:rsidP="0002419A">
      <w:pPr>
        <w:spacing w:line="240" w:lineRule="atLeast"/>
        <w:jc w:val="center"/>
        <w:rPr>
          <w:sz w:val="36"/>
          <w:szCs w:val="36"/>
        </w:rPr>
      </w:pPr>
      <w:r w:rsidRPr="005A697B">
        <w:rPr>
          <w:spacing w:val="-3"/>
          <w:sz w:val="36"/>
          <w:szCs w:val="36"/>
        </w:rPr>
        <w:t>Independent auditor’s review report</w:t>
      </w:r>
    </w:p>
    <w:p w14:paraId="12B21699" w14:textId="77777777" w:rsidR="005540C2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8A534C" w:rsidRDefault="0002419A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02419A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2487C02" w14:textId="77777777" w:rsidR="00E66351" w:rsidRPr="008A534C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14:paraId="41CA4752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81EF287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64AE17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1B7489A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F68F74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48E3A654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070B33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972E0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8CC8F9D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AAE5D2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38FA02" w14:textId="77777777"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Statements</w:t>
      </w:r>
    </w:p>
    <w:p w14:paraId="4ADC1231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1E4E3A55" w14:textId="77777777"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14:paraId="3A2083DB" w14:textId="77777777"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14:paraId="0C6F2C26" w14:textId="77777777" w:rsidR="00C5782A" w:rsidRPr="008A534C" w:rsidRDefault="00C5782A" w:rsidP="00C5782A">
      <w:pPr>
        <w:jc w:val="both"/>
        <w:rPr>
          <w:i/>
        </w:rPr>
      </w:pPr>
    </w:p>
    <w:p w14:paraId="7DF1D850" w14:textId="736F626E" w:rsidR="00462839" w:rsidRPr="008A534C" w:rsidRDefault="00462839" w:rsidP="00462839">
      <w:pPr>
        <w:jc w:val="both"/>
        <w:rPr>
          <w:lang w:bidi="th-TH"/>
        </w:rPr>
      </w:pPr>
      <w:r w:rsidRPr="008A534C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8A534C">
        <w:rPr>
          <w:lang w:bidi="th-TH"/>
        </w:rPr>
        <w:t>Univentures</w:t>
      </w:r>
      <w:proofErr w:type="spellEnd"/>
      <w:r w:rsidRPr="008A534C">
        <w:rPr>
          <w:lang w:bidi="th-TH"/>
        </w:rPr>
        <w:t xml:space="preserve"> Public Company Limited and its subsidiaries, and of </w:t>
      </w:r>
      <w:proofErr w:type="spellStart"/>
      <w:r w:rsidRPr="008A534C">
        <w:rPr>
          <w:lang w:bidi="th-TH"/>
        </w:rPr>
        <w:t>Univentures</w:t>
      </w:r>
      <w:proofErr w:type="spellEnd"/>
      <w:r w:rsidRPr="008A534C">
        <w:rPr>
          <w:lang w:bidi="th-TH"/>
        </w:rPr>
        <w:t xml:space="preserve"> Public Company Limited, respectively, </w:t>
      </w:r>
      <w:r w:rsidRPr="008A534C">
        <w:rPr>
          <w:lang w:bidi="th-TH"/>
        </w:rPr>
        <w:br/>
        <w:t xml:space="preserve">as at 31 </w:t>
      </w:r>
      <w:r>
        <w:rPr>
          <w:lang w:bidi="th-TH"/>
        </w:rPr>
        <w:t>March 2020</w:t>
      </w:r>
      <w:r w:rsidRPr="008A534C">
        <w:rPr>
          <w:lang w:bidi="th-TH"/>
        </w:rPr>
        <w:t>; the consolidated and separate stat</w:t>
      </w:r>
      <w:r>
        <w:rPr>
          <w:lang w:bidi="th-TH"/>
        </w:rPr>
        <w:t xml:space="preserve">ements of comprehensive income for the three-month and six-month </w:t>
      </w:r>
      <w:r w:rsidRPr="008A534C">
        <w:rPr>
          <w:lang w:bidi="th-TH"/>
        </w:rPr>
        <w:t>period</w:t>
      </w:r>
      <w:r>
        <w:rPr>
          <w:lang w:bidi="th-TH"/>
        </w:rPr>
        <w:t>s</w:t>
      </w:r>
      <w:r w:rsidRPr="008A534C">
        <w:rPr>
          <w:lang w:bidi="th-TH"/>
        </w:rPr>
        <w:t xml:space="preserve"> ended 31 </w:t>
      </w:r>
      <w:r>
        <w:rPr>
          <w:lang w:bidi="th-TH"/>
        </w:rPr>
        <w:t>March 2020</w:t>
      </w:r>
      <w:r w:rsidRPr="008A534C">
        <w:rPr>
          <w:lang w:bidi="th-TH"/>
        </w:rPr>
        <w:t xml:space="preserve">; </w:t>
      </w:r>
      <w:r>
        <w:rPr>
          <w:lang w:bidi="th-TH"/>
        </w:rPr>
        <w:t xml:space="preserve">the consolidated and separate statements of changes in equity and cash flows for the six-month period ended 31 March 2020; </w:t>
      </w:r>
      <w:r w:rsidRPr="008A534C">
        <w:rPr>
          <w:lang w:bidi="th-TH"/>
        </w:rPr>
        <w:t xml:space="preserve">and condensed notes </w:t>
      </w:r>
      <w:r>
        <w:rPr>
          <w:lang w:bidi="th-TH"/>
        </w:rPr>
        <w:t>(interim financial information</w:t>
      </w:r>
      <w:r w:rsidRPr="008A534C">
        <w:rPr>
          <w:lang w:bidi="th-TH"/>
        </w:rPr>
        <w:t>).</w:t>
      </w:r>
      <w:r w:rsidRPr="008A534C">
        <w:rPr>
          <w:i/>
          <w:iCs/>
          <w:lang w:bidi="th-TH"/>
        </w:rPr>
        <w:t xml:space="preserve"> </w:t>
      </w:r>
      <w:r w:rsidRPr="008A534C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8A534C">
        <w:rPr>
          <w:szCs w:val="22"/>
        </w:rPr>
        <w:br/>
        <w:t>My responsibility is to express a conclusion on this interim financial information based on my review.</w:t>
      </w:r>
    </w:p>
    <w:p w14:paraId="42048081" w14:textId="77777777" w:rsidR="00462839" w:rsidRPr="008A534C" w:rsidRDefault="00462839" w:rsidP="00462839">
      <w:pPr>
        <w:pStyle w:val="RNormal"/>
      </w:pPr>
    </w:p>
    <w:p w14:paraId="41C2B00D" w14:textId="77777777" w:rsidR="00462839" w:rsidRPr="008A534C" w:rsidRDefault="00462839" w:rsidP="00462839">
      <w:pPr>
        <w:jc w:val="both"/>
        <w:rPr>
          <w:i/>
        </w:rPr>
      </w:pPr>
      <w:r w:rsidRPr="008A534C">
        <w:rPr>
          <w:i/>
        </w:rPr>
        <w:t>Scope of Review</w:t>
      </w:r>
    </w:p>
    <w:p w14:paraId="64E8BEBC" w14:textId="77777777" w:rsidR="00462839" w:rsidRPr="008A534C" w:rsidRDefault="00462839" w:rsidP="00462839">
      <w:pPr>
        <w:jc w:val="both"/>
      </w:pPr>
    </w:p>
    <w:p w14:paraId="4FEA0E3C" w14:textId="77777777" w:rsidR="00462839" w:rsidRPr="008A534C" w:rsidRDefault="00462839" w:rsidP="00462839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aware of all significant matters that might be identified in an audit. Accordingly, </w:t>
      </w:r>
      <w:r w:rsidRPr="008A534C">
        <w:rPr>
          <w:rFonts w:cstheme="minorBidi"/>
          <w:szCs w:val="28"/>
          <w:lang w:bidi="th-TH"/>
        </w:rPr>
        <w:t>I</w:t>
      </w:r>
      <w:r w:rsidRPr="008A534C">
        <w:rPr>
          <w:szCs w:val="22"/>
        </w:rPr>
        <w:t xml:space="preserve"> do not express an audit opinion.</w:t>
      </w:r>
    </w:p>
    <w:p w14:paraId="6130E8C4" w14:textId="77777777" w:rsidR="00462839" w:rsidRPr="008A534C" w:rsidRDefault="00462839" w:rsidP="00462839">
      <w:pPr>
        <w:jc w:val="both"/>
      </w:pPr>
    </w:p>
    <w:p w14:paraId="2C5E804B" w14:textId="77777777" w:rsidR="00462839" w:rsidRPr="008A534C" w:rsidRDefault="00462839" w:rsidP="00462839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14:paraId="406C95F6" w14:textId="77777777" w:rsidR="00462839" w:rsidRPr="008A534C" w:rsidRDefault="00462839" w:rsidP="00462839">
      <w:pPr>
        <w:jc w:val="both"/>
      </w:pPr>
    </w:p>
    <w:p w14:paraId="20C1DA9B" w14:textId="77777777" w:rsidR="00462839" w:rsidRPr="008A534C" w:rsidRDefault="00462839" w:rsidP="00462839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14:paraId="47EC36CA" w14:textId="77777777" w:rsidR="00462839" w:rsidRPr="008A534C" w:rsidRDefault="00462839" w:rsidP="00462839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2B3506DE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C552ED1" w14:textId="77777777" w:rsidR="00E66351" w:rsidRPr="003B1796" w:rsidRDefault="00E66351" w:rsidP="00E66351">
      <w:pPr>
        <w:pStyle w:val="Default"/>
        <w:jc w:val="thaiDistribute"/>
        <w:rPr>
          <w:rFonts w:ascii="Times New Roman" w:eastAsia="Times New Roman" w:hAnsi="Times New Roman" w:cstheme="minorBidi"/>
          <w:color w:val="auto"/>
          <w:sz w:val="22"/>
          <w:szCs w:val="22"/>
          <w:cs/>
          <w:lang w:eastAsia="en-US"/>
        </w:rPr>
      </w:pPr>
    </w:p>
    <w:p w14:paraId="5AF1DC4B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0B9D1752" w14:textId="77777777"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</w:t>
      </w:r>
      <w:r w:rsidR="0002419A" w:rsidRPr="0002419A">
        <w:rPr>
          <w:rFonts w:cs="Times New Roman"/>
          <w:szCs w:val="22"/>
        </w:rPr>
        <w:t>Nittaya Chetchotiros</w:t>
      </w:r>
      <w:r w:rsidRPr="008A534C">
        <w:rPr>
          <w:rFonts w:cs="Times New Roman"/>
          <w:szCs w:val="22"/>
        </w:rPr>
        <w:t>)</w:t>
      </w:r>
    </w:p>
    <w:p w14:paraId="249451BF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14:paraId="6910E5A0" w14:textId="77777777" w:rsidR="00E66351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Registration No. </w:t>
      </w:r>
      <w:r w:rsidR="0002419A">
        <w:rPr>
          <w:rFonts w:cs="Times New Roman"/>
          <w:szCs w:val="22"/>
        </w:rPr>
        <w:t>4439</w:t>
      </w:r>
    </w:p>
    <w:p w14:paraId="484611C7" w14:textId="77777777" w:rsidR="00510E1C" w:rsidRPr="008A534C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14:paraId="52FADF19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14:paraId="7D4D9985" w14:textId="39FA0263" w:rsidR="00E66351" w:rsidRPr="008A534C" w:rsidRDefault="00A80FBC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>
        <w:rPr>
          <w:rFonts w:cstheme="minorBidi"/>
          <w:b w:val="0"/>
          <w:bCs/>
          <w:szCs w:val="28"/>
          <w:lang w:val="en-US" w:bidi="th-TH"/>
        </w:rPr>
        <w:t>7</w:t>
      </w:r>
      <w:r w:rsidR="00462839">
        <w:rPr>
          <w:rFonts w:cstheme="minorBidi"/>
          <w:b w:val="0"/>
          <w:bCs/>
          <w:szCs w:val="28"/>
          <w:lang w:val="en-US" w:bidi="th-TH"/>
        </w:rPr>
        <w:t xml:space="preserve"> May</w:t>
      </w:r>
      <w:r w:rsidR="0002419A">
        <w:rPr>
          <w:rFonts w:cstheme="minorBidi"/>
          <w:b w:val="0"/>
          <w:bCs/>
          <w:szCs w:val="28"/>
          <w:lang w:val="en-US" w:bidi="th-TH"/>
        </w:rPr>
        <w:t xml:space="preserve"> </w:t>
      </w:r>
      <w:r w:rsidR="00AC4854">
        <w:rPr>
          <w:rFonts w:cstheme="minorBidi"/>
          <w:b w:val="0"/>
          <w:bCs/>
          <w:szCs w:val="28"/>
          <w:lang w:val="en-US" w:bidi="th-TH"/>
        </w:rPr>
        <w:t>2020</w:t>
      </w:r>
    </w:p>
    <w:p w14:paraId="52D9FCA3" w14:textId="77777777" w:rsidR="00080ACE" w:rsidRPr="006D5C56" w:rsidRDefault="00080ACE" w:rsidP="002B00D0">
      <w:pPr>
        <w:spacing w:line="240" w:lineRule="auto"/>
        <w:ind w:left="900" w:hanging="690"/>
        <w:rPr>
          <w:sz w:val="20"/>
          <w:lang w:bidi="th-TH"/>
        </w:rPr>
      </w:pPr>
    </w:p>
    <w:sectPr w:rsidR="00080ACE" w:rsidRPr="006D5C56" w:rsidSect="002B00D0">
      <w:headerReference w:type="default" r:id="rId11"/>
      <w:footerReference w:type="default" r:id="rId12"/>
      <w:footnotePr>
        <w:numRestart w:val="eachSect"/>
      </w:footnotePr>
      <w:pgSz w:w="11907" w:h="16840"/>
      <w:pgMar w:top="691" w:right="1152" w:bottom="576" w:left="1152" w:header="720" w:footer="558" w:gutter="0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DE9A6" w14:textId="77777777" w:rsidR="00B7571F" w:rsidRDefault="00B7571F">
      <w:r>
        <w:separator/>
      </w:r>
    </w:p>
  </w:endnote>
  <w:endnote w:type="continuationSeparator" w:id="0">
    <w:p w14:paraId="5365FE33" w14:textId="77777777" w:rsidR="00B7571F" w:rsidRDefault="00B7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C092F" w14:textId="77777777" w:rsidR="00B7571F" w:rsidRDefault="00B7571F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7571F" w:rsidRDefault="00B7571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AA405" w14:textId="77777777" w:rsidR="00B7571F" w:rsidRDefault="00B7571F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5CBA4" w14:textId="77777777" w:rsidR="002B00D0" w:rsidRDefault="002B00D0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B4F84" w14:textId="77777777" w:rsidR="00B7571F" w:rsidRDefault="00B7571F">
      <w:r>
        <w:separator/>
      </w:r>
    </w:p>
  </w:footnote>
  <w:footnote w:type="continuationSeparator" w:id="0">
    <w:p w14:paraId="66B675AA" w14:textId="77777777" w:rsidR="00B7571F" w:rsidRDefault="00B7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9427D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B7571F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B7571F" w:rsidRPr="005471B4" w:rsidRDefault="00B7571F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5E85" w14:textId="77777777" w:rsidR="00B7571F" w:rsidRDefault="00B7571F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6CD60049" w14:textId="77777777" w:rsidR="00B7571F" w:rsidRDefault="00B7571F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A3038C"/>
    <w:multiLevelType w:val="hybridMultilevel"/>
    <w:tmpl w:val="EB942112"/>
    <w:lvl w:ilvl="0" w:tplc="29807EC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i w:val="0"/>
        <w:iCs w:val="0"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118D2"/>
    <w:multiLevelType w:val="hybridMultilevel"/>
    <w:tmpl w:val="CB7AC4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" w15:restartNumberingAfterBreak="0">
    <w:nsid w:val="305C685D"/>
    <w:multiLevelType w:val="hybridMultilevel"/>
    <w:tmpl w:val="411408B6"/>
    <w:lvl w:ilvl="0" w:tplc="A8B244D4">
      <w:start w:val="1"/>
      <w:numFmt w:val="lowerLetter"/>
      <w:lvlText w:val="%1.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31DE506E"/>
    <w:multiLevelType w:val="hybridMultilevel"/>
    <w:tmpl w:val="4C388BC4"/>
    <w:lvl w:ilvl="0" w:tplc="43AEE68C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2366F30"/>
    <w:multiLevelType w:val="hybridMultilevel"/>
    <w:tmpl w:val="38DCC5B6"/>
    <w:lvl w:ilvl="0" w:tplc="69FED1F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7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2" w15:restartNumberingAfterBreak="0">
    <w:nsid w:val="47320BB6"/>
    <w:multiLevelType w:val="hybridMultilevel"/>
    <w:tmpl w:val="E7D6BDBC"/>
    <w:lvl w:ilvl="0" w:tplc="DB1A336E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B247E"/>
    <w:multiLevelType w:val="hybridMultilevel"/>
    <w:tmpl w:val="C95EABCE"/>
    <w:lvl w:ilvl="0" w:tplc="E5CC4386">
      <w:start w:val="1"/>
      <w:numFmt w:val="decimal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7" w15:restartNumberingAfterBreak="0">
    <w:nsid w:val="648518B9"/>
    <w:multiLevelType w:val="hybridMultilevel"/>
    <w:tmpl w:val="4C54949A"/>
    <w:lvl w:ilvl="0" w:tplc="BA70F31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335CC"/>
    <w:multiLevelType w:val="hybridMultilevel"/>
    <w:tmpl w:val="01AA0DEC"/>
    <w:lvl w:ilvl="0" w:tplc="F97C8AFA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587A60"/>
    <w:multiLevelType w:val="hybridMultilevel"/>
    <w:tmpl w:val="A262096A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54109"/>
    <w:multiLevelType w:val="multilevel"/>
    <w:tmpl w:val="556808A0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36" w15:restartNumberingAfterBreak="0">
    <w:nsid w:val="71DF55D1"/>
    <w:multiLevelType w:val="multilevel"/>
    <w:tmpl w:val="55422FD8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43592"/>
    <w:multiLevelType w:val="hybridMultilevel"/>
    <w:tmpl w:val="639CC96A"/>
    <w:lvl w:ilvl="0" w:tplc="D292C0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31"/>
  </w:num>
  <w:num w:numId="3">
    <w:abstractNumId w:val="19"/>
  </w:num>
  <w:num w:numId="4">
    <w:abstractNumId w:val="21"/>
  </w:num>
  <w:num w:numId="5">
    <w:abstractNumId w:val="16"/>
  </w:num>
  <w:num w:numId="6">
    <w:abstractNumId w:val="25"/>
  </w:num>
  <w:num w:numId="7">
    <w:abstractNumId w:val="13"/>
  </w:num>
  <w:num w:numId="8">
    <w:abstractNumId w:val="0"/>
  </w:num>
  <w:num w:numId="9">
    <w:abstractNumId w:val="24"/>
  </w:num>
  <w:num w:numId="10">
    <w:abstractNumId w:val="18"/>
  </w:num>
  <w:num w:numId="11">
    <w:abstractNumId w:val="17"/>
  </w:num>
  <w:num w:numId="12">
    <w:abstractNumId w:val="28"/>
  </w:num>
  <w:num w:numId="13">
    <w:abstractNumId w:val="12"/>
  </w:num>
  <w:num w:numId="14">
    <w:abstractNumId w:val="1"/>
  </w:num>
  <w:num w:numId="15">
    <w:abstractNumId w:val="10"/>
  </w:num>
  <w:num w:numId="16">
    <w:abstractNumId w:val="30"/>
  </w:num>
  <w:num w:numId="17">
    <w:abstractNumId w:val="6"/>
  </w:num>
  <w:num w:numId="18">
    <w:abstractNumId w:val="38"/>
  </w:num>
  <w:num w:numId="19">
    <w:abstractNumId w:val="39"/>
  </w:num>
  <w:num w:numId="20">
    <w:abstractNumId w:val="29"/>
  </w:num>
  <w:num w:numId="21">
    <w:abstractNumId w:val="33"/>
  </w:num>
  <w:num w:numId="22">
    <w:abstractNumId w:val="2"/>
  </w:num>
  <w:num w:numId="23">
    <w:abstractNumId w:val="9"/>
  </w:num>
  <w:num w:numId="24">
    <w:abstractNumId w:val="3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7"/>
  </w:num>
  <w:num w:numId="28">
    <w:abstractNumId w:val="26"/>
  </w:num>
  <w:num w:numId="29">
    <w:abstractNumId w:val="4"/>
  </w:num>
  <w:num w:numId="30">
    <w:abstractNumId w:val="14"/>
  </w:num>
  <w:num w:numId="31">
    <w:abstractNumId w:val="20"/>
  </w:num>
  <w:num w:numId="32">
    <w:abstractNumId w:val="7"/>
  </w:num>
  <w:num w:numId="33">
    <w:abstractNumId w:val="34"/>
  </w:num>
  <w:num w:numId="34">
    <w:abstractNumId w:val="32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3"/>
  </w:num>
  <w:num w:numId="39">
    <w:abstractNumId w:val="5"/>
  </w:num>
  <w:num w:numId="40">
    <w:abstractNumId w:val="22"/>
  </w:num>
  <w:num w:numId="4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AF7"/>
    <w:rsid w:val="00000BDE"/>
    <w:rsid w:val="00000C3B"/>
    <w:rsid w:val="00000F4B"/>
    <w:rsid w:val="00001649"/>
    <w:rsid w:val="00001FD9"/>
    <w:rsid w:val="00001FE8"/>
    <w:rsid w:val="000020F6"/>
    <w:rsid w:val="000022AF"/>
    <w:rsid w:val="00003356"/>
    <w:rsid w:val="00003401"/>
    <w:rsid w:val="000034DF"/>
    <w:rsid w:val="00003506"/>
    <w:rsid w:val="0000373E"/>
    <w:rsid w:val="00003753"/>
    <w:rsid w:val="00003A52"/>
    <w:rsid w:val="00003D5E"/>
    <w:rsid w:val="00003FD5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E5A"/>
    <w:rsid w:val="00007EE1"/>
    <w:rsid w:val="00007FE1"/>
    <w:rsid w:val="00007FF6"/>
    <w:rsid w:val="0001005A"/>
    <w:rsid w:val="0001024F"/>
    <w:rsid w:val="00010594"/>
    <w:rsid w:val="00010689"/>
    <w:rsid w:val="0001094B"/>
    <w:rsid w:val="00010ECA"/>
    <w:rsid w:val="00011122"/>
    <w:rsid w:val="000112A2"/>
    <w:rsid w:val="0001135B"/>
    <w:rsid w:val="000117E3"/>
    <w:rsid w:val="00012566"/>
    <w:rsid w:val="000128BD"/>
    <w:rsid w:val="0001316A"/>
    <w:rsid w:val="000131DC"/>
    <w:rsid w:val="000131FE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336"/>
    <w:rsid w:val="00014863"/>
    <w:rsid w:val="0001493F"/>
    <w:rsid w:val="00014C46"/>
    <w:rsid w:val="00014CD1"/>
    <w:rsid w:val="000150AA"/>
    <w:rsid w:val="0001523E"/>
    <w:rsid w:val="0001535D"/>
    <w:rsid w:val="00015AD4"/>
    <w:rsid w:val="00016145"/>
    <w:rsid w:val="000162C5"/>
    <w:rsid w:val="00016342"/>
    <w:rsid w:val="000163E0"/>
    <w:rsid w:val="00016AD0"/>
    <w:rsid w:val="00016E79"/>
    <w:rsid w:val="000170CE"/>
    <w:rsid w:val="0001715E"/>
    <w:rsid w:val="000171CF"/>
    <w:rsid w:val="000179DA"/>
    <w:rsid w:val="00017AB9"/>
    <w:rsid w:val="00017EDC"/>
    <w:rsid w:val="00020021"/>
    <w:rsid w:val="00020621"/>
    <w:rsid w:val="0002099D"/>
    <w:rsid w:val="00020C26"/>
    <w:rsid w:val="00020E1A"/>
    <w:rsid w:val="000210FA"/>
    <w:rsid w:val="0002126D"/>
    <w:rsid w:val="0002151E"/>
    <w:rsid w:val="00021600"/>
    <w:rsid w:val="000218F7"/>
    <w:rsid w:val="000219DA"/>
    <w:rsid w:val="00021AA1"/>
    <w:rsid w:val="00021AA8"/>
    <w:rsid w:val="00021BC9"/>
    <w:rsid w:val="00021DC6"/>
    <w:rsid w:val="000226AF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52F"/>
    <w:rsid w:val="000349D6"/>
    <w:rsid w:val="000349EE"/>
    <w:rsid w:val="00034A55"/>
    <w:rsid w:val="00034CC9"/>
    <w:rsid w:val="00034D91"/>
    <w:rsid w:val="00034F0C"/>
    <w:rsid w:val="00034FFF"/>
    <w:rsid w:val="000351C2"/>
    <w:rsid w:val="000354D7"/>
    <w:rsid w:val="000355A7"/>
    <w:rsid w:val="000359F5"/>
    <w:rsid w:val="00035F1E"/>
    <w:rsid w:val="00036210"/>
    <w:rsid w:val="0003635D"/>
    <w:rsid w:val="00036970"/>
    <w:rsid w:val="000369D5"/>
    <w:rsid w:val="00036A46"/>
    <w:rsid w:val="00036BEE"/>
    <w:rsid w:val="00037261"/>
    <w:rsid w:val="000373C6"/>
    <w:rsid w:val="0003778F"/>
    <w:rsid w:val="000377AC"/>
    <w:rsid w:val="0003795E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3164"/>
    <w:rsid w:val="00043245"/>
    <w:rsid w:val="00043415"/>
    <w:rsid w:val="0004346B"/>
    <w:rsid w:val="000439A4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6FF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47EFE"/>
    <w:rsid w:val="000507E8"/>
    <w:rsid w:val="000509A2"/>
    <w:rsid w:val="00050FDF"/>
    <w:rsid w:val="00051105"/>
    <w:rsid w:val="000511A3"/>
    <w:rsid w:val="00051895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34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699"/>
    <w:rsid w:val="00057EEC"/>
    <w:rsid w:val="00057F2C"/>
    <w:rsid w:val="00057F86"/>
    <w:rsid w:val="0006075F"/>
    <w:rsid w:val="00060819"/>
    <w:rsid w:val="000611C7"/>
    <w:rsid w:val="00061411"/>
    <w:rsid w:val="0006160F"/>
    <w:rsid w:val="000618DC"/>
    <w:rsid w:val="00061B07"/>
    <w:rsid w:val="00061EA6"/>
    <w:rsid w:val="000621DA"/>
    <w:rsid w:val="0006228C"/>
    <w:rsid w:val="00062316"/>
    <w:rsid w:val="00062566"/>
    <w:rsid w:val="00062753"/>
    <w:rsid w:val="00062D8A"/>
    <w:rsid w:val="000637F8"/>
    <w:rsid w:val="00064822"/>
    <w:rsid w:val="00064AE3"/>
    <w:rsid w:val="00064AE4"/>
    <w:rsid w:val="00064CA1"/>
    <w:rsid w:val="00064E4D"/>
    <w:rsid w:val="0006534A"/>
    <w:rsid w:val="0006534F"/>
    <w:rsid w:val="000654D9"/>
    <w:rsid w:val="000655FD"/>
    <w:rsid w:val="00065998"/>
    <w:rsid w:val="00065B72"/>
    <w:rsid w:val="00066152"/>
    <w:rsid w:val="0006657F"/>
    <w:rsid w:val="000665B1"/>
    <w:rsid w:val="00066BB3"/>
    <w:rsid w:val="00067070"/>
    <w:rsid w:val="00067204"/>
    <w:rsid w:val="0006773B"/>
    <w:rsid w:val="000677CA"/>
    <w:rsid w:val="00067A52"/>
    <w:rsid w:val="00067B40"/>
    <w:rsid w:val="00067F50"/>
    <w:rsid w:val="0007029A"/>
    <w:rsid w:val="00070896"/>
    <w:rsid w:val="00070C61"/>
    <w:rsid w:val="00070C7D"/>
    <w:rsid w:val="00070E27"/>
    <w:rsid w:val="00070E98"/>
    <w:rsid w:val="00070ED3"/>
    <w:rsid w:val="00071DE6"/>
    <w:rsid w:val="00071E90"/>
    <w:rsid w:val="000728AD"/>
    <w:rsid w:val="0007326F"/>
    <w:rsid w:val="0007353A"/>
    <w:rsid w:val="00073836"/>
    <w:rsid w:val="00073ACF"/>
    <w:rsid w:val="00073CBB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BEF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A80"/>
    <w:rsid w:val="00082B24"/>
    <w:rsid w:val="00082DE0"/>
    <w:rsid w:val="00082EBB"/>
    <w:rsid w:val="00083145"/>
    <w:rsid w:val="00083384"/>
    <w:rsid w:val="0008392C"/>
    <w:rsid w:val="00083A22"/>
    <w:rsid w:val="00083C07"/>
    <w:rsid w:val="000840C9"/>
    <w:rsid w:val="00084227"/>
    <w:rsid w:val="0008430C"/>
    <w:rsid w:val="0008447C"/>
    <w:rsid w:val="00084796"/>
    <w:rsid w:val="000853CB"/>
    <w:rsid w:val="00085C2D"/>
    <w:rsid w:val="00085C8C"/>
    <w:rsid w:val="0008684A"/>
    <w:rsid w:val="00086CDE"/>
    <w:rsid w:val="00086D43"/>
    <w:rsid w:val="00086E1E"/>
    <w:rsid w:val="00086FFA"/>
    <w:rsid w:val="00087153"/>
    <w:rsid w:val="00087764"/>
    <w:rsid w:val="00087B54"/>
    <w:rsid w:val="00087C4C"/>
    <w:rsid w:val="00087C93"/>
    <w:rsid w:val="00087D43"/>
    <w:rsid w:val="0009038A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529"/>
    <w:rsid w:val="0009354F"/>
    <w:rsid w:val="00094133"/>
    <w:rsid w:val="000945D2"/>
    <w:rsid w:val="000947D6"/>
    <w:rsid w:val="000951E2"/>
    <w:rsid w:val="00095353"/>
    <w:rsid w:val="000958EA"/>
    <w:rsid w:val="00095E57"/>
    <w:rsid w:val="0009612C"/>
    <w:rsid w:val="00096247"/>
    <w:rsid w:val="00096304"/>
    <w:rsid w:val="00096FE9"/>
    <w:rsid w:val="0009723E"/>
    <w:rsid w:val="00097609"/>
    <w:rsid w:val="0009796D"/>
    <w:rsid w:val="00097D8A"/>
    <w:rsid w:val="00097DAF"/>
    <w:rsid w:val="00097FC8"/>
    <w:rsid w:val="000A0296"/>
    <w:rsid w:val="000A0438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7E2"/>
    <w:rsid w:val="000A292D"/>
    <w:rsid w:val="000A2EBE"/>
    <w:rsid w:val="000A34BD"/>
    <w:rsid w:val="000A392F"/>
    <w:rsid w:val="000A3B4D"/>
    <w:rsid w:val="000A3D7C"/>
    <w:rsid w:val="000A3E65"/>
    <w:rsid w:val="000A44AC"/>
    <w:rsid w:val="000A4632"/>
    <w:rsid w:val="000A48E5"/>
    <w:rsid w:val="000A5033"/>
    <w:rsid w:val="000A53E3"/>
    <w:rsid w:val="000A5EE4"/>
    <w:rsid w:val="000A643D"/>
    <w:rsid w:val="000A6514"/>
    <w:rsid w:val="000A6619"/>
    <w:rsid w:val="000A68B5"/>
    <w:rsid w:val="000A6B02"/>
    <w:rsid w:val="000A6D6A"/>
    <w:rsid w:val="000A6D7A"/>
    <w:rsid w:val="000A6E41"/>
    <w:rsid w:val="000A6EAA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21D2"/>
    <w:rsid w:val="000B22FD"/>
    <w:rsid w:val="000B2860"/>
    <w:rsid w:val="000B2A7A"/>
    <w:rsid w:val="000B2AD6"/>
    <w:rsid w:val="000B2E37"/>
    <w:rsid w:val="000B2EE5"/>
    <w:rsid w:val="000B2EEA"/>
    <w:rsid w:val="000B304E"/>
    <w:rsid w:val="000B31DB"/>
    <w:rsid w:val="000B32E1"/>
    <w:rsid w:val="000B3420"/>
    <w:rsid w:val="000B3816"/>
    <w:rsid w:val="000B3B69"/>
    <w:rsid w:val="000B3D00"/>
    <w:rsid w:val="000B3DDE"/>
    <w:rsid w:val="000B43C4"/>
    <w:rsid w:val="000B4808"/>
    <w:rsid w:val="000B482E"/>
    <w:rsid w:val="000B4B55"/>
    <w:rsid w:val="000B506B"/>
    <w:rsid w:val="000B514C"/>
    <w:rsid w:val="000B54EC"/>
    <w:rsid w:val="000B55DE"/>
    <w:rsid w:val="000B565D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993"/>
    <w:rsid w:val="000C1EB5"/>
    <w:rsid w:val="000C1FA4"/>
    <w:rsid w:val="000C2201"/>
    <w:rsid w:val="000C2251"/>
    <w:rsid w:val="000C228F"/>
    <w:rsid w:val="000C2778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CB6"/>
    <w:rsid w:val="000C6D9F"/>
    <w:rsid w:val="000C6FEB"/>
    <w:rsid w:val="000C7242"/>
    <w:rsid w:val="000C7268"/>
    <w:rsid w:val="000C74C2"/>
    <w:rsid w:val="000C74F5"/>
    <w:rsid w:val="000C76C1"/>
    <w:rsid w:val="000C799C"/>
    <w:rsid w:val="000C7B84"/>
    <w:rsid w:val="000C7BE8"/>
    <w:rsid w:val="000C7DE2"/>
    <w:rsid w:val="000C7E54"/>
    <w:rsid w:val="000C7F0E"/>
    <w:rsid w:val="000D0003"/>
    <w:rsid w:val="000D0149"/>
    <w:rsid w:val="000D0682"/>
    <w:rsid w:val="000D0C0D"/>
    <w:rsid w:val="000D1139"/>
    <w:rsid w:val="000D1245"/>
    <w:rsid w:val="000D12A7"/>
    <w:rsid w:val="000D12F6"/>
    <w:rsid w:val="000D130B"/>
    <w:rsid w:val="000D18BB"/>
    <w:rsid w:val="000D1C7B"/>
    <w:rsid w:val="000D1DFB"/>
    <w:rsid w:val="000D1F3E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4A"/>
    <w:rsid w:val="000D3FA3"/>
    <w:rsid w:val="000D4095"/>
    <w:rsid w:val="000D42ED"/>
    <w:rsid w:val="000D44F0"/>
    <w:rsid w:val="000D4504"/>
    <w:rsid w:val="000D49FD"/>
    <w:rsid w:val="000D51D9"/>
    <w:rsid w:val="000D5575"/>
    <w:rsid w:val="000D5A15"/>
    <w:rsid w:val="000D5B68"/>
    <w:rsid w:val="000D5D0A"/>
    <w:rsid w:val="000D5F02"/>
    <w:rsid w:val="000D607B"/>
    <w:rsid w:val="000D6094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BCB"/>
    <w:rsid w:val="000E0D3F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BFE"/>
    <w:rsid w:val="000E7566"/>
    <w:rsid w:val="000E757D"/>
    <w:rsid w:val="000E7625"/>
    <w:rsid w:val="000E78DE"/>
    <w:rsid w:val="000E78FF"/>
    <w:rsid w:val="000E7FD0"/>
    <w:rsid w:val="000F0114"/>
    <w:rsid w:val="000F01F5"/>
    <w:rsid w:val="000F035C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58"/>
    <w:rsid w:val="000F20AC"/>
    <w:rsid w:val="000F2216"/>
    <w:rsid w:val="000F2452"/>
    <w:rsid w:val="000F2587"/>
    <w:rsid w:val="000F2A5B"/>
    <w:rsid w:val="000F2C9E"/>
    <w:rsid w:val="000F2E62"/>
    <w:rsid w:val="000F2EFB"/>
    <w:rsid w:val="000F35CC"/>
    <w:rsid w:val="000F3611"/>
    <w:rsid w:val="000F37F0"/>
    <w:rsid w:val="000F380E"/>
    <w:rsid w:val="000F3CB0"/>
    <w:rsid w:val="000F3D6E"/>
    <w:rsid w:val="000F4049"/>
    <w:rsid w:val="000F4823"/>
    <w:rsid w:val="000F4D92"/>
    <w:rsid w:val="000F4E2A"/>
    <w:rsid w:val="000F4E80"/>
    <w:rsid w:val="000F4EF5"/>
    <w:rsid w:val="000F55C8"/>
    <w:rsid w:val="000F574B"/>
    <w:rsid w:val="000F59A5"/>
    <w:rsid w:val="000F6216"/>
    <w:rsid w:val="000F6AC3"/>
    <w:rsid w:val="000F6B63"/>
    <w:rsid w:val="000F6E15"/>
    <w:rsid w:val="000F6E34"/>
    <w:rsid w:val="000F6E42"/>
    <w:rsid w:val="000F6FF2"/>
    <w:rsid w:val="000F7600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11C2"/>
    <w:rsid w:val="00101B80"/>
    <w:rsid w:val="0010224D"/>
    <w:rsid w:val="0010273A"/>
    <w:rsid w:val="00102A2C"/>
    <w:rsid w:val="00102B0C"/>
    <w:rsid w:val="00102EE6"/>
    <w:rsid w:val="00103209"/>
    <w:rsid w:val="0010349E"/>
    <w:rsid w:val="001037D4"/>
    <w:rsid w:val="00103982"/>
    <w:rsid w:val="00103BF4"/>
    <w:rsid w:val="00103DD3"/>
    <w:rsid w:val="00103E13"/>
    <w:rsid w:val="00103F0D"/>
    <w:rsid w:val="001041CA"/>
    <w:rsid w:val="001042D9"/>
    <w:rsid w:val="001042FB"/>
    <w:rsid w:val="0010438B"/>
    <w:rsid w:val="0010480C"/>
    <w:rsid w:val="00105017"/>
    <w:rsid w:val="00105035"/>
    <w:rsid w:val="0010528F"/>
    <w:rsid w:val="00106117"/>
    <w:rsid w:val="001062FA"/>
    <w:rsid w:val="00106956"/>
    <w:rsid w:val="00106ABC"/>
    <w:rsid w:val="00106B24"/>
    <w:rsid w:val="00106CAE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B75"/>
    <w:rsid w:val="00115D89"/>
    <w:rsid w:val="00115E5F"/>
    <w:rsid w:val="00115F0F"/>
    <w:rsid w:val="0011607E"/>
    <w:rsid w:val="00116512"/>
    <w:rsid w:val="001169D3"/>
    <w:rsid w:val="00116DF0"/>
    <w:rsid w:val="001176E2"/>
    <w:rsid w:val="0011774A"/>
    <w:rsid w:val="00117996"/>
    <w:rsid w:val="00117F27"/>
    <w:rsid w:val="00120580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17F"/>
    <w:rsid w:val="00124699"/>
    <w:rsid w:val="00124D38"/>
    <w:rsid w:val="00124D83"/>
    <w:rsid w:val="00125061"/>
    <w:rsid w:val="001251A5"/>
    <w:rsid w:val="0012530D"/>
    <w:rsid w:val="0012532D"/>
    <w:rsid w:val="001254D8"/>
    <w:rsid w:val="00125708"/>
    <w:rsid w:val="00125A3A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79C"/>
    <w:rsid w:val="001278B1"/>
    <w:rsid w:val="00127A11"/>
    <w:rsid w:val="00127BB4"/>
    <w:rsid w:val="00127E73"/>
    <w:rsid w:val="00127F1C"/>
    <w:rsid w:val="00127FE0"/>
    <w:rsid w:val="001309C5"/>
    <w:rsid w:val="00130B4E"/>
    <w:rsid w:val="00130BEA"/>
    <w:rsid w:val="00130D9F"/>
    <w:rsid w:val="001312BD"/>
    <w:rsid w:val="0013130B"/>
    <w:rsid w:val="001314AE"/>
    <w:rsid w:val="0013168E"/>
    <w:rsid w:val="00132748"/>
    <w:rsid w:val="00132E40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87"/>
    <w:rsid w:val="001375CC"/>
    <w:rsid w:val="00137AD5"/>
    <w:rsid w:val="00137B22"/>
    <w:rsid w:val="00137B25"/>
    <w:rsid w:val="00137E79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165"/>
    <w:rsid w:val="0014385A"/>
    <w:rsid w:val="00143EC6"/>
    <w:rsid w:val="00143FA5"/>
    <w:rsid w:val="00144320"/>
    <w:rsid w:val="001444B3"/>
    <w:rsid w:val="001447E4"/>
    <w:rsid w:val="00144D17"/>
    <w:rsid w:val="00145130"/>
    <w:rsid w:val="0014575E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705D"/>
    <w:rsid w:val="001470BC"/>
    <w:rsid w:val="00147467"/>
    <w:rsid w:val="001474BA"/>
    <w:rsid w:val="00147C3F"/>
    <w:rsid w:val="00147D64"/>
    <w:rsid w:val="00150615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9E9"/>
    <w:rsid w:val="00156B6F"/>
    <w:rsid w:val="00156BCA"/>
    <w:rsid w:val="00156C63"/>
    <w:rsid w:val="0015705D"/>
    <w:rsid w:val="00157130"/>
    <w:rsid w:val="001573FA"/>
    <w:rsid w:val="00157558"/>
    <w:rsid w:val="0016068A"/>
    <w:rsid w:val="0016071C"/>
    <w:rsid w:val="0016073C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F13"/>
    <w:rsid w:val="001620E8"/>
    <w:rsid w:val="0016223F"/>
    <w:rsid w:val="00162699"/>
    <w:rsid w:val="00162930"/>
    <w:rsid w:val="00162FCE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575"/>
    <w:rsid w:val="00170624"/>
    <w:rsid w:val="001706D4"/>
    <w:rsid w:val="00170A39"/>
    <w:rsid w:val="00170CB4"/>
    <w:rsid w:val="00170D3B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312A"/>
    <w:rsid w:val="0017317E"/>
    <w:rsid w:val="00173183"/>
    <w:rsid w:val="001731EB"/>
    <w:rsid w:val="00173246"/>
    <w:rsid w:val="0017328A"/>
    <w:rsid w:val="00173897"/>
    <w:rsid w:val="00173B0C"/>
    <w:rsid w:val="00173D23"/>
    <w:rsid w:val="00173E37"/>
    <w:rsid w:val="001740FF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90C"/>
    <w:rsid w:val="0017599C"/>
    <w:rsid w:val="00175F6B"/>
    <w:rsid w:val="00176122"/>
    <w:rsid w:val="001761EE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B9F"/>
    <w:rsid w:val="00181DEF"/>
    <w:rsid w:val="00181FB0"/>
    <w:rsid w:val="00181FDC"/>
    <w:rsid w:val="0018205B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B00"/>
    <w:rsid w:val="00185C15"/>
    <w:rsid w:val="00185C69"/>
    <w:rsid w:val="00185E7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51"/>
    <w:rsid w:val="00190089"/>
    <w:rsid w:val="00190239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0F8"/>
    <w:rsid w:val="0019335E"/>
    <w:rsid w:val="001933EA"/>
    <w:rsid w:val="0019371C"/>
    <w:rsid w:val="00194437"/>
    <w:rsid w:val="001944DF"/>
    <w:rsid w:val="00194552"/>
    <w:rsid w:val="0019480C"/>
    <w:rsid w:val="001949D7"/>
    <w:rsid w:val="00194F09"/>
    <w:rsid w:val="00195632"/>
    <w:rsid w:val="0019575A"/>
    <w:rsid w:val="001957A1"/>
    <w:rsid w:val="001957A2"/>
    <w:rsid w:val="00195859"/>
    <w:rsid w:val="00195EA1"/>
    <w:rsid w:val="001962CB"/>
    <w:rsid w:val="00196496"/>
    <w:rsid w:val="00196622"/>
    <w:rsid w:val="00196A44"/>
    <w:rsid w:val="001970F5"/>
    <w:rsid w:val="001973A0"/>
    <w:rsid w:val="00197687"/>
    <w:rsid w:val="001978DD"/>
    <w:rsid w:val="001979A8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089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2AF"/>
    <w:rsid w:val="001A336F"/>
    <w:rsid w:val="001A33D0"/>
    <w:rsid w:val="001A36D4"/>
    <w:rsid w:val="001A3B2F"/>
    <w:rsid w:val="001A3F43"/>
    <w:rsid w:val="001A3F78"/>
    <w:rsid w:val="001A4211"/>
    <w:rsid w:val="001A44C3"/>
    <w:rsid w:val="001A471A"/>
    <w:rsid w:val="001A4995"/>
    <w:rsid w:val="001A4B1F"/>
    <w:rsid w:val="001A4C4F"/>
    <w:rsid w:val="001A4C7C"/>
    <w:rsid w:val="001A4E68"/>
    <w:rsid w:val="001A50CE"/>
    <w:rsid w:val="001A521D"/>
    <w:rsid w:val="001A5264"/>
    <w:rsid w:val="001A53E1"/>
    <w:rsid w:val="001A566F"/>
    <w:rsid w:val="001A5700"/>
    <w:rsid w:val="001A5CE5"/>
    <w:rsid w:val="001A5F19"/>
    <w:rsid w:val="001A5FCB"/>
    <w:rsid w:val="001A65AA"/>
    <w:rsid w:val="001A65E2"/>
    <w:rsid w:val="001A65F1"/>
    <w:rsid w:val="001A6A7A"/>
    <w:rsid w:val="001A6B1F"/>
    <w:rsid w:val="001A6BEF"/>
    <w:rsid w:val="001A6D18"/>
    <w:rsid w:val="001A6E57"/>
    <w:rsid w:val="001A7097"/>
    <w:rsid w:val="001A7478"/>
    <w:rsid w:val="001A74EE"/>
    <w:rsid w:val="001A7724"/>
    <w:rsid w:val="001A78A0"/>
    <w:rsid w:val="001A78AF"/>
    <w:rsid w:val="001B03F7"/>
    <w:rsid w:val="001B040E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6D1"/>
    <w:rsid w:val="001B295E"/>
    <w:rsid w:val="001B2F89"/>
    <w:rsid w:val="001B362A"/>
    <w:rsid w:val="001B38FB"/>
    <w:rsid w:val="001B3BE4"/>
    <w:rsid w:val="001B48D7"/>
    <w:rsid w:val="001B4DF7"/>
    <w:rsid w:val="001B577B"/>
    <w:rsid w:val="001B58F7"/>
    <w:rsid w:val="001B5BC9"/>
    <w:rsid w:val="001B5FF8"/>
    <w:rsid w:val="001B611B"/>
    <w:rsid w:val="001B67F1"/>
    <w:rsid w:val="001B6B20"/>
    <w:rsid w:val="001B6C00"/>
    <w:rsid w:val="001B71AD"/>
    <w:rsid w:val="001B7409"/>
    <w:rsid w:val="001B75E3"/>
    <w:rsid w:val="001B76C4"/>
    <w:rsid w:val="001B773A"/>
    <w:rsid w:val="001B78DF"/>
    <w:rsid w:val="001B7B26"/>
    <w:rsid w:val="001B7C7D"/>
    <w:rsid w:val="001C03B0"/>
    <w:rsid w:val="001C0B26"/>
    <w:rsid w:val="001C0D0A"/>
    <w:rsid w:val="001C1084"/>
    <w:rsid w:val="001C1272"/>
    <w:rsid w:val="001C139A"/>
    <w:rsid w:val="001C1B5C"/>
    <w:rsid w:val="001C2417"/>
    <w:rsid w:val="001C2553"/>
    <w:rsid w:val="001C25A6"/>
    <w:rsid w:val="001C277B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9A8"/>
    <w:rsid w:val="001C7C39"/>
    <w:rsid w:val="001D0053"/>
    <w:rsid w:val="001D049C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011"/>
    <w:rsid w:val="001D6213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21A0"/>
    <w:rsid w:val="001E251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CC1"/>
    <w:rsid w:val="001E3D12"/>
    <w:rsid w:val="001E3EEB"/>
    <w:rsid w:val="001E406C"/>
    <w:rsid w:val="001E44DE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1B2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D17"/>
    <w:rsid w:val="001F6593"/>
    <w:rsid w:val="001F6F54"/>
    <w:rsid w:val="001F70D5"/>
    <w:rsid w:val="001F7323"/>
    <w:rsid w:val="001F7422"/>
    <w:rsid w:val="001F7431"/>
    <w:rsid w:val="001F74E9"/>
    <w:rsid w:val="001F7A06"/>
    <w:rsid w:val="001F7A18"/>
    <w:rsid w:val="001F7BF7"/>
    <w:rsid w:val="001F7DDA"/>
    <w:rsid w:val="0020008D"/>
    <w:rsid w:val="00200170"/>
    <w:rsid w:val="00200BDA"/>
    <w:rsid w:val="00201122"/>
    <w:rsid w:val="002013F3"/>
    <w:rsid w:val="0020163D"/>
    <w:rsid w:val="00201868"/>
    <w:rsid w:val="00201ADD"/>
    <w:rsid w:val="00201EB4"/>
    <w:rsid w:val="0020241C"/>
    <w:rsid w:val="0020245B"/>
    <w:rsid w:val="00202539"/>
    <w:rsid w:val="00202717"/>
    <w:rsid w:val="002027A7"/>
    <w:rsid w:val="00202943"/>
    <w:rsid w:val="00202954"/>
    <w:rsid w:val="00202D78"/>
    <w:rsid w:val="002031FE"/>
    <w:rsid w:val="002032DF"/>
    <w:rsid w:val="0020352E"/>
    <w:rsid w:val="0020386D"/>
    <w:rsid w:val="00203A08"/>
    <w:rsid w:val="00203A53"/>
    <w:rsid w:val="00203BA1"/>
    <w:rsid w:val="002042D0"/>
    <w:rsid w:val="002043D9"/>
    <w:rsid w:val="00204557"/>
    <w:rsid w:val="00204C7D"/>
    <w:rsid w:val="00205196"/>
    <w:rsid w:val="00205612"/>
    <w:rsid w:val="00205FD4"/>
    <w:rsid w:val="00206360"/>
    <w:rsid w:val="00206678"/>
    <w:rsid w:val="0020672D"/>
    <w:rsid w:val="00207114"/>
    <w:rsid w:val="00207240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DB"/>
    <w:rsid w:val="00211119"/>
    <w:rsid w:val="002116DA"/>
    <w:rsid w:val="0021186E"/>
    <w:rsid w:val="002118C7"/>
    <w:rsid w:val="0021198E"/>
    <w:rsid w:val="00211A34"/>
    <w:rsid w:val="00211D0C"/>
    <w:rsid w:val="00212005"/>
    <w:rsid w:val="00212361"/>
    <w:rsid w:val="002123D4"/>
    <w:rsid w:val="0021285D"/>
    <w:rsid w:val="00212EF9"/>
    <w:rsid w:val="00212FB0"/>
    <w:rsid w:val="0021342C"/>
    <w:rsid w:val="00213724"/>
    <w:rsid w:val="002138AF"/>
    <w:rsid w:val="002138BB"/>
    <w:rsid w:val="0021392B"/>
    <w:rsid w:val="00213E89"/>
    <w:rsid w:val="00213F08"/>
    <w:rsid w:val="00213F42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5A"/>
    <w:rsid w:val="002165BD"/>
    <w:rsid w:val="0021692C"/>
    <w:rsid w:val="00216BAC"/>
    <w:rsid w:val="002170F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EE4"/>
    <w:rsid w:val="002227CD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57DE"/>
    <w:rsid w:val="002258C4"/>
    <w:rsid w:val="00225CFF"/>
    <w:rsid w:val="00225F9B"/>
    <w:rsid w:val="0022613B"/>
    <w:rsid w:val="00226219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63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86A"/>
    <w:rsid w:val="00234E92"/>
    <w:rsid w:val="00234F7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402A5"/>
    <w:rsid w:val="00240447"/>
    <w:rsid w:val="00240575"/>
    <w:rsid w:val="002408A9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57E"/>
    <w:rsid w:val="0024294D"/>
    <w:rsid w:val="002430F1"/>
    <w:rsid w:val="00243266"/>
    <w:rsid w:val="00243402"/>
    <w:rsid w:val="0024347A"/>
    <w:rsid w:val="002437F5"/>
    <w:rsid w:val="0024382E"/>
    <w:rsid w:val="00243870"/>
    <w:rsid w:val="00243EBD"/>
    <w:rsid w:val="00243ED1"/>
    <w:rsid w:val="002444CE"/>
    <w:rsid w:val="002448E0"/>
    <w:rsid w:val="00244A5D"/>
    <w:rsid w:val="00244AC7"/>
    <w:rsid w:val="0024537F"/>
    <w:rsid w:val="002456A9"/>
    <w:rsid w:val="00245720"/>
    <w:rsid w:val="00245881"/>
    <w:rsid w:val="002459CF"/>
    <w:rsid w:val="00245A03"/>
    <w:rsid w:val="00245A67"/>
    <w:rsid w:val="00245B7F"/>
    <w:rsid w:val="00245D88"/>
    <w:rsid w:val="0024612E"/>
    <w:rsid w:val="002463BD"/>
    <w:rsid w:val="002463EE"/>
    <w:rsid w:val="00246482"/>
    <w:rsid w:val="002464F4"/>
    <w:rsid w:val="0024650E"/>
    <w:rsid w:val="00246755"/>
    <w:rsid w:val="00246CDE"/>
    <w:rsid w:val="00246EEE"/>
    <w:rsid w:val="00247722"/>
    <w:rsid w:val="002478E6"/>
    <w:rsid w:val="00247B37"/>
    <w:rsid w:val="002506F0"/>
    <w:rsid w:val="0025084A"/>
    <w:rsid w:val="002513F3"/>
    <w:rsid w:val="00251BD8"/>
    <w:rsid w:val="00251E48"/>
    <w:rsid w:val="00251F55"/>
    <w:rsid w:val="0025214A"/>
    <w:rsid w:val="00252278"/>
    <w:rsid w:val="002524B8"/>
    <w:rsid w:val="0025261D"/>
    <w:rsid w:val="002527F9"/>
    <w:rsid w:val="00252A7D"/>
    <w:rsid w:val="00252B1D"/>
    <w:rsid w:val="00252C4E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60AC3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C5"/>
    <w:rsid w:val="0026343B"/>
    <w:rsid w:val="002634F6"/>
    <w:rsid w:val="0026368B"/>
    <w:rsid w:val="0026372B"/>
    <w:rsid w:val="00263B26"/>
    <w:rsid w:val="00263BFA"/>
    <w:rsid w:val="00263E28"/>
    <w:rsid w:val="00264073"/>
    <w:rsid w:val="002641BF"/>
    <w:rsid w:val="002646EE"/>
    <w:rsid w:val="002647AE"/>
    <w:rsid w:val="00264E1E"/>
    <w:rsid w:val="0026502C"/>
    <w:rsid w:val="00265367"/>
    <w:rsid w:val="00265420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27D"/>
    <w:rsid w:val="0027255A"/>
    <w:rsid w:val="00272A8B"/>
    <w:rsid w:val="00272B7C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89F"/>
    <w:rsid w:val="002779AF"/>
    <w:rsid w:val="00277CC6"/>
    <w:rsid w:val="00277E6F"/>
    <w:rsid w:val="00277FDD"/>
    <w:rsid w:val="00280039"/>
    <w:rsid w:val="00280793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2090"/>
    <w:rsid w:val="002824D7"/>
    <w:rsid w:val="002825E0"/>
    <w:rsid w:val="002825F2"/>
    <w:rsid w:val="00282D9A"/>
    <w:rsid w:val="00282F12"/>
    <w:rsid w:val="002835C5"/>
    <w:rsid w:val="00283740"/>
    <w:rsid w:val="0028376F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659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3277"/>
    <w:rsid w:val="0029373C"/>
    <w:rsid w:val="00293E30"/>
    <w:rsid w:val="00293FB7"/>
    <w:rsid w:val="00294AE6"/>
    <w:rsid w:val="002956F5"/>
    <w:rsid w:val="00295742"/>
    <w:rsid w:val="002959D3"/>
    <w:rsid w:val="00295D4E"/>
    <w:rsid w:val="00295E9B"/>
    <w:rsid w:val="00295FF4"/>
    <w:rsid w:val="002965AB"/>
    <w:rsid w:val="00296716"/>
    <w:rsid w:val="00296A9B"/>
    <w:rsid w:val="00296C30"/>
    <w:rsid w:val="00296D03"/>
    <w:rsid w:val="0029756B"/>
    <w:rsid w:val="002979CB"/>
    <w:rsid w:val="00297A94"/>
    <w:rsid w:val="002A0132"/>
    <w:rsid w:val="002A06D1"/>
    <w:rsid w:val="002A07C2"/>
    <w:rsid w:val="002A0937"/>
    <w:rsid w:val="002A0DE7"/>
    <w:rsid w:val="002A10A0"/>
    <w:rsid w:val="002A13CB"/>
    <w:rsid w:val="002A1F5C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7EF"/>
    <w:rsid w:val="002A508F"/>
    <w:rsid w:val="002A51E5"/>
    <w:rsid w:val="002A545D"/>
    <w:rsid w:val="002A56A7"/>
    <w:rsid w:val="002A5AC4"/>
    <w:rsid w:val="002A5AD2"/>
    <w:rsid w:val="002A5F49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0D0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9C1"/>
    <w:rsid w:val="002B2A86"/>
    <w:rsid w:val="002B2C4B"/>
    <w:rsid w:val="002B2E36"/>
    <w:rsid w:val="002B3033"/>
    <w:rsid w:val="002B3492"/>
    <w:rsid w:val="002B3878"/>
    <w:rsid w:val="002B393F"/>
    <w:rsid w:val="002B3ADB"/>
    <w:rsid w:val="002B3CFA"/>
    <w:rsid w:val="002B3E8E"/>
    <w:rsid w:val="002B3FAE"/>
    <w:rsid w:val="002B41CE"/>
    <w:rsid w:val="002B44DF"/>
    <w:rsid w:val="002B4EFC"/>
    <w:rsid w:val="002B5617"/>
    <w:rsid w:val="002B619E"/>
    <w:rsid w:val="002B6443"/>
    <w:rsid w:val="002B64A8"/>
    <w:rsid w:val="002B6693"/>
    <w:rsid w:val="002B683B"/>
    <w:rsid w:val="002B6A40"/>
    <w:rsid w:val="002B6D4C"/>
    <w:rsid w:val="002B7526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EE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689"/>
    <w:rsid w:val="002C3813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E52"/>
    <w:rsid w:val="002C711C"/>
    <w:rsid w:val="002C7836"/>
    <w:rsid w:val="002C79D7"/>
    <w:rsid w:val="002C7D97"/>
    <w:rsid w:val="002C7ED3"/>
    <w:rsid w:val="002C7F44"/>
    <w:rsid w:val="002C7F53"/>
    <w:rsid w:val="002D00A6"/>
    <w:rsid w:val="002D0A05"/>
    <w:rsid w:val="002D0E21"/>
    <w:rsid w:val="002D0E99"/>
    <w:rsid w:val="002D0FAE"/>
    <w:rsid w:val="002D13F7"/>
    <w:rsid w:val="002D180F"/>
    <w:rsid w:val="002D1B77"/>
    <w:rsid w:val="002D1D02"/>
    <w:rsid w:val="002D22E2"/>
    <w:rsid w:val="002D22FE"/>
    <w:rsid w:val="002D2656"/>
    <w:rsid w:val="002D2A6C"/>
    <w:rsid w:val="002D2BBC"/>
    <w:rsid w:val="002D2DF4"/>
    <w:rsid w:val="002D2EA1"/>
    <w:rsid w:val="002D317D"/>
    <w:rsid w:val="002D371D"/>
    <w:rsid w:val="002D3D92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95B"/>
    <w:rsid w:val="002D795C"/>
    <w:rsid w:val="002D7EB1"/>
    <w:rsid w:val="002E021A"/>
    <w:rsid w:val="002E029B"/>
    <w:rsid w:val="002E06CD"/>
    <w:rsid w:val="002E0792"/>
    <w:rsid w:val="002E0A88"/>
    <w:rsid w:val="002E0D19"/>
    <w:rsid w:val="002E0F7A"/>
    <w:rsid w:val="002E0FAD"/>
    <w:rsid w:val="002E148A"/>
    <w:rsid w:val="002E1727"/>
    <w:rsid w:val="002E18EC"/>
    <w:rsid w:val="002E1A1F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600C"/>
    <w:rsid w:val="002E642F"/>
    <w:rsid w:val="002E65DB"/>
    <w:rsid w:val="002E673D"/>
    <w:rsid w:val="002E676F"/>
    <w:rsid w:val="002E6848"/>
    <w:rsid w:val="002E68F4"/>
    <w:rsid w:val="002E6928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81F"/>
    <w:rsid w:val="002E7AF9"/>
    <w:rsid w:val="002E7E80"/>
    <w:rsid w:val="002E7F5D"/>
    <w:rsid w:val="002F0319"/>
    <w:rsid w:val="002F047F"/>
    <w:rsid w:val="002F0780"/>
    <w:rsid w:val="002F0863"/>
    <w:rsid w:val="002F0997"/>
    <w:rsid w:val="002F0A8D"/>
    <w:rsid w:val="002F0AAD"/>
    <w:rsid w:val="002F0ABE"/>
    <w:rsid w:val="002F0CEC"/>
    <w:rsid w:val="002F174F"/>
    <w:rsid w:val="002F179A"/>
    <w:rsid w:val="002F17BE"/>
    <w:rsid w:val="002F18D1"/>
    <w:rsid w:val="002F194C"/>
    <w:rsid w:val="002F1A7F"/>
    <w:rsid w:val="002F1CF1"/>
    <w:rsid w:val="002F1D97"/>
    <w:rsid w:val="002F1EA1"/>
    <w:rsid w:val="002F240B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60C"/>
    <w:rsid w:val="002F7C24"/>
    <w:rsid w:val="002F7DF9"/>
    <w:rsid w:val="00300352"/>
    <w:rsid w:val="003007CF"/>
    <w:rsid w:val="003009BE"/>
    <w:rsid w:val="00300EB1"/>
    <w:rsid w:val="003011F5"/>
    <w:rsid w:val="00301A56"/>
    <w:rsid w:val="00301C20"/>
    <w:rsid w:val="00301C97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C00"/>
    <w:rsid w:val="00304D01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9B0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107F3"/>
    <w:rsid w:val="00310A44"/>
    <w:rsid w:val="00310B02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B9E"/>
    <w:rsid w:val="00315DA6"/>
    <w:rsid w:val="00315FA2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D36"/>
    <w:rsid w:val="00317D3B"/>
    <w:rsid w:val="00317FB7"/>
    <w:rsid w:val="0032043E"/>
    <w:rsid w:val="0032047C"/>
    <w:rsid w:val="003206A8"/>
    <w:rsid w:val="00320D7B"/>
    <w:rsid w:val="00320F33"/>
    <w:rsid w:val="003215A7"/>
    <w:rsid w:val="003215B1"/>
    <w:rsid w:val="003217B0"/>
    <w:rsid w:val="003218B5"/>
    <w:rsid w:val="00321A90"/>
    <w:rsid w:val="00321C48"/>
    <w:rsid w:val="00321CAF"/>
    <w:rsid w:val="00321F7D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7103"/>
    <w:rsid w:val="003272B2"/>
    <w:rsid w:val="003279C1"/>
    <w:rsid w:val="00327A1D"/>
    <w:rsid w:val="00327BC9"/>
    <w:rsid w:val="00327BF1"/>
    <w:rsid w:val="00330185"/>
    <w:rsid w:val="00330CDE"/>
    <w:rsid w:val="00330F99"/>
    <w:rsid w:val="003313C8"/>
    <w:rsid w:val="003315DA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34EF"/>
    <w:rsid w:val="00333513"/>
    <w:rsid w:val="003336B2"/>
    <w:rsid w:val="00333747"/>
    <w:rsid w:val="00333801"/>
    <w:rsid w:val="003339F3"/>
    <w:rsid w:val="003340F6"/>
    <w:rsid w:val="0033434F"/>
    <w:rsid w:val="00334623"/>
    <w:rsid w:val="00334BB2"/>
    <w:rsid w:val="00334BBA"/>
    <w:rsid w:val="003350AA"/>
    <w:rsid w:val="00335373"/>
    <w:rsid w:val="00335416"/>
    <w:rsid w:val="003356EA"/>
    <w:rsid w:val="00335780"/>
    <w:rsid w:val="003359FF"/>
    <w:rsid w:val="00335FA2"/>
    <w:rsid w:val="00336351"/>
    <w:rsid w:val="003364F1"/>
    <w:rsid w:val="00336802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9A"/>
    <w:rsid w:val="00337FA8"/>
    <w:rsid w:val="003400D3"/>
    <w:rsid w:val="00340324"/>
    <w:rsid w:val="00340A31"/>
    <w:rsid w:val="00340B7F"/>
    <w:rsid w:val="00340EB7"/>
    <w:rsid w:val="00341143"/>
    <w:rsid w:val="003416A0"/>
    <w:rsid w:val="00341A85"/>
    <w:rsid w:val="003421B0"/>
    <w:rsid w:val="00342397"/>
    <w:rsid w:val="003424AF"/>
    <w:rsid w:val="0034265A"/>
    <w:rsid w:val="00342F5B"/>
    <w:rsid w:val="0034305C"/>
    <w:rsid w:val="0034309A"/>
    <w:rsid w:val="003430BC"/>
    <w:rsid w:val="003433C6"/>
    <w:rsid w:val="00343A45"/>
    <w:rsid w:val="0034406A"/>
    <w:rsid w:val="003445BD"/>
    <w:rsid w:val="003447FD"/>
    <w:rsid w:val="00344833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9FE"/>
    <w:rsid w:val="00346A08"/>
    <w:rsid w:val="00347286"/>
    <w:rsid w:val="00347B2A"/>
    <w:rsid w:val="0035018C"/>
    <w:rsid w:val="003509F2"/>
    <w:rsid w:val="00350B20"/>
    <w:rsid w:val="00350B29"/>
    <w:rsid w:val="00350C5B"/>
    <w:rsid w:val="00351241"/>
    <w:rsid w:val="0035139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28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B66"/>
    <w:rsid w:val="00355B9D"/>
    <w:rsid w:val="003562A3"/>
    <w:rsid w:val="003562AE"/>
    <w:rsid w:val="0035654F"/>
    <w:rsid w:val="00356574"/>
    <w:rsid w:val="003569CB"/>
    <w:rsid w:val="00356CA9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D8"/>
    <w:rsid w:val="00357951"/>
    <w:rsid w:val="00357B4A"/>
    <w:rsid w:val="00357B77"/>
    <w:rsid w:val="00357C98"/>
    <w:rsid w:val="00357E6A"/>
    <w:rsid w:val="00357F83"/>
    <w:rsid w:val="003603ED"/>
    <w:rsid w:val="00360457"/>
    <w:rsid w:val="0036068B"/>
    <w:rsid w:val="00360DF2"/>
    <w:rsid w:val="0036143C"/>
    <w:rsid w:val="003614F3"/>
    <w:rsid w:val="0036179A"/>
    <w:rsid w:val="00361971"/>
    <w:rsid w:val="00362186"/>
    <w:rsid w:val="00362A57"/>
    <w:rsid w:val="00362E5E"/>
    <w:rsid w:val="00362F33"/>
    <w:rsid w:val="0036307D"/>
    <w:rsid w:val="003631E3"/>
    <w:rsid w:val="003635B5"/>
    <w:rsid w:val="0036377B"/>
    <w:rsid w:val="00363A85"/>
    <w:rsid w:val="00363DDF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C89"/>
    <w:rsid w:val="00366F41"/>
    <w:rsid w:val="00367025"/>
    <w:rsid w:val="00367080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542"/>
    <w:rsid w:val="0037254B"/>
    <w:rsid w:val="00372947"/>
    <w:rsid w:val="00372AA2"/>
    <w:rsid w:val="00372C06"/>
    <w:rsid w:val="00372E7A"/>
    <w:rsid w:val="00372EE4"/>
    <w:rsid w:val="00373087"/>
    <w:rsid w:val="003731E6"/>
    <w:rsid w:val="003732BB"/>
    <w:rsid w:val="00373502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4C"/>
    <w:rsid w:val="00375C3F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414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90A"/>
    <w:rsid w:val="003849B8"/>
    <w:rsid w:val="00384BDC"/>
    <w:rsid w:val="00384D7E"/>
    <w:rsid w:val="00384EE9"/>
    <w:rsid w:val="0038506C"/>
    <w:rsid w:val="0038535F"/>
    <w:rsid w:val="00385C9A"/>
    <w:rsid w:val="00385D05"/>
    <w:rsid w:val="00385D17"/>
    <w:rsid w:val="003860F0"/>
    <w:rsid w:val="00386106"/>
    <w:rsid w:val="003867F8"/>
    <w:rsid w:val="003869D6"/>
    <w:rsid w:val="00386D6C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660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6DF8"/>
    <w:rsid w:val="00397662"/>
    <w:rsid w:val="003978BF"/>
    <w:rsid w:val="00397D84"/>
    <w:rsid w:val="003A01B3"/>
    <w:rsid w:val="003A0674"/>
    <w:rsid w:val="003A07AB"/>
    <w:rsid w:val="003A0AC7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AA"/>
    <w:rsid w:val="003A42AF"/>
    <w:rsid w:val="003A457C"/>
    <w:rsid w:val="003A45C2"/>
    <w:rsid w:val="003A45C5"/>
    <w:rsid w:val="003A49BC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BA5"/>
    <w:rsid w:val="003A6F7E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2FD0"/>
    <w:rsid w:val="003B304C"/>
    <w:rsid w:val="003B30DE"/>
    <w:rsid w:val="003B3909"/>
    <w:rsid w:val="003B3B9E"/>
    <w:rsid w:val="003B3D5C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2F"/>
    <w:rsid w:val="003B68B6"/>
    <w:rsid w:val="003B6969"/>
    <w:rsid w:val="003B6D28"/>
    <w:rsid w:val="003B6E9D"/>
    <w:rsid w:val="003B6F34"/>
    <w:rsid w:val="003B74B9"/>
    <w:rsid w:val="003B7839"/>
    <w:rsid w:val="003B78F7"/>
    <w:rsid w:val="003B7A47"/>
    <w:rsid w:val="003B7B79"/>
    <w:rsid w:val="003B7ECA"/>
    <w:rsid w:val="003B7FCF"/>
    <w:rsid w:val="003C05B3"/>
    <w:rsid w:val="003C07C0"/>
    <w:rsid w:val="003C1128"/>
    <w:rsid w:val="003C1388"/>
    <w:rsid w:val="003C1544"/>
    <w:rsid w:val="003C1692"/>
    <w:rsid w:val="003C1C11"/>
    <w:rsid w:val="003C1C5B"/>
    <w:rsid w:val="003C1D45"/>
    <w:rsid w:val="003C2067"/>
    <w:rsid w:val="003C2693"/>
    <w:rsid w:val="003C27CB"/>
    <w:rsid w:val="003C2893"/>
    <w:rsid w:val="003C293C"/>
    <w:rsid w:val="003C3142"/>
    <w:rsid w:val="003C342E"/>
    <w:rsid w:val="003C39EC"/>
    <w:rsid w:val="003C3E29"/>
    <w:rsid w:val="003C42FE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280"/>
    <w:rsid w:val="003C7954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877"/>
    <w:rsid w:val="003D3CA2"/>
    <w:rsid w:val="003D3CAA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B3"/>
    <w:rsid w:val="003D5490"/>
    <w:rsid w:val="003D5887"/>
    <w:rsid w:val="003D5897"/>
    <w:rsid w:val="003D58C5"/>
    <w:rsid w:val="003D58DA"/>
    <w:rsid w:val="003D5A98"/>
    <w:rsid w:val="003D5EE0"/>
    <w:rsid w:val="003D622C"/>
    <w:rsid w:val="003D645A"/>
    <w:rsid w:val="003D675B"/>
    <w:rsid w:val="003D6A0B"/>
    <w:rsid w:val="003D72BF"/>
    <w:rsid w:val="003D75A2"/>
    <w:rsid w:val="003D78D0"/>
    <w:rsid w:val="003D7BBC"/>
    <w:rsid w:val="003D7BFD"/>
    <w:rsid w:val="003D7EB7"/>
    <w:rsid w:val="003E0452"/>
    <w:rsid w:val="003E06D2"/>
    <w:rsid w:val="003E09E3"/>
    <w:rsid w:val="003E0B93"/>
    <w:rsid w:val="003E1449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86D"/>
    <w:rsid w:val="003E2CED"/>
    <w:rsid w:val="003E363A"/>
    <w:rsid w:val="003E3CEC"/>
    <w:rsid w:val="003E4026"/>
    <w:rsid w:val="003E40A9"/>
    <w:rsid w:val="003E4156"/>
    <w:rsid w:val="003E4903"/>
    <w:rsid w:val="003E4CD4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1AF4"/>
    <w:rsid w:val="003F1BD6"/>
    <w:rsid w:val="003F1CDB"/>
    <w:rsid w:val="003F1D66"/>
    <w:rsid w:val="003F1E91"/>
    <w:rsid w:val="003F20B7"/>
    <w:rsid w:val="003F2876"/>
    <w:rsid w:val="003F2B52"/>
    <w:rsid w:val="003F2C80"/>
    <w:rsid w:val="003F303C"/>
    <w:rsid w:val="003F322E"/>
    <w:rsid w:val="003F32CA"/>
    <w:rsid w:val="003F35A3"/>
    <w:rsid w:val="003F3A5E"/>
    <w:rsid w:val="003F3B60"/>
    <w:rsid w:val="003F3DDD"/>
    <w:rsid w:val="003F402A"/>
    <w:rsid w:val="003F4164"/>
    <w:rsid w:val="003F456F"/>
    <w:rsid w:val="003F4796"/>
    <w:rsid w:val="003F4A24"/>
    <w:rsid w:val="003F5139"/>
    <w:rsid w:val="003F52A3"/>
    <w:rsid w:val="003F54D0"/>
    <w:rsid w:val="003F54EE"/>
    <w:rsid w:val="003F5624"/>
    <w:rsid w:val="003F5741"/>
    <w:rsid w:val="003F5B2B"/>
    <w:rsid w:val="003F5B8F"/>
    <w:rsid w:val="003F5C1A"/>
    <w:rsid w:val="003F5F1D"/>
    <w:rsid w:val="003F6132"/>
    <w:rsid w:val="003F6AB8"/>
    <w:rsid w:val="003F6B11"/>
    <w:rsid w:val="003F6B5A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5B3"/>
    <w:rsid w:val="00400DAD"/>
    <w:rsid w:val="0040116A"/>
    <w:rsid w:val="004012D7"/>
    <w:rsid w:val="0040175B"/>
    <w:rsid w:val="00401ABD"/>
    <w:rsid w:val="00401BD5"/>
    <w:rsid w:val="00401CA3"/>
    <w:rsid w:val="00401CF1"/>
    <w:rsid w:val="00401E11"/>
    <w:rsid w:val="00402093"/>
    <w:rsid w:val="004024C5"/>
    <w:rsid w:val="00402CDC"/>
    <w:rsid w:val="00402D43"/>
    <w:rsid w:val="0040367A"/>
    <w:rsid w:val="004036AC"/>
    <w:rsid w:val="00403A4A"/>
    <w:rsid w:val="00403BAB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6447"/>
    <w:rsid w:val="0040661F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33A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B6"/>
    <w:rsid w:val="00412352"/>
    <w:rsid w:val="00412A37"/>
    <w:rsid w:val="00412AC8"/>
    <w:rsid w:val="00412AFD"/>
    <w:rsid w:val="00412BEB"/>
    <w:rsid w:val="00412C7A"/>
    <w:rsid w:val="00412D5F"/>
    <w:rsid w:val="00412D66"/>
    <w:rsid w:val="00412DAC"/>
    <w:rsid w:val="00412F16"/>
    <w:rsid w:val="0041350D"/>
    <w:rsid w:val="0041370E"/>
    <w:rsid w:val="0041384E"/>
    <w:rsid w:val="00413C00"/>
    <w:rsid w:val="004144D7"/>
    <w:rsid w:val="00414DDE"/>
    <w:rsid w:val="00415265"/>
    <w:rsid w:val="004153C0"/>
    <w:rsid w:val="00415741"/>
    <w:rsid w:val="0041594D"/>
    <w:rsid w:val="004159C8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253"/>
    <w:rsid w:val="00424470"/>
    <w:rsid w:val="004244FE"/>
    <w:rsid w:val="00424958"/>
    <w:rsid w:val="00424EB5"/>
    <w:rsid w:val="00424EE4"/>
    <w:rsid w:val="00425008"/>
    <w:rsid w:val="00425061"/>
    <w:rsid w:val="0042519C"/>
    <w:rsid w:val="004252AD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55D"/>
    <w:rsid w:val="00427605"/>
    <w:rsid w:val="004276FC"/>
    <w:rsid w:val="00427709"/>
    <w:rsid w:val="0042780D"/>
    <w:rsid w:val="00427818"/>
    <w:rsid w:val="004279DE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C2"/>
    <w:rsid w:val="00432327"/>
    <w:rsid w:val="00432363"/>
    <w:rsid w:val="004324AD"/>
    <w:rsid w:val="0043284B"/>
    <w:rsid w:val="00432DCB"/>
    <w:rsid w:val="00432E2E"/>
    <w:rsid w:val="00433296"/>
    <w:rsid w:val="0043353C"/>
    <w:rsid w:val="00433C31"/>
    <w:rsid w:val="00433D06"/>
    <w:rsid w:val="00434863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B8"/>
    <w:rsid w:val="0043794A"/>
    <w:rsid w:val="004379EF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CE"/>
    <w:rsid w:val="00442A87"/>
    <w:rsid w:val="00442D74"/>
    <w:rsid w:val="00442E7F"/>
    <w:rsid w:val="0044304D"/>
    <w:rsid w:val="004432DA"/>
    <w:rsid w:val="004433C3"/>
    <w:rsid w:val="004436D9"/>
    <w:rsid w:val="00443A2F"/>
    <w:rsid w:val="00443B84"/>
    <w:rsid w:val="00443C34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1A9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50095"/>
    <w:rsid w:val="00450631"/>
    <w:rsid w:val="00450AE7"/>
    <w:rsid w:val="00450B7E"/>
    <w:rsid w:val="00450D89"/>
    <w:rsid w:val="00450EB5"/>
    <w:rsid w:val="00451110"/>
    <w:rsid w:val="00451520"/>
    <w:rsid w:val="00452040"/>
    <w:rsid w:val="00452B5D"/>
    <w:rsid w:val="00452D7D"/>
    <w:rsid w:val="00453292"/>
    <w:rsid w:val="00453348"/>
    <w:rsid w:val="00453B28"/>
    <w:rsid w:val="00453DE6"/>
    <w:rsid w:val="00453E30"/>
    <w:rsid w:val="0045491D"/>
    <w:rsid w:val="00454A7F"/>
    <w:rsid w:val="00454CC6"/>
    <w:rsid w:val="00454EA9"/>
    <w:rsid w:val="00454EF5"/>
    <w:rsid w:val="00454F3C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11"/>
    <w:rsid w:val="0045665E"/>
    <w:rsid w:val="0045687C"/>
    <w:rsid w:val="00456985"/>
    <w:rsid w:val="00456EC2"/>
    <w:rsid w:val="0045755D"/>
    <w:rsid w:val="00457758"/>
    <w:rsid w:val="0045784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42E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839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4223"/>
    <w:rsid w:val="004646B8"/>
    <w:rsid w:val="00464824"/>
    <w:rsid w:val="00464AA2"/>
    <w:rsid w:val="00464C17"/>
    <w:rsid w:val="00464FB8"/>
    <w:rsid w:val="00465171"/>
    <w:rsid w:val="004651D2"/>
    <w:rsid w:val="004652B6"/>
    <w:rsid w:val="0046563B"/>
    <w:rsid w:val="00465E31"/>
    <w:rsid w:val="00466203"/>
    <w:rsid w:val="004662CE"/>
    <w:rsid w:val="00466317"/>
    <w:rsid w:val="00466341"/>
    <w:rsid w:val="004663AC"/>
    <w:rsid w:val="004664DC"/>
    <w:rsid w:val="004665BA"/>
    <w:rsid w:val="0046685C"/>
    <w:rsid w:val="00466A05"/>
    <w:rsid w:val="00466B80"/>
    <w:rsid w:val="00466DD6"/>
    <w:rsid w:val="00466EF7"/>
    <w:rsid w:val="00467692"/>
    <w:rsid w:val="004677DB"/>
    <w:rsid w:val="004678C0"/>
    <w:rsid w:val="00467BBB"/>
    <w:rsid w:val="0047014D"/>
    <w:rsid w:val="0047049D"/>
    <w:rsid w:val="004708A8"/>
    <w:rsid w:val="004710D3"/>
    <w:rsid w:val="004712A2"/>
    <w:rsid w:val="0047137F"/>
    <w:rsid w:val="004713CB"/>
    <w:rsid w:val="0047146A"/>
    <w:rsid w:val="004717C4"/>
    <w:rsid w:val="004718BA"/>
    <w:rsid w:val="0047206A"/>
    <w:rsid w:val="00472431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46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6F81"/>
    <w:rsid w:val="0047720C"/>
    <w:rsid w:val="004772AE"/>
    <w:rsid w:val="00477687"/>
    <w:rsid w:val="004776F5"/>
    <w:rsid w:val="00477CC0"/>
    <w:rsid w:val="004801F2"/>
    <w:rsid w:val="004803FD"/>
    <w:rsid w:val="004807B9"/>
    <w:rsid w:val="004809B9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2B2"/>
    <w:rsid w:val="0048443E"/>
    <w:rsid w:val="00484719"/>
    <w:rsid w:val="00484955"/>
    <w:rsid w:val="00484B0F"/>
    <w:rsid w:val="00484C30"/>
    <w:rsid w:val="00484D39"/>
    <w:rsid w:val="00484DB4"/>
    <w:rsid w:val="00485280"/>
    <w:rsid w:val="0048539A"/>
    <w:rsid w:val="0048558A"/>
    <w:rsid w:val="00485A7E"/>
    <w:rsid w:val="00485D57"/>
    <w:rsid w:val="00486008"/>
    <w:rsid w:val="0048660F"/>
    <w:rsid w:val="004869C0"/>
    <w:rsid w:val="00486AB6"/>
    <w:rsid w:val="00486B02"/>
    <w:rsid w:val="00486DE5"/>
    <w:rsid w:val="004870EE"/>
    <w:rsid w:val="00487595"/>
    <w:rsid w:val="004877AD"/>
    <w:rsid w:val="004879F7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5B3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670"/>
    <w:rsid w:val="004928B0"/>
    <w:rsid w:val="00492A0E"/>
    <w:rsid w:val="00492B61"/>
    <w:rsid w:val="00492CBE"/>
    <w:rsid w:val="00492E08"/>
    <w:rsid w:val="0049327D"/>
    <w:rsid w:val="00493974"/>
    <w:rsid w:val="00493B68"/>
    <w:rsid w:val="00493B6A"/>
    <w:rsid w:val="00493C78"/>
    <w:rsid w:val="004940F1"/>
    <w:rsid w:val="00494153"/>
    <w:rsid w:val="0049424C"/>
    <w:rsid w:val="00494423"/>
    <w:rsid w:val="00494718"/>
    <w:rsid w:val="00494A27"/>
    <w:rsid w:val="00494BFA"/>
    <w:rsid w:val="00494E5A"/>
    <w:rsid w:val="00494E8E"/>
    <w:rsid w:val="004954F6"/>
    <w:rsid w:val="00495AD4"/>
    <w:rsid w:val="00495D38"/>
    <w:rsid w:val="00496372"/>
    <w:rsid w:val="00496388"/>
    <w:rsid w:val="0049677D"/>
    <w:rsid w:val="004968AD"/>
    <w:rsid w:val="00496A3C"/>
    <w:rsid w:val="00496FFE"/>
    <w:rsid w:val="00497820"/>
    <w:rsid w:val="00497832"/>
    <w:rsid w:val="00497A78"/>
    <w:rsid w:val="00497B9C"/>
    <w:rsid w:val="00497D2C"/>
    <w:rsid w:val="00497DBE"/>
    <w:rsid w:val="00497DDF"/>
    <w:rsid w:val="004A0326"/>
    <w:rsid w:val="004A03A9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967"/>
    <w:rsid w:val="004A5A49"/>
    <w:rsid w:val="004A5B90"/>
    <w:rsid w:val="004A5CF1"/>
    <w:rsid w:val="004A6023"/>
    <w:rsid w:val="004A609E"/>
    <w:rsid w:val="004A614B"/>
    <w:rsid w:val="004A64B5"/>
    <w:rsid w:val="004A6F44"/>
    <w:rsid w:val="004A70FE"/>
    <w:rsid w:val="004A72EB"/>
    <w:rsid w:val="004A7823"/>
    <w:rsid w:val="004A7B9E"/>
    <w:rsid w:val="004A7BDB"/>
    <w:rsid w:val="004A7D46"/>
    <w:rsid w:val="004A7DFA"/>
    <w:rsid w:val="004A7DFB"/>
    <w:rsid w:val="004B0085"/>
    <w:rsid w:val="004B02B6"/>
    <w:rsid w:val="004B039D"/>
    <w:rsid w:val="004B0796"/>
    <w:rsid w:val="004B097C"/>
    <w:rsid w:val="004B0E1B"/>
    <w:rsid w:val="004B0E8D"/>
    <w:rsid w:val="004B0EBE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3594"/>
    <w:rsid w:val="004B3608"/>
    <w:rsid w:val="004B3F9A"/>
    <w:rsid w:val="004B4699"/>
    <w:rsid w:val="004B4727"/>
    <w:rsid w:val="004B4944"/>
    <w:rsid w:val="004B4B5D"/>
    <w:rsid w:val="004B4C4B"/>
    <w:rsid w:val="004B4CA1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669"/>
    <w:rsid w:val="004B6947"/>
    <w:rsid w:val="004B6A0B"/>
    <w:rsid w:val="004B6EF8"/>
    <w:rsid w:val="004B6FA2"/>
    <w:rsid w:val="004B706C"/>
    <w:rsid w:val="004B71FF"/>
    <w:rsid w:val="004B7C0B"/>
    <w:rsid w:val="004B7D9A"/>
    <w:rsid w:val="004C010A"/>
    <w:rsid w:val="004C011E"/>
    <w:rsid w:val="004C0274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7452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C73"/>
    <w:rsid w:val="004D3004"/>
    <w:rsid w:val="004D3149"/>
    <w:rsid w:val="004D3720"/>
    <w:rsid w:val="004D37B7"/>
    <w:rsid w:val="004D39BB"/>
    <w:rsid w:val="004D3AC9"/>
    <w:rsid w:val="004D3BAF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50C3"/>
    <w:rsid w:val="004D50D8"/>
    <w:rsid w:val="004D55AD"/>
    <w:rsid w:val="004D5645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233"/>
    <w:rsid w:val="004E14EF"/>
    <w:rsid w:val="004E1BA2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718F"/>
    <w:rsid w:val="004E7199"/>
    <w:rsid w:val="004E71AD"/>
    <w:rsid w:val="004E71E0"/>
    <w:rsid w:val="004E736E"/>
    <w:rsid w:val="004E7376"/>
    <w:rsid w:val="004E76D7"/>
    <w:rsid w:val="004E771B"/>
    <w:rsid w:val="004E79C5"/>
    <w:rsid w:val="004E7A16"/>
    <w:rsid w:val="004F01EA"/>
    <w:rsid w:val="004F039F"/>
    <w:rsid w:val="004F05D6"/>
    <w:rsid w:val="004F0671"/>
    <w:rsid w:val="004F0815"/>
    <w:rsid w:val="004F0837"/>
    <w:rsid w:val="004F0897"/>
    <w:rsid w:val="004F0C29"/>
    <w:rsid w:val="004F0D0E"/>
    <w:rsid w:val="004F1402"/>
    <w:rsid w:val="004F14E3"/>
    <w:rsid w:val="004F1597"/>
    <w:rsid w:val="004F15C9"/>
    <w:rsid w:val="004F1796"/>
    <w:rsid w:val="004F1F9B"/>
    <w:rsid w:val="004F24F5"/>
    <w:rsid w:val="004F261B"/>
    <w:rsid w:val="004F28C4"/>
    <w:rsid w:val="004F298E"/>
    <w:rsid w:val="004F2BC3"/>
    <w:rsid w:val="004F2FD2"/>
    <w:rsid w:val="004F334B"/>
    <w:rsid w:val="004F3593"/>
    <w:rsid w:val="004F3721"/>
    <w:rsid w:val="004F3B82"/>
    <w:rsid w:val="004F3BED"/>
    <w:rsid w:val="004F3CEB"/>
    <w:rsid w:val="004F3E22"/>
    <w:rsid w:val="004F406D"/>
    <w:rsid w:val="004F466D"/>
    <w:rsid w:val="004F4747"/>
    <w:rsid w:val="004F4D10"/>
    <w:rsid w:val="004F4EF9"/>
    <w:rsid w:val="004F506C"/>
    <w:rsid w:val="004F5716"/>
    <w:rsid w:val="004F5F54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CEC"/>
    <w:rsid w:val="00505DE6"/>
    <w:rsid w:val="00505EB2"/>
    <w:rsid w:val="00506630"/>
    <w:rsid w:val="00506978"/>
    <w:rsid w:val="00506AA6"/>
    <w:rsid w:val="00506CD5"/>
    <w:rsid w:val="005070E1"/>
    <w:rsid w:val="0050714E"/>
    <w:rsid w:val="0050727C"/>
    <w:rsid w:val="00507588"/>
    <w:rsid w:val="00507678"/>
    <w:rsid w:val="00507755"/>
    <w:rsid w:val="005077CD"/>
    <w:rsid w:val="00507857"/>
    <w:rsid w:val="00507D3D"/>
    <w:rsid w:val="00507D7B"/>
    <w:rsid w:val="00510231"/>
    <w:rsid w:val="0051039C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481"/>
    <w:rsid w:val="0051260B"/>
    <w:rsid w:val="005126EA"/>
    <w:rsid w:val="00512812"/>
    <w:rsid w:val="00512825"/>
    <w:rsid w:val="00512A48"/>
    <w:rsid w:val="00512BB6"/>
    <w:rsid w:val="005134C9"/>
    <w:rsid w:val="00513622"/>
    <w:rsid w:val="005136C1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AD"/>
    <w:rsid w:val="00516672"/>
    <w:rsid w:val="005166F7"/>
    <w:rsid w:val="005169B1"/>
    <w:rsid w:val="00516C22"/>
    <w:rsid w:val="0051728E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E74"/>
    <w:rsid w:val="00525513"/>
    <w:rsid w:val="0052566E"/>
    <w:rsid w:val="00525716"/>
    <w:rsid w:val="0052576C"/>
    <w:rsid w:val="005258AC"/>
    <w:rsid w:val="00525D2E"/>
    <w:rsid w:val="00526148"/>
    <w:rsid w:val="00526664"/>
    <w:rsid w:val="00526C09"/>
    <w:rsid w:val="00526FD5"/>
    <w:rsid w:val="00527906"/>
    <w:rsid w:val="00527D3A"/>
    <w:rsid w:val="00527F81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BC2"/>
    <w:rsid w:val="00531D92"/>
    <w:rsid w:val="00531F39"/>
    <w:rsid w:val="00531FA0"/>
    <w:rsid w:val="00531FC0"/>
    <w:rsid w:val="0053202E"/>
    <w:rsid w:val="005321A7"/>
    <w:rsid w:val="005322C0"/>
    <w:rsid w:val="005322E4"/>
    <w:rsid w:val="00532726"/>
    <w:rsid w:val="005327C6"/>
    <w:rsid w:val="00532987"/>
    <w:rsid w:val="00532B83"/>
    <w:rsid w:val="00533028"/>
    <w:rsid w:val="00533622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108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263"/>
    <w:rsid w:val="00536BA9"/>
    <w:rsid w:val="0053708C"/>
    <w:rsid w:val="005370AF"/>
    <w:rsid w:val="0053719E"/>
    <w:rsid w:val="00537208"/>
    <w:rsid w:val="00537344"/>
    <w:rsid w:val="00537446"/>
    <w:rsid w:val="00537783"/>
    <w:rsid w:val="00537B19"/>
    <w:rsid w:val="00537B7F"/>
    <w:rsid w:val="00537E74"/>
    <w:rsid w:val="00537FDD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F8"/>
    <w:rsid w:val="0054159B"/>
    <w:rsid w:val="005416A9"/>
    <w:rsid w:val="00541720"/>
    <w:rsid w:val="00541B94"/>
    <w:rsid w:val="00541C36"/>
    <w:rsid w:val="00541DB8"/>
    <w:rsid w:val="00541E5C"/>
    <w:rsid w:val="005421CB"/>
    <w:rsid w:val="00542D46"/>
    <w:rsid w:val="00542E41"/>
    <w:rsid w:val="00542F7E"/>
    <w:rsid w:val="005430C5"/>
    <w:rsid w:val="00543317"/>
    <w:rsid w:val="00543662"/>
    <w:rsid w:val="0054380A"/>
    <w:rsid w:val="005439E8"/>
    <w:rsid w:val="005444AE"/>
    <w:rsid w:val="005444F8"/>
    <w:rsid w:val="005444FE"/>
    <w:rsid w:val="00544552"/>
    <w:rsid w:val="0054470D"/>
    <w:rsid w:val="00544CF4"/>
    <w:rsid w:val="00545519"/>
    <w:rsid w:val="00545638"/>
    <w:rsid w:val="0054567C"/>
    <w:rsid w:val="005459F3"/>
    <w:rsid w:val="00545ADF"/>
    <w:rsid w:val="00545AF1"/>
    <w:rsid w:val="00545C51"/>
    <w:rsid w:val="00545E53"/>
    <w:rsid w:val="00545ED3"/>
    <w:rsid w:val="005461C4"/>
    <w:rsid w:val="005464DA"/>
    <w:rsid w:val="005469A5"/>
    <w:rsid w:val="00546D3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464"/>
    <w:rsid w:val="005529A7"/>
    <w:rsid w:val="00552C31"/>
    <w:rsid w:val="00552DA0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508C"/>
    <w:rsid w:val="005552F7"/>
    <w:rsid w:val="00555315"/>
    <w:rsid w:val="0055536E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44AA"/>
    <w:rsid w:val="00564921"/>
    <w:rsid w:val="00565271"/>
    <w:rsid w:val="005654A7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E64"/>
    <w:rsid w:val="00566ED7"/>
    <w:rsid w:val="00566F76"/>
    <w:rsid w:val="005677EC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30D2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6C2"/>
    <w:rsid w:val="00574F62"/>
    <w:rsid w:val="0057500A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46E"/>
    <w:rsid w:val="00577E0C"/>
    <w:rsid w:val="0058052D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208D"/>
    <w:rsid w:val="0058227E"/>
    <w:rsid w:val="00582726"/>
    <w:rsid w:val="005828AD"/>
    <w:rsid w:val="00582A6E"/>
    <w:rsid w:val="00582BAB"/>
    <w:rsid w:val="00582C3E"/>
    <w:rsid w:val="00582C7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8C3"/>
    <w:rsid w:val="00591C15"/>
    <w:rsid w:val="00591C9C"/>
    <w:rsid w:val="00591D2A"/>
    <w:rsid w:val="00592169"/>
    <w:rsid w:val="005924BB"/>
    <w:rsid w:val="00592652"/>
    <w:rsid w:val="005928BE"/>
    <w:rsid w:val="00592BDC"/>
    <w:rsid w:val="00593068"/>
    <w:rsid w:val="005931BE"/>
    <w:rsid w:val="00593355"/>
    <w:rsid w:val="00593520"/>
    <w:rsid w:val="00593ADB"/>
    <w:rsid w:val="00593D65"/>
    <w:rsid w:val="00593DF2"/>
    <w:rsid w:val="00593E38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3E3"/>
    <w:rsid w:val="005A1472"/>
    <w:rsid w:val="005A16F7"/>
    <w:rsid w:val="005A1725"/>
    <w:rsid w:val="005A199D"/>
    <w:rsid w:val="005A1B76"/>
    <w:rsid w:val="005A2036"/>
    <w:rsid w:val="005A2123"/>
    <w:rsid w:val="005A218C"/>
    <w:rsid w:val="005A2243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177"/>
    <w:rsid w:val="005A66D8"/>
    <w:rsid w:val="005A672A"/>
    <w:rsid w:val="005A68CB"/>
    <w:rsid w:val="005A692C"/>
    <w:rsid w:val="005A6A80"/>
    <w:rsid w:val="005A6B18"/>
    <w:rsid w:val="005A6E6C"/>
    <w:rsid w:val="005A6F62"/>
    <w:rsid w:val="005A719A"/>
    <w:rsid w:val="005A7350"/>
    <w:rsid w:val="005A7678"/>
    <w:rsid w:val="005A76C7"/>
    <w:rsid w:val="005A7AAB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6D3"/>
    <w:rsid w:val="005B2B52"/>
    <w:rsid w:val="005B2CC4"/>
    <w:rsid w:val="005B3586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3A3"/>
    <w:rsid w:val="005B574C"/>
    <w:rsid w:val="005B5B2A"/>
    <w:rsid w:val="005B5B44"/>
    <w:rsid w:val="005B5C89"/>
    <w:rsid w:val="005B5E55"/>
    <w:rsid w:val="005B5E76"/>
    <w:rsid w:val="005B62DE"/>
    <w:rsid w:val="005B68A6"/>
    <w:rsid w:val="005B6B3A"/>
    <w:rsid w:val="005B7105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64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9A0"/>
    <w:rsid w:val="005C2C9E"/>
    <w:rsid w:val="005C33CD"/>
    <w:rsid w:val="005C3907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E68"/>
    <w:rsid w:val="005C4EA5"/>
    <w:rsid w:val="005C5292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5B7"/>
    <w:rsid w:val="005C65F8"/>
    <w:rsid w:val="005C684D"/>
    <w:rsid w:val="005C6A0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79B"/>
    <w:rsid w:val="005D0B21"/>
    <w:rsid w:val="005D0BB2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495"/>
    <w:rsid w:val="005D256B"/>
    <w:rsid w:val="005D2A72"/>
    <w:rsid w:val="005D2AE0"/>
    <w:rsid w:val="005D324C"/>
    <w:rsid w:val="005D32D9"/>
    <w:rsid w:val="005D36E9"/>
    <w:rsid w:val="005D3728"/>
    <w:rsid w:val="005D3780"/>
    <w:rsid w:val="005D3834"/>
    <w:rsid w:val="005D3BE9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AAC"/>
    <w:rsid w:val="005D6F5D"/>
    <w:rsid w:val="005D7423"/>
    <w:rsid w:val="005D759F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CB"/>
    <w:rsid w:val="005E17EC"/>
    <w:rsid w:val="005E1E56"/>
    <w:rsid w:val="005E1E6D"/>
    <w:rsid w:val="005E206F"/>
    <w:rsid w:val="005E2373"/>
    <w:rsid w:val="005E2641"/>
    <w:rsid w:val="005E269E"/>
    <w:rsid w:val="005E2A77"/>
    <w:rsid w:val="005E2D0B"/>
    <w:rsid w:val="005E3AD2"/>
    <w:rsid w:val="005E4270"/>
    <w:rsid w:val="005E4467"/>
    <w:rsid w:val="005E465C"/>
    <w:rsid w:val="005E48C8"/>
    <w:rsid w:val="005E49D0"/>
    <w:rsid w:val="005E4B2B"/>
    <w:rsid w:val="005E4BB5"/>
    <w:rsid w:val="005E4D3F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98E"/>
    <w:rsid w:val="005E7A41"/>
    <w:rsid w:val="005E7F21"/>
    <w:rsid w:val="005F038C"/>
    <w:rsid w:val="005F06A9"/>
    <w:rsid w:val="005F0946"/>
    <w:rsid w:val="005F0D8C"/>
    <w:rsid w:val="005F1103"/>
    <w:rsid w:val="005F153F"/>
    <w:rsid w:val="005F1A3E"/>
    <w:rsid w:val="005F1D10"/>
    <w:rsid w:val="005F1E84"/>
    <w:rsid w:val="005F2234"/>
    <w:rsid w:val="005F22D9"/>
    <w:rsid w:val="005F241B"/>
    <w:rsid w:val="005F2578"/>
    <w:rsid w:val="005F332D"/>
    <w:rsid w:val="005F3A4F"/>
    <w:rsid w:val="005F3AAE"/>
    <w:rsid w:val="005F3B35"/>
    <w:rsid w:val="005F3FAA"/>
    <w:rsid w:val="005F3FFB"/>
    <w:rsid w:val="005F44F3"/>
    <w:rsid w:val="005F45A9"/>
    <w:rsid w:val="005F45C7"/>
    <w:rsid w:val="005F4ACF"/>
    <w:rsid w:val="005F4B5D"/>
    <w:rsid w:val="005F4C76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E5"/>
    <w:rsid w:val="005F6B7B"/>
    <w:rsid w:val="005F6BDB"/>
    <w:rsid w:val="005F6EE8"/>
    <w:rsid w:val="005F7361"/>
    <w:rsid w:val="005F75AF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A2B"/>
    <w:rsid w:val="00601B8A"/>
    <w:rsid w:val="00601C95"/>
    <w:rsid w:val="00601D69"/>
    <w:rsid w:val="00601EC2"/>
    <w:rsid w:val="0060211B"/>
    <w:rsid w:val="00602749"/>
    <w:rsid w:val="00602D1C"/>
    <w:rsid w:val="006033EE"/>
    <w:rsid w:val="0060391C"/>
    <w:rsid w:val="00603B97"/>
    <w:rsid w:val="00603BF9"/>
    <w:rsid w:val="006040AE"/>
    <w:rsid w:val="00604190"/>
    <w:rsid w:val="00604449"/>
    <w:rsid w:val="00604528"/>
    <w:rsid w:val="00604650"/>
    <w:rsid w:val="0060487C"/>
    <w:rsid w:val="006048BA"/>
    <w:rsid w:val="00605239"/>
    <w:rsid w:val="006052A4"/>
    <w:rsid w:val="00605622"/>
    <w:rsid w:val="006057C8"/>
    <w:rsid w:val="006058A4"/>
    <w:rsid w:val="00605C71"/>
    <w:rsid w:val="00605D88"/>
    <w:rsid w:val="00605EB3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02E"/>
    <w:rsid w:val="006072EC"/>
    <w:rsid w:val="00607429"/>
    <w:rsid w:val="006079FD"/>
    <w:rsid w:val="00607A7B"/>
    <w:rsid w:val="00607B99"/>
    <w:rsid w:val="00607B9C"/>
    <w:rsid w:val="006100AF"/>
    <w:rsid w:val="00610903"/>
    <w:rsid w:val="00610D19"/>
    <w:rsid w:val="0061119C"/>
    <w:rsid w:val="006117FE"/>
    <w:rsid w:val="0061181C"/>
    <w:rsid w:val="00611AE0"/>
    <w:rsid w:val="00611C13"/>
    <w:rsid w:val="00611F05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CD5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4F8A"/>
    <w:rsid w:val="006150D4"/>
    <w:rsid w:val="006155D5"/>
    <w:rsid w:val="00615694"/>
    <w:rsid w:val="006157FC"/>
    <w:rsid w:val="00615838"/>
    <w:rsid w:val="00615976"/>
    <w:rsid w:val="00615A4F"/>
    <w:rsid w:val="00615D3C"/>
    <w:rsid w:val="00616338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2C7"/>
    <w:rsid w:val="006209B8"/>
    <w:rsid w:val="00620BA4"/>
    <w:rsid w:val="00620BC4"/>
    <w:rsid w:val="006212B0"/>
    <w:rsid w:val="0062185D"/>
    <w:rsid w:val="00621D25"/>
    <w:rsid w:val="00621EC5"/>
    <w:rsid w:val="00621F70"/>
    <w:rsid w:val="00622398"/>
    <w:rsid w:val="0062290E"/>
    <w:rsid w:val="00622B3A"/>
    <w:rsid w:val="00623008"/>
    <w:rsid w:val="006230AA"/>
    <w:rsid w:val="006232A3"/>
    <w:rsid w:val="006232F3"/>
    <w:rsid w:val="00623753"/>
    <w:rsid w:val="00623B3E"/>
    <w:rsid w:val="00623EF6"/>
    <w:rsid w:val="006241BA"/>
    <w:rsid w:val="00624448"/>
    <w:rsid w:val="00624762"/>
    <w:rsid w:val="006248E4"/>
    <w:rsid w:val="00624985"/>
    <w:rsid w:val="00624A22"/>
    <w:rsid w:val="00624BB3"/>
    <w:rsid w:val="00624C7C"/>
    <w:rsid w:val="00624CB7"/>
    <w:rsid w:val="00625100"/>
    <w:rsid w:val="0062528F"/>
    <w:rsid w:val="006253C3"/>
    <w:rsid w:val="00625507"/>
    <w:rsid w:val="0062565A"/>
    <w:rsid w:val="0062583B"/>
    <w:rsid w:val="00625882"/>
    <w:rsid w:val="00625959"/>
    <w:rsid w:val="00625A28"/>
    <w:rsid w:val="00625F0D"/>
    <w:rsid w:val="006261DA"/>
    <w:rsid w:val="00626343"/>
    <w:rsid w:val="006263C9"/>
    <w:rsid w:val="006264B0"/>
    <w:rsid w:val="00626CB6"/>
    <w:rsid w:val="00626CEB"/>
    <w:rsid w:val="00627741"/>
    <w:rsid w:val="00627A05"/>
    <w:rsid w:val="00630254"/>
    <w:rsid w:val="006302CA"/>
    <w:rsid w:val="006306D3"/>
    <w:rsid w:val="006309AD"/>
    <w:rsid w:val="00630D96"/>
    <w:rsid w:val="00630E7F"/>
    <w:rsid w:val="00631353"/>
    <w:rsid w:val="00631527"/>
    <w:rsid w:val="00631723"/>
    <w:rsid w:val="00631920"/>
    <w:rsid w:val="00631E56"/>
    <w:rsid w:val="00631FC6"/>
    <w:rsid w:val="006320EF"/>
    <w:rsid w:val="006322A4"/>
    <w:rsid w:val="00632A2D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CED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220"/>
    <w:rsid w:val="0063746B"/>
    <w:rsid w:val="0063752C"/>
    <w:rsid w:val="00637757"/>
    <w:rsid w:val="00637767"/>
    <w:rsid w:val="006377ED"/>
    <w:rsid w:val="00637C75"/>
    <w:rsid w:val="00637D85"/>
    <w:rsid w:val="006405F6"/>
    <w:rsid w:val="006407B9"/>
    <w:rsid w:val="00640B14"/>
    <w:rsid w:val="00640ED5"/>
    <w:rsid w:val="00640F04"/>
    <w:rsid w:val="0064106E"/>
    <w:rsid w:val="00641215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30CB"/>
    <w:rsid w:val="006434DF"/>
    <w:rsid w:val="00643AEC"/>
    <w:rsid w:val="00643B65"/>
    <w:rsid w:val="00643C8C"/>
    <w:rsid w:val="00643FC6"/>
    <w:rsid w:val="00644052"/>
    <w:rsid w:val="0064453C"/>
    <w:rsid w:val="006445C1"/>
    <w:rsid w:val="006447AD"/>
    <w:rsid w:val="006448FB"/>
    <w:rsid w:val="00644AE6"/>
    <w:rsid w:val="00644ED0"/>
    <w:rsid w:val="006450D2"/>
    <w:rsid w:val="006456BC"/>
    <w:rsid w:val="00645876"/>
    <w:rsid w:val="00645DC4"/>
    <w:rsid w:val="00646027"/>
    <w:rsid w:val="006462B4"/>
    <w:rsid w:val="006465E4"/>
    <w:rsid w:val="00646631"/>
    <w:rsid w:val="00646B2C"/>
    <w:rsid w:val="00646E36"/>
    <w:rsid w:val="0064722B"/>
    <w:rsid w:val="006472B8"/>
    <w:rsid w:val="00647455"/>
    <w:rsid w:val="0064756E"/>
    <w:rsid w:val="00647A2B"/>
    <w:rsid w:val="00647B18"/>
    <w:rsid w:val="00647E7E"/>
    <w:rsid w:val="006502BE"/>
    <w:rsid w:val="006502D1"/>
    <w:rsid w:val="00650760"/>
    <w:rsid w:val="0065076B"/>
    <w:rsid w:val="006508BC"/>
    <w:rsid w:val="00650ADC"/>
    <w:rsid w:val="00650BE6"/>
    <w:rsid w:val="0065106C"/>
    <w:rsid w:val="006511A8"/>
    <w:rsid w:val="006511C6"/>
    <w:rsid w:val="006513AA"/>
    <w:rsid w:val="00651440"/>
    <w:rsid w:val="00651C0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D95"/>
    <w:rsid w:val="00653F00"/>
    <w:rsid w:val="0065416C"/>
    <w:rsid w:val="00654282"/>
    <w:rsid w:val="006543B7"/>
    <w:rsid w:val="00654A7A"/>
    <w:rsid w:val="00654BB8"/>
    <w:rsid w:val="00654BC1"/>
    <w:rsid w:val="00654D25"/>
    <w:rsid w:val="00655041"/>
    <w:rsid w:val="0065529C"/>
    <w:rsid w:val="0065550F"/>
    <w:rsid w:val="006556EE"/>
    <w:rsid w:val="00655B06"/>
    <w:rsid w:val="00655C8B"/>
    <w:rsid w:val="00655F4F"/>
    <w:rsid w:val="006560DF"/>
    <w:rsid w:val="00656198"/>
    <w:rsid w:val="006563DB"/>
    <w:rsid w:val="0065674F"/>
    <w:rsid w:val="00657130"/>
    <w:rsid w:val="0065722B"/>
    <w:rsid w:val="00657591"/>
    <w:rsid w:val="00657658"/>
    <w:rsid w:val="006576F8"/>
    <w:rsid w:val="00657CC1"/>
    <w:rsid w:val="00657DB0"/>
    <w:rsid w:val="00657F50"/>
    <w:rsid w:val="006607E5"/>
    <w:rsid w:val="00660C25"/>
    <w:rsid w:val="00660F5F"/>
    <w:rsid w:val="00660F95"/>
    <w:rsid w:val="0066111D"/>
    <w:rsid w:val="006616FD"/>
    <w:rsid w:val="006617C8"/>
    <w:rsid w:val="00662119"/>
    <w:rsid w:val="006621FF"/>
    <w:rsid w:val="0066230C"/>
    <w:rsid w:val="006624D0"/>
    <w:rsid w:val="00662531"/>
    <w:rsid w:val="006626D5"/>
    <w:rsid w:val="0066276C"/>
    <w:rsid w:val="00662A9C"/>
    <w:rsid w:val="00662DBF"/>
    <w:rsid w:val="00663075"/>
    <w:rsid w:val="00663572"/>
    <w:rsid w:val="00663FA7"/>
    <w:rsid w:val="006643FD"/>
    <w:rsid w:val="006644B2"/>
    <w:rsid w:val="00664545"/>
    <w:rsid w:val="00664C01"/>
    <w:rsid w:val="00664C36"/>
    <w:rsid w:val="00664DC8"/>
    <w:rsid w:val="00665036"/>
    <w:rsid w:val="006655A5"/>
    <w:rsid w:val="00665B66"/>
    <w:rsid w:val="00665C12"/>
    <w:rsid w:val="00665C77"/>
    <w:rsid w:val="00665F72"/>
    <w:rsid w:val="00665FF9"/>
    <w:rsid w:val="0066601F"/>
    <w:rsid w:val="006664BB"/>
    <w:rsid w:val="006665AD"/>
    <w:rsid w:val="0066662B"/>
    <w:rsid w:val="0066665F"/>
    <w:rsid w:val="006666DE"/>
    <w:rsid w:val="0066683D"/>
    <w:rsid w:val="00666B73"/>
    <w:rsid w:val="00666BE0"/>
    <w:rsid w:val="00666CB2"/>
    <w:rsid w:val="00667172"/>
    <w:rsid w:val="00667289"/>
    <w:rsid w:val="006673A0"/>
    <w:rsid w:val="006674B6"/>
    <w:rsid w:val="006675B7"/>
    <w:rsid w:val="00667E99"/>
    <w:rsid w:val="006702B3"/>
    <w:rsid w:val="00670393"/>
    <w:rsid w:val="0067059C"/>
    <w:rsid w:val="00670AB0"/>
    <w:rsid w:val="00670E1B"/>
    <w:rsid w:val="00671539"/>
    <w:rsid w:val="00671544"/>
    <w:rsid w:val="0067170C"/>
    <w:rsid w:val="0067189A"/>
    <w:rsid w:val="00671A77"/>
    <w:rsid w:val="00671AAF"/>
    <w:rsid w:val="00671DBF"/>
    <w:rsid w:val="00671DE4"/>
    <w:rsid w:val="0067216B"/>
    <w:rsid w:val="006726D1"/>
    <w:rsid w:val="006727AB"/>
    <w:rsid w:val="006732A3"/>
    <w:rsid w:val="006738F0"/>
    <w:rsid w:val="00673C48"/>
    <w:rsid w:val="00674114"/>
    <w:rsid w:val="00674AD1"/>
    <w:rsid w:val="00674F2D"/>
    <w:rsid w:val="006750C3"/>
    <w:rsid w:val="0067578A"/>
    <w:rsid w:val="006757E8"/>
    <w:rsid w:val="00675823"/>
    <w:rsid w:val="00675A3F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63"/>
    <w:rsid w:val="006807FB"/>
    <w:rsid w:val="00680A8F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B47"/>
    <w:rsid w:val="00684EA4"/>
    <w:rsid w:val="00684EB3"/>
    <w:rsid w:val="00684FC4"/>
    <w:rsid w:val="00685044"/>
    <w:rsid w:val="0068513F"/>
    <w:rsid w:val="0068525E"/>
    <w:rsid w:val="00685556"/>
    <w:rsid w:val="00685A3A"/>
    <w:rsid w:val="00685A8F"/>
    <w:rsid w:val="00686000"/>
    <w:rsid w:val="0068635B"/>
    <w:rsid w:val="00686B8C"/>
    <w:rsid w:val="00686D24"/>
    <w:rsid w:val="0068741D"/>
    <w:rsid w:val="00687592"/>
    <w:rsid w:val="006877AB"/>
    <w:rsid w:val="00687CF2"/>
    <w:rsid w:val="00687D39"/>
    <w:rsid w:val="00690330"/>
    <w:rsid w:val="0069056D"/>
    <w:rsid w:val="006905AE"/>
    <w:rsid w:val="00690996"/>
    <w:rsid w:val="00690D30"/>
    <w:rsid w:val="0069102E"/>
    <w:rsid w:val="00691046"/>
    <w:rsid w:val="00691692"/>
    <w:rsid w:val="00691772"/>
    <w:rsid w:val="00691C2C"/>
    <w:rsid w:val="00691ED9"/>
    <w:rsid w:val="00691F07"/>
    <w:rsid w:val="00692D82"/>
    <w:rsid w:val="00692F6D"/>
    <w:rsid w:val="00693389"/>
    <w:rsid w:val="0069354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F3E"/>
    <w:rsid w:val="006951E9"/>
    <w:rsid w:val="0069543B"/>
    <w:rsid w:val="0069592B"/>
    <w:rsid w:val="006959F4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FA0"/>
    <w:rsid w:val="006A2089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C26"/>
    <w:rsid w:val="006A3E7F"/>
    <w:rsid w:val="006A3EA7"/>
    <w:rsid w:val="006A409C"/>
    <w:rsid w:val="006A44FB"/>
    <w:rsid w:val="006A4531"/>
    <w:rsid w:val="006A477A"/>
    <w:rsid w:val="006A497F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2023"/>
    <w:rsid w:val="006B20E8"/>
    <w:rsid w:val="006B27AC"/>
    <w:rsid w:val="006B291D"/>
    <w:rsid w:val="006B29EA"/>
    <w:rsid w:val="006B2CC4"/>
    <w:rsid w:val="006B2DF6"/>
    <w:rsid w:val="006B349E"/>
    <w:rsid w:val="006B35AE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5BDE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5AD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5F0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F8C"/>
    <w:rsid w:val="006C6FAC"/>
    <w:rsid w:val="006C7058"/>
    <w:rsid w:val="006C776A"/>
    <w:rsid w:val="006C7A9E"/>
    <w:rsid w:val="006C7EB5"/>
    <w:rsid w:val="006C7F8F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3E0"/>
    <w:rsid w:val="006D24F4"/>
    <w:rsid w:val="006D27FF"/>
    <w:rsid w:val="006D28AD"/>
    <w:rsid w:val="006D295B"/>
    <w:rsid w:val="006D2A5E"/>
    <w:rsid w:val="006D2ACA"/>
    <w:rsid w:val="006D2B78"/>
    <w:rsid w:val="006D30E5"/>
    <w:rsid w:val="006D3588"/>
    <w:rsid w:val="006D3730"/>
    <w:rsid w:val="006D39B8"/>
    <w:rsid w:val="006D3B79"/>
    <w:rsid w:val="006D3F33"/>
    <w:rsid w:val="006D42AA"/>
    <w:rsid w:val="006D44E0"/>
    <w:rsid w:val="006D48EF"/>
    <w:rsid w:val="006D48FE"/>
    <w:rsid w:val="006D492E"/>
    <w:rsid w:val="006D4D45"/>
    <w:rsid w:val="006D4EBF"/>
    <w:rsid w:val="006D4F07"/>
    <w:rsid w:val="006D521C"/>
    <w:rsid w:val="006D55CA"/>
    <w:rsid w:val="006D5AB0"/>
    <w:rsid w:val="006D5C03"/>
    <w:rsid w:val="006D5C56"/>
    <w:rsid w:val="006D5C90"/>
    <w:rsid w:val="006D61E0"/>
    <w:rsid w:val="006D65A8"/>
    <w:rsid w:val="006D6778"/>
    <w:rsid w:val="006D69EF"/>
    <w:rsid w:val="006D6CA3"/>
    <w:rsid w:val="006D6CBD"/>
    <w:rsid w:val="006D6E9D"/>
    <w:rsid w:val="006D7385"/>
    <w:rsid w:val="006D7A9E"/>
    <w:rsid w:val="006E0221"/>
    <w:rsid w:val="006E0BC6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44"/>
    <w:rsid w:val="006E3E4C"/>
    <w:rsid w:val="006E3F96"/>
    <w:rsid w:val="006E3FE5"/>
    <w:rsid w:val="006E3FE6"/>
    <w:rsid w:val="006E4192"/>
    <w:rsid w:val="006E4364"/>
    <w:rsid w:val="006E44BE"/>
    <w:rsid w:val="006E4B9E"/>
    <w:rsid w:val="006E58C5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99"/>
    <w:rsid w:val="006F3BA6"/>
    <w:rsid w:val="006F3DDB"/>
    <w:rsid w:val="006F4276"/>
    <w:rsid w:val="006F42DE"/>
    <w:rsid w:val="006F448C"/>
    <w:rsid w:val="006F45DD"/>
    <w:rsid w:val="006F46DF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687"/>
    <w:rsid w:val="006F7BD1"/>
    <w:rsid w:val="0070020E"/>
    <w:rsid w:val="0070032A"/>
    <w:rsid w:val="00700516"/>
    <w:rsid w:val="007008E5"/>
    <w:rsid w:val="00700B30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7E"/>
    <w:rsid w:val="007024F5"/>
    <w:rsid w:val="00702571"/>
    <w:rsid w:val="00702601"/>
    <w:rsid w:val="007026FD"/>
    <w:rsid w:val="007028FF"/>
    <w:rsid w:val="00702A7F"/>
    <w:rsid w:val="00702BC9"/>
    <w:rsid w:val="00702BE7"/>
    <w:rsid w:val="00702C4E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FD5"/>
    <w:rsid w:val="007061CF"/>
    <w:rsid w:val="007062C7"/>
    <w:rsid w:val="0070645B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87"/>
    <w:rsid w:val="007101C2"/>
    <w:rsid w:val="00710482"/>
    <w:rsid w:val="0071084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42"/>
    <w:rsid w:val="00711A48"/>
    <w:rsid w:val="00711DDB"/>
    <w:rsid w:val="00711E3D"/>
    <w:rsid w:val="00712873"/>
    <w:rsid w:val="00712F45"/>
    <w:rsid w:val="00712FC3"/>
    <w:rsid w:val="007130C2"/>
    <w:rsid w:val="0071316B"/>
    <w:rsid w:val="00713189"/>
    <w:rsid w:val="007131AA"/>
    <w:rsid w:val="007131EF"/>
    <w:rsid w:val="0071363D"/>
    <w:rsid w:val="00713EFD"/>
    <w:rsid w:val="007141E0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67D"/>
    <w:rsid w:val="00715A25"/>
    <w:rsid w:val="00715DD1"/>
    <w:rsid w:val="00715E0B"/>
    <w:rsid w:val="00715E89"/>
    <w:rsid w:val="0071602B"/>
    <w:rsid w:val="007161E7"/>
    <w:rsid w:val="007161ED"/>
    <w:rsid w:val="007163E9"/>
    <w:rsid w:val="007166A3"/>
    <w:rsid w:val="00716776"/>
    <w:rsid w:val="00716BB5"/>
    <w:rsid w:val="0071707D"/>
    <w:rsid w:val="007172CE"/>
    <w:rsid w:val="0071737C"/>
    <w:rsid w:val="007178E9"/>
    <w:rsid w:val="007204D9"/>
    <w:rsid w:val="00720A9E"/>
    <w:rsid w:val="00720C8A"/>
    <w:rsid w:val="00720FA9"/>
    <w:rsid w:val="00721230"/>
    <w:rsid w:val="007215C6"/>
    <w:rsid w:val="007216D9"/>
    <w:rsid w:val="0072193D"/>
    <w:rsid w:val="00721C0A"/>
    <w:rsid w:val="00721D6D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223"/>
    <w:rsid w:val="007279A3"/>
    <w:rsid w:val="00727B61"/>
    <w:rsid w:val="00727DC9"/>
    <w:rsid w:val="0073012E"/>
    <w:rsid w:val="007302AE"/>
    <w:rsid w:val="007305A1"/>
    <w:rsid w:val="007305E7"/>
    <w:rsid w:val="00730990"/>
    <w:rsid w:val="00730A5C"/>
    <w:rsid w:val="00730CB7"/>
    <w:rsid w:val="00730DF2"/>
    <w:rsid w:val="00730EBB"/>
    <w:rsid w:val="0073158E"/>
    <w:rsid w:val="0073185B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3279"/>
    <w:rsid w:val="0073327C"/>
    <w:rsid w:val="00733BF4"/>
    <w:rsid w:val="007344D7"/>
    <w:rsid w:val="007345AA"/>
    <w:rsid w:val="007346FD"/>
    <w:rsid w:val="00734779"/>
    <w:rsid w:val="0073492F"/>
    <w:rsid w:val="00734F29"/>
    <w:rsid w:val="0073527A"/>
    <w:rsid w:val="00735589"/>
    <w:rsid w:val="0073570C"/>
    <w:rsid w:val="00735794"/>
    <w:rsid w:val="007359FE"/>
    <w:rsid w:val="0073604B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926"/>
    <w:rsid w:val="00737AF3"/>
    <w:rsid w:val="00737C00"/>
    <w:rsid w:val="00737D86"/>
    <w:rsid w:val="00737E49"/>
    <w:rsid w:val="007407B3"/>
    <w:rsid w:val="00740919"/>
    <w:rsid w:val="00740AD4"/>
    <w:rsid w:val="00740CB8"/>
    <w:rsid w:val="00740D7F"/>
    <w:rsid w:val="00740D8A"/>
    <w:rsid w:val="00740E7E"/>
    <w:rsid w:val="007411C9"/>
    <w:rsid w:val="007418DB"/>
    <w:rsid w:val="00741FB3"/>
    <w:rsid w:val="00742472"/>
    <w:rsid w:val="0074260A"/>
    <w:rsid w:val="00742967"/>
    <w:rsid w:val="00743074"/>
    <w:rsid w:val="00743113"/>
    <w:rsid w:val="007437E5"/>
    <w:rsid w:val="00743A0E"/>
    <w:rsid w:val="0074423F"/>
    <w:rsid w:val="00744255"/>
    <w:rsid w:val="007448F8"/>
    <w:rsid w:val="00744BD4"/>
    <w:rsid w:val="00744D41"/>
    <w:rsid w:val="00744F27"/>
    <w:rsid w:val="007451D8"/>
    <w:rsid w:val="0074522A"/>
    <w:rsid w:val="007452D4"/>
    <w:rsid w:val="007457F5"/>
    <w:rsid w:val="007458C3"/>
    <w:rsid w:val="007458F7"/>
    <w:rsid w:val="00745CEC"/>
    <w:rsid w:val="00746302"/>
    <w:rsid w:val="00746796"/>
    <w:rsid w:val="00746D1D"/>
    <w:rsid w:val="00746F0A"/>
    <w:rsid w:val="007473D8"/>
    <w:rsid w:val="00747425"/>
    <w:rsid w:val="0074743A"/>
    <w:rsid w:val="007474B6"/>
    <w:rsid w:val="007474CB"/>
    <w:rsid w:val="0074768A"/>
    <w:rsid w:val="00747A54"/>
    <w:rsid w:val="00747C36"/>
    <w:rsid w:val="00747C69"/>
    <w:rsid w:val="007500DC"/>
    <w:rsid w:val="00750252"/>
    <w:rsid w:val="00750403"/>
    <w:rsid w:val="00750939"/>
    <w:rsid w:val="00750D8F"/>
    <w:rsid w:val="00750FAE"/>
    <w:rsid w:val="00751226"/>
    <w:rsid w:val="0075132F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600E4"/>
    <w:rsid w:val="0076038A"/>
    <w:rsid w:val="0076049E"/>
    <w:rsid w:val="007604AE"/>
    <w:rsid w:val="00760667"/>
    <w:rsid w:val="0076067D"/>
    <w:rsid w:val="00760B44"/>
    <w:rsid w:val="00760E9D"/>
    <w:rsid w:val="00760F95"/>
    <w:rsid w:val="00760F97"/>
    <w:rsid w:val="007610FB"/>
    <w:rsid w:val="0076133F"/>
    <w:rsid w:val="00761582"/>
    <w:rsid w:val="00761A48"/>
    <w:rsid w:val="00761B5A"/>
    <w:rsid w:val="00761D96"/>
    <w:rsid w:val="00761DD2"/>
    <w:rsid w:val="00761F27"/>
    <w:rsid w:val="00761F2C"/>
    <w:rsid w:val="00762856"/>
    <w:rsid w:val="007628E7"/>
    <w:rsid w:val="00762F1D"/>
    <w:rsid w:val="0076301D"/>
    <w:rsid w:val="007637C4"/>
    <w:rsid w:val="007642D7"/>
    <w:rsid w:val="00764666"/>
    <w:rsid w:val="007646F5"/>
    <w:rsid w:val="00764838"/>
    <w:rsid w:val="00764E0C"/>
    <w:rsid w:val="00764FC0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73"/>
    <w:rsid w:val="00767724"/>
    <w:rsid w:val="0076782D"/>
    <w:rsid w:val="0076789D"/>
    <w:rsid w:val="00767A8C"/>
    <w:rsid w:val="00767AC7"/>
    <w:rsid w:val="00767BE0"/>
    <w:rsid w:val="00767C17"/>
    <w:rsid w:val="00767E04"/>
    <w:rsid w:val="00770371"/>
    <w:rsid w:val="00770638"/>
    <w:rsid w:val="0077087E"/>
    <w:rsid w:val="007708E9"/>
    <w:rsid w:val="00770C93"/>
    <w:rsid w:val="0077149F"/>
    <w:rsid w:val="007715F9"/>
    <w:rsid w:val="00771672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4B2"/>
    <w:rsid w:val="00776A05"/>
    <w:rsid w:val="0077733B"/>
    <w:rsid w:val="00777878"/>
    <w:rsid w:val="0077789D"/>
    <w:rsid w:val="00777EC7"/>
    <w:rsid w:val="00777F01"/>
    <w:rsid w:val="00777F82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4C1"/>
    <w:rsid w:val="00783213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C7"/>
    <w:rsid w:val="007842DA"/>
    <w:rsid w:val="00784B9C"/>
    <w:rsid w:val="00784BD6"/>
    <w:rsid w:val="00784D1C"/>
    <w:rsid w:val="00784E63"/>
    <w:rsid w:val="00785206"/>
    <w:rsid w:val="00785497"/>
    <w:rsid w:val="007859BA"/>
    <w:rsid w:val="00785CE4"/>
    <w:rsid w:val="00785DFA"/>
    <w:rsid w:val="00785F7F"/>
    <w:rsid w:val="00786243"/>
    <w:rsid w:val="007864BD"/>
    <w:rsid w:val="00786540"/>
    <w:rsid w:val="0078694A"/>
    <w:rsid w:val="00786C82"/>
    <w:rsid w:val="00786EA3"/>
    <w:rsid w:val="007878CE"/>
    <w:rsid w:val="0078795C"/>
    <w:rsid w:val="00787C9B"/>
    <w:rsid w:val="00787EAA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81"/>
    <w:rsid w:val="00793493"/>
    <w:rsid w:val="00793554"/>
    <w:rsid w:val="00793AFE"/>
    <w:rsid w:val="00793B95"/>
    <w:rsid w:val="00793BAC"/>
    <w:rsid w:val="00793C5E"/>
    <w:rsid w:val="00794052"/>
    <w:rsid w:val="00794225"/>
    <w:rsid w:val="00794274"/>
    <w:rsid w:val="00794406"/>
    <w:rsid w:val="00794F4C"/>
    <w:rsid w:val="00795006"/>
    <w:rsid w:val="0079535D"/>
    <w:rsid w:val="00795874"/>
    <w:rsid w:val="00795D33"/>
    <w:rsid w:val="007962B8"/>
    <w:rsid w:val="00796396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148"/>
    <w:rsid w:val="00797527"/>
    <w:rsid w:val="00797637"/>
    <w:rsid w:val="007976F9"/>
    <w:rsid w:val="007977FD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F42"/>
    <w:rsid w:val="007A23D2"/>
    <w:rsid w:val="007A243F"/>
    <w:rsid w:val="007A2708"/>
    <w:rsid w:val="007A2730"/>
    <w:rsid w:val="007A27FB"/>
    <w:rsid w:val="007A29B9"/>
    <w:rsid w:val="007A2C92"/>
    <w:rsid w:val="007A2DCA"/>
    <w:rsid w:val="007A3249"/>
    <w:rsid w:val="007A3407"/>
    <w:rsid w:val="007A3863"/>
    <w:rsid w:val="007A39FF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CB0"/>
    <w:rsid w:val="007A6D31"/>
    <w:rsid w:val="007A73DE"/>
    <w:rsid w:val="007A788E"/>
    <w:rsid w:val="007A7964"/>
    <w:rsid w:val="007A7E81"/>
    <w:rsid w:val="007B01FC"/>
    <w:rsid w:val="007B03BE"/>
    <w:rsid w:val="007B09E1"/>
    <w:rsid w:val="007B0B44"/>
    <w:rsid w:val="007B0D84"/>
    <w:rsid w:val="007B0EF0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401F"/>
    <w:rsid w:val="007B4255"/>
    <w:rsid w:val="007B46F8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B7B79"/>
    <w:rsid w:val="007C00B9"/>
    <w:rsid w:val="007C085B"/>
    <w:rsid w:val="007C09A8"/>
    <w:rsid w:val="007C0F1A"/>
    <w:rsid w:val="007C101B"/>
    <w:rsid w:val="007C140F"/>
    <w:rsid w:val="007C176B"/>
    <w:rsid w:val="007C191C"/>
    <w:rsid w:val="007C1EB6"/>
    <w:rsid w:val="007C263B"/>
    <w:rsid w:val="007C26ED"/>
    <w:rsid w:val="007C2A7D"/>
    <w:rsid w:val="007C2AB7"/>
    <w:rsid w:val="007C2EC7"/>
    <w:rsid w:val="007C2F74"/>
    <w:rsid w:val="007C3552"/>
    <w:rsid w:val="007C35A5"/>
    <w:rsid w:val="007C3608"/>
    <w:rsid w:val="007C3740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DD1"/>
    <w:rsid w:val="007C6ED6"/>
    <w:rsid w:val="007C71B4"/>
    <w:rsid w:val="007C72BD"/>
    <w:rsid w:val="007C730F"/>
    <w:rsid w:val="007C7A0C"/>
    <w:rsid w:val="007C7A80"/>
    <w:rsid w:val="007C7AB9"/>
    <w:rsid w:val="007D017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066"/>
    <w:rsid w:val="007D5413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42F"/>
    <w:rsid w:val="007E0CDD"/>
    <w:rsid w:val="007E0D82"/>
    <w:rsid w:val="007E14A8"/>
    <w:rsid w:val="007E15D7"/>
    <w:rsid w:val="007E1683"/>
    <w:rsid w:val="007E1997"/>
    <w:rsid w:val="007E1CC0"/>
    <w:rsid w:val="007E2213"/>
    <w:rsid w:val="007E232B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83C"/>
    <w:rsid w:val="007E4844"/>
    <w:rsid w:val="007E4A2B"/>
    <w:rsid w:val="007E4CFE"/>
    <w:rsid w:val="007E557E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E70"/>
    <w:rsid w:val="007F22FE"/>
    <w:rsid w:val="007F2651"/>
    <w:rsid w:val="007F2687"/>
    <w:rsid w:val="007F281A"/>
    <w:rsid w:val="007F2A49"/>
    <w:rsid w:val="007F2E17"/>
    <w:rsid w:val="007F31C0"/>
    <w:rsid w:val="007F35D7"/>
    <w:rsid w:val="007F3744"/>
    <w:rsid w:val="007F3B34"/>
    <w:rsid w:val="007F4AD4"/>
    <w:rsid w:val="007F4B41"/>
    <w:rsid w:val="007F5553"/>
    <w:rsid w:val="007F55AC"/>
    <w:rsid w:val="007F5613"/>
    <w:rsid w:val="007F5B97"/>
    <w:rsid w:val="007F5C92"/>
    <w:rsid w:val="007F5D2F"/>
    <w:rsid w:val="007F5DC1"/>
    <w:rsid w:val="007F634B"/>
    <w:rsid w:val="007F666A"/>
    <w:rsid w:val="007F6740"/>
    <w:rsid w:val="007F67DF"/>
    <w:rsid w:val="007F6983"/>
    <w:rsid w:val="007F715B"/>
    <w:rsid w:val="007F7357"/>
    <w:rsid w:val="007F7407"/>
    <w:rsid w:val="007F741A"/>
    <w:rsid w:val="007F76A3"/>
    <w:rsid w:val="00800041"/>
    <w:rsid w:val="0080033E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517"/>
    <w:rsid w:val="008028AF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3AD0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BC"/>
    <w:rsid w:val="00805DE5"/>
    <w:rsid w:val="00805F4E"/>
    <w:rsid w:val="00805F67"/>
    <w:rsid w:val="00806374"/>
    <w:rsid w:val="008065A3"/>
    <w:rsid w:val="00806700"/>
    <w:rsid w:val="008069D1"/>
    <w:rsid w:val="00806B98"/>
    <w:rsid w:val="00806C6E"/>
    <w:rsid w:val="00806DCC"/>
    <w:rsid w:val="00807033"/>
    <w:rsid w:val="00807222"/>
    <w:rsid w:val="00807774"/>
    <w:rsid w:val="00807813"/>
    <w:rsid w:val="0080794D"/>
    <w:rsid w:val="008079AC"/>
    <w:rsid w:val="008079BF"/>
    <w:rsid w:val="00807A8C"/>
    <w:rsid w:val="00807B7A"/>
    <w:rsid w:val="008103C2"/>
    <w:rsid w:val="008104BB"/>
    <w:rsid w:val="0081062B"/>
    <w:rsid w:val="00810801"/>
    <w:rsid w:val="008109F0"/>
    <w:rsid w:val="00810D13"/>
    <w:rsid w:val="00810E1C"/>
    <w:rsid w:val="00811085"/>
    <w:rsid w:val="008118EF"/>
    <w:rsid w:val="00811AC8"/>
    <w:rsid w:val="00811C7B"/>
    <w:rsid w:val="00811D82"/>
    <w:rsid w:val="00812534"/>
    <w:rsid w:val="00812690"/>
    <w:rsid w:val="00812695"/>
    <w:rsid w:val="00812747"/>
    <w:rsid w:val="0081294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62AB"/>
    <w:rsid w:val="008165F3"/>
    <w:rsid w:val="00816E47"/>
    <w:rsid w:val="0081707A"/>
    <w:rsid w:val="0081712F"/>
    <w:rsid w:val="00817551"/>
    <w:rsid w:val="00817557"/>
    <w:rsid w:val="0081766B"/>
    <w:rsid w:val="00817724"/>
    <w:rsid w:val="008178CA"/>
    <w:rsid w:val="00817C31"/>
    <w:rsid w:val="0082015A"/>
    <w:rsid w:val="00820634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183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889"/>
    <w:rsid w:val="008278B5"/>
    <w:rsid w:val="0082797F"/>
    <w:rsid w:val="00827A2B"/>
    <w:rsid w:val="00827E0D"/>
    <w:rsid w:val="00827F13"/>
    <w:rsid w:val="008300B3"/>
    <w:rsid w:val="00830184"/>
    <w:rsid w:val="00830346"/>
    <w:rsid w:val="008304ED"/>
    <w:rsid w:val="00830640"/>
    <w:rsid w:val="008306E6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70B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DE7"/>
    <w:rsid w:val="00840F17"/>
    <w:rsid w:val="008412A0"/>
    <w:rsid w:val="0084184C"/>
    <w:rsid w:val="008418CB"/>
    <w:rsid w:val="0084195F"/>
    <w:rsid w:val="00841E91"/>
    <w:rsid w:val="00841F2D"/>
    <w:rsid w:val="0084205F"/>
    <w:rsid w:val="00842178"/>
    <w:rsid w:val="00842390"/>
    <w:rsid w:val="008428AA"/>
    <w:rsid w:val="00842A6C"/>
    <w:rsid w:val="00842BBB"/>
    <w:rsid w:val="00842D0F"/>
    <w:rsid w:val="00842DBD"/>
    <w:rsid w:val="0084339A"/>
    <w:rsid w:val="00843608"/>
    <w:rsid w:val="0084370D"/>
    <w:rsid w:val="00843736"/>
    <w:rsid w:val="0084425B"/>
    <w:rsid w:val="008442EA"/>
    <w:rsid w:val="00844653"/>
    <w:rsid w:val="008447FB"/>
    <w:rsid w:val="00844BE5"/>
    <w:rsid w:val="00844BFF"/>
    <w:rsid w:val="00844F44"/>
    <w:rsid w:val="0084565F"/>
    <w:rsid w:val="00845A30"/>
    <w:rsid w:val="0084616F"/>
    <w:rsid w:val="008461AD"/>
    <w:rsid w:val="00846382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BD"/>
    <w:rsid w:val="008500EB"/>
    <w:rsid w:val="00850149"/>
    <w:rsid w:val="00850630"/>
    <w:rsid w:val="00850637"/>
    <w:rsid w:val="008506A4"/>
    <w:rsid w:val="00850CAE"/>
    <w:rsid w:val="00850CD6"/>
    <w:rsid w:val="008513D5"/>
    <w:rsid w:val="00851586"/>
    <w:rsid w:val="00851883"/>
    <w:rsid w:val="00851959"/>
    <w:rsid w:val="008519DA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25A"/>
    <w:rsid w:val="0085386C"/>
    <w:rsid w:val="00853E68"/>
    <w:rsid w:val="008541C7"/>
    <w:rsid w:val="0085430E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C54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0"/>
    <w:rsid w:val="0086219E"/>
    <w:rsid w:val="008627B6"/>
    <w:rsid w:val="00862922"/>
    <w:rsid w:val="00862AE7"/>
    <w:rsid w:val="00862B34"/>
    <w:rsid w:val="00862D04"/>
    <w:rsid w:val="00862DB2"/>
    <w:rsid w:val="00862ED0"/>
    <w:rsid w:val="00862F5C"/>
    <w:rsid w:val="00863074"/>
    <w:rsid w:val="008630C8"/>
    <w:rsid w:val="00863144"/>
    <w:rsid w:val="00863377"/>
    <w:rsid w:val="00863697"/>
    <w:rsid w:val="00863862"/>
    <w:rsid w:val="00864077"/>
    <w:rsid w:val="00864CB1"/>
    <w:rsid w:val="00864CE8"/>
    <w:rsid w:val="0086537F"/>
    <w:rsid w:val="008656B1"/>
    <w:rsid w:val="00865A0E"/>
    <w:rsid w:val="00865A6E"/>
    <w:rsid w:val="00865A71"/>
    <w:rsid w:val="00865CB1"/>
    <w:rsid w:val="00865EB3"/>
    <w:rsid w:val="00866126"/>
    <w:rsid w:val="0086647E"/>
    <w:rsid w:val="0086663F"/>
    <w:rsid w:val="00866B42"/>
    <w:rsid w:val="00866BE9"/>
    <w:rsid w:val="00866D1D"/>
    <w:rsid w:val="008671E5"/>
    <w:rsid w:val="00867447"/>
    <w:rsid w:val="00867457"/>
    <w:rsid w:val="008678F1"/>
    <w:rsid w:val="00867A89"/>
    <w:rsid w:val="00867B22"/>
    <w:rsid w:val="00867C47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36CD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175"/>
    <w:rsid w:val="00876260"/>
    <w:rsid w:val="0087627A"/>
    <w:rsid w:val="00876710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94"/>
    <w:rsid w:val="00880BC8"/>
    <w:rsid w:val="00880EAB"/>
    <w:rsid w:val="00880F13"/>
    <w:rsid w:val="008810E3"/>
    <w:rsid w:val="008810E8"/>
    <w:rsid w:val="008811AF"/>
    <w:rsid w:val="008811BB"/>
    <w:rsid w:val="00881357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EA"/>
    <w:rsid w:val="00883242"/>
    <w:rsid w:val="00883527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A0F"/>
    <w:rsid w:val="00887527"/>
    <w:rsid w:val="0088757B"/>
    <w:rsid w:val="00887980"/>
    <w:rsid w:val="00887BBA"/>
    <w:rsid w:val="00887C48"/>
    <w:rsid w:val="00887D4B"/>
    <w:rsid w:val="008900E8"/>
    <w:rsid w:val="00890C1D"/>
    <w:rsid w:val="00890D05"/>
    <w:rsid w:val="00891730"/>
    <w:rsid w:val="0089192C"/>
    <w:rsid w:val="0089194D"/>
    <w:rsid w:val="00891C6A"/>
    <w:rsid w:val="00891D87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CF2"/>
    <w:rsid w:val="00894E14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DC1"/>
    <w:rsid w:val="00897005"/>
    <w:rsid w:val="00897042"/>
    <w:rsid w:val="00897182"/>
    <w:rsid w:val="00897CF8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17F"/>
    <w:rsid w:val="008A28C9"/>
    <w:rsid w:val="008A2929"/>
    <w:rsid w:val="008A2CD0"/>
    <w:rsid w:val="008A2DBE"/>
    <w:rsid w:val="008A2E42"/>
    <w:rsid w:val="008A31C9"/>
    <w:rsid w:val="008A31D7"/>
    <w:rsid w:val="008A381B"/>
    <w:rsid w:val="008A3849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A47"/>
    <w:rsid w:val="008A7434"/>
    <w:rsid w:val="008A746C"/>
    <w:rsid w:val="008A761E"/>
    <w:rsid w:val="008A7960"/>
    <w:rsid w:val="008A7ED7"/>
    <w:rsid w:val="008B00DD"/>
    <w:rsid w:val="008B03CB"/>
    <w:rsid w:val="008B04F7"/>
    <w:rsid w:val="008B0523"/>
    <w:rsid w:val="008B0550"/>
    <w:rsid w:val="008B0A85"/>
    <w:rsid w:val="008B1403"/>
    <w:rsid w:val="008B1420"/>
    <w:rsid w:val="008B18C6"/>
    <w:rsid w:val="008B18E5"/>
    <w:rsid w:val="008B1912"/>
    <w:rsid w:val="008B1F12"/>
    <w:rsid w:val="008B2290"/>
    <w:rsid w:val="008B22F1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BFD"/>
    <w:rsid w:val="008B3C01"/>
    <w:rsid w:val="008B3D7D"/>
    <w:rsid w:val="008B3FC9"/>
    <w:rsid w:val="008B425B"/>
    <w:rsid w:val="008B4683"/>
    <w:rsid w:val="008B48B4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F97"/>
    <w:rsid w:val="008B6141"/>
    <w:rsid w:val="008B6D1E"/>
    <w:rsid w:val="008B7261"/>
    <w:rsid w:val="008B7808"/>
    <w:rsid w:val="008B7A31"/>
    <w:rsid w:val="008B7C05"/>
    <w:rsid w:val="008B7CEF"/>
    <w:rsid w:val="008B7FD8"/>
    <w:rsid w:val="008C0239"/>
    <w:rsid w:val="008C1079"/>
    <w:rsid w:val="008C10B8"/>
    <w:rsid w:val="008C1892"/>
    <w:rsid w:val="008C19EA"/>
    <w:rsid w:val="008C1E3F"/>
    <w:rsid w:val="008C1FBC"/>
    <w:rsid w:val="008C249E"/>
    <w:rsid w:val="008C2504"/>
    <w:rsid w:val="008C2912"/>
    <w:rsid w:val="008C2EAA"/>
    <w:rsid w:val="008C3540"/>
    <w:rsid w:val="008C371C"/>
    <w:rsid w:val="008C3BF1"/>
    <w:rsid w:val="008C4074"/>
    <w:rsid w:val="008C439F"/>
    <w:rsid w:val="008C43B2"/>
    <w:rsid w:val="008C4E0A"/>
    <w:rsid w:val="008C54AE"/>
    <w:rsid w:val="008C564F"/>
    <w:rsid w:val="008C57AE"/>
    <w:rsid w:val="008C5E0C"/>
    <w:rsid w:val="008C6510"/>
    <w:rsid w:val="008C663E"/>
    <w:rsid w:val="008C6831"/>
    <w:rsid w:val="008C68A7"/>
    <w:rsid w:val="008C6BC1"/>
    <w:rsid w:val="008C6F97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0FA"/>
    <w:rsid w:val="008D1205"/>
    <w:rsid w:val="008D13DC"/>
    <w:rsid w:val="008D1698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548"/>
    <w:rsid w:val="008D38C4"/>
    <w:rsid w:val="008D3ADB"/>
    <w:rsid w:val="008D3C61"/>
    <w:rsid w:val="008D3CEA"/>
    <w:rsid w:val="008D3F05"/>
    <w:rsid w:val="008D3F33"/>
    <w:rsid w:val="008D42EE"/>
    <w:rsid w:val="008D4538"/>
    <w:rsid w:val="008D4648"/>
    <w:rsid w:val="008D4B3C"/>
    <w:rsid w:val="008D5113"/>
    <w:rsid w:val="008D540A"/>
    <w:rsid w:val="008D5806"/>
    <w:rsid w:val="008D58EA"/>
    <w:rsid w:val="008D5A46"/>
    <w:rsid w:val="008D5B86"/>
    <w:rsid w:val="008D5CA4"/>
    <w:rsid w:val="008D5DB5"/>
    <w:rsid w:val="008D5F43"/>
    <w:rsid w:val="008D60F9"/>
    <w:rsid w:val="008D61B4"/>
    <w:rsid w:val="008D65FA"/>
    <w:rsid w:val="008D69B0"/>
    <w:rsid w:val="008D6CF9"/>
    <w:rsid w:val="008D7542"/>
    <w:rsid w:val="008D762C"/>
    <w:rsid w:val="008D76C3"/>
    <w:rsid w:val="008D77D1"/>
    <w:rsid w:val="008D79B4"/>
    <w:rsid w:val="008E0583"/>
    <w:rsid w:val="008E0650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448"/>
    <w:rsid w:val="008E34BB"/>
    <w:rsid w:val="008E378F"/>
    <w:rsid w:val="008E3852"/>
    <w:rsid w:val="008E38BE"/>
    <w:rsid w:val="008E3EA6"/>
    <w:rsid w:val="008E4136"/>
    <w:rsid w:val="008E43DD"/>
    <w:rsid w:val="008E46F0"/>
    <w:rsid w:val="008E4701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C3F"/>
    <w:rsid w:val="008E5C61"/>
    <w:rsid w:val="008E6068"/>
    <w:rsid w:val="008E6518"/>
    <w:rsid w:val="008E65B1"/>
    <w:rsid w:val="008E6CE5"/>
    <w:rsid w:val="008E6F92"/>
    <w:rsid w:val="008E743B"/>
    <w:rsid w:val="008E76E6"/>
    <w:rsid w:val="008E7879"/>
    <w:rsid w:val="008E7B41"/>
    <w:rsid w:val="008E7BE6"/>
    <w:rsid w:val="008E7D63"/>
    <w:rsid w:val="008F00D0"/>
    <w:rsid w:val="008F03E6"/>
    <w:rsid w:val="008F04E8"/>
    <w:rsid w:val="008F0C41"/>
    <w:rsid w:val="008F1A5D"/>
    <w:rsid w:val="008F27DA"/>
    <w:rsid w:val="008F27FB"/>
    <w:rsid w:val="008F2858"/>
    <w:rsid w:val="008F2934"/>
    <w:rsid w:val="008F2A21"/>
    <w:rsid w:val="008F2ADF"/>
    <w:rsid w:val="008F2BBC"/>
    <w:rsid w:val="008F3191"/>
    <w:rsid w:val="008F39FB"/>
    <w:rsid w:val="008F3A02"/>
    <w:rsid w:val="008F47F1"/>
    <w:rsid w:val="008F4B71"/>
    <w:rsid w:val="008F4E95"/>
    <w:rsid w:val="008F5858"/>
    <w:rsid w:val="008F642B"/>
    <w:rsid w:val="008F6A06"/>
    <w:rsid w:val="008F6B17"/>
    <w:rsid w:val="008F71E7"/>
    <w:rsid w:val="008F7A00"/>
    <w:rsid w:val="008F7A61"/>
    <w:rsid w:val="008F7B98"/>
    <w:rsid w:val="008F7C3A"/>
    <w:rsid w:val="008F7D03"/>
    <w:rsid w:val="008F7D69"/>
    <w:rsid w:val="008F7D89"/>
    <w:rsid w:val="00900051"/>
    <w:rsid w:val="00900320"/>
    <w:rsid w:val="009005DC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A7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45D"/>
    <w:rsid w:val="00904633"/>
    <w:rsid w:val="00904B4F"/>
    <w:rsid w:val="00904BD3"/>
    <w:rsid w:val="00904C59"/>
    <w:rsid w:val="00904E7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6F03"/>
    <w:rsid w:val="009071C0"/>
    <w:rsid w:val="009073A5"/>
    <w:rsid w:val="009075C1"/>
    <w:rsid w:val="009077D5"/>
    <w:rsid w:val="00907C80"/>
    <w:rsid w:val="00907EDE"/>
    <w:rsid w:val="0091034B"/>
    <w:rsid w:val="0091125C"/>
    <w:rsid w:val="0091149C"/>
    <w:rsid w:val="009114F8"/>
    <w:rsid w:val="0091171E"/>
    <w:rsid w:val="0091240D"/>
    <w:rsid w:val="009124BE"/>
    <w:rsid w:val="009124EA"/>
    <w:rsid w:val="009127BE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617"/>
    <w:rsid w:val="00914674"/>
    <w:rsid w:val="0091467E"/>
    <w:rsid w:val="00914784"/>
    <w:rsid w:val="00914AFA"/>
    <w:rsid w:val="00914C70"/>
    <w:rsid w:val="009150F5"/>
    <w:rsid w:val="00915750"/>
    <w:rsid w:val="009157A5"/>
    <w:rsid w:val="009158BC"/>
    <w:rsid w:val="00915DB4"/>
    <w:rsid w:val="00915FEC"/>
    <w:rsid w:val="0091622C"/>
    <w:rsid w:val="00916A01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B25"/>
    <w:rsid w:val="00921D48"/>
    <w:rsid w:val="0092211B"/>
    <w:rsid w:val="00922153"/>
    <w:rsid w:val="00922159"/>
    <w:rsid w:val="00922407"/>
    <w:rsid w:val="009226AE"/>
    <w:rsid w:val="0092277D"/>
    <w:rsid w:val="009227B6"/>
    <w:rsid w:val="00922872"/>
    <w:rsid w:val="00923159"/>
    <w:rsid w:val="00923269"/>
    <w:rsid w:val="00923947"/>
    <w:rsid w:val="00923A55"/>
    <w:rsid w:val="00923D63"/>
    <w:rsid w:val="00923E34"/>
    <w:rsid w:val="00924191"/>
    <w:rsid w:val="00924862"/>
    <w:rsid w:val="00924C1A"/>
    <w:rsid w:val="00925179"/>
    <w:rsid w:val="00925226"/>
    <w:rsid w:val="00925412"/>
    <w:rsid w:val="009255D7"/>
    <w:rsid w:val="009256E1"/>
    <w:rsid w:val="009259C4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769"/>
    <w:rsid w:val="009317C2"/>
    <w:rsid w:val="00931AE8"/>
    <w:rsid w:val="00931AFC"/>
    <w:rsid w:val="00931B8A"/>
    <w:rsid w:val="00931FA7"/>
    <w:rsid w:val="0093205F"/>
    <w:rsid w:val="0093230D"/>
    <w:rsid w:val="00932681"/>
    <w:rsid w:val="009326DF"/>
    <w:rsid w:val="00932AB8"/>
    <w:rsid w:val="009330ED"/>
    <w:rsid w:val="00933AE5"/>
    <w:rsid w:val="00933FC3"/>
    <w:rsid w:val="009347E5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9AE"/>
    <w:rsid w:val="00944B05"/>
    <w:rsid w:val="00944D61"/>
    <w:rsid w:val="00944E69"/>
    <w:rsid w:val="009452ED"/>
    <w:rsid w:val="009453A0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B93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C8"/>
    <w:rsid w:val="00954E88"/>
    <w:rsid w:val="00954EBD"/>
    <w:rsid w:val="00955348"/>
    <w:rsid w:val="009555CF"/>
    <w:rsid w:val="00955770"/>
    <w:rsid w:val="0095583C"/>
    <w:rsid w:val="0095589C"/>
    <w:rsid w:val="00955C8B"/>
    <w:rsid w:val="00955E15"/>
    <w:rsid w:val="00955E2F"/>
    <w:rsid w:val="00955F38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C1"/>
    <w:rsid w:val="009627B7"/>
    <w:rsid w:val="009627D8"/>
    <w:rsid w:val="00962841"/>
    <w:rsid w:val="009629AC"/>
    <w:rsid w:val="00962ADA"/>
    <w:rsid w:val="00962AEF"/>
    <w:rsid w:val="00962CBD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4046"/>
    <w:rsid w:val="0096405C"/>
    <w:rsid w:val="0096414E"/>
    <w:rsid w:val="0096434E"/>
    <w:rsid w:val="009647C1"/>
    <w:rsid w:val="00965320"/>
    <w:rsid w:val="0096535F"/>
    <w:rsid w:val="009654DC"/>
    <w:rsid w:val="009657E4"/>
    <w:rsid w:val="00965AA5"/>
    <w:rsid w:val="009664C4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F45"/>
    <w:rsid w:val="009702DC"/>
    <w:rsid w:val="009705B7"/>
    <w:rsid w:val="00970BA7"/>
    <w:rsid w:val="00970DA6"/>
    <w:rsid w:val="00970DE7"/>
    <w:rsid w:val="00970E6D"/>
    <w:rsid w:val="00971015"/>
    <w:rsid w:val="0097102F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31E5"/>
    <w:rsid w:val="009736AD"/>
    <w:rsid w:val="009738D7"/>
    <w:rsid w:val="0097399F"/>
    <w:rsid w:val="00973AD7"/>
    <w:rsid w:val="00973DFE"/>
    <w:rsid w:val="00973F09"/>
    <w:rsid w:val="009740A2"/>
    <w:rsid w:val="00974153"/>
    <w:rsid w:val="0097484F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9F5"/>
    <w:rsid w:val="00977A70"/>
    <w:rsid w:val="00977C1C"/>
    <w:rsid w:val="00977DD5"/>
    <w:rsid w:val="00980016"/>
    <w:rsid w:val="009800C2"/>
    <w:rsid w:val="00980127"/>
    <w:rsid w:val="0098027C"/>
    <w:rsid w:val="00980666"/>
    <w:rsid w:val="0098095C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405E"/>
    <w:rsid w:val="009840FB"/>
    <w:rsid w:val="00984649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F74"/>
    <w:rsid w:val="0098628A"/>
    <w:rsid w:val="00986519"/>
    <w:rsid w:val="009867C2"/>
    <w:rsid w:val="00986A89"/>
    <w:rsid w:val="00986E7B"/>
    <w:rsid w:val="00987176"/>
    <w:rsid w:val="00987476"/>
    <w:rsid w:val="0098749E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66F"/>
    <w:rsid w:val="009916F0"/>
    <w:rsid w:val="0099175E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724"/>
    <w:rsid w:val="009952CE"/>
    <w:rsid w:val="00995BBA"/>
    <w:rsid w:val="00995CC2"/>
    <w:rsid w:val="0099621B"/>
    <w:rsid w:val="009962C3"/>
    <w:rsid w:val="00996414"/>
    <w:rsid w:val="0099665A"/>
    <w:rsid w:val="009966BB"/>
    <w:rsid w:val="00996D56"/>
    <w:rsid w:val="00996D9A"/>
    <w:rsid w:val="00996F90"/>
    <w:rsid w:val="009978C0"/>
    <w:rsid w:val="00997E58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1DFE"/>
    <w:rsid w:val="009A20CD"/>
    <w:rsid w:val="009A2253"/>
    <w:rsid w:val="009A282D"/>
    <w:rsid w:val="009A2B6B"/>
    <w:rsid w:val="009A2DF8"/>
    <w:rsid w:val="009A2EBA"/>
    <w:rsid w:val="009A3052"/>
    <w:rsid w:val="009A30DF"/>
    <w:rsid w:val="009A3139"/>
    <w:rsid w:val="009A3352"/>
    <w:rsid w:val="009A3666"/>
    <w:rsid w:val="009A37A7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836"/>
    <w:rsid w:val="009A58EE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D88"/>
    <w:rsid w:val="009B0ED9"/>
    <w:rsid w:val="009B0F7F"/>
    <w:rsid w:val="009B12C8"/>
    <w:rsid w:val="009B19FA"/>
    <w:rsid w:val="009B24B4"/>
    <w:rsid w:val="009B2611"/>
    <w:rsid w:val="009B295C"/>
    <w:rsid w:val="009B29C1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54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E14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8B3"/>
    <w:rsid w:val="009C49BA"/>
    <w:rsid w:val="009C4A74"/>
    <w:rsid w:val="009C4D7F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16"/>
    <w:rsid w:val="009D054D"/>
    <w:rsid w:val="009D05C6"/>
    <w:rsid w:val="009D078C"/>
    <w:rsid w:val="009D08AF"/>
    <w:rsid w:val="009D0C62"/>
    <w:rsid w:val="009D0C95"/>
    <w:rsid w:val="009D0E7D"/>
    <w:rsid w:val="009D11C9"/>
    <w:rsid w:val="009D12CB"/>
    <w:rsid w:val="009D14AA"/>
    <w:rsid w:val="009D16AD"/>
    <w:rsid w:val="009D1848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B6"/>
    <w:rsid w:val="009D4AE8"/>
    <w:rsid w:val="009D4EBC"/>
    <w:rsid w:val="009D4ED9"/>
    <w:rsid w:val="009D4EE7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D2"/>
    <w:rsid w:val="009D6E8F"/>
    <w:rsid w:val="009D6F11"/>
    <w:rsid w:val="009D6FA8"/>
    <w:rsid w:val="009D7689"/>
    <w:rsid w:val="009D7B39"/>
    <w:rsid w:val="009D7F42"/>
    <w:rsid w:val="009E0393"/>
    <w:rsid w:val="009E1102"/>
    <w:rsid w:val="009E1137"/>
    <w:rsid w:val="009E14DB"/>
    <w:rsid w:val="009E15E9"/>
    <w:rsid w:val="009E177A"/>
    <w:rsid w:val="009E2105"/>
    <w:rsid w:val="009E241C"/>
    <w:rsid w:val="009E2D03"/>
    <w:rsid w:val="009E32E3"/>
    <w:rsid w:val="009E4013"/>
    <w:rsid w:val="009E40A0"/>
    <w:rsid w:val="009E40D9"/>
    <w:rsid w:val="009E439C"/>
    <w:rsid w:val="009E492B"/>
    <w:rsid w:val="009E4944"/>
    <w:rsid w:val="009E499F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435B"/>
    <w:rsid w:val="009F454B"/>
    <w:rsid w:val="009F4CC9"/>
    <w:rsid w:val="009F4F6E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C1"/>
    <w:rsid w:val="00A00E3D"/>
    <w:rsid w:val="00A01077"/>
    <w:rsid w:val="00A01117"/>
    <w:rsid w:val="00A01236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2F28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61B1"/>
    <w:rsid w:val="00A066D9"/>
    <w:rsid w:val="00A06AF0"/>
    <w:rsid w:val="00A06CEB"/>
    <w:rsid w:val="00A06E40"/>
    <w:rsid w:val="00A0705F"/>
    <w:rsid w:val="00A071C4"/>
    <w:rsid w:val="00A07501"/>
    <w:rsid w:val="00A1020C"/>
    <w:rsid w:val="00A104EB"/>
    <w:rsid w:val="00A10521"/>
    <w:rsid w:val="00A106F7"/>
    <w:rsid w:val="00A10842"/>
    <w:rsid w:val="00A10C49"/>
    <w:rsid w:val="00A10FEC"/>
    <w:rsid w:val="00A110E1"/>
    <w:rsid w:val="00A1132E"/>
    <w:rsid w:val="00A1143C"/>
    <w:rsid w:val="00A11516"/>
    <w:rsid w:val="00A11531"/>
    <w:rsid w:val="00A115C5"/>
    <w:rsid w:val="00A11A04"/>
    <w:rsid w:val="00A11CF1"/>
    <w:rsid w:val="00A11EC9"/>
    <w:rsid w:val="00A11F1E"/>
    <w:rsid w:val="00A126B4"/>
    <w:rsid w:val="00A12B17"/>
    <w:rsid w:val="00A12C46"/>
    <w:rsid w:val="00A12F91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D71"/>
    <w:rsid w:val="00A2057F"/>
    <w:rsid w:val="00A206F3"/>
    <w:rsid w:val="00A20824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1EC1"/>
    <w:rsid w:val="00A22352"/>
    <w:rsid w:val="00A22371"/>
    <w:rsid w:val="00A22679"/>
    <w:rsid w:val="00A2309E"/>
    <w:rsid w:val="00A23227"/>
    <w:rsid w:val="00A23634"/>
    <w:rsid w:val="00A23883"/>
    <w:rsid w:val="00A239E3"/>
    <w:rsid w:val="00A242BE"/>
    <w:rsid w:val="00A24763"/>
    <w:rsid w:val="00A247D3"/>
    <w:rsid w:val="00A24B4F"/>
    <w:rsid w:val="00A24D15"/>
    <w:rsid w:val="00A25151"/>
    <w:rsid w:val="00A25242"/>
    <w:rsid w:val="00A2524E"/>
    <w:rsid w:val="00A25B3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60A"/>
    <w:rsid w:val="00A36B35"/>
    <w:rsid w:val="00A36C56"/>
    <w:rsid w:val="00A36DA5"/>
    <w:rsid w:val="00A37AEE"/>
    <w:rsid w:val="00A37C01"/>
    <w:rsid w:val="00A401C0"/>
    <w:rsid w:val="00A40344"/>
    <w:rsid w:val="00A40EFD"/>
    <w:rsid w:val="00A41216"/>
    <w:rsid w:val="00A41356"/>
    <w:rsid w:val="00A413CC"/>
    <w:rsid w:val="00A4147B"/>
    <w:rsid w:val="00A41657"/>
    <w:rsid w:val="00A41965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21C"/>
    <w:rsid w:val="00A4339F"/>
    <w:rsid w:val="00A4351F"/>
    <w:rsid w:val="00A43808"/>
    <w:rsid w:val="00A43B1F"/>
    <w:rsid w:val="00A43E6E"/>
    <w:rsid w:val="00A43E76"/>
    <w:rsid w:val="00A43F4B"/>
    <w:rsid w:val="00A43F54"/>
    <w:rsid w:val="00A43FC9"/>
    <w:rsid w:val="00A442AB"/>
    <w:rsid w:val="00A442D2"/>
    <w:rsid w:val="00A442E0"/>
    <w:rsid w:val="00A4435C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A48"/>
    <w:rsid w:val="00A54883"/>
    <w:rsid w:val="00A54A61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6AB1"/>
    <w:rsid w:val="00A56F7F"/>
    <w:rsid w:val="00A57317"/>
    <w:rsid w:val="00A57BE3"/>
    <w:rsid w:val="00A602E1"/>
    <w:rsid w:val="00A605F8"/>
    <w:rsid w:val="00A60707"/>
    <w:rsid w:val="00A60991"/>
    <w:rsid w:val="00A60C28"/>
    <w:rsid w:val="00A613F5"/>
    <w:rsid w:val="00A62197"/>
    <w:rsid w:val="00A626CA"/>
    <w:rsid w:val="00A62BF9"/>
    <w:rsid w:val="00A62C26"/>
    <w:rsid w:val="00A62C57"/>
    <w:rsid w:val="00A62F5D"/>
    <w:rsid w:val="00A6364E"/>
    <w:rsid w:val="00A6451B"/>
    <w:rsid w:val="00A645D1"/>
    <w:rsid w:val="00A649BB"/>
    <w:rsid w:val="00A64E77"/>
    <w:rsid w:val="00A64F3F"/>
    <w:rsid w:val="00A65362"/>
    <w:rsid w:val="00A65B5C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516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58C"/>
    <w:rsid w:val="00A7468F"/>
    <w:rsid w:val="00A748E5"/>
    <w:rsid w:val="00A74C1D"/>
    <w:rsid w:val="00A74DE5"/>
    <w:rsid w:val="00A74EE9"/>
    <w:rsid w:val="00A7517F"/>
    <w:rsid w:val="00A752B9"/>
    <w:rsid w:val="00A7535A"/>
    <w:rsid w:val="00A753DD"/>
    <w:rsid w:val="00A75839"/>
    <w:rsid w:val="00A7589A"/>
    <w:rsid w:val="00A759F2"/>
    <w:rsid w:val="00A75DD2"/>
    <w:rsid w:val="00A76715"/>
    <w:rsid w:val="00A769D3"/>
    <w:rsid w:val="00A76CAA"/>
    <w:rsid w:val="00A76D0E"/>
    <w:rsid w:val="00A7720E"/>
    <w:rsid w:val="00A77618"/>
    <w:rsid w:val="00A77971"/>
    <w:rsid w:val="00A77BC1"/>
    <w:rsid w:val="00A80279"/>
    <w:rsid w:val="00A80A66"/>
    <w:rsid w:val="00A80BDB"/>
    <w:rsid w:val="00A80C57"/>
    <w:rsid w:val="00A80CBA"/>
    <w:rsid w:val="00A80F51"/>
    <w:rsid w:val="00A80FBC"/>
    <w:rsid w:val="00A81184"/>
    <w:rsid w:val="00A81469"/>
    <w:rsid w:val="00A81689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EF"/>
    <w:rsid w:val="00A87410"/>
    <w:rsid w:val="00A8744F"/>
    <w:rsid w:val="00A875A4"/>
    <w:rsid w:val="00A875DC"/>
    <w:rsid w:val="00A87A17"/>
    <w:rsid w:val="00A87C11"/>
    <w:rsid w:val="00A901F7"/>
    <w:rsid w:val="00A90221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3898"/>
    <w:rsid w:val="00A93DE3"/>
    <w:rsid w:val="00A93E74"/>
    <w:rsid w:val="00A9408E"/>
    <w:rsid w:val="00A940C7"/>
    <w:rsid w:val="00A9447B"/>
    <w:rsid w:val="00A9488C"/>
    <w:rsid w:val="00A95166"/>
    <w:rsid w:val="00A952A0"/>
    <w:rsid w:val="00A953A1"/>
    <w:rsid w:val="00A95DE2"/>
    <w:rsid w:val="00A96063"/>
    <w:rsid w:val="00A9647E"/>
    <w:rsid w:val="00A96566"/>
    <w:rsid w:val="00A9662B"/>
    <w:rsid w:val="00A96706"/>
    <w:rsid w:val="00A9688C"/>
    <w:rsid w:val="00A96948"/>
    <w:rsid w:val="00A96DEB"/>
    <w:rsid w:val="00A96E5D"/>
    <w:rsid w:val="00A970A0"/>
    <w:rsid w:val="00A971B5"/>
    <w:rsid w:val="00A974DB"/>
    <w:rsid w:val="00A978B2"/>
    <w:rsid w:val="00A9790D"/>
    <w:rsid w:val="00A97FA4"/>
    <w:rsid w:val="00AA00DD"/>
    <w:rsid w:val="00AA03D1"/>
    <w:rsid w:val="00AA03F2"/>
    <w:rsid w:val="00AA0A7C"/>
    <w:rsid w:val="00AA0B30"/>
    <w:rsid w:val="00AA0D15"/>
    <w:rsid w:val="00AA110E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FE"/>
    <w:rsid w:val="00AA410E"/>
    <w:rsid w:val="00AA451D"/>
    <w:rsid w:val="00AA459B"/>
    <w:rsid w:val="00AA49F0"/>
    <w:rsid w:val="00AA4B8A"/>
    <w:rsid w:val="00AA4DB9"/>
    <w:rsid w:val="00AA51DC"/>
    <w:rsid w:val="00AA55A8"/>
    <w:rsid w:val="00AA58DC"/>
    <w:rsid w:val="00AA5A54"/>
    <w:rsid w:val="00AA5E1C"/>
    <w:rsid w:val="00AA5F5B"/>
    <w:rsid w:val="00AA6095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91E"/>
    <w:rsid w:val="00AB2DE5"/>
    <w:rsid w:val="00AB2ED4"/>
    <w:rsid w:val="00AB2EDF"/>
    <w:rsid w:val="00AB3499"/>
    <w:rsid w:val="00AB3647"/>
    <w:rsid w:val="00AB3A7A"/>
    <w:rsid w:val="00AB3D10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C0154"/>
    <w:rsid w:val="00AC03A2"/>
    <w:rsid w:val="00AC06DB"/>
    <w:rsid w:val="00AC075D"/>
    <w:rsid w:val="00AC0B50"/>
    <w:rsid w:val="00AC0D15"/>
    <w:rsid w:val="00AC0DBC"/>
    <w:rsid w:val="00AC10C9"/>
    <w:rsid w:val="00AC125B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854"/>
    <w:rsid w:val="00AC48FE"/>
    <w:rsid w:val="00AC4A26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65B"/>
    <w:rsid w:val="00AC6701"/>
    <w:rsid w:val="00AC69A3"/>
    <w:rsid w:val="00AC6E3E"/>
    <w:rsid w:val="00AC6FBD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605E"/>
    <w:rsid w:val="00AD66B8"/>
    <w:rsid w:val="00AD70F0"/>
    <w:rsid w:val="00AD71FC"/>
    <w:rsid w:val="00AD735E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D74"/>
    <w:rsid w:val="00AE0D75"/>
    <w:rsid w:val="00AE1526"/>
    <w:rsid w:val="00AE168D"/>
    <w:rsid w:val="00AE1835"/>
    <w:rsid w:val="00AE196E"/>
    <w:rsid w:val="00AE19EF"/>
    <w:rsid w:val="00AE1C35"/>
    <w:rsid w:val="00AE2388"/>
    <w:rsid w:val="00AE2519"/>
    <w:rsid w:val="00AE2819"/>
    <w:rsid w:val="00AE2940"/>
    <w:rsid w:val="00AE2981"/>
    <w:rsid w:val="00AE2AEE"/>
    <w:rsid w:val="00AE2B02"/>
    <w:rsid w:val="00AE2C35"/>
    <w:rsid w:val="00AE2C81"/>
    <w:rsid w:val="00AE2CDA"/>
    <w:rsid w:val="00AE2E4F"/>
    <w:rsid w:val="00AE2F0A"/>
    <w:rsid w:val="00AE333E"/>
    <w:rsid w:val="00AE354B"/>
    <w:rsid w:val="00AE3C28"/>
    <w:rsid w:val="00AE3E4F"/>
    <w:rsid w:val="00AE42E5"/>
    <w:rsid w:val="00AE44F6"/>
    <w:rsid w:val="00AE45B9"/>
    <w:rsid w:val="00AE45E4"/>
    <w:rsid w:val="00AE4DC4"/>
    <w:rsid w:val="00AE4ECD"/>
    <w:rsid w:val="00AE4EE4"/>
    <w:rsid w:val="00AE5391"/>
    <w:rsid w:val="00AE5C83"/>
    <w:rsid w:val="00AE6234"/>
    <w:rsid w:val="00AE6352"/>
    <w:rsid w:val="00AE65C1"/>
    <w:rsid w:val="00AE6771"/>
    <w:rsid w:val="00AE67CD"/>
    <w:rsid w:val="00AE696F"/>
    <w:rsid w:val="00AE6B43"/>
    <w:rsid w:val="00AE6C4A"/>
    <w:rsid w:val="00AE6FB2"/>
    <w:rsid w:val="00AE7307"/>
    <w:rsid w:val="00AE74A7"/>
    <w:rsid w:val="00AE776C"/>
    <w:rsid w:val="00AE7A84"/>
    <w:rsid w:val="00AE7AC8"/>
    <w:rsid w:val="00AE7B36"/>
    <w:rsid w:val="00AE7EFA"/>
    <w:rsid w:val="00AF0133"/>
    <w:rsid w:val="00AF0147"/>
    <w:rsid w:val="00AF052B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34C4"/>
    <w:rsid w:val="00AF374E"/>
    <w:rsid w:val="00AF3C76"/>
    <w:rsid w:val="00AF3D6D"/>
    <w:rsid w:val="00AF4073"/>
    <w:rsid w:val="00AF4175"/>
    <w:rsid w:val="00AF4493"/>
    <w:rsid w:val="00AF461C"/>
    <w:rsid w:val="00AF46A7"/>
    <w:rsid w:val="00AF496A"/>
    <w:rsid w:val="00AF4D47"/>
    <w:rsid w:val="00AF500C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64A"/>
    <w:rsid w:val="00B00618"/>
    <w:rsid w:val="00B00665"/>
    <w:rsid w:val="00B00A03"/>
    <w:rsid w:val="00B00F06"/>
    <w:rsid w:val="00B0110A"/>
    <w:rsid w:val="00B01237"/>
    <w:rsid w:val="00B01406"/>
    <w:rsid w:val="00B014C9"/>
    <w:rsid w:val="00B01BE3"/>
    <w:rsid w:val="00B01D82"/>
    <w:rsid w:val="00B01E6C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604B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1B8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D1"/>
    <w:rsid w:val="00B143C4"/>
    <w:rsid w:val="00B14CBC"/>
    <w:rsid w:val="00B14CCE"/>
    <w:rsid w:val="00B14D63"/>
    <w:rsid w:val="00B14E24"/>
    <w:rsid w:val="00B14E31"/>
    <w:rsid w:val="00B14FB1"/>
    <w:rsid w:val="00B15233"/>
    <w:rsid w:val="00B154E9"/>
    <w:rsid w:val="00B15953"/>
    <w:rsid w:val="00B15D83"/>
    <w:rsid w:val="00B16126"/>
    <w:rsid w:val="00B16300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28B8"/>
    <w:rsid w:val="00B22A0F"/>
    <w:rsid w:val="00B22AD3"/>
    <w:rsid w:val="00B22C57"/>
    <w:rsid w:val="00B22D17"/>
    <w:rsid w:val="00B23007"/>
    <w:rsid w:val="00B231C9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6263"/>
    <w:rsid w:val="00B2627E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C1D"/>
    <w:rsid w:val="00B30D27"/>
    <w:rsid w:val="00B31047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55C"/>
    <w:rsid w:val="00B3387E"/>
    <w:rsid w:val="00B33DC7"/>
    <w:rsid w:val="00B33EFF"/>
    <w:rsid w:val="00B341D5"/>
    <w:rsid w:val="00B3459A"/>
    <w:rsid w:val="00B34E9C"/>
    <w:rsid w:val="00B35051"/>
    <w:rsid w:val="00B356D6"/>
    <w:rsid w:val="00B356F5"/>
    <w:rsid w:val="00B36396"/>
    <w:rsid w:val="00B36979"/>
    <w:rsid w:val="00B36ECD"/>
    <w:rsid w:val="00B36FC8"/>
    <w:rsid w:val="00B370F8"/>
    <w:rsid w:val="00B3730F"/>
    <w:rsid w:val="00B37392"/>
    <w:rsid w:val="00B374CD"/>
    <w:rsid w:val="00B3763B"/>
    <w:rsid w:val="00B3768A"/>
    <w:rsid w:val="00B377A5"/>
    <w:rsid w:val="00B378B3"/>
    <w:rsid w:val="00B378BF"/>
    <w:rsid w:val="00B37AC4"/>
    <w:rsid w:val="00B37F75"/>
    <w:rsid w:val="00B40493"/>
    <w:rsid w:val="00B40BF2"/>
    <w:rsid w:val="00B40CAA"/>
    <w:rsid w:val="00B41011"/>
    <w:rsid w:val="00B41132"/>
    <w:rsid w:val="00B4133E"/>
    <w:rsid w:val="00B41874"/>
    <w:rsid w:val="00B41DAA"/>
    <w:rsid w:val="00B41F48"/>
    <w:rsid w:val="00B424F6"/>
    <w:rsid w:val="00B428ED"/>
    <w:rsid w:val="00B42975"/>
    <w:rsid w:val="00B429A3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62B0"/>
    <w:rsid w:val="00B463FD"/>
    <w:rsid w:val="00B46BF4"/>
    <w:rsid w:val="00B471AA"/>
    <w:rsid w:val="00B47481"/>
    <w:rsid w:val="00B47A7F"/>
    <w:rsid w:val="00B47AC5"/>
    <w:rsid w:val="00B47F31"/>
    <w:rsid w:val="00B50778"/>
    <w:rsid w:val="00B5097B"/>
    <w:rsid w:val="00B50D80"/>
    <w:rsid w:val="00B50ECB"/>
    <w:rsid w:val="00B5134D"/>
    <w:rsid w:val="00B51A6A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3CFB"/>
    <w:rsid w:val="00B541A8"/>
    <w:rsid w:val="00B544B0"/>
    <w:rsid w:val="00B5469F"/>
    <w:rsid w:val="00B54A16"/>
    <w:rsid w:val="00B54A77"/>
    <w:rsid w:val="00B54A7C"/>
    <w:rsid w:val="00B54DBA"/>
    <w:rsid w:val="00B54DF5"/>
    <w:rsid w:val="00B54E41"/>
    <w:rsid w:val="00B5527B"/>
    <w:rsid w:val="00B5545B"/>
    <w:rsid w:val="00B557BC"/>
    <w:rsid w:val="00B55BC5"/>
    <w:rsid w:val="00B56328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27"/>
    <w:rsid w:val="00B704BF"/>
    <w:rsid w:val="00B70560"/>
    <w:rsid w:val="00B705BF"/>
    <w:rsid w:val="00B705E5"/>
    <w:rsid w:val="00B708E6"/>
    <w:rsid w:val="00B71386"/>
    <w:rsid w:val="00B7148B"/>
    <w:rsid w:val="00B71557"/>
    <w:rsid w:val="00B71760"/>
    <w:rsid w:val="00B71835"/>
    <w:rsid w:val="00B71A46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F09"/>
    <w:rsid w:val="00B72FD5"/>
    <w:rsid w:val="00B73104"/>
    <w:rsid w:val="00B732EF"/>
    <w:rsid w:val="00B733C8"/>
    <w:rsid w:val="00B73445"/>
    <w:rsid w:val="00B73541"/>
    <w:rsid w:val="00B73802"/>
    <w:rsid w:val="00B73963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1F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28"/>
    <w:rsid w:val="00B77E27"/>
    <w:rsid w:val="00B800D5"/>
    <w:rsid w:val="00B8017F"/>
    <w:rsid w:val="00B801F1"/>
    <w:rsid w:val="00B80401"/>
    <w:rsid w:val="00B804E2"/>
    <w:rsid w:val="00B8079E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6D"/>
    <w:rsid w:val="00B82B9B"/>
    <w:rsid w:val="00B82BED"/>
    <w:rsid w:val="00B82E92"/>
    <w:rsid w:val="00B82FE9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BEF"/>
    <w:rsid w:val="00B87E23"/>
    <w:rsid w:val="00B87FEE"/>
    <w:rsid w:val="00B905B0"/>
    <w:rsid w:val="00B9069D"/>
    <w:rsid w:val="00B9090F"/>
    <w:rsid w:val="00B90987"/>
    <w:rsid w:val="00B90B80"/>
    <w:rsid w:val="00B90E57"/>
    <w:rsid w:val="00B90FDD"/>
    <w:rsid w:val="00B9128C"/>
    <w:rsid w:val="00B9138F"/>
    <w:rsid w:val="00B91495"/>
    <w:rsid w:val="00B91AA8"/>
    <w:rsid w:val="00B91E74"/>
    <w:rsid w:val="00B92049"/>
    <w:rsid w:val="00B9218D"/>
    <w:rsid w:val="00B92502"/>
    <w:rsid w:val="00B929FC"/>
    <w:rsid w:val="00B92D83"/>
    <w:rsid w:val="00B931E9"/>
    <w:rsid w:val="00B932D2"/>
    <w:rsid w:val="00B93409"/>
    <w:rsid w:val="00B9348C"/>
    <w:rsid w:val="00B934FF"/>
    <w:rsid w:val="00B936C0"/>
    <w:rsid w:val="00B93748"/>
    <w:rsid w:val="00B93B9D"/>
    <w:rsid w:val="00B93E43"/>
    <w:rsid w:val="00B93FEF"/>
    <w:rsid w:val="00B94571"/>
    <w:rsid w:val="00B94669"/>
    <w:rsid w:val="00B94BA4"/>
    <w:rsid w:val="00B94C8B"/>
    <w:rsid w:val="00B94DD1"/>
    <w:rsid w:val="00B94EA1"/>
    <w:rsid w:val="00B95424"/>
    <w:rsid w:val="00B954CC"/>
    <w:rsid w:val="00B95786"/>
    <w:rsid w:val="00B95788"/>
    <w:rsid w:val="00B95EBE"/>
    <w:rsid w:val="00B9607D"/>
    <w:rsid w:val="00B96321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DC"/>
    <w:rsid w:val="00B97B8B"/>
    <w:rsid w:val="00B97DAD"/>
    <w:rsid w:val="00BA01C7"/>
    <w:rsid w:val="00BA08AD"/>
    <w:rsid w:val="00BA09FD"/>
    <w:rsid w:val="00BA0AD9"/>
    <w:rsid w:val="00BA0CE1"/>
    <w:rsid w:val="00BA102A"/>
    <w:rsid w:val="00BA114A"/>
    <w:rsid w:val="00BA11A6"/>
    <w:rsid w:val="00BA128B"/>
    <w:rsid w:val="00BA14FE"/>
    <w:rsid w:val="00BA169B"/>
    <w:rsid w:val="00BA1AE0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BBD"/>
    <w:rsid w:val="00BA2E99"/>
    <w:rsid w:val="00BA3016"/>
    <w:rsid w:val="00BA321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567"/>
    <w:rsid w:val="00BA5DC0"/>
    <w:rsid w:val="00BA64A9"/>
    <w:rsid w:val="00BA66FD"/>
    <w:rsid w:val="00BA68BD"/>
    <w:rsid w:val="00BA69D9"/>
    <w:rsid w:val="00BA6C7C"/>
    <w:rsid w:val="00BA6EE9"/>
    <w:rsid w:val="00BA789B"/>
    <w:rsid w:val="00BA7920"/>
    <w:rsid w:val="00BA7BA4"/>
    <w:rsid w:val="00BB0093"/>
    <w:rsid w:val="00BB03DE"/>
    <w:rsid w:val="00BB044B"/>
    <w:rsid w:val="00BB049E"/>
    <w:rsid w:val="00BB04AB"/>
    <w:rsid w:val="00BB0768"/>
    <w:rsid w:val="00BB1171"/>
    <w:rsid w:val="00BB12CC"/>
    <w:rsid w:val="00BB12E0"/>
    <w:rsid w:val="00BB1561"/>
    <w:rsid w:val="00BB1729"/>
    <w:rsid w:val="00BB2052"/>
    <w:rsid w:val="00BB2752"/>
    <w:rsid w:val="00BB27A0"/>
    <w:rsid w:val="00BB2A3A"/>
    <w:rsid w:val="00BB2A96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16"/>
    <w:rsid w:val="00BB5495"/>
    <w:rsid w:val="00BB54DC"/>
    <w:rsid w:val="00BB5862"/>
    <w:rsid w:val="00BB5B51"/>
    <w:rsid w:val="00BB606D"/>
    <w:rsid w:val="00BB61ED"/>
    <w:rsid w:val="00BB6423"/>
    <w:rsid w:val="00BB66D4"/>
    <w:rsid w:val="00BB685D"/>
    <w:rsid w:val="00BB699C"/>
    <w:rsid w:val="00BB6BEE"/>
    <w:rsid w:val="00BB6D48"/>
    <w:rsid w:val="00BB74BE"/>
    <w:rsid w:val="00BB7501"/>
    <w:rsid w:val="00BB7912"/>
    <w:rsid w:val="00BB7AD5"/>
    <w:rsid w:val="00BB7C47"/>
    <w:rsid w:val="00BB7F0F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453"/>
    <w:rsid w:val="00BC14C7"/>
    <w:rsid w:val="00BC1682"/>
    <w:rsid w:val="00BC197A"/>
    <w:rsid w:val="00BC1983"/>
    <w:rsid w:val="00BC1BDA"/>
    <w:rsid w:val="00BC260F"/>
    <w:rsid w:val="00BC266F"/>
    <w:rsid w:val="00BC2796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DDF"/>
    <w:rsid w:val="00BD1F56"/>
    <w:rsid w:val="00BD1FF9"/>
    <w:rsid w:val="00BD2471"/>
    <w:rsid w:val="00BD2681"/>
    <w:rsid w:val="00BD2A29"/>
    <w:rsid w:val="00BD2C99"/>
    <w:rsid w:val="00BD30C1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CA4"/>
    <w:rsid w:val="00BD4D7B"/>
    <w:rsid w:val="00BD50B7"/>
    <w:rsid w:val="00BD586A"/>
    <w:rsid w:val="00BD61EC"/>
    <w:rsid w:val="00BD65AD"/>
    <w:rsid w:val="00BD67DB"/>
    <w:rsid w:val="00BD687A"/>
    <w:rsid w:val="00BD6D32"/>
    <w:rsid w:val="00BD7509"/>
    <w:rsid w:val="00BD758A"/>
    <w:rsid w:val="00BD75CD"/>
    <w:rsid w:val="00BD77E5"/>
    <w:rsid w:val="00BD78BB"/>
    <w:rsid w:val="00BD7B8A"/>
    <w:rsid w:val="00BD7CFE"/>
    <w:rsid w:val="00BD7FAA"/>
    <w:rsid w:val="00BE029B"/>
    <w:rsid w:val="00BE0723"/>
    <w:rsid w:val="00BE07D6"/>
    <w:rsid w:val="00BE09D5"/>
    <w:rsid w:val="00BE1870"/>
    <w:rsid w:val="00BE1AE2"/>
    <w:rsid w:val="00BE1E6B"/>
    <w:rsid w:val="00BE1F0C"/>
    <w:rsid w:val="00BE1FBF"/>
    <w:rsid w:val="00BE21E0"/>
    <w:rsid w:val="00BE22F2"/>
    <w:rsid w:val="00BE24C4"/>
    <w:rsid w:val="00BE297F"/>
    <w:rsid w:val="00BE29F6"/>
    <w:rsid w:val="00BE2C78"/>
    <w:rsid w:val="00BE2F9E"/>
    <w:rsid w:val="00BE3122"/>
    <w:rsid w:val="00BE3177"/>
    <w:rsid w:val="00BE3227"/>
    <w:rsid w:val="00BE37C5"/>
    <w:rsid w:val="00BE3826"/>
    <w:rsid w:val="00BE3C8A"/>
    <w:rsid w:val="00BE4416"/>
    <w:rsid w:val="00BE45DC"/>
    <w:rsid w:val="00BE46DA"/>
    <w:rsid w:val="00BE49D2"/>
    <w:rsid w:val="00BE4ABD"/>
    <w:rsid w:val="00BE4B52"/>
    <w:rsid w:val="00BE4DE0"/>
    <w:rsid w:val="00BE5560"/>
    <w:rsid w:val="00BE58B8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5B6"/>
    <w:rsid w:val="00BF6B3E"/>
    <w:rsid w:val="00BF6E4D"/>
    <w:rsid w:val="00BF7145"/>
    <w:rsid w:val="00BF73C3"/>
    <w:rsid w:val="00BF7D2D"/>
    <w:rsid w:val="00BF7D39"/>
    <w:rsid w:val="00C0005C"/>
    <w:rsid w:val="00C000E1"/>
    <w:rsid w:val="00C00531"/>
    <w:rsid w:val="00C009EC"/>
    <w:rsid w:val="00C00EFC"/>
    <w:rsid w:val="00C016D4"/>
    <w:rsid w:val="00C0176A"/>
    <w:rsid w:val="00C01935"/>
    <w:rsid w:val="00C01ABE"/>
    <w:rsid w:val="00C01E0B"/>
    <w:rsid w:val="00C01FB1"/>
    <w:rsid w:val="00C02238"/>
    <w:rsid w:val="00C02282"/>
    <w:rsid w:val="00C02A65"/>
    <w:rsid w:val="00C03075"/>
    <w:rsid w:val="00C03175"/>
    <w:rsid w:val="00C033C1"/>
    <w:rsid w:val="00C034EE"/>
    <w:rsid w:val="00C03742"/>
    <w:rsid w:val="00C0380A"/>
    <w:rsid w:val="00C039EB"/>
    <w:rsid w:val="00C03AB5"/>
    <w:rsid w:val="00C03B7D"/>
    <w:rsid w:val="00C040E6"/>
    <w:rsid w:val="00C04541"/>
    <w:rsid w:val="00C04DEC"/>
    <w:rsid w:val="00C05197"/>
    <w:rsid w:val="00C054C3"/>
    <w:rsid w:val="00C055C4"/>
    <w:rsid w:val="00C055E6"/>
    <w:rsid w:val="00C05823"/>
    <w:rsid w:val="00C05A12"/>
    <w:rsid w:val="00C05BD2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0F34"/>
    <w:rsid w:val="00C110E6"/>
    <w:rsid w:val="00C112E9"/>
    <w:rsid w:val="00C11383"/>
    <w:rsid w:val="00C113D4"/>
    <w:rsid w:val="00C11768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995"/>
    <w:rsid w:val="00C17AB2"/>
    <w:rsid w:val="00C17E1F"/>
    <w:rsid w:val="00C17EC9"/>
    <w:rsid w:val="00C17EE1"/>
    <w:rsid w:val="00C201F8"/>
    <w:rsid w:val="00C203F5"/>
    <w:rsid w:val="00C20688"/>
    <w:rsid w:val="00C20BDE"/>
    <w:rsid w:val="00C20E9A"/>
    <w:rsid w:val="00C20EA8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730"/>
    <w:rsid w:val="00C249A8"/>
    <w:rsid w:val="00C24E3E"/>
    <w:rsid w:val="00C24FFE"/>
    <w:rsid w:val="00C2507A"/>
    <w:rsid w:val="00C251CD"/>
    <w:rsid w:val="00C25350"/>
    <w:rsid w:val="00C253E1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4B5"/>
    <w:rsid w:val="00C27664"/>
    <w:rsid w:val="00C279D3"/>
    <w:rsid w:val="00C27C45"/>
    <w:rsid w:val="00C27C80"/>
    <w:rsid w:val="00C30240"/>
    <w:rsid w:val="00C305A2"/>
    <w:rsid w:val="00C30656"/>
    <w:rsid w:val="00C306CE"/>
    <w:rsid w:val="00C307EE"/>
    <w:rsid w:val="00C308C2"/>
    <w:rsid w:val="00C30BDF"/>
    <w:rsid w:val="00C30C0A"/>
    <w:rsid w:val="00C30CFE"/>
    <w:rsid w:val="00C30F3B"/>
    <w:rsid w:val="00C30FA2"/>
    <w:rsid w:val="00C31000"/>
    <w:rsid w:val="00C31430"/>
    <w:rsid w:val="00C31477"/>
    <w:rsid w:val="00C315E6"/>
    <w:rsid w:val="00C31C0D"/>
    <w:rsid w:val="00C3216D"/>
    <w:rsid w:val="00C32A7D"/>
    <w:rsid w:val="00C3351D"/>
    <w:rsid w:val="00C33D1F"/>
    <w:rsid w:val="00C33E03"/>
    <w:rsid w:val="00C33EF5"/>
    <w:rsid w:val="00C33FAD"/>
    <w:rsid w:val="00C3419E"/>
    <w:rsid w:val="00C3426B"/>
    <w:rsid w:val="00C344F1"/>
    <w:rsid w:val="00C3473E"/>
    <w:rsid w:val="00C34CC6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9A1"/>
    <w:rsid w:val="00C3701A"/>
    <w:rsid w:val="00C370D0"/>
    <w:rsid w:val="00C37213"/>
    <w:rsid w:val="00C372B4"/>
    <w:rsid w:val="00C375B9"/>
    <w:rsid w:val="00C3784F"/>
    <w:rsid w:val="00C37A20"/>
    <w:rsid w:val="00C37B52"/>
    <w:rsid w:val="00C409BA"/>
    <w:rsid w:val="00C40A6C"/>
    <w:rsid w:val="00C40AE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E98"/>
    <w:rsid w:val="00C42FB4"/>
    <w:rsid w:val="00C42FF8"/>
    <w:rsid w:val="00C4320C"/>
    <w:rsid w:val="00C434BE"/>
    <w:rsid w:val="00C43926"/>
    <w:rsid w:val="00C43AC3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7AC"/>
    <w:rsid w:val="00C45CCB"/>
    <w:rsid w:val="00C45D84"/>
    <w:rsid w:val="00C4619D"/>
    <w:rsid w:val="00C4637E"/>
    <w:rsid w:val="00C46540"/>
    <w:rsid w:val="00C46601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6C8"/>
    <w:rsid w:val="00C53A65"/>
    <w:rsid w:val="00C53C20"/>
    <w:rsid w:val="00C53F66"/>
    <w:rsid w:val="00C5407B"/>
    <w:rsid w:val="00C542B0"/>
    <w:rsid w:val="00C5461F"/>
    <w:rsid w:val="00C54638"/>
    <w:rsid w:val="00C54A03"/>
    <w:rsid w:val="00C55016"/>
    <w:rsid w:val="00C55293"/>
    <w:rsid w:val="00C55395"/>
    <w:rsid w:val="00C554F8"/>
    <w:rsid w:val="00C55526"/>
    <w:rsid w:val="00C55A5B"/>
    <w:rsid w:val="00C55FE4"/>
    <w:rsid w:val="00C56482"/>
    <w:rsid w:val="00C56660"/>
    <w:rsid w:val="00C566D2"/>
    <w:rsid w:val="00C5671B"/>
    <w:rsid w:val="00C56992"/>
    <w:rsid w:val="00C56DFF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ED"/>
    <w:rsid w:val="00C611F9"/>
    <w:rsid w:val="00C61247"/>
    <w:rsid w:val="00C61444"/>
    <w:rsid w:val="00C6182E"/>
    <w:rsid w:val="00C61B9F"/>
    <w:rsid w:val="00C61CD7"/>
    <w:rsid w:val="00C61E40"/>
    <w:rsid w:val="00C61FD8"/>
    <w:rsid w:val="00C62417"/>
    <w:rsid w:val="00C627F2"/>
    <w:rsid w:val="00C62D14"/>
    <w:rsid w:val="00C634C4"/>
    <w:rsid w:val="00C63596"/>
    <w:rsid w:val="00C636D8"/>
    <w:rsid w:val="00C63802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E52"/>
    <w:rsid w:val="00C65014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ED7"/>
    <w:rsid w:val="00C70F32"/>
    <w:rsid w:val="00C7127C"/>
    <w:rsid w:val="00C7131A"/>
    <w:rsid w:val="00C71743"/>
    <w:rsid w:val="00C71987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39A0"/>
    <w:rsid w:val="00C739CE"/>
    <w:rsid w:val="00C73EE9"/>
    <w:rsid w:val="00C74465"/>
    <w:rsid w:val="00C744AF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F19"/>
    <w:rsid w:val="00C76411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72C"/>
    <w:rsid w:val="00C77949"/>
    <w:rsid w:val="00C77A22"/>
    <w:rsid w:val="00C77B9B"/>
    <w:rsid w:val="00C8014D"/>
    <w:rsid w:val="00C801D2"/>
    <w:rsid w:val="00C8024D"/>
    <w:rsid w:val="00C80416"/>
    <w:rsid w:val="00C80519"/>
    <w:rsid w:val="00C805AF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40D"/>
    <w:rsid w:val="00C82A84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697"/>
    <w:rsid w:val="00C85861"/>
    <w:rsid w:val="00C85A2F"/>
    <w:rsid w:val="00C85F43"/>
    <w:rsid w:val="00C86108"/>
    <w:rsid w:val="00C861B0"/>
    <w:rsid w:val="00C864BD"/>
    <w:rsid w:val="00C8654F"/>
    <w:rsid w:val="00C86AB7"/>
    <w:rsid w:val="00C86BF8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60"/>
    <w:rsid w:val="00C90D68"/>
    <w:rsid w:val="00C90F8A"/>
    <w:rsid w:val="00C9160C"/>
    <w:rsid w:val="00C91773"/>
    <w:rsid w:val="00C918E8"/>
    <w:rsid w:val="00C919ED"/>
    <w:rsid w:val="00C91C5D"/>
    <w:rsid w:val="00C9235D"/>
    <w:rsid w:val="00C923BA"/>
    <w:rsid w:val="00C92679"/>
    <w:rsid w:val="00C92803"/>
    <w:rsid w:val="00C9297E"/>
    <w:rsid w:val="00C92B0E"/>
    <w:rsid w:val="00C92B1C"/>
    <w:rsid w:val="00C92F43"/>
    <w:rsid w:val="00C93217"/>
    <w:rsid w:val="00C9335E"/>
    <w:rsid w:val="00C934BF"/>
    <w:rsid w:val="00C9355D"/>
    <w:rsid w:val="00C93AB1"/>
    <w:rsid w:val="00C941A9"/>
    <w:rsid w:val="00C943B8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711"/>
    <w:rsid w:val="00C95752"/>
    <w:rsid w:val="00C9585F"/>
    <w:rsid w:val="00C95FBB"/>
    <w:rsid w:val="00C96433"/>
    <w:rsid w:val="00C965F7"/>
    <w:rsid w:val="00C96630"/>
    <w:rsid w:val="00C969EE"/>
    <w:rsid w:val="00C96B71"/>
    <w:rsid w:val="00C96B82"/>
    <w:rsid w:val="00C9701C"/>
    <w:rsid w:val="00C9701F"/>
    <w:rsid w:val="00C97D06"/>
    <w:rsid w:val="00CA06B2"/>
    <w:rsid w:val="00CA08E6"/>
    <w:rsid w:val="00CA0A76"/>
    <w:rsid w:val="00CA0DCF"/>
    <w:rsid w:val="00CA0FE5"/>
    <w:rsid w:val="00CA1232"/>
    <w:rsid w:val="00CA1555"/>
    <w:rsid w:val="00CA161F"/>
    <w:rsid w:val="00CA1687"/>
    <w:rsid w:val="00CA1B2A"/>
    <w:rsid w:val="00CA1F1A"/>
    <w:rsid w:val="00CA23CD"/>
    <w:rsid w:val="00CA2780"/>
    <w:rsid w:val="00CA2784"/>
    <w:rsid w:val="00CA2AE6"/>
    <w:rsid w:val="00CA2BD0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3AE"/>
    <w:rsid w:val="00CA5A6D"/>
    <w:rsid w:val="00CA5DFE"/>
    <w:rsid w:val="00CA5EB3"/>
    <w:rsid w:val="00CA61D7"/>
    <w:rsid w:val="00CA6AF4"/>
    <w:rsid w:val="00CA7100"/>
    <w:rsid w:val="00CA7B2A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C7E"/>
    <w:rsid w:val="00CB0DF2"/>
    <w:rsid w:val="00CB17B1"/>
    <w:rsid w:val="00CB1810"/>
    <w:rsid w:val="00CB1B15"/>
    <w:rsid w:val="00CB1C0E"/>
    <w:rsid w:val="00CB1C82"/>
    <w:rsid w:val="00CB1D07"/>
    <w:rsid w:val="00CB202C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C5B"/>
    <w:rsid w:val="00CB6C9E"/>
    <w:rsid w:val="00CB754B"/>
    <w:rsid w:val="00CB75BF"/>
    <w:rsid w:val="00CB76FF"/>
    <w:rsid w:val="00CB774F"/>
    <w:rsid w:val="00CB784F"/>
    <w:rsid w:val="00CB7A02"/>
    <w:rsid w:val="00CB7DAD"/>
    <w:rsid w:val="00CC0049"/>
    <w:rsid w:val="00CC0171"/>
    <w:rsid w:val="00CC039C"/>
    <w:rsid w:val="00CC0418"/>
    <w:rsid w:val="00CC042D"/>
    <w:rsid w:val="00CC06FD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30F"/>
    <w:rsid w:val="00CC35C9"/>
    <w:rsid w:val="00CC3797"/>
    <w:rsid w:val="00CC3BEC"/>
    <w:rsid w:val="00CC3FAD"/>
    <w:rsid w:val="00CC4384"/>
    <w:rsid w:val="00CC4562"/>
    <w:rsid w:val="00CC460A"/>
    <w:rsid w:val="00CC4660"/>
    <w:rsid w:val="00CC47AC"/>
    <w:rsid w:val="00CC5461"/>
    <w:rsid w:val="00CC5819"/>
    <w:rsid w:val="00CC588E"/>
    <w:rsid w:val="00CC60E0"/>
    <w:rsid w:val="00CC646D"/>
    <w:rsid w:val="00CC6BFE"/>
    <w:rsid w:val="00CC6C9D"/>
    <w:rsid w:val="00CC6EF5"/>
    <w:rsid w:val="00CC6F2A"/>
    <w:rsid w:val="00CC704B"/>
    <w:rsid w:val="00CC724A"/>
    <w:rsid w:val="00CC744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266"/>
    <w:rsid w:val="00CD1337"/>
    <w:rsid w:val="00CD13CD"/>
    <w:rsid w:val="00CD179B"/>
    <w:rsid w:val="00CD2494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1F88"/>
    <w:rsid w:val="00CE20C9"/>
    <w:rsid w:val="00CE2279"/>
    <w:rsid w:val="00CE2CC6"/>
    <w:rsid w:val="00CE2E86"/>
    <w:rsid w:val="00CE31E6"/>
    <w:rsid w:val="00CE33AF"/>
    <w:rsid w:val="00CE3614"/>
    <w:rsid w:val="00CE418B"/>
    <w:rsid w:val="00CE4248"/>
    <w:rsid w:val="00CE44DE"/>
    <w:rsid w:val="00CE4618"/>
    <w:rsid w:val="00CE4759"/>
    <w:rsid w:val="00CE4811"/>
    <w:rsid w:val="00CE4A51"/>
    <w:rsid w:val="00CE4E93"/>
    <w:rsid w:val="00CE51AB"/>
    <w:rsid w:val="00CE55E7"/>
    <w:rsid w:val="00CE5B4F"/>
    <w:rsid w:val="00CE5B50"/>
    <w:rsid w:val="00CE651E"/>
    <w:rsid w:val="00CE6589"/>
    <w:rsid w:val="00CE6655"/>
    <w:rsid w:val="00CE6F44"/>
    <w:rsid w:val="00CE6F9B"/>
    <w:rsid w:val="00CE7757"/>
    <w:rsid w:val="00CE78BC"/>
    <w:rsid w:val="00CE79E8"/>
    <w:rsid w:val="00CE7A10"/>
    <w:rsid w:val="00CE7E98"/>
    <w:rsid w:val="00CE7F44"/>
    <w:rsid w:val="00CF01EA"/>
    <w:rsid w:val="00CF0637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5C1"/>
    <w:rsid w:val="00CF273F"/>
    <w:rsid w:val="00CF2AE6"/>
    <w:rsid w:val="00CF2BE5"/>
    <w:rsid w:val="00CF2FA1"/>
    <w:rsid w:val="00CF321B"/>
    <w:rsid w:val="00CF3573"/>
    <w:rsid w:val="00CF360A"/>
    <w:rsid w:val="00CF38BC"/>
    <w:rsid w:val="00CF3DA4"/>
    <w:rsid w:val="00CF40B3"/>
    <w:rsid w:val="00CF4511"/>
    <w:rsid w:val="00CF46CA"/>
    <w:rsid w:val="00CF4B1F"/>
    <w:rsid w:val="00CF4B4B"/>
    <w:rsid w:val="00CF5404"/>
    <w:rsid w:val="00CF57C8"/>
    <w:rsid w:val="00CF57E7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D00245"/>
    <w:rsid w:val="00D004AF"/>
    <w:rsid w:val="00D00A70"/>
    <w:rsid w:val="00D01448"/>
    <w:rsid w:val="00D0186B"/>
    <w:rsid w:val="00D01974"/>
    <w:rsid w:val="00D01C19"/>
    <w:rsid w:val="00D01EE8"/>
    <w:rsid w:val="00D021E2"/>
    <w:rsid w:val="00D02477"/>
    <w:rsid w:val="00D02681"/>
    <w:rsid w:val="00D02B3B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926"/>
    <w:rsid w:val="00D04F6D"/>
    <w:rsid w:val="00D0502E"/>
    <w:rsid w:val="00D0552E"/>
    <w:rsid w:val="00D056A4"/>
    <w:rsid w:val="00D05A8D"/>
    <w:rsid w:val="00D05ABF"/>
    <w:rsid w:val="00D05B62"/>
    <w:rsid w:val="00D05D33"/>
    <w:rsid w:val="00D05D70"/>
    <w:rsid w:val="00D0621B"/>
    <w:rsid w:val="00D0623E"/>
    <w:rsid w:val="00D06585"/>
    <w:rsid w:val="00D065BB"/>
    <w:rsid w:val="00D066CF"/>
    <w:rsid w:val="00D06949"/>
    <w:rsid w:val="00D0737C"/>
    <w:rsid w:val="00D073DC"/>
    <w:rsid w:val="00D07595"/>
    <w:rsid w:val="00D07A3B"/>
    <w:rsid w:val="00D07C30"/>
    <w:rsid w:val="00D07C5C"/>
    <w:rsid w:val="00D07DEE"/>
    <w:rsid w:val="00D100A4"/>
    <w:rsid w:val="00D103AE"/>
    <w:rsid w:val="00D106B2"/>
    <w:rsid w:val="00D107F0"/>
    <w:rsid w:val="00D10B16"/>
    <w:rsid w:val="00D10CBE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364E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386"/>
    <w:rsid w:val="00D15824"/>
    <w:rsid w:val="00D159A6"/>
    <w:rsid w:val="00D15D1A"/>
    <w:rsid w:val="00D15D1E"/>
    <w:rsid w:val="00D15DE2"/>
    <w:rsid w:val="00D160F0"/>
    <w:rsid w:val="00D16256"/>
    <w:rsid w:val="00D1658D"/>
    <w:rsid w:val="00D16B1F"/>
    <w:rsid w:val="00D16E58"/>
    <w:rsid w:val="00D16EAC"/>
    <w:rsid w:val="00D16F4A"/>
    <w:rsid w:val="00D17758"/>
    <w:rsid w:val="00D20100"/>
    <w:rsid w:val="00D2014F"/>
    <w:rsid w:val="00D204F7"/>
    <w:rsid w:val="00D209F9"/>
    <w:rsid w:val="00D20B1C"/>
    <w:rsid w:val="00D213AF"/>
    <w:rsid w:val="00D21513"/>
    <w:rsid w:val="00D2154F"/>
    <w:rsid w:val="00D215E9"/>
    <w:rsid w:val="00D21753"/>
    <w:rsid w:val="00D2192E"/>
    <w:rsid w:val="00D21A81"/>
    <w:rsid w:val="00D21A90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DD0"/>
    <w:rsid w:val="00D27E9D"/>
    <w:rsid w:val="00D301E8"/>
    <w:rsid w:val="00D3068F"/>
    <w:rsid w:val="00D30816"/>
    <w:rsid w:val="00D30C46"/>
    <w:rsid w:val="00D30CE2"/>
    <w:rsid w:val="00D31138"/>
    <w:rsid w:val="00D31558"/>
    <w:rsid w:val="00D31888"/>
    <w:rsid w:val="00D31ADB"/>
    <w:rsid w:val="00D324A2"/>
    <w:rsid w:val="00D3259E"/>
    <w:rsid w:val="00D3280E"/>
    <w:rsid w:val="00D330F8"/>
    <w:rsid w:val="00D333C9"/>
    <w:rsid w:val="00D336E3"/>
    <w:rsid w:val="00D33B4A"/>
    <w:rsid w:val="00D340DE"/>
    <w:rsid w:val="00D342CF"/>
    <w:rsid w:val="00D3460D"/>
    <w:rsid w:val="00D34643"/>
    <w:rsid w:val="00D3481C"/>
    <w:rsid w:val="00D3490A"/>
    <w:rsid w:val="00D34935"/>
    <w:rsid w:val="00D34B00"/>
    <w:rsid w:val="00D34EFC"/>
    <w:rsid w:val="00D34F94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3A2"/>
    <w:rsid w:val="00D378C6"/>
    <w:rsid w:val="00D37D1C"/>
    <w:rsid w:val="00D37EE3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410"/>
    <w:rsid w:val="00D4264D"/>
    <w:rsid w:val="00D42A16"/>
    <w:rsid w:val="00D42C5C"/>
    <w:rsid w:val="00D42F6F"/>
    <w:rsid w:val="00D43549"/>
    <w:rsid w:val="00D43745"/>
    <w:rsid w:val="00D43AFD"/>
    <w:rsid w:val="00D43ECE"/>
    <w:rsid w:val="00D4419D"/>
    <w:rsid w:val="00D442C1"/>
    <w:rsid w:val="00D4463B"/>
    <w:rsid w:val="00D448DE"/>
    <w:rsid w:val="00D44A1F"/>
    <w:rsid w:val="00D44F74"/>
    <w:rsid w:val="00D44F77"/>
    <w:rsid w:val="00D454AC"/>
    <w:rsid w:val="00D45591"/>
    <w:rsid w:val="00D46000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DCC"/>
    <w:rsid w:val="00D54ECE"/>
    <w:rsid w:val="00D554E7"/>
    <w:rsid w:val="00D55549"/>
    <w:rsid w:val="00D55781"/>
    <w:rsid w:val="00D55CB9"/>
    <w:rsid w:val="00D56483"/>
    <w:rsid w:val="00D56625"/>
    <w:rsid w:val="00D56D25"/>
    <w:rsid w:val="00D57601"/>
    <w:rsid w:val="00D5770D"/>
    <w:rsid w:val="00D57B1E"/>
    <w:rsid w:val="00D57B76"/>
    <w:rsid w:val="00D57BA0"/>
    <w:rsid w:val="00D6036A"/>
    <w:rsid w:val="00D606A5"/>
    <w:rsid w:val="00D60C0B"/>
    <w:rsid w:val="00D60C45"/>
    <w:rsid w:val="00D60D15"/>
    <w:rsid w:val="00D60E54"/>
    <w:rsid w:val="00D61059"/>
    <w:rsid w:val="00D6114A"/>
    <w:rsid w:val="00D612D7"/>
    <w:rsid w:val="00D61AE5"/>
    <w:rsid w:val="00D61BA3"/>
    <w:rsid w:val="00D61DA8"/>
    <w:rsid w:val="00D6228F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E2F"/>
    <w:rsid w:val="00D74F3C"/>
    <w:rsid w:val="00D75029"/>
    <w:rsid w:val="00D750E3"/>
    <w:rsid w:val="00D754B6"/>
    <w:rsid w:val="00D75963"/>
    <w:rsid w:val="00D759C0"/>
    <w:rsid w:val="00D75B07"/>
    <w:rsid w:val="00D75C02"/>
    <w:rsid w:val="00D75E90"/>
    <w:rsid w:val="00D75EF8"/>
    <w:rsid w:val="00D7613E"/>
    <w:rsid w:val="00D76AF1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756"/>
    <w:rsid w:val="00D8199F"/>
    <w:rsid w:val="00D81ACE"/>
    <w:rsid w:val="00D81BEC"/>
    <w:rsid w:val="00D81C69"/>
    <w:rsid w:val="00D81FBA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D56"/>
    <w:rsid w:val="00D83DFB"/>
    <w:rsid w:val="00D83E46"/>
    <w:rsid w:val="00D83F45"/>
    <w:rsid w:val="00D842B0"/>
    <w:rsid w:val="00D84542"/>
    <w:rsid w:val="00D84F95"/>
    <w:rsid w:val="00D85038"/>
    <w:rsid w:val="00D852B1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A66"/>
    <w:rsid w:val="00D870EC"/>
    <w:rsid w:val="00D87245"/>
    <w:rsid w:val="00D874EB"/>
    <w:rsid w:val="00D875DF"/>
    <w:rsid w:val="00D90381"/>
    <w:rsid w:val="00D905B7"/>
    <w:rsid w:val="00D90E63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534A"/>
    <w:rsid w:val="00D955FB"/>
    <w:rsid w:val="00D95765"/>
    <w:rsid w:val="00D959CB"/>
    <w:rsid w:val="00D95A08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B3F"/>
    <w:rsid w:val="00DA3410"/>
    <w:rsid w:val="00DA34FB"/>
    <w:rsid w:val="00DA378B"/>
    <w:rsid w:val="00DA39F4"/>
    <w:rsid w:val="00DA39FF"/>
    <w:rsid w:val="00DA3DF7"/>
    <w:rsid w:val="00DA3F81"/>
    <w:rsid w:val="00DA43D4"/>
    <w:rsid w:val="00DA44D1"/>
    <w:rsid w:val="00DA4BF7"/>
    <w:rsid w:val="00DA4C67"/>
    <w:rsid w:val="00DA513C"/>
    <w:rsid w:val="00DA51C9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8BD"/>
    <w:rsid w:val="00DB1B1B"/>
    <w:rsid w:val="00DB1DDD"/>
    <w:rsid w:val="00DB1EAD"/>
    <w:rsid w:val="00DB2A09"/>
    <w:rsid w:val="00DB2B58"/>
    <w:rsid w:val="00DB2FC8"/>
    <w:rsid w:val="00DB32F3"/>
    <w:rsid w:val="00DB3464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22B"/>
    <w:rsid w:val="00DB645F"/>
    <w:rsid w:val="00DB65B7"/>
    <w:rsid w:val="00DB65FB"/>
    <w:rsid w:val="00DB6890"/>
    <w:rsid w:val="00DB6B4D"/>
    <w:rsid w:val="00DB72F6"/>
    <w:rsid w:val="00DB7444"/>
    <w:rsid w:val="00DB76F3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76E"/>
    <w:rsid w:val="00DC0DA8"/>
    <w:rsid w:val="00DC0FA3"/>
    <w:rsid w:val="00DC102B"/>
    <w:rsid w:val="00DC12D5"/>
    <w:rsid w:val="00DC151F"/>
    <w:rsid w:val="00DC15EB"/>
    <w:rsid w:val="00DC1956"/>
    <w:rsid w:val="00DC1F84"/>
    <w:rsid w:val="00DC205C"/>
    <w:rsid w:val="00DC20D6"/>
    <w:rsid w:val="00DC21C7"/>
    <w:rsid w:val="00DC255D"/>
    <w:rsid w:val="00DC26E2"/>
    <w:rsid w:val="00DC297F"/>
    <w:rsid w:val="00DC2B15"/>
    <w:rsid w:val="00DC2C74"/>
    <w:rsid w:val="00DC3169"/>
    <w:rsid w:val="00DC31BC"/>
    <w:rsid w:val="00DC3476"/>
    <w:rsid w:val="00DC3542"/>
    <w:rsid w:val="00DC3940"/>
    <w:rsid w:val="00DC41D5"/>
    <w:rsid w:val="00DC4425"/>
    <w:rsid w:val="00DC4583"/>
    <w:rsid w:val="00DC47D4"/>
    <w:rsid w:val="00DC4ABA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41"/>
    <w:rsid w:val="00DC6057"/>
    <w:rsid w:val="00DC60AE"/>
    <w:rsid w:val="00DC6319"/>
    <w:rsid w:val="00DC6850"/>
    <w:rsid w:val="00DC6A59"/>
    <w:rsid w:val="00DC6D65"/>
    <w:rsid w:val="00DC7287"/>
    <w:rsid w:val="00DC728C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69A"/>
    <w:rsid w:val="00DD17F4"/>
    <w:rsid w:val="00DD1843"/>
    <w:rsid w:val="00DD1D7C"/>
    <w:rsid w:val="00DD2017"/>
    <w:rsid w:val="00DD21F0"/>
    <w:rsid w:val="00DD22AD"/>
    <w:rsid w:val="00DD2555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8B"/>
    <w:rsid w:val="00DD54B3"/>
    <w:rsid w:val="00DD56E4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826"/>
    <w:rsid w:val="00DE0B32"/>
    <w:rsid w:val="00DE1294"/>
    <w:rsid w:val="00DE15F7"/>
    <w:rsid w:val="00DE1803"/>
    <w:rsid w:val="00DE199A"/>
    <w:rsid w:val="00DE1EA8"/>
    <w:rsid w:val="00DE1FB1"/>
    <w:rsid w:val="00DE2128"/>
    <w:rsid w:val="00DE2326"/>
    <w:rsid w:val="00DE2F9B"/>
    <w:rsid w:val="00DE3139"/>
    <w:rsid w:val="00DE3711"/>
    <w:rsid w:val="00DE3AAA"/>
    <w:rsid w:val="00DE3CB3"/>
    <w:rsid w:val="00DE3D8E"/>
    <w:rsid w:val="00DE4D8E"/>
    <w:rsid w:val="00DE51EB"/>
    <w:rsid w:val="00DE5475"/>
    <w:rsid w:val="00DE54AA"/>
    <w:rsid w:val="00DE55B4"/>
    <w:rsid w:val="00DE574E"/>
    <w:rsid w:val="00DE5871"/>
    <w:rsid w:val="00DE5974"/>
    <w:rsid w:val="00DE5EBD"/>
    <w:rsid w:val="00DE5FCB"/>
    <w:rsid w:val="00DE60D6"/>
    <w:rsid w:val="00DE6141"/>
    <w:rsid w:val="00DE6390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3108"/>
    <w:rsid w:val="00DF39B5"/>
    <w:rsid w:val="00DF39D7"/>
    <w:rsid w:val="00DF3A38"/>
    <w:rsid w:val="00DF3C60"/>
    <w:rsid w:val="00DF3D8E"/>
    <w:rsid w:val="00DF3DE0"/>
    <w:rsid w:val="00DF41B7"/>
    <w:rsid w:val="00DF4902"/>
    <w:rsid w:val="00DF4B8D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8BF"/>
    <w:rsid w:val="00DF794B"/>
    <w:rsid w:val="00DF7B3A"/>
    <w:rsid w:val="00DF7BA3"/>
    <w:rsid w:val="00DF7BEF"/>
    <w:rsid w:val="00DF7CF1"/>
    <w:rsid w:val="00DF7DFD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A00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912"/>
    <w:rsid w:val="00E03F85"/>
    <w:rsid w:val="00E042C6"/>
    <w:rsid w:val="00E047EF"/>
    <w:rsid w:val="00E04839"/>
    <w:rsid w:val="00E048E2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D0D"/>
    <w:rsid w:val="00E11D87"/>
    <w:rsid w:val="00E11F9A"/>
    <w:rsid w:val="00E1275E"/>
    <w:rsid w:val="00E127D1"/>
    <w:rsid w:val="00E12BD8"/>
    <w:rsid w:val="00E12C50"/>
    <w:rsid w:val="00E12FDF"/>
    <w:rsid w:val="00E13337"/>
    <w:rsid w:val="00E134C9"/>
    <w:rsid w:val="00E13551"/>
    <w:rsid w:val="00E13688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6396"/>
    <w:rsid w:val="00E163F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17D17"/>
    <w:rsid w:val="00E2009D"/>
    <w:rsid w:val="00E205C2"/>
    <w:rsid w:val="00E20604"/>
    <w:rsid w:val="00E209A9"/>
    <w:rsid w:val="00E20D6A"/>
    <w:rsid w:val="00E20EB9"/>
    <w:rsid w:val="00E21BDD"/>
    <w:rsid w:val="00E21BE2"/>
    <w:rsid w:val="00E21D26"/>
    <w:rsid w:val="00E21DDF"/>
    <w:rsid w:val="00E21FFD"/>
    <w:rsid w:val="00E22404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100"/>
    <w:rsid w:val="00E2428E"/>
    <w:rsid w:val="00E24697"/>
    <w:rsid w:val="00E24AAF"/>
    <w:rsid w:val="00E24C85"/>
    <w:rsid w:val="00E24E83"/>
    <w:rsid w:val="00E24F52"/>
    <w:rsid w:val="00E2517F"/>
    <w:rsid w:val="00E255FF"/>
    <w:rsid w:val="00E25962"/>
    <w:rsid w:val="00E259C1"/>
    <w:rsid w:val="00E25F26"/>
    <w:rsid w:val="00E25FB2"/>
    <w:rsid w:val="00E26377"/>
    <w:rsid w:val="00E26575"/>
    <w:rsid w:val="00E26665"/>
    <w:rsid w:val="00E266AD"/>
    <w:rsid w:val="00E26766"/>
    <w:rsid w:val="00E26921"/>
    <w:rsid w:val="00E2724E"/>
    <w:rsid w:val="00E2735A"/>
    <w:rsid w:val="00E27A7E"/>
    <w:rsid w:val="00E27B66"/>
    <w:rsid w:val="00E27D7A"/>
    <w:rsid w:val="00E30003"/>
    <w:rsid w:val="00E30705"/>
    <w:rsid w:val="00E30751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0C"/>
    <w:rsid w:val="00E32A2D"/>
    <w:rsid w:val="00E32F88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8E7"/>
    <w:rsid w:val="00E34B13"/>
    <w:rsid w:val="00E34B40"/>
    <w:rsid w:val="00E34E8D"/>
    <w:rsid w:val="00E352A0"/>
    <w:rsid w:val="00E3540C"/>
    <w:rsid w:val="00E3543D"/>
    <w:rsid w:val="00E35BB0"/>
    <w:rsid w:val="00E35D90"/>
    <w:rsid w:val="00E35F0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509"/>
    <w:rsid w:val="00E405BC"/>
    <w:rsid w:val="00E4098D"/>
    <w:rsid w:val="00E40A10"/>
    <w:rsid w:val="00E40AAE"/>
    <w:rsid w:val="00E40D45"/>
    <w:rsid w:val="00E40F81"/>
    <w:rsid w:val="00E415C3"/>
    <w:rsid w:val="00E41C16"/>
    <w:rsid w:val="00E42020"/>
    <w:rsid w:val="00E4207C"/>
    <w:rsid w:val="00E42149"/>
    <w:rsid w:val="00E421F0"/>
    <w:rsid w:val="00E42850"/>
    <w:rsid w:val="00E42960"/>
    <w:rsid w:val="00E42FAF"/>
    <w:rsid w:val="00E430AF"/>
    <w:rsid w:val="00E431B7"/>
    <w:rsid w:val="00E43832"/>
    <w:rsid w:val="00E43DC1"/>
    <w:rsid w:val="00E43E78"/>
    <w:rsid w:val="00E43F43"/>
    <w:rsid w:val="00E43FD5"/>
    <w:rsid w:val="00E442E6"/>
    <w:rsid w:val="00E4449D"/>
    <w:rsid w:val="00E44C44"/>
    <w:rsid w:val="00E45289"/>
    <w:rsid w:val="00E456BB"/>
    <w:rsid w:val="00E45908"/>
    <w:rsid w:val="00E45A0E"/>
    <w:rsid w:val="00E46054"/>
    <w:rsid w:val="00E461D2"/>
    <w:rsid w:val="00E461DE"/>
    <w:rsid w:val="00E467E8"/>
    <w:rsid w:val="00E46BA1"/>
    <w:rsid w:val="00E46D0E"/>
    <w:rsid w:val="00E46DE7"/>
    <w:rsid w:val="00E46E3C"/>
    <w:rsid w:val="00E46EA1"/>
    <w:rsid w:val="00E46EDF"/>
    <w:rsid w:val="00E47089"/>
    <w:rsid w:val="00E4726A"/>
    <w:rsid w:val="00E4743C"/>
    <w:rsid w:val="00E47548"/>
    <w:rsid w:val="00E475DB"/>
    <w:rsid w:val="00E476A1"/>
    <w:rsid w:val="00E47AEA"/>
    <w:rsid w:val="00E47CE4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2264"/>
    <w:rsid w:val="00E5226A"/>
    <w:rsid w:val="00E52274"/>
    <w:rsid w:val="00E52B39"/>
    <w:rsid w:val="00E52C4A"/>
    <w:rsid w:val="00E531DB"/>
    <w:rsid w:val="00E5332D"/>
    <w:rsid w:val="00E5339A"/>
    <w:rsid w:val="00E53966"/>
    <w:rsid w:val="00E53BB0"/>
    <w:rsid w:val="00E53EA8"/>
    <w:rsid w:val="00E54392"/>
    <w:rsid w:val="00E54749"/>
    <w:rsid w:val="00E54A83"/>
    <w:rsid w:val="00E55421"/>
    <w:rsid w:val="00E5589B"/>
    <w:rsid w:val="00E55B2D"/>
    <w:rsid w:val="00E55C8D"/>
    <w:rsid w:val="00E55FA3"/>
    <w:rsid w:val="00E55FB3"/>
    <w:rsid w:val="00E561A7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155"/>
    <w:rsid w:val="00E60522"/>
    <w:rsid w:val="00E606E0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7C9"/>
    <w:rsid w:val="00E65AA9"/>
    <w:rsid w:val="00E66297"/>
    <w:rsid w:val="00E66351"/>
    <w:rsid w:val="00E6664F"/>
    <w:rsid w:val="00E6666F"/>
    <w:rsid w:val="00E666AB"/>
    <w:rsid w:val="00E66DD2"/>
    <w:rsid w:val="00E671B6"/>
    <w:rsid w:val="00E672E0"/>
    <w:rsid w:val="00E6762C"/>
    <w:rsid w:val="00E67DC4"/>
    <w:rsid w:val="00E70495"/>
    <w:rsid w:val="00E7052D"/>
    <w:rsid w:val="00E70A67"/>
    <w:rsid w:val="00E70B75"/>
    <w:rsid w:val="00E70CD6"/>
    <w:rsid w:val="00E7109C"/>
    <w:rsid w:val="00E7164E"/>
    <w:rsid w:val="00E71745"/>
    <w:rsid w:val="00E71A06"/>
    <w:rsid w:val="00E71AFC"/>
    <w:rsid w:val="00E71DD2"/>
    <w:rsid w:val="00E7202B"/>
    <w:rsid w:val="00E7273B"/>
    <w:rsid w:val="00E7283C"/>
    <w:rsid w:val="00E72AC8"/>
    <w:rsid w:val="00E72F90"/>
    <w:rsid w:val="00E730ED"/>
    <w:rsid w:val="00E73B42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50E8"/>
    <w:rsid w:val="00E7518A"/>
    <w:rsid w:val="00E752ED"/>
    <w:rsid w:val="00E7535B"/>
    <w:rsid w:val="00E7537B"/>
    <w:rsid w:val="00E7550F"/>
    <w:rsid w:val="00E7566E"/>
    <w:rsid w:val="00E75783"/>
    <w:rsid w:val="00E75B34"/>
    <w:rsid w:val="00E75B40"/>
    <w:rsid w:val="00E75B8A"/>
    <w:rsid w:val="00E75BCF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537"/>
    <w:rsid w:val="00E8271D"/>
    <w:rsid w:val="00E82E88"/>
    <w:rsid w:val="00E83AAA"/>
    <w:rsid w:val="00E83B82"/>
    <w:rsid w:val="00E83C33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ACA"/>
    <w:rsid w:val="00E86BA3"/>
    <w:rsid w:val="00E86C00"/>
    <w:rsid w:val="00E86C6D"/>
    <w:rsid w:val="00E87337"/>
    <w:rsid w:val="00E87A65"/>
    <w:rsid w:val="00E87C83"/>
    <w:rsid w:val="00E87D2A"/>
    <w:rsid w:val="00E90CD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3D94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65F"/>
    <w:rsid w:val="00E95C0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2F9"/>
    <w:rsid w:val="00EA2323"/>
    <w:rsid w:val="00EA2349"/>
    <w:rsid w:val="00EA24CA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4BC"/>
    <w:rsid w:val="00EA4D3C"/>
    <w:rsid w:val="00EA5215"/>
    <w:rsid w:val="00EA5713"/>
    <w:rsid w:val="00EA588A"/>
    <w:rsid w:val="00EA5ACE"/>
    <w:rsid w:val="00EA5B15"/>
    <w:rsid w:val="00EA5CA4"/>
    <w:rsid w:val="00EA5DA0"/>
    <w:rsid w:val="00EA61B8"/>
    <w:rsid w:val="00EA61F0"/>
    <w:rsid w:val="00EA6228"/>
    <w:rsid w:val="00EA6485"/>
    <w:rsid w:val="00EA671B"/>
    <w:rsid w:val="00EA6753"/>
    <w:rsid w:val="00EA6A07"/>
    <w:rsid w:val="00EA6B4B"/>
    <w:rsid w:val="00EA70DC"/>
    <w:rsid w:val="00EA711A"/>
    <w:rsid w:val="00EA72D6"/>
    <w:rsid w:val="00EA7E8B"/>
    <w:rsid w:val="00EB02B0"/>
    <w:rsid w:val="00EB0848"/>
    <w:rsid w:val="00EB099C"/>
    <w:rsid w:val="00EB0D1A"/>
    <w:rsid w:val="00EB0F9E"/>
    <w:rsid w:val="00EB1775"/>
    <w:rsid w:val="00EB1ECA"/>
    <w:rsid w:val="00EB21B0"/>
    <w:rsid w:val="00EB269B"/>
    <w:rsid w:val="00EB2716"/>
    <w:rsid w:val="00EB279A"/>
    <w:rsid w:val="00EB2862"/>
    <w:rsid w:val="00EB28F3"/>
    <w:rsid w:val="00EB29D9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12CB"/>
    <w:rsid w:val="00EC13EC"/>
    <w:rsid w:val="00EC145C"/>
    <w:rsid w:val="00EC14B9"/>
    <w:rsid w:val="00EC14FA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2DEF"/>
    <w:rsid w:val="00EC3099"/>
    <w:rsid w:val="00EC315A"/>
    <w:rsid w:val="00EC3D12"/>
    <w:rsid w:val="00EC3E80"/>
    <w:rsid w:val="00EC3E98"/>
    <w:rsid w:val="00EC3FA8"/>
    <w:rsid w:val="00EC42E2"/>
    <w:rsid w:val="00EC4368"/>
    <w:rsid w:val="00EC43C5"/>
    <w:rsid w:val="00EC44D0"/>
    <w:rsid w:val="00EC4505"/>
    <w:rsid w:val="00EC4962"/>
    <w:rsid w:val="00EC49C1"/>
    <w:rsid w:val="00EC4A4D"/>
    <w:rsid w:val="00EC4ACF"/>
    <w:rsid w:val="00EC4CEA"/>
    <w:rsid w:val="00EC4D9D"/>
    <w:rsid w:val="00EC5165"/>
    <w:rsid w:val="00EC517E"/>
    <w:rsid w:val="00EC53CE"/>
    <w:rsid w:val="00EC54F4"/>
    <w:rsid w:val="00EC5CE5"/>
    <w:rsid w:val="00EC5D94"/>
    <w:rsid w:val="00EC63CA"/>
    <w:rsid w:val="00EC6530"/>
    <w:rsid w:val="00EC6723"/>
    <w:rsid w:val="00EC6B8C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210E"/>
    <w:rsid w:val="00ED21F0"/>
    <w:rsid w:val="00ED22EF"/>
    <w:rsid w:val="00ED2840"/>
    <w:rsid w:val="00ED2887"/>
    <w:rsid w:val="00ED2914"/>
    <w:rsid w:val="00ED2B42"/>
    <w:rsid w:val="00ED2CBF"/>
    <w:rsid w:val="00ED2EF4"/>
    <w:rsid w:val="00ED2FE4"/>
    <w:rsid w:val="00ED3293"/>
    <w:rsid w:val="00ED33C8"/>
    <w:rsid w:val="00ED3ACB"/>
    <w:rsid w:val="00ED3DB8"/>
    <w:rsid w:val="00ED4A47"/>
    <w:rsid w:val="00ED4E49"/>
    <w:rsid w:val="00ED51DC"/>
    <w:rsid w:val="00ED5255"/>
    <w:rsid w:val="00ED57F9"/>
    <w:rsid w:val="00ED5CAC"/>
    <w:rsid w:val="00ED5CBB"/>
    <w:rsid w:val="00ED5D96"/>
    <w:rsid w:val="00ED5F0A"/>
    <w:rsid w:val="00ED602F"/>
    <w:rsid w:val="00ED63E6"/>
    <w:rsid w:val="00ED6445"/>
    <w:rsid w:val="00ED68D7"/>
    <w:rsid w:val="00ED6A02"/>
    <w:rsid w:val="00ED6F16"/>
    <w:rsid w:val="00ED7266"/>
    <w:rsid w:val="00ED7340"/>
    <w:rsid w:val="00ED7469"/>
    <w:rsid w:val="00ED76F8"/>
    <w:rsid w:val="00ED7880"/>
    <w:rsid w:val="00ED7A2E"/>
    <w:rsid w:val="00EE038B"/>
    <w:rsid w:val="00EE051A"/>
    <w:rsid w:val="00EE061F"/>
    <w:rsid w:val="00EE0782"/>
    <w:rsid w:val="00EE0DCB"/>
    <w:rsid w:val="00EE10C4"/>
    <w:rsid w:val="00EE1783"/>
    <w:rsid w:val="00EE1825"/>
    <w:rsid w:val="00EE1864"/>
    <w:rsid w:val="00EE1A92"/>
    <w:rsid w:val="00EE2150"/>
    <w:rsid w:val="00EE251B"/>
    <w:rsid w:val="00EE3140"/>
    <w:rsid w:val="00EE32EF"/>
    <w:rsid w:val="00EE3498"/>
    <w:rsid w:val="00EE38E6"/>
    <w:rsid w:val="00EE3A1B"/>
    <w:rsid w:val="00EE3F90"/>
    <w:rsid w:val="00EE4769"/>
    <w:rsid w:val="00EE495F"/>
    <w:rsid w:val="00EE4C4B"/>
    <w:rsid w:val="00EE4E39"/>
    <w:rsid w:val="00EE4E7A"/>
    <w:rsid w:val="00EE517D"/>
    <w:rsid w:val="00EE59E4"/>
    <w:rsid w:val="00EE5D88"/>
    <w:rsid w:val="00EE611C"/>
    <w:rsid w:val="00EE617B"/>
    <w:rsid w:val="00EE64E6"/>
    <w:rsid w:val="00EE6D25"/>
    <w:rsid w:val="00EE6F5E"/>
    <w:rsid w:val="00EE70CA"/>
    <w:rsid w:val="00EE716F"/>
    <w:rsid w:val="00EE720E"/>
    <w:rsid w:val="00EE7263"/>
    <w:rsid w:val="00EE757E"/>
    <w:rsid w:val="00EE7B20"/>
    <w:rsid w:val="00EE7B5E"/>
    <w:rsid w:val="00EE7BFA"/>
    <w:rsid w:val="00EE7DA3"/>
    <w:rsid w:val="00EE7DA5"/>
    <w:rsid w:val="00EE7E83"/>
    <w:rsid w:val="00EF00E8"/>
    <w:rsid w:val="00EF01EA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DC4"/>
    <w:rsid w:val="00EF1DE4"/>
    <w:rsid w:val="00EF1FB7"/>
    <w:rsid w:val="00EF21E4"/>
    <w:rsid w:val="00EF23FE"/>
    <w:rsid w:val="00EF25AB"/>
    <w:rsid w:val="00EF26C8"/>
    <w:rsid w:val="00EF29D0"/>
    <w:rsid w:val="00EF2C8B"/>
    <w:rsid w:val="00EF2EDF"/>
    <w:rsid w:val="00EF2F24"/>
    <w:rsid w:val="00EF2F5D"/>
    <w:rsid w:val="00EF32A6"/>
    <w:rsid w:val="00EF3A6A"/>
    <w:rsid w:val="00EF3C4E"/>
    <w:rsid w:val="00EF3E56"/>
    <w:rsid w:val="00EF3FBF"/>
    <w:rsid w:val="00EF450D"/>
    <w:rsid w:val="00EF45AB"/>
    <w:rsid w:val="00EF4C49"/>
    <w:rsid w:val="00EF52BE"/>
    <w:rsid w:val="00EF53F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72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17E"/>
    <w:rsid w:val="00F024B3"/>
    <w:rsid w:val="00F026F4"/>
    <w:rsid w:val="00F02ACB"/>
    <w:rsid w:val="00F02B49"/>
    <w:rsid w:val="00F02BCB"/>
    <w:rsid w:val="00F02D96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33E"/>
    <w:rsid w:val="00F07508"/>
    <w:rsid w:val="00F07541"/>
    <w:rsid w:val="00F077A1"/>
    <w:rsid w:val="00F07AC7"/>
    <w:rsid w:val="00F07BB3"/>
    <w:rsid w:val="00F103BD"/>
    <w:rsid w:val="00F10E06"/>
    <w:rsid w:val="00F11443"/>
    <w:rsid w:val="00F11474"/>
    <w:rsid w:val="00F11510"/>
    <w:rsid w:val="00F11611"/>
    <w:rsid w:val="00F11887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DEB"/>
    <w:rsid w:val="00F14135"/>
    <w:rsid w:val="00F143EA"/>
    <w:rsid w:val="00F14800"/>
    <w:rsid w:val="00F1492E"/>
    <w:rsid w:val="00F14A0F"/>
    <w:rsid w:val="00F14B13"/>
    <w:rsid w:val="00F14EE8"/>
    <w:rsid w:val="00F1509E"/>
    <w:rsid w:val="00F151B6"/>
    <w:rsid w:val="00F15393"/>
    <w:rsid w:val="00F15487"/>
    <w:rsid w:val="00F1593E"/>
    <w:rsid w:val="00F15951"/>
    <w:rsid w:val="00F15C1D"/>
    <w:rsid w:val="00F15F32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32A"/>
    <w:rsid w:val="00F21726"/>
    <w:rsid w:val="00F218A2"/>
    <w:rsid w:val="00F21D21"/>
    <w:rsid w:val="00F21E7A"/>
    <w:rsid w:val="00F225D7"/>
    <w:rsid w:val="00F228F3"/>
    <w:rsid w:val="00F22A01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C4B"/>
    <w:rsid w:val="00F23DDF"/>
    <w:rsid w:val="00F2456A"/>
    <w:rsid w:val="00F249DD"/>
    <w:rsid w:val="00F24ECA"/>
    <w:rsid w:val="00F2541F"/>
    <w:rsid w:val="00F25614"/>
    <w:rsid w:val="00F256FE"/>
    <w:rsid w:val="00F25864"/>
    <w:rsid w:val="00F25D18"/>
    <w:rsid w:val="00F2635A"/>
    <w:rsid w:val="00F2638D"/>
    <w:rsid w:val="00F264E0"/>
    <w:rsid w:val="00F266F5"/>
    <w:rsid w:val="00F267E5"/>
    <w:rsid w:val="00F26EC9"/>
    <w:rsid w:val="00F26F85"/>
    <w:rsid w:val="00F2768F"/>
    <w:rsid w:val="00F27AD4"/>
    <w:rsid w:val="00F27CF0"/>
    <w:rsid w:val="00F27D0C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BC3"/>
    <w:rsid w:val="00F32DBC"/>
    <w:rsid w:val="00F33170"/>
    <w:rsid w:val="00F333CD"/>
    <w:rsid w:val="00F33428"/>
    <w:rsid w:val="00F33E53"/>
    <w:rsid w:val="00F33EA2"/>
    <w:rsid w:val="00F33FB1"/>
    <w:rsid w:val="00F34424"/>
    <w:rsid w:val="00F34AC3"/>
    <w:rsid w:val="00F34AE1"/>
    <w:rsid w:val="00F34B11"/>
    <w:rsid w:val="00F34CAA"/>
    <w:rsid w:val="00F35376"/>
    <w:rsid w:val="00F35599"/>
    <w:rsid w:val="00F35C05"/>
    <w:rsid w:val="00F35F5D"/>
    <w:rsid w:val="00F364A3"/>
    <w:rsid w:val="00F3680B"/>
    <w:rsid w:val="00F36BCF"/>
    <w:rsid w:val="00F36E08"/>
    <w:rsid w:val="00F36E1C"/>
    <w:rsid w:val="00F36F2F"/>
    <w:rsid w:val="00F37261"/>
    <w:rsid w:val="00F372CD"/>
    <w:rsid w:val="00F3732F"/>
    <w:rsid w:val="00F374A6"/>
    <w:rsid w:val="00F37C5F"/>
    <w:rsid w:val="00F37FEE"/>
    <w:rsid w:val="00F405FE"/>
    <w:rsid w:val="00F410FF"/>
    <w:rsid w:val="00F41126"/>
    <w:rsid w:val="00F4115B"/>
    <w:rsid w:val="00F417AE"/>
    <w:rsid w:val="00F41A8A"/>
    <w:rsid w:val="00F41B9B"/>
    <w:rsid w:val="00F41FDE"/>
    <w:rsid w:val="00F423D8"/>
    <w:rsid w:val="00F423E7"/>
    <w:rsid w:val="00F4369D"/>
    <w:rsid w:val="00F43729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47B"/>
    <w:rsid w:val="00F47556"/>
    <w:rsid w:val="00F4776B"/>
    <w:rsid w:val="00F4796E"/>
    <w:rsid w:val="00F50463"/>
    <w:rsid w:val="00F50A49"/>
    <w:rsid w:val="00F50F10"/>
    <w:rsid w:val="00F51B0A"/>
    <w:rsid w:val="00F51C64"/>
    <w:rsid w:val="00F51CDD"/>
    <w:rsid w:val="00F520A3"/>
    <w:rsid w:val="00F5262C"/>
    <w:rsid w:val="00F5267D"/>
    <w:rsid w:val="00F52820"/>
    <w:rsid w:val="00F52AC5"/>
    <w:rsid w:val="00F52E5D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7F4"/>
    <w:rsid w:val="00F55829"/>
    <w:rsid w:val="00F55A58"/>
    <w:rsid w:val="00F55D0C"/>
    <w:rsid w:val="00F55F8E"/>
    <w:rsid w:val="00F562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E02"/>
    <w:rsid w:val="00F61EA3"/>
    <w:rsid w:val="00F62470"/>
    <w:rsid w:val="00F626AF"/>
    <w:rsid w:val="00F629FB"/>
    <w:rsid w:val="00F62E2F"/>
    <w:rsid w:val="00F632F6"/>
    <w:rsid w:val="00F6359E"/>
    <w:rsid w:val="00F6388B"/>
    <w:rsid w:val="00F63EE6"/>
    <w:rsid w:val="00F6404F"/>
    <w:rsid w:val="00F6415A"/>
    <w:rsid w:val="00F64261"/>
    <w:rsid w:val="00F643E9"/>
    <w:rsid w:val="00F644A5"/>
    <w:rsid w:val="00F645D9"/>
    <w:rsid w:val="00F64695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7060"/>
    <w:rsid w:val="00F671E8"/>
    <w:rsid w:val="00F6747E"/>
    <w:rsid w:val="00F67E09"/>
    <w:rsid w:val="00F67E1A"/>
    <w:rsid w:val="00F67EF7"/>
    <w:rsid w:val="00F7014D"/>
    <w:rsid w:val="00F701DC"/>
    <w:rsid w:val="00F7029F"/>
    <w:rsid w:val="00F704C7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BDA"/>
    <w:rsid w:val="00F73E06"/>
    <w:rsid w:val="00F741A2"/>
    <w:rsid w:val="00F74485"/>
    <w:rsid w:val="00F74659"/>
    <w:rsid w:val="00F7480B"/>
    <w:rsid w:val="00F74F7E"/>
    <w:rsid w:val="00F7525F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8AE"/>
    <w:rsid w:val="00F76933"/>
    <w:rsid w:val="00F769ED"/>
    <w:rsid w:val="00F76B15"/>
    <w:rsid w:val="00F76B28"/>
    <w:rsid w:val="00F76BAF"/>
    <w:rsid w:val="00F76E1D"/>
    <w:rsid w:val="00F772E6"/>
    <w:rsid w:val="00F77565"/>
    <w:rsid w:val="00F778FC"/>
    <w:rsid w:val="00F80323"/>
    <w:rsid w:val="00F80532"/>
    <w:rsid w:val="00F8055E"/>
    <w:rsid w:val="00F807B8"/>
    <w:rsid w:val="00F80946"/>
    <w:rsid w:val="00F80F2C"/>
    <w:rsid w:val="00F80F35"/>
    <w:rsid w:val="00F80FAC"/>
    <w:rsid w:val="00F81497"/>
    <w:rsid w:val="00F81680"/>
    <w:rsid w:val="00F81845"/>
    <w:rsid w:val="00F81D12"/>
    <w:rsid w:val="00F81FC2"/>
    <w:rsid w:val="00F8217C"/>
    <w:rsid w:val="00F82583"/>
    <w:rsid w:val="00F828A5"/>
    <w:rsid w:val="00F828D4"/>
    <w:rsid w:val="00F83E4A"/>
    <w:rsid w:val="00F840F2"/>
    <w:rsid w:val="00F842BF"/>
    <w:rsid w:val="00F844A4"/>
    <w:rsid w:val="00F846CB"/>
    <w:rsid w:val="00F848E2"/>
    <w:rsid w:val="00F848EA"/>
    <w:rsid w:val="00F8497A"/>
    <w:rsid w:val="00F84B24"/>
    <w:rsid w:val="00F84D70"/>
    <w:rsid w:val="00F851DA"/>
    <w:rsid w:val="00F8524C"/>
    <w:rsid w:val="00F852A2"/>
    <w:rsid w:val="00F852A5"/>
    <w:rsid w:val="00F853D6"/>
    <w:rsid w:val="00F858BD"/>
    <w:rsid w:val="00F85BEE"/>
    <w:rsid w:val="00F85C5D"/>
    <w:rsid w:val="00F85DB9"/>
    <w:rsid w:val="00F860B0"/>
    <w:rsid w:val="00F867C1"/>
    <w:rsid w:val="00F870C2"/>
    <w:rsid w:val="00F872D3"/>
    <w:rsid w:val="00F872E1"/>
    <w:rsid w:val="00F872FD"/>
    <w:rsid w:val="00F9017D"/>
    <w:rsid w:val="00F903F2"/>
    <w:rsid w:val="00F9046D"/>
    <w:rsid w:val="00F9055A"/>
    <w:rsid w:val="00F90757"/>
    <w:rsid w:val="00F90760"/>
    <w:rsid w:val="00F90A62"/>
    <w:rsid w:val="00F9125D"/>
    <w:rsid w:val="00F913C5"/>
    <w:rsid w:val="00F9144A"/>
    <w:rsid w:val="00F91527"/>
    <w:rsid w:val="00F916B3"/>
    <w:rsid w:val="00F9195E"/>
    <w:rsid w:val="00F91B3B"/>
    <w:rsid w:val="00F91BB1"/>
    <w:rsid w:val="00F91DE5"/>
    <w:rsid w:val="00F92157"/>
    <w:rsid w:val="00F9218C"/>
    <w:rsid w:val="00F9219B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62A7"/>
    <w:rsid w:val="00F96367"/>
    <w:rsid w:val="00F96402"/>
    <w:rsid w:val="00F96B0C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371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2F48"/>
    <w:rsid w:val="00FA3200"/>
    <w:rsid w:val="00FA3348"/>
    <w:rsid w:val="00FA3672"/>
    <w:rsid w:val="00FA375A"/>
    <w:rsid w:val="00FA3A52"/>
    <w:rsid w:val="00FA3E71"/>
    <w:rsid w:val="00FA3F80"/>
    <w:rsid w:val="00FA3FEF"/>
    <w:rsid w:val="00FA41F5"/>
    <w:rsid w:val="00FA47CD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90"/>
    <w:rsid w:val="00FA7BE9"/>
    <w:rsid w:val="00FA7E95"/>
    <w:rsid w:val="00FB01DA"/>
    <w:rsid w:val="00FB045C"/>
    <w:rsid w:val="00FB08BD"/>
    <w:rsid w:val="00FB0B7D"/>
    <w:rsid w:val="00FB0F77"/>
    <w:rsid w:val="00FB10A7"/>
    <w:rsid w:val="00FB1295"/>
    <w:rsid w:val="00FB13D6"/>
    <w:rsid w:val="00FB15F6"/>
    <w:rsid w:val="00FB167B"/>
    <w:rsid w:val="00FB1858"/>
    <w:rsid w:val="00FB190B"/>
    <w:rsid w:val="00FB1A11"/>
    <w:rsid w:val="00FB1D1F"/>
    <w:rsid w:val="00FB23F4"/>
    <w:rsid w:val="00FB2725"/>
    <w:rsid w:val="00FB3026"/>
    <w:rsid w:val="00FB306F"/>
    <w:rsid w:val="00FB315B"/>
    <w:rsid w:val="00FB3F76"/>
    <w:rsid w:val="00FB421B"/>
    <w:rsid w:val="00FB432D"/>
    <w:rsid w:val="00FB48CB"/>
    <w:rsid w:val="00FB49B3"/>
    <w:rsid w:val="00FB505F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6A8"/>
    <w:rsid w:val="00FC0705"/>
    <w:rsid w:val="00FC0AD1"/>
    <w:rsid w:val="00FC0C42"/>
    <w:rsid w:val="00FC0F9E"/>
    <w:rsid w:val="00FC0FAA"/>
    <w:rsid w:val="00FC1058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E5C"/>
    <w:rsid w:val="00FC3E8B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B95"/>
    <w:rsid w:val="00FC7D42"/>
    <w:rsid w:val="00FC7F53"/>
    <w:rsid w:val="00FC7F90"/>
    <w:rsid w:val="00FC7FC3"/>
    <w:rsid w:val="00FD04EF"/>
    <w:rsid w:val="00FD0A25"/>
    <w:rsid w:val="00FD0AB8"/>
    <w:rsid w:val="00FD15BE"/>
    <w:rsid w:val="00FD1AFF"/>
    <w:rsid w:val="00FD1CDA"/>
    <w:rsid w:val="00FD1D0F"/>
    <w:rsid w:val="00FD20D3"/>
    <w:rsid w:val="00FD21B2"/>
    <w:rsid w:val="00FD22D1"/>
    <w:rsid w:val="00FD27C3"/>
    <w:rsid w:val="00FD28EF"/>
    <w:rsid w:val="00FD2AAA"/>
    <w:rsid w:val="00FD323D"/>
    <w:rsid w:val="00FD3852"/>
    <w:rsid w:val="00FD3A69"/>
    <w:rsid w:val="00FD3B10"/>
    <w:rsid w:val="00FD3BFD"/>
    <w:rsid w:val="00FD41C8"/>
    <w:rsid w:val="00FD41FB"/>
    <w:rsid w:val="00FD41FD"/>
    <w:rsid w:val="00FD434C"/>
    <w:rsid w:val="00FD45B1"/>
    <w:rsid w:val="00FD4617"/>
    <w:rsid w:val="00FD4AED"/>
    <w:rsid w:val="00FD5021"/>
    <w:rsid w:val="00FD5582"/>
    <w:rsid w:val="00FD5790"/>
    <w:rsid w:val="00FD5844"/>
    <w:rsid w:val="00FD5A44"/>
    <w:rsid w:val="00FD5D4F"/>
    <w:rsid w:val="00FD5E23"/>
    <w:rsid w:val="00FD5EFB"/>
    <w:rsid w:val="00FD61C7"/>
    <w:rsid w:val="00FD661B"/>
    <w:rsid w:val="00FD70DB"/>
    <w:rsid w:val="00FD7183"/>
    <w:rsid w:val="00FD7674"/>
    <w:rsid w:val="00FD79FE"/>
    <w:rsid w:val="00FD7D10"/>
    <w:rsid w:val="00FD7D2A"/>
    <w:rsid w:val="00FD7F35"/>
    <w:rsid w:val="00FE023F"/>
    <w:rsid w:val="00FE0458"/>
    <w:rsid w:val="00FE0D1C"/>
    <w:rsid w:val="00FE125A"/>
    <w:rsid w:val="00FE1437"/>
    <w:rsid w:val="00FE1666"/>
    <w:rsid w:val="00FE198E"/>
    <w:rsid w:val="00FE1BC8"/>
    <w:rsid w:val="00FE2286"/>
    <w:rsid w:val="00FE29BE"/>
    <w:rsid w:val="00FE2C46"/>
    <w:rsid w:val="00FE2E17"/>
    <w:rsid w:val="00FE3206"/>
    <w:rsid w:val="00FE3425"/>
    <w:rsid w:val="00FE35BB"/>
    <w:rsid w:val="00FE383B"/>
    <w:rsid w:val="00FE3A81"/>
    <w:rsid w:val="00FE3D29"/>
    <w:rsid w:val="00FE4068"/>
    <w:rsid w:val="00FE40AE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789"/>
    <w:rsid w:val="00FE57E7"/>
    <w:rsid w:val="00FE5856"/>
    <w:rsid w:val="00FE5882"/>
    <w:rsid w:val="00FE5A54"/>
    <w:rsid w:val="00FE5AEC"/>
    <w:rsid w:val="00FE5D44"/>
    <w:rsid w:val="00FE5EF2"/>
    <w:rsid w:val="00FE60B3"/>
    <w:rsid w:val="00FE6196"/>
    <w:rsid w:val="00FE649F"/>
    <w:rsid w:val="00FE6557"/>
    <w:rsid w:val="00FE66D5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34F"/>
    <w:rsid w:val="00FF03BD"/>
    <w:rsid w:val="00FF0929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6A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8B5"/>
    <w:rsid w:val="00FF4D08"/>
    <w:rsid w:val="00FF545B"/>
    <w:rsid w:val="00FF546D"/>
    <w:rsid w:val="00FF552A"/>
    <w:rsid w:val="00FF561E"/>
    <w:rsid w:val="00FF56E9"/>
    <w:rsid w:val="00FF576A"/>
    <w:rsid w:val="00FF5924"/>
    <w:rsid w:val="00FF5E10"/>
    <w:rsid w:val="00FF6105"/>
    <w:rsid w:val="00FF62CE"/>
    <w:rsid w:val="00FF643C"/>
    <w:rsid w:val="00FF6BCD"/>
    <w:rsid w:val="00FF6CD9"/>
    <w:rsid w:val="00FF6E60"/>
    <w:rsid w:val="00FF6F3B"/>
    <w:rsid w:val="00FF7178"/>
    <w:rsid w:val="00FF73D9"/>
    <w:rsid w:val="00FF7665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uiPriority w:val="99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uiPriority w:val="99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uiPriority w:val="99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uiPriority w:val="99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F66566"/>
    <w:pPr>
      <w:ind w:left="720"/>
    </w:pPr>
  </w:style>
  <w:style w:type="paragraph" w:customStyle="1" w:styleId="Default">
    <w:name w:val="Default"/>
    <w:uiPriority w:val="99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uiPriority w:val="99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uiPriority w:val="99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uiPriority w:val="99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FAE4-173C-49BC-8B2E-694432BD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321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2268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2020-04-30T03:50:00Z</cp:lastPrinted>
  <dcterms:created xsi:type="dcterms:W3CDTF">2020-05-07T08:47:00Z</dcterms:created>
  <dcterms:modified xsi:type="dcterms:W3CDTF">2020-05-07T08:47:00Z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