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9B1D8" w14:textId="77777777" w:rsidR="00982909" w:rsidRPr="004336A7" w:rsidRDefault="0005536D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z w:val="28"/>
        </w:rPr>
      </w:pPr>
      <w:r w:rsidRPr="00377620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982909" w:rsidRPr="00377620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14:paraId="154871D4" w14:textId="0911A721" w:rsidR="0005536D" w:rsidRPr="004336A7" w:rsidRDefault="0005536D" w:rsidP="00630278">
      <w:pPr>
        <w:pStyle w:val="Heading1"/>
        <w:tabs>
          <w:tab w:val="left" w:pos="5565"/>
        </w:tabs>
        <w:spacing w:before="240" w:after="0"/>
        <w:ind w:left="0"/>
        <w:jc w:val="left"/>
        <w:rPr>
          <w:rFonts w:ascii="Angsana New" w:hAnsi="Angsana New"/>
          <w:b/>
          <w:bCs/>
          <w:sz w:val="28"/>
        </w:rPr>
      </w:pPr>
      <w:r w:rsidRPr="00377620">
        <w:rPr>
          <w:rFonts w:ascii="Angsana New" w:hAnsi="Angsana New"/>
          <w:b/>
          <w:bCs/>
          <w:sz w:val="28"/>
          <w:cs/>
        </w:rPr>
        <w:t xml:space="preserve">เสนอ </w:t>
      </w:r>
      <w:r w:rsidR="00A4106D" w:rsidRPr="00377620">
        <w:rPr>
          <w:rFonts w:ascii="Angsana New" w:hAnsi="Angsana New"/>
          <w:b/>
          <w:bCs/>
          <w:sz w:val="28"/>
          <w:cs/>
        </w:rPr>
        <w:t xml:space="preserve">ผู้ถือหุ้น </w:t>
      </w:r>
      <w:r w:rsidR="00065FD2" w:rsidRPr="00377620">
        <w:rPr>
          <w:rFonts w:ascii="Angsana New" w:hAnsi="Angsana New"/>
          <w:b/>
          <w:bCs/>
          <w:sz w:val="28"/>
          <w:cs/>
        </w:rPr>
        <w:t xml:space="preserve"> </w:t>
      </w:r>
      <w:r w:rsidR="00903603" w:rsidRPr="00377620">
        <w:rPr>
          <w:rFonts w:ascii="Angsana New" w:hAnsi="Angsana New"/>
          <w:b/>
          <w:bCs/>
          <w:sz w:val="28"/>
          <w:cs/>
        </w:rPr>
        <w:t xml:space="preserve">บริษัท </w:t>
      </w:r>
      <w:r w:rsidR="00230B6D" w:rsidRPr="00377620">
        <w:rPr>
          <w:rFonts w:ascii="Angsana New" w:hAnsi="Angsana New"/>
          <w:b/>
          <w:bCs/>
          <w:sz w:val="28"/>
          <w:cs/>
        </w:rPr>
        <w:t xml:space="preserve">อาซีฟา </w:t>
      </w:r>
      <w:r w:rsidR="00903603" w:rsidRPr="00377620">
        <w:rPr>
          <w:rFonts w:ascii="Angsana New" w:hAnsi="Angsana New"/>
          <w:b/>
          <w:bCs/>
          <w:sz w:val="28"/>
          <w:cs/>
        </w:rPr>
        <w:t xml:space="preserve">จำกัด </w:t>
      </w:r>
      <w:r w:rsidR="008B5623" w:rsidRPr="00377620">
        <w:rPr>
          <w:rFonts w:ascii="Angsana New" w:hAnsi="Angsana New"/>
          <w:b/>
          <w:bCs/>
          <w:sz w:val="28"/>
          <w:cs/>
        </w:rPr>
        <w:t xml:space="preserve">(มหาชน) </w:t>
      </w:r>
      <w:r w:rsidR="00630278">
        <w:rPr>
          <w:rFonts w:ascii="Angsana New" w:hAnsi="Angsana New"/>
          <w:b/>
          <w:bCs/>
          <w:sz w:val="28"/>
        </w:rPr>
        <w:tab/>
      </w:r>
    </w:p>
    <w:p w14:paraId="17439B00" w14:textId="496AD988" w:rsidR="0084153F" w:rsidRPr="008A6DE2" w:rsidRDefault="0084153F" w:rsidP="00BD0F9B">
      <w:pPr>
        <w:spacing w:before="120"/>
        <w:ind w:left="0"/>
        <w:jc w:val="thaiDistribute"/>
        <w:rPr>
          <w:rFonts w:ascii="Angsana New" w:eastAsia="SimSun" w:hAnsi="Angsana New"/>
          <w:sz w:val="28"/>
        </w:rPr>
      </w:pPr>
      <w:r w:rsidRPr="00377620">
        <w:rPr>
          <w:rFonts w:ascii="Angsana New" w:eastAsia="SimSun" w:hAnsi="Angsana New"/>
          <w:sz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4336A7">
        <w:rPr>
          <w:rFonts w:ascii="Angsana New" w:eastAsia="SimSun" w:hAnsi="Angsana New"/>
          <w:sz w:val="28"/>
          <w:lang w:val="en-GB"/>
        </w:rPr>
        <w:t xml:space="preserve"> </w:t>
      </w:r>
      <w:r w:rsidRPr="00377620">
        <w:rPr>
          <w:rFonts w:ascii="Angsana New" w:eastAsia="SimSun" w:hAnsi="Angsana New"/>
          <w:sz w:val="28"/>
          <w:cs/>
        </w:rPr>
        <w:t xml:space="preserve">ของบริษัท </w:t>
      </w:r>
      <w:r w:rsidR="00503320" w:rsidRPr="00377620">
        <w:rPr>
          <w:rFonts w:ascii="Angsana New" w:hAnsi="Angsana New"/>
          <w:sz w:val="28"/>
          <w:cs/>
        </w:rPr>
        <w:t xml:space="preserve"> </w:t>
      </w:r>
      <w:r w:rsidR="00230B6D" w:rsidRPr="00377620">
        <w:rPr>
          <w:rFonts w:ascii="Angsana New" w:hAnsi="Angsana New"/>
          <w:sz w:val="28"/>
          <w:cs/>
        </w:rPr>
        <w:t xml:space="preserve">อาซีฟา </w:t>
      </w:r>
      <w:r w:rsidRPr="00377620">
        <w:rPr>
          <w:rFonts w:ascii="Angsana New" w:eastAsia="SimSun" w:hAnsi="Angsana New"/>
          <w:sz w:val="28"/>
          <w:cs/>
        </w:rPr>
        <w:t xml:space="preserve">จำกัด (มหาชน) และบริษัทย่อย และเฉพาะของบริษัท </w:t>
      </w:r>
      <w:r w:rsidR="00230B6D" w:rsidRPr="00377620">
        <w:rPr>
          <w:rFonts w:ascii="Angsana New" w:hAnsi="Angsana New"/>
          <w:sz w:val="28"/>
          <w:cs/>
        </w:rPr>
        <w:t xml:space="preserve">อาซีฟา </w:t>
      </w:r>
      <w:r w:rsidRPr="00377620">
        <w:rPr>
          <w:rFonts w:ascii="Angsana New" w:eastAsia="SimSun" w:hAnsi="Angsana New"/>
          <w:sz w:val="28"/>
          <w:cs/>
        </w:rPr>
        <w:t>จำกัด (มหาชน)</w:t>
      </w:r>
      <w:r w:rsidRPr="004336A7">
        <w:rPr>
          <w:rFonts w:ascii="Angsana New" w:eastAsia="SimSun" w:hAnsi="Angsana New"/>
          <w:sz w:val="28"/>
          <w:lang w:val="en-GB"/>
        </w:rPr>
        <w:t xml:space="preserve"> </w:t>
      </w:r>
      <w:r w:rsidRPr="00377620">
        <w:rPr>
          <w:rFonts w:ascii="Angsana New" w:eastAsia="SimSun" w:hAnsi="Angsana New"/>
          <w:sz w:val="28"/>
          <w:cs/>
        </w:rPr>
        <w:t xml:space="preserve">ตามลำดับ </w:t>
      </w:r>
      <w:r w:rsidR="00260C6A" w:rsidRPr="00377620">
        <w:rPr>
          <w:rFonts w:ascii="Angsana New" w:eastAsia="SimSun" w:hAnsi="Angsana New"/>
          <w:sz w:val="28"/>
          <w:cs/>
        </w:rPr>
        <w:t>ณ</w:t>
      </w:r>
      <w:r w:rsidR="00260C6A" w:rsidRPr="004336A7">
        <w:rPr>
          <w:rFonts w:ascii="Angsana New" w:eastAsia="SimSun" w:hAnsi="Angsana New"/>
          <w:sz w:val="28"/>
          <w:lang w:val="en-GB"/>
        </w:rPr>
        <w:t xml:space="preserve"> </w:t>
      </w:r>
      <w:r w:rsidR="00260C6A" w:rsidRPr="00377620">
        <w:rPr>
          <w:rFonts w:ascii="Angsana New" w:eastAsia="SimSun" w:hAnsi="Angsana New"/>
          <w:sz w:val="28"/>
          <w:cs/>
        </w:rPr>
        <w:t>วันที่</w:t>
      </w:r>
      <w:r w:rsidR="00260C6A" w:rsidRPr="004336A7">
        <w:rPr>
          <w:rFonts w:ascii="Angsana New" w:eastAsia="SimSun" w:hAnsi="Angsana New"/>
          <w:sz w:val="28"/>
          <w:lang w:val="en-GB"/>
        </w:rPr>
        <w:t xml:space="preserve"> 31 </w:t>
      </w:r>
      <w:r w:rsidR="00260C6A" w:rsidRPr="00377620">
        <w:rPr>
          <w:rFonts w:ascii="Angsana New" w:eastAsia="SimSun" w:hAnsi="Angsana New"/>
          <w:sz w:val="28"/>
          <w:cs/>
        </w:rPr>
        <w:t xml:space="preserve">มีนาคม </w:t>
      </w:r>
      <w:r w:rsidR="00260C6A" w:rsidRPr="004336A7">
        <w:rPr>
          <w:rFonts w:ascii="Angsana New" w:eastAsia="SimSun" w:hAnsi="Angsana New"/>
          <w:sz w:val="28"/>
          <w:lang w:val="en-GB"/>
        </w:rPr>
        <w:t>256</w:t>
      </w:r>
      <w:r w:rsidR="005724ED">
        <w:rPr>
          <w:rFonts w:ascii="Angsana New" w:eastAsia="SimSun" w:hAnsi="Angsana New"/>
          <w:sz w:val="28"/>
        </w:rPr>
        <w:t>3</w:t>
      </w:r>
      <w:r w:rsidR="00260C6A" w:rsidRPr="004336A7">
        <w:rPr>
          <w:rFonts w:ascii="Angsana New" w:eastAsia="SimSun" w:hAnsi="Angsana New"/>
          <w:sz w:val="28"/>
        </w:rPr>
        <w:t xml:space="preserve"> </w:t>
      </w:r>
      <w:r w:rsidR="00260C6A" w:rsidRPr="00377620">
        <w:rPr>
          <w:rFonts w:ascii="Angsana New" w:eastAsia="SimSun" w:hAnsi="Angsana New"/>
          <w:sz w:val="28"/>
          <w:cs/>
        </w:rPr>
        <w:t xml:space="preserve"> </w:t>
      </w:r>
      <w:r w:rsidRPr="00377620">
        <w:rPr>
          <w:rFonts w:ascii="Angsana New" w:eastAsia="SimSun" w:hAnsi="Angsana New"/>
          <w:sz w:val="28"/>
          <w:cs/>
        </w:rPr>
        <w:t>และงบกำไรขาดทุน</w:t>
      </w:r>
      <w:r w:rsidR="008E0A09" w:rsidRPr="00377620">
        <w:rPr>
          <w:rFonts w:ascii="Angsana New" w:eastAsia="SimSun" w:hAnsi="Angsana New"/>
          <w:sz w:val="28"/>
          <w:cs/>
        </w:rPr>
        <w:t>และกำไรขาดทุน</w:t>
      </w:r>
      <w:r w:rsidRPr="00377620">
        <w:rPr>
          <w:rFonts w:ascii="Angsana New" w:eastAsia="SimSun" w:hAnsi="Angsana New"/>
          <w:sz w:val="28"/>
          <w:cs/>
        </w:rPr>
        <w:t>เบ็ดเสร็จ</w:t>
      </w:r>
      <w:r w:rsidR="008E0A09" w:rsidRPr="00377620">
        <w:rPr>
          <w:rFonts w:ascii="Angsana New" w:eastAsia="SimSun" w:hAnsi="Angsana New"/>
          <w:sz w:val="28"/>
          <w:cs/>
        </w:rPr>
        <w:t>อื่นรวม</w:t>
      </w:r>
      <w:r w:rsidRPr="00377620">
        <w:rPr>
          <w:rFonts w:ascii="Angsana New" w:eastAsia="SimSun" w:hAnsi="Angsana New"/>
          <w:sz w:val="28"/>
          <w:cs/>
        </w:rPr>
        <w:t>และงบกำไรขาดทุน</w:t>
      </w:r>
      <w:r w:rsidR="008E0A09" w:rsidRPr="00377620">
        <w:rPr>
          <w:rFonts w:ascii="Angsana New" w:eastAsia="SimSun" w:hAnsi="Angsana New"/>
          <w:sz w:val="28"/>
          <w:cs/>
        </w:rPr>
        <w:t>และกำไรขาดทุน</w:t>
      </w:r>
      <w:r w:rsidRPr="00377620">
        <w:rPr>
          <w:rFonts w:ascii="Angsana New" w:eastAsia="SimSun" w:hAnsi="Angsana New"/>
          <w:sz w:val="28"/>
          <w:cs/>
        </w:rPr>
        <w:t>เบ็ดเสร็จ</w:t>
      </w:r>
      <w:r w:rsidR="008E0A09" w:rsidRPr="00377620">
        <w:rPr>
          <w:rFonts w:ascii="Angsana New" w:eastAsia="SimSun" w:hAnsi="Angsana New"/>
          <w:sz w:val="28"/>
          <w:cs/>
        </w:rPr>
        <w:t>อื่น</w:t>
      </w:r>
      <w:r w:rsidR="004901DB" w:rsidRPr="00377620">
        <w:rPr>
          <w:rFonts w:ascii="Angsana New" w:eastAsia="SimSun" w:hAnsi="Angsana New"/>
          <w:sz w:val="28"/>
          <w:cs/>
        </w:rPr>
        <w:t>เฉพาะกิจการ</w:t>
      </w:r>
      <w:r w:rsidRPr="00377620">
        <w:rPr>
          <w:rFonts w:ascii="Angsana New" w:eastAsia="SimSun" w:hAnsi="Angsana New"/>
          <w:sz w:val="28"/>
          <w:cs/>
        </w:rPr>
        <w:t xml:space="preserve"> </w:t>
      </w:r>
      <w:r w:rsidR="00260C6A" w:rsidRPr="00377620">
        <w:rPr>
          <w:rFonts w:ascii="Angsana New" w:hAnsi="Angsana New"/>
          <w:spacing w:val="-4"/>
          <w:sz w:val="28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 สิ้นสุดวันที่ </w:t>
      </w:r>
      <w:r w:rsidR="00DE23BF">
        <w:rPr>
          <w:rFonts w:ascii="Angsana New" w:eastAsia="SimSun" w:hAnsi="Angsana New"/>
          <w:spacing w:val="-4"/>
          <w:sz w:val="28"/>
        </w:rPr>
        <w:t>31</w:t>
      </w:r>
      <w:r w:rsidR="00260C6A" w:rsidRPr="00377620">
        <w:rPr>
          <w:rFonts w:ascii="Angsana New" w:eastAsia="SimSun" w:hAnsi="Angsana New"/>
          <w:spacing w:val="-4"/>
          <w:sz w:val="28"/>
          <w:cs/>
        </w:rPr>
        <w:t xml:space="preserve"> มีนาคม </w:t>
      </w:r>
      <w:r w:rsidR="005724ED">
        <w:rPr>
          <w:rFonts w:ascii="Angsana New" w:hAnsi="Angsana New"/>
          <w:spacing w:val="-4"/>
          <w:sz w:val="28"/>
        </w:rPr>
        <w:t>2563</w:t>
      </w:r>
      <w:r w:rsidR="00260C6A" w:rsidRPr="004336A7">
        <w:rPr>
          <w:rFonts w:ascii="Angsana New" w:hAnsi="Angsana New"/>
          <w:spacing w:val="-4"/>
          <w:sz w:val="28"/>
        </w:rPr>
        <w:t xml:space="preserve"> </w:t>
      </w:r>
      <w:r w:rsidRPr="00377620">
        <w:rPr>
          <w:rFonts w:ascii="Angsana New" w:eastAsia="SimSun" w:hAnsi="Angsana New"/>
          <w:sz w:val="28"/>
          <w:cs/>
        </w:rPr>
        <w:t>และหมายเหตุประกอบงบการเงินระหว่างกาลแบบย่อ</w:t>
      </w:r>
      <w:r w:rsidRPr="004336A7">
        <w:rPr>
          <w:rFonts w:ascii="Angsana New" w:eastAsia="SimSun" w:hAnsi="Angsana New"/>
          <w:sz w:val="28"/>
          <w:lang w:val="en-GB"/>
        </w:rPr>
        <w:t xml:space="preserve"> </w:t>
      </w:r>
      <w:r w:rsidR="006658B7" w:rsidRPr="00485102">
        <w:rPr>
          <w:rFonts w:ascii="Angsana New" w:hAnsi="Angsana New"/>
          <w:spacing w:val="-4"/>
          <w:sz w:val="28"/>
        </w:rPr>
        <w:t>(</w:t>
      </w:r>
      <w:r w:rsidR="006658B7" w:rsidRPr="00377620">
        <w:rPr>
          <w:rFonts w:ascii="Angsana New" w:hAnsi="Angsana New"/>
          <w:spacing w:val="-4"/>
          <w:sz w:val="28"/>
          <w:cs/>
        </w:rPr>
        <w:t xml:space="preserve">ข้อมูลทางการเงินระหว่างกาล) </w:t>
      </w:r>
      <w:r w:rsidRPr="00377620">
        <w:rPr>
          <w:rFonts w:ascii="Angsana New" w:eastAsia="SimSun" w:hAnsi="Angsana New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336A7">
        <w:rPr>
          <w:rFonts w:ascii="Angsana New" w:eastAsia="SimSun" w:hAnsi="Angsana New"/>
          <w:sz w:val="28"/>
          <w:lang w:val="en-GB"/>
        </w:rPr>
        <w:t>34</w:t>
      </w:r>
      <w:r w:rsidR="006A03A5" w:rsidRPr="00377620">
        <w:rPr>
          <w:rFonts w:ascii="Angsana New" w:eastAsia="SimSun" w:hAnsi="Angsana New"/>
          <w:sz w:val="28"/>
          <w:cs/>
        </w:rPr>
        <w:t xml:space="preserve"> เรื่อง การรายงานทางการ</w:t>
      </w:r>
      <w:r w:rsidRPr="00377620">
        <w:rPr>
          <w:rFonts w:ascii="Angsana New" w:eastAsia="SimSun" w:hAnsi="Angsana New"/>
          <w:sz w:val="28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79DFF55" w14:textId="77777777" w:rsidR="00982909" w:rsidRPr="00377620" w:rsidRDefault="00982909" w:rsidP="004336A7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377620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2359196D" w14:textId="77777777" w:rsidR="00982909" w:rsidRPr="008A6DE2" w:rsidRDefault="00982909" w:rsidP="00BD0F9B">
      <w:pPr>
        <w:spacing w:before="120"/>
        <w:ind w:left="0"/>
        <w:jc w:val="thaiDistribute"/>
        <w:rPr>
          <w:rFonts w:ascii="Angsana New" w:hAnsi="Angsana New"/>
          <w:spacing w:val="0"/>
          <w:sz w:val="28"/>
          <w:cs/>
        </w:rPr>
      </w:pPr>
      <w:r w:rsidRPr="008A6DE2">
        <w:rPr>
          <w:rFonts w:ascii="Angsana New" w:hAnsi="Angsana New"/>
          <w:spacing w:val="0"/>
          <w:sz w:val="28"/>
          <w:cs/>
        </w:rPr>
        <w:t>ข้าพเจ้าได้ปฏิบัติงานสอบ</w:t>
      </w:r>
      <w:r w:rsidR="00DE23BF" w:rsidRPr="008A6DE2">
        <w:rPr>
          <w:rFonts w:ascii="Angsana New" w:hAnsi="Angsana New"/>
          <w:spacing w:val="0"/>
          <w:sz w:val="28"/>
          <w:cs/>
        </w:rPr>
        <w:t xml:space="preserve">ทานตามมาตรฐานงานสอบทาน รหัส </w:t>
      </w:r>
      <w:r w:rsidR="00DE23BF" w:rsidRPr="008A6DE2">
        <w:rPr>
          <w:rFonts w:ascii="Angsana New" w:hAnsi="Angsana New"/>
          <w:spacing w:val="0"/>
          <w:sz w:val="28"/>
        </w:rPr>
        <w:t>2410</w:t>
      </w:r>
      <w:r w:rsidRPr="008A6DE2">
        <w:rPr>
          <w:rFonts w:ascii="Angsana New" w:hAnsi="Angsana New"/>
          <w:spacing w:val="0"/>
          <w:sz w:val="28"/>
        </w:rPr>
        <w:t xml:space="preserve"> “</w:t>
      </w:r>
      <w:r w:rsidRPr="008A6DE2">
        <w:rPr>
          <w:rFonts w:ascii="Angsana New" w:hAnsi="Angsana New"/>
          <w:spacing w:val="0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A6DE2">
        <w:rPr>
          <w:rFonts w:ascii="Angsana New" w:hAnsi="Angsana New"/>
          <w:spacing w:val="0"/>
          <w:sz w:val="28"/>
        </w:rPr>
        <w:t xml:space="preserve">” </w:t>
      </w:r>
      <w:r w:rsidRPr="008A6DE2">
        <w:rPr>
          <w:rFonts w:ascii="Angsana New" w:hAnsi="Angsana New"/>
          <w:spacing w:val="0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2C313142" w14:textId="77777777" w:rsidR="00982909" w:rsidRPr="00377620" w:rsidRDefault="00982909" w:rsidP="004336A7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377620">
        <w:rPr>
          <w:rFonts w:ascii="Angsana New" w:hAnsi="Angsana New"/>
          <w:b/>
          <w:bCs/>
          <w:sz w:val="28"/>
          <w:cs/>
        </w:rPr>
        <w:t>ข้อสรุป</w:t>
      </w:r>
    </w:p>
    <w:p w14:paraId="763B6F77" w14:textId="77777777" w:rsidR="0099557C" w:rsidRDefault="00982909" w:rsidP="00B4504F">
      <w:pPr>
        <w:spacing w:before="120"/>
        <w:ind w:left="0"/>
        <w:jc w:val="thaiDistribute"/>
        <w:rPr>
          <w:rFonts w:ascii="Angsana New" w:hAnsi="Angsana New"/>
          <w:sz w:val="28"/>
        </w:rPr>
      </w:pPr>
      <w:r w:rsidRPr="00377620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</w:t>
      </w:r>
      <w:r w:rsidR="00DE23BF" w:rsidRPr="00377620">
        <w:rPr>
          <w:rFonts w:ascii="Angsana New" w:hAnsi="Angsana New"/>
          <w:sz w:val="28"/>
          <w:cs/>
        </w:rPr>
        <w:t xml:space="preserve">ฐานการบัญชี ฉบับที่ </w:t>
      </w:r>
      <w:r w:rsidR="00DE23BF">
        <w:rPr>
          <w:rFonts w:ascii="Angsana New" w:hAnsi="Angsana New"/>
          <w:sz w:val="28"/>
        </w:rPr>
        <w:t>34</w:t>
      </w:r>
      <w:r w:rsidR="006A03A5" w:rsidRPr="00377620">
        <w:rPr>
          <w:rFonts w:ascii="Angsana New" w:hAnsi="Angsana New"/>
          <w:sz w:val="28"/>
          <w:cs/>
        </w:rPr>
        <w:t xml:space="preserve"> เรื่อง </w:t>
      </w:r>
      <w:r w:rsidRPr="00377620">
        <w:rPr>
          <w:rFonts w:ascii="Angsana New" w:hAnsi="Angsana New"/>
          <w:sz w:val="28"/>
          <w:cs/>
        </w:rPr>
        <w:t>การ</w:t>
      </w:r>
      <w:r w:rsidR="006A03A5" w:rsidRPr="00377620">
        <w:rPr>
          <w:rFonts w:ascii="Angsana New" w:hAnsi="Angsana New"/>
          <w:sz w:val="28"/>
          <w:cs/>
        </w:rPr>
        <w:t>รายงานทางการ</w:t>
      </w:r>
      <w:r w:rsidRPr="00377620">
        <w:rPr>
          <w:rFonts w:ascii="Angsana New" w:hAnsi="Angsana New"/>
          <w:sz w:val="28"/>
          <w:cs/>
        </w:rPr>
        <w:t>เงินระหว่างกาล ในสาระสำคัญจากการสอบทานของข้าพเจ้า</w:t>
      </w:r>
    </w:p>
    <w:p w14:paraId="613014CD" w14:textId="77777777" w:rsidR="00966CF3" w:rsidRDefault="00966CF3" w:rsidP="00B4504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0C9ADDF5" w14:textId="77777777" w:rsidR="00966CF3" w:rsidRDefault="00966CF3" w:rsidP="00B4504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2C41BF8B" w14:textId="77777777" w:rsidR="00966CF3" w:rsidRDefault="00966CF3" w:rsidP="00B4504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715E1288" w14:textId="77777777" w:rsidR="00966CF3" w:rsidRPr="004336A7" w:rsidRDefault="00966CF3" w:rsidP="00B4504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113B8545" w14:textId="77777777" w:rsidR="00011E1F" w:rsidRPr="00CD6785" w:rsidRDefault="00011E1F" w:rsidP="000C1B5F">
      <w:pPr>
        <w:spacing w:before="240" w:line="240" w:lineRule="atLeast"/>
        <w:ind w:left="0"/>
        <w:jc w:val="left"/>
        <w:rPr>
          <w:rFonts w:ascii="Angsana New" w:hAnsi="Angsana New"/>
          <w:b/>
          <w:bCs/>
          <w:sz w:val="28"/>
        </w:rPr>
      </w:pPr>
      <w:r w:rsidRPr="00377620">
        <w:rPr>
          <w:rFonts w:ascii="Angsana New" w:hAnsi="Angsana New"/>
          <w:b/>
          <w:bCs/>
          <w:sz w:val="28"/>
          <w:cs/>
        </w:rPr>
        <w:lastRenderedPageBreak/>
        <w:t>เรื่องอื่น</w:t>
      </w:r>
    </w:p>
    <w:p w14:paraId="20958708" w14:textId="28BC6C58" w:rsidR="00180BBC" w:rsidRPr="00377620" w:rsidRDefault="00180BBC" w:rsidP="00283552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377620">
        <w:rPr>
          <w:rFonts w:ascii="Angsana New" w:hAnsi="Angsana New"/>
          <w:spacing w:val="0"/>
          <w:sz w:val="28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377620">
        <w:rPr>
          <w:rFonts w:ascii="Angsana New" w:hAnsi="Angsana New"/>
          <w:spacing w:val="0"/>
          <w:sz w:val="28"/>
        </w:rPr>
        <w:t xml:space="preserve">2019 </w:t>
      </w:r>
      <w:r w:rsidRPr="00377620">
        <w:rPr>
          <w:rFonts w:ascii="Angsana New" w:hAnsi="Angsana New"/>
          <w:spacing w:val="0"/>
          <w:sz w:val="28"/>
          <w:cs/>
        </w:rPr>
        <w:t>เป็นเหตุให้บริษัทฯต้องเลื่อนการจัดประชุมสามัญประจำปีผู้ถือหุ้นออกไปจึงยังไม่มีมติที่ประชุมผู้ถือหุ้นของบริษัทฯ</w:t>
      </w:r>
      <w:r w:rsidR="00D06DC4">
        <w:rPr>
          <w:rFonts w:ascii="Angsana New" w:hAnsi="Angsana New" w:hint="cs"/>
          <w:spacing w:val="0"/>
          <w:sz w:val="28"/>
          <w:cs/>
        </w:rPr>
        <w:t xml:space="preserve"> </w:t>
      </w:r>
      <w:bookmarkStart w:id="0" w:name="_GoBack"/>
      <w:bookmarkEnd w:id="0"/>
      <w:r w:rsidRPr="00377620">
        <w:rPr>
          <w:rFonts w:ascii="Angsana New" w:hAnsi="Angsana New"/>
          <w:spacing w:val="0"/>
          <w:sz w:val="28"/>
          <w:cs/>
        </w:rPr>
        <w:t xml:space="preserve">เรื่องการแต่งตั้งผู้สอบบัญชีของบริษัทฯสำหรับรอบบัญชีปี </w:t>
      </w:r>
      <w:r w:rsidRPr="00377620">
        <w:rPr>
          <w:rFonts w:ascii="Angsana New" w:hAnsi="Angsana New"/>
          <w:spacing w:val="0"/>
          <w:sz w:val="28"/>
        </w:rPr>
        <w:t xml:space="preserve">2563 </w:t>
      </w:r>
      <w:r w:rsidRPr="00377620">
        <w:rPr>
          <w:rFonts w:ascii="Angsana New" w:hAnsi="Angsana New"/>
          <w:spacing w:val="0"/>
          <w:sz w:val="28"/>
          <w:cs/>
        </w:rPr>
        <w:t>อย่างไรก็ตาม คณะกรรมการบริษัทฯได้มีมต</w:t>
      </w:r>
      <w:r w:rsidR="0090556C">
        <w:rPr>
          <w:rFonts w:ascii="Angsana New" w:hAnsi="Angsana New"/>
          <w:spacing w:val="0"/>
          <w:sz w:val="28"/>
          <w:cs/>
        </w:rPr>
        <w:t xml:space="preserve">ิเห็นชอบให้นำเสนอต่อที่ประชุม </w:t>
      </w:r>
      <w:r w:rsidRPr="00377620">
        <w:rPr>
          <w:rFonts w:ascii="Angsana New" w:hAnsi="Angsana New"/>
          <w:spacing w:val="0"/>
          <w:sz w:val="28"/>
          <w:cs/>
        </w:rPr>
        <w:t>ผู้ถือหุ้นของบริษัทฯ</w:t>
      </w:r>
      <w:r w:rsidR="0090556C">
        <w:rPr>
          <w:rFonts w:ascii="Angsana New" w:hAnsi="Angsana New" w:hint="cs"/>
          <w:spacing w:val="0"/>
          <w:sz w:val="28"/>
          <w:cs/>
        </w:rPr>
        <w:t xml:space="preserve"> </w:t>
      </w:r>
      <w:r w:rsidRPr="00377620">
        <w:rPr>
          <w:rFonts w:ascii="Angsana New" w:hAnsi="Angsana New"/>
          <w:spacing w:val="0"/>
          <w:sz w:val="28"/>
          <w:cs/>
        </w:rPr>
        <w:t>ให้แต่งตั้งข้าพเจ้าเป็นผู้สอบบัญชีของบริษัทฯ</w:t>
      </w:r>
      <w:r w:rsidR="0090556C">
        <w:rPr>
          <w:rFonts w:ascii="Angsana New" w:hAnsi="Angsana New" w:hint="cs"/>
          <w:spacing w:val="0"/>
          <w:sz w:val="28"/>
          <w:cs/>
        </w:rPr>
        <w:t xml:space="preserve"> </w:t>
      </w:r>
      <w:r w:rsidRPr="00377620">
        <w:rPr>
          <w:rFonts w:ascii="Angsana New" w:hAnsi="Angsana New"/>
          <w:spacing w:val="0"/>
          <w:sz w:val="28"/>
          <w:cs/>
        </w:rPr>
        <w:t xml:space="preserve">สำหรับรอบบัญชีปี </w:t>
      </w:r>
      <w:r w:rsidRPr="00377620">
        <w:rPr>
          <w:rFonts w:ascii="Angsana New" w:hAnsi="Angsana New"/>
          <w:spacing w:val="0"/>
          <w:sz w:val="28"/>
        </w:rPr>
        <w:t xml:space="preserve">2563 </w:t>
      </w:r>
      <w:r w:rsidRPr="00377620">
        <w:rPr>
          <w:rFonts w:ascii="Angsana New" w:hAnsi="Angsana New"/>
          <w:spacing w:val="0"/>
          <w:sz w:val="28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377620">
        <w:rPr>
          <w:rFonts w:ascii="Angsana New" w:hAnsi="Angsana New"/>
          <w:spacing w:val="0"/>
          <w:sz w:val="28"/>
        </w:rPr>
        <w:t xml:space="preserve">1 </w:t>
      </w:r>
      <w:r w:rsidRPr="00377620">
        <w:rPr>
          <w:rFonts w:ascii="Angsana New" w:hAnsi="Angsana New"/>
          <w:spacing w:val="0"/>
          <w:sz w:val="28"/>
          <w:cs/>
        </w:rPr>
        <w:t xml:space="preserve">ปี </w:t>
      </w:r>
      <w:r w:rsidRPr="00377620">
        <w:rPr>
          <w:rFonts w:ascii="Angsana New" w:hAnsi="Angsana New"/>
          <w:spacing w:val="0"/>
          <w:sz w:val="28"/>
        </w:rPr>
        <w:t xml:space="preserve">2563 </w:t>
      </w:r>
      <w:r w:rsidRPr="00377620">
        <w:rPr>
          <w:rFonts w:ascii="Angsana New" w:hAnsi="Angsana New"/>
          <w:spacing w:val="0"/>
          <w:sz w:val="28"/>
          <w:cs/>
        </w:rPr>
        <w:t xml:space="preserve">ดังกล่าวข้างต้น ซึ่งเป็นไปตามประกาศของคณะกรรมการกำกับตลาดทุน (ก.ต.ท.) ฉบับที่ ทจ. </w:t>
      </w:r>
      <w:r w:rsidRPr="00377620">
        <w:rPr>
          <w:rFonts w:ascii="Angsana New" w:hAnsi="Angsana New"/>
          <w:spacing w:val="0"/>
          <w:sz w:val="28"/>
        </w:rPr>
        <w:t xml:space="preserve">28/2563 </w:t>
      </w:r>
      <w:r w:rsidRPr="00377620">
        <w:rPr>
          <w:rFonts w:ascii="Angsana New" w:hAnsi="Angsana New"/>
          <w:spacing w:val="0"/>
          <w:sz w:val="28"/>
          <w:cs/>
        </w:rPr>
        <w:t xml:space="preserve">ลงวันที่ </w:t>
      </w:r>
      <w:r w:rsidRPr="00377620">
        <w:rPr>
          <w:rFonts w:ascii="Angsana New" w:hAnsi="Angsana New"/>
          <w:spacing w:val="0"/>
          <w:sz w:val="28"/>
        </w:rPr>
        <w:t xml:space="preserve">27 </w:t>
      </w:r>
      <w:r w:rsidRPr="00377620">
        <w:rPr>
          <w:rFonts w:ascii="Angsana New" w:hAnsi="Angsana New"/>
          <w:spacing w:val="0"/>
          <w:sz w:val="28"/>
          <w:cs/>
        </w:rPr>
        <w:t xml:space="preserve">มีนาคม </w:t>
      </w:r>
      <w:r w:rsidRPr="00377620">
        <w:rPr>
          <w:rFonts w:ascii="Angsana New" w:hAnsi="Angsana New"/>
          <w:spacing w:val="0"/>
          <w:sz w:val="28"/>
        </w:rPr>
        <w:t>2563</w:t>
      </w:r>
    </w:p>
    <w:p w14:paraId="74544ADA" w14:textId="77777777" w:rsidR="00011E1F" w:rsidRPr="00A37C2B" w:rsidRDefault="00011E1F" w:rsidP="00011E1F">
      <w:pPr>
        <w:ind w:left="0" w:firstLine="2"/>
        <w:jc w:val="both"/>
        <w:rPr>
          <w:rFonts w:ascii="Angsana New" w:hAnsi="Angsana New"/>
          <w:sz w:val="28"/>
        </w:rPr>
      </w:pPr>
    </w:p>
    <w:p w14:paraId="60C8780B" w14:textId="77777777" w:rsidR="00011E1F" w:rsidRPr="00A37C2B" w:rsidRDefault="00011E1F" w:rsidP="00011E1F">
      <w:pPr>
        <w:ind w:left="0" w:firstLine="2"/>
        <w:jc w:val="both"/>
        <w:rPr>
          <w:rFonts w:ascii="Angsana New" w:hAnsi="Angsana New"/>
          <w:sz w:val="28"/>
        </w:rPr>
      </w:pPr>
    </w:p>
    <w:p w14:paraId="05B218BD" w14:textId="77777777" w:rsidR="00011E1F" w:rsidRPr="00A37C2B" w:rsidRDefault="00011E1F" w:rsidP="00011E1F">
      <w:pPr>
        <w:ind w:left="0" w:firstLine="2"/>
        <w:jc w:val="both"/>
        <w:rPr>
          <w:rFonts w:ascii="Angsana New" w:hAnsi="Angsana New"/>
          <w:sz w:val="28"/>
        </w:rPr>
      </w:pPr>
    </w:p>
    <w:p w14:paraId="1C6BBCDD" w14:textId="77777777" w:rsidR="00011E1F" w:rsidRPr="00A37C2B" w:rsidRDefault="00011E1F" w:rsidP="00011E1F">
      <w:pPr>
        <w:ind w:left="0" w:firstLine="2"/>
        <w:jc w:val="both"/>
        <w:rPr>
          <w:rFonts w:ascii="Angsana New" w:hAnsi="Angsana New"/>
          <w:sz w:val="28"/>
        </w:rPr>
      </w:pPr>
    </w:p>
    <w:p w14:paraId="32F8A69F" w14:textId="0DFF0CD7" w:rsidR="00EB1A51" w:rsidRPr="00EB1A51" w:rsidRDefault="00EB1A51" w:rsidP="00EB1A51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EB1A51">
        <w:rPr>
          <w:rFonts w:ascii="Angsana New" w:hAnsi="Angsana New"/>
          <w:spacing w:val="0"/>
          <w:sz w:val="28"/>
        </w:rPr>
        <w:t>(</w:t>
      </w:r>
      <w:r w:rsidR="005E144A" w:rsidRPr="00377620">
        <w:rPr>
          <w:rFonts w:ascii="Angsana New" w:hAnsi="Angsana New"/>
          <w:spacing w:val="0"/>
          <w:sz w:val="28"/>
          <w:cs/>
        </w:rPr>
        <w:t>นางสาว</w:t>
      </w:r>
      <w:r w:rsidRPr="00377620">
        <w:rPr>
          <w:rFonts w:ascii="Angsana New" w:hAnsi="Angsana New"/>
          <w:spacing w:val="0"/>
          <w:sz w:val="28"/>
          <w:cs/>
        </w:rPr>
        <w:t>กนิษฐา ศิริพัฒนสมชาย)</w:t>
      </w:r>
    </w:p>
    <w:p w14:paraId="02A53DB0" w14:textId="77777777" w:rsidR="00EB1A51" w:rsidRPr="00377620" w:rsidRDefault="00EB1A51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377620">
        <w:rPr>
          <w:rFonts w:ascii="Angsana New" w:hAnsi="Angsana New"/>
          <w:spacing w:val="0"/>
          <w:sz w:val="28"/>
          <w:cs/>
        </w:rPr>
        <w:t>ผู้สอบบัญชีรับอนุญาตเลขทะเบียน</w:t>
      </w:r>
      <w:r w:rsidRPr="00EB1A51">
        <w:rPr>
          <w:rFonts w:ascii="Angsana New" w:hAnsi="Angsana New"/>
          <w:spacing w:val="0"/>
          <w:sz w:val="28"/>
        </w:rPr>
        <w:t xml:space="preserve"> 10837</w:t>
      </w:r>
    </w:p>
    <w:p w14:paraId="339AF6D6" w14:textId="183C34B3" w:rsidR="0005536D" w:rsidRPr="00377620" w:rsidRDefault="0005536D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377620">
        <w:rPr>
          <w:rFonts w:ascii="Angsana New" w:hAnsi="Angsana New"/>
          <w:spacing w:val="0"/>
          <w:sz w:val="28"/>
          <w:cs/>
        </w:rPr>
        <w:t>บริษัท เอเอ็นเอส ออดิท</w:t>
      </w:r>
      <w:r w:rsidRPr="004336A7">
        <w:rPr>
          <w:rFonts w:ascii="Angsana New" w:hAnsi="Angsana New"/>
          <w:spacing w:val="0"/>
          <w:sz w:val="28"/>
        </w:rPr>
        <w:t xml:space="preserve"> </w:t>
      </w:r>
      <w:r w:rsidRPr="00377620">
        <w:rPr>
          <w:rFonts w:ascii="Angsana New" w:hAnsi="Angsana New"/>
          <w:spacing w:val="0"/>
          <w:sz w:val="28"/>
          <w:cs/>
        </w:rPr>
        <w:t>จำกัด</w:t>
      </w:r>
    </w:p>
    <w:p w14:paraId="5AFC50FF" w14:textId="3E5DC6BF" w:rsidR="004336A7" w:rsidRDefault="0092235C" w:rsidP="004336A7">
      <w:pPr>
        <w:ind w:left="0"/>
        <w:jc w:val="left"/>
        <w:rPr>
          <w:rFonts w:ascii="Angsana New" w:hAnsi="Angsana New"/>
          <w:b/>
          <w:bCs/>
          <w:sz w:val="28"/>
        </w:rPr>
      </w:pPr>
      <w:r w:rsidRPr="00377620">
        <w:rPr>
          <w:rFonts w:ascii="Angsana New" w:hAnsi="Angsana New"/>
          <w:spacing w:val="0"/>
          <w:sz w:val="28"/>
          <w:cs/>
        </w:rPr>
        <w:t>กรุงเทพ</w:t>
      </w:r>
      <w:r w:rsidR="0005536D" w:rsidRPr="00377620">
        <w:rPr>
          <w:rFonts w:ascii="Angsana New" w:hAnsi="Angsana New"/>
          <w:spacing w:val="0"/>
          <w:sz w:val="28"/>
          <w:cs/>
        </w:rPr>
        <w:t xml:space="preserve">ฯ </w:t>
      </w:r>
      <w:r w:rsidR="005E144A">
        <w:rPr>
          <w:rFonts w:ascii="Angsana New" w:hAnsi="Angsana New"/>
          <w:spacing w:val="0"/>
          <w:sz w:val="28"/>
        </w:rPr>
        <w:t>7</w:t>
      </w:r>
      <w:r w:rsidR="00230B6D" w:rsidRPr="005E144A">
        <w:rPr>
          <w:rFonts w:ascii="Angsana New" w:hAnsi="Angsana New"/>
          <w:spacing w:val="0"/>
          <w:sz w:val="28"/>
        </w:rPr>
        <w:t xml:space="preserve"> </w:t>
      </w:r>
      <w:r w:rsidR="00033360" w:rsidRPr="00377620">
        <w:rPr>
          <w:rFonts w:ascii="Angsana New" w:hAnsi="Angsana New"/>
          <w:spacing w:val="0"/>
          <w:sz w:val="28"/>
          <w:cs/>
        </w:rPr>
        <w:t>พฤษภาคม</w:t>
      </w:r>
      <w:r w:rsidR="0005536D" w:rsidRPr="00377620">
        <w:rPr>
          <w:rFonts w:ascii="Angsana New" w:hAnsi="Angsana New"/>
          <w:spacing w:val="0"/>
          <w:sz w:val="28"/>
          <w:cs/>
        </w:rPr>
        <w:t xml:space="preserve"> </w:t>
      </w:r>
      <w:r w:rsidR="004336A7" w:rsidRPr="005E144A">
        <w:rPr>
          <w:rFonts w:ascii="Angsana New" w:hAnsi="Angsana New"/>
          <w:spacing w:val="0"/>
          <w:sz w:val="28"/>
        </w:rPr>
        <w:t>256</w:t>
      </w:r>
      <w:r w:rsidR="00D330D8" w:rsidRPr="005E144A">
        <w:rPr>
          <w:rFonts w:ascii="Angsana New" w:hAnsi="Angsana New"/>
          <w:sz w:val="28"/>
        </w:rPr>
        <w:t>3</w:t>
      </w:r>
    </w:p>
    <w:p w14:paraId="1CBC3E00" w14:textId="77777777" w:rsidR="00B4504F" w:rsidRDefault="00B4504F" w:rsidP="004336A7">
      <w:pPr>
        <w:ind w:left="0"/>
        <w:jc w:val="left"/>
        <w:rPr>
          <w:rFonts w:ascii="Angsana New" w:hAnsi="Angsana New"/>
          <w:b/>
          <w:bCs/>
          <w:sz w:val="28"/>
        </w:rPr>
        <w:sectPr w:rsidR="00B4504F" w:rsidSect="004336A7"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418" w:right="1418" w:bottom="1418" w:left="1701" w:header="964" w:footer="964" w:gutter="0"/>
          <w:pgNumType w:start="1"/>
          <w:cols w:space="720"/>
          <w:titlePg/>
          <w:docGrid w:linePitch="272"/>
        </w:sectPr>
      </w:pPr>
    </w:p>
    <w:p w14:paraId="7CA34709" w14:textId="77777777" w:rsidR="00903603" w:rsidRPr="004336A7" w:rsidRDefault="00903603" w:rsidP="004336A7">
      <w:pPr>
        <w:ind w:left="0"/>
        <w:jc w:val="center"/>
        <w:rPr>
          <w:rFonts w:ascii="Angsana New" w:hAnsi="Angsana New"/>
          <w:b/>
          <w:bCs/>
          <w:sz w:val="28"/>
        </w:rPr>
      </w:pPr>
      <w:r w:rsidRPr="00377620">
        <w:rPr>
          <w:rFonts w:ascii="Angsana New" w:hAnsi="Angsana New"/>
          <w:b/>
          <w:bCs/>
          <w:sz w:val="28"/>
          <w:cs/>
        </w:rPr>
        <w:lastRenderedPageBreak/>
        <w:t xml:space="preserve">บริษัท </w:t>
      </w:r>
      <w:r w:rsidR="00230B6D" w:rsidRPr="00377620">
        <w:rPr>
          <w:rFonts w:ascii="Angsana New" w:hAnsi="Angsana New"/>
          <w:b/>
          <w:bCs/>
          <w:sz w:val="28"/>
          <w:cs/>
        </w:rPr>
        <w:t xml:space="preserve">อาซีฟา จำกัด (มหาชน) </w:t>
      </w:r>
      <w:r w:rsidRPr="00377620">
        <w:rPr>
          <w:rFonts w:ascii="Angsana New" w:hAnsi="Angsana New"/>
          <w:b/>
          <w:bCs/>
          <w:sz w:val="28"/>
          <w:cs/>
        </w:rPr>
        <w:t>และบริษัทย่อย</w:t>
      </w:r>
    </w:p>
    <w:p w14:paraId="1EE91796" w14:textId="77777777" w:rsidR="00982909" w:rsidRPr="004336A7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377620">
        <w:rPr>
          <w:rFonts w:ascii="Angsana New" w:hAnsi="Angsana New"/>
          <w:sz w:val="28"/>
          <w:cs/>
        </w:rPr>
        <w:t>งบการเงินระหว่างกาลและ</w:t>
      </w:r>
    </w:p>
    <w:p w14:paraId="6F3A9DF2" w14:textId="77777777" w:rsidR="00982909" w:rsidRPr="004336A7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377620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6CA3F8E" w14:textId="423A1176" w:rsidR="00982909" w:rsidRPr="004336A7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377620">
        <w:rPr>
          <w:rFonts w:ascii="Angsana New" w:hAnsi="Angsana New"/>
          <w:sz w:val="28"/>
          <w:cs/>
        </w:rPr>
        <w:t xml:space="preserve">ไตรมาส </w:t>
      </w:r>
      <w:r w:rsidR="00A4139A" w:rsidRPr="004336A7">
        <w:rPr>
          <w:rFonts w:ascii="Angsana New" w:hAnsi="Angsana New"/>
          <w:sz w:val="28"/>
        </w:rPr>
        <w:t>1</w:t>
      </w:r>
      <w:r w:rsidRPr="004336A7">
        <w:rPr>
          <w:rFonts w:ascii="Angsana New" w:hAnsi="Angsana New"/>
          <w:sz w:val="28"/>
        </w:rPr>
        <w:t xml:space="preserve"> </w:t>
      </w:r>
      <w:r w:rsidRPr="00377620">
        <w:rPr>
          <w:rFonts w:ascii="Angsana New" w:hAnsi="Angsana New"/>
          <w:sz w:val="28"/>
          <w:cs/>
        </w:rPr>
        <w:t xml:space="preserve">สิ้นสุดวันที่ </w:t>
      </w:r>
      <w:r w:rsidR="00DE23BF">
        <w:rPr>
          <w:rFonts w:ascii="Angsana New" w:eastAsia="SimSun" w:hAnsi="Angsana New"/>
          <w:sz w:val="28"/>
        </w:rPr>
        <w:t>31</w:t>
      </w:r>
      <w:r w:rsidR="006605A8" w:rsidRPr="00377620">
        <w:rPr>
          <w:rFonts w:ascii="Angsana New" w:eastAsia="SimSun" w:hAnsi="Angsana New"/>
          <w:sz w:val="28"/>
          <w:cs/>
        </w:rPr>
        <w:t xml:space="preserve"> มีนาคม</w:t>
      </w:r>
      <w:r w:rsidR="005A4292" w:rsidRPr="00377620">
        <w:rPr>
          <w:rFonts w:ascii="Angsana New" w:eastAsia="SimSun" w:hAnsi="Angsana New"/>
          <w:sz w:val="28"/>
          <w:cs/>
        </w:rPr>
        <w:t xml:space="preserve"> </w:t>
      </w:r>
      <w:r w:rsidR="00182DC6">
        <w:rPr>
          <w:rFonts w:ascii="Angsana New" w:hAnsi="Angsana New"/>
          <w:sz w:val="28"/>
        </w:rPr>
        <w:t>2563</w:t>
      </w:r>
    </w:p>
    <w:sectPr w:rsidR="00982909" w:rsidRPr="004336A7" w:rsidSect="00C66D75">
      <w:headerReference w:type="first" r:id="rId12"/>
      <w:pgSz w:w="11906" w:h="16838" w:code="9"/>
      <w:pgMar w:top="1418" w:right="1418" w:bottom="1418" w:left="1701" w:header="964" w:footer="964" w:gutter="0"/>
      <w:pgNumType w:start="1"/>
      <w:cols w:space="720"/>
      <w:vAlign w:val="center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87FEB" w14:textId="77777777" w:rsidR="007C180C" w:rsidRDefault="007C180C">
      <w:r>
        <w:separator/>
      </w:r>
    </w:p>
  </w:endnote>
  <w:endnote w:type="continuationSeparator" w:id="0">
    <w:p w14:paraId="57B65607" w14:textId="77777777" w:rsidR="007C180C" w:rsidRDefault="007C1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3633240"/>
      <w:docPartObj>
        <w:docPartGallery w:val="Page Numbers (Bottom of Page)"/>
        <w:docPartUnique/>
      </w:docPartObj>
    </w:sdtPr>
    <w:sdtEndPr/>
    <w:sdtContent>
      <w:p w14:paraId="37CC05DF" w14:textId="77777777" w:rsidR="00C66D75" w:rsidRDefault="00C66D75">
        <w:pPr>
          <w:pStyle w:val="Footer"/>
          <w:jc w:val="right"/>
        </w:pPr>
        <w:r w:rsidRPr="00C66D75">
          <w:rPr>
            <w:sz w:val="28"/>
            <w:szCs w:val="28"/>
          </w:rPr>
          <w:fldChar w:fldCharType="begin"/>
        </w:r>
        <w:r w:rsidRPr="00C66D75">
          <w:rPr>
            <w:sz w:val="28"/>
            <w:szCs w:val="28"/>
          </w:rPr>
          <w:instrText xml:space="preserve"> PAGE   \* MERGEFORMAT </w:instrText>
        </w:r>
        <w:r w:rsidRPr="00C66D75">
          <w:rPr>
            <w:sz w:val="28"/>
            <w:szCs w:val="28"/>
          </w:rPr>
          <w:fldChar w:fldCharType="separate"/>
        </w:r>
        <w:r w:rsidR="00D06DC4">
          <w:rPr>
            <w:noProof/>
            <w:sz w:val="28"/>
            <w:szCs w:val="28"/>
          </w:rPr>
          <w:t>2</w:t>
        </w:r>
        <w:r w:rsidRPr="00C66D75">
          <w:rPr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A4647" w14:textId="77777777" w:rsidR="00D0699D" w:rsidRPr="00D0699D" w:rsidRDefault="00D0699D" w:rsidP="00D0699D">
    <w:pPr>
      <w:pStyle w:val="Footer"/>
      <w:jc w:val="right"/>
      <w:rPr>
        <w:sz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32"/>
      </w:rPr>
      <w:id w:val="-841161832"/>
      <w:docPartObj>
        <w:docPartGallery w:val="Page Numbers (Bottom of Page)"/>
        <w:docPartUnique/>
      </w:docPartObj>
    </w:sdtPr>
    <w:sdtEndPr/>
    <w:sdtContent>
      <w:p w14:paraId="01E8601A" w14:textId="77777777" w:rsidR="00B4504F" w:rsidRDefault="00B4504F" w:rsidP="00B4504F">
        <w:pPr>
          <w:pStyle w:val="Footer"/>
          <w:jc w:val="right"/>
          <w:rPr>
            <w:sz w:val="32"/>
          </w:rPr>
        </w:pPr>
        <w:r w:rsidRPr="00C66D75">
          <w:rPr>
            <w:sz w:val="28"/>
            <w:szCs w:val="28"/>
          </w:rPr>
          <w:fldChar w:fldCharType="begin"/>
        </w:r>
        <w:r w:rsidRPr="00C66D75">
          <w:rPr>
            <w:sz w:val="28"/>
            <w:szCs w:val="28"/>
          </w:rPr>
          <w:instrText xml:space="preserve"> PAGE   \* MERGEFORMAT </w:instrText>
        </w:r>
        <w:r w:rsidRPr="00C66D75">
          <w:rPr>
            <w:sz w:val="28"/>
            <w:szCs w:val="28"/>
          </w:rPr>
          <w:fldChar w:fldCharType="separate"/>
        </w:r>
        <w:r w:rsidR="00D06DC4">
          <w:rPr>
            <w:noProof/>
            <w:sz w:val="28"/>
            <w:szCs w:val="28"/>
          </w:rPr>
          <w:t>1</w:t>
        </w:r>
        <w:r w:rsidRPr="00C66D75">
          <w:rPr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64C1B" w14:textId="77777777" w:rsidR="007C180C" w:rsidRDefault="007C180C">
      <w:r>
        <w:separator/>
      </w:r>
    </w:p>
  </w:footnote>
  <w:footnote w:type="continuationSeparator" w:id="0">
    <w:p w14:paraId="38419A4D" w14:textId="77777777" w:rsidR="007C180C" w:rsidRDefault="007C1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12"/>
      <w:gridCol w:w="3969"/>
    </w:tblGrid>
    <w:tr w:rsidR="004336A7" w:rsidRPr="00FB39CE" w14:paraId="1965C335" w14:textId="77777777" w:rsidTr="00483CEF">
      <w:trPr>
        <w:trHeight w:val="2488"/>
      </w:trPr>
      <w:tc>
        <w:tcPr>
          <w:tcW w:w="5812" w:type="dxa"/>
        </w:tcPr>
        <w:p w14:paraId="68BF9BAE" w14:textId="77777777" w:rsidR="004336A7" w:rsidRDefault="004336A7" w:rsidP="00483CEF">
          <w:pPr>
            <w:pStyle w:val="Header"/>
          </w:pPr>
        </w:p>
      </w:tc>
      <w:tc>
        <w:tcPr>
          <w:tcW w:w="3969" w:type="dxa"/>
        </w:tcPr>
        <w:p w14:paraId="19C443B2" w14:textId="77777777" w:rsidR="004336A7" w:rsidRPr="00FB39CE" w:rsidRDefault="004336A7" w:rsidP="00483CEF">
          <w:pPr>
            <w:tabs>
              <w:tab w:val="left" w:pos="142"/>
            </w:tabs>
            <w:suppressAutoHyphens/>
            <w:autoSpaceDE w:val="0"/>
            <w:autoSpaceDN w:val="0"/>
            <w:adjustRightInd w:val="0"/>
            <w:spacing w:line="160" w:lineRule="atLeast"/>
            <w:textAlignment w:val="baseline"/>
            <w:rPr>
              <w:rFonts w:cs="Arial"/>
              <w:color w:val="002D62"/>
              <w:sz w:val="15"/>
              <w:szCs w:val="15"/>
            </w:rPr>
          </w:pPr>
        </w:p>
      </w:tc>
    </w:tr>
  </w:tbl>
  <w:p w14:paraId="6FFE7CED" w14:textId="77777777" w:rsidR="004336A7" w:rsidRDefault="004336A7" w:rsidP="004336A7">
    <w:pPr>
      <w:pStyle w:val="Header"/>
      <w:spacing w:before="0"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9D90E" w14:textId="77777777" w:rsidR="004336A7" w:rsidRDefault="004336A7" w:rsidP="004336A7">
    <w:pPr>
      <w:pStyle w:val="Header"/>
      <w:spacing w:before="0"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evenAndOddHeaders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DQ1NjAwNjc0sDC2MDZT0lEKTi0uzszPAykwrgUAhVxsoiwAAAA="/>
  </w:docVars>
  <w:rsids>
    <w:rsidRoot w:val="009F3DD4"/>
    <w:rsid w:val="000010D4"/>
    <w:rsid w:val="00011E1F"/>
    <w:rsid w:val="000305E0"/>
    <w:rsid w:val="00033360"/>
    <w:rsid w:val="00034EA5"/>
    <w:rsid w:val="00040BD8"/>
    <w:rsid w:val="00050F80"/>
    <w:rsid w:val="0005536D"/>
    <w:rsid w:val="00055EF4"/>
    <w:rsid w:val="000605BE"/>
    <w:rsid w:val="000624F7"/>
    <w:rsid w:val="00062C48"/>
    <w:rsid w:val="00065FD2"/>
    <w:rsid w:val="00075A5C"/>
    <w:rsid w:val="00080AE0"/>
    <w:rsid w:val="0008532E"/>
    <w:rsid w:val="00090412"/>
    <w:rsid w:val="000A4B08"/>
    <w:rsid w:val="000C1B5F"/>
    <w:rsid w:val="000C6BAB"/>
    <w:rsid w:val="000D727C"/>
    <w:rsid w:val="000E2E21"/>
    <w:rsid w:val="000F2546"/>
    <w:rsid w:val="000F600C"/>
    <w:rsid w:val="000F79DB"/>
    <w:rsid w:val="000F7EEF"/>
    <w:rsid w:val="00107819"/>
    <w:rsid w:val="00116C0A"/>
    <w:rsid w:val="001272DA"/>
    <w:rsid w:val="00132804"/>
    <w:rsid w:val="0015078B"/>
    <w:rsid w:val="00172511"/>
    <w:rsid w:val="00180BBC"/>
    <w:rsid w:val="00182DC6"/>
    <w:rsid w:val="001D3AD7"/>
    <w:rsid w:val="001E3290"/>
    <w:rsid w:val="00203D8E"/>
    <w:rsid w:val="00221414"/>
    <w:rsid w:val="00222262"/>
    <w:rsid w:val="0023042A"/>
    <w:rsid w:val="00230B6D"/>
    <w:rsid w:val="0023145B"/>
    <w:rsid w:val="00236332"/>
    <w:rsid w:val="00257CF0"/>
    <w:rsid w:val="00260C6A"/>
    <w:rsid w:val="00270E7D"/>
    <w:rsid w:val="00283552"/>
    <w:rsid w:val="00285922"/>
    <w:rsid w:val="002907D1"/>
    <w:rsid w:val="002B25B7"/>
    <w:rsid w:val="002B5699"/>
    <w:rsid w:val="002C34B3"/>
    <w:rsid w:val="002E6759"/>
    <w:rsid w:val="00304B55"/>
    <w:rsid w:val="003159C8"/>
    <w:rsid w:val="00330EDE"/>
    <w:rsid w:val="00345AB1"/>
    <w:rsid w:val="00354B0D"/>
    <w:rsid w:val="00377620"/>
    <w:rsid w:val="00394AB9"/>
    <w:rsid w:val="003B3F59"/>
    <w:rsid w:val="003D4935"/>
    <w:rsid w:val="003F7661"/>
    <w:rsid w:val="00414D82"/>
    <w:rsid w:val="00422755"/>
    <w:rsid w:val="004336A7"/>
    <w:rsid w:val="00442744"/>
    <w:rsid w:val="004642DE"/>
    <w:rsid w:val="0046514E"/>
    <w:rsid w:val="00470073"/>
    <w:rsid w:val="0047639E"/>
    <w:rsid w:val="004815DB"/>
    <w:rsid w:val="00485102"/>
    <w:rsid w:val="004901DB"/>
    <w:rsid w:val="004C130D"/>
    <w:rsid w:val="004C26E9"/>
    <w:rsid w:val="004D7EBB"/>
    <w:rsid w:val="004F72B1"/>
    <w:rsid w:val="00500239"/>
    <w:rsid w:val="00503320"/>
    <w:rsid w:val="0050462E"/>
    <w:rsid w:val="005078B7"/>
    <w:rsid w:val="0051231D"/>
    <w:rsid w:val="00514654"/>
    <w:rsid w:val="00515917"/>
    <w:rsid w:val="00522696"/>
    <w:rsid w:val="00543464"/>
    <w:rsid w:val="00552297"/>
    <w:rsid w:val="00555A01"/>
    <w:rsid w:val="005616A8"/>
    <w:rsid w:val="00561AAB"/>
    <w:rsid w:val="005724ED"/>
    <w:rsid w:val="005758B3"/>
    <w:rsid w:val="00593274"/>
    <w:rsid w:val="005A4292"/>
    <w:rsid w:val="005B264A"/>
    <w:rsid w:val="005B39FE"/>
    <w:rsid w:val="005B57AA"/>
    <w:rsid w:val="005D6A00"/>
    <w:rsid w:val="005E144A"/>
    <w:rsid w:val="005E2754"/>
    <w:rsid w:val="005E4004"/>
    <w:rsid w:val="005F08AC"/>
    <w:rsid w:val="006012A2"/>
    <w:rsid w:val="00601D03"/>
    <w:rsid w:val="0062212B"/>
    <w:rsid w:val="00630278"/>
    <w:rsid w:val="00633604"/>
    <w:rsid w:val="00636CE8"/>
    <w:rsid w:val="00646BAE"/>
    <w:rsid w:val="0065079F"/>
    <w:rsid w:val="006532CE"/>
    <w:rsid w:val="006605A8"/>
    <w:rsid w:val="006658B7"/>
    <w:rsid w:val="00666270"/>
    <w:rsid w:val="00667E0E"/>
    <w:rsid w:val="00680F2B"/>
    <w:rsid w:val="00695E44"/>
    <w:rsid w:val="006A03A5"/>
    <w:rsid w:val="006A624C"/>
    <w:rsid w:val="006B167D"/>
    <w:rsid w:val="006B3FA6"/>
    <w:rsid w:val="006C0F7E"/>
    <w:rsid w:val="006C69B0"/>
    <w:rsid w:val="006E322E"/>
    <w:rsid w:val="0070298A"/>
    <w:rsid w:val="007062B5"/>
    <w:rsid w:val="007124E5"/>
    <w:rsid w:val="0071428F"/>
    <w:rsid w:val="00715504"/>
    <w:rsid w:val="00724665"/>
    <w:rsid w:val="00732CFE"/>
    <w:rsid w:val="007352C8"/>
    <w:rsid w:val="00743AE4"/>
    <w:rsid w:val="00743C37"/>
    <w:rsid w:val="0077072B"/>
    <w:rsid w:val="00770D2A"/>
    <w:rsid w:val="00784468"/>
    <w:rsid w:val="00797BD8"/>
    <w:rsid w:val="007A1103"/>
    <w:rsid w:val="007B20E8"/>
    <w:rsid w:val="007B246C"/>
    <w:rsid w:val="007B26FF"/>
    <w:rsid w:val="007B7901"/>
    <w:rsid w:val="007C0116"/>
    <w:rsid w:val="007C180C"/>
    <w:rsid w:val="007D00C7"/>
    <w:rsid w:val="007F73F1"/>
    <w:rsid w:val="00801B8F"/>
    <w:rsid w:val="00802620"/>
    <w:rsid w:val="00803B12"/>
    <w:rsid w:val="00810EF3"/>
    <w:rsid w:val="008336FB"/>
    <w:rsid w:val="00834F24"/>
    <w:rsid w:val="0084153F"/>
    <w:rsid w:val="008434FD"/>
    <w:rsid w:val="0085061A"/>
    <w:rsid w:val="008737FF"/>
    <w:rsid w:val="0087566E"/>
    <w:rsid w:val="00875D6C"/>
    <w:rsid w:val="00881820"/>
    <w:rsid w:val="008920C9"/>
    <w:rsid w:val="008936F8"/>
    <w:rsid w:val="00893F3A"/>
    <w:rsid w:val="008956B6"/>
    <w:rsid w:val="008A0D71"/>
    <w:rsid w:val="008A624B"/>
    <w:rsid w:val="008A6DE2"/>
    <w:rsid w:val="008B07D9"/>
    <w:rsid w:val="008B5623"/>
    <w:rsid w:val="008C408C"/>
    <w:rsid w:val="008C7F28"/>
    <w:rsid w:val="008D2A8F"/>
    <w:rsid w:val="008D65F6"/>
    <w:rsid w:val="008E0A09"/>
    <w:rsid w:val="00903603"/>
    <w:rsid w:val="0090556C"/>
    <w:rsid w:val="0092217B"/>
    <w:rsid w:val="0092235C"/>
    <w:rsid w:val="00945C65"/>
    <w:rsid w:val="00946E13"/>
    <w:rsid w:val="009666B3"/>
    <w:rsid w:val="00966CF3"/>
    <w:rsid w:val="00980AFA"/>
    <w:rsid w:val="009824F9"/>
    <w:rsid w:val="00982909"/>
    <w:rsid w:val="0099557C"/>
    <w:rsid w:val="009D1667"/>
    <w:rsid w:val="009D3CCC"/>
    <w:rsid w:val="009E68F4"/>
    <w:rsid w:val="009F0539"/>
    <w:rsid w:val="009F3DD4"/>
    <w:rsid w:val="00A12A53"/>
    <w:rsid w:val="00A16A0D"/>
    <w:rsid w:val="00A340F8"/>
    <w:rsid w:val="00A34FF3"/>
    <w:rsid w:val="00A4106D"/>
    <w:rsid w:val="00A4139A"/>
    <w:rsid w:val="00A44F0D"/>
    <w:rsid w:val="00A4705E"/>
    <w:rsid w:val="00A536FC"/>
    <w:rsid w:val="00A54049"/>
    <w:rsid w:val="00A54329"/>
    <w:rsid w:val="00A61156"/>
    <w:rsid w:val="00A649DF"/>
    <w:rsid w:val="00A8287D"/>
    <w:rsid w:val="00A830AC"/>
    <w:rsid w:val="00A85DB5"/>
    <w:rsid w:val="00AA5D13"/>
    <w:rsid w:val="00AB2238"/>
    <w:rsid w:val="00AB6168"/>
    <w:rsid w:val="00AB6B9C"/>
    <w:rsid w:val="00AD3880"/>
    <w:rsid w:val="00AF5412"/>
    <w:rsid w:val="00AF6B11"/>
    <w:rsid w:val="00B00CBE"/>
    <w:rsid w:val="00B12E9C"/>
    <w:rsid w:val="00B14017"/>
    <w:rsid w:val="00B23C99"/>
    <w:rsid w:val="00B3382F"/>
    <w:rsid w:val="00B437C6"/>
    <w:rsid w:val="00B4504F"/>
    <w:rsid w:val="00B50F6F"/>
    <w:rsid w:val="00B5214B"/>
    <w:rsid w:val="00B57397"/>
    <w:rsid w:val="00B61E4D"/>
    <w:rsid w:val="00B62C41"/>
    <w:rsid w:val="00B651EB"/>
    <w:rsid w:val="00B71CB8"/>
    <w:rsid w:val="00B81398"/>
    <w:rsid w:val="00B927C8"/>
    <w:rsid w:val="00B96F2E"/>
    <w:rsid w:val="00BA1E58"/>
    <w:rsid w:val="00BB37E4"/>
    <w:rsid w:val="00BB4EDC"/>
    <w:rsid w:val="00BC2BF2"/>
    <w:rsid w:val="00BD0F9B"/>
    <w:rsid w:val="00BE586D"/>
    <w:rsid w:val="00BF5263"/>
    <w:rsid w:val="00BF59E0"/>
    <w:rsid w:val="00BF6E39"/>
    <w:rsid w:val="00C040D5"/>
    <w:rsid w:val="00C10107"/>
    <w:rsid w:val="00C17485"/>
    <w:rsid w:val="00C30709"/>
    <w:rsid w:val="00C37030"/>
    <w:rsid w:val="00C41085"/>
    <w:rsid w:val="00C55EA9"/>
    <w:rsid w:val="00C6048F"/>
    <w:rsid w:val="00C62601"/>
    <w:rsid w:val="00C640DC"/>
    <w:rsid w:val="00C640F4"/>
    <w:rsid w:val="00C66D75"/>
    <w:rsid w:val="00C67882"/>
    <w:rsid w:val="00C76749"/>
    <w:rsid w:val="00C97323"/>
    <w:rsid w:val="00CA2354"/>
    <w:rsid w:val="00CA7D17"/>
    <w:rsid w:val="00CB4377"/>
    <w:rsid w:val="00CC01B3"/>
    <w:rsid w:val="00CD0198"/>
    <w:rsid w:val="00CD4B74"/>
    <w:rsid w:val="00CD6785"/>
    <w:rsid w:val="00CE3F68"/>
    <w:rsid w:val="00CF3B75"/>
    <w:rsid w:val="00CF3CB6"/>
    <w:rsid w:val="00D0699D"/>
    <w:rsid w:val="00D06DC4"/>
    <w:rsid w:val="00D21D24"/>
    <w:rsid w:val="00D31F69"/>
    <w:rsid w:val="00D330D8"/>
    <w:rsid w:val="00D43807"/>
    <w:rsid w:val="00D55ADB"/>
    <w:rsid w:val="00D61D07"/>
    <w:rsid w:val="00D61F15"/>
    <w:rsid w:val="00D629C4"/>
    <w:rsid w:val="00D662E6"/>
    <w:rsid w:val="00D83762"/>
    <w:rsid w:val="00D840F8"/>
    <w:rsid w:val="00D842FB"/>
    <w:rsid w:val="00DB46BF"/>
    <w:rsid w:val="00DB5EF7"/>
    <w:rsid w:val="00DC63FD"/>
    <w:rsid w:val="00DC6F43"/>
    <w:rsid w:val="00DC7B29"/>
    <w:rsid w:val="00DD1969"/>
    <w:rsid w:val="00DD7A95"/>
    <w:rsid w:val="00DE23BF"/>
    <w:rsid w:val="00DF1F2D"/>
    <w:rsid w:val="00DF6C21"/>
    <w:rsid w:val="00DF7BF4"/>
    <w:rsid w:val="00E1532D"/>
    <w:rsid w:val="00E21BA5"/>
    <w:rsid w:val="00E227B8"/>
    <w:rsid w:val="00E33416"/>
    <w:rsid w:val="00E44ABC"/>
    <w:rsid w:val="00E4679E"/>
    <w:rsid w:val="00E560EB"/>
    <w:rsid w:val="00E7303B"/>
    <w:rsid w:val="00E857E6"/>
    <w:rsid w:val="00E93354"/>
    <w:rsid w:val="00E93F67"/>
    <w:rsid w:val="00EA54BF"/>
    <w:rsid w:val="00EB1A51"/>
    <w:rsid w:val="00EB5711"/>
    <w:rsid w:val="00EC09E4"/>
    <w:rsid w:val="00EC130D"/>
    <w:rsid w:val="00EC17CF"/>
    <w:rsid w:val="00EC1A39"/>
    <w:rsid w:val="00EC2FC2"/>
    <w:rsid w:val="00ED0557"/>
    <w:rsid w:val="00ED0AEA"/>
    <w:rsid w:val="00EF030C"/>
    <w:rsid w:val="00EF11A0"/>
    <w:rsid w:val="00F150D1"/>
    <w:rsid w:val="00F20A05"/>
    <w:rsid w:val="00F237DD"/>
    <w:rsid w:val="00F313C8"/>
    <w:rsid w:val="00F50A63"/>
    <w:rsid w:val="00F610DF"/>
    <w:rsid w:val="00F6453E"/>
    <w:rsid w:val="00F66179"/>
    <w:rsid w:val="00F81E07"/>
    <w:rsid w:val="00F96E80"/>
    <w:rsid w:val="00FB36E5"/>
    <w:rsid w:val="00FB41D2"/>
    <w:rsid w:val="00FD3A64"/>
    <w:rsid w:val="00FF243B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EFB686E"/>
  <w15:docId w15:val="{9A912118-051E-48C0-9CB5-CD9B0B2E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line="0" w:lineRule="atLeast"/>
        <w:jc w:val="righ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329"/>
    <w:pPr>
      <w:ind w:left="835"/>
    </w:pPr>
    <w:rPr>
      <w:rFonts w:ascii="Arial" w:hAnsi="Arial"/>
      <w:spacing w:val="-5"/>
      <w:szCs w:val="28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basedOn w:val="DefaultParagraphFont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rFonts w:cs="Cordia New"/>
      <w:szCs w:val="23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basedOn w:val="DefaultParagraphFont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basedOn w:val="DefaultParagraphFont"/>
    <w:rsid w:val="00A54329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basedOn w:val="DefaultParagraphFont"/>
    <w:rsid w:val="00A54329"/>
    <w:rPr>
      <w:i/>
      <w:iCs/>
    </w:rPr>
  </w:style>
  <w:style w:type="character" w:styleId="HTMLCode">
    <w:name w:val="HTML Code"/>
    <w:basedOn w:val="DefaultParagraphFont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basedOn w:val="DefaultParagraphFont"/>
    <w:rsid w:val="00A54329"/>
    <w:rPr>
      <w:i/>
      <w:iCs/>
    </w:rPr>
  </w:style>
  <w:style w:type="character" w:styleId="HTMLKeyboard">
    <w:name w:val="HTML Keyboard"/>
    <w:basedOn w:val="DefaultParagraphFont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basedOn w:val="DefaultParagraphFont"/>
    <w:rsid w:val="00A54329"/>
    <w:rPr>
      <w:rFonts w:ascii="Courier New" w:hAnsi="Courier New"/>
    </w:rPr>
  </w:style>
  <w:style w:type="character" w:styleId="HTMLTypewriter">
    <w:name w:val="HTML Typewriter"/>
    <w:basedOn w:val="DefaultParagraphFont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basedOn w:val="DefaultParagraphFont"/>
    <w:rsid w:val="00A54329"/>
    <w:rPr>
      <w:i/>
      <w:iCs/>
    </w:rPr>
  </w:style>
  <w:style w:type="character" w:styleId="Hyperlink">
    <w:name w:val="Hyperlink"/>
    <w:basedOn w:val="DefaultParagraphFont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35"/>
    </w:pPr>
    <w:rPr>
      <w:rFonts w:ascii="Courier New" w:hAnsi="Courier New"/>
      <w:spacing w:val="-5"/>
      <w:szCs w:val="23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basedOn w:val="DefaultParagraphFont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basedOn w:val="DefaultParagraphFont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8FDFB-37B9-4EB1-A1FD-6E22FDB7B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307</TotalTime>
  <Pages>3</Pages>
  <Words>380</Words>
  <Characters>2169</Characters>
  <Application>Microsoft Office Word</Application>
  <DocSecurity>0</DocSecurity>
  <PresentationFormat/>
  <Lines>18</Lines>
  <Paragraphs>5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2544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creator>Worakarn Chumnankij</dc:creator>
  <cp:lastModifiedBy>Kanthicha wangsawat</cp:lastModifiedBy>
  <cp:revision>57</cp:revision>
  <cp:lastPrinted>2020-05-05T00:39:00Z</cp:lastPrinted>
  <dcterms:created xsi:type="dcterms:W3CDTF">2016-04-05T02:42:00Z</dcterms:created>
  <dcterms:modified xsi:type="dcterms:W3CDTF">2020-05-05T06:40:00Z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