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0D8D0" w14:textId="50E0AC98" w:rsidR="00B82E50" w:rsidRPr="00350817" w:rsidRDefault="008E44C7" w:rsidP="004E5FBB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9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/>
          <w:sz w:val="52"/>
          <w:szCs w:val="52"/>
        </w:rPr>
        <w:t xml:space="preserve"> </w:t>
      </w:r>
    </w:p>
    <w:p w14:paraId="50522458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0DB8D73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4378339" w14:textId="77777777" w:rsidR="00B82E50" w:rsidRPr="00350817" w:rsidRDefault="00B82E50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663083" w14:textId="1A969D8F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35081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C0CA6" w:rsidRPr="00350817">
        <w:rPr>
          <w:rFonts w:asciiTheme="majorBidi" w:hAnsiTheme="majorBidi" w:cstheme="majorBidi"/>
          <w:sz w:val="52"/>
          <w:szCs w:val="52"/>
          <w:cs/>
        </w:rPr>
        <w:t>เมืองไทย</w:t>
      </w:r>
      <w:r w:rsidR="00C62C05">
        <w:rPr>
          <w:rFonts w:asciiTheme="majorBidi" w:hAnsiTheme="majorBidi" w:cs="Angsana New"/>
          <w:sz w:val="52"/>
          <w:szCs w:val="52"/>
          <w:cs/>
        </w:rPr>
        <w:t xml:space="preserve"> </w:t>
      </w:r>
      <w:r w:rsidR="004C0CA6" w:rsidRPr="00350817">
        <w:rPr>
          <w:rFonts w:asciiTheme="majorBidi" w:hAnsiTheme="majorBidi" w:cstheme="majorBidi"/>
          <w:sz w:val="52"/>
          <w:szCs w:val="52"/>
          <w:cs/>
        </w:rPr>
        <w:t xml:space="preserve">แคปปิตอล </w:t>
      </w:r>
      <w:r w:rsidRPr="00350817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350817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350817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B5FCBA9" w14:textId="77777777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514E377" w14:textId="1CD5C398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6D673A99" w14:textId="60D1EB11" w:rsidR="007D2B7F" w:rsidRPr="00350817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="007D2B7F"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A00272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4C0CA6" w:rsidRPr="00350817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50817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="004C0CA6"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="007D2B7F"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D6B17" w:rsidRPr="0035081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00272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</w:p>
    <w:p w14:paraId="2C3FEEC7" w14:textId="77777777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35081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A8674C"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35081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9A1E3A" w14:textId="77777777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="Angsana New"/>
          <w:sz w:val="30"/>
          <w:szCs w:val="30"/>
          <w:cs/>
        </w:rPr>
        <w:sectPr w:rsidR="00804175" w:rsidRPr="00350817" w:rsidSect="00F321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2433CA4" w14:textId="77777777" w:rsidR="00997587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9E41B8" w14:textId="77777777" w:rsidR="00997587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4F36404" w14:textId="35740B25" w:rsidR="00997587" w:rsidRDefault="00997587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DC4855" w14:textId="00CFC012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082830" w14:textId="7CFA955F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41644F" w14:textId="4BB1FBD9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1782CF" w14:textId="2A568AF4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1D7D58" w14:textId="77777777" w:rsidR="00727B54" w:rsidRDefault="00727B54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0865EDA" w14:textId="554C234F" w:rsidR="00804175" w:rsidRPr="0035081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50817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</w:t>
      </w:r>
      <w:r w:rsidR="00FF3BCE" w:rsidRPr="0035081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350817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727B54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2B4C892B" w14:textId="7FC37B6A" w:rsidR="00804175" w:rsidRPr="00350817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350817" w:rsidDel="009975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คณะกรรมการบริษัท </w:t>
      </w:r>
      <w:r w:rsidR="00DA1567" w:rsidRPr="00DA1567">
        <w:rPr>
          <w:rFonts w:asciiTheme="majorBidi" w:hAnsiTheme="majorBidi" w:cstheme="majorBidi"/>
          <w:b/>
          <w:bCs/>
          <w:sz w:val="28"/>
          <w:szCs w:val="28"/>
          <w:cs/>
        </w:rPr>
        <w:t>เมืองไทย</w:t>
      </w:r>
      <w:r w:rsidR="00DA1567" w:rsidRPr="00DA156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DA1567" w:rsidRPr="00DA1567">
        <w:rPr>
          <w:rFonts w:asciiTheme="majorBidi" w:hAnsiTheme="majorBidi" w:cstheme="majorBidi"/>
          <w:b/>
          <w:bCs/>
          <w:sz w:val="28"/>
          <w:szCs w:val="28"/>
          <w:cs/>
        </w:rPr>
        <w:t>แคปปิตอล</w:t>
      </w:r>
      <w:r w:rsidR="0014301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  <w:r w:rsidR="00DA156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</w:p>
    <w:p w14:paraId="3236F749" w14:textId="77777777" w:rsidR="00804175" w:rsidRPr="00727B54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646FBBE" w14:textId="5CE033D4" w:rsidR="00DA1567" w:rsidRDefault="00DA1567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 วัน</w:t>
      </w:r>
      <w:r w:rsidR="00A00272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A00272">
        <w:rPr>
          <w:rFonts w:ascii="Angsana New" w:hAnsi="Angsana New" w:cs="Angsana New"/>
          <w:sz w:val="28"/>
          <w:szCs w:val="28"/>
        </w:rPr>
        <w:t>31</w:t>
      </w:r>
      <w:r w:rsidRPr="00143016">
        <w:rPr>
          <w:rFonts w:ascii="Angsana New" w:hAnsi="Angsana New" w:cs="Angsana New"/>
          <w:sz w:val="28"/>
          <w:szCs w:val="28"/>
        </w:rPr>
        <w:t xml:space="preserve"> </w:t>
      </w:r>
      <w:r w:rsidRPr="00143016">
        <w:rPr>
          <w:rFonts w:ascii="Angsana New" w:hAnsi="Angsana New" w:cs="Angsana New"/>
          <w:sz w:val="28"/>
          <w:szCs w:val="28"/>
          <w:cs/>
        </w:rPr>
        <w:t>มีนาคม</w:t>
      </w:r>
      <w:r w:rsidRPr="00143016">
        <w:rPr>
          <w:rFonts w:ascii="Angsana New" w:hAnsi="Angsana New" w:cs="Angsana New"/>
          <w:sz w:val="28"/>
          <w:szCs w:val="28"/>
        </w:rPr>
        <w:t xml:space="preserve"> 2563 </w:t>
      </w:r>
      <w:r w:rsidRPr="00143016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</w:t>
      </w:r>
      <w:r w:rsidR="00A00272">
        <w:rPr>
          <w:rFonts w:ascii="Angsana New" w:hAnsi="Angsana New" w:cs="Angsana New" w:hint="cs"/>
          <w:sz w:val="28"/>
          <w:szCs w:val="28"/>
          <w:cs/>
        </w:rPr>
        <w:t xml:space="preserve">ที่ </w:t>
      </w:r>
      <w:r w:rsidR="00A00272">
        <w:rPr>
          <w:rFonts w:ascii="Angsana New" w:hAnsi="Angsana New" w:cs="Angsana New"/>
          <w:sz w:val="28"/>
          <w:szCs w:val="28"/>
        </w:rPr>
        <w:t>3</w:t>
      </w:r>
      <w:r w:rsidRPr="00143016">
        <w:rPr>
          <w:rFonts w:ascii="Angsana New" w:hAnsi="Angsana New" w:cs="Angsana New"/>
          <w:sz w:val="28"/>
          <w:szCs w:val="28"/>
        </w:rPr>
        <w:t xml:space="preserve">1 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143016">
        <w:rPr>
          <w:rFonts w:ascii="Angsana New" w:hAnsi="Angsana New" w:cs="Angsana New"/>
          <w:sz w:val="28"/>
          <w:szCs w:val="28"/>
        </w:rPr>
        <w:t xml:space="preserve">2563 </w:t>
      </w:r>
      <w:r w:rsidR="0040658E" w:rsidRPr="00143016">
        <w:rPr>
          <w:rFonts w:ascii="Angsana New" w:hAnsi="Angsana New" w:cs="Angsana New"/>
          <w:sz w:val="28"/>
          <w:szCs w:val="28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เมืองไทย แคปปิตอล จำกัด (มหาชน) และบริษัทย่อย และของเฉพาะบริษัท เมืองไทย แคปปิตอล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0658E" w:rsidRPr="00143016">
        <w:rPr>
          <w:rFonts w:ascii="Angsana New" w:hAnsi="Angsana New" w:cs="Angsana New"/>
          <w:sz w:val="28"/>
          <w:szCs w:val="28"/>
        </w:rPr>
        <w:t>34</w:t>
      </w:r>
      <w:r w:rsidR="0040658E" w:rsidRPr="00143016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31228F" w14:textId="77777777" w:rsidR="00727B54" w:rsidRPr="00143016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3C3478A6" w14:textId="77777777" w:rsidR="00DA1567" w:rsidRPr="00143016" w:rsidRDefault="00DA1567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ขอบเขตการสอบทาน</w:t>
      </w:r>
    </w:p>
    <w:p w14:paraId="76A8C1A1" w14:textId="77777777" w:rsidR="00727B54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44053CDD" w14:textId="427524C1" w:rsidR="00DA1567" w:rsidRDefault="00DA1567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Pr="00143016">
        <w:rPr>
          <w:rFonts w:ascii="Angsana New" w:hAnsi="Angsana New" w:cs="Angsana New"/>
          <w:sz w:val="28"/>
          <w:szCs w:val="28"/>
        </w:rPr>
        <w:t xml:space="preserve"> 2410 </w:t>
      </w:r>
      <w:r w:rsidRPr="00143016">
        <w:rPr>
          <w:rFonts w:ascii="Angsana New" w:hAnsi="Angsana New" w:cs="Angsana New"/>
          <w:sz w:val="28"/>
          <w:szCs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D77801" w:rsidRPr="00143016">
        <w:rPr>
          <w:rFonts w:ascii="Angsana New" w:hAnsi="Angsana New" w:cs="Angsana New"/>
          <w:sz w:val="28"/>
          <w:szCs w:val="28"/>
          <w:cs/>
        </w:rPr>
        <w:t>ข้อมูลทางการเงินระหว่างกาลที่สอบทาน</w:t>
      </w:r>
    </w:p>
    <w:p w14:paraId="230FDC0D" w14:textId="77777777" w:rsidR="00727B54" w:rsidRPr="00143016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7FCCBD8" w14:textId="77777777" w:rsidR="00DA1567" w:rsidRPr="00143016" w:rsidRDefault="00DA1567" w:rsidP="00727B5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ข้อสรุป</w:t>
      </w:r>
    </w:p>
    <w:p w14:paraId="01EF6665" w14:textId="77777777" w:rsidR="00727B54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56CE4F91" w14:textId="3279B3B1" w:rsidR="00D77801" w:rsidRPr="00143016" w:rsidRDefault="00D77801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4301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43016">
        <w:rPr>
          <w:rFonts w:ascii="Angsana New" w:hAnsi="Angsana New" w:cs="Angsana New"/>
          <w:sz w:val="28"/>
          <w:szCs w:val="28"/>
        </w:rPr>
        <w:t>34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5CF6819" w14:textId="77777777" w:rsidR="00161C54" w:rsidRDefault="00161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161C54" w:rsidSect="00727B54">
          <w:headerReference w:type="even" r:id="rId17"/>
          <w:headerReference w:type="default" r:id="rId18"/>
          <w:footerReference w:type="default" r:id="rId19"/>
          <w:headerReference w:type="first" r:id="rId20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50A0792" w14:textId="77777777" w:rsidR="00161C54" w:rsidRDefault="00161C54" w:rsidP="00727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bookmarkStart w:id="0" w:name="_GoBack"/>
      <w:bookmarkEnd w:id="0"/>
    </w:p>
    <w:p w14:paraId="678E8C27" w14:textId="623ACE52" w:rsidR="00DA1567" w:rsidRPr="00143016" w:rsidRDefault="00DA1567" w:rsidP="00727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 w:rsidRPr="00143016">
        <w:rPr>
          <w:rFonts w:ascii="Angsana New" w:hAnsi="Angsana New" w:cs="Angsana New"/>
          <w:i/>
          <w:iCs/>
          <w:sz w:val="28"/>
          <w:szCs w:val="28"/>
          <w:cs/>
        </w:rPr>
        <w:t>เรื่องอื่น</w:t>
      </w:r>
    </w:p>
    <w:p w14:paraId="1B5CCAC7" w14:textId="77777777" w:rsidR="00727B54" w:rsidRDefault="00727B54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62A39AD1" w14:textId="4F0203E8" w:rsidR="00DA1567" w:rsidRPr="00143016" w:rsidRDefault="00DA1567" w:rsidP="00727B5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143016">
        <w:rPr>
          <w:rFonts w:ascii="Angsana New" w:hAnsi="Angsana New" w:cs="Angsana New"/>
          <w:sz w:val="28"/>
          <w:szCs w:val="28"/>
          <w:cs/>
        </w:rPr>
        <w:t>งบแสดงฐานะการเงินรวมและงบแสดงฐานะการเงินเฉพาะกิจการของบริษัท เมืองไทย แคปปิตอล จำกัด (มหาชน) และบริษัทย่อย</w:t>
      </w:r>
      <w:r w:rsidR="00997587" w:rsidRPr="00143016">
        <w:rPr>
          <w:rFonts w:ascii="Angsana New" w:hAnsi="Angsana New" w:cs="Angsana New"/>
          <w:sz w:val="28"/>
          <w:szCs w:val="28"/>
          <w:cs/>
        </w:rPr>
        <w:t>และของบริษัท เมืองไทย แคปปิตอล จำกัด (มหาชน)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A00272">
        <w:rPr>
          <w:rFonts w:ascii="Angsana New" w:hAnsi="Angsana New" w:cs="Angsana New"/>
          <w:sz w:val="28"/>
          <w:szCs w:val="28"/>
        </w:rPr>
        <w:t>31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A00272">
        <w:rPr>
          <w:rFonts w:ascii="Angsana New" w:hAnsi="Angsana New" w:cs="Angsana New"/>
          <w:sz w:val="28"/>
          <w:szCs w:val="28"/>
        </w:rPr>
        <w:t>25</w:t>
      </w:r>
      <w:r w:rsidRPr="00143016">
        <w:rPr>
          <w:rFonts w:ascii="Angsana New" w:hAnsi="Angsana New" w:cs="Angsana New"/>
          <w:sz w:val="28"/>
          <w:szCs w:val="28"/>
        </w:rPr>
        <w:t>62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A00272">
        <w:rPr>
          <w:rFonts w:ascii="Angsana New" w:hAnsi="Angsana New" w:cs="Angsana New"/>
          <w:sz w:val="28"/>
          <w:szCs w:val="28"/>
        </w:rPr>
        <w:t>1</w:t>
      </w:r>
      <w:r w:rsidRPr="00143016">
        <w:rPr>
          <w:rFonts w:ascii="Angsana New" w:hAnsi="Angsana New" w:cs="Angsana New"/>
          <w:sz w:val="28"/>
          <w:szCs w:val="28"/>
        </w:rPr>
        <w:t>8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="00A00272">
        <w:rPr>
          <w:rFonts w:ascii="Angsana New" w:hAnsi="Angsana New" w:cs="Angsana New"/>
          <w:sz w:val="28"/>
          <w:szCs w:val="28"/>
        </w:rPr>
        <w:t>25</w:t>
      </w:r>
      <w:r w:rsidRPr="00143016">
        <w:rPr>
          <w:rFonts w:ascii="Angsana New" w:hAnsi="Angsana New" w:cs="Angsana New"/>
          <w:sz w:val="28"/>
          <w:szCs w:val="28"/>
        </w:rPr>
        <w:t>63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เมืองไทย แคปปิตอล จำกัด (มหาชน) และบริษัทย่อย</w:t>
      </w:r>
      <w:r w:rsidR="00143016">
        <w:rPr>
          <w:rFonts w:ascii="Angsana New" w:hAnsi="Angsana New" w:cs="Angsana New"/>
          <w:sz w:val="28"/>
          <w:szCs w:val="28"/>
          <w:cs/>
        </w:rPr>
        <w:t xml:space="preserve"> </w:t>
      </w:r>
      <w:r w:rsidR="00997587" w:rsidRPr="00143016">
        <w:rPr>
          <w:rFonts w:ascii="Angsana New" w:hAnsi="Angsana New" w:cs="Angsana New"/>
          <w:sz w:val="28"/>
          <w:szCs w:val="28"/>
          <w:cs/>
        </w:rPr>
        <w:t xml:space="preserve">และของบริษัท เมืองไทย แคปปิตอล จำกัด (มหาชน) 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สำหรับงวดสามเดือนสิ้นสุดวันที่ </w:t>
      </w:r>
      <w:r w:rsidR="00A00272">
        <w:rPr>
          <w:rFonts w:ascii="Angsana New" w:hAnsi="Angsana New" w:cs="Angsana New"/>
          <w:sz w:val="28"/>
          <w:szCs w:val="28"/>
        </w:rPr>
        <w:t>31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A00272">
        <w:rPr>
          <w:rFonts w:ascii="Angsana New" w:hAnsi="Angsana New" w:cs="Angsana New"/>
          <w:sz w:val="28"/>
          <w:szCs w:val="28"/>
        </w:rPr>
        <w:t>25</w:t>
      </w:r>
      <w:r w:rsidRPr="00143016">
        <w:rPr>
          <w:rFonts w:ascii="Angsana New" w:hAnsi="Angsana New" w:cs="Angsana New"/>
          <w:sz w:val="28"/>
          <w:szCs w:val="28"/>
        </w:rPr>
        <w:t>6</w:t>
      </w:r>
      <w:r w:rsidR="00A90CB0" w:rsidRPr="00143016">
        <w:rPr>
          <w:rFonts w:ascii="Angsana New" w:hAnsi="Angsana New" w:cs="Angsana New"/>
          <w:sz w:val="28"/>
          <w:szCs w:val="28"/>
        </w:rPr>
        <w:t>2</w:t>
      </w:r>
      <w:r w:rsidRPr="00143016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A00272">
        <w:rPr>
          <w:rFonts w:ascii="Angsana New" w:hAnsi="Angsana New" w:cs="Angsana New"/>
          <w:sz w:val="28"/>
          <w:szCs w:val="28"/>
        </w:rPr>
        <w:t>7</w:t>
      </w:r>
      <w:r w:rsidR="00A90CB0" w:rsidRPr="00143016">
        <w:rPr>
          <w:rFonts w:ascii="Angsana New" w:hAnsi="Angsana New" w:cs="Angsana New"/>
          <w:sz w:val="28"/>
          <w:szCs w:val="28"/>
        </w:rPr>
        <w:t xml:space="preserve"> </w:t>
      </w:r>
      <w:r w:rsidR="00A90CB0" w:rsidRPr="00143016">
        <w:rPr>
          <w:rFonts w:ascii="Angsana New" w:hAnsi="Angsana New" w:cs="Angsana New"/>
          <w:sz w:val="28"/>
          <w:szCs w:val="28"/>
          <w:cs/>
        </w:rPr>
        <w:t xml:space="preserve">พฤษภาคม </w:t>
      </w:r>
      <w:r w:rsidR="00A00272">
        <w:rPr>
          <w:rFonts w:ascii="Angsana New" w:hAnsi="Angsana New" w:cs="Angsana New"/>
          <w:sz w:val="28"/>
          <w:szCs w:val="28"/>
        </w:rPr>
        <w:t>2562</w:t>
      </w:r>
    </w:p>
    <w:p w14:paraId="6D8DA40D" w14:textId="77777777" w:rsidR="00804175" w:rsidRPr="00350817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lang w:val="en-US"/>
        </w:rPr>
      </w:pPr>
    </w:p>
    <w:p w14:paraId="6DDB81FA" w14:textId="77777777" w:rsidR="00E25A27" w:rsidRPr="00350817" w:rsidRDefault="00E25A27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19164C62" w14:textId="77777777" w:rsidR="00804175" w:rsidRPr="00350817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077D091F" w14:textId="77777777" w:rsidR="00804175" w:rsidRPr="00350817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cs/>
        </w:rPr>
      </w:pPr>
    </w:p>
    <w:p w14:paraId="62D3A29B" w14:textId="293CA591" w:rsidR="00804175" w:rsidRPr="00997587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  <w:cs/>
        </w:rPr>
      </w:pP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(</w:t>
      </w:r>
      <w:r w:rsidR="00A561FE"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ชาญชัย สกุลเกิดสิน</w:t>
      </w:r>
      <w:r w:rsidRPr="00143016">
        <w:rPr>
          <w:rFonts w:asciiTheme="majorBidi" w:hAnsiTheme="majorBidi" w:cstheme="majorBidi"/>
          <w:b w:val="0"/>
          <w:bCs w:val="0"/>
          <w:sz w:val="28"/>
          <w:szCs w:val="28"/>
          <w:cs/>
        </w:rPr>
        <w:t>)</w:t>
      </w:r>
    </w:p>
    <w:p w14:paraId="6C1204EC" w14:textId="77777777" w:rsidR="00804175" w:rsidRPr="00997587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A53D22A" w14:textId="6E70738C" w:rsidR="00804175" w:rsidRPr="00997587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997587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A00272">
        <w:rPr>
          <w:rFonts w:asciiTheme="majorBidi" w:hAnsiTheme="majorBidi" w:cstheme="majorBidi"/>
          <w:sz w:val="28"/>
          <w:szCs w:val="28"/>
          <w:lang w:val="en-US"/>
        </w:rPr>
        <w:t>6827</w:t>
      </w:r>
    </w:p>
    <w:p w14:paraId="4CB2559F" w14:textId="77777777" w:rsidR="00804175" w:rsidRPr="00143016" w:rsidRDefault="00804175" w:rsidP="009777A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08B8FB9" w14:textId="77777777" w:rsidR="00804175" w:rsidRPr="0099758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351599AE" w14:textId="77777777" w:rsidR="00804175" w:rsidRPr="00997587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9758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18B56A3A" w14:textId="4756C52E" w:rsidR="00804175" w:rsidRPr="00997587" w:rsidRDefault="00A00272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 w:val="0"/>
          <w:bCs w:val="0"/>
          <w:sz w:val="28"/>
          <w:szCs w:val="28"/>
        </w:rPr>
        <w:t>7</w:t>
      </w:r>
      <w:r w:rsidR="00804175" w:rsidRPr="004717D0">
        <w:rPr>
          <w:rFonts w:asciiTheme="majorBidi" w:hAnsiTheme="majorBidi" w:cs="Angsana New"/>
          <w:b w:val="0"/>
          <w:bCs w:val="0"/>
          <w:sz w:val="28"/>
          <w:szCs w:val="28"/>
          <w:cs/>
        </w:rPr>
        <w:t xml:space="preserve"> </w:t>
      </w:r>
      <w:r w:rsidR="004C0CA6" w:rsidRPr="004717D0">
        <w:rPr>
          <w:rFonts w:asciiTheme="majorBidi" w:hAnsiTheme="majorBidi" w:cstheme="majorBidi"/>
          <w:b w:val="0"/>
          <w:bCs w:val="0"/>
          <w:sz w:val="28"/>
          <w:szCs w:val="28"/>
          <w:cs/>
        </w:rPr>
        <w:t>พฤษภาคม</w:t>
      </w:r>
      <w:r w:rsidR="00804175" w:rsidRPr="004717D0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28"/>
          <w:szCs w:val="28"/>
        </w:rPr>
        <w:t>2563</w:t>
      </w:r>
    </w:p>
    <w:p w14:paraId="4CD9E9AE" w14:textId="77777777" w:rsidR="00A93504" w:rsidRPr="00EC0F2A" w:rsidRDefault="00A93504" w:rsidP="00161C54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A93504" w:rsidRPr="00EC0F2A" w:rsidSect="00161C54">
      <w:headerReference w:type="default" r:id="rId21"/>
      <w:footerReference w:type="default" r:id="rId22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520C1" w14:textId="77777777" w:rsidR="001C75A5" w:rsidRDefault="001C75A5">
      <w:r>
        <w:separator/>
      </w:r>
    </w:p>
  </w:endnote>
  <w:endnote w:type="continuationSeparator" w:id="0">
    <w:p w14:paraId="77850E23" w14:textId="77777777" w:rsidR="001C75A5" w:rsidRDefault="001C75A5">
      <w:r>
        <w:continuationSeparator/>
      </w:r>
    </w:p>
  </w:endnote>
  <w:endnote w:type="continuationNotice" w:id="1">
    <w:p w14:paraId="2912214B" w14:textId="77777777" w:rsidR="001C75A5" w:rsidRDefault="001C75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3F31F" w14:textId="77777777" w:rsidR="000B7E6D" w:rsidRDefault="000B7E6D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0B7E6D" w:rsidRDefault="000B7E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0577" w14:textId="3882A5A7" w:rsidR="000B7E6D" w:rsidRDefault="000B7E6D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161C54">
      <w:rPr>
        <w:noProof/>
      </w:rPr>
      <w:t>mtct1</w:t>
    </w:r>
    <w:r>
      <w:rPr>
        <w:noProof/>
      </w:rPr>
      <w:fldChar w:fldCharType="end"/>
    </w:r>
    <w:r>
      <w:tab/>
    </w:r>
    <w:r w:rsidRPr="3C7A9752">
      <w:rPr>
        <w:rStyle w:val="PageNumber"/>
        <w:noProof/>
      </w:rPr>
      <w:fldChar w:fldCharType="begin"/>
    </w:r>
    <w:r>
      <w:rPr>
        <w:rStyle w:val="PageNumber"/>
      </w:rPr>
      <w:instrText>page \</w:instrText>
    </w:r>
    <w:r>
      <w:rPr>
        <w:rStyle w:val="PageNumber"/>
        <w:rFonts w:cs="Angsana New"/>
        <w:cs/>
      </w:rPr>
      <w:instrText xml:space="preserve">* </w:instrText>
    </w:r>
    <w:r>
      <w:rPr>
        <w:rStyle w:val="PageNumber"/>
      </w:rPr>
      <w:instrText>arabic</w:instrText>
    </w:r>
    <w:r w:rsidRPr="3C7A9752">
      <w:rPr>
        <w:rStyle w:val="PageNumber"/>
      </w:rPr>
      <w:fldChar w:fldCharType="separate"/>
    </w:r>
    <w:r>
      <w:rPr>
        <w:rStyle w:val="PageNumber"/>
        <w:noProof/>
      </w:rPr>
      <w:t>15</w:t>
    </w:r>
    <w:r w:rsidRPr="3C7A9752">
      <w:rPr>
        <w:rStyle w:val="PageNumber"/>
        <w:noProof/>
      </w:rPr>
      <w:fldChar w:fldCharType="end"/>
    </w:r>
  </w:p>
  <w:p w14:paraId="108E6C24" w14:textId="77777777" w:rsidR="000B7E6D" w:rsidRPr="00960645" w:rsidRDefault="000B7E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2AF91" w14:textId="77777777" w:rsidR="000B7E6D" w:rsidRDefault="000B7E6D" w:rsidP="00F2000C">
    <w:pPr>
      <w:pStyle w:val="Footer"/>
      <w:framePr w:wrap="around" w:vAnchor="text" w:hAnchor="margin" w:xAlign="right" w:y="1"/>
      <w:rPr>
        <w:rStyle w:val="PageNumber"/>
      </w:rPr>
    </w:pPr>
  </w:p>
  <w:p w14:paraId="2DD089F5" w14:textId="1D7E7B07" w:rsidR="000B7E6D" w:rsidRPr="00143016" w:rsidRDefault="000B7E6D" w:rsidP="007569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 w:hint="cs"/>
        <w:sz w:val="30"/>
        <w:szCs w:val="30"/>
      </w:rPr>
      <w:id w:val="1972251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93AD0B" w14:textId="18427DEF" w:rsidR="000B7E6D" w:rsidRPr="00727B54" w:rsidRDefault="000B7E6D" w:rsidP="00727B5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center" w:pos="4590"/>
          </w:tabs>
          <w:jc w:val="both"/>
          <w:rPr>
            <w:rFonts w:ascii="Angsana New" w:hAnsi="Angsana New" w:cs="Angsana New"/>
            <w:sz w:val="30"/>
            <w:szCs w:val="30"/>
          </w:rPr>
        </w:pPr>
        <w:r>
          <w:rPr>
            <w:rFonts w:ascii="Angsana New" w:hAnsi="Angsana New" w:cs="Angsana New"/>
            <w:i/>
            <w:iCs/>
            <w:sz w:val="30"/>
            <w:szCs w:val="30"/>
            <w:cs/>
          </w:rPr>
          <w:tab/>
        </w:r>
        <w:r w:rsidRPr="00727B54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727B54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727B54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727B5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727B54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26E09" w14:textId="528DC946" w:rsidR="000B7E6D" w:rsidRPr="00727B54" w:rsidRDefault="0061000A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</w:rPr>
      <w:t xml:space="preserve">    </w:t>
    </w:r>
    <w:r w:rsidR="000B7E6D"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="000B7E6D"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="000B7E6D"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="000B7E6D"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="000B7E6D"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 w:rsidR="000B7E6D">
      <w:rPr>
        <w:rFonts w:asciiTheme="majorBidi" w:hAnsiTheme="majorBidi" w:cstheme="majorBidi"/>
        <w:noProof/>
        <w:sz w:val="30"/>
        <w:szCs w:val="30"/>
      </w:rPr>
      <w:t>45</w:t>
    </w:r>
    <w:r w:rsidR="000B7E6D" w:rsidRPr="003E0BCC">
      <w:rPr>
        <w:rFonts w:asciiTheme="majorBidi" w:hAnsiTheme="majorBidi" w:cstheme="majorBidi"/>
        <w:noProof/>
        <w:sz w:val="30"/>
        <w:szCs w:val="30"/>
      </w:rPr>
      <w:fldChar w:fldCharType="end"/>
    </w:r>
    <w:r w:rsidR="000B7E6D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3ECA9" w14:textId="77777777" w:rsidR="001C75A5" w:rsidRDefault="001C75A5">
      <w:r>
        <w:separator/>
      </w:r>
    </w:p>
  </w:footnote>
  <w:footnote w:type="continuationSeparator" w:id="0">
    <w:p w14:paraId="51B9948A" w14:textId="77777777" w:rsidR="001C75A5" w:rsidRDefault="001C75A5">
      <w:r>
        <w:continuationSeparator/>
      </w:r>
    </w:p>
  </w:footnote>
  <w:footnote w:type="continuationNotice" w:id="1">
    <w:p w14:paraId="0D00F77D" w14:textId="77777777" w:rsidR="001C75A5" w:rsidRDefault="001C75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1ADB5" w14:textId="77777777" w:rsidR="000B7E6D" w:rsidRDefault="00161C54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95F46" w14:textId="5CA4C79F" w:rsidR="000B7E6D" w:rsidRDefault="000B7E6D" w:rsidP="00713C50">
    <w:pPr>
      <w:pStyle w:val="Header"/>
    </w:pPr>
  </w:p>
  <w:p w14:paraId="1DF8B329" w14:textId="7A17E398" w:rsidR="000B7E6D" w:rsidRDefault="000B7E6D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79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E7603" w14:textId="77777777" w:rsidR="000B7E6D" w:rsidRDefault="000B7E6D" w:rsidP="00713C50">
    <w:pPr>
      <w:pStyle w:val="Header"/>
    </w:pPr>
  </w:p>
  <w:p w14:paraId="5252533D" w14:textId="77777777" w:rsidR="000B7E6D" w:rsidRDefault="000B7E6D" w:rsidP="00713C50">
    <w:pPr>
      <w:pStyle w:val="Header"/>
    </w:pPr>
  </w:p>
  <w:p w14:paraId="3B5038A2" w14:textId="77777777" w:rsidR="000B7E6D" w:rsidRDefault="000B7E6D" w:rsidP="00713C50">
    <w:pPr>
      <w:pStyle w:val="Header"/>
    </w:pPr>
  </w:p>
  <w:p w14:paraId="0F9960CB" w14:textId="77777777" w:rsidR="000B7E6D" w:rsidRDefault="000B7E6D" w:rsidP="00713C50">
    <w:pPr>
      <w:pStyle w:val="Header"/>
    </w:pPr>
  </w:p>
  <w:p w14:paraId="0A22F93B" w14:textId="77777777" w:rsidR="000B7E6D" w:rsidRDefault="000B7E6D" w:rsidP="00713C50">
    <w:pPr>
      <w:pStyle w:val="Header"/>
    </w:pPr>
  </w:p>
  <w:p w14:paraId="7AC009B9" w14:textId="77777777" w:rsidR="000B7E6D" w:rsidRPr="00005ACB" w:rsidRDefault="000B7E6D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0988A9" w14:textId="77777777" w:rsidR="000B7E6D" w:rsidRPr="00FA7747" w:rsidRDefault="000B7E6D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4ACC819A" w14:textId="77777777" w:rsidR="000B7E6D" w:rsidRPr="00FA7747" w:rsidRDefault="000B7E6D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294D25B" w14:textId="7F26A901" w:rsidR="000B7E6D" w:rsidRPr="00AF256D" w:rsidRDefault="000B7E6D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4256A5A1" w14:textId="77777777" w:rsidR="000B7E6D" w:rsidRPr="00713C50" w:rsidRDefault="000B7E6D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8DE02" w14:textId="77777777" w:rsidR="000B7E6D" w:rsidRDefault="000B7E6D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14:paraId="6C79B410" w14:textId="77777777" w:rsidR="000B7E6D" w:rsidRDefault="000B7E6D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14:paraId="13FDB2A4" w14:textId="77777777" w:rsidR="000B7E6D" w:rsidRDefault="000B7E6D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14:paraId="06BAF58E" w14:textId="77777777" w:rsidR="000B7E6D" w:rsidRPr="00D026E6" w:rsidRDefault="000B7E6D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F155A" w14:textId="77777777" w:rsidR="000B7E6D" w:rsidRDefault="000B7E6D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75A363" w14:textId="77777777" w:rsidR="00161C54" w:rsidRDefault="00161C54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14:paraId="1209FF29" w14:textId="77777777" w:rsidR="00161C54" w:rsidRPr="00D026E6" w:rsidRDefault="00161C54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4272E0"/>
    <w:multiLevelType w:val="hybridMultilevel"/>
    <w:tmpl w:val="31C6F7C8"/>
    <w:lvl w:ilvl="0" w:tplc="DE2AAF3C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91B2010"/>
    <w:multiLevelType w:val="multilevel"/>
    <w:tmpl w:val="16AE6912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8" w15:restartNumberingAfterBreak="0">
    <w:nsid w:val="2D490452"/>
    <w:multiLevelType w:val="hybridMultilevel"/>
    <w:tmpl w:val="E68C3F8E"/>
    <w:lvl w:ilvl="0" w:tplc="AF889112">
      <w:start w:val="31"/>
      <w:numFmt w:val="decimal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2D7F2613"/>
    <w:multiLevelType w:val="hybridMultilevel"/>
    <w:tmpl w:val="E18C4216"/>
    <w:lvl w:ilvl="0" w:tplc="D3982D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C1132"/>
    <w:multiLevelType w:val="multilevel"/>
    <w:tmpl w:val="4A02C5E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4C1F77C8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4F135D2E"/>
    <w:multiLevelType w:val="hybridMultilevel"/>
    <w:tmpl w:val="CDA833E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23B07"/>
    <w:multiLevelType w:val="hybridMultilevel"/>
    <w:tmpl w:val="9614F91C"/>
    <w:lvl w:ilvl="0" w:tplc="7C347D2C">
      <w:start w:val="8"/>
      <w:numFmt w:val="decimal"/>
      <w:lvlText w:val="%1"/>
      <w:lvlJc w:val="left"/>
      <w:pPr>
        <w:ind w:left="90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3D94A10"/>
    <w:multiLevelType w:val="multilevel"/>
    <w:tmpl w:val="8CEA50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567742B"/>
    <w:multiLevelType w:val="multilevel"/>
    <w:tmpl w:val="C49E956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Angsana New" w:hint="cs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0B4093"/>
    <w:multiLevelType w:val="hybridMultilevel"/>
    <w:tmpl w:val="A37AFC9E"/>
    <w:lvl w:ilvl="0" w:tplc="5F547E8E">
      <w:start w:val="7"/>
      <w:numFmt w:val="decimal"/>
      <w:lvlText w:val="%1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0"/>
  </w:num>
  <w:num w:numId="5">
    <w:abstractNumId w:val="19"/>
  </w:num>
  <w:num w:numId="6">
    <w:abstractNumId w:val="3"/>
  </w:num>
  <w:num w:numId="7">
    <w:abstractNumId w:val="21"/>
  </w:num>
  <w:num w:numId="8">
    <w:abstractNumId w:val="16"/>
  </w:num>
  <w:num w:numId="9">
    <w:abstractNumId w:val="6"/>
  </w:num>
  <w:num w:numId="10">
    <w:abstractNumId w:val="22"/>
  </w:num>
  <w:num w:numId="11">
    <w:abstractNumId w:val="24"/>
  </w:num>
  <w:num w:numId="12">
    <w:abstractNumId w:val="15"/>
  </w:num>
  <w:num w:numId="13">
    <w:abstractNumId w:val="12"/>
  </w:num>
  <w:num w:numId="14">
    <w:abstractNumId w:val="1"/>
  </w:num>
  <w:num w:numId="15">
    <w:abstractNumId w:val="0"/>
  </w:num>
  <w:num w:numId="16">
    <w:abstractNumId w:val="5"/>
  </w:num>
  <w:num w:numId="17">
    <w:abstractNumId w:val="8"/>
  </w:num>
  <w:num w:numId="18">
    <w:abstractNumId w:val="14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7"/>
  </w:num>
  <w:num w:numId="29">
    <w:abstractNumId w:val="0"/>
  </w:num>
  <w:num w:numId="30">
    <w:abstractNumId w:val="0"/>
  </w:num>
  <w:num w:numId="31">
    <w:abstractNumId w:val="23"/>
  </w:num>
  <w:num w:numId="32">
    <w:abstractNumId w:val="0"/>
  </w:num>
  <w:num w:numId="33">
    <w:abstractNumId w:val="0"/>
  </w:num>
  <w:num w:numId="34">
    <w:abstractNumId w:val="2"/>
  </w:num>
  <w:num w:numId="35">
    <w:abstractNumId w:val="17"/>
  </w:num>
  <w:num w:numId="36">
    <w:abstractNumId w:val="9"/>
  </w:num>
  <w:num w:numId="37">
    <w:abstractNumId w:val="20"/>
  </w:num>
  <w:num w:numId="38">
    <w:abstractNumId w:val="13"/>
  </w:num>
  <w:num w:numId="39">
    <w:abstractNumId w:val="0"/>
  </w:num>
  <w:num w:numId="40">
    <w:abstractNumId w:val="18"/>
  </w:num>
  <w:num w:numId="41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06E"/>
    <w:rsid w:val="000015A1"/>
    <w:rsid w:val="000019CD"/>
    <w:rsid w:val="00001BEF"/>
    <w:rsid w:val="00001F8A"/>
    <w:rsid w:val="0000200C"/>
    <w:rsid w:val="000025CB"/>
    <w:rsid w:val="0000264D"/>
    <w:rsid w:val="00002891"/>
    <w:rsid w:val="0000293E"/>
    <w:rsid w:val="00002C59"/>
    <w:rsid w:val="00002D6B"/>
    <w:rsid w:val="00002F50"/>
    <w:rsid w:val="00003133"/>
    <w:rsid w:val="000034F2"/>
    <w:rsid w:val="00003891"/>
    <w:rsid w:val="000039AE"/>
    <w:rsid w:val="000039BE"/>
    <w:rsid w:val="0000435C"/>
    <w:rsid w:val="0000464A"/>
    <w:rsid w:val="00004819"/>
    <w:rsid w:val="00004A86"/>
    <w:rsid w:val="00005185"/>
    <w:rsid w:val="00005434"/>
    <w:rsid w:val="00005611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449"/>
    <w:rsid w:val="00007873"/>
    <w:rsid w:val="00007B57"/>
    <w:rsid w:val="00007EE9"/>
    <w:rsid w:val="00007F8E"/>
    <w:rsid w:val="00010374"/>
    <w:rsid w:val="00010738"/>
    <w:rsid w:val="00010985"/>
    <w:rsid w:val="00010B77"/>
    <w:rsid w:val="000112EE"/>
    <w:rsid w:val="000115FA"/>
    <w:rsid w:val="000115FB"/>
    <w:rsid w:val="0001192B"/>
    <w:rsid w:val="0001193B"/>
    <w:rsid w:val="00012E3F"/>
    <w:rsid w:val="00012E83"/>
    <w:rsid w:val="0001307F"/>
    <w:rsid w:val="0001324D"/>
    <w:rsid w:val="000135F7"/>
    <w:rsid w:val="0001364C"/>
    <w:rsid w:val="0001367E"/>
    <w:rsid w:val="0001370F"/>
    <w:rsid w:val="00013716"/>
    <w:rsid w:val="00013C02"/>
    <w:rsid w:val="000140BB"/>
    <w:rsid w:val="00014A12"/>
    <w:rsid w:val="00014A49"/>
    <w:rsid w:val="00014A4A"/>
    <w:rsid w:val="0001531D"/>
    <w:rsid w:val="000154C0"/>
    <w:rsid w:val="000157E3"/>
    <w:rsid w:val="00015BEC"/>
    <w:rsid w:val="00015C52"/>
    <w:rsid w:val="000160A4"/>
    <w:rsid w:val="00016678"/>
    <w:rsid w:val="000167EF"/>
    <w:rsid w:val="00016879"/>
    <w:rsid w:val="00016E14"/>
    <w:rsid w:val="00016FE5"/>
    <w:rsid w:val="00017563"/>
    <w:rsid w:val="000175E9"/>
    <w:rsid w:val="000179F5"/>
    <w:rsid w:val="0002001D"/>
    <w:rsid w:val="00020021"/>
    <w:rsid w:val="00020144"/>
    <w:rsid w:val="0002055E"/>
    <w:rsid w:val="00020700"/>
    <w:rsid w:val="00020882"/>
    <w:rsid w:val="0002090A"/>
    <w:rsid w:val="00020E2A"/>
    <w:rsid w:val="00020E35"/>
    <w:rsid w:val="00020F08"/>
    <w:rsid w:val="00021255"/>
    <w:rsid w:val="00021740"/>
    <w:rsid w:val="00021A4A"/>
    <w:rsid w:val="00021FCB"/>
    <w:rsid w:val="0002207C"/>
    <w:rsid w:val="00022087"/>
    <w:rsid w:val="000221F6"/>
    <w:rsid w:val="00022345"/>
    <w:rsid w:val="0002249D"/>
    <w:rsid w:val="00022BB4"/>
    <w:rsid w:val="00022CE8"/>
    <w:rsid w:val="00023748"/>
    <w:rsid w:val="00023CE6"/>
    <w:rsid w:val="00023D7D"/>
    <w:rsid w:val="00023DFC"/>
    <w:rsid w:val="00024304"/>
    <w:rsid w:val="00024398"/>
    <w:rsid w:val="000243CE"/>
    <w:rsid w:val="00024922"/>
    <w:rsid w:val="00024953"/>
    <w:rsid w:val="00024B71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B06"/>
    <w:rsid w:val="000273CF"/>
    <w:rsid w:val="00027A4F"/>
    <w:rsid w:val="00027BBA"/>
    <w:rsid w:val="00027BD5"/>
    <w:rsid w:val="00027C88"/>
    <w:rsid w:val="00027DE4"/>
    <w:rsid w:val="00027E00"/>
    <w:rsid w:val="00027ED2"/>
    <w:rsid w:val="0003010E"/>
    <w:rsid w:val="00030329"/>
    <w:rsid w:val="000307FB"/>
    <w:rsid w:val="00030AB6"/>
    <w:rsid w:val="00031583"/>
    <w:rsid w:val="000315C3"/>
    <w:rsid w:val="000316A7"/>
    <w:rsid w:val="00031779"/>
    <w:rsid w:val="00031980"/>
    <w:rsid w:val="00031A44"/>
    <w:rsid w:val="00031ADE"/>
    <w:rsid w:val="00031F4C"/>
    <w:rsid w:val="0003250C"/>
    <w:rsid w:val="00032ABF"/>
    <w:rsid w:val="0003340E"/>
    <w:rsid w:val="00033483"/>
    <w:rsid w:val="000339D5"/>
    <w:rsid w:val="00033D3C"/>
    <w:rsid w:val="00033EFB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40331"/>
    <w:rsid w:val="000404E2"/>
    <w:rsid w:val="00040791"/>
    <w:rsid w:val="000407EC"/>
    <w:rsid w:val="00040952"/>
    <w:rsid w:val="00040C14"/>
    <w:rsid w:val="00040E69"/>
    <w:rsid w:val="00041597"/>
    <w:rsid w:val="000416BD"/>
    <w:rsid w:val="000417FD"/>
    <w:rsid w:val="00041B3B"/>
    <w:rsid w:val="00041C82"/>
    <w:rsid w:val="00041E25"/>
    <w:rsid w:val="00041E72"/>
    <w:rsid w:val="00042021"/>
    <w:rsid w:val="0004220E"/>
    <w:rsid w:val="000423B8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BD7"/>
    <w:rsid w:val="00044DAA"/>
    <w:rsid w:val="00044E56"/>
    <w:rsid w:val="00045016"/>
    <w:rsid w:val="00045116"/>
    <w:rsid w:val="00045154"/>
    <w:rsid w:val="00045740"/>
    <w:rsid w:val="00045AAB"/>
    <w:rsid w:val="00045BC3"/>
    <w:rsid w:val="00045E6A"/>
    <w:rsid w:val="000463AC"/>
    <w:rsid w:val="00046429"/>
    <w:rsid w:val="000465CE"/>
    <w:rsid w:val="00046613"/>
    <w:rsid w:val="00046696"/>
    <w:rsid w:val="00047017"/>
    <w:rsid w:val="000472AB"/>
    <w:rsid w:val="000475F4"/>
    <w:rsid w:val="000479E8"/>
    <w:rsid w:val="00047A74"/>
    <w:rsid w:val="0005031A"/>
    <w:rsid w:val="000505AE"/>
    <w:rsid w:val="0005062C"/>
    <w:rsid w:val="0005087C"/>
    <w:rsid w:val="00050935"/>
    <w:rsid w:val="0005094A"/>
    <w:rsid w:val="00050BEF"/>
    <w:rsid w:val="00050C98"/>
    <w:rsid w:val="00050DDE"/>
    <w:rsid w:val="00050EB0"/>
    <w:rsid w:val="00051417"/>
    <w:rsid w:val="000518C8"/>
    <w:rsid w:val="00051A15"/>
    <w:rsid w:val="00051BD2"/>
    <w:rsid w:val="00051C63"/>
    <w:rsid w:val="00051E25"/>
    <w:rsid w:val="00051F69"/>
    <w:rsid w:val="00052183"/>
    <w:rsid w:val="00052251"/>
    <w:rsid w:val="000528EF"/>
    <w:rsid w:val="000529F4"/>
    <w:rsid w:val="00052EB3"/>
    <w:rsid w:val="00052FF6"/>
    <w:rsid w:val="00053483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57B29"/>
    <w:rsid w:val="00057DAB"/>
    <w:rsid w:val="00060398"/>
    <w:rsid w:val="000605A4"/>
    <w:rsid w:val="00060AB1"/>
    <w:rsid w:val="00060B16"/>
    <w:rsid w:val="00060B82"/>
    <w:rsid w:val="00060E92"/>
    <w:rsid w:val="00060FEB"/>
    <w:rsid w:val="000610E0"/>
    <w:rsid w:val="00061514"/>
    <w:rsid w:val="00061623"/>
    <w:rsid w:val="0006165F"/>
    <w:rsid w:val="000616BD"/>
    <w:rsid w:val="00061955"/>
    <w:rsid w:val="00061A77"/>
    <w:rsid w:val="00061B0E"/>
    <w:rsid w:val="00061CDD"/>
    <w:rsid w:val="00061E0B"/>
    <w:rsid w:val="0006245C"/>
    <w:rsid w:val="0006258F"/>
    <w:rsid w:val="00062766"/>
    <w:rsid w:val="0006276B"/>
    <w:rsid w:val="000629BD"/>
    <w:rsid w:val="00062B25"/>
    <w:rsid w:val="0006324D"/>
    <w:rsid w:val="000632B1"/>
    <w:rsid w:val="000632F6"/>
    <w:rsid w:val="00063714"/>
    <w:rsid w:val="000639A9"/>
    <w:rsid w:val="00063A6E"/>
    <w:rsid w:val="00063DC3"/>
    <w:rsid w:val="000640C2"/>
    <w:rsid w:val="000641F4"/>
    <w:rsid w:val="000643EC"/>
    <w:rsid w:val="000644F1"/>
    <w:rsid w:val="00064837"/>
    <w:rsid w:val="000649D9"/>
    <w:rsid w:val="00064DF1"/>
    <w:rsid w:val="00065008"/>
    <w:rsid w:val="00065061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2DA"/>
    <w:rsid w:val="000672F9"/>
    <w:rsid w:val="000675C1"/>
    <w:rsid w:val="000675C4"/>
    <w:rsid w:val="0006774B"/>
    <w:rsid w:val="000677E1"/>
    <w:rsid w:val="000678DA"/>
    <w:rsid w:val="000679B9"/>
    <w:rsid w:val="00067BEB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52"/>
    <w:rsid w:val="0007266E"/>
    <w:rsid w:val="000726DB"/>
    <w:rsid w:val="00072A47"/>
    <w:rsid w:val="00072E83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89D"/>
    <w:rsid w:val="00076B87"/>
    <w:rsid w:val="00076BDC"/>
    <w:rsid w:val="00076E25"/>
    <w:rsid w:val="00077245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3E69"/>
    <w:rsid w:val="00084299"/>
    <w:rsid w:val="00084E43"/>
    <w:rsid w:val="00084E93"/>
    <w:rsid w:val="00085178"/>
    <w:rsid w:val="00085378"/>
    <w:rsid w:val="00085406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B7B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B09"/>
    <w:rsid w:val="00092EEE"/>
    <w:rsid w:val="0009316C"/>
    <w:rsid w:val="0009353D"/>
    <w:rsid w:val="00093B30"/>
    <w:rsid w:val="00093B78"/>
    <w:rsid w:val="000941C0"/>
    <w:rsid w:val="0009470A"/>
    <w:rsid w:val="0009490F"/>
    <w:rsid w:val="00094999"/>
    <w:rsid w:val="00094BAF"/>
    <w:rsid w:val="00094D1B"/>
    <w:rsid w:val="00094FB4"/>
    <w:rsid w:val="00095A5F"/>
    <w:rsid w:val="00095B3D"/>
    <w:rsid w:val="00095E09"/>
    <w:rsid w:val="00095E95"/>
    <w:rsid w:val="00096354"/>
    <w:rsid w:val="000967D6"/>
    <w:rsid w:val="00096A7A"/>
    <w:rsid w:val="00096A8E"/>
    <w:rsid w:val="00096F65"/>
    <w:rsid w:val="00097067"/>
    <w:rsid w:val="000970FD"/>
    <w:rsid w:val="00097659"/>
    <w:rsid w:val="00097B79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2A1"/>
    <w:rsid w:val="000A1458"/>
    <w:rsid w:val="000A15E3"/>
    <w:rsid w:val="000A171A"/>
    <w:rsid w:val="000A1793"/>
    <w:rsid w:val="000A1E4E"/>
    <w:rsid w:val="000A1F12"/>
    <w:rsid w:val="000A2225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96"/>
    <w:rsid w:val="000A4951"/>
    <w:rsid w:val="000A4A82"/>
    <w:rsid w:val="000A4B0B"/>
    <w:rsid w:val="000A4C2E"/>
    <w:rsid w:val="000A4D19"/>
    <w:rsid w:val="000A534B"/>
    <w:rsid w:val="000A5395"/>
    <w:rsid w:val="000A5401"/>
    <w:rsid w:val="000A54F8"/>
    <w:rsid w:val="000A5777"/>
    <w:rsid w:val="000A5ED5"/>
    <w:rsid w:val="000A6287"/>
    <w:rsid w:val="000A66CA"/>
    <w:rsid w:val="000A6842"/>
    <w:rsid w:val="000A6B33"/>
    <w:rsid w:val="000A6BB1"/>
    <w:rsid w:val="000A6D5A"/>
    <w:rsid w:val="000A6E57"/>
    <w:rsid w:val="000A6F12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21CA"/>
    <w:rsid w:val="000B268E"/>
    <w:rsid w:val="000B287F"/>
    <w:rsid w:val="000B33C5"/>
    <w:rsid w:val="000B33FE"/>
    <w:rsid w:val="000B3DCD"/>
    <w:rsid w:val="000B4309"/>
    <w:rsid w:val="000B44E3"/>
    <w:rsid w:val="000B48F4"/>
    <w:rsid w:val="000B4C40"/>
    <w:rsid w:val="000B4D54"/>
    <w:rsid w:val="000B4D87"/>
    <w:rsid w:val="000B4ED6"/>
    <w:rsid w:val="000B4F74"/>
    <w:rsid w:val="000B5306"/>
    <w:rsid w:val="000B5333"/>
    <w:rsid w:val="000B5589"/>
    <w:rsid w:val="000B57F9"/>
    <w:rsid w:val="000B599C"/>
    <w:rsid w:val="000B5A36"/>
    <w:rsid w:val="000B5F3F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F"/>
    <w:rsid w:val="000C2B77"/>
    <w:rsid w:val="000C2DF8"/>
    <w:rsid w:val="000C3117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FD4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5"/>
    <w:rsid w:val="000D1847"/>
    <w:rsid w:val="000D1947"/>
    <w:rsid w:val="000D1979"/>
    <w:rsid w:val="000D1997"/>
    <w:rsid w:val="000D1C82"/>
    <w:rsid w:val="000D1F12"/>
    <w:rsid w:val="000D1FF2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329"/>
    <w:rsid w:val="000D4472"/>
    <w:rsid w:val="000D4881"/>
    <w:rsid w:val="000D4AD9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18D"/>
    <w:rsid w:val="000D631B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E00EA"/>
    <w:rsid w:val="000E015E"/>
    <w:rsid w:val="000E0629"/>
    <w:rsid w:val="000E069E"/>
    <w:rsid w:val="000E088B"/>
    <w:rsid w:val="000E0BB8"/>
    <w:rsid w:val="000E0E4E"/>
    <w:rsid w:val="000E0F5D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C49"/>
    <w:rsid w:val="000E2EAF"/>
    <w:rsid w:val="000E2EEC"/>
    <w:rsid w:val="000E2F85"/>
    <w:rsid w:val="000E3283"/>
    <w:rsid w:val="000E3890"/>
    <w:rsid w:val="000E39D3"/>
    <w:rsid w:val="000E42B7"/>
    <w:rsid w:val="000E430F"/>
    <w:rsid w:val="000E44BF"/>
    <w:rsid w:val="000E4BD7"/>
    <w:rsid w:val="000E54C4"/>
    <w:rsid w:val="000E56AF"/>
    <w:rsid w:val="000E56DD"/>
    <w:rsid w:val="000E5B32"/>
    <w:rsid w:val="000E5B65"/>
    <w:rsid w:val="000E5B90"/>
    <w:rsid w:val="000E5F52"/>
    <w:rsid w:val="000E5FA0"/>
    <w:rsid w:val="000E63FD"/>
    <w:rsid w:val="000E6788"/>
    <w:rsid w:val="000E69D1"/>
    <w:rsid w:val="000E6DE5"/>
    <w:rsid w:val="000E7766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6A3"/>
    <w:rsid w:val="000F172B"/>
    <w:rsid w:val="000F173C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7"/>
    <w:rsid w:val="000F3123"/>
    <w:rsid w:val="000F3B1D"/>
    <w:rsid w:val="000F3BAD"/>
    <w:rsid w:val="000F3C79"/>
    <w:rsid w:val="000F412F"/>
    <w:rsid w:val="000F456B"/>
    <w:rsid w:val="000F4864"/>
    <w:rsid w:val="000F4894"/>
    <w:rsid w:val="000F48BF"/>
    <w:rsid w:val="000F4D71"/>
    <w:rsid w:val="000F503A"/>
    <w:rsid w:val="000F509B"/>
    <w:rsid w:val="000F5193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354"/>
    <w:rsid w:val="000F7C6D"/>
    <w:rsid w:val="00100142"/>
    <w:rsid w:val="0010049A"/>
    <w:rsid w:val="0010067E"/>
    <w:rsid w:val="00100A6A"/>
    <w:rsid w:val="00101032"/>
    <w:rsid w:val="001011B7"/>
    <w:rsid w:val="001011FA"/>
    <w:rsid w:val="00101A27"/>
    <w:rsid w:val="00101A8B"/>
    <w:rsid w:val="00101CFC"/>
    <w:rsid w:val="00101E1D"/>
    <w:rsid w:val="001028C1"/>
    <w:rsid w:val="00102CA6"/>
    <w:rsid w:val="001031F9"/>
    <w:rsid w:val="00103224"/>
    <w:rsid w:val="00103304"/>
    <w:rsid w:val="00103853"/>
    <w:rsid w:val="001038AB"/>
    <w:rsid w:val="001038C6"/>
    <w:rsid w:val="001038F6"/>
    <w:rsid w:val="00103942"/>
    <w:rsid w:val="00103B4E"/>
    <w:rsid w:val="00103DD6"/>
    <w:rsid w:val="00103FE9"/>
    <w:rsid w:val="001046F0"/>
    <w:rsid w:val="001046FC"/>
    <w:rsid w:val="00104960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7004"/>
    <w:rsid w:val="00107B8A"/>
    <w:rsid w:val="00107EA8"/>
    <w:rsid w:val="0011021A"/>
    <w:rsid w:val="00110B7B"/>
    <w:rsid w:val="00110C30"/>
    <w:rsid w:val="00111087"/>
    <w:rsid w:val="001110B6"/>
    <w:rsid w:val="001111E1"/>
    <w:rsid w:val="00111498"/>
    <w:rsid w:val="00111815"/>
    <w:rsid w:val="00111928"/>
    <w:rsid w:val="00111B59"/>
    <w:rsid w:val="00111B99"/>
    <w:rsid w:val="00111D8D"/>
    <w:rsid w:val="00112677"/>
    <w:rsid w:val="00112D60"/>
    <w:rsid w:val="00113150"/>
    <w:rsid w:val="001131B7"/>
    <w:rsid w:val="00113288"/>
    <w:rsid w:val="0011355A"/>
    <w:rsid w:val="00113595"/>
    <w:rsid w:val="00113E35"/>
    <w:rsid w:val="00113FF0"/>
    <w:rsid w:val="00114277"/>
    <w:rsid w:val="0011430C"/>
    <w:rsid w:val="00114334"/>
    <w:rsid w:val="001144C8"/>
    <w:rsid w:val="00114D64"/>
    <w:rsid w:val="00114DEB"/>
    <w:rsid w:val="00114DFA"/>
    <w:rsid w:val="00115B5F"/>
    <w:rsid w:val="00115B7F"/>
    <w:rsid w:val="00115D9F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964"/>
    <w:rsid w:val="001179E6"/>
    <w:rsid w:val="00117BDB"/>
    <w:rsid w:val="00117BE6"/>
    <w:rsid w:val="00117D0F"/>
    <w:rsid w:val="00120021"/>
    <w:rsid w:val="001201B0"/>
    <w:rsid w:val="001202FD"/>
    <w:rsid w:val="0012046E"/>
    <w:rsid w:val="00120505"/>
    <w:rsid w:val="00120A0C"/>
    <w:rsid w:val="00120B4C"/>
    <w:rsid w:val="00120C4E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4A3"/>
    <w:rsid w:val="00122505"/>
    <w:rsid w:val="0012295A"/>
    <w:rsid w:val="00122A8E"/>
    <w:rsid w:val="00122B08"/>
    <w:rsid w:val="00122BAF"/>
    <w:rsid w:val="00122D3A"/>
    <w:rsid w:val="00122F76"/>
    <w:rsid w:val="00123587"/>
    <w:rsid w:val="001235BA"/>
    <w:rsid w:val="0012367C"/>
    <w:rsid w:val="0012381A"/>
    <w:rsid w:val="001238A0"/>
    <w:rsid w:val="001239BC"/>
    <w:rsid w:val="00123DBE"/>
    <w:rsid w:val="00124335"/>
    <w:rsid w:val="001246CB"/>
    <w:rsid w:val="00124898"/>
    <w:rsid w:val="00124B44"/>
    <w:rsid w:val="00124D32"/>
    <w:rsid w:val="00124FCF"/>
    <w:rsid w:val="0012508D"/>
    <w:rsid w:val="00125754"/>
    <w:rsid w:val="00125877"/>
    <w:rsid w:val="001263D6"/>
    <w:rsid w:val="001265B4"/>
    <w:rsid w:val="00126C48"/>
    <w:rsid w:val="00126E8B"/>
    <w:rsid w:val="001271B4"/>
    <w:rsid w:val="00127422"/>
    <w:rsid w:val="0012761C"/>
    <w:rsid w:val="0012795F"/>
    <w:rsid w:val="00127973"/>
    <w:rsid w:val="00127B3E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1CC"/>
    <w:rsid w:val="00132222"/>
    <w:rsid w:val="00132980"/>
    <w:rsid w:val="00132B37"/>
    <w:rsid w:val="00132BD3"/>
    <w:rsid w:val="00132F57"/>
    <w:rsid w:val="001331B3"/>
    <w:rsid w:val="001333FA"/>
    <w:rsid w:val="00133A4E"/>
    <w:rsid w:val="00133AF3"/>
    <w:rsid w:val="00133FEA"/>
    <w:rsid w:val="00134349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F2"/>
    <w:rsid w:val="001357FF"/>
    <w:rsid w:val="00135AB7"/>
    <w:rsid w:val="00135D88"/>
    <w:rsid w:val="00135F5A"/>
    <w:rsid w:val="0013606F"/>
    <w:rsid w:val="001362AB"/>
    <w:rsid w:val="001363AF"/>
    <w:rsid w:val="0013657B"/>
    <w:rsid w:val="00137083"/>
    <w:rsid w:val="0013717D"/>
    <w:rsid w:val="0013756D"/>
    <w:rsid w:val="001377AE"/>
    <w:rsid w:val="0013796D"/>
    <w:rsid w:val="001379B1"/>
    <w:rsid w:val="00137A75"/>
    <w:rsid w:val="001400CC"/>
    <w:rsid w:val="001401E0"/>
    <w:rsid w:val="00140292"/>
    <w:rsid w:val="001403A2"/>
    <w:rsid w:val="001403B4"/>
    <w:rsid w:val="00140BB9"/>
    <w:rsid w:val="001414A3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16"/>
    <w:rsid w:val="001430E7"/>
    <w:rsid w:val="0014329A"/>
    <w:rsid w:val="00143403"/>
    <w:rsid w:val="00143436"/>
    <w:rsid w:val="001435C0"/>
    <w:rsid w:val="00143A1A"/>
    <w:rsid w:val="00143A89"/>
    <w:rsid w:val="00143F40"/>
    <w:rsid w:val="001441A1"/>
    <w:rsid w:val="001447D3"/>
    <w:rsid w:val="0014480E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D01"/>
    <w:rsid w:val="0014616C"/>
    <w:rsid w:val="00146334"/>
    <w:rsid w:val="001463A3"/>
    <w:rsid w:val="001466B3"/>
    <w:rsid w:val="00146C91"/>
    <w:rsid w:val="00146F44"/>
    <w:rsid w:val="001472A2"/>
    <w:rsid w:val="0014738E"/>
    <w:rsid w:val="001476E8"/>
    <w:rsid w:val="0014774F"/>
    <w:rsid w:val="001478A7"/>
    <w:rsid w:val="00147FE2"/>
    <w:rsid w:val="00150273"/>
    <w:rsid w:val="0015060B"/>
    <w:rsid w:val="001508F8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5AF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E3"/>
    <w:rsid w:val="0015451C"/>
    <w:rsid w:val="001545E7"/>
    <w:rsid w:val="00154776"/>
    <w:rsid w:val="001547A1"/>
    <w:rsid w:val="00154D62"/>
    <w:rsid w:val="00154E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128"/>
    <w:rsid w:val="001602F3"/>
    <w:rsid w:val="0016031D"/>
    <w:rsid w:val="0016046D"/>
    <w:rsid w:val="00160769"/>
    <w:rsid w:val="001608CB"/>
    <w:rsid w:val="00160A32"/>
    <w:rsid w:val="00161720"/>
    <w:rsid w:val="0016178C"/>
    <w:rsid w:val="00161822"/>
    <w:rsid w:val="00161AC9"/>
    <w:rsid w:val="00161BDE"/>
    <w:rsid w:val="00161C54"/>
    <w:rsid w:val="00161C6E"/>
    <w:rsid w:val="00162019"/>
    <w:rsid w:val="00162235"/>
    <w:rsid w:val="00162451"/>
    <w:rsid w:val="0016246E"/>
    <w:rsid w:val="001628F7"/>
    <w:rsid w:val="00162E95"/>
    <w:rsid w:val="00162FFC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D4"/>
    <w:rsid w:val="00166027"/>
    <w:rsid w:val="001662EE"/>
    <w:rsid w:val="00166FD8"/>
    <w:rsid w:val="00167120"/>
    <w:rsid w:val="0016754C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11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C24"/>
    <w:rsid w:val="00173D47"/>
    <w:rsid w:val="00173DC0"/>
    <w:rsid w:val="00174060"/>
    <w:rsid w:val="00174161"/>
    <w:rsid w:val="0017439B"/>
    <w:rsid w:val="0017440D"/>
    <w:rsid w:val="00174931"/>
    <w:rsid w:val="00174AAC"/>
    <w:rsid w:val="00174BF5"/>
    <w:rsid w:val="00174E57"/>
    <w:rsid w:val="001751A8"/>
    <w:rsid w:val="00175590"/>
    <w:rsid w:val="001757CF"/>
    <w:rsid w:val="001758A5"/>
    <w:rsid w:val="00175E89"/>
    <w:rsid w:val="00175F1A"/>
    <w:rsid w:val="001768D4"/>
    <w:rsid w:val="00176C38"/>
    <w:rsid w:val="00176C9D"/>
    <w:rsid w:val="0017765D"/>
    <w:rsid w:val="001778B0"/>
    <w:rsid w:val="00177B4D"/>
    <w:rsid w:val="00177EE2"/>
    <w:rsid w:val="00180086"/>
    <w:rsid w:val="001804E5"/>
    <w:rsid w:val="0018075B"/>
    <w:rsid w:val="00180A42"/>
    <w:rsid w:val="00180AF3"/>
    <w:rsid w:val="00180DB8"/>
    <w:rsid w:val="0018127B"/>
    <w:rsid w:val="0018135A"/>
    <w:rsid w:val="00181460"/>
    <w:rsid w:val="00181551"/>
    <w:rsid w:val="001815B5"/>
    <w:rsid w:val="001816E8"/>
    <w:rsid w:val="001818DA"/>
    <w:rsid w:val="001819ED"/>
    <w:rsid w:val="00181B8C"/>
    <w:rsid w:val="00181D49"/>
    <w:rsid w:val="00182124"/>
    <w:rsid w:val="00182234"/>
    <w:rsid w:val="001826FA"/>
    <w:rsid w:val="001826FB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CEF"/>
    <w:rsid w:val="00185FDB"/>
    <w:rsid w:val="001863E9"/>
    <w:rsid w:val="00186522"/>
    <w:rsid w:val="001865C5"/>
    <w:rsid w:val="00186708"/>
    <w:rsid w:val="0018681D"/>
    <w:rsid w:val="0018694A"/>
    <w:rsid w:val="00186AC3"/>
    <w:rsid w:val="00186E89"/>
    <w:rsid w:val="00187057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404"/>
    <w:rsid w:val="00190454"/>
    <w:rsid w:val="00190501"/>
    <w:rsid w:val="00190538"/>
    <w:rsid w:val="001906D8"/>
    <w:rsid w:val="00190CD1"/>
    <w:rsid w:val="00190D01"/>
    <w:rsid w:val="00191564"/>
    <w:rsid w:val="00191940"/>
    <w:rsid w:val="0019198D"/>
    <w:rsid w:val="00191A6B"/>
    <w:rsid w:val="00191B7A"/>
    <w:rsid w:val="001921AD"/>
    <w:rsid w:val="001921AF"/>
    <w:rsid w:val="00192399"/>
    <w:rsid w:val="00192F3E"/>
    <w:rsid w:val="00193035"/>
    <w:rsid w:val="0019350D"/>
    <w:rsid w:val="00193725"/>
    <w:rsid w:val="00193852"/>
    <w:rsid w:val="00193BFA"/>
    <w:rsid w:val="0019403B"/>
    <w:rsid w:val="001940EA"/>
    <w:rsid w:val="001947CB"/>
    <w:rsid w:val="001949BC"/>
    <w:rsid w:val="00194D35"/>
    <w:rsid w:val="00194D7B"/>
    <w:rsid w:val="00194DD2"/>
    <w:rsid w:val="0019505C"/>
    <w:rsid w:val="00195149"/>
    <w:rsid w:val="00195304"/>
    <w:rsid w:val="00195516"/>
    <w:rsid w:val="00195A92"/>
    <w:rsid w:val="00195AD7"/>
    <w:rsid w:val="00195B1F"/>
    <w:rsid w:val="00195DC1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A6C"/>
    <w:rsid w:val="001A1C68"/>
    <w:rsid w:val="001A1FC0"/>
    <w:rsid w:val="001A2547"/>
    <w:rsid w:val="001A269D"/>
    <w:rsid w:val="001A2830"/>
    <w:rsid w:val="001A2944"/>
    <w:rsid w:val="001A2ACE"/>
    <w:rsid w:val="001A2DEE"/>
    <w:rsid w:val="001A2F0F"/>
    <w:rsid w:val="001A3281"/>
    <w:rsid w:val="001A35BC"/>
    <w:rsid w:val="001A422D"/>
    <w:rsid w:val="001A42A1"/>
    <w:rsid w:val="001A442F"/>
    <w:rsid w:val="001A4649"/>
    <w:rsid w:val="001A4825"/>
    <w:rsid w:val="001A485D"/>
    <w:rsid w:val="001A4A19"/>
    <w:rsid w:val="001A52A8"/>
    <w:rsid w:val="001A568F"/>
    <w:rsid w:val="001A5859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CF7"/>
    <w:rsid w:val="001B0F87"/>
    <w:rsid w:val="001B127F"/>
    <w:rsid w:val="001B1480"/>
    <w:rsid w:val="001B15BE"/>
    <w:rsid w:val="001B1625"/>
    <w:rsid w:val="001B1684"/>
    <w:rsid w:val="001B1B48"/>
    <w:rsid w:val="001B1BE6"/>
    <w:rsid w:val="001B1D5B"/>
    <w:rsid w:val="001B1EFC"/>
    <w:rsid w:val="001B24DE"/>
    <w:rsid w:val="001B27CE"/>
    <w:rsid w:val="001B28B1"/>
    <w:rsid w:val="001B2937"/>
    <w:rsid w:val="001B2B88"/>
    <w:rsid w:val="001B2CD4"/>
    <w:rsid w:val="001B33F9"/>
    <w:rsid w:val="001B375C"/>
    <w:rsid w:val="001B37F6"/>
    <w:rsid w:val="001B3A4F"/>
    <w:rsid w:val="001B40E0"/>
    <w:rsid w:val="001B4233"/>
    <w:rsid w:val="001B479D"/>
    <w:rsid w:val="001B49E6"/>
    <w:rsid w:val="001B4F5D"/>
    <w:rsid w:val="001B4F5E"/>
    <w:rsid w:val="001B514E"/>
    <w:rsid w:val="001B52C9"/>
    <w:rsid w:val="001B53FA"/>
    <w:rsid w:val="001B5774"/>
    <w:rsid w:val="001B5928"/>
    <w:rsid w:val="001B5CC3"/>
    <w:rsid w:val="001B5F0C"/>
    <w:rsid w:val="001B5F28"/>
    <w:rsid w:val="001B5FAE"/>
    <w:rsid w:val="001B63B7"/>
    <w:rsid w:val="001B662B"/>
    <w:rsid w:val="001B6A47"/>
    <w:rsid w:val="001B6D32"/>
    <w:rsid w:val="001B6DC0"/>
    <w:rsid w:val="001B6DF9"/>
    <w:rsid w:val="001B6E98"/>
    <w:rsid w:val="001B71ED"/>
    <w:rsid w:val="001B7369"/>
    <w:rsid w:val="001B749F"/>
    <w:rsid w:val="001B764F"/>
    <w:rsid w:val="001B7900"/>
    <w:rsid w:val="001B7B72"/>
    <w:rsid w:val="001B7B73"/>
    <w:rsid w:val="001B7E1F"/>
    <w:rsid w:val="001C0266"/>
    <w:rsid w:val="001C036A"/>
    <w:rsid w:val="001C069E"/>
    <w:rsid w:val="001C0CE9"/>
    <w:rsid w:val="001C0D3B"/>
    <w:rsid w:val="001C0FB1"/>
    <w:rsid w:val="001C133C"/>
    <w:rsid w:val="001C1415"/>
    <w:rsid w:val="001C165A"/>
    <w:rsid w:val="001C1823"/>
    <w:rsid w:val="001C1A36"/>
    <w:rsid w:val="001C1B7E"/>
    <w:rsid w:val="001C1E2D"/>
    <w:rsid w:val="001C1F9F"/>
    <w:rsid w:val="001C2102"/>
    <w:rsid w:val="001C2307"/>
    <w:rsid w:val="001C246C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325"/>
    <w:rsid w:val="001C486D"/>
    <w:rsid w:val="001C4995"/>
    <w:rsid w:val="001C4A99"/>
    <w:rsid w:val="001C50F2"/>
    <w:rsid w:val="001C5421"/>
    <w:rsid w:val="001C5425"/>
    <w:rsid w:val="001C5927"/>
    <w:rsid w:val="001C5939"/>
    <w:rsid w:val="001C5E68"/>
    <w:rsid w:val="001C5EFC"/>
    <w:rsid w:val="001C615F"/>
    <w:rsid w:val="001C619F"/>
    <w:rsid w:val="001C63F9"/>
    <w:rsid w:val="001C652C"/>
    <w:rsid w:val="001C653F"/>
    <w:rsid w:val="001C65F2"/>
    <w:rsid w:val="001C6956"/>
    <w:rsid w:val="001C6A84"/>
    <w:rsid w:val="001C6B2D"/>
    <w:rsid w:val="001C6D27"/>
    <w:rsid w:val="001C6D57"/>
    <w:rsid w:val="001C7049"/>
    <w:rsid w:val="001C7210"/>
    <w:rsid w:val="001C7218"/>
    <w:rsid w:val="001C74C6"/>
    <w:rsid w:val="001C75A5"/>
    <w:rsid w:val="001C7FB4"/>
    <w:rsid w:val="001D0217"/>
    <w:rsid w:val="001D0DFC"/>
    <w:rsid w:val="001D0EFA"/>
    <w:rsid w:val="001D0F19"/>
    <w:rsid w:val="001D0F6E"/>
    <w:rsid w:val="001D0FFF"/>
    <w:rsid w:val="001D10E3"/>
    <w:rsid w:val="001D13A9"/>
    <w:rsid w:val="001D1638"/>
    <w:rsid w:val="001D174E"/>
    <w:rsid w:val="001D17BF"/>
    <w:rsid w:val="001D1889"/>
    <w:rsid w:val="001D1AB6"/>
    <w:rsid w:val="001D21FC"/>
    <w:rsid w:val="001D2824"/>
    <w:rsid w:val="001D2C80"/>
    <w:rsid w:val="001D2FEC"/>
    <w:rsid w:val="001D302B"/>
    <w:rsid w:val="001D38AB"/>
    <w:rsid w:val="001D396A"/>
    <w:rsid w:val="001D3DA4"/>
    <w:rsid w:val="001D3DFA"/>
    <w:rsid w:val="001D4174"/>
    <w:rsid w:val="001D4343"/>
    <w:rsid w:val="001D4711"/>
    <w:rsid w:val="001D522E"/>
    <w:rsid w:val="001D5645"/>
    <w:rsid w:val="001D584E"/>
    <w:rsid w:val="001D5D99"/>
    <w:rsid w:val="001D5DAD"/>
    <w:rsid w:val="001D65E4"/>
    <w:rsid w:val="001D6F41"/>
    <w:rsid w:val="001D73E2"/>
    <w:rsid w:val="001D792D"/>
    <w:rsid w:val="001D7A44"/>
    <w:rsid w:val="001D7DA1"/>
    <w:rsid w:val="001D7E5C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A56"/>
    <w:rsid w:val="001E2A8B"/>
    <w:rsid w:val="001E2AE6"/>
    <w:rsid w:val="001E2B15"/>
    <w:rsid w:val="001E2C14"/>
    <w:rsid w:val="001E2FAD"/>
    <w:rsid w:val="001E3026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44F"/>
    <w:rsid w:val="001E56F2"/>
    <w:rsid w:val="001E5A5D"/>
    <w:rsid w:val="001E5A93"/>
    <w:rsid w:val="001E5EED"/>
    <w:rsid w:val="001E60E0"/>
    <w:rsid w:val="001E6124"/>
    <w:rsid w:val="001E6380"/>
    <w:rsid w:val="001E656B"/>
    <w:rsid w:val="001E6CDC"/>
    <w:rsid w:val="001E6F38"/>
    <w:rsid w:val="001E7058"/>
    <w:rsid w:val="001E7168"/>
    <w:rsid w:val="001E7747"/>
    <w:rsid w:val="001E7A88"/>
    <w:rsid w:val="001E7EF8"/>
    <w:rsid w:val="001F0508"/>
    <w:rsid w:val="001F0A56"/>
    <w:rsid w:val="001F0B07"/>
    <w:rsid w:val="001F0D1F"/>
    <w:rsid w:val="001F0EFA"/>
    <w:rsid w:val="001F101E"/>
    <w:rsid w:val="001F12CF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E68"/>
    <w:rsid w:val="001F2E8C"/>
    <w:rsid w:val="001F2ECD"/>
    <w:rsid w:val="001F2F98"/>
    <w:rsid w:val="001F32FF"/>
    <w:rsid w:val="001F3A53"/>
    <w:rsid w:val="001F3CD1"/>
    <w:rsid w:val="001F3D49"/>
    <w:rsid w:val="001F48BE"/>
    <w:rsid w:val="001F51B1"/>
    <w:rsid w:val="001F53DF"/>
    <w:rsid w:val="001F568E"/>
    <w:rsid w:val="001F5B18"/>
    <w:rsid w:val="001F5C19"/>
    <w:rsid w:val="001F5C3D"/>
    <w:rsid w:val="001F5FD9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ADD"/>
    <w:rsid w:val="00203B9F"/>
    <w:rsid w:val="00203D30"/>
    <w:rsid w:val="00203E44"/>
    <w:rsid w:val="00204E6B"/>
    <w:rsid w:val="00204E7A"/>
    <w:rsid w:val="00204EA3"/>
    <w:rsid w:val="0020518E"/>
    <w:rsid w:val="002052BC"/>
    <w:rsid w:val="0020590F"/>
    <w:rsid w:val="00205D72"/>
    <w:rsid w:val="00206210"/>
    <w:rsid w:val="0020690E"/>
    <w:rsid w:val="00206A12"/>
    <w:rsid w:val="00206C91"/>
    <w:rsid w:val="00206CB0"/>
    <w:rsid w:val="00206DEC"/>
    <w:rsid w:val="00207168"/>
    <w:rsid w:val="00207395"/>
    <w:rsid w:val="00207454"/>
    <w:rsid w:val="0020745F"/>
    <w:rsid w:val="002076C9"/>
    <w:rsid w:val="00207C56"/>
    <w:rsid w:val="002104DC"/>
    <w:rsid w:val="00210987"/>
    <w:rsid w:val="00210A44"/>
    <w:rsid w:val="00210D41"/>
    <w:rsid w:val="00211165"/>
    <w:rsid w:val="0021139F"/>
    <w:rsid w:val="002115C2"/>
    <w:rsid w:val="002115CB"/>
    <w:rsid w:val="002115E0"/>
    <w:rsid w:val="002117DD"/>
    <w:rsid w:val="00211AA7"/>
    <w:rsid w:val="00212021"/>
    <w:rsid w:val="00212214"/>
    <w:rsid w:val="0021287D"/>
    <w:rsid w:val="00212CF9"/>
    <w:rsid w:val="00212DDA"/>
    <w:rsid w:val="00212EB3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C1F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9DD"/>
    <w:rsid w:val="00222AB6"/>
    <w:rsid w:val="00222FC2"/>
    <w:rsid w:val="00223650"/>
    <w:rsid w:val="002238C4"/>
    <w:rsid w:val="0022392A"/>
    <w:rsid w:val="002239D8"/>
    <w:rsid w:val="00223AEC"/>
    <w:rsid w:val="00223CD5"/>
    <w:rsid w:val="00223DD1"/>
    <w:rsid w:val="00223E62"/>
    <w:rsid w:val="00223F8E"/>
    <w:rsid w:val="002241CE"/>
    <w:rsid w:val="002249DE"/>
    <w:rsid w:val="00224BB2"/>
    <w:rsid w:val="00224D67"/>
    <w:rsid w:val="00225249"/>
    <w:rsid w:val="002254D7"/>
    <w:rsid w:val="00225627"/>
    <w:rsid w:val="002256F3"/>
    <w:rsid w:val="002259BA"/>
    <w:rsid w:val="00225D4D"/>
    <w:rsid w:val="002264FF"/>
    <w:rsid w:val="002265D8"/>
    <w:rsid w:val="002268A5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86C"/>
    <w:rsid w:val="00230C85"/>
    <w:rsid w:val="00230FE6"/>
    <w:rsid w:val="0023112B"/>
    <w:rsid w:val="0023129C"/>
    <w:rsid w:val="002312BA"/>
    <w:rsid w:val="002312C8"/>
    <w:rsid w:val="0023155B"/>
    <w:rsid w:val="00231565"/>
    <w:rsid w:val="0023162B"/>
    <w:rsid w:val="00231A7F"/>
    <w:rsid w:val="00231C4B"/>
    <w:rsid w:val="00231EE0"/>
    <w:rsid w:val="0023200A"/>
    <w:rsid w:val="002321A2"/>
    <w:rsid w:val="002321AA"/>
    <w:rsid w:val="002327EF"/>
    <w:rsid w:val="002329D1"/>
    <w:rsid w:val="00232A65"/>
    <w:rsid w:val="00232F4A"/>
    <w:rsid w:val="002335BC"/>
    <w:rsid w:val="002337F2"/>
    <w:rsid w:val="002338AE"/>
    <w:rsid w:val="00233F08"/>
    <w:rsid w:val="00234014"/>
    <w:rsid w:val="0023412E"/>
    <w:rsid w:val="00234649"/>
    <w:rsid w:val="0023478F"/>
    <w:rsid w:val="00234810"/>
    <w:rsid w:val="00234B12"/>
    <w:rsid w:val="00234C1E"/>
    <w:rsid w:val="0023559E"/>
    <w:rsid w:val="002359D4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DA6"/>
    <w:rsid w:val="00237E55"/>
    <w:rsid w:val="00237EF0"/>
    <w:rsid w:val="002400D1"/>
    <w:rsid w:val="002400E6"/>
    <w:rsid w:val="002402E8"/>
    <w:rsid w:val="002402EF"/>
    <w:rsid w:val="002403EE"/>
    <w:rsid w:val="00240880"/>
    <w:rsid w:val="00240B99"/>
    <w:rsid w:val="00240C53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F0C"/>
    <w:rsid w:val="00244F48"/>
    <w:rsid w:val="00245271"/>
    <w:rsid w:val="00245379"/>
    <w:rsid w:val="00245861"/>
    <w:rsid w:val="00245AA3"/>
    <w:rsid w:val="00245FBF"/>
    <w:rsid w:val="002469A7"/>
    <w:rsid w:val="00246C27"/>
    <w:rsid w:val="00246C64"/>
    <w:rsid w:val="00246C9D"/>
    <w:rsid w:val="0024704D"/>
    <w:rsid w:val="002470E8"/>
    <w:rsid w:val="00247B22"/>
    <w:rsid w:val="00247D36"/>
    <w:rsid w:val="00247E7D"/>
    <w:rsid w:val="00247EE4"/>
    <w:rsid w:val="00250275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2DC"/>
    <w:rsid w:val="00252647"/>
    <w:rsid w:val="00252A5D"/>
    <w:rsid w:val="00253264"/>
    <w:rsid w:val="0025326E"/>
    <w:rsid w:val="00253401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E70"/>
    <w:rsid w:val="00254FD9"/>
    <w:rsid w:val="00255041"/>
    <w:rsid w:val="002552F6"/>
    <w:rsid w:val="00255332"/>
    <w:rsid w:val="00255666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729"/>
    <w:rsid w:val="0025694E"/>
    <w:rsid w:val="00256CA6"/>
    <w:rsid w:val="00256FC7"/>
    <w:rsid w:val="002571B5"/>
    <w:rsid w:val="002571E3"/>
    <w:rsid w:val="002573B5"/>
    <w:rsid w:val="002576D5"/>
    <w:rsid w:val="002578CE"/>
    <w:rsid w:val="00257ACF"/>
    <w:rsid w:val="00257C2F"/>
    <w:rsid w:val="00260034"/>
    <w:rsid w:val="002600EF"/>
    <w:rsid w:val="00260199"/>
    <w:rsid w:val="0026031C"/>
    <w:rsid w:val="002603B1"/>
    <w:rsid w:val="0026085C"/>
    <w:rsid w:val="002608C3"/>
    <w:rsid w:val="00260911"/>
    <w:rsid w:val="0026092F"/>
    <w:rsid w:val="00260CA0"/>
    <w:rsid w:val="00260D02"/>
    <w:rsid w:val="00260F18"/>
    <w:rsid w:val="00261074"/>
    <w:rsid w:val="00261E9B"/>
    <w:rsid w:val="00262497"/>
    <w:rsid w:val="0026256A"/>
    <w:rsid w:val="002626C0"/>
    <w:rsid w:val="002629B6"/>
    <w:rsid w:val="00262ADE"/>
    <w:rsid w:val="00262AFD"/>
    <w:rsid w:val="00263041"/>
    <w:rsid w:val="00263417"/>
    <w:rsid w:val="00263660"/>
    <w:rsid w:val="00263935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F36"/>
    <w:rsid w:val="00265F65"/>
    <w:rsid w:val="00266260"/>
    <w:rsid w:val="002662D6"/>
    <w:rsid w:val="00266557"/>
    <w:rsid w:val="002665F4"/>
    <w:rsid w:val="00266610"/>
    <w:rsid w:val="0026680E"/>
    <w:rsid w:val="00266CF3"/>
    <w:rsid w:val="00266D4F"/>
    <w:rsid w:val="00267877"/>
    <w:rsid w:val="00267B76"/>
    <w:rsid w:val="00267E16"/>
    <w:rsid w:val="00267EDB"/>
    <w:rsid w:val="00270094"/>
    <w:rsid w:val="002700DB"/>
    <w:rsid w:val="002701B3"/>
    <w:rsid w:val="00270429"/>
    <w:rsid w:val="00270C49"/>
    <w:rsid w:val="00270E9F"/>
    <w:rsid w:val="00270F60"/>
    <w:rsid w:val="0027107E"/>
    <w:rsid w:val="00271216"/>
    <w:rsid w:val="002717B3"/>
    <w:rsid w:val="00271AEE"/>
    <w:rsid w:val="00272031"/>
    <w:rsid w:val="0027215C"/>
    <w:rsid w:val="00272342"/>
    <w:rsid w:val="0027242F"/>
    <w:rsid w:val="0027246B"/>
    <w:rsid w:val="00272548"/>
    <w:rsid w:val="002728C3"/>
    <w:rsid w:val="00272C03"/>
    <w:rsid w:val="00272D23"/>
    <w:rsid w:val="00272FC2"/>
    <w:rsid w:val="002734AC"/>
    <w:rsid w:val="0027358C"/>
    <w:rsid w:val="00273638"/>
    <w:rsid w:val="00273653"/>
    <w:rsid w:val="0027366A"/>
    <w:rsid w:val="0027370B"/>
    <w:rsid w:val="0027389A"/>
    <w:rsid w:val="00273B22"/>
    <w:rsid w:val="00273C7F"/>
    <w:rsid w:val="00274B49"/>
    <w:rsid w:val="00274B71"/>
    <w:rsid w:val="00274E3D"/>
    <w:rsid w:val="002759A8"/>
    <w:rsid w:val="00275B69"/>
    <w:rsid w:val="00275D10"/>
    <w:rsid w:val="00275E19"/>
    <w:rsid w:val="0027604B"/>
    <w:rsid w:val="0027615D"/>
    <w:rsid w:val="00276171"/>
    <w:rsid w:val="00276423"/>
    <w:rsid w:val="00276AD3"/>
    <w:rsid w:val="00276C94"/>
    <w:rsid w:val="00276F0F"/>
    <w:rsid w:val="0027703D"/>
    <w:rsid w:val="0027724F"/>
    <w:rsid w:val="00277389"/>
    <w:rsid w:val="002773C2"/>
    <w:rsid w:val="0027745D"/>
    <w:rsid w:val="002775DC"/>
    <w:rsid w:val="0027789E"/>
    <w:rsid w:val="00277F76"/>
    <w:rsid w:val="0028029D"/>
    <w:rsid w:val="002803F6"/>
    <w:rsid w:val="0028060B"/>
    <w:rsid w:val="00280705"/>
    <w:rsid w:val="002807E8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F4"/>
    <w:rsid w:val="0028487C"/>
    <w:rsid w:val="00284E05"/>
    <w:rsid w:val="00284E6F"/>
    <w:rsid w:val="00284FE0"/>
    <w:rsid w:val="002853AE"/>
    <w:rsid w:val="00285442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70A6"/>
    <w:rsid w:val="00287416"/>
    <w:rsid w:val="0028799B"/>
    <w:rsid w:val="00287BD2"/>
    <w:rsid w:val="00287FD5"/>
    <w:rsid w:val="002900A6"/>
    <w:rsid w:val="002900E7"/>
    <w:rsid w:val="0029022B"/>
    <w:rsid w:val="002904B9"/>
    <w:rsid w:val="002907CC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609"/>
    <w:rsid w:val="00293648"/>
    <w:rsid w:val="002936B1"/>
    <w:rsid w:val="00293BE2"/>
    <w:rsid w:val="00293C8C"/>
    <w:rsid w:val="00293CCC"/>
    <w:rsid w:val="00293D22"/>
    <w:rsid w:val="00293F37"/>
    <w:rsid w:val="00294672"/>
    <w:rsid w:val="0029489D"/>
    <w:rsid w:val="00294959"/>
    <w:rsid w:val="00294A0C"/>
    <w:rsid w:val="00294C8E"/>
    <w:rsid w:val="00294D99"/>
    <w:rsid w:val="00294F97"/>
    <w:rsid w:val="00294FE6"/>
    <w:rsid w:val="002951D4"/>
    <w:rsid w:val="0029537C"/>
    <w:rsid w:val="0029563C"/>
    <w:rsid w:val="002956D5"/>
    <w:rsid w:val="0029584D"/>
    <w:rsid w:val="0029591A"/>
    <w:rsid w:val="00295FF9"/>
    <w:rsid w:val="00296054"/>
    <w:rsid w:val="0029640F"/>
    <w:rsid w:val="0029672F"/>
    <w:rsid w:val="002968DE"/>
    <w:rsid w:val="00296A92"/>
    <w:rsid w:val="002975B1"/>
    <w:rsid w:val="00297BE8"/>
    <w:rsid w:val="00297D7A"/>
    <w:rsid w:val="00297DBC"/>
    <w:rsid w:val="002A000B"/>
    <w:rsid w:val="002A0047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6302"/>
    <w:rsid w:val="002A644B"/>
    <w:rsid w:val="002A689B"/>
    <w:rsid w:val="002A6908"/>
    <w:rsid w:val="002A6930"/>
    <w:rsid w:val="002A6B9A"/>
    <w:rsid w:val="002A6C0B"/>
    <w:rsid w:val="002A6C9C"/>
    <w:rsid w:val="002A7603"/>
    <w:rsid w:val="002A78B6"/>
    <w:rsid w:val="002A7BA5"/>
    <w:rsid w:val="002A7D0F"/>
    <w:rsid w:val="002A7D8F"/>
    <w:rsid w:val="002A7E5D"/>
    <w:rsid w:val="002A7FAB"/>
    <w:rsid w:val="002A7FE4"/>
    <w:rsid w:val="002B0878"/>
    <w:rsid w:val="002B0BBD"/>
    <w:rsid w:val="002B1463"/>
    <w:rsid w:val="002B1773"/>
    <w:rsid w:val="002B18D4"/>
    <w:rsid w:val="002B1A76"/>
    <w:rsid w:val="002B1AAD"/>
    <w:rsid w:val="002B1C30"/>
    <w:rsid w:val="002B2295"/>
    <w:rsid w:val="002B2354"/>
    <w:rsid w:val="002B238F"/>
    <w:rsid w:val="002B243E"/>
    <w:rsid w:val="002B245C"/>
    <w:rsid w:val="002B288B"/>
    <w:rsid w:val="002B2A96"/>
    <w:rsid w:val="002B2E0A"/>
    <w:rsid w:val="002B309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00"/>
    <w:rsid w:val="002B64A4"/>
    <w:rsid w:val="002B6DED"/>
    <w:rsid w:val="002B7001"/>
    <w:rsid w:val="002B70D3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6F6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60A7"/>
    <w:rsid w:val="002C6A9F"/>
    <w:rsid w:val="002C7217"/>
    <w:rsid w:val="002C7275"/>
    <w:rsid w:val="002C748E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0FCE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F2"/>
    <w:rsid w:val="002D1C3F"/>
    <w:rsid w:val="002D27BD"/>
    <w:rsid w:val="002D2979"/>
    <w:rsid w:val="002D2EB8"/>
    <w:rsid w:val="002D304C"/>
    <w:rsid w:val="002D30A6"/>
    <w:rsid w:val="002D3165"/>
    <w:rsid w:val="002D369B"/>
    <w:rsid w:val="002D3B6B"/>
    <w:rsid w:val="002D3EAC"/>
    <w:rsid w:val="002D456F"/>
    <w:rsid w:val="002D45A1"/>
    <w:rsid w:val="002D4A98"/>
    <w:rsid w:val="002D4E94"/>
    <w:rsid w:val="002D4F70"/>
    <w:rsid w:val="002D53F4"/>
    <w:rsid w:val="002D54CF"/>
    <w:rsid w:val="002D55E7"/>
    <w:rsid w:val="002D5678"/>
    <w:rsid w:val="002D56BF"/>
    <w:rsid w:val="002D5B96"/>
    <w:rsid w:val="002D5BCB"/>
    <w:rsid w:val="002D5BE0"/>
    <w:rsid w:val="002D60EF"/>
    <w:rsid w:val="002D65D8"/>
    <w:rsid w:val="002D67C0"/>
    <w:rsid w:val="002D68C2"/>
    <w:rsid w:val="002D68ED"/>
    <w:rsid w:val="002D6D42"/>
    <w:rsid w:val="002D7273"/>
    <w:rsid w:val="002D7384"/>
    <w:rsid w:val="002D74C4"/>
    <w:rsid w:val="002D7FA1"/>
    <w:rsid w:val="002E00A6"/>
    <w:rsid w:val="002E0128"/>
    <w:rsid w:val="002E02A1"/>
    <w:rsid w:val="002E0311"/>
    <w:rsid w:val="002E0567"/>
    <w:rsid w:val="002E07B3"/>
    <w:rsid w:val="002E08E9"/>
    <w:rsid w:val="002E0A57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D6C"/>
    <w:rsid w:val="002E5E86"/>
    <w:rsid w:val="002E5EB4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B8B"/>
    <w:rsid w:val="002F0F2C"/>
    <w:rsid w:val="002F1106"/>
    <w:rsid w:val="002F133A"/>
    <w:rsid w:val="002F141F"/>
    <w:rsid w:val="002F1583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337"/>
    <w:rsid w:val="002F2DF9"/>
    <w:rsid w:val="002F33BD"/>
    <w:rsid w:val="002F373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73C"/>
    <w:rsid w:val="002F575C"/>
    <w:rsid w:val="002F58FD"/>
    <w:rsid w:val="002F5E95"/>
    <w:rsid w:val="002F6148"/>
    <w:rsid w:val="002F62A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50"/>
    <w:rsid w:val="0030077F"/>
    <w:rsid w:val="00300904"/>
    <w:rsid w:val="00300ACD"/>
    <w:rsid w:val="00300CAF"/>
    <w:rsid w:val="00300E1F"/>
    <w:rsid w:val="00300E71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8B0"/>
    <w:rsid w:val="00303D44"/>
    <w:rsid w:val="00303DFD"/>
    <w:rsid w:val="0030426E"/>
    <w:rsid w:val="0030490B"/>
    <w:rsid w:val="00304997"/>
    <w:rsid w:val="00304D2A"/>
    <w:rsid w:val="00304D39"/>
    <w:rsid w:val="00304F9C"/>
    <w:rsid w:val="00305255"/>
    <w:rsid w:val="003055F1"/>
    <w:rsid w:val="00305B63"/>
    <w:rsid w:val="00305E84"/>
    <w:rsid w:val="00306026"/>
    <w:rsid w:val="0030636F"/>
    <w:rsid w:val="00306676"/>
    <w:rsid w:val="0030698E"/>
    <w:rsid w:val="00306DA0"/>
    <w:rsid w:val="00306FA5"/>
    <w:rsid w:val="00307352"/>
    <w:rsid w:val="003075E8"/>
    <w:rsid w:val="00307BC3"/>
    <w:rsid w:val="00307C16"/>
    <w:rsid w:val="00307C65"/>
    <w:rsid w:val="00307ED3"/>
    <w:rsid w:val="00307F22"/>
    <w:rsid w:val="00307F6C"/>
    <w:rsid w:val="0031089B"/>
    <w:rsid w:val="00310B22"/>
    <w:rsid w:val="00310BAA"/>
    <w:rsid w:val="00310C8F"/>
    <w:rsid w:val="00310CC6"/>
    <w:rsid w:val="00310E5B"/>
    <w:rsid w:val="0031116E"/>
    <w:rsid w:val="00311393"/>
    <w:rsid w:val="0031155B"/>
    <w:rsid w:val="00311E56"/>
    <w:rsid w:val="00311F22"/>
    <w:rsid w:val="00312238"/>
    <w:rsid w:val="003123F1"/>
    <w:rsid w:val="003125CC"/>
    <w:rsid w:val="00312CDE"/>
    <w:rsid w:val="00312D54"/>
    <w:rsid w:val="00313023"/>
    <w:rsid w:val="00313335"/>
    <w:rsid w:val="003133F9"/>
    <w:rsid w:val="0031346D"/>
    <w:rsid w:val="003134B6"/>
    <w:rsid w:val="00313761"/>
    <w:rsid w:val="003137A6"/>
    <w:rsid w:val="0031399E"/>
    <w:rsid w:val="00313B60"/>
    <w:rsid w:val="00314048"/>
    <w:rsid w:val="00314088"/>
    <w:rsid w:val="003140CB"/>
    <w:rsid w:val="00314118"/>
    <w:rsid w:val="003147B4"/>
    <w:rsid w:val="00314A06"/>
    <w:rsid w:val="00314B8A"/>
    <w:rsid w:val="00315A2F"/>
    <w:rsid w:val="003161E3"/>
    <w:rsid w:val="003166A7"/>
    <w:rsid w:val="003166CD"/>
    <w:rsid w:val="00316A40"/>
    <w:rsid w:val="00316BA1"/>
    <w:rsid w:val="00316DC3"/>
    <w:rsid w:val="003177CF"/>
    <w:rsid w:val="00317C3A"/>
    <w:rsid w:val="00317D07"/>
    <w:rsid w:val="00317E7E"/>
    <w:rsid w:val="0032044C"/>
    <w:rsid w:val="00320792"/>
    <w:rsid w:val="0032083B"/>
    <w:rsid w:val="0032098D"/>
    <w:rsid w:val="003209F0"/>
    <w:rsid w:val="00321415"/>
    <w:rsid w:val="00321924"/>
    <w:rsid w:val="00321D5C"/>
    <w:rsid w:val="003225FC"/>
    <w:rsid w:val="00322774"/>
    <w:rsid w:val="0032287A"/>
    <w:rsid w:val="003228CC"/>
    <w:rsid w:val="00322CC6"/>
    <w:rsid w:val="00322E64"/>
    <w:rsid w:val="003230CE"/>
    <w:rsid w:val="0032327F"/>
    <w:rsid w:val="00323554"/>
    <w:rsid w:val="0032361C"/>
    <w:rsid w:val="0032361E"/>
    <w:rsid w:val="00324055"/>
    <w:rsid w:val="00324478"/>
    <w:rsid w:val="003245D6"/>
    <w:rsid w:val="00324AC9"/>
    <w:rsid w:val="00324B0E"/>
    <w:rsid w:val="00324C48"/>
    <w:rsid w:val="0032520C"/>
    <w:rsid w:val="0032529C"/>
    <w:rsid w:val="0032534B"/>
    <w:rsid w:val="00325894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C4D"/>
    <w:rsid w:val="00330278"/>
    <w:rsid w:val="00330745"/>
    <w:rsid w:val="00330818"/>
    <w:rsid w:val="00330856"/>
    <w:rsid w:val="0033085C"/>
    <w:rsid w:val="00330A6D"/>
    <w:rsid w:val="00330C06"/>
    <w:rsid w:val="00330E9E"/>
    <w:rsid w:val="00331012"/>
    <w:rsid w:val="00331205"/>
    <w:rsid w:val="003316F8"/>
    <w:rsid w:val="00331BDC"/>
    <w:rsid w:val="0033276F"/>
    <w:rsid w:val="003327F3"/>
    <w:rsid w:val="00332962"/>
    <w:rsid w:val="00332D2E"/>
    <w:rsid w:val="00332D4C"/>
    <w:rsid w:val="00333482"/>
    <w:rsid w:val="0033375E"/>
    <w:rsid w:val="003339A2"/>
    <w:rsid w:val="00333AC4"/>
    <w:rsid w:val="00333CEF"/>
    <w:rsid w:val="00333E34"/>
    <w:rsid w:val="00334526"/>
    <w:rsid w:val="00334709"/>
    <w:rsid w:val="0033481B"/>
    <w:rsid w:val="00334C42"/>
    <w:rsid w:val="00334DBA"/>
    <w:rsid w:val="00334EA2"/>
    <w:rsid w:val="00334EA6"/>
    <w:rsid w:val="00334F67"/>
    <w:rsid w:val="003353E4"/>
    <w:rsid w:val="0033597A"/>
    <w:rsid w:val="00335D0D"/>
    <w:rsid w:val="003363E9"/>
    <w:rsid w:val="003365E6"/>
    <w:rsid w:val="003367A9"/>
    <w:rsid w:val="00336A5E"/>
    <w:rsid w:val="003373F4"/>
    <w:rsid w:val="0033781D"/>
    <w:rsid w:val="00337D25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2182"/>
    <w:rsid w:val="0034224C"/>
    <w:rsid w:val="0034244A"/>
    <w:rsid w:val="00342477"/>
    <w:rsid w:val="0034250B"/>
    <w:rsid w:val="003425E9"/>
    <w:rsid w:val="00342AAD"/>
    <w:rsid w:val="00342B45"/>
    <w:rsid w:val="00342C77"/>
    <w:rsid w:val="003430CC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61D"/>
    <w:rsid w:val="0034571E"/>
    <w:rsid w:val="0034576D"/>
    <w:rsid w:val="00345D2B"/>
    <w:rsid w:val="00345DA7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29E"/>
    <w:rsid w:val="003475AD"/>
    <w:rsid w:val="003475D0"/>
    <w:rsid w:val="00347769"/>
    <w:rsid w:val="00347A5E"/>
    <w:rsid w:val="00347C1D"/>
    <w:rsid w:val="0035006B"/>
    <w:rsid w:val="00350089"/>
    <w:rsid w:val="003501A3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D9F"/>
    <w:rsid w:val="00351E44"/>
    <w:rsid w:val="0035226E"/>
    <w:rsid w:val="00352377"/>
    <w:rsid w:val="0035250D"/>
    <w:rsid w:val="00352809"/>
    <w:rsid w:val="0035281F"/>
    <w:rsid w:val="00352CFF"/>
    <w:rsid w:val="00352F33"/>
    <w:rsid w:val="003533B9"/>
    <w:rsid w:val="00353649"/>
    <w:rsid w:val="003536CF"/>
    <w:rsid w:val="00353730"/>
    <w:rsid w:val="00353BDC"/>
    <w:rsid w:val="00353E4D"/>
    <w:rsid w:val="00353EE4"/>
    <w:rsid w:val="003540F9"/>
    <w:rsid w:val="00354205"/>
    <w:rsid w:val="0035424A"/>
    <w:rsid w:val="00354621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85D"/>
    <w:rsid w:val="003559C9"/>
    <w:rsid w:val="00355CA1"/>
    <w:rsid w:val="00355CA7"/>
    <w:rsid w:val="00355F44"/>
    <w:rsid w:val="00356539"/>
    <w:rsid w:val="00356A35"/>
    <w:rsid w:val="00357151"/>
    <w:rsid w:val="003573C0"/>
    <w:rsid w:val="003573DD"/>
    <w:rsid w:val="003574C6"/>
    <w:rsid w:val="00357553"/>
    <w:rsid w:val="00357985"/>
    <w:rsid w:val="00357C5A"/>
    <w:rsid w:val="00357E5A"/>
    <w:rsid w:val="00357EE8"/>
    <w:rsid w:val="00360096"/>
    <w:rsid w:val="003600F7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737"/>
    <w:rsid w:val="003617C6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3FE7"/>
    <w:rsid w:val="003642E0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6510"/>
    <w:rsid w:val="00366869"/>
    <w:rsid w:val="00366CF3"/>
    <w:rsid w:val="00366DC2"/>
    <w:rsid w:val="00366FA0"/>
    <w:rsid w:val="003670F6"/>
    <w:rsid w:val="00367606"/>
    <w:rsid w:val="003676C6"/>
    <w:rsid w:val="0036784A"/>
    <w:rsid w:val="003679C8"/>
    <w:rsid w:val="00367A93"/>
    <w:rsid w:val="00367E0E"/>
    <w:rsid w:val="00367E33"/>
    <w:rsid w:val="00367E9C"/>
    <w:rsid w:val="00367F37"/>
    <w:rsid w:val="0037028F"/>
    <w:rsid w:val="003702BE"/>
    <w:rsid w:val="00370CD5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F"/>
    <w:rsid w:val="00372EFD"/>
    <w:rsid w:val="00373258"/>
    <w:rsid w:val="0037352F"/>
    <w:rsid w:val="0037354E"/>
    <w:rsid w:val="003735D3"/>
    <w:rsid w:val="00373B0B"/>
    <w:rsid w:val="00373B53"/>
    <w:rsid w:val="00373BAD"/>
    <w:rsid w:val="00373C74"/>
    <w:rsid w:val="00373ED9"/>
    <w:rsid w:val="003743F7"/>
    <w:rsid w:val="0037448C"/>
    <w:rsid w:val="003744FD"/>
    <w:rsid w:val="00374C40"/>
    <w:rsid w:val="003752ED"/>
    <w:rsid w:val="0037559B"/>
    <w:rsid w:val="00375BCC"/>
    <w:rsid w:val="00375BE7"/>
    <w:rsid w:val="00375BF6"/>
    <w:rsid w:val="00375D98"/>
    <w:rsid w:val="00375E67"/>
    <w:rsid w:val="00375ED2"/>
    <w:rsid w:val="003760D4"/>
    <w:rsid w:val="00376166"/>
    <w:rsid w:val="003765F3"/>
    <w:rsid w:val="003766BC"/>
    <w:rsid w:val="00376738"/>
    <w:rsid w:val="0037675C"/>
    <w:rsid w:val="00376B2D"/>
    <w:rsid w:val="00376E46"/>
    <w:rsid w:val="00376F30"/>
    <w:rsid w:val="003775C7"/>
    <w:rsid w:val="003776CA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70C"/>
    <w:rsid w:val="00380948"/>
    <w:rsid w:val="00380D71"/>
    <w:rsid w:val="00381130"/>
    <w:rsid w:val="003811CF"/>
    <w:rsid w:val="0038139A"/>
    <w:rsid w:val="003814FA"/>
    <w:rsid w:val="00382179"/>
    <w:rsid w:val="003821E0"/>
    <w:rsid w:val="003822EB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202"/>
    <w:rsid w:val="00385469"/>
    <w:rsid w:val="00385570"/>
    <w:rsid w:val="0038573F"/>
    <w:rsid w:val="00385756"/>
    <w:rsid w:val="00385831"/>
    <w:rsid w:val="003858C5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D8"/>
    <w:rsid w:val="00387E46"/>
    <w:rsid w:val="00387E76"/>
    <w:rsid w:val="00387FBD"/>
    <w:rsid w:val="00390762"/>
    <w:rsid w:val="0039092F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79"/>
    <w:rsid w:val="003923AC"/>
    <w:rsid w:val="0039261E"/>
    <w:rsid w:val="00392AA4"/>
    <w:rsid w:val="00392BAB"/>
    <w:rsid w:val="0039355A"/>
    <w:rsid w:val="0039387A"/>
    <w:rsid w:val="00393911"/>
    <w:rsid w:val="00394291"/>
    <w:rsid w:val="0039456C"/>
    <w:rsid w:val="0039471B"/>
    <w:rsid w:val="00394C1B"/>
    <w:rsid w:val="00394C4C"/>
    <w:rsid w:val="00394DCF"/>
    <w:rsid w:val="0039558C"/>
    <w:rsid w:val="003955B1"/>
    <w:rsid w:val="00395D09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A000F"/>
    <w:rsid w:val="003A00DB"/>
    <w:rsid w:val="003A01DA"/>
    <w:rsid w:val="003A02A1"/>
    <w:rsid w:val="003A069F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314F"/>
    <w:rsid w:val="003B35A9"/>
    <w:rsid w:val="003B368C"/>
    <w:rsid w:val="003B37EC"/>
    <w:rsid w:val="003B392D"/>
    <w:rsid w:val="003B3BE7"/>
    <w:rsid w:val="003B3CBE"/>
    <w:rsid w:val="003B3FDB"/>
    <w:rsid w:val="003B46E3"/>
    <w:rsid w:val="003B5005"/>
    <w:rsid w:val="003B507A"/>
    <w:rsid w:val="003B50D2"/>
    <w:rsid w:val="003B5403"/>
    <w:rsid w:val="003B580C"/>
    <w:rsid w:val="003B5B39"/>
    <w:rsid w:val="003B5D7D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CFD"/>
    <w:rsid w:val="003B7DB4"/>
    <w:rsid w:val="003C094B"/>
    <w:rsid w:val="003C0C88"/>
    <w:rsid w:val="003C0EDE"/>
    <w:rsid w:val="003C1195"/>
    <w:rsid w:val="003C1477"/>
    <w:rsid w:val="003C182B"/>
    <w:rsid w:val="003C18B0"/>
    <w:rsid w:val="003C19A4"/>
    <w:rsid w:val="003C1B73"/>
    <w:rsid w:val="003C1CC6"/>
    <w:rsid w:val="003C2133"/>
    <w:rsid w:val="003C2172"/>
    <w:rsid w:val="003C254E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9C8"/>
    <w:rsid w:val="003C5F0F"/>
    <w:rsid w:val="003C617E"/>
    <w:rsid w:val="003C62CC"/>
    <w:rsid w:val="003C675C"/>
    <w:rsid w:val="003C681F"/>
    <w:rsid w:val="003C68FB"/>
    <w:rsid w:val="003C6D9F"/>
    <w:rsid w:val="003C71E0"/>
    <w:rsid w:val="003C7367"/>
    <w:rsid w:val="003C763B"/>
    <w:rsid w:val="003C78F0"/>
    <w:rsid w:val="003C7FBB"/>
    <w:rsid w:val="003D086D"/>
    <w:rsid w:val="003D08E1"/>
    <w:rsid w:val="003D0B5B"/>
    <w:rsid w:val="003D0DA6"/>
    <w:rsid w:val="003D145D"/>
    <w:rsid w:val="003D1AF0"/>
    <w:rsid w:val="003D1B5D"/>
    <w:rsid w:val="003D1C00"/>
    <w:rsid w:val="003D1E40"/>
    <w:rsid w:val="003D2028"/>
    <w:rsid w:val="003D2105"/>
    <w:rsid w:val="003D23BB"/>
    <w:rsid w:val="003D2437"/>
    <w:rsid w:val="003D271B"/>
    <w:rsid w:val="003D2D83"/>
    <w:rsid w:val="003D2F72"/>
    <w:rsid w:val="003D315B"/>
    <w:rsid w:val="003D3339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78F"/>
    <w:rsid w:val="003D49F3"/>
    <w:rsid w:val="003D4C0D"/>
    <w:rsid w:val="003D4C31"/>
    <w:rsid w:val="003D5127"/>
    <w:rsid w:val="003D525F"/>
    <w:rsid w:val="003D5362"/>
    <w:rsid w:val="003D5472"/>
    <w:rsid w:val="003D5941"/>
    <w:rsid w:val="003D5A8B"/>
    <w:rsid w:val="003D5B91"/>
    <w:rsid w:val="003D5F01"/>
    <w:rsid w:val="003D609F"/>
    <w:rsid w:val="003D629A"/>
    <w:rsid w:val="003D65FA"/>
    <w:rsid w:val="003D6828"/>
    <w:rsid w:val="003D6BA4"/>
    <w:rsid w:val="003D6D92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4295"/>
    <w:rsid w:val="003E44C3"/>
    <w:rsid w:val="003E45EC"/>
    <w:rsid w:val="003E481E"/>
    <w:rsid w:val="003E552A"/>
    <w:rsid w:val="003E580D"/>
    <w:rsid w:val="003E587F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0FB"/>
    <w:rsid w:val="003E71ED"/>
    <w:rsid w:val="003E7613"/>
    <w:rsid w:val="003E76CE"/>
    <w:rsid w:val="003E7DE4"/>
    <w:rsid w:val="003F0524"/>
    <w:rsid w:val="003F06E0"/>
    <w:rsid w:val="003F08B3"/>
    <w:rsid w:val="003F0C1C"/>
    <w:rsid w:val="003F0CE8"/>
    <w:rsid w:val="003F148A"/>
    <w:rsid w:val="003F1F53"/>
    <w:rsid w:val="003F226E"/>
    <w:rsid w:val="003F2371"/>
    <w:rsid w:val="003F2751"/>
    <w:rsid w:val="003F2C94"/>
    <w:rsid w:val="003F2DC4"/>
    <w:rsid w:val="003F2FB2"/>
    <w:rsid w:val="003F31F5"/>
    <w:rsid w:val="003F3325"/>
    <w:rsid w:val="003F34B6"/>
    <w:rsid w:val="003F36C1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EA5"/>
    <w:rsid w:val="003F61FA"/>
    <w:rsid w:val="003F62FF"/>
    <w:rsid w:val="003F691F"/>
    <w:rsid w:val="003F6B7A"/>
    <w:rsid w:val="003F6F38"/>
    <w:rsid w:val="003F759B"/>
    <w:rsid w:val="003F7692"/>
    <w:rsid w:val="003F79D5"/>
    <w:rsid w:val="003F7FB3"/>
    <w:rsid w:val="004003D7"/>
    <w:rsid w:val="0040049A"/>
    <w:rsid w:val="004006AC"/>
    <w:rsid w:val="00400819"/>
    <w:rsid w:val="004009A3"/>
    <w:rsid w:val="00400B20"/>
    <w:rsid w:val="00400C9C"/>
    <w:rsid w:val="004010D9"/>
    <w:rsid w:val="004011B4"/>
    <w:rsid w:val="00401310"/>
    <w:rsid w:val="00401335"/>
    <w:rsid w:val="004013E2"/>
    <w:rsid w:val="00401589"/>
    <w:rsid w:val="0040186D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29B4"/>
    <w:rsid w:val="0040306B"/>
    <w:rsid w:val="00403717"/>
    <w:rsid w:val="00403A18"/>
    <w:rsid w:val="00403A57"/>
    <w:rsid w:val="00403A67"/>
    <w:rsid w:val="00403D66"/>
    <w:rsid w:val="00403D9F"/>
    <w:rsid w:val="00403ECE"/>
    <w:rsid w:val="00404039"/>
    <w:rsid w:val="00404609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9FF"/>
    <w:rsid w:val="00405A25"/>
    <w:rsid w:val="00405C7A"/>
    <w:rsid w:val="004062E3"/>
    <w:rsid w:val="0040658E"/>
    <w:rsid w:val="004065C3"/>
    <w:rsid w:val="00406B6D"/>
    <w:rsid w:val="00406BBA"/>
    <w:rsid w:val="00406C22"/>
    <w:rsid w:val="00406E82"/>
    <w:rsid w:val="0040721F"/>
    <w:rsid w:val="00407303"/>
    <w:rsid w:val="004074F8"/>
    <w:rsid w:val="00407B9E"/>
    <w:rsid w:val="004106C5"/>
    <w:rsid w:val="00410770"/>
    <w:rsid w:val="0041089C"/>
    <w:rsid w:val="00410966"/>
    <w:rsid w:val="00410E02"/>
    <w:rsid w:val="0041106F"/>
    <w:rsid w:val="004119BC"/>
    <w:rsid w:val="004123F4"/>
    <w:rsid w:val="00412542"/>
    <w:rsid w:val="00412882"/>
    <w:rsid w:val="0041299E"/>
    <w:rsid w:val="00412B1C"/>
    <w:rsid w:val="00412D7B"/>
    <w:rsid w:val="00413666"/>
    <w:rsid w:val="00413792"/>
    <w:rsid w:val="00413945"/>
    <w:rsid w:val="00413E23"/>
    <w:rsid w:val="00413F17"/>
    <w:rsid w:val="00413FA4"/>
    <w:rsid w:val="004141BA"/>
    <w:rsid w:val="00414347"/>
    <w:rsid w:val="004146E0"/>
    <w:rsid w:val="00414843"/>
    <w:rsid w:val="00414AD5"/>
    <w:rsid w:val="00414EE0"/>
    <w:rsid w:val="0041541C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E49"/>
    <w:rsid w:val="004172D5"/>
    <w:rsid w:val="004172F8"/>
    <w:rsid w:val="00417960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30"/>
    <w:rsid w:val="00421243"/>
    <w:rsid w:val="00421340"/>
    <w:rsid w:val="0042148C"/>
    <w:rsid w:val="00421508"/>
    <w:rsid w:val="00421814"/>
    <w:rsid w:val="00421D7F"/>
    <w:rsid w:val="00421E82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57F"/>
    <w:rsid w:val="0042693F"/>
    <w:rsid w:val="00426BD2"/>
    <w:rsid w:val="00426CAC"/>
    <w:rsid w:val="00426E45"/>
    <w:rsid w:val="004270C1"/>
    <w:rsid w:val="004270FB"/>
    <w:rsid w:val="00427230"/>
    <w:rsid w:val="00427443"/>
    <w:rsid w:val="004274AC"/>
    <w:rsid w:val="004274B7"/>
    <w:rsid w:val="00427601"/>
    <w:rsid w:val="0042761B"/>
    <w:rsid w:val="0042765C"/>
    <w:rsid w:val="00427724"/>
    <w:rsid w:val="0042781E"/>
    <w:rsid w:val="00427947"/>
    <w:rsid w:val="00427BF1"/>
    <w:rsid w:val="00427D4A"/>
    <w:rsid w:val="00427EB9"/>
    <w:rsid w:val="00427FCC"/>
    <w:rsid w:val="00430133"/>
    <w:rsid w:val="004301E6"/>
    <w:rsid w:val="0043076F"/>
    <w:rsid w:val="00430927"/>
    <w:rsid w:val="00430D53"/>
    <w:rsid w:val="00430D70"/>
    <w:rsid w:val="00430F26"/>
    <w:rsid w:val="004311E8"/>
    <w:rsid w:val="00431407"/>
    <w:rsid w:val="00431917"/>
    <w:rsid w:val="004319EC"/>
    <w:rsid w:val="00431A39"/>
    <w:rsid w:val="00431EC7"/>
    <w:rsid w:val="00431ED2"/>
    <w:rsid w:val="004327E3"/>
    <w:rsid w:val="00432B27"/>
    <w:rsid w:val="00432C58"/>
    <w:rsid w:val="00432D2B"/>
    <w:rsid w:val="00432F9B"/>
    <w:rsid w:val="0043302F"/>
    <w:rsid w:val="0043315F"/>
    <w:rsid w:val="004332E8"/>
    <w:rsid w:val="0043335F"/>
    <w:rsid w:val="00433456"/>
    <w:rsid w:val="00433567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BA"/>
    <w:rsid w:val="00435C4D"/>
    <w:rsid w:val="00435DC0"/>
    <w:rsid w:val="00436BA2"/>
    <w:rsid w:val="00436E1F"/>
    <w:rsid w:val="00436F51"/>
    <w:rsid w:val="0043728C"/>
    <w:rsid w:val="0043740F"/>
    <w:rsid w:val="004374F2"/>
    <w:rsid w:val="0043772F"/>
    <w:rsid w:val="00437BA7"/>
    <w:rsid w:val="00440002"/>
    <w:rsid w:val="00440222"/>
    <w:rsid w:val="004402DF"/>
    <w:rsid w:val="00440358"/>
    <w:rsid w:val="004403B5"/>
    <w:rsid w:val="004406AA"/>
    <w:rsid w:val="00440816"/>
    <w:rsid w:val="00440A6D"/>
    <w:rsid w:val="00440E84"/>
    <w:rsid w:val="00441215"/>
    <w:rsid w:val="004412A1"/>
    <w:rsid w:val="00441365"/>
    <w:rsid w:val="004414A1"/>
    <w:rsid w:val="00441C4C"/>
    <w:rsid w:val="00441D7D"/>
    <w:rsid w:val="00441E2D"/>
    <w:rsid w:val="00441E8F"/>
    <w:rsid w:val="00441F57"/>
    <w:rsid w:val="004424A2"/>
    <w:rsid w:val="0044274C"/>
    <w:rsid w:val="0044275B"/>
    <w:rsid w:val="0044312A"/>
    <w:rsid w:val="004434E0"/>
    <w:rsid w:val="004434FD"/>
    <w:rsid w:val="00443516"/>
    <w:rsid w:val="00443CAF"/>
    <w:rsid w:val="0044411B"/>
    <w:rsid w:val="00444262"/>
    <w:rsid w:val="004445E1"/>
    <w:rsid w:val="004448EA"/>
    <w:rsid w:val="00444A7C"/>
    <w:rsid w:val="00444A84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AB0"/>
    <w:rsid w:val="0044723A"/>
    <w:rsid w:val="004474F9"/>
    <w:rsid w:val="00447BB8"/>
    <w:rsid w:val="00450012"/>
    <w:rsid w:val="00450237"/>
    <w:rsid w:val="00450590"/>
    <w:rsid w:val="00450661"/>
    <w:rsid w:val="004511FA"/>
    <w:rsid w:val="0045141E"/>
    <w:rsid w:val="00451545"/>
    <w:rsid w:val="00451919"/>
    <w:rsid w:val="00451BC0"/>
    <w:rsid w:val="00451D49"/>
    <w:rsid w:val="00452011"/>
    <w:rsid w:val="0045203F"/>
    <w:rsid w:val="0045207E"/>
    <w:rsid w:val="004522C5"/>
    <w:rsid w:val="0045272A"/>
    <w:rsid w:val="00452A31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F9"/>
    <w:rsid w:val="00456056"/>
    <w:rsid w:val="00456142"/>
    <w:rsid w:val="004561B5"/>
    <w:rsid w:val="004567A8"/>
    <w:rsid w:val="004568A2"/>
    <w:rsid w:val="00456B53"/>
    <w:rsid w:val="00456D39"/>
    <w:rsid w:val="004570BD"/>
    <w:rsid w:val="0045716D"/>
    <w:rsid w:val="0045717A"/>
    <w:rsid w:val="004573DB"/>
    <w:rsid w:val="00457456"/>
    <w:rsid w:val="004577AC"/>
    <w:rsid w:val="00457AC4"/>
    <w:rsid w:val="00457F19"/>
    <w:rsid w:val="00460722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ED5"/>
    <w:rsid w:val="00462322"/>
    <w:rsid w:val="0046260A"/>
    <w:rsid w:val="00462970"/>
    <w:rsid w:val="00462B2A"/>
    <w:rsid w:val="00462B95"/>
    <w:rsid w:val="00462BD7"/>
    <w:rsid w:val="00462FA9"/>
    <w:rsid w:val="0046326D"/>
    <w:rsid w:val="0046377C"/>
    <w:rsid w:val="004638AA"/>
    <w:rsid w:val="0046397B"/>
    <w:rsid w:val="00464444"/>
    <w:rsid w:val="0046457F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CF1"/>
    <w:rsid w:val="00467CF9"/>
    <w:rsid w:val="00467D5D"/>
    <w:rsid w:val="00470064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937"/>
    <w:rsid w:val="00472BB2"/>
    <w:rsid w:val="00472CAD"/>
    <w:rsid w:val="00472CC8"/>
    <w:rsid w:val="004731ED"/>
    <w:rsid w:val="00473514"/>
    <w:rsid w:val="0047386D"/>
    <w:rsid w:val="00473A6A"/>
    <w:rsid w:val="00473AF2"/>
    <w:rsid w:val="0047402E"/>
    <w:rsid w:val="00474060"/>
    <w:rsid w:val="004740BC"/>
    <w:rsid w:val="004745E7"/>
    <w:rsid w:val="00474634"/>
    <w:rsid w:val="00474A9B"/>
    <w:rsid w:val="00474C60"/>
    <w:rsid w:val="00474D49"/>
    <w:rsid w:val="00474EE4"/>
    <w:rsid w:val="00475357"/>
    <w:rsid w:val="004758D4"/>
    <w:rsid w:val="00475E25"/>
    <w:rsid w:val="00476049"/>
    <w:rsid w:val="00476322"/>
    <w:rsid w:val="00476655"/>
    <w:rsid w:val="0047669A"/>
    <w:rsid w:val="00476D6C"/>
    <w:rsid w:val="0047777E"/>
    <w:rsid w:val="004779E6"/>
    <w:rsid w:val="00480171"/>
    <w:rsid w:val="004803B1"/>
    <w:rsid w:val="0048057C"/>
    <w:rsid w:val="00480699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4D8"/>
    <w:rsid w:val="004828A7"/>
    <w:rsid w:val="00482B18"/>
    <w:rsid w:val="00482DAC"/>
    <w:rsid w:val="00482E45"/>
    <w:rsid w:val="004830E6"/>
    <w:rsid w:val="00483120"/>
    <w:rsid w:val="004831C3"/>
    <w:rsid w:val="004836C5"/>
    <w:rsid w:val="00483C92"/>
    <w:rsid w:val="00483CAD"/>
    <w:rsid w:val="004841B1"/>
    <w:rsid w:val="004847B0"/>
    <w:rsid w:val="00484883"/>
    <w:rsid w:val="00484C94"/>
    <w:rsid w:val="004850EE"/>
    <w:rsid w:val="00485314"/>
    <w:rsid w:val="00485432"/>
    <w:rsid w:val="00485AA2"/>
    <w:rsid w:val="00485F7F"/>
    <w:rsid w:val="004862C4"/>
    <w:rsid w:val="004863AA"/>
    <w:rsid w:val="00486415"/>
    <w:rsid w:val="00486725"/>
    <w:rsid w:val="00486847"/>
    <w:rsid w:val="00486B81"/>
    <w:rsid w:val="00486BAC"/>
    <w:rsid w:val="004871E9"/>
    <w:rsid w:val="004873C5"/>
    <w:rsid w:val="004878AA"/>
    <w:rsid w:val="00487A07"/>
    <w:rsid w:val="00487A97"/>
    <w:rsid w:val="00487B1B"/>
    <w:rsid w:val="00487F3F"/>
    <w:rsid w:val="00490624"/>
    <w:rsid w:val="004906EC"/>
    <w:rsid w:val="004907A7"/>
    <w:rsid w:val="00490CE3"/>
    <w:rsid w:val="00490F5C"/>
    <w:rsid w:val="0049106A"/>
    <w:rsid w:val="004910CA"/>
    <w:rsid w:val="0049122E"/>
    <w:rsid w:val="00491395"/>
    <w:rsid w:val="004914AB"/>
    <w:rsid w:val="004918B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765"/>
    <w:rsid w:val="0049602D"/>
    <w:rsid w:val="004962FE"/>
    <w:rsid w:val="0049688E"/>
    <w:rsid w:val="0049694E"/>
    <w:rsid w:val="00496B61"/>
    <w:rsid w:val="00497162"/>
    <w:rsid w:val="0049732C"/>
    <w:rsid w:val="004973AE"/>
    <w:rsid w:val="004975CC"/>
    <w:rsid w:val="004977D2"/>
    <w:rsid w:val="00497E1B"/>
    <w:rsid w:val="00497E7B"/>
    <w:rsid w:val="004A03B5"/>
    <w:rsid w:val="004A049D"/>
    <w:rsid w:val="004A0849"/>
    <w:rsid w:val="004A090A"/>
    <w:rsid w:val="004A0C45"/>
    <w:rsid w:val="004A0EB8"/>
    <w:rsid w:val="004A0FA8"/>
    <w:rsid w:val="004A110E"/>
    <w:rsid w:val="004A140B"/>
    <w:rsid w:val="004A18D8"/>
    <w:rsid w:val="004A195A"/>
    <w:rsid w:val="004A1D46"/>
    <w:rsid w:val="004A249F"/>
    <w:rsid w:val="004A2683"/>
    <w:rsid w:val="004A276A"/>
    <w:rsid w:val="004A2A4A"/>
    <w:rsid w:val="004A2B6F"/>
    <w:rsid w:val="004A2D80"/>
    <w:rsid w:val="004A339F"/>
    <w:rsid w:val="004A351E"/>
    <w:rsid w:val="004A3819"/>
    <w:rsid w:val="004A400F"/>
    <w:rsid w:val="004A4215"/>
    <w:rsid w:val="004A4359"/>
    <w:rsid w:val="004A45AD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30D"/>
    <w:rsid w:val="004A7460"/>
    <w:rsid w:val="004A74F0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76E"/>
    <w:rsid w:val="004B0A87"/>
    <w:rsid w:val="004B0CFB"/>
    <w:rsid w:val="004B1A85"/>
    <w:rsid w:val="004B1A95"/>
    <w:rsid w:val="004B226C"/>
    <w:rsid w:val="004B2270"/>
    <w:rsid w:val="004B234C"/>
    <w:rsid w:val="004B2C1F"/>
    <w:rsid w:val="004B2D3B"/>
    <w:rsid w:val="004B3248"/>
    <w:rsid w:val="004B32EE"/>
    <w:rsid w:val="004B34A7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840"/>
    <w:rsid w:val="004B5B8D"/>
    <w:rsid w:val="004B5C1C"/>
    <w:rsid w:val="004B5D4C"/>
    <w:rsid w:val="004B5DE3"/>
    <w:rsid w:val="004B5EF7"/>
    <w:rsid w:val="004B67A3"/>
    <w:rsid w:val="004B694F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D00"/>
    <w:rsid w:val="004B7F7B"/>
    <w:rsid w:val="004C0079"/>
    <w:rsid w:val="004C0404"/>
    <w:rsid w:val="004C067E"/>
    <w:rsid w:val="004C0709"/>
    <w:rsid w:val="004C08CA"/>
    <w:rsid w:val="004C0ADE"/>
    <w:rsid w:val="004C0BCC"/>
    <w:rsid w:val="004C0C97"/>
    <w:rsid w:val="004C0CA6"/>
    <w:rsid w:val="004C126C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31E"/>
    <w:rsid w:val="004C3578"/>
    <w:rsid w:val="004C3B22"/>
    <w:rsid w:val="004C3E0C"/>
    <w:rsid w:val="004C3E2A"/>
    <w:rsid w:val="004C3F86"/>
    <w:rsid w:val="004C43C5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5D7B"/>
    <w:rsid w:val="004C6184"/>
    <w:rsid w:val="004C6642"/>
    <w:rsid w:val="004C6A57"/>
    <w:rsid w:val="004C6A74"/>
    <w:rsid w:val="004C6B47"/>
    <w:rsid w:val="004C6ECF"/>
    <w:rsid w:val="004C7020"/>
    <w:rsid w:val="004C756F"/>
    <w:rsid w:val="004C7B6A"/>
    <w:rsid w:val="004C7F9F"/>
    <w:rsid w:val="004D01C2"/>
    <w:rsid w:val="004D0255"/>
    <w:rsid w:val="004D051D"/>
    <w:rsid w:val="004D07F5"/>
    <w:rsid w:val="004D0D96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53E"/>
    <w:rsid w:val="004D2606"/>
    <w:rsid w:val="004D28AB"/>
    <w:rsid w:val="004D2B62"/>
    <w:rsid w:val="004D2D3C"/>
    <w:rsid w:val="004D2F54"/>
    <w:rsid w:val="004D2FA6"/>
    <w:rsid w:val="004D303B"/>
    <w:rsid w:val="004D3953"/>
    <w:rsid w:val="004D3FA0"/>
    <w:rsid w:val="004D478A"/>
    <w:rsid w:val="004D4C0F"/>
    <w:rsid w:val="004D5277"/>
    <w:rsid w:val="004D5BEE"/>
    <w:rsid w:val="004D5C30"/>
    <w:rsid w:val="004D608E"/>
    <w:rsid w:val="004D6090"/>
    <w:rsid w:val="004D69E8"/>
    <w:rsid w:val="004D74E8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115D"/>
    <w:rsid w:val="004E11E3"/>
    <w:rsid w:val="004E1521"/>
    <w:rsid w:val="004E1D4A"/>
    <w:rsid w:val="004E2078"/>
    <w:rsid w:val="004E2159"/>
    <w:rsid w:val="004E2254"/>
    <w:rsid w:val="004E22AD"/>
    <w:rsid w:val="004E27A4"/>
    <w:rsid w:val="004E288B"/>
    <w:rsid w:val="004E2917"/>
    <w:rsid w:val="004E2B41"/>
    <w:rsid w:val="004E2C12"/>
    <w:rsid w:val="004E2C96"/>
    <w:rsid w:val="004E2E23"/>
    <w:rsid w:val="004E2FA7"/>
    <w:rsid w:val="004E353C"/>
    <w:rsid w:val="004E35FC"/>
    <w:rsid w:val="004E36F0"/>
    <w:rsid w:val="004E390B"/>
    <w:rsid w:val="004E397A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5B"/>
    <w:rsid w:val="004E50B4"/>
    <w:rsid w:val="004E519D"/>
    <w:rsid w:val="004E532E"/>
    <w:rsid w:val="004E53F0"/>
    <w:rsid w:val="004E55D6"/>
    <w:rsid w:val="004E5661"/>
    <w:rsid w:val="004E5C96"/>
    <w:rsid w:val="004E5FBB"/>
    <w:rsid w:val="004E63B1"/>
    <w:rsid w:val="004E68DF"/>
    <w:rsid w:val="004E69B8"/>
    <w:rsid w:val="004E70DA"/>
    <w:rsid w:val="004E78FB"/>
    <w:rsid w:val="004E7A55"/>
    <w:rsid w:val="004E7C71"/>
    <w:rsid w:val="004F0116"/>
    <w:rsid w:val="004F03C2"/>
    <w:rsid w:val="004F04EA"/>
    <w:rsid w:val="004F06BB"/>
    <w:rsid w:val="004F08EA"/>
    <w:rsid w:val="004F11F7"/>
    <w:rsid w:val="004F1647"/>
    <w:rsid w:val="004F16EF"/>
    <w:rsid w:val="004F17FD"/>
    <w:rsid w:val="004F1D7C"/>
    <w:rsid w:val="004F1DE3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441"/>
    <w:rsid w:val="004F3823"/>
    <w:rsid w:val="004F39BB"/>
    <w:rsid w:val="004F3FA9"/>
    <w:rsid w:val="004F4BDF"/>
    <w:rsid w:val="004F4D50"/>
    <w:rsid w:val="004F4EA6"/>
    <w:rsid w:val="004F50A8"/>
    <w:rsid w:val="004F5258"/>
    <w:rsid w:val="004F531E"/>
    <w:rsid w:val="004F53F4"/>
    <w:rsid w:val="004F559F"/>
    <w:rsid w:val="004F5648"/>
    <w:rsid w:val="004F5C8C"/>
    <w:rsid w:val="004F6397"/>
    <w:rsid w:val="004F63BB"/>
    <w:rsid w:val="004F651A"/>
    <w:rsid w:val="004F667B"/>
    <w:rsid w:val="004F681E"/>
    <w:rsid w:val="004F686B"/>
    <w:rsid w:val="004F6A47"/>
    <w:rsid w:val="004F7037"/>
    <w:rsid w:val="004F7223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ED5"/>
    <w:rsid w:val="00501EFB"/>
    <w:rsid w:val="00502195"/>
    <w:rsid w:val="00502265"/>
    <w:rsid w:val="00502542"/>
    <w:rsid w:val="00502850"/>
    <w:rsid w:val="0050290E"/>
    <w:rsid w:val="00502BA9"/>
    <w:rsid w:val="00502CEB"/>
    <w:rsid w:val="005032F5"/>
    <w:rsid w:val="00503554"/>
    <w:rsid w:val="005038CE"/>
    <w:rsid w:val="00503A39"/>
    <w:rsid w:val="00503BF3"/>
    <w:rsid w:val="00503F43"/>
    <w:rsid w:val="005046AB"/>
    <w:rsid w:val="005048E0"/>
    <w:rsid w:val="00504DC5"/>
    <w:rsid w:val="00504DF9"/>
    <w:rsid w:val="005053F1"/>
    <w:rsid w:val="0050546F"/>
    <w:rsid w:val="00505486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CE0"/>
    <w:rsid w:val="0051001E"/>
    <w:rsid w:val="0051012E"/>
    <w:rsid w:val="00510272"/>
    <w:rsid w:val="00510366"/>
    <w:rsid w:val="00510665"/>
    <w:rsid w:val="00510CCA"/>
    <w:rsid w:val="00510E28"/>
    <w:rsid w:val="00510E72"/>
    <w:rsid w:val="0051161C"/>
    <w:rsid w:val="00511AD8"/>
    <w:rsid w:val="00511CF3"/>
    <w:rsid w:val="00511F35"/>
    <w:rsid w:val="005120B5"/>
    <w:rsid w:val="005127E5"/>
    <w:rsid w:val="0051291B"/>
    <w:rsid w:val="00512B72"/>
    <w:rsid w:val="00512BB5"/>
    <w:rsid w:val="00512BD8"/>
    <w:rsid w:val="00512F27"/>
    <w:rsid w:val="00512FE9"/>
    <w:rsid w:val="00512FED"/>
    <w:rsid w:val="00513618"/>
    <w:rsid w:val="00513669"/>
    <w:rsid w:val="00513ACC"/>
    <w:rsid w:val="00513BB1"/>
    <w:rsid w:val="00514152"/>
    <w:rsid w:val="0051421C"/>
    <w:rsid w:val="005145B8"/>
    <w:rsid w:val="00514851"/>
    <w:rsid w:val="00514AF2"/>
    <w:rsid w:val="0051555D"/>
    <w:rsid w:val="00515595"/>
    <w:rsid w:val="005157AC"/>
    <w:rsid w:val="00515A60"/>
    <w:rsid w:val="00515A9C"/>
    <w:rsid w:val="00515AF7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200AE"/>
    <w:rsid w:val="00520213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E1E"/>
    <w:rsid w:val="00521F4C"/>
    <w:rsid w:val="00521F7F"/>
    <w:rsid w:val="00522124"/>
    <w:rsid w:val="0052270A"/>
    <w:rsid w:val="0052284A"/>
    <w:rsid w:val="00522BB3"/>
    <w:rsid w:val="00522F35"/>
    <w:rsid w:val="00522FB2"/>
    <w:rsid w:val="005230C4"/>
    <w:rsid w:val="00523228"/>
    <w:rsid w:val="005237D8"/>
    <w:rsid w:val="0052390A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406"/>
    <w:rsid w:val="00525BB3"/>
    <w:rsid w:val="00525C25"/>
    <w:rsid w:val="00526116"/>
    <w:rsid w:val="00526E2F"/>
    <w:rsid w:val="00530411"/>
    <w:rsid w:val="00530BAE"/>
    <w:rsid w:val="00530DC1"/>
    <w:rsid w:val="00530FAC"/>
    <w:rsid w:val="0053154E"/>
    <w:rsid w:val="00531665"/>
    <w:rsid w:val="0053191E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48D"/>
    <w:rsid w:val="0054170F"/>
    <w:rsid w:val="00541A47"/>
    <w:rsid w:val="00541A72"/>
    <w:rsid w:val="00541C9D"/>
    <w:rsid w:val="00541D7B"/>
    <w:rsid w:val="00541EC7"/>
    <w:rsid w:val="00542104"/>
    <w:rsid w:val="0054218D"/>
    <w:rsid w:val="005421DA"/>
    <w:rsid w:val="00542549"/>
    <w:rsid w:val="005425D6"/>
    <w:rsid w:val="00542627"/>
    <w:rsid w:val="00542903"/>
    <w:rsid w:val="00542AA5"/>
    <w:rsid w:val="005432F4"/>
    <w:rsid w:val="00543436"/>
    <w:rsid w:val="005434C7"/>
    <w:rsid w:val="00543611"/>
    <w:rsid w:val="00544316"/>
    <w:rsid w:val="0054440C"/>
    <w:rsid w:val="00544622"/>
    <w:rsid w:val="00544940"/>
    <w:rsid w:val="00544A56"/>
    <w:rsid w:val="00544B13"/>
    <w:rsid w:val="00544DC1"/>
    <w:rsid w:val="005450DD"/>
    <w:rsid w:val="005451E8"/>
    <w:rsid w:val="00545709"/>
    <w:rsid w:val="005457E4"/>
    <w:rsid w:val="00545D68"/>
    <w:rsid w:val="00546467"/>
    <w:rsid w:val="0054667F"/>
    <w:rsid w:val="00546C4A"/>
    <w:rsid w:val="00546CC3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BB1"/>
    <w:rsid w:val="00550C5E"/>
    <w:rsid w:val="00551353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30FC"/>
    <w:rsid w:val="0055337A"/>
    <w:rsid w:val="00553967"/>
    <w:rsid w:val="00553D3B"/>
    <w:rsid w:val="005540AC"/>
    <w:rsid w:val="00554523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203"/>
    <w:rsid w:val="0055747F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326D"/>
    <w:rsid w:val="005633C0"/>
    <w:rsid w:val="005638F4"/>
    <w:rsid w:val="00563BDC"/>
    <w:rsid w:val="00563C21"/>
    <w:rsid w:val="00563FD0"/>
    <w:rsid w:val="00564041"/>
    <w:rsid w:val="0056404D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4E9"/>
    <w:rsid w:val="00566AD1"/>
    <w:rsid w:val="00566DA0"/>
    <w:rsid w:val="00567179"/>
    <w:rsid w:val="005673BA"/>
    <w:rsid w:val="00567442"/>
    <w:rsid w:val="00567462"/>
    <w:rsid w:val="00567C81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40D"/>
    <w:rsid w:val="00572823"/>
    <w:rsid w:val="005728F5"/>
    <w:rsid w:val="00572A9B"/>
    <w:rsid w:val="00572D2A"/>
    <w:rsid w:val="00572F22"/>
    <w:rsid w:val="00572F97"/>
    <w:rsid w:val="005734D5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4CC"/>
    <w:rsid w:val="00576964"/>
    <w:rsid w:val="00576A47"/>
    <w:rsid w:val="00576C31"/>
    <w:rsid w:val="00576DD3"/>
    <w:rsid w:val="00576E93"/>
    <w:rsid w:val="00577291"/>
    <w:rsid w:val="00577331"/>
    <w:rsid w:val="005774E2"/>
    <w:rsid w:val="00577AA0"/>
    <w:rsid w:val="00577B93"/>
    <w:rsid w:val="00577DE1"/>
    <w:rsid w:val="00580217"/>
    <w:rsid w:val="0058029F"/>
    <w:rsid w:val="005804B6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3C2E"/>
    <w:rsid w:val="00583CF9"/>
    <w:rsid w:val="00583D32"/>
    <w:rsid w:val="0058435E"/>
    <w:rsid w:val="00584474"/>
    <w:rsid w:val="005847BC"/>
    <w:rsid w:val="00584D79"/>
    <w:rsid w:val="00584D7C"/>
    <w:rsid w:val="00585144"/>
    <w:rsid w:val="005852BB"/>
    <w:rsid w:val="00585A2B"/>
    <w:rsid w:val="00585F9E"/>
    <w:rsid w:val="005861B9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722"/>
    <w:rsid w:val="00591749"/>
    <w:rsid w:val="0059192C"/>
    <w:rsid w:val="00591A8D"/>
    <w:rsid w:val="00591EEF"/>
    <w:rsid w:val="005925BC"/>
    <w:rsid w:val="005925FA"/>
    <w:rsid w:val="005927DD"/>
    <w:rsid w:val="0059292F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91"/>
    <w:rsid w:val="00593914"/>
    <w:rsid w:val="00593C68"/>
    <w:rsid w:val="005941B3"/>
    <w:rsid w:val="00594653"/>
    <w:rsid w:val="00594704"/>
    <w:rsid w:val="00594789"/>
    <w:rsid w:val="0059490C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A95"/>
    <w:rsid w:val="00597D00"/>
    <w:rsid w:val="00597F53"/>
    <w:rsid w:val="005A0990"/>
    <w:rsid w:val="005A1437"/>
    <w:rsid w:val="005A1978"/>
    <w:rsid w:val="005A1F71"/>
    <w:rsid w:val="005A2403"/>
    <w:rsid w:val="005A2513"/>
    <w:rsid w:val="005A2674"/>
    <w:rsid w:val="005A2C97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2D3"/>
    <w:rsid w:val="005A468A"/>
    <w:rsid w:val="005A4735"/>
    <w:rsid w:val="005A49FE"/>
    <w:rsid w:val="005A4AFE"/>
    <w:rsid w:val="005A4B4D"/>
    <w:rsid w:val="005A4B77"/>
    <w:rsid w:val="005A4DA7"/>
    <w:rsid w:val="005A5412"/>
    <w:rsid w:val="005A58B4"/>
    <w:rsid w:val="005A5F76"/>
    <w:rsid w:val="005A6263"/>
    <w:rsid w:val="005A6414"/>
    <w:rsid w:val="005A65AF"/>
    <w:rsid w:val="005A662A"/>
    <w:rsid w:val="005A6C9D"/>
    <w:rsid w:val="005A7402"/>
    <w:rsid w:val="005A7494"/>
    <w:rsid w:val="005A7500"/>
    <w:rsid w:val="005A7BB3"/>
    <w:rsid w:val="005B00FF"/>
    <w:rsid w:val="005B02CE"/>
    <w:rsid w:val="005B04D0"/>
    <w:rsid w:val="005B0693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6CD"/>
    <w:rsid w:val="005B5840"/>
    <w:rsid w:val="005B58B5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D1"/>
    <w:rsid w:val="005B7A78"/>
    <w:rsid w:val="005B7CBC"/>
    <w:rsid w:val="005B7D85"/>
    <w:rsid w:val="005C00AF"/>
    <w:rsid w:val="005C0357"/>
    <w:rsid w:val="005C0AA0"/>
    <w:rsid w:val="005C0E8F"/>
    <w:rsid w:val="005C1245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3B6C"/>
    <w:rsid w:val="005C3ED5"/>
    <w:rsid w:val="005C4066"/>
    <w:rsid w:val="005C41DD"/>
    <w:rsid w:val="005C4256"/>
    <w:rsid w:val="005C43CC"/>
    <w:rsid w:val="005C48B8"/>
    <w:rsid w:val="005C4991"/>
    <w:rsid w:val="005C4BD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67E"/>
    <w:rsid w:val="005C76AF"/>
    <w:rsid w:val="005C76C7"/>
    <w:rsid w:val="005C77EF"/>
    <w:rsid w:val="005C7D27"/>
    <w:rsid w:val="005D01AE"/>
    <w:rsid w:val="005D01B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A55"/>
    <w:rsid w:val="005D1A7E"/>
    <w:rsid w:val="005D2931"/>
    <w:rsid w:val="005D2B09"/>
    <w:rsid w:val="005D2BA6"/>
    <w:rsid w:val="005D2E2B"/>
    <w:rsid w:val="005D36EC"/>
    <w:rsid w:val="005D438D"/>
    <w:rsid w:val="005D465E"/>
    <w:rsid w:val="005D4893"/>
    <w:rsid w:val="005D4981"/>
    <w:rsid w:val="005D4DA9"/>
    <w:rsid w:val="005D4ED9"/>
    <w:rsid w:val="005D4F41"/>
    <w:rsid w:val="005D5503"/>
    <w:rsid w:val="005D5728"/>
    <w:rsid w:val="005D58D1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E0682"/>
    <w:rsid w:val="005E07DC"/>
    <w:rsid w:val="005E095F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694"/>
    <w:rsid w:val="005E28E2"/>
    <w:rsid w:val="005E29CB"/>
    <w:rsid w:val="005E347D"/>
    <w:rsid w:val="005E350C"/>
    <w:rsid w:val="005E3609"/>
    <w:rsid w:val="005E39E2"/>
    <w:rsid w:val="005E3A1C"/>
    <w:rsid w:val="005E3CC4"/>
    <w:rsid w:val="005E3EAA"/>
    <w:rsid w:val="005E3EB0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2A3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1123"/>
    <w:rsid w:val="005F1278"/>
    <w:rsid w:val="005F14E1"/>
    <w:rsid w:val="005F17FF"/>
    <w:rsid w:val="005F18C3"/>
    <w:rsid w:val="005F1A71"/>
    <w:rsid w:val="005F1B80"/>
    <w:rsid w:val="005F1CC2"/>
    <w:rsid w:val="005F1E8D"/>
    <w:rsid w:val="005F20E3"/>
    <w:rsid w:val="005F243E"/>
    <w:rsid w:val="005F2A15"/>
    <w:rsid w:val="005F2FB8"/>
    <w:rsid w:val="005F3429"/>
    <w:rsid w:val="005F347B"/>
    <w:rsid w:val="005F3E86"/>
    <w:rsid w:val="005F3F9E"/>
    <w:rsid w:val="005F423F"/>
    <w:rsid w:val="005F4495"/>
    <w:rsid w:val="005F47CA"/>
    <w:rsid w:val="005F4AEB"/>
    <w:rsid w:val="005F4C47"/>
    <w:rsid w:val="005F4D0A"/>
    <w:rsid w:val="005F53C3"/>
    <w:rsid w:val="005F53C4"/>
    <w:rsid w:val="005F5442"/>
    <w:rsid w:val="005F578D"/>
    <w:rsid w:val="005F5D64"/>
    <w:rsid w:val="005F5DDB"/>
    <w:rsid w:val="005F61CD"/>
    <w:rsid w:val="005F6587"/>
    <w:rsid w:val="005F68DF"/>
    <w:rsid w:val="005F6B83"/>
    <w:rsid w:val="005F6BE7"/>
    <w:rsid w:val="005F7038"/>
    <w:rsid w:val="005F70A6"/>
    <w:rsid w:val="005F74ED"/>
    <w:rsid w:val="005F77F9"/>
    <w:rsid w:val="005F786D"/>
    <w:rsid w:val="005F7A85"/>
    <w:rsid w:val="005F7B16"/>
    <w:rsid w:val="005F7BF8"/>
    <w:rsid w:val="00600114"/>
    <w:rsid w:val="00600248"/>
    <w:rsid w:val="00600698"/>
    <w:rsid w:val="00600AE5"/>
    <w:rsid w:val="00600FD2"/>
    <w:rsid w:val="00601665"/>
    <w:rsid w:val="00601898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3102"/>
    <w:rsid w:val="00603419"/>
    <w:rsid w:val="006037EE"/>
    <w:rsid w:val="00603A65"/>
    <w:rsid w:val="006040AC"/>
    <w:rsid w:val="006040EA"/>
    <w:rsid w:val="00604343"/>
    <w:rsid w:val="00604977"/>
    <w:rsid w:val="00604A60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E2D"/>
    <w:rsid w:val="0060623C"/>
    <w:rsid w:val="006062D9"/>
    <w:rsid w:val="006065B7"/>
    <w:rsid w:val="00606970"/>
    <w:rsid w:val="00606B89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C70"/>
    <w:rsid w:val="00613E48"/>
    <w:rsid w:val="006140AC"/>
    <w:rsid w:val="006141B5"/>
    <w:rsid w:val="006144C0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581"/>
    <w:rsid w:val="0061679B"/>
    <w:rsid w:val="00616D82"/>
    <w:rsid w:val="00617354"/>
    <w:rsid w:val="006179C5"/>
    <w:rsid w:val="00617B41"/>
    <w:rsid w:val="00620094"/>
    <w:rsid w:val="00620341"/>
    <w:rsid w:val="006204F1"/>
    <w:rsid w:val="00620564"/>
    <w:rsid w:val="0062071B"/>
    <w:rsid w:val="00620796"/>
    <w:rsid w:val="00620955"/>
    <w:rsid w:val="00620E1D"/>
    <w:rsid w:val="00620F2C"/>
    <w:rsid w:val="00621781"/>
    <w:rsid w:val="0062209B"/>
    <w:rsid w:val="00622540"/>
    <w:rsid w:val="0062292C"/>
    <w:rsid w:val="00622933"/>
    <w:rsid w:val="00622A8D"/>
    <w:rsid w:val="00622AD3"/>
    <w:rsid w:val="00622FCE"/>
    <w:rsid w:val="006230F8"/>
    <w:rsid w:val="00623A46"/>
    <w:rsid w:val="00623C1C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C7C"/>
    <w:rsid w:val="00625DF0"/>
    <w:rsid w:val="00625E34"/>
    <w:rsid w:val="00625E9B"/>
    <w:rsid w:val="00626574"/>
    <w:rsid w:val="00626618"/>
    <w:rsid w:val="0062693E"/>
    <w:rsid w:val="00626B5A"/>
    <w:rsid w:val="00626B76"/>
    <w:rsid w:val="00627184"/>
    <w:rsid w:val="0062748B"/>
    <w:rsid w:val="0062761F"/>
    <w:rsid w:val="00627821"/>
    <w:rsid w:val="00627BAC"/>
    <w:rsid w:val="00627C7B"/>
    <w:rsid w:val="00627E26"/>
    <w:rsid w:val="006301F2"/>
    <w:rsid w:val="0063022F"/>
    <w:rsid w:val="00630245"/>
    <w:rsid w:val="0063035A"/>
    <w:rsid w:val="00630575"/>
    <w:rsid w:val="00630CCC"/>
    <w:rsid w:val="00631000"/>
    <w:rsid w:val="006311F1"/>
    <w:rsid w:val="0063134C"/>
    <w:rsid w:val="00631852"/>
    <w:rsid w:val="00631B03"/>
    <w:rsid w:val="006323E4"/>
    <w:rsid w:val="00632467"/>
    <w:rsid w:val="006329DE"/>
    <w:rsid w:val="00632FF1"/>
    <w:rsid w:val="00633590"/>
    <w:rsid w:val="00633859"/>
    <w:rsid w:val="00633A98"/>
    <w:rsid w:val="00633DDC"/>
    <w:rsid w:val="00634010"/>
    <w:rsid w:val="00634118"/>
    <w:rsid w:val="00634258"/>
    <w:rsid w:val="006345AA"/>
    <w:rsid w:val="00634C65"/>
    <w:rsid w:val="00634C7D"/>
    <w:rsid w:val="00634CFC"/>
    <w:rsid w:val="00634E38"/>
    <w:rsid w:val="00634F15"/>
    <w:rsid w:val="006354AA"/>
    <w:rsid w:val="00635521"/>
    <w:rsid w:val="006356C3"/>
    <w:rsid w:val="00635B21"/>
    <w:rsid w:val="00635BD3"/>
    <w:rsid w:val="00635D8A"/>
    <w:rsid w:val="006360FB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547"/>
    <w:rsid w:val="0064078B"/>
    <w:rsid w:val="006409D1"/>
    <w:rsid w:val="00640AE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766"/>
    <w:rsid w:val="00643D35"/>
    <w:rsid w:val="00643E5C"/>
    <w:rsid w:val="00643F0D"/>
    <w:rsid w:val="006440B2"/>
    <w:rsid w:val="00644354"/>
    <w:rsid w:val="00644E8D"/>
    <w:rsid w:val="00645069"/>
    <w:rsid w:val="00645243"/>
    <w:rsid w:val="00645641"/>
    <w:rsid w:val="00645652"/>
    <w:rsid w:val="00645A78"/>
    <w:rsid w:val="00645EA9"/>
    <w:rsid w:val="00646221"/>
    <w:rsid w:val="0064665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081"/>
    <w:rsid w:val="00650225"/>
    <w:rsid w:val="006509AA"/>
    <w:rsid w:val="00650B17"/>
    <w:rsid w:val="00650BCD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2FBA"/>
    <w:rsid w:val="0065301E"/>
    <w:rsid w:val="0065304C"/>
    <w:rsid w:val="006530AB"/>
    <w:rsid w:val="00653284"/>
    <w:rsid w:val="006535BC"/>
    <w:rsid w:val="00653930"/>
    <w:rsid w:val="0065459B"/>
    <w:rsid w:val="0065473B"/>
    <w:rsid w:val="00654A8B"/>
    <w:rsid w:val="00654E08"/>
    <w:rsid w:val="006552CD"/>
    <w:rsid w:val="00655501"/>
    <w:rsid w:val="006559B4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F00"/>
    <w:rsid w:val="0065728B"/>
    <w:rsid w:val="0065739A"/>
    <w:rsid w:val="0065740D"/>
    <w:rsid w:val="006574EF"/>
    <w:rsid w:val="00657538"/>
    <w:rsid w:val="00657634"/>
    <w:rsid w:val="006579FB"/>
    <w:rsid w:val="00657F55"/>
    <w:rsid w:val="0066007E"/>
    <w:rsid w:val="006605CB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37"/>
    <w:rsid w:val="006626AF"/>
    <w:rsid w:val="006628A7"/>
    <w:rsid w:val="00662B04"/>
    <w:rsid w:val="00662BB5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4B7"/>
    <w:rsid w:val="006656A0"/>
    <w:rsid w:val="00665CB1"/>
    <w:rsid w:val="00665EA2"/>
    <w:rsid w:val="00665FA7"/>
    <w:rsid w:val="0066608E"/>
    <w:rsid w:val="00666276"/>
    <w:rsid w:val="00666A91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BF5"/>
    <w:rsid w:val="00667C97"/>
    <w:rsid w:val="00667EE7"/>
    <w:rsid w:val="00667F02"/>
    <w:rsid w:val="00667F33"/>
    <w:rsid w:val="0067005C"/>
    <w:rsid w:val="0067024C"/>
    <w:rsid w:val="0067030A"/>
    <w:rsid w:val="00670838"/>
    <w:rsid w:val="006708D9"/>
    <w:rsid w:val="00670DEB"/>
    <w:rsid w:val="006715B2"/>
    <w:rsid w:val="006715BF"/>
    <w:rsid w:val="00671B05"/>
    <w:rsid w:val="00671D61"/>
    <w:rsid w:val="006720D4"/>
    <w:rsid w:val="00672471"/>
    <w:rsid w:val="006729D9"/>
    <w:rsid w:val="00672BC4"/>
    <w:rsid w:val="00673438"/>
    <w:rsid w:val="00673582"/>
    <w:rsid w:val="006735DA"/>
    <w:rsid w:val="006736B9"/>
    <w:rsid w:val="006736E8"/>
    <w:rsid w:val="006737C8"/>
    <w:rsid w:val="00673842"/>
    <w:rsid w:val="00673EB6"/>
    <w:rsid w:val="00673FCF"/>
    <w:rsid w:val="0067402B"/>
    <w:rsid w:val="006742B3"/>
    <w:rsid w:val="00674334"/>
    <w:rsid w:val="00674633"/>
    <w:rsid w:val="0067492B"/>
    <w:rsid w:val="00674E6D"/>
    <w:rsid w:val="00674F5D"/>
    <w:rsid w:val="006751DD"/>
    <w:rsid w:val="006752B8"/>
    <w:rsid w:val="0067536C"/>
    <w:rsid w:val="0067542F"/>
    <w:rsid w:val="00675C8F"/>
    <w:rsid w:val="00675D39"/>
    <w:rsid w:val="0067606B"/>
    <w:rsid w:val="006760B0"/>
    <w:rsid w:val="00676197"/>
    <w:rsid w:val="00676212"/>
    <w:rsid w:val="006764FA"/>
    <w:rsid w:val="006766F8"/>
    <w:rsid w:val="00676835"/>
    <w:rsid w:val="00676DE9"/>
    <w:rsid w:val="00677171"/>
    <w:rsid w:val="006776B0"/>
    <w:rsid w:val="0067782D"/>
    <w:rsid w:val="00677C9B"/>
    <w:rsid w:val="00677F93"/>
    <w:rsid w:val="0068018E"/>
    <w:rsid w:val="00680286"/>
    <w:rsid w:val="00680326"/>
    <w:rsid w:val="006803CE"/>
    <w:rsid w:val="0068049D"/>
    <w:rsid w:val="006804E2"/>
    <w:rsid w:val="006807C8"/>
    <w:rsid w:val="0068090B"/>
    <w:rsid w:val="00680D6B"/>
    <w:rsid w:val="00680E9A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77"/>
    <w:rsid w:val="00682982"/>
    <w:rsid w:val="00682A48"/>
    <w:rsid w:val="00682B0F"/>
    <w:rsid w:val="006830B4"/>
    <w:rsid w:val="00683219"/>
    <w:rsid w:val="006836CC"/>
    <w:rsid w:val="00683869"/>
    <w:rsid w:val="00683F60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2AB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73D"/>
    <w:rsid w:val="00690924"/>
    <w:rsid w:val="00690AB1"/>
    <w:rsid w:val="00690B03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DAD"/>
    <w:rsid w:val="006941D4"/>
    <w:rsid w:val="006941FE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714C"/>
    <w:rsid w:val="0069765B"/>
    <w:rsid w:val="00697B2F"/>
    <w:rsid w:val="00697C9A"/>
    <w:rsid w:val="00697FAC"/>
    <w:rsid w:val="006A0094"/>
    <w:rsid w:val="006A0115"/>
    <w:rsid w:val="006A0451"/>
    <w:rsid w:val="006A06F0"/>
    <w:rsid w:val="006A09AA"/>
    <w:rsid w:val="006A0E0F"/>
    <w:rsid w:val="006A10A5"/>
    <w:rsid w:val="006A14CC"/>
    <w:rsid w:val="006A1584"/>
    <w:rsid w:val="006A16DD"/>
    <w:rsid w:val="006A1B0E"/>
    <w:rsid w:val="006A1B37"/>
    <w:rsid w:val="006A1DD2"/>
    <w:rsid w:val="006A2440"/>
    <w:rsid w:val="006A2695"/>
    <w:rsid w:val="006A270E"/>
    <w:rsid w:val="006A27E1"/>
    <w:rsid w:val="006A2E48"/>
    <w:rsid w:val="006A2F21"/>
    <w:rsid w:val="006A3135"/>
    <w:rsid w:val="006A314A"/>
    <w:rsid w:val="006A3427"/>
    <w:rsid w:val="006A3698"/>
    <w:rsid w:val="006A370F"/>
    <w:rsid w:val="006A3A32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51C"/>
    <w:rsid w:val="006A564F"/>
    <w:rsid w:val="006A5B98"/>
    <w:rsid w:val="006A5C5C"/>
    <w:rsid w:val="006A6185"/>
    <w:rsid w:val="006A61C0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A7C1A"/>
    <w:rsid w:val="006B038E"/>
    <w:rsid w:val="006B0636"/>
    <w:rsid w:val="006B0BC4"/>
    <w:rsid w:val="006B0C71"/>
    <w:rsid w:val="006B105C"/>
    <w:rsid w:val="006B121A"/>
    <w:rsid w:val="006B1442"/>
    <w:rsid w:val="006B148E"/>
    <w:rsid w:val="006B1916"/>
    <w:rsid w:val="006B1C1E"/>
    <w:rsid w:val="006B1C94"/>
    <w:rsid w:val="006B2326"/>
    <w:rsid w:val="006B2356"/>
    <w:rsid w:val="006B236E"/>
    <w:rsid w:val="006B24CE"/>
    <w:rsid w:val="006B268E"/>
    <w:rsid w:val="006B27A8"/>
    <w:rsid w:val="006B2F23"/>
    <w:rsid w:val="006B2F26"/>
    <w:rsid w:val="006B3016"/>
    <w:rsid w:val="006B3549"/>
    <w:rsid w:val="006B3754"/>
    <w:rsid w:val="006B3893"/>
    <w:rsid w:val="006B3B4D"/>
    <w:rsid w:val="006B3E7C"/>
    <w:rsid w:val="006B4638"/>
    <w:rsid w:val="006B4B7E"/>
    <w:rsid w:val="006B4E32"/>
    <w:rsid w:val="006B5428"/>
    <w:rsid w:val="006B5A79"/>
    <w:rsid w:val="006B5B69"/>
    <w:rsid w:val="006B605A"/>
    <w:rsid w:val="006B6299"/>
    <w:rsid w:val="006B62D9"/>
    <w:rsid w:val="006B640E"/>
    <w:rsid w:val="006B65F6"/>
    <w:rsid w:val="006B6835"/>
    <w:rsid w:val="006B68F4"/>
    <w:rsid w:val="006B6A07"/>
    <w:rsid w:val="006B6ACF"/>
    <w:rsid w:val="006B6CD2"/>
    <w:rsid w:val="006B6E09"/>
    <w:rsid w:val="006B6E94"/>
    <w:rsid w:val="006B6F91"/>
    <w:rsid w:val="006B7072"/>
    <w:rsid w:val="006B7209"/>
    <w:rsid w:val="006B746B"/>
    <w:rsid w:val="006B7A1B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EDD"/>
    <w:rsid w:val="006C0F0B"/>
    <w:rsid w:val="006C100A"/>
    <w:rsid w:val="006C1241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D3"/>
    <w:rsid w:val="006C449A"/>
    <w:rsid w:val="006C47B3"/>
    <w:rsid w:val="006C4B1F"/>
    <w:rsid w:val="006C4F56"/>
    <w:rsid w:val="006C5647"/>
    <w:rsid w:val="006C56F6"/>
    <w:rsid w:val="006C583A"/>
    <w:rsid w:val="006C5943"/>
    <w:rsid w:val="006C5D8A"/>
    <w:rsid w:val="006C6054"/>
    <w:rsid w:val="006C672E"/>
    <w:rsid w:val="006C6B9A"/>
    <w:rsid w:val="006C6C33"/>
    <w:rsid w:val="006C6E4C"/>
    <w:rsid w:val="006C72F5"/>
    <w:rsid w:val="006C753F"/>
    <w:rsid w:val="006C75BB"/>
    <w:rsid w:val="006C7AF0"/>
    <w:rsid w:val="006C7D11"/>
    <w:rsid w:val="006C7D44"/>
    <w:rsid w:val="006C7DA1"/>
    <w:rsid w:val="006C7F33"/>
    <w:rsid w:val="006D0188"/>
    <w:rsid w:val="006D02B0"/>
    <w:rsid w:val="006D03D2"/>
    <w:rsid w:val="006D056E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FD0"/>
    <w:rsid w:val="006D2018"/>
    <w:rsid w:val="006D25B9"/>
    <w:rsid w:val="006D2602"/>
    <w:rsid w:val="006D26F0"/>
    <w:rsid w:val="006D2AF3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EFC"/>
    <w:rsid w:val="006D4332"/>
    <w:rsid w:val="006D4582"/>
    <w:rsid w:val="006D4748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B79"/>
    <w:rsid w:val="006D5B97"/>
    <w:rsid w:val="006D6A93"/>
    <w:rsid w:val="006D6BDC"/>
    <w:rsid w:val="006D6F1A"/>
    <w:rsid w:val="006D7705"/>
    <w:rsid w:val="006D7726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732"/>
    <w:rsid w:val="006E288C"/>
    <w:rsid w:val="006E2A9D"/>
    <w:rsid w:val="006E2DD8"/>
    <w:rsid w:val="006E2F21"/>
    <w:rsid w:val="006E3065"/>
    <w:rsid w:val="006E3410"/>
    <w:rsid w:val="006E3658"/>
    <w:rsid w:val="006E3921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409"/>
    <w:rsid w:val="006E640D"/>
    <w:rsid w:val="006E6698"/>
    <w:rsid w:val="006E66A2"/>
    <w:rsid w:val="006E6896"/>
    <w:rsid w:val="006E699A"/>
    <w:rsid w:val="006E6A4A"/>
    <w:rsid w:val="006E74D4"/>
    <w:rsid w:val="006E7736"/>
    <w:rsid w:val="006E7928"/>
    <w:rsid w:val="006E7AA7"/>
    <w:rsid w:val="006E7FA2"/>
    <w:rsid w:val="006F02FA"/>
    <w:rsid w:val="006F03DA"/>
    <w:rsid w:val="006F03F0"/>
    <w:rsid w:val="006F078C"/>
    <w:rsid w:val="006F19C0"/>
    <w:rsid w:val="006F1B26"/>
    <w:rsid w:val="006F1BB5"/>
    <w:rsid w:val="006F2005"/>
    <w:rsid w:val="006F23B4"/>
    <w:rsid w:val="006F2B1E"/>
    <w:rsid w:val="006F2DF9"/>
    <w:rsid w:val="006F2E17"/>
    <w:rsid w:val="006F30BF"/>
    <w:rsid w:val="006F32EC"/>
    <w:rsid w:val="006F347C"/>
    <w:rsid w:val="006F3627"/>
    <w:rsid w:val="006F3A73"/>
    <w:rsid w:val="006F3D9C"/>
    <w:rsid w:val="006F41C1"/>
    <w:rsid w:val="006F4724"/>
    <w:rsid w:val="006F49F7"/>
    <w:rsid w:val="006F4C76"/>
    <w:rsid w:val="006F4FD7"/>
    <w:rsid w:val="006F514E"/>
    <w:rsid w:val="006F5506"/>
    <w:rsid w:val="006F55D6"/>
    <w:rsid w:val="006F5D30"/>
    <w:rsid w:val="006F5D80"/>
    <w:rsid w:val="006F60D4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CF"/>
    <w:rsid w:val="0070370B"/>
    <w:rsid w:val="0070380A"/>
    <w:rsid w:val="00703F3D"/>
    <w:rsid w:val="00704231"/>
    <w:rsid w:val="007043E8"/>
    <w:rsid w:val="0070444B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D69"/>
    <w:rsid w:val="00707E39"/>
    <w:rsid w:val="007100B1"/>
    <w:rsid w:val="00710308"/>
    <w:rsid w:val="00710403"/>
    <w:rsid w:val="00710835"/>
    <w:rsid w:val="007108B1"/>
    <w:rsid w:val="007108DB"/>
    <w:rsid w:val="007109F6"/>
    <w:rsid w:val="00710AA6"/>
    <w:rsid w:val="00710C38"/>
    <w:rsid w:val="00710F83"/>
    <w:rsid w:val="00710FEB"/>
    <w:rsid w:val="0071119A"/>
    <w:rsid w:val="00711215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700"/>
    <w:rsid w:val="007139BC"/>
    <w:rsid w:val="00713C50"/>
    <w:rsid w:val="00713D42"/>
    <w:rsid w:val="00713D63"/>
    <w:rsid w:val="00714304"/>
    <w:rsid w:val="00714CB7"/>
    <w:rsid w:val="00714DE2"/>
    <w:rsid w:val="00714F05"/>
    <w:rsid w:val="00714FCE"/>
    <w:rsid w:val="0071500E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FBE"/>
    <w:rsid w:val="00716351"/>
    <w:rsid w:val="0071665D"/>
    <w:rsid w:val="007168E7"/>
    <w:rsid w:val="007169A9"/>
    <w:rsid w:val="00716A80"/>
    <w:rsid w:val="00716AA2"/>
    <w:rsid w:val="00716C88"/>
    <w:rsid w:val="00716D56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0FCD"/>
    <w:rsid w:val="00721152"/>
    <w:rsid w:val="00721351"/>
    <w:rsid w:val="0072137A"/>
    <w:rsid w:val="007215F9"/>
    <w:rsid w:val="007216B6"/>
    <w:rsid w:val="00721723"/>
    <w:rsid w:val="0072199E"/>
    <w:rsid w:val="00721DB5"/>
    <w:rsid w:val="00721E6C"/>
    <w:rsid w:val="0072214F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40E"/>
    <w:rsid w:val="00724807"/>
    <w:rsid w:val="00724A34"/>
    <w:rsid w:val="00725188"/>
    <w:rsid w:val="00725535"/>
    <w:rsid w:val="0072560E"/>
    <w:rsid w:val="00725720"/>
    <w:rsid w:val="00726220"/>
    <w:rsid w:val="00726447"/>
    <w:rsid w:val="007265B0"/>
    <w:rsid w:val="0072680C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630"/>
    <w:rsid w:val="007316AD"/>
    <w:rsid w:val="007318B1"/>
    <w:rsid w:val="007318F5"/>
    <w:rsid w:val="00731DBF"/>
    <w:rsid w:val="00732268"/>
    <w:rsid w:val="007326CC"/>
    <w:rsid w:val="0073272A"/>
    <w:rsid w:val="0073350B"/>
    <w:rsid w:val="00733C2E"/>
    <w:rsid w:val="00733E69"/>
    <w:rsid w:val="0073408A"/>
    <w:rsid w:val="007341DB"/>
    <w:rsid w:val="00734477"/>
    <w:rsid w:val="0073453D"/>
    <w:rsid w:val="007346AE"/>
    <w:rsid w:val="007349C5"/>
    <w:rsid w:val="00735005"/>
    <w:rsid w:val="007351BE"/>
    <w:rsid w:val="007357A2"/>
    <w:rsid w:val="0073581C"/>
    <w:rsid w:val="00735C62"/>
    <w:rsid w:val="00735D3D"/>
    <w:rsid w:val="00735FA2"/>
    <w:rsid w:val="00736188"/>
    <w:rsid w:val="007362B4"/>
    <w:rsid w:val="007363C4"/>
    <w:rsid w:val="007363FD"/>
    <w:rsid w:val="00736801"/>
    <w:rsid w:val="00736F65"/>
    <w:rsid w:val="00737196"/>
    <w:rsid w:val="007372B7"/>
    <w:rsid w:val="007376C9"/>
    <w:rsid w:val="00737B7D"/>
    <w:rsid w:val="00737E72"/>
    <w:rsid w:val="0074001C"/>
    <w:rsid w:val="0074035E"/>
    <w:rsid w:val="0074037E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C9"/>
    <w:rsid w:val="00746634"/>
    <w:rsid w:val="00746AAD"/>
    <w:rsid w:val="00746D72"/>
    <w:rsid w:val="00746F04"/>
    <w:rsid w:val="007471AB"/>
    <w:rsid w:val="00747354"/>
    <w:rsid w:val="0074786B"/>
    <w:rsid w:val="0074797D"/>
    <w:rsid w:val="00747EB2"/>
    <w:rsid w:val="00747F02"/>
    <w:rsid w:val="00747FAF"/>
    <w:rsid w:val="007501BE"/>
    <w:rsid w:val="007503E4"/>
    <w:rsid w:val="007508B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306A"/>
    <w:rsid w:val="007531D6"/>
    <w:rsid w:val="00753237"/>
    <w:rsid w:val="007532AC"/>
    <w:rsid w:val="00753B4E"/>
    <w:rsid w:val="0075430D"/>
    <w:rsid w:val="00754709"/>
    <w:rsid w:val="0075483B"/>
    <w:rsid w:val="00754AD9"/>
    <w:rsid w:val="00754E32"/>
    <w:rsid w:val="00754FD8"/>
    <w:rsid w:val="00755249"/>
    <w:rsid w:val="0075526E"/>
    <w:rsid w:val="007552C5"/>
    <w:rsid w:val="00755477"/>
    <w:rsid w:val="00755579"/>
    <w:rsid w:val="00755825"/>
    <w:rsid w:val="00755B6A"/>
    <w:rsid w:val="00756177"/>
    <w:rsid w:val="007564C5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E1B"/>
    <w:rsid w:val="007601A2"/>
    <w:rsid w:val="007607C0"/>
    <w:rsid w:val="00760F10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B81"/>
    <w:rsid w:val="007644B1"/>
    <w:rsid w:val="0076467B"/>
    <w:rsid w:val="00764726"/>
    <w:rsid w:val="007649DC"/>
    <w:rsid w:val="00765145"/>
    <w:rsid w:val="007658F3"/>
    <w:rsid w:val="007659A5"/>
    <w:rsid w:val="007659D1"/>
    <w:rsid w:val="00765B1C"/>
    <w:rsid w:val="00765D64"/>
    <w:rsid w:val="00765DA3"/>
    <w:rsid w:val="0076609F"/>
    <w:rsid w:val="007664DC"/>
    <w:rsid w:val="00766856"/>
    <w:rsid w:val="00766BC9"/>
    <w:rsid w:val="007672D6"/>
    <w:rsid w:val="00767427"/>
    <w:rsid w:val="00767486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D33"/>
    <w:rsid w:val="00772F4F"/>
    <w:rsid w:val="007732E0"/>
    <w:rsid w:val="00773441"/>
    <w:rsid w:val="0077349C"/>
    <w:rsid w:val="007734E4"/>
    <w:rsid w:val="00773B22"/>
    <w:rsid w:val="0077413F"/>
    <w:rsid w:val="0077432E"/>
    <w:rsid w:val="00774511"/>
    <w:rsid w:val="00774686"/>
    <w:rsid w:val="00774723"/>
    <w:rsid w:val="00774752"/>
    <w:rsid w:val="007748C5"/>
    <w:rsid w:val="00774D10"/>
    <w:rsid w:val="00774EBE"/>
    <w:rsid w:val="00775281"/>
    <w:rsid w:val="0077551E"/>
    <w:rsid w:val="007757D8"/>
    <w:rsid w:val="00775A5A"/>
    <w:rsid w:val="00775C9F"/>
    <w:rsid w:val="0077634B"/>
    <w:rsid w:val="0077647D"/>
    <w:rsid w:val="00776D43"/>
    <w:rsid w:val="00776E11"/>
    <w:rsid w:val="00777195"/>
    <w:rsid w:val="007773CD"/>
    <w:rsid w:val="00777815"/>
    <w:rsid w:val="00777B68"/>
    <w:rsid w:val="00777BE9"/>
    <w:rsid w:val="00777CB5"/>
    <w:rsid w:val="00777E80"/>
    <w:rsid w:val="00777EA8"/>
    <w:rsid w:val="007800D8"/>
    <w:rsid w:val="0078026F"/>
    <w:rsid w:val="00780304"/>
    <w:rsid w:val="007804F3"/>
    <w:rsid w:val="007807DB"/>
    <w:rsid w:val="007807DD"/>
    <w:rsid w:val="00780819"/>
    <w:rsid w:val="0078083B"/>
    <w:rsid w:val="00780AA9"/>
    <w:rsid w:val="00780F39"/>
    <w:rsid w:val="00781068"/>
    <w:rsid w:val="007810F5"/>
    <w:rsid w:val="007814B0"/>
    <w:rsid w:val="00781554"/>
    <w:rsid w:val="007815AD"/>
    <w:rsid w:val="0078164B"/>
    <w:rsid w:val="00781B1E"/>
    <w:rsid w:val="00781B30"/>
    <w:rsid w:val="007823EA"/>
    <w:rsid w:val="00782491"/>
    <w:rsid w:val="0078259F"/>
    <w:rsid w:val="00782642"/>
    <w:rsid w:val="00782BB6"/>
    <w:rsid w:val="00782EDE"/>
    <w:rsid w:val="00782F39"/>
    <w:rsid w:val="00782FAC"/>
    <w:rsid w:val="00783257"/>
    <w:rsid w:val="0078344B"/>
    <w:rsid w:val="00783963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2A0"/>
    <w:rsid w:val="00787366"/>
    <w:rsid w:val="0078760C"/>
    <w:rsid w:val="0078760D"/>
    <w:rsid w:val="00787819"/>
    <w:rsid w:val="00787C6A"/>
    <w:rsid w:val="00787DB0"/>
    <w:rsid w:val="00790626"/>
    <w:rsid w:val="00790919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F9D"/>
    <w:rsid w:val="0079301C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C"/>
    <w:rsid w:val="00794259"/>
    <w:rsid w:val="00794714"/>
    <w:rsid w:val="00794734"/>
    <w:rsid w:val="0079488C"/>
    <w:rsid w:val="00794A7A"/>
    <w:rsid w:val="00794C93"/>
    <w:rsid w:val="00794FFB"/>
    <w:rsid w:val="0079568F"/>
    <w:rsid w:val="007956E5"/>
    <w:rsid w:val="00795880"/>
    <w:rsid w:val="00795899"/>
    <w:rsid w:val="00795926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D07"/>
    <w:rsid w:val="007A1058"/>
    <w:rsid w:val="007A111D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C09"/>
    <w:rsid w:val="007A4C22"/>
    <w:rsid w:val="007A542B"/>
    <w:rsid w:val="007A55B2"/>
    <w:rsid w:val="007A581F"/>
    <w:rsid w:val="007A5BE6"/>
    <w:rsid w:val="007A5FA5"/>
    <w:rsid w:val="007A626D"/>
    <w:rsid w:val="007A634D"/>
    <w:rsid w:val="007A63E3"/>
    <w:rsid w:val="007A6A96"/>
    <w:rsid w:val="007A6AC6"/>
    <w:rsid w:val="007A6C2A"/>
    <w:rsid w:val="007A6E08"/>
    <w:rsid w:val="007A73AA"/>
    <w:rsid w:val="007A75CF"/>
    <w:rsid w:val="007A7602"/>
    <w:rsid w:val="007A76BF"/>
    <w:rsid w:val="007B0348"/>
    <w:rsid w:val="007B056E"/>
    <w:rsid w:val="007B0618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483"/>
    <w:rsid w:val="007B3736"/>
    <w:rsid w:val="007B381C"/>
    <w:rsid w:val="007B3AAB"/>
    <w:rsid w:val="007B3E67"/>
    <w:rsid w:val="007B3ED8"/>
    <w:rsid w:val="007B4530"/>
    <w:rsid w:val="007B48C8"/>
    <w:rsid w:val="007B4BE2"/>
    <w:rsid w:val="007B4FC6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323"/>
    <w:rsid w:val="007B6654"/>
    <w:rsid w:val="007B6A57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C030A"/>
    <w:rsid w:val="007C031C"/>
    <w:rsid w:val="007C062B"/>
    <w:rsid w:val="007C0AAC"/>
    <w:rsid w:val="007C1364"/>
    <w:rsid w:val="007C14D5"/>
    <w:rsid w:val="007C14FF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E2E"/>
    <w:rsid w:val="007C5207"/>
    <w:rsid w:val="007C53F2"/>
    <w:rsid w:val="007C5ACF"/>
    <w:rsid w:val="007C5CAE"/>
    <w:rsid w:val="007C5ED5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610"/>
    <w:rsid w:val="007D06C6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97"/>
    <w:rsid w:val="007D1F96"/>
    <w:rsid w:val="007D2060"/>
    <w:rsid w:val="007D2284"/>
    <w:rsid w:val="007D2364"/>
    <w:rsid w:val="007D2454"/>
    <w:rsid w:val="007D278F"/>
    <w:rsid w:val="007D2B1B"/>
    <w:rsid w:val="007D2B7F"/>
    <w:rsid w:val="007D3285"/>
    <w:rsid w:val="007D3C2B"/>
    <w:rsid w:val="007D3CA8"/>
    <w:rsid w:val="007D3D1F"/>
    <w:rsid w:val="007D3FC2"/>
    <w:rsid w:val="007D40B6"/>
    <w:rsid w:val="007D4155"/>
    <w:rsid w:val="007D435F"/>
    <w:rsid w:val="007D43BB"/>
    <w:rsid w:val="007D4468"/>
    <w:rsid w:val="007D44C3"/>
    <w:rsid w:val="007D4B06"/>
    <w:rsid w:val="007D4E0C"/>
    <w:rsid w:val="007D4F86"/>
    <w:rsid w:val="007D552F"/>
    <w:rsid w:val="007D5B08"/>
    <w:rsid w:val="007D5FEC"/>
    <w:rsid w:val="007D60A5"/>
    <w:rsid w:val="007D60DD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6F8"/>
    <w:rsid w:val="007D77A7"/>
    <w:rsid w:val="007D781E"/>
    <w:rsid w:val="007D7D04"/>
    <w:rsid w:val="007E03D1"/>
    <w:rsid w:val="007E0578"/>
    <w:rsid w:val="007E0CD3"/>
    <w:rsid w:val="007E0E6D"/>
    <w:rsid w:val="007E1331"/>
    <w:rsid w:val="007E16C2"/>
    <w:rsid w:val="007E19F7"/>
    <w:rsid w:val="007E1B50"/>
    <w:rsid w:val="007E1BBC"/>
    <w:rsid w:val="007E1C07"/>
    <w:rsid w:val="007E1C72"/>
    <w:rsid w:val="007E1CA3"/>
    <w:rsid w:val="007E1F44"/>
    <w:rsid w:val="007E1FE9"/>
    <w:rsid w:val="007E2097"/>
    <w:rsid w:val="007E23EA"/>
    <w:rsid w:val="007E2609"/>
    <w:rsid w:val="007E2B63"/>
    <w:rsid w:val="007E2C1C"/>
    <w:rsid w:val="007E2E6C"/>
    <w:rsid w:val="007E2EB7"/>
    <w:rsid w:val="007E32E8"/>
    <w:rsid w:val="007E35F5"/>
    <w:rsid w:val="007E36E3"/>
    <w:rsid w:val="007E36E8"/>
    <w:rsid w:val="007E3B6D"/>
    <w:rsid w:val="007E3FF2"/>
    <w:rsid w:val="007E411D"/>
    <w:rsid w:val="007E42FC"/>
    <w:rsid w:val="007E457C"/>
    <w:rsid w:val="007E48D0"/>
    <w:rsid w:val="007E4957"/>
    <w:rsid w:val="007E4A65"/>
    <w:rsid w:val="007E4AAF"/>
    <w:rsid w:val="007E4FC0"/>
    <w:rsid w:val="007E5029"/>
    <w:rsid w:val="007E5777"/>
    <w:rsid w:val="007E5962"/>
    <w:rsid w:val="007E5B6B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F010C"/>
    <w:rsid w:val="007F060C"/>
    <w:rsid w:val="007F0659"/>
    <w:rsid w:val="007F0F90"/>
    <w:rsid w:val="007F1107"/>
    <w:rsid w:val="007F1A7B"/>
    <w:rsid w:val="007F1A89"/>
    <w:rsid w:val="007F1C60"/>
    <w:rsid w:val="007F1D57"/>
    <w:rsid w:val="007F223E"/>
    <w:rsid w:val="007F25AA"/>
    <w:rsid w:val="007F2C6A"/>
    <w:rsid w:val="007F2E47"/>
    <w:rsid w:val="007F2F1F"/>
    <w:rsid w:val="007F2FF7"/>
    <w:rsid w:val="007F3162"/>
    <w:rsid w:val="007F35B5"/>
    <w:rsid w:val="007F372E"/>
    <w:rsid w:val="007F39D6"/>
    <w:rsid w:val="007F3A4D"/>
    <w:rsid w:val="007F40AF"/>
    <w:rsid w:val="007F46E0"/>
    <w:rsid w:val="007F4A8F"/>
    <w:rsid w:val="007F4ACF"/>
    <w:rsid w:val="007F528A"/>
    <w:rsid w:val="007F55C0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800048"/>
    <w:rsid w:val="008001BA"/>
    <w:rsid w:val="0080022F"/>
    <w:rsid w:val="0080054E"/>
    <w:rsid w:val="0080090D"/>
    <w:rsid w:val="00800931"/>
    <w:rsid w:val="0080160B"/>
    <w:rsid w:val="00801ECB"/>
    <w:rsid w:val="0080205E"/>
    <w:rsid w:val="0080231E"/>
    <w:rsid w:val="00802769"/>
    <w:rsid w:val="00802A7B"/>
    <w:rsid w:val="00802ACA"/>
    <w:rsid w:val="0080305E"/>
    <w:rsid w:val="00803321"/>
    <w:rsid w:val="00803977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667"/>
    <w:rsid w:val="00806AFA"/>
    <w:rsid w:val="00806D3E"/>
    <w:rsid w:val="0080707E"/>
    <w:rsid w:val="00807431"/>
    <w:rsid w:val="008074E9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365"/>
    <w:rsid w:val="00811454"/>
    <w:rsid w:val="00811469"/>
    <w:rsid w:val="00811524"/>
    <w:rsid w:val="00811551"/>
    <w:rsid w:val="008116EC"/>
    <w:rsid w:val="008121E7"/>
    <w:rsid w:val="00812433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A8B"/>
    <w:rsid w:val="00813D25"/>
    <w:rsid w:val="00813EB2"/>
    <w:rsid w:val="00814209"/>
    <w:rsid w:val="008145C7"/>
    <w:rsid w:val="008145ED"/>
    <w:rsid w:val="00814806"/>
    <w:rsid w:val="00814B6B"/>
    <w:rsid w:val="00814BAA"/>
    <w:rsid w:val="00815005"/>
    <w:rsid w:val="00815BCC"/>
    <w:rsid w:val="00815BE1"/>
    <w:rsid w:val="00816227"/>
    <w:rsid w:val="0081631F"/>
    <w:rsid w:val="00816692"/>
    <w:rsid w:val="00816C38"/>
    <w:rsid w:val="00816CAA"/>
    <w:rsid w:val="00816E11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A3"/>
    <w:rsid w:val="00821AC9"/>
    <w:rsid w:val="00821C6E"/>
    <w:rsid w:val="00821D1D"/>
    <w:rsid w:val="00822146"/>
    <w:rsid w:val="0082228F"/>
    <w:rsid w:val="0082234B"/>
    <w:rsid w:val="008224C2"/>
    <w:rsid w:val="008227BF"/>
    <w:rsid w:val="00822989"/>
    <w:rsid w:val="00822D4D"/>
    <w:rsid w:val="00822F74"/>
    <w:rsid w:val="008232D0"/>
    <w:rsid w:val="00823AC9"/>
    <w:rsid w:val="00823F59"/>
    <w:rsid w:val="00824769"/>
    <w:rsid w:val="00824B74"/>
    <w:rsid w:val="00824F69"/>
    <w:rsid w:val="00825442"/>
    <w:rsid w:val="008255DF"/>
    <w:rsid w:val="0082579E"/>
    <w:rsid w:val="0082585C"/>
    <w:rsid w:val="00825976"/>
    <w:rsid w:val="00825C7C"/>
    <w:rsid w:val="00825F11"/>
    <w:rsid w:val="00826004"/>
    <w:rsid w:val="008261E4"/>
    <w:rsid w:val="0082647A"/>
    <w:rsid w:val="00826620"/>
    <w:rsid w:val="0082668F"/>
    <w:rsid w:val="008266D0"/>
    <w:rsid w:val="00826957"/>
    <w:rsid w:val="00826D63"/>
    <w:rsid w:val="00827324"/>
    <w:rsid w:val="008273A6"/>
    <w:rsid w:val="0082750F"/>
    <w:rsid w:val="00827BC9"/>
    <w:rsid w:val="00827C2D"/>
    <w:rsid w:val="00827E45"/>
    <w:rsid w:val="00827F14"/>
    <w:rsid w:val="00827F45"/>
    <w:rsid w:val="00827F7C"/>
    <w:rsid w:val="00830149"/>
    <w:rsid w:val="00830BBC"/>
    <w:rsid w:val="00830BF1"/>
    <w:rsid w:val="00830C14"/>
    <w:rsid w:val="00830CCA"/>
    <w:rsid w:val="00831056"/>
    <w:rsid w:val="008311CC"/>
    <w:rsid w:val="008313E4"/>
    <w:rsid w:val="00831B32"/>
    <w:rsid w:val="00832090"/>
    <w:rsid w:val="008324F4"/>
    <w:rsid w:val="008331DC"/>
    <w:rsid w:val="00833251"/>
    <w:rsid w:val="008341F6"/>
    <w:rsid w:val="00834312"/>
    <w:rsid w:val="00834359"/>
    <w:rsid w:val="00834549"/>
    <w:rsid w:val="008349E8"/>
    <w:rsid w:val="00834C10"/>
    <w:rsid w:val="0083521C"/>
    <w:rsid w:val="00835253"/>
    <w:rsid w:val="008352B4"/>
    <w:rsid w:val="008353E3"/>
    <w:rsid w:val="00835458"/>
    <w:rsid w:val="00835470"/>
    <w:rsid w:val="00835AD4"/>
    <w:rsid w:val="00835C7C"/>
    <w:rsid w:val="0083613A"/>
    <w:rsid w:val="008369CC"/>
    <w:rsid w:val="00836AF3"/>
    <w:rsid w:val="00836C77"/>
    <w:rsid w:val="00837473"/>
    <w:rsid w:val="008375B4"/>
    <w:rsid w:val="00837663"/>
    <w:rsid w:val="00837731"/>
    <w:rsid w:val="00837A6E"/>
    <w:rsid w:val="00837FCA"/>
    <w:rsid w:val="00840078"/>
    <w:rsid w:val="00840532"/>
    <w:rsid w:val="008407D1"/>
    <w:rsid w:val="008409B4"/>
    <w:rsid w:val="008409E1"/>
    <w:rsid w:val="00840A41"/>
    <w:rsid w:val="008410C6"/>
    <w:rsid w:val="00841324"/>
    <w:rsid w:val="008414DD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4E61"/>
    <w:rsid w:val="0084557E"/>
    <w:rsid w:val="008456F6"/>
    <w:rsid w:val="00845F06"/>
    <w:rsid w:val="00845FF6"/>
    <w:rsid w:val="0084608C"/>
    <w:rsid w:val="0084613E"/>
    <w:rsid w:val="00846243"/>
    <w:rsid w:val="00846506"/>
    <w:rsid w:val="008465CE"/>
    <w:rsid w:val="00846609"/>
    <w:rsid w:val="0084679A"/>
    <w:rsid w:val="008468F6"/>
    <w:rsid w:val="00847170"/>
    <w:rsid w:val="0084737A"/>
    <w:rsid w:val="008473D4"/>
    <w:rsid w:val="00847740"/>
    <w:rsid w:val="00847796"/>
    <w:rsid w:val="00847836"/>
    <w:rsid w:val="00847EA7"/>
    <w:rsid w:val="00850030"/>
    <w:rsid w:val="00850068"/>
    <w:rsid w:val="00850177"/>
    <w:rsid w:val="008501C9"/>
    <w:rsid w:val="00850348"/>
    <w:rsid w:val="008503D7"/>
    <w:rsid w:val="00850982"/>
    <w:rsid w:val="008509EA"/>
    <w:rsid w:val="00850D3B"/>
    <w:rsid w:val="00851069"/>
    <w:rsid w:val="0085144F"/>
    <w:rsid w:val="00851481"/>
    <w:rsid w:val="0085183E"/>
    <w:rsid w:val="00851861"/>
    <w:rsid w:val="00851AAD"/>
    <w:rsid w:val="00851D33"/>
    <w:rsid w:val="00851D9B"/>
    <w:rsid w:val="00851DB7"/>
    <w:rsid w:val="00851F95"/>
    <w:rsid w:val="00851FF7"/>
    <w:rsid w:val="008520C6"/>
    <w:rsid w:val="008521AC"/>
    <w:rsid w:val="008523C0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8C"/>
    <w:rsid w:val="0085675A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6050C"/>
    <w:rsid w:val="00860810"/>
    <w:rsid w:val="0086083D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089"/>
    <w:rsid w:val="008631C4"/>
    <w:rsid w:val="0086328F"/>
    <w:rsid w:val="00863AB6"/>
    <w:rsid w:val="00863C19"/>
    <w:rsid w:val="00864122"/>
    <w:rsid w:val="0086418B"/>
    <w:rsid w:val="008642DB"/>
    <w:rsid w:val="008643B3"/>
    <w:rsid w:val="008644C7"/>
    <w:rsid w:val="0086471C"/>
    <w:rsid w:val="0086481B"/>
    <w:rsid w:val="00864A67"/>
    <w:rsid w:val="00864BAB"/>
    <w:rsid w:val="00864C02"/>
    <w:rsid w:val="00864E4E"/>
    <w:rsid w:val="0086554F"/>
    <w:rsid w:val="008659BC"/>
    <w:rsid w:val="00865A90"/>
    <w:rsid w:val="00865B66"/>
    <w:rsid w:val="00866595"/>
    <w:rsid w:val="00866BA5"/>
    <w:rsid w:val="00866C69"/>
    <w:rsid w:val="00866EED"/>
    <w:rsid w:val="00866F52"/>
    <w:rsid w:val="0086714E"/>
    <w:rsid w:val="00870444"/>
    <w:rsid w:val="0087099E"/>
    <w:rsid w:val="00870DA6"/>
    <w:rsid w:val="008710DF"/>
    <w:rsid w:val="008710EC"/>
    <w:rsid w:val="0087113A"/>
    <w:rsid w:val="00871184"/>
    <w:rsid w:val="008714D3"/>
    <w:rsid w:val="008715CA"/>
    <w:rsid w:val="00871879"/>
    <w:rsid w:val="008719F2"/>
    <w:rsid w:val="00871C01"/>
    <w:rsid w:val="00871ECA"/>
    <w:rsid w:val="00871F4D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FFE"/>
    <w:rsid w:val="0087444F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792"/>
    <w:rsid w:val="00877833"/>
    <w:rsid w:val="00877AE7"/>
    <w:rsid w:val="00877BE6"/>
    <w:rsid w:val="00877E78"/>
    <w:rsid w:val="008800B4"/>
    <w:rsid w:val="00880584"/>
    <w:rsid w:val="008807BB"/>
    <w:rsid w:val="008808C5"/>
    <w:rsid w:val="008809BC"/>
    <w:rsid w:val="00880CAF"/>
    <w:rsid w:val="00881001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AA2"/>
    <w:rsid w:val="0088323A"/>
    <w:rsid w:val="008832E2"/>
    <w:rsid w:val="008832ED"/>
    <w:rsid w:val="008834BE"/>
    <w:rsid w:val="0088371C"/>
    <w:rsid w:val="0088396C"/>
    <w:rsid w:val="0088396D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FBB"/>
    <w:rsid w:val="008901F1"/>
    <w:rsid w:val="008902C8"/>
    <w:rsid w:val="00890A92"/>
    <w:rsid w:val="00890BAB"/>
    <w:rsid w:val="008911DD"/>
    <w:rsid w:val="008913DC"/>
    <w:rsid w:val="008914CE"/>
    <w:rsid w:val="00891547"/>
    <w:rsid w:val="008917DC"/>
    <w:rsid w:val="008918B1"/>
    <w:rsid w:val="00891AF0"/>
    <w:rsid w:val="00891C90"/>
    <w:rsid w:val="00891DF6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8F1"/>
    <w:rsid w:val="00894EEE"/>
    <w:rsid w:val="00894FA7"/>
    <w:rsid w:val="0089519C"/>
    <w:rsid w:val="008952C7"/>
    <w:rsid w:val="00895419"/>
    <w:rsid w:val="00895713"/>
    <w:rsid w:val="0089597D"/>
    <w:rsid w:val="008959A0"/>
    <w:rsid w:val="00895BB7"/>
    <w:rsid w:val="0089621A"/>
    <w:rsid w:val="00896465"/>
    <w:rsid w:val="008964FF"/>
    <w:rsid w:val="00896A0C"/>
    <w:rsid w:val="00896AF4"/>
    <w:rsid w:val="00896E11"/>
    <w:rsid w:val="00897262"/>
    <w:rsid w:val="008972BA"/>
    <w:rsid w:val="00897341"/>
    <w:rsid w:val="00897795"/>
    <w:rsid w:val="008978FB"/>
    <w:rsid w:val="00897A49"/>
    <w:rsid w:val="00897F43"/>
    <w:rsid w:val="008A027F"/>
    <w:rsid w:val="008A085A"/>
    <w:rsid w:val="008A0A0A"/>
    <w:rsid w:val="008A0B38"/>
    <w:rsid w:val="008A0B91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9FD"/>
    <w:rsid w:val="008A2BC7"/>
    <w:rsid w:val="008A2CB2"/>
    <w:rsid w:val="008A2D53"/>
    <w:rsid w:val="008A31F6"/>
    <w:rsid w:val="008A352D"/>
    <w:rsid w:val="008A3910"/>
    <w:rsid w:val="008A3BFB"/>
    <w:rsid w:val="008A3F84"/>
    <w:rsid w:val="008A438E"/>
    <w:rsid w:val="008A4604"/>
    <w:rsid w:val="008A4E04"/>
    <w:rsid w:val="008A4F01"/>
    <w:rsid w:val="008A519C"/>
    <w:rsid w:val="008A51FF"/>
    <w:rsid w:val="008A6214"/>
    <w:rsid w:val="008A6608"/>
    <w:rsid w:val="008A660F"/>
    <w:rsid w:val="008A663B"/>
    <w:rsid w:val="008A6AAE"/>
    <w:rsid w:val="008A6BB3"/>
    <w:rsid w:val="008A7D7A"/>
    <w:rsid w:val="008B0059"/>
    <w:rsid w:val="008B005F"/>
    <w:rsid w:val="008B0062"/>
    <w:rsid w:val="008B02FB"/>
    <w:rsid w:val="008B0324"/>
    <w:rsid w:val="008B0430"/>
    <w:rsid w:val="008B04FB"/>
    <w:rsid w:val="008B09A3"/>
    <w:rsid w:val="008B0A14"/>
    <w:rsid w:val="008B0D29"/>
    <w:rsid w:val="008B0FA6"/>
    <w:rsid w:val="008B10F1"/>
    <w:rsid w:val="008B1156"/>
    <w:rsid w:val="008B169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E1"/>
    <w:rsid w:val="008B37F1"/>
    <w:rsid w:val="008B3969"/>
    <w:rsid w:val="008B3A33"/>
    <w:rsid w:val="008B3C3B"/>
    <w:rsid w:val="008B3D31"/>
    <w:rsid w:val="008B403D"/>
    <w:rsid w:val="008B42D3"/>
    <w:rsid w:val="008B45C9"/>
    <w:rsid w:val="008B46BC"/>
    <w:rsid w:val="008B5055"/>
    <w:rsid w:val="008B52F8"/>
    <w:rsid w:val="008B5468"/>
    <w:rsid w:val="008B5885"/>
    <w:rsid w:val="008B5E12"/>
    <w:rsid w:val="008B677F"/>
    <w:rsid w:val="008B6D30"/>
    <w:rsid w:val="008B6D6D"/>
    <w:rsid w:val="008B6DD8"/>
    <w:rsid w:val="008B70C9"/>
    <w:rsid w:val="008B7177"/>
    <w:rsid w:val="008B7344"/>
    <w:rsid w:val="008C062C"/>
    <w:rsid w:val="008C0652"/>
    <w:rsid w:val="008C0857"/>
    <w:rsid w:val="008C0BBA"/>
    <w:rsid w:val="008C0C56"/>
    <w:rsid w:val="008C0EF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64"/>
    <w:rsid w:val="008C49A6"/>
    <w:rsid w:val="008C4A02"/>
    <w:rsid w:val="008C4BD5"/>
    <w:rsid w:val="008C4BD6"/>
    <w:rsid w:val="008C4BEF"/>
    <w:rsid w:val="008C50D1"/>
    <w:rsid w:val="008C52B4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F92"/>
    <w:rsid w:val="008C7240"/>
    <w:rsid w:val="008C77A3"/>
    <w:rsid w:val="008C7D2E"/>
    <w:rsid w:val="008C7D3E"/>
    <w:rsid w:val="008C7EDA"/>
    <w:rsid w:val="008C7F47"/>
    <w:rsid w:val="008D004C"/>
    <w:rsid w:val="008D047C"/>
    <w:rsid w:val="008D055F"/>
    <w:rsid w:val="008D0565"/>
    <w:rsid w:val="008D06F6"/>
    <w:rsid w:val="008D0ABD"/>
    <w:rsid w:val="008D0CCA"/>
    <w:rsid w:val="008D10DE"/>
    <w:rsid w:val="008D14A2"/>
    <w:rsid w:val="008D154F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C15"/>
    <w:rsid w:val="008D2FF9"/>
    <w:rsid w:val="008D318B"/>
    <w:rsid w:val="008D35D9"/>
    <w:rsid w:val="008D3706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F7A"/>
    <w:rsid w:val="008F09DC"/>
    <w:rsid w:val="008F0B05"/>
    <w:rsid w:val="008F0B59"/>
    <w:rsid w:val="008F0B5D"/>
    <w:rsid w:val="008F0ED8"/>
    <w:rsid w:val="008F1006"/>
    <w:rsid w:val="008F1833"/>
    <w:rsid w:val="008F1961"/>
    <w:rsid w:val="008F1CF5"/>
    <w:rsid w:val="008F1D2E"/>
    <w:rsid w:val="008F21CD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B2"/>
    <w:rsid w:val="008F511C"/>
    <w:rsid w:val="008F56A5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A3"/>
    <w:rsid w:val="009005EB"/>
    <w:rsid w:val="009006B9"/>
    <w:rsid w:val="009009EF"/>
    <w:rsid w:val="00900EBB"/>
    <w:rsid w:val="009010EC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7A3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33"/>
    <w:rsid w:val="00913498"/>
    <w:rsid w:val="009135A7"/>
    <w:rsid w:val="00914A03"/>
    <w:rsid w:val="00914AC7"/>
    <w:rsid w:val="00914BF2"/>
    <w:rsid w:val="00914CE0"/>
    <w:rsid w:val="00914F63"/>
    <w:rsid w:val="00915350"/>
    <w:rsid w:val="00915595"/>
    <w:rsid w:val="00915626"/>
    <w:rsid w:val="00915F6D"/>
    <w:rsid w:val="00916274"/>
    <w:rsid w:val="00916A80"/>
    <w:rsid w:val="00916B48"/>
    <w:rsid w:val="00916C6E"/>
    <w:rsid w:val="00916E00"/>
    <w:rsid w:val="00916E8F"/>
    <w:rsid w:val="00916F3D"/>
    <w:rsid w:val="00916F59"/>
    <w:rsid w:val="00916F7A"/>
    <w:rsid w:val="00917300"/>
    <w:rsid w:val="00917866"/>
    <w:rsid w:val="00917C5F"/>
    <w:rsid w:val="00920455"/>
    <w:rsid w:val="0092077E"/>
    <w:rsid w:val="00920A07"/>
    <w:rsid w:val="00920BC0"/>
    <w:rsid w:val="00921065"/>
    <w:rsid w:val="00921630"/>
    <w:rsid w:val="0092178F"/>
    <w:rsid w:val="009217CE"/>
    <w:rsid w:val="00921858"/>
    <w:rsid w:val="00921B75"/>
    <w:rsid w:val="00921C74"/>
    <w:rsid w:val="00921D7D"/>
    <w:rsid w:val="00922576"/>
    <w:rsid w:val="009225F7"/>
    <w:rsid w:val="00922740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F58"/>
    <w:rsid w:val="0092608C"/>
    <w:rsid w:val="009261A6"/>
    <w:rsid w:val="00926266"/>
    <w:rsid w:val="00926615"/>
    <w:rsid w:val="00926753"/>
    <w:rsid w:val="00926AFC"/>
    <w:rsid w:val="00926E5E"/>
    <w:rsid w:val="00926FFB"/>
    <w:rsid w:val="0092719E"/>
    <w:rsid w:val="009271C4"/>
    <w:rsid w:val="00927635"/>
    <w:rsid w:val="009277A2"/>
    <w:rsid w:val="009278C3"/>
    <w:rsid w:val="00927A47"/>
    <w:rsid w:val="00927A9D"/>
    <w:rsid w:val="00927CB9"/>
    <w:rsid w:val="00927F84"/>
    <w:rsid w:val="009301E8"/>
    <w:rsid w:val="009303D9"/>
    <w:rsid w:val="00930459"/>
    <w:rsid w:val="00930746"/>
    <w:rsid w:val="00930EB7"/>
    <w:rsid w:val="00930FA1"/>
    <w:rsid w:val="00931016"/>
    <w:rsid w:val="00931777"/>
    <w:rsid w:val="00931ABE"/>
    <w:rsid w:val="00931C8F"/>
    <w:rsid w:val="00931CA8"/>
    <w:rsid w:val="00931FAC"/>
    <w:rsid w:val="00932050"/>
    <w:rsid w:val="0093210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31"/>
    <w:rsid w:val="00934048"/>
    <w:rsid w:val="00934127"/>
    <w:rsid w:val="0093442A"/>
    <w:rsid w:val="009347B1"/>
    <w:rsid w:val="00934DC3"/>
    <w:rsid w:val="00934F59"/>
    <w:rsid w:val="009350C9"/>
    <w:rsid w:val="009351B0"/>
    <w:rsid w:val="009351CB"/>
    <w:rsid w:val="009353C3"/>
    <w:rsid w:val="00935D1B"/>
    <w:rsid w:val="00935FF1"/>
    <w:rsid w:val="00936042"/>
    <w:rsid w:val="00936684"/>
    <w:rsid w:val="00936846"/>
    <w:rsid w:val="00936992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6A"/>
    <w:rsid w:val="009404E1"/>
    <w:rsid w:val="009405A4"/>
    <w:rsid w:val="00940617"/>
    <w:rsid w:val="009408F1"/>
    <w:rsid w:val="00940A59"/>
    <w:rsid w:val="00940C72"/>
    <w:rsid w:val="0094165C"/>
    <w:rsid w:val="00941E9B"/>
    <w:rsid w:val="0094225A"/>
    <w:rsid w:val="009422E3"/>
    <w:rsid w:val="009424DD"/>
    <w:rsid w:val="0094265E"/>
    <w:rsid w:val="00942716"/>
    <w:rsid w:val="00942835"/>
    <w:rsid w:val="00942904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95"/>
    <w:rsid w:val="0094560A"/>
    <w:rsid w:val="009456D7"/>
    <w:rsid w:val="009456E6"/>
    <w:rsid w:val="00945DE1"/>
    <w:rsid w:val="00945E72"/>
    <w:rsid w:val="009460FB"/>
    <w:rsid w:val="00946523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C9E"/>
    <w:rsid w:val="00947E39"/>
    <w:rsid w:val="00950015"/>
    <w:rsid w:val="009500FB"/>
    <w:rsid w:val="009501DA"/>
    <w:rsid w:val="009501F4"/>
    <w:rsid w:val="00950215"/>
    <w:rsid w:val="009502C4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F4F"/>
    <w:rsid w:val="00954033"/>
    <w:rsid w:val="009543AF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853"/>
    <w:rsid w:val="0096189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B8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BE1"/>
    <w:rsid w:val="00966E04"/>
    <w:rsid w:val="00967476"/>
    <w:rsid w:val="00967700"/>
    <w:rsid w:val="00967A92"/>
    <w:rsid w:val="00967B27"/>
    <w:rsid w:val="009704F5"/>
    <w:rsid w:val="009709AD"/>
    <w:rsid w:val="00970BB9"/>
    <w:rsid w:val="009714A0"/>
    <w:rsid w:val="00971A9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A74"/>
    <w:rsid w:val="00973C1A"/>
    <w:rsid w:val="00974514"/>
    <w:rsid w:val="00974AB7"/>
    <w:rsid w:val="00974B5C"/>
    <w:rsid w:val="00974C8D"/>
    <w:rsid w:val="00974F14"/>
    <w:rsid w:val="00974F1D"/>
    <w:rsid w:val="0097506E"/>
    <w:rsid w:val="00975467"/>
    <w:rsid w:val="009756C4"/>
    <w:rsid w:val="00975769"/>
    <w:rsid w:val="00976006"/>
    <w:rsid w:val="009766ED"/>
    <w:rsid w:val="00976DF4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801AA"/>
    <w:rsid w:val="009809C9"/>
    <w:rsid w:val="00980B2B"/>
    <w:rsid w:val="00980C4A"/>
    <w:rsid w:val="00981383"/>
    <w:rsid w:val="00981477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D9"/>
    <w:rsid w:val="00983952"/>
    <w:rsid w:val="00983AA5"/>
    <w:rsid w:val="00983ACB"/>
    <w:rsid w:val="00983D89"/>
    <w:rsid w:val="009840FC"/>
    <w:rsid w:val="00984294"/>
    <w:rsid w:val="00984426"/>
    <w:rsid w:val="0098458B"/>
    <w:rsid w:val="009846BF"/>
    <w:rsid w:val="009848B5"/>
    <w:rsid w:val="00984BFA"/>
    <w:rsid w:val="0098579B"/>
    <w:rsid w:val="009859AA"/>
    <w:rsid w:val="00985D39"/>
    <w:rsid w:val="00985EC8"/>
    <w:rsid w:val="00985FAB"/>
    <w:rsid w:val="00986140"/>
    <w:rsid w:val="009861C7"/>
    <w:rsid w:val="0098620D"/>
    <w:rsid w:val="00986230"/>
    <w:rsid w:val="009863D1"/>
    <w:rsid w:val="009865EE"/>
    <w:rsid w:val="00986632"/>
    <w:rsid w:val="009869D7"/>
    <w:rsid w:val="00986F20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5B8"/>
    <w:rsid w:val="00990740"/>
    <w:rsid w:val="00990DC0"/>
    <w:rsid w:val="00990DD0"/>
    <w:rsid w:val="00990F85"/>
    <w:rsid w:val="00990F9C"/>
    <w:rsid w:val="00991336"/>
    <w:rsid w:val="0099155B"/>
    <w:rsid w:val="00991581"/>
    <w:rsid w:val="009918B9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41"/>
    <w:rsid w:val="009971A7"/>
    <w:rsid w:val="009974E9"/>
    <w:rsid w:val="00997587"/>
    <w:rsid w:val="00997D3A"/>
    <w:rsid w:val="00997FF9"/>
    <w:rsid w:val="009A08F2"/>
    <w:rsid w:val="009A0AA6"/>
    <w:rsid w:val="009A0E1E"/>
    <w:rsid w:val="009A0E33"/>
    <w:rsid w:val="009A1035"/>
    <w:rsid w:val="009A11A4"/>
    <w:rsid w:val="009A1244"/>
    <w:rsid w:val="009A12A3"/>
    <w:rsid w:val="009A15C0"/>
    <w:rsid w:val="009A1A9E"/>
    <w:rsid w:val="009A1C69"/>
    <w:rsid w:val="009A1D19"/>
    <w:rsid w:val="009A22AB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B8B"/>
    <w:rsid w:val="009A3C92"/>
    <w:rsid w:val="009A4017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61F"/>
    <w:rsid w:val="009A67AB"/>
    <w:rsid w:val="009A6F76"/>
    <w:rsid w:val="009A70D3"/>
    <w:rsid w:val="009A70DB"/>
    <w:rsid w:val="009A714B"/>
    <w:rsid w:val="009A71E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0F5E"/>
    <w:rsid w:val="009B1543"/>
    <w:rsid w:val="009B1611"/>
    <w:rsid w:val="009B1809"/>
    <w:rsid w:val="009B196F"/>
    <w:rsid w:val="009B1CBA"/>
    <w:rsid w:val="009B1F57"/>
    <w:rsid w:val="009B1FCD"/>
    <w:rsid w:val="009B2770"/>
    <w:rsid w:val="009B2A89"/>
    <w:rsid w:val="009B2B80"/>
    <w:rsid w:val="009B2BC3"/>
    <w:rsid w:val="009B2D73"/>
    <w:rsid w:val="009B2EE9"/>
    <w:rsid w:val="009B34D6"/>
    <w:rsid w:val="009B34DB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76D"/>
    <w:rsid w:val="009C0A7D"/>
    <w:rsid w:val="009C0B20"/>
    <w:rsid w:val="009C0CFD"/>
    <w:rsid w:val="009C0E8F"/>
    <w:rsid w:val="009C0FC6"/>
    <w:rsid w:val="009C14CC"/>
    <w:rsid w:val="009C170F"/>
    <w:rsid w:val="009C1C22"/>
    <w:rsid w:val="009C1FCE"/>
    <w:rsid w:val="009C21E0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FE"/>
    <w:rsid w:val="009C49AB"/>
    <w:rsid w:val="009C4EE8"/>
    <w:rsid w:val="009C51BE"/>
    <w:rsid w:val="009C526E"/>
    <w:rsid w:val="009C5996"/>
    <w:rsid w:val="009C59AA"/>
    <w:rsid w:val="009C5D1D"/>
    <w:rsid w:val="009C5E34"/>
    <w:rsid w:val="009C600B"/>
    <w:rsid w:val="009C6099"/>
    <w:rsid w:val="009C6540"/>
    <w:rsid w:val="009C665B"/>
    <w:rsid w:val="009C6786"/>
    <w:rsid w:val="009C6858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8C8"/>
    <w:rsid w:val="009D0AEB"/>
    <w:rsid w:val="009D0FB6"/>
    <w:rsid w:val="009D105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D46"/>
    <w:rsid w:val="009D4E38"/>
    <w:rsid w:val="009D51BE"/>
    <w:rsid w:val="009D5607"/>
    <w:rsid w:val="009D5A4E"/>
    <w:rsid w:val="009D5E07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A5C"/>
    <w:rsid w:val="009D7E85"/>
    <w:rsid w:val="009E0213"/>
    <w:rsid w:val="009E043E"/>
    <w:rsid w:val="009E0BB7"/>
    <w:rsid w:val="009E0CB6"/>
    <w:rsid w:val="009E0E04"/>
    <w:rsid w:val="009E1249"/>
    <w:rsid w:val="009E17EB"/>
    <w:rsid w:val="009E196C"/>
    <w:rsid w:val="009E1D4B"/>
    <w:rsid w:val="009E1F45"/>
    <w:rsid w:val="009E25BF"/>
    <w:rsid w:val="009E278D"/>
    <w:rsid w:val="009E28DE"/>
    <w:rsid w:val="009E2BCC"/>
    <w:rsid w:val="009E2CC1"/>
    <w:rsid w:val="009E3019"/>
    <w:rsid w:val="009E3055"/>
    <w:rsid w:val="009E3146"/>
    <w:rsid w:val="009E3225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A94"/>
    <w:rsid w:val="009E5CCE"/>
    <w:rsid w:val="009E5DA7"/>
    <w:rsid w:val="009E5E64"/>
    <w:rsid w:val="009E60BF"/>
    <w:rsid w:val="009E6117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516"/>
    <w:rsid w:val="009F0986"/>
    <w:rsid w:val="009F0A63"/>
    <w:rsid w:val="009F12BE"/>
    <w:rsid w:val="009F12C8"/>
    <w:rsid w:val="009F184D"/>
    <w:rsid w:val="009F1971"/>
    <w:rsid w:val="009F1DB5"/>
    <w:rsid w:val="009F22DD"/>
    <w:rsid w:val="009F2421"/>
    <w:rsid w:val="009F2503"/>
    <w:rsid w:val="009F2BE4"/>
    <w:rsid w:val="009F2C92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B99"/>
    <w:rsid w:val="009F4EEC"/>
    <w:rsid w:val="009F503C"/>
    <w:rsid w:val="009F51D5"/>
    <w:rsid w:val="009F51E8"/>
    <w:rsid w:val="009F53B5"/>
    <w:rsid w:val="009F5512"/>
    <w:rsid w:val="009F56FE"/>
    <w:rsid w:val="009F58E4"/>
    <w:rsid w:val="009F62AD"/>
    <w:rsid w:val="009F6763"/>
    <w:rsid w:val="009F6835"/>
    <w:rsid w:val="009F69D3"/>
    <w:rsid w:val="009F6A28"/>
    <w:rsid w:val="009F6AC3"/>
    <w:rsid w:val="009F721D"/>
    <w:rsid w:val="009F774F"/>
    <w:rsid w:val="009F7801"/>
    <w:rsid w:val="009F79DB"/>
    <w:rsid w:val="009F7A5C"/>
    <w:rsid w:val="009F7B63"/>
    <w:rsid w:val="00A00272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68F"/>
    <w:rsid w:val="00A02CF7"/>
    <w:rsid w:val="00A031E2"/>
    <w:rsid w:val="00A03290"/>
    <w:rsid w:val="00A032BC"/>
    <w:rsid w:val="00A0356C"/>
    <w:rsid w:val="00A038AA"/>
    <w:rsid w:val="00A03ADB"/>
    <w:rsid w:val="00A03EFA"/>
    <w:rsid w:val="00A04357"/>
    <w:rsid w:val="00A04674"/>
    <w:rsid w:val="00A04954"/>
    <w:rsid w:val="00A04BAD"/>
    <w:rsid w:val="00A04E3D"/>
    <w:rsid w:val="00A05056"/>
    <w:rsid w:val="00A05543"/>
    <w:rsid w:val="00A05905"/>
    <w:rsid w:val="00A059B7"/>
    <w:rsid w:val="00A05A08"/>
    <w:rsid w:val="00A05B19"/>
    <w:rsid w:val="00A05C4E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610"/>
    <w:rsid w:val="00A16777"/>
    <w:rsid w:val="00A16AE4"/>
    <w:rsid w:val="00A16B5B"/>
    <w:rsid w:val="00A17E7C"/>
    <w:rsid w:val="00A17ED2"/>
    <w:rsid w:val="00A200F9"/>
    <w:rsid w:val="00A203B3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71C"/>
    <w:rsid w:val="00A23861"/>
    <w:rsid w:val="00A23D21"/>
    <w:rsid w:val="00A23E18"/>
    <w:rsid w:val="00A23EFD"/>
    <w:rsid w:val="00A2483A"/>
    <w:rsid w:val="00A24897"/>
    <w:rsid w:val="00A24C4E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5CC"/>
    <w:rsid w:val="00A265FB"/>
    <w:rsid w:val="00A26601"/>
    <w:rsid w:val="00A2669D"/>
    <w:rsid w:val="00A26B72"/>
    <w:rsid w:val="00A27065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5C1"/>
    <w:rsid w:val="00A317F1"/>
    <w:rsid w:val="00A31842"/>
    <w:rsid w:val="00A31867"/>
    <w:rsid w:val="00A31936"/>
    <w:rsid w:val="00A319F3"/>
    <w:rsid w:val="00A31D15"/>
    <w:rsid w:val="00A31D8A"/>
    <w:rsid w:val="00A31F2C"/>
    <w:rsid w:val="00A3209A"/>
    <w:rsid w:val="00A320F8"/>
    <w:rsid w:val="00A32298"/>
    <w:rsid w:val="00A326A0"/>
    <w:rsid w:val="00A326B0"/>
    <w:rsid w:val="00A327C3"/>
    <w:rsid w:val="00A32AFD"/>
    <w:rsid w:val="00A32C3C"/>
    <w:rsid w:val="00A32D3B"/>
    <w:rsid w:val="00A32F75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CE9"/>
    <w:rsid w:val="00A34D66"/>
    <w:rsid w:val="00A350AA"/>
    <w:rsid w:val="00A3520E"/>
    <w:rsid w:val="00A353E2"/>
    <w:rsid w:val="00A358CB"/>
    <w:rsid w:val="00A35E16"/>
    <w:rsid w:val="00A36031"/>
    <w:rsid w:val="00A36055"/>
    <w:rsid w:val="00A3608C"/>
    <w:rsid w:val="00A36381"/>
    <w:rsid w:val="00A36386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C7F"/>
    <w:rsid w:val="00A4007F"/>
    <w:rsid w:val="00A404A5"/>
    <w:rsid w:val="00A404C4"/>
    <w:rsid w:val="00A406E9"/>
    <w:rsid w:val="00A407A5"/>
    <w:rsid w:val="00A408D6"/>
    <w:rsid w:val="00A40A4A"/>
    <w:rsid w:val="00A41074"/>
    <w:rsid w:val="00A415FB"/>
    <w:rsid w:val="00A41732"/>
    <w:rsid w:val="00A419BC"/>
    <w:rsid w:val="00A41E61"/>
    <w:rsid w:val="00A4230F"/>
    <w:rsid w:val="00A4250C"/>
    <w:rsid w:val="00A42FF1"/>
    <w:rsid w:val="00A43434"/>
    <w:rsid w:val="00A43ADA"/>
    <w:rsid w:val="00A43C78"/>
    <w:rsid w:val="00A43E4D"/>
    <w:rsid w:val="00A43F2C"/>
    <w:rsid w:val="00A43F7E"/>
    <w:rsid w:val="00A4405C"/>
    <w:rsid w:val="00A44536"/>
    <w:rsid w:val="00A445EB"/>
    <w:rsid w:val="00A446FC"/>
    <w:rsid w:val="00A44AA2"/>
    <w:rsid w:val="00A44C6C"/>
    <w:rsid w:val="00A44CDC"/>
    <w:rsid w:val="00A44EE2"/>
    <w:rsid w:val="00A44EEE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EE"/>
    <w:rsid w:val="00A47BB1"/>
    <w:rsid w:val="00A5015B"/>
    <w:rsid w:val="00A50273"/>
    <w:rsid w:val="00A50766"/>
    <w:rsid w:val="00A51268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3624"/>
    <w:rsid w:val="00A53D54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C75"/>
    <w:rsid w:val="00A5536E"/>
    <w:rsid w:val="00A553BB"/>
    <w:rsid w:val="00A557C1"/>
    <w:rsid w:val="00A561FE"/>
    <w:rsid w:val="00A56306"/>
    <w:rsid w:val="00A56875"/>
    <w:rsid w:val="00A56ACF"/>
    <w:rsid w:val="00A570C5"/>
    <w:rsid w:val="00A57118"/>
    <w:rsid w:val="00A57189"/>
    <w:rsid w:val="00A57579"/>
    <w:rsid w:val="00A575B9"/>
    <w:rsid w:val="00A576AE"/>
    <w:rsid w:val="00A5780F"/>
    <w:rsid w:val="00A57888"/>
    <w:rsid w:val="00A5796A"/>
    <w:rsid w:val="00A57A2C"/>
    <w:rsid w:val="00A600F4"/>
    <w:rsid w:val="00A6058B"/>
    <w:rsid w:val="00A605E7"/>
    <w:rsid w:val="00A60905"/>
    <w:rsid w:val="00A6095F"/>
    <w:rsid w:val="00A60C56"/>
    <w:rsid w:val="00A61030"/>
    <w:rsid w:val="00A610D0"/>
    <w:rsid w:val="00A610F0"/>
    <w:rsid w:val="00A61497"/>
    <w:rsid w:val="00A6152D"/>
    <w:rsid w:val="00A616C6"/>
    <w:rsid w:val="00A61A25"/>
    <w:rsid w:val="00A61DEF"/>
    <w:rsid w:val="00A61EBC"/>
    <w:rsid w:val="00A62017"/>
    <w:rsid w:val="00A62479"/>
    <w:rsid w:val="00A63007"/>
    <w:rsid w:val="00A6370C"/>
    <w:rsid w:val="00A637BC"/>
    <w:rsid w:val="00A638B9"/>
    <w:rsid w:val="00A63D4D"/>
    <w:rsid w:val="00A63E4E"/>
    <w:rsid w:val="00A6404A"/>
    <w:rsid w:val="00A64670"/>
    <w:rsid w:val="00A64D20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703E"/>
    <w:rsid w:val="00A6734F"/>
    <w:rsid w:val="00A67833"/>
    <w:rsid w:val="00A679D0"/>
    <w:rsid w:val="00A67A0F"/>
    <w:rsid w:val="00A67E3F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A60"/>
    <w:rsid w:val="00A73DA4"/>
    <w:rsid w:val="00A73FF6"/>
    <w:rsid w:val="00A74355"/>
    <w:rsid w:val="00A7445B"/>
    <w:rsid w:val="00A74461"/>
    <w:rsid w:val="00A74901"/>
    <w:rsid w:val="00A74A62"/>
    <w:rsid w:val="00A752D7"/>
    <w:rsid w:val="00A75433"/>
    <w:rsid w:val="00A756CC"/>
    <w:rsid w:val="00A7579D"/>
    <w:rsid w:val="00A757D6"/>
    <w:rsid w:val="00A75847"/>
    <w:rsid w:val="00A75B6B"/>
    <w:rsid w:val="00A75C27"/>
    <w:rsid w:val="00A75C8E"/>
    <w:rsid w:val="00A75CB4"/>
    <w:rsid w:val="00A764D0"/>
    <w:rsid w:val="00A76663"/>
    <w:rsid w:val="00A766CE"/>
    <w:rsid w:val="00A768B1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775"/>
    <w:rsid w:val="00A82A8E"/>
    <w:rsid w:val="00A82EC3"/>
    <w:rsid w:val="00A8300B"/>
    <w:rsid w:val="00A8343E"/>
    <w:rsid w:val="00A836C8"/>
    <w:rsid w:val="00A83726"/>
    <w:rsid w:val="00A8374B"/>
    <w:rsid w:val="00A83A6D"/>
    <w:rsid w:val="00A83B24"/>
    <w:rsid w:val="00A8429A"/>
    <w:rsid w:val="00A8433A"/>
    <w:rsid w:val="00A8472B"/>
    <w:rsid w:val="00A84747"/>
    <w:rsid w:val="00A8494E"/>
    <w:rsid w:val="00A84AD4"/>
    <w:rsid w:val="00A84B2C"/>
    <w:rsid w:val="00A8557D"/>
    <w:rsid w:val="00A85CB5"/>
    <w:rsid w:val="00A85D30"/>
    <w:rsid w:val="00A85E33"/>
    <w:rsid w:val="00A85ED1"/>
    <w:rsid w:val="00A86270"/>
    <w:rsid w:val="00A8629C"/>
    <w:rsid w:val="00A862AB"/>
    <w:rsid w:val="00A8674C"/>
    <w:rsid w:val="00A8681A"/>
    <w:rsid w:val="00A86A05"/>
    <w:rsid w:val="00A86B46"/>
    <w:rsid w:val="00A86C1B"/>
    <w:rsid w:val="00A86C75"/>
    <w:rsid w:val="00A86D29"/>
    <w:rsid w:val="00A86D37"/>
    <w:rsid w:val="00A86E27"/>
    <w:rsid w:val="00A86E3A"/>
    <w:rsid w:val="00A8747F"/>
    <w:rsid w:val="00A87E3C"/>
    <w:rsid w:val="00A87F98"/>
    <w:rsid w:val="00A9042C"/>
    <w:rsid w:val="00A904E0"/>
    <w:rsid w:val="00A90552"/>
    <w:rsid w:val="00A90693"/>
    <w:rsid w:val="00A90754"/>
    <w:rsid w:val="00A90B6E"/>
    <w:rsid w:val="00A90CB0"/>
    <w:rsid w:val="00A90FA3"/>
    <w:rsid w:val="00A9117E"/>
    <w:rsid w:val="00A913A4"/>
    <w:rsid w:val="00A916DC"/>
    <w:rsid w:val="00A917B8"/>
    <w:rsid w:val="00A9199A"/>
    <w:rsid w:val="00A91B66"/>
    <w:rsid w:val="00A91B95"/>
    <w:rsid w:val="00A91E16"/>
    <w:rsid w:val="00A9207C"/>
    <w:rsid w:val="00A92160"/>
    <w:rsid w:val="00A92228"/>
    <w:rsid w:val="00A92769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D4"/>
    <w:rsid w:val="00A95A0A"/>
    <w:rsid w:val="00A95C1E"/>
    <w:rsid w:val="00A95DE7"/>
    <w:rsid w:val="00A95EDA"/>
    <w:rsid w:val="00A960EF"/>
    <w:rsid w:val="00A96507"/>
    <w:rsid w:val="00A96574"/>
    <w:rsid w:val="00A966EB"/>
    <w:rsid w:val="00A96859"/>
    <w:rsid w:val="00A96BDD"/>
    <w:rsid w:val="00A97083"/>
    <w:rsid w:val="00A97408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1A"/>
    <w:rsid w:val="00AA03E8"/>
    <w:rsid w:val="00AA047C"/>
    <w:rsid w:val="00AA049B"/>
    <w:rsid w:val="00AA066B"/>
    <w:rsid w:val="00AA0DF7"/>
    <w:rsid w:val="00AA1122"/>
    <w:rsid w:val="00AA1314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C7"/>
    <w:rsid w:val="00AA43EE"/>
    <w:rsid w:val="00AA4FE4"/>
    <w:rsid w:val="00AA5263"/>
    <w:rsid w:val="00AA57B7"/>
    <w:rsid w:val="00AA61A9"/>
    <w:rsid w:val="00AA64DA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03"/>
    <w:rsid w:val="00AA7FB0"/>
    <w:rsid w:val="00AB0319"/>
    <w:rsid w:val="00AB070D"/>
    <w:rsid w:val="00AB08D7"/>
    <w:rsid w:val="00AB0925"/>
    <w:rsid w:val="00AB0F32"/>
    <w:rsid w:val="00AB0F6C"/>
    <w:rsid w:val="00AB0F92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A0"/>
    <w:rsid w:val="00AB4279"/>
    <w:rsid w:val="00AB4F0F"/>
    <w:rsid w:val="00AB505B"/>
    <w:rsid w:val="00AB5074"/>
    <w:rsid w:val="00AB5300"/>
    <w:rsid w:val="00AB543B"/>
    <w:rsid w:val="00AB5A85"/>
    <w:rsid w:val="00AB5C3A"/>
    <w:rsid w:val="00AB5C4A"/>
    <w:rsid w:val="00AB5F1E"/>
    <w:rsid w:val="00AB63AA"/>
    <w:rsid w:val="00AB6552"/>
    <w:rsid w:val="00AB672F"/>
    <w:rsid w:val="00AB6747"/>
    <w:rsid w:val="00AB6824"/>
    <w:rsid w:val="00AB6B2E"/>
    <w:rsid w:val="00AB6F71"/>
    <w:rsid w:val="00AB724F"/>
    <w:rsid w:val="00AB76C0"/>
    <w:rsid w:val="00AB7AC3"/>
    <w:rsid w:val="00AB7DFE"/>
    <w:rsid w:val="00AB7EDA"/>
    <w:rsid w:val="00AC000B"/>
    <w:rsid w:val="00AC001B"/>
    <w:rsid w:val="00AC0296"/>
    <w:rsid w:val="00AC04A3"/>
    <w:rsid w:val="00AC053E"/>
    <w:rsid w:val="00AC08C3"/>
    <w:rsid w:val="00AC09E6"/>
    <w:rsid w:val="00AC1077"/>
    <w:rsid w:val="00AC1361"/>
    <w:rsid w:val="00AC1419"/>
    <w:rsid w:val="00AC16D0"/>
    <w:rsid w:val="00AC1D4D"/>
    <w:rsid w:val="00AC1E4D"/>
    <w:rsid w:val="00AC1F39"/>
    <w:rsid w:val="00AC2050"/>
    <w:rsid w:val="00AC23AE"/>
    <w:rsid w:val="00AC2477"/>
    <w:rsid w:val="00AC253A"/>
    <w:rsid w:val="00AC2799"/>
    <w:rsid w:val="00AC2BE9"/>
    <w:rsid w:val="00AC2CBF"/>
    <w:rsid w:val="00AC30D7"/>
    <w:rsid w:val="00AC31F8"/>
    <w:rsid w:val="00AC32A4"/>
    <w:rsid w:val="00AC3347"/>
    <w:rsid w:val="00AC375F"/>
    <w:rsid w:val="00AC389B"/>
    <w:rsid w:val="00AC39A7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6E8"/>
    <w:rsid w:val="00AC492D"/>
    <w:rsid w:val="00AC5038"/>
    <w:rsid w:val="00AC54F3"/>
    <w:rsid w:val="00AC5673"/>
    <w:rsid w:val="00AC5A77"/>
    <w:rsid w:val="00AC5AEE"/>
    <w:rsid w:val="00AC5C7A"/>
    <w:rsid w:val="00AC5F44"/>
    <w:rsid w:val="00AC6218"/>
    <w:rsid w:val="00AC64B4"/>
    <w:rsid w:val="00AC64B5"/>
    <w:rsid w:val="00AC6D94"/>
    <w:rsid w:val="00AC77AE"/>
    <w:rsid w:val="00AC7AAF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F9"/>
    <w:rsid w:val="00AD3338"/>
    <w:rsid w:val="00AD38CB"/>
    <w:rsid w:val="00AD41C2"/>
    <w:rsid w:val="00AD47A7"/>
    <w:rsid w:val="00AD4968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B4E"/>
    <w:rsid w:val="00AD7FFC"/>
    <w:rsid w:val="00AE01D9"/>
    <w:rsid w:val="00AE0428"/>
    <w:rsid w:val="00AE0553"/>
    <w:rsid w:val="00AE06D8"/>
    <w:rsid w:val="00AE08C5"/>
    <w:rsid w:val="00AE099B"/>
    <w:rsid w:val="00AE0CD8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945"/>
    <w:rsid w:val="00AE39AD"/>
    <w:rsid w:val="00AE3A62"/>
    <w:rsid w:val="00AE3A74"/>
    <w:rsid w:val="00AE3FD0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452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A28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971"/>
    <w:rsid w:val="00AF4AE4"/>
    <w:rsid w:val="00AF4E28"/>
    <w:rsid w:val="00AF505C"/>
    <w:rsid w:val="00AF5089"/>
    <w:rsid w:val="00AF5268"/>
    <w:rsid w:val="00AF590A"/>
    <w:rsid w:val="00AF5D33"/>
    <w:rsid w:val="00AF6175"/>
    <w:rsid w:val="00AF6298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AF7D80"/>
    <w:rsid w:val="00B000A4"/>
    <w:rsid w:val="00B00119"/>
    <w:rsid w:val="00B001DF"/>
    <w:rsid w:val="00B003F6"/>
    <w:rsid w:val="00B004BE"/>
    <w:rsid w:val="00B00667"/>
    <w:rsid w:val="00B007BF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2D49"/>
    <w:rsid w:val="00B03140"/>
    <w:rsid w:val="00B032B1"/>
    <w:rsid w:val="00B03318"/>
    <w:rsid w:val="00B034D6"/>
    <w:rsid w:val="00B03BF5"/>
    <w:rsid w:val="00B03FC9"/>
    <w:rsid w:val="00B0434F"/>
    <w:rsid w:val="00B044E0"/>
    <w:rsid w:val="00B04523"/>
    <w:rsid w:val="00B046E6"/>
    <w:rsid w:val="00B048DB"/>
    <w:rsid w:val="00B04DB7"/>
    <w:rsid w:val="00B04DC2"/>
    <w:rsid w:val="00B04DD9"/>
    <w:rsid w:val="00B0511F"/>
    <w:rsid w:val="00B05316"/>
    <w:rsid w:val="00B05467"/>
    <w:rsid w:val="00B057FA"/>
    <w:rsid w:val="00B05C57"/>
    <w:rsid w:val="00B061EE"/>
    <w:rsid w:val="00B06733"/>
    <w:rsid w:val="00B071DB"/>
    <w:rsid w:val="00B079D5"/>
    <w:rsid w:val="00B07FCE"/>
    <w:rsid w:val="00B10004"/>
    <w:rsid w:val="00B102FA"/>
    <w:rsid w:val="00B10327"/>
    <w:rsid w:val="00B10542"/>
    <w:rsid w:val="00B1071D"/>
    <w:rsid w:val="00B108ED"/>
    <w:rsid w:val="00B10BE5"/>
    <w:rsid w:val="00B10F4D"/>
    <w:rsid w:val="00B1118C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778"/>
    <w:rsid w:val="00B13B2B"/>
    <w:rsid w:val="00B13C3F"/>
    <w:rsid w:val="00B13D58"/>
    <w:rsid w:val="00B13EE0"/>
    <w:rsid w:val="00B13F75"/>
    <w:rsid w:val="00B140F3"/>
    <w:rsid w:val="00B144BD"/>
    <w:rsid w:val="00B1486A"/>
    <w:rsid w:val="00B14FAE"/>
    <w:rsid w:val="00B14FD9"/>
    <w:rsid w:val="00B15053"/>
    <w:rsid w:val="00B1576D"/>
    <w:rsid w:val="00B1591A"/>
    <w:rsid w:val="00B15B0B"/>
    <w:rsid w:val="00B15F66"/>
    <w:rsid w:val="00B166E7"/>
    <w:rsid w:val="00B16700"/>
    <w:rsid w:val="00B16898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20424"/>
    <w:rsid w:val="00B20772"/>
    <w:rsid w:val="00B20822"/>
    <w:rsid w:val="00B20D54"/>
    <w:rsid w:val="00B213E6"/>
    <w:rsid w:val="00B214CA"/>
    <w:rsid w:val="00B219D8"/>
    <w:rsid w:val="00B21D3F"/>
    <w:rsid w:val="00B21DC2"/>
    <w:rsid w:val="00B22308"/>
    <w:rsid w:val="00B2249B"/>
    <w:rsid w:val="00B22555"/>
    <w:rsid w:val="00B22F1E"/>
    <w:rsid w:val="00B23278"/>
    <w:rsid w:val="00B232AF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B42"/>
    <w:rsid w:val="00B32B83"/>
    <w:rsid w:val="00B32C1A"/>
    <w:rsid w:val="00B32F3E"/>
    <w:rsid w:val="00B33BB0"/>
    <w:rsid w:val="00B33BE2"/>
    <w:rsid w:val="00B33FB8"/>
    <w:rsid w:val="00B34031"/>
    <w:rsid w:val="00B34A48"/>
    <w:rsid w:val="00B34B59"/>
    <w:rsid w:val="00B34B8A"/>
    <w:rsid w:val="00B35052"/>
    <w:rsid w:val="00B35756"/>
    <w:rsid w:val="00B357DF"/>
    <w:rsid w:val="00B35ACC"/>
    <w:rsid w:val="00B36135"/>
    <w:rsid w:val="00B361B4"/>
    <w:rsid w:val="00B36387"/>
    <w:rsid w:val="00B36414"/>
    <w:rsid w:val="00B36681"/>
    <w:rsid w:val="00B367BA"/>
    <w:rsid w:val="00B36A5C"/>
    <w:rsid w:val="00B36AD2"/>
    <w:rsid w:val="00B36C29"/>
    <w:rsid w:val="00B36E63"/>
    <w:rsid w:val="00B36FCA"/>
    <w:rsid w:val="00B37BC0"/>
    <w:rsid w:val="00B37EF4"/>
    <w:rsid w:val="00B4004D"/>
    <w:rsid w:val="00B400D5"/>
    <w:rsid w:val="00B40697"/>
    <w:rsid w:val="00B40D65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368"/>
    <w:rsid w:val="00B437AB"/>
    <w:rsid w:val="00B4399A"/>
    <w:rsid w:val="00B43E90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676E"/>
    <w:rsid w:val="00B46CA1"/>
    <w:rsid w:val="00B46CFA"/>
    <w:rsid w:val="00B46F65"/>
    <w:rsid w:val="00B4737A"/>
    <w:rsid w:val="00B474D3"/>
    <w:rsid w:val="00B47589"/>
    <w:rsid w:val="00B475A4"/>
    <w:rsid w:val="00B4773C"/>
    <w:rsid w:val="00B478CB"/>
    <w:rsid w:val="00B47A77"/>
    <w:rsid w:val="00B47A87"/>
    <w:rsid w:val="00B47BF0"/>
    <w:rsid w:val="00B47E97"/>
    <w:rsid w:val="00B50225"/>
    <w:rsid w:val="00B505C1"/>
    <w:rsid w:val="00B506B2"/>
    <w:rsid w:val="00B50D2D"/>
    <w:rsid w:val="00B515CB"/>
    <w:rsid w:val="00B51E14"/>
    <w:rsid w:val="00B5223B"/>
    <w:rsid w:val="00B5231C"/>
    <w:rsid w:val="00B523A2"/>
    <w:rsid w:val="00B52605"/>
    <w:rsid w:val="00B528DF"/>
    <w:rsid w:val="00B52992"/>
    <w:rsid w:val="00B52AEA"/>
    <w:rsid w:val="00B52BCC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4FC"/>
    <w:rsid w:val="00B54678"/>
    <w:rsid w:val="00B5470F"/>
    <w:rsid w:val="00B5473D"/>
    <w:rsid w:val="00B5475A"/>
    <w:rsid w:val="00B549F0"/>
    <w:rsid w:val="00B54B3C"/>
    <w:rsid w:val="00B552A6"/>
    <w:rsid w:val="00B552AB"/>
    <w:rsid w:val="00B5556B"/>
    <w:rsid w:val="00B5565C"/>
    <w:rsid w:val="00B557AE"/>
    <w:rsid w:val="00B55936"/>
    <w:rsid w:val="00B55B6E"/>
    <w:rsid w:val="00B56041"/>
    <w:rsid w:val="00B566CF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F16"/>
    <w:rsid w:val="00B57F2D"/>
    <w:rsid w:val="00B6022A"/>
    <w:rsid w:val="00B6103E"/>
    <w:rsid w:val="00B6126D"/>
    <w:rsid w:val="00B6187C"/>
    <w:rsid w:val="00B61ABC"/>
    <w:rsid w:val="00B61CAD"/>
    <w:rsid w:val="00B62023"/>
    <w:rsid w:val="00B62027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44AA"/>
    <w:rsid w:val="00B645A7"/>
    <w:rsid w:val="00B64634"/>
    <w:rsid w:val="00B64ABC"/>
    <w:rsid w:val="00B64BF1"/>
    <w:rsid w:val="00B64C6B"/>
    <w:rsid w:val="00B65194"/>
    <w:rsid w:val="00B65B2E"/>
    <w:rsid w:val="00B65C55"/>
    <w:rsid w:val="00B65CDF"/>
    <w:rsid w:val="00B660A8"/>
    <w:rsid w:val="00B66261"/>
    <w:rsid w:val="00B662A4"/>
    <w:rsid w:val="00B66862"/>
    <w:rsid w:val="00B66B61"/>
    <w:rsid w:val="00B66DDB"/>
    <w:rsid w:val="00B673BA"/>
    <w:rsid w:val="00B67668"/>
    <w:rsid w:val="00B677D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908"/>
    <w:rsid w:val="00B73BB4"/>
    <w:rsid w:val="00B73BDA"/>
    <w:rsid w:val="00B73E55"/>
    <w:rsid w:val="00B73F9F"/>
    <w:rsid w:val="00B73FF6"/>
    <w:rsid w:val="00B741AC"/>
    <w:rsid w:val="00B74385"/>
    <w:rsid w:val="00B745B6"/>
    <w:rsid w:val="00B74786"/>
    <w:rsid w:val="00B74864"/>
    <w:rsid w:val="00B748DB"/>
    <w:rsid w:val="00B74BAB"/>
    <w:rsid w:val="00B74C1E"/>
    <w:rsid w:val="00B751E6"/>
    <w:rsid w:val="00B7524F"/>
    <w:rsid w:val="00B759C8"/>
    <w:rsid w:val="00B75B12"/>
    <w:rsid w:val="00B762F0"/>
    <w:rsid w:val="00B76658"/>
    <w:rsid w:val="00B76737"/>
    <w:rsid w:val="00B767DF"/>
    <w:rsid w:val="00B7687E"/>
    <w:rsid w:val="00B768C4"/>
    <w:rsid w:val="00B76C05"/>
    <w:rsid w:val="00B76C91"/>
    <w:rsid w:val="00B76CD9"/>
    <w:rsid w:val="00B77174"/>
    <w:rsid w:val="00B77340"/>
    <w:rsid w:val="00B77901"/>
    <w:rsid w:val="00B77DBB"/>
    <w:rsid w:val="00B80053"/>
    <w:rsid w:val="00B804DD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51C3"/>
    <w:rsid w:val="00B85757"/>
    <w:rsid w:val="00B85792"/>
    <w:rsid w:val="00B85A41"/>
    <w:rsid w:val="00B85E4C"/>
    <w:rsid w:val="00B85F14"/>
    <w:rsid w:val="00B860AB"/>
    <w:rsid w:val="00B86173"/>
    <w:rsid w:val="00B861A7"/>
    <w:rsid w:val="00B861E8"/>
    <w:rsid w:val="00B8655C"/>
    <w:rsid w:val="00B86860"/>
    <w:rsid w:val="00B8686E"/>
    <w:rsid w:val="00B86E04"/>
    <w:rsid w:val="00B86E2B"/>
    <w:rsid w:val="00B872C3"/>
    <w:rsid w:val="00B87409"/>
    <w:rsid w:val="00B87645"/>
    <w:rsid w:val="00B877A1"/>
    <w:rsid w:val="00B87E2B"/>
    <w:rsid w:val="00B903CF"/>
    <w:rsid w:val="00B90848"/>
    <w:rsid w:val="00B918FF"/>
    <w:rsid w:val="00B91A7E"/>
    <w:rsid w:val="00B91DF3"/>
    <w:rsid w:val="00B92765"/>
    <w:rsid w:val="00B9298D"/>
    <w:rsid w:val="00B92B9E"/>
    <w:rsid w:val="00B92C4A"/>
    <w:rsid w:val="00B92E48"/>
    <w:rsid w:val="00B92E83"/>
    <w:rsid w:val="00B92FD4"/>
    <w:rsid w:val="00B9320A"/>
    <w:rsid w:val="00B933F6"/>
    <w:rsid w:val="00B939FE"/>
    <w:rsid w:val="00B93C82"/>
    <w:rsid w:val="00B940D7"/>
    <w:rsid w:val="00B941E6"/>
    <w:rsid w:val="00B943F5"/>
    <w:rsid w:val="00B94D84"/>
    <w:rsid w:val="00B94D9C"/>
    <w:rsid w:val="00B95295"/>
    <w:rsid w:val="00B954ED"/>
    <w:rsid w:val="00B95537"/>
    <w:rsid w:val="00B95854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DC"/>
    <w:rsid w:val="00B96E6D"/>
    <w:rsid w:val="00B9732F"/>
    <w:rsid w:val="00B9736E"/>
    <w:rsid w:val="00B97568"/>
    <w:rsid w:val="00B97641"/>
    <w:rsid w:val="00B9768B"/>
    <w:rsid w:val="00B97B34"/>
    <w:rsid w:val="00B97C6D"/>
    <w:rsid w:val="00BA00DC"/>
    <w:rsid w:val="00BA0210"/>
    <w:rsid w:val="00BA04CE"/>
    <w:rsid w:val="00BA0739"/>
    <w:rsid w:val="00BA077C"/>
    <w:rsid w:val="00BA082A"/>
    <w:rsid w:val="00BA0C49"/>
    <w:rsid w:val="00BA0DFB"/>
    <w:rsid w:val="00BA0E21"/>
    <w:rsid w:val="00BA1341"/>
    <w:rsid w:val="00BA1E52"/>
    <w:rsid w:val="00BA212B"/>
    <w:rsid w:val="00BA2298"/>
    <w:rsid w:val="00BA2364"/>
    <w:rsid w:val="00BA23B3"/>
    <w:rsid w:val="00BA2639"/>
    <w:rsid w:val="00BA26CF"/>
    <w:rsid w:val="00BA292D"/>
    <w:rsid w:val="00BA3089"/>
    <w:rsid w:val="00BA36C7"/>
    <w:rsid w:val="00BA3BBE"/>
    <w:rsid w:val="00BA3DE2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8"/>
    <w:rsid w:val="00BA580C"/>
    <w:rsid w:val="00BA5C65"/>
    <w:rsid w:val="00BA5F81"/>
    <w:rsid w:val="00BA5FB5"/>
    <w:rsid w:val="00BA613E"/>
    <w:rsid w:val="00BA6276"/>
    <w:rsid w:val="00BA630A"/>
    <w:rsid w:val="00BA647E"/>
    <w:rsid w:val="00BA64B1"/>
    <w:rsid w:val="00BA6505"/>
    <w:rsid w:val="00BA6577"/>
    <w:rsid w:val="00BA66DC"/>
    <w:rsid w:val="00BA6802"/>
    <w:rsid w:val="00BA699B"/>
    <w:rsid w:val="00BA69EC"/>
    <w:rsid w:val="00BA6D33"/>
    <w:rsid w:val="00BA70AD"/>
    <w:rsid w:val="00BA7100"/>
    <w:rsid w:val="00BA73E2"/>
    <w:rsid w:val="00BA7663"/>
    <w:rsid w:val="00BA7B88"/>
    <w:rsid w:val="00BA7D4F"/>
    <w:rsid w:val="00BB0362"/>
    <w:rsid w:val="00BB03D7"/>
    <w:rsid w:val="00BB049E"/>
    <w:rsid w:val="00BB07F2"/>
    <w:rsid w:val="00BB0AEE"/>
    <w:rsid w:val="00BB1B88"/>
    <w:rsid w:val="00BB1DC5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4B39"/>
    <w:rsid w:val="00BB4D06"/>
    <w:rsid w:val="00BB5B44"/>
    <w:rsid w:val="00BB5B8C"/>
    <w:rsid w:val="00BB5DA1"/>
    <w:rsid w:val="00BB61EB"/>
    <w:rsid w:val="00BB6261"/>
    <w:rsid w:val="00BB6675"/>
    <w:rsid w:val="00BB66B1"/>
    <w:rsid w:val="00BB6873"/>
    <w:rsid w:val="00BB68B0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CB0"/>
    <w:rsid w:val="00BC2665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F4"/>
    <w:rsid w:val="00BC456D"/>
    <w:rsid w:val="00BC48AB"/>
    <w:rsid w:val="00BC53D5"/>
    <w:rsid w:val="00BC548D"/>
    <w:rsid w:val="00BC5964"/>
    <w:rsid w:val="00BC5A35"/>
    <w:rsid w:val="00BC5F4D"/>
    <w:rsid w:val="00BC63F7"/>
    <w:rsid w:val="00BC65B3"/>
    <w:rsid w:val="00BC69C0"/>
    <w:rsid w:val="00BC6B79"/>
    <w:rsid w:val="00BC6D06"/>
    <w:rsid w:val="00BC6E23"/>
    <w:rsid w:val="00BC6F42"/>
    <w:rsid w:val="00BC7089"/>
    <w:rsid w:val="00BC71FA"/>
    <w:rsid w:val="00BC77D3"/>
    <w:rsid w:val="00BC7A3F"/>
    <w:rsid w:val="00BC7A78"/>
    <w:rsid w:val="00BC7CC9"/>
    <w:rsid w:val="00BD00FD"/>
    <w:rsid w:val="00BD0ACA"/>
    <w:rsid w:val="00BD146B"/>
    <w:rsid w:val="00BD15E9"/>
    <w:rsid w:val="00BD16C9"/>
    <w:rsid w:val="00BD1E03"/>
    <w:rsid w:val="00BD2011"/>
    <w:rsid w:val="00BD2929"/>
    <w:rsid w:val="00BD3166"/>
    <w:rsid w:val="00BD3376"/>
    <w:rsid w:val="00BD361B"/>
    <w:rsid w:val="00BD3741"/>
    <w:rsid w:val="00BD39D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AB0"/>
    <w:rsid w:val="00BD6B17"/>
    <w:rsid w:val="00BD6B70"/>
    <w:rsid w:val="00BD6D37"/>
    <w:rsid w:val="00BD6DED"/>
    <w:rsid w:val="00BD6EB7"/>
    <w:rsid w:val="00BD6F08"/>
    <w:rsid w:val="00BD700C"/>
    <w:rsid w:val="00BD73C1"/>
    <w:rsid w:val="00BD76EC"/>
    <w:rsid w:val="00BD76F8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858"/>
    <w:rsid w:val="00BE2AC1"/>
    <w:rsid w:val="00BE2BA4"/>
    <w:rsid w:val="00BE2C6C"/>
    <w:rsid w:val="00BE2D03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D20"/>
    <w:rsid w:val="00BE3E55"/>
    <w:rsid w:val="00BE441E"/>
    <w:rsid w:val="00BE485A"/>
    <w:rsid w:val="00BE48F9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60"/>
    <w:rsid w:val="00BE6CDC"/>
    <w:rsid w:val="00BE6D9C"/>
    <w:rsid w:val="00BE6E9C"/>
    <w:rsid w:val="00BE7101"/>
    <w:rsid w:val="00BE7A2F"/>
    <w:rsid w:val="00BE7AA7"/>
    <w:rsid w:val="00BE7D6D"/>
    <w:rsid w:val="00BE7E08"/>
    <w:rsid w:val="00BF001E"/>
    <w:rsid w:val="00BF014C"/>
    <w:rsid w:val="00BF0404"/>
    <w:rsid w:val="00BF0927"/>
    <w:rsid w:val="00BF0B34"/>
    <w:rsid w:val="00BF0BF9"/>
    <w:rsid w:val="00BF0E06"/>
    <w:rsid w:val="00BF0E10"/>
    <w:rsid w:val="00BF15E8"/>
    <w:rsid w:val="00BF1753"/>
    <w:rsid w:val="00BF183D"/>
    <w:rsid w:val="00BF191C"/>
    <w:rsid w:val="00BF1A39"/>
    <w:rsid w:val="00BF2148"/>
    <w:rsid w:val="00BF218A"/>
    <w:rsid w:val="00BF23E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5BC"/>
    <w:rsid w:val="00BF3621"/>
    <w:rsid w:val="00BF36D7"/>
    <w:rsid w:val="00BF36EC"/>
    <w:rsid w:val="00BF3C31"/>
    <w:rsid w:val="00BF3D0B"/>
    <w:rsid w:val="00BF423D"/>
    <w:rsid w:val="00BF4830"/>
    <w:rsid w:val="00BF48C7"/>
    <w:rsid w:val="00BF4A41"/>
    <w:rsid w:val="00BF4C31"/>
    <w:rsid w:val="00BF4CC3"/>
    <w:rsid w:val="00BF5015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680"/>
    <w:rsid w:val="00BF691E"/>
    <w:rsid w:val="00BF69EF"/>
    <w:rsid w:val="00BF6B90"/>
    <w:rsid w:val="00BF6FEE"/>
    <w:rsid w:val="00BF733B"/>
    <w:rsid w:val="00BF745D"/>
    <w:rsid w:val="00BF7892"/>
    <w:rsid w:val="00BF7B91"/>
    <w:rsid w:val="00C000F2"/>
    <w:rsid w:val="00C006A6"/>
    <w:rsid w:val="00C0097A"/>
    <w:rsid w:val="00C01286"/>
    <w:rsid w:val="00C01564"/>
    <w:rsid w:val="00C0156A"/>
    <w:rsid w:val="00C01593"/>
    <w:rsid w:val="00C01648"/>
    <w:rsid w:val="00C01E42"/>
    <w:rsid w:val="00C02113"/>
    <w:rsid w:val="00C02162"/>
    <w:rsid w:val="00C024D4"/>
    <w:rsid w:val="00C027A4"/>
    <w:rsid w:val="00C02881"/>
    <w:rsid w:val="00C02FE6"/>
    <w:rsid w:val="00C034E0"/>
    <w:rsid w:val="00C04390"/>
    <w:rsid w:val="00C043AB"/>
    <w:rsid w:val="00C046DB"/>
    <w:rsid w:val="00C04A1B"/>
    <w:rsid w:val="00C04B11"/>
    <w:rsid w:val="00C04DC9"/>
    <w:rsid w:val="00C04DE0"/>
    <w:rsid w:val="00C04DEE"/>
    <w:rsid w:val="00C05173"/>
    <w:rsid w:val="00C051C7"/>
    <w:rsid w:val="00C054CF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6F8"/>
    <w:rsid w:val="00C12810"/>
    <w:rsid w:val="00C12941"/>
    <w:rsid w:val="00C12A53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D7"/>
    <w:rsid w:val="00C15978"/>
    <w:rsid w:val="00C15F1E"/>
    <w:rsid w:val="00C16279"/>
    <w:rsid w:val="00C1674D"/>
    <w:rsid w:val="00C16A54"/>
    <w:rsid w:val="00C16ACA"/>
    <w:rsid w:val="00C16B4D"/>
    <w:rsid w:val="00C16BD3"/>
    <w:rsid w:val="00C16DAE"/>
    <w:rsid w:val="00C170A5"/>
    <w:rsid w:val="00C1748A"/>
    <w:rsid w:val="00C1751B"/>
    <w:rsid w:val="00C177EE"/>
    <w:rsid w:val="00C1787B"/>
    <w:rsid w:val="00C17A8C"/>
    <w:rsid w:val="00C17C65"/>
    <w:rsid w:val="00C17FDF"/>
    <w:rsid w:val="00C2030C"/>
    <w:rsid w:val="00C204C2"/>
    <w:rsid w:val="00C207F4"/>
    <w:rsid w:val="00C20AF0"/>
    <w:rsid w:val="00C20FF6"/>
    <w:rsid w:val="00C210E1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A5B"/>
    <w:rsid w:val="00C23036"/>
    <w:rsid w:val="00C23145"/>
    <w:rsid w:val="00C237B9"/>
    <w:rsid w:val="00C23A18"/>
    <w:rsid w:val="00C23AD4"/>
    <w:rsid w:val="00C23C09"/>
    <w:rsid w:val="00C23C78"/>
    <w:rsid w:val="00C23E5B"/>
    <w:rsid w:val="00C24043"/>
    <w:rsid w:val="00C242B7"/>
    <w:rsid w:val="00C24346"/>
    <w:rsid w:val="00C24406"/>
    <w:rsid w:val="00C24491"/>
    <w:rsid w:val="00C24781"/>
    <w:rsid w:val="00C2482F"/>
    <w:rsid w:val="00C24ED8"/>
    <w:rsid w:val="00C261A2"/>
    <w:rsid w:val="00C26470"/>
    <w:rsid w:val="00C267C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253"/>
    <w:rsid w:val="00C31326"/>
    <w:rsid w:val="00C313C1"/>
    <w:rsid w:val="00C319B0"/>
    <w:rsid w:val="00C31A5D"/>
    <w:rsid w:val="00C31B67"/>
    <w:rsid w:val="00C31BAD"/>
    <w:rsid w:val="00C323B4"/>
    <w:rsid w:val="00C3275F"/>
    <w:rsid w:val="00C32AAE"/>
    <w:rsid w:val="00C332F7"/>
    <w:rsid w:val="00C33324"/>
    <w:rsid w:val="00C334A7"/>
    <w:rsid w:val="00C33682"/>
    <w:rsid w:val="00C33799"/>
    <w:rsid w:val="00C3402B"/>
    <w:rsid w:val="00C34496"/>
    <w:rsid w:val="00C34525"/>
    <w:rsid w:val="00C34578"/>
    <w:rsid w:val="00C34844"/>
    <w:rsid w:val="00C348E7"/>
    <w:rsid w:val="00C34AC8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B52"/>
    <w:rsid w:val="00C41DED"/>
    <w:rsid w:val="00C42A7C"/>
    <w:rsid w:val="00C42E1B"/>
    <w:rsid w:val="00C42F2B"/>
    <w:rsid w:val="00C431DC"/>
    <w:rsid w:val="00C432E7"/>
    <w:rsid w:val="00C433A3"/>
    <w:rsid w:val="00C4391F"/>
    <w:rsid w:val="00C43E5D"/>
    <w:rsid w:val="00C44140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518"/>
    <w:rsid w:val="00C4656A"/>
    <w:rsid w:val="00C465D4"/>
    <w:rsid w:val="00C4689D"/>
    <w:rsid w:val="00C46E51"/>
    <w:rsid w:val="00C46FEE"/>
    <w:rsid w:val="00C471B8"/>
    <w:rsid w:val="00C471BF"/>
    <w:rsid w:val="00C4726B"/>
    <w:rsid w:val="00C47384"/>
    <w:rsid w:val="00C479BB"/>
    <w:rsid w:val="00C47A7A"/>
    <w:rsid w:val="00C47CE7"/>
    <w:rsid w:val="00C5025B"/>
    <w:rsid w:val="00C5038F"/>
    <w:rsid w:val="00C50549"/>
    <w:rsid w:val="00C507C7"/>
    <w:rsid w:val="00C50B98"/>
    <w:rsid w:val="00C50E23"/>
    <w:rsid w:val="00C50F40"/>
    <w:rsid w:val="00C51395"/>
    <w:rsid w:val="00C51B2F"/>
    <w:rsid w:val="00C51B5B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A9"/>
    <w:rsid w:val="00C550F5"/>
    <w:rsid w:val="00C551C8"/>
    <w:rsid w:val="00C5584C"/>
    <w:rsid w:val="00C5592E"/>
    <w:rsid w:val="00C55DC8"/>
    <w:rsid w:val="00C55DE5"/>
    <w:rsid w:val="00C562BE"/>
    <w:rsid w:val="00C563F8"/>
    <w:rsid w:val="00C56AB0"/>
    <w:rsid w:val="00C56B99"/>
    <w:rsid w:val="00C56F54"/>
    <w:rsid w:val="00C5707C"/>
    <w:rsid w:val="00C5712A"/>
    <w:rsid w:val="00C571B5"/>
    <w:rsid w:val="00C573ED"/>
    <w:rsid w:val="00C576CF"/>
    <w:rsid w:val="00C577AC"/>
    <w:rsid w:val="00C57CD0"/>
    <w:rsid w:val="00C57F22"/>
    <w:rsid w:val="00C57F3F"/>
    <w:rsid w:val="00C6009B"/>
    <w:rsid w:val="00C6028F"/>
    <w:rsid w:val="00C604E8"/>
    <w:rsid w:val="00C60542"/>
    <w:rsid w:val="00C60E65"/>
    <w:rsid w:val="00C61282"/>
    <w:rsid w:val="00C615A4"/>
    <w:rsid w:val="00C615DB"/>
    <w:rsid w:val="00C61646"/>
    <w:rsid w:val="00C61A91"/>
    <w:rsid w:val="00C61D1D"/>
    <w:rsid w:val="00C61DFE"/>
    <w:rsid w:val="00C62280"/>
    <w:rsid w:val="00C622F5"/>
    <w:rsid w:val="00C624AB"/>
    <w:rsid w:val="00C624FE"/>
    <w:rsid w:val="00C625A4"/>
    <w:rsid w:val="00C62868"/>
    <w:rsid w:val="00C6296B"/>
    <w:rsid w:val="00C62974"/>
    <w:rsid w:val="00C62AF6"/>
    <w:rsid w:val="00C62C05"/>
    <w:rsid w:val="00C62F95"/>
    <w:rsid w:val="00C638DD"/>
    <w:rsid w:val="00C63B8C"/>
    <w:rsid w:val="00C63E54"/>
    <w:rsid w:val="00C64041"/>
    <w:rsid w:val="00C642B6"/>
    <w:rsid w:val="00C64487"/>
    <w:rsid w:val="00C645CD"/>
    <w:rsid w:val="00C646A3"/>
    <w:rsid w:val="00C64DC6"/>
    <w:rsid w:val="00C64F45"/>
    <w:rsid w:val="00C650C1"/>
    <w:rsid w:val="00C654C1"/>
    <w:rsid w:val="00C654ED"/>
    <w:rsid w:val="00C655BE"/>
    <w:rsid w:val="00C65610"/>
    <w:rsid w:val="00C656F1"/>
    <w:rsid w:val="00C65827"/>
    <w:rsid w:val="00C6601E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D09"/>
    <w:rsid w:val="00C67859"/>
    <w:rsid w:val="00C67914"/>
    <w:rsid w:val="00C67994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06F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776"/>
    <w:rsid w:val="00C747C5"/>
    <w:rsid w:val="00C74817"/>
    <w:rsid w:val="00C74AEA"/>
    <w:rsid w:val="00C752DA"/>
    <w:rsid w:val="00C758B4"/>
    <w:rsid w:val="00C759A1"/>
    <w:rsid w:val="00C75B95"/>
    <w:rsid w:val="00C75D7A"/>
    <w:rsid w:val="00C75E74"/>
    <w:rsid w:val="00C75F68"/>
    <w:rsid w:val="00C7631B"/>
    <w:rsid w:val="00C764E7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47B"/>
    <w:rsid w:val="00C804DD"/>
    <w:rsid w:val="00C80570"/>
    <w:rsid w:val="00C8060A"/>
    <w:rsid w:val="00C809DC"/>
    <w:rsid w:val="00C80AC8"/>
    <w:rsid w:val="00C80B91"/>
    <w:rsid w:val="00C815AB"/>
    <w:rsid w:val="00C81A17"/>
    <w:rsid w:val="00C81E76"/>
    <w:rsid w:val="00C81F16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F3E"/>
    <w:rsid w:val="00C8498B"/>
    <w:rsid w:val="00C85029"/>
    <w:rsid w:val="00C85403"/>
    <w:rsid w:val="00C85898"/>
    <w:rsid w:val="00C85A09"/>
    <w:rsid w:val="00C85DD8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59E"/>
    <w:rsid w:val="00C919E3"/>
    <w:rsid w:val="00C91A08"/>
    <w:rsid w:val="00C91A17"/>
    <w:rsid w:val="00C91AFB"/>
    <w:rsid w:val="00C91DBA"/>
    <w:rsid w:val="00C92358"/>
    <w:rsid w:val="00C92638"/>
    <w:rsid w:val="00C92B2E"/>
    <w:rsid w:val="00C92C26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79C"/>
    <w:rsid w:val="00C94889"/>
    <w:rsid w:val="00C94C56"/>
    <w:rsid w:val="00C94C90"/>
    <w:rsid w:val="00C94F2D"/>
    <w:rsid w:val="00C95173"/>
    <w:rsid w:val="00C953E8"/>
    <w:rsid w:val="00C954C7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7811"/>
    <w:rsid w:val="00C978BC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0F9"/>
    <w:rsid w:val="00CA11CB"/>
    <w:rsid w:val="00CA11D5"/>
    <w:rsid w:val="00CA1A17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27F"/>
    <w:rsid w:val="00CA28AB"/>
    <w:rsid w:val="00CA2B5D"/>
    <w:rsid w:val="00CA325C"/>
    <w:rsid w:val="00CA3419"/>
    <w:rsid w:val="00CA34CF"/>
    <w:rsid w:val="00CA353F"/>
    <w:rsid w:val="00CA3609"/>
    <w:rsid w:val="00CA3D09"/>
    <w:rsid w:val="00CA3EBA"/>
    <w:rsid w:val="00CA3F49"/>
    <w:rsid w:val="00CA42A7"/>
    <w:rsid w:val="00CA4484"/>
    <w:rsid w:val="00CA46CA"/>
    <w:rsid w:val="00CA4721"/>
    <w:rsid w:val="00CA47D6"/>
    <w:rsid w:val="00CA4974"/>
    <w:rsid w:val="00CA4DB7"/>
    <w:rsid w:val="00CA508D"/>
    <w:rsid w:val="00CA5458"/>
    <w:rsid w:val="00CA57FA"/>
    <w:rsid w:val="00CA59E8"/>
    <w:rsid w:val="00CA6421"/>
    <w:rsid w:val="00CA671A"/>
    <w:rsid w:val="00CA68A1"/>
    <w:rsid w:val="00CA69D3"/>
    <w:rsid w:val="00CA6B0E"/>
    <w:rsid w:val="00CA71F0"/>
    <w:rsid w:val="00CA7422"/>
    <w:rsid w:val="00CA75E5"/>
    <w:rsid w:val="00CA75E7"/>
    <w:rsid w:val="00CA781F"/>
    <w:rsid w:val="00CA79BB"/>
    <w:rsid w:val="00CA7A5A"/>
    <w:rsid w:val="00CA7DD7"/>
    <w:rsid w:val="00CA7F4B"/>
    <w:rsid w:val="00CB006A"/>
    <w:rsid w:val="00CB018C"/>
    <w:rsid w:val="00CB024D"/>
    <w:rsid w:val="00CB0F41"/>
    <w:rsid w:val="00CB11AD"/>
    <w:rsid w:val="00CB15C7"/>
    <w:rsid w:val="00CB167E"/>
    <w:rsid w:val="00CB17C6"/>
    <w:rsid w:val="00CB19C0"/>
    <w:rsid w:val="00CB225F"/>
    <w:rsid w:val="00CB2567"/>
    <w:rsid w:val="00CB2582"/>
    <w:rsid w:val="00CB259C"/>
    <w:rsid w:val="00CB25A2"/>
    <w:rsid w:val="00CB2699"/>
    <w:rsid w:val="00CB26A7"/>
    <w:rsid w:val="00CB283C"/>
    <w:rsid w:val="00CB2B7B"/>
    <w:rsid w:val="00CB2D64"/>
    <w:rsid w:val="00CB2E53"/>
    <w:rsid w:val="00CB2FEE"/>
    <w:rsid w:val="00CB3403"/>
    <w:rsid w:val="00CB36E3"/>
    <w:rsid w:val="00CB3900"/>
    <w:rsid w:val="00CB3B09"/>
    <w:rsid w:val="00CB3F18"/>
    <w:rsid w:val="00CB4320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80B"/>
    <w:rsid w:val="00CB6B1A"/>
    <w:rsid w:val="00CB6B98"/>
    <w:rsid w:val="00CB6CB2"/>
    <w:rsid w:val="00CB70CC"/>
    <w:rsid w:val="00CB71C8"/>
    <w:rsid w:val="00CB75F5"/>
    <w:rsid w:val="00CB771E"/>
    <w:rsid w:val="00CB7763"/>
    <w:rsid w:val="00CB7945"/>
    <w:rsid w:val="00CB7A0E"/>
    <w:rsid w:val="00CB7AE8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CC1"/>
    <w:rsid w:val="00CC1E88"/>
    <w:rsid w:val="00CC1FB3"/>
    <w:rsid w:val="00CC24E2"/>
    <w:rsid w:val="00CC250C"/>
    <w:rsid w:val="00CC26D4"/>
    <w:rsid w:val="00CC277C"/>
    <w:rsid w:val="00CC2B16"/>
    <w:rsid w:val="00CC2D44"/>
    <w:rsid w:val="00CC2E16"/>
    <w:rsid w:val="00CC2ED9"/>
    <w:rsid w:val="00CC32DB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4F5"/>
    <w:rsid w:val="00CC69B9"/>
    <w:rsid w:val="00CC6D0B"/>
    <w:rsid w:val="00CC712C"/>
    <w:rsid w:val="00CC72EE"/>
    <w:rsid w:val="00CC739A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AF"/>
    <w:rsid w:val="00CD1935"/>
    <w:rsid w:val="00CD1E43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7B"/>
    <w:rsid w:val="00CD6CC0"/>
    <w:rsid w:val="00CD6F74"/>
    <w:rsid w:val="00CD78BD"/>
    <w:rsid w:val="00CD7EF1"/>
    <w:rsid w:val="00CE0B27"/>
    <w:rsid w:val="00CE0C1C"/>
    <w:rsid w:val="00CE0E04"/>
    <w:rsid w:val="00CE10CD"/>
    <w:rsid w:val="00CE1270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BF"/>
    <w:rsid w:val="00CE37AF"/>
    <w:rsid w:val="00CE4108"/>
    <w:rsid w:val="00CE4414"/>
    <w:rsid w:val="00CE4666"/>
    <w:rsid w:val="00CE46A0"/>
    <w:rsid w:val="00CE4CD3"/>
    <w:rsid w:val="00CE5189"/>
    <w:rsid w:val="00CE51BC"/>
    <w:rsid w:val="00CE550C"/>
    <w:rsid w:val="00CE551F"/>
    <w:rsid w:val="00CE57E8"/>
    <w:rsid w:val="00CE5C77"/>
    <w:rsid w:val="00CE5E43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0FA2"/>
    <w:rsid w:val="00CF12A7"/>
    <w:rsid w:val="00CF1494"/>
    <w:rsid w:val="00CF15D4"/>
    <w:rsid w:val="00CF1AB3"/>
    <w:rsid w:val="00CF1D02"/>
    <w:rsid w:val="00CF22F1"/>
    <w:rsid w:val="00CF23F3"/>
    <w:rsid w:val="00CF25EC"/>
    <w:rsid w:val="00CF28E8"/>
    <w:rsid w:val="00CF3224"/>
    <w:rsid w:val="00CF3230"/>
    <w:rsid w:val="00CF3298"/>
    <w:rsid w:val="00CF34C0"/>
    <w:rsid w:val="00CF34D9"/>
    <w:rsid w:val="00CF417F"/>
    <w:rsid w:val="00CF41C9"/>
    <w:rsid w:val="00CF4206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E81"/>
    <w:rsid w:val="00CF6049"/>
    <w:rsid w:val="00CF6370"/>
    <w:rsid w:val="00CF6819"/>
    <w:rsid w:val="00CF6A53"/>
    <w:rsid w:val="00CF6DEC"/>
    <w:rsid w:val="00CF7037"/>
    <w:rsid w:val="00CF77B7"/>
    <w:rsid w:val="00CF77EC"/>
    <w:rsid w:val="00CF7F49"/>
    <w:rsid w:val="00D00625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EFA"/>
    <w:rsid w:val="00D02480"/>
    <w:rsid w:val="00D024A5"/>
    <w:rsid w:val="00D026E6"/>
    <w:rsid w:val="00D02C04"/>
    <w:rsid w:val="00D02CF7"/>
    <w:rsid w:val="00D02F41"/>
    <w:rsid w:val="00D03126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DA4"/>
    <w:rsid w:val="00D04F83"/>
    <w:rsid w:val="00D050A4"/>
    <w:rsid w:val="00D05163"/>
    <w:rsid w:val="00D0518D"/>
    <w:rsid w:val="00D054ED"/>
    <w:rsid w:val="00D059D3"/>
    <w:rsid w:val="00D05B41"/>
    <w:rsid w:val="00D05CC3"/>
    <w:rsid w:val="00D06090"/>
    <w:rsid w:val="00D0622D"/>
    <w:rsid w:val="00D062DD"/>
    <w:rsid w:val="00D0640E"/>
    <w:rsid w:val="00D069E3"/>
    <w:rsid w:val="00D06AF5"/>
    <w:rsid w:val="00D06D77"/>
    <w:rsid w:val="00D06F02"/>
    <w:rsid w:val="00D074E4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E0E"/>
    <w:rsid w:val="00D10F1A"/>
    <w:rsid w:val="00D112E0"/>
    <w:rsid w:val="00D11329"/>
    <w:rsid w:val="00D115C5"/>
    <w:rsid w:val="00D11775"/>
    <w:rsid w:val="00D11B84"/>
    <w:rsid w:val="00D11C8B"/>
    <w:rsid w:val="00D1204B"/>
    <w:rsid w:val="00D126D2"/>
    <w:rsid w:val="00D1276B"/>
    <w:rsid w:val="00D127F4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CD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BA8"/>
    <w:rsid w:val="00D15C9E"/>
    <w:rsid w:val="00D15CE8"/>
    <w:rsid w:val="00D16613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504"/>
    <w:rsid w:val="00D20611"/>
    <w:rsid w:val="00D20821"/>
    <w:rsid w:val="00D20B12"/>
    <w:rsid w:val="00D20C3F"/>
    <w:rsid w:val="00D20EE7"/>
    <w:rsid w:val="00D212E4"/>
    <w:rsid w:val="00D2144C"/>
    <w:rsid w:val="00D215AC"/>
    <w:rsid w:val="00D218A4"/>
    <w:rsid w:val="00D218C1"/>
    <w:rsid w:val="00D2195E"/>
    <w:rsid w:val="00D219A6"/>
    <w:rsid w:val="00D21DA3"/>
    <w:rsid w:val="00D21DDA"/>
    <w:rsid w:val="00D21E41"/>
    <w:rsid w:val="00D221FD"/>
    <w:rsid w:val="00D225DC"/>
    <w:rsid w:val="00D22C44"/>
    <w:rsid w:val="00D22E09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388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6D4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B5F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858"/>
    <w:rsid w:val="00D34EF7"/>
    <w:rsid w:val="00D354DE"/>
    <w:rsid w:val="00D35995"/>
    <w:rsid w:val="00D35A0C"/>
    <w:rsid w:val="00D35A3A"/>
    <w:rsid w:val="00D35A3E"/>
    <w:rsid w:val="00D35A93"/>
    <w:rsid w:val="00D35F35"/>
    <w:rsid w:val="00D35FD1"/>
    <w:rsid w:val="00D362CF"/>
    <w:rsid w:val="00D3654E"/>
    <w:rsid w:val="00D36612"/>
    <w:rsid w:val="00D366F0"/>
    <w:rsid w:val="00D369CA"/>
    <w:rsid w:val="00D36ED5"/>
    <w:rsid w:val="00D36F70"/>
    <w:rsid w:val="00D373EF"/>
    <w:rsid w:val="00D37463"/>
    <w:rsid w:val="00D3767C"/>
    <w:rsid w:val="00D37971"/>
    <w:rsid w:val="00D379FD"/>
    <w:rsid w:val="00D37A72"/>
    <w:rsid w:val="00D37FC3"/>
    <w:rsid w:val="00D401A4"/>
    <w:rsid w:val="00D40344"/>
    <w:rsid w:val="00D40381"/>
    <w:rsid w:val="00D40391"/>
    <w:rsid w:val="00D409E0"/>
    <w:rsid w:val="00D40F36"/>
    <w:rsid w:val="00D413DB"/>
    <w:rsid w:val="00D414C0"/>
    <w:rsid w:val="00D4165B"/>
    <w:rsid w:val="00D41669"/>
    <w:rsid w:val="00D41C21"/>
    <w:rsid w:val="00D41E75"/>
    <w:rsid w:val="00D41FEA"/>
    <w:rsid w:val="00D427D4"/>
    <w:rsid w:val="00D42AAF"/>
    <w:rsid w:val="00D43085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4E7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437"/>
    <w:rsid w:val="00D506B9"/>
    <w:rsid w:val="00D508CC"/>
    <w:rsid w:val="00D50987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EE"/>
    <w:rsid w:val="00D5281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910"/>
    <w:rsid w:val="00D55ABA"/>
    <w:rsid w:val="00D55D25"/>
    <w:rsid w:val="00D55D8E"/>
    <w:rsid w:val="00D562E3"/>
    <w:rsid w:val="00D5644C"/>
    <w:rsid w:val="00D564CA"/>
    <w:rsid w:val="00D568F6"/>
    <w:rsid w:val="00D56AFC"/>
    <w:rsid w:val="00D57427"/>
    <w:rsid w:val="00D576FD"/>
    <w:rsid w:val="00D57EF1"/>
    <w:rsid w:val="00D57FCC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80"/>
    <w:rsid w:val="00D624D4"/>
    <w:rsid w:val="00D628FE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6D84"/>
    <w:rsid w:val="00D67307"/>
    <w:rsid w:val="00D679BD"/>
    <w:rsid w:val="00D679E4"/>
    <w:rsid w:val="00D67B8E"/>
    <w:rsid w:val="00D67E4B"/>
    <w:rsid w:val="00D67EA4"/>
    <w:rsid w:val="00D7013E"/>
    <w:rsid w:val="00D70466"/>
    <w:rsid w:val="00D7047F"/>
    <w:rsid w:val="00D70494"/>
    <w:rsid w:val="00D70A16"/>
    <w:rsid w:val="00D70A3C"/>
    <w:rsid w:val="00D70BDC"/>
    <w:rsid w:val="00D71139"/>
    <w:rsid w:val="00D7130E"/>
    <w:rsid w:val="00D71471"/>
    <w:rsid w:val="00D71911"/>
    <w:rsid w:val="00D71A66"/>
    <w:rsid w:val="00D71E36"/>
    <w:rsid w:val="00D72129"/>
    <w:rsid w:val="00D7220E"/>
    <w:rsid w:val="00D72367"/>
    <w:rsid w:val="00D72585"/>
    <w:rsid w:val="00D725E9"/>
    <w:rsid w:val="00D72A72"/>
    <w:rsid w:val="00D72D6F"/>
    <w:rsid w:val="00D72FDB"/>
    <w:rsid w:val="00D736B1"/>
    <w:rsid w:val="00D73894"/>
    <w:rsid w:val="00D73C91"/>
    <w:rsid w:val="00D73EC4"/>
    <w:rsid w:val="00D741FE"/>
    <w:rsid w:val="00D743CB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801"/>
    <w:rsid w:val="00D7799A"/>
    <w:rsid w:val="00D77A7B"/>
    <w:rsid w:val="00D77AE1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50C"/>
    <w:rsid w:val="00D82628"/>
    <w:rsid w:val="00D82F80"/>
    <w:rsid w:val="00D83093"/>
    <w:rsid w:val="00D835B0"/>
    <w:rsid w:val="00D835CA"/>
    <w:rsid w:val="00D8369B"/>
    <w:rsid w:val="00D836E3"/>
    <w:rsid w:val="00D83768"/>
    <w:rsid w:val="00D838C6"/>
    <w:rsid w:val="00D8394C"/>
    <w:rsid w:val="00D83BA1"/>
    <w:rsid w:val="00D84287"/>
    <w:rsid w:val="00D8449B"/>
    <w:rsid w:val="00D84E1F"/>
    <w:rsid w:val="00D85060"/>
    <w:rsid w:val="00D85228"/>
    <w:rsid w:val="00D85726"/>
    <w:rsid w:val="00D85C12"/>
    <w:rsid w:val="00D85C82"/>
    <w:rsid w:val="00D85DD5"/>
    <w:rsid w:val="00D865B8"/>
    <w:rsid w:val="00D86AAC"/>
    <w:rsid w:val="00D86AF3"/>
    <w:rsid w:val="00D870A5"/>
    <w:rsid w:val="00D8710E"/>
    <w:rsid w:val="00D871C9"/>
    <w:rsid w:val="00D871D9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CA9"/>
    <w:rsid w:val="00D91E32"/>
    <w:rsid w:val="00D9211A"/>
    <w:rsid w:val="00D92587"/>
    <w:rsid w:val="00D92692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24A"/>
    <w:rsid w:val="00D946AF"/>
    <w:rsid w:val="00D94F2B"/>
    <w:rsid w:val="00D950BF"/>
    <w:rsid w:val="00D955B0"/>
    <w:rsid w:val="00D959AE"/>
    <w:rsid w:val="00D95A76"/>
    <w:rsid w:val="00D95EC4"/>
    <w:rsid w:val="00D960FB"/>
    <w:rsid w:val="00D96302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1355"/>
    <w:rsid w:val="00DA1410"/>
    <w:rsid w:val="00DA155E"/>
    <w:rsid w:val="00DA1567"/>
    <w:rsid w:val="00DA20D7"/>
    <w:rsid w:val="00DA2112"/>
    <w:rsid w:val="00DA2167"/>
    <w:rsid w:val="00DA2A8C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CCB"/>
    <w:rsid w:val="00DA4DC3"/>
    <w:rsid w:val="00DA4FDF"/>
    <w:rsid w:val="00DA5120"/>
    <w:rsid w:val="00DA5464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ED1"/>
    <w:rsid w:val="00DB10A0"/>
    <w:rsid w:val="00DB1346"/>
    <w:rsid w:val="00DB183F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7C1"/>
    <w:rsid w:val="00DB3ACC"/>
    <w:rsid w:val="00DB3FD7"/>
    <w:rsid w:val="00DB47A9"/>
    <w:rsid w:val="00DB49B6"/>
    <w:rsid w:val="00DB500D"/>
    <w:rsid w:val="00DB5133"/>
    <w:rsid w:val="00DB5165"/>
    <w:rsid w:val="00DB5365"/>
    <w:rsid w:val="00DB5508"/>
    <w:rsid w:val="00DB5580"/>
    <w:rsid w:val="00DB5621"/>
    <w:rsid w:val="00DB591A"/>
    <w:rsid w:val="00DB592F"/>
    <w:rsid w:val="00DB59AF"/>
    <w:rsid w:val="00DB5A1F"/>
    <w:rsid w:val="00DB5A45"/>
    <w:rsid w:val="00DB5B49"/>
    <w:rsid w:val="00DB6234"/>
    <w:rsid w:val="00DB66BD"/>
    <w:rsid w:val="00DB678D"/>
    <w:rsid w:val="00DB67A6"/>
    <w:rsid w:val="00DB6B97"/>
    <w:rsid w:val="00DB727B"/>
    <w:rsid w:val="00DB74F6"/>
    <w:rsid w:val="00DB783D"/>
    <w:rsid w:val="00DB789C"/>
    <w:rsid w:val="00DB7D30"/>
    <w:rsid w:val="00DC020F"/>
    <w:rsid w:val="00DC0383"/>
    <w:rsid w:val="00DC06FB"/>
    <w:rsid w:val="00DC09FD"/>
    <w:rsid w:val="00DC0AB4"/>
    <w:rsid w:val="00DC0B98"/>
    <w:rsid w:val="00DC0CE6"/>
    <w:rsid w:val="00DC0E85"/>
    <w:rsid w:val="00DC0FBE"/>
    <w:rsid w:val="00DC11A7"/>
    <w:rsid w:val="00DC1607"/>
    <w:rsid w:val="00DC1767"/>
    <w:rsid w:val="00DC21C8"/>
    <w:rsid w:val="00DC227B"/>
    <w:rsid w:val="00DC2351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393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9F1"/>
    <w:rsid w:val="00DD0B98"/>
    <w:rsid w:val="00DD0C27"/>
    <w:rsid w:val="00DD0CEF"/>
    <w:rsid w:val="00DD0D01"/>
    <w:rsid w:val="00DD0E60"/>
    <w:rsid w:val="00DD1123"/>
    <w:rsid w:val="00DD12B9"/>
    <w:rsid w:val="00DD1439"/>
    <w:rsid w:val="00DD1472"/>
    <w:rsid w:val="00DD1FC5"/>
    <w:rsid w:val="00DD21F0"/>
    <w:rsid w:val="00DD2248"/>
    <w:rsid w:val="00DD22F9"/>
    <w:rsid w:val="00DD2884"/>
    <w:rsid w:val="00DD2969"/>
    <w:rsid w:val="00DD2993"/>
    <w:rsid w:val="00DD2BEC"/>
    <w:rsid w:val="00DD2C06"/>
    <w:rsid w:val="00DD3341"/>
    <w:rsid w:val="00DD34A6"/>
    <w:rsid w:val="00DD37DF"/>
    <w:rsid w:val="00DD3D22"/>
    <w:rsid w:val="00DD460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12A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21F"/>
    <w:rsid w:val="00DE1305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C5D"/>
    <w:rsid w:val="00DE4D22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F27"/>
    <w:rsid w:val="00DF00EF"/>
    <w:rsid w:val="00DF014A"/>
    <w:rsid w:val="00DF068B"/>
    <w:rsid w:val="00DF0D4B"/>
    <w:rsid w:val="00DF1217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938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97"/>
    <w:rsid w:val="00DF50A7"/>
    <w:rsid w:val="00DF51A2"/>
    <w:rsid w:val="00DF59CB"/>
    <w:rsid w:val="00DF5A42"/>
    <w:rsid w:val="00DF5B46"/>
    <w:rsid w:val="00DF5D5B"/>
    <w:rsid w:val="00DF5DA2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5068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91C"/>
    <w:rsid w:val="00E06A02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10370"/>
    <w:rsid w:val="00E10863"/>
    <w:rsid w:val="00E10902"/>
    <w:rsid w:val="00E10B64"/>
    <w:rsid w:val="00E1117F"/>
    <w:rsid w:val="00E111D6"/>
    <w:rsid w:val="00E112DB"/>
    <w:rsid w:val="00E11527"/>
    <w:rsid w:val="00E11AED"/>
    <w:rsid w:val="00E12266"/>
    <w:rsid w:val="00E12586"/>
    <w:rsid w:val="00E127CE"/>
    <w:rsid w:val="00E128D7"/>
    <w:rsid w:val="00E13122"/>
    <w:rsid w:val="00E1344D"/>
    <w:rsid w:val="00E137D6"/>
    <w:rsid w:val="00E138FD"/>
    <w:rsid w:val="00E13914"/>
    <w:rsid w:val="00E13B63"/>
    <w:rsid w:val="00E13CCC"/>
    <w:rsid w:val="00E13FBE"/>
    <w:rsid w:val="00E14C63"/>
    <w:rsid w:val="00E14DE4"/>
    <w:rsid w:val="00E150B6"/>
    <w:rsid w:val="00E1518C"/>
    <w:rsid w:val="00E15864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7C3"/>
    <w:rsid w:val="00E207C9"/>
    <w:rsid w:val="00E2084A"/>
    <w:rsid w:val="00E2093A"/>
    <w:rsid w:val="00E214D9"/>
    <w:rsid w:val="00E217ED"/>
    <w:rsid w:val="00E21A08"/>
    <w:rsid w:val="00E21AB0"/>
    <w:rsid w:val="00E21C4F"/>
    <w:rsid w:val="00E2235D"/>
    <w:rsid w:val="00E22904"/>
    <w:rsid w:val="00E22ABD"/>
    <w:rsid w:val="00E22C8E"/>
    <w:rsid w:val="00E22E29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8F4"/>
    <w:rsid w:val="00E25A27"/>
    <w:rsid w:val="00E25A73"/>
    <w:rsid w:val="00E25BFB"/>
    <w:rsid w:val="00E25E93"/>
    <w:rsid w:val="00E26D70"/>
    <w:rsid w:val="00E26F98"/>
    <w:rsid w:val="00E26FE7"/>
    <w:rsid w:val="00E27029"/>
    <w:rsid w:val="00E270C2"/>
    <w:rsid w:val="00E27693"/>
    <w:rsid w:val="00E2770A"/>
    <w:rsid w:val="00E27802"/>
    <w:rsid w:val="00E27937"/>
    <w:rsid w:val="00E30219"/>
    <w:rsid w:val="00E304B2"/>
    <w:rsid w:val="00E304F1"/>
    <w:rsid w:val="00E3055E"/>
    <w:rsid w:val="00E3079A"/>
    <w:rsid w:val="00E307A2"/>
    <w:rsid w:val="00E30D7E"/>
    <w:rsid w:val="00E30DF2"/>
    <w:rsid w:val="00E314D6"/>
    <w:rsid w:val="00E3176D"/>
    <w:rsid w:val="00E31CB2"/>
    <w:rsid w:val="00E31DFF"/>
    <w:rsid w:val="00E32164"/>
    <w:rsid w:val="00E32235"/>
    <w:rsid w:val="00E32396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BA2"/>
    <w:rsid w:val="00E34DA2"/>
    <w:rsid w:val="00E34FB1"/>
    <w:rsid w:val="00E35029"/>
    <w:rsid w:val="00E35070"/>
    <w:rsid w:val="00E352AF"/>
    <w:rsid w:val="00E35619"/>
    <w:rsid w:val="00E35648"/>
    <w:rsid w:val="00E356CF"/>
    <w:rsid w:val="00E35885"/>
    <w:rsid w:val="00E363B8"/>
    <w:rsid w:val="00E36ABE"/>
    <w:rsid w:val="00E36BA7"/>
    <w:rsid w:val="00E37457"/>
    <w:rsid w:val="00E37BC0"/>
    <w:rsid w:val="00E37E05"/>
    <w:rsid w:val="00E37E08"/>
    <w:rsid w:val="00E4017D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696"/>
    <w:rsid w:val="00E41876"/>
    <w:rsid w:val="00E418AE"/>
    <w:rsid w:val="00E418B4"/>
    <w:rsid w:val="00E41BE3"/>
    <w:rsid w:val="00E41E92"/>
    <w:rsid w:val="00E42114"/>
    <w:rsid w:val="00E42165"/>
    <w:rsid w:val="00E423A5"/>
    <w:rsid w:val="00E426FF"/>
    <w:rsid w:val="00E42C27"/>
    <w:rsid w:val="00E42C84"/>
    <w:rsid w:val="00E42E6F"/>
    <w:rsid w:val="00E430EE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27C"/>
    <w:rsid w:val="00E4565E"/>
    <w:rsid w:val="00E456FB"/>
    <w:rsid w:val="00E45796"/>
    <w:rsid w:val="00E45BD5"/>
    <w:rsid w:val="00E45C2E"/>
    <w:rsid w:val="00E45FAE"/>
    <w:rsid w:val="00E45FB2"/>
    <w:rsid w:val="00E467A6"/>
    <w:rsid w:val="00E46A17"/>
    <w:rsid w:val="00E46DB2"/>
    <w:rsid w:val="00E46FAF"/>
    <w:rsid w:val="00E471EC"/>
    <w:rsid w:val="00E4750C"/>
    <w:rsid w:val="00E47C2F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7E5"/>
    <w:rsid w:val="00E52889"/>
    <w:rsid w:val="00E529C1"/>
    <w:rsid w:val="00E52AB7"/>
    <w:rsid w:val="00E52C4A"/>
    <w:rsid w:val="00E52CB7"/>
    <w:rsid w:val="00E52DDA"/>
    <w:rsid w:val="00E52ECC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F1"/>
    <w:rsid w:val="00E5486C"/>
    <w:rsid w:val="00E5499C"/>
    <w:rsid w:val="00E54AE0"/>
    <w:rsid w:val="00E54B50"/>
    <w:rsid w:val="00E54CCD"/>
    <w:rsid w:val="00E54E52"/>
    <w:rsid w:val="00E55196"/>
    <w:rsid w:val="00E55327"/>
    <w:rsid w:val="00E55867"/>
    <w:rsid w:val="00E559BD"/>
    <w:rsid w:val="00E55AD8"/>
    <w:rsid w:val="00E56173"/>
    <w:rsid w:val="00E564EC"/>
    <w:rsid w:val="00E568C8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4E0"/>
    <w:rsid w:val="00E63500"/>
    <w:rsid w:val="00E6357F"/>
    <w:rsid w:val="00E63A94"/>
    <w:rsid w:val="00E63D75"/>
    <w:rsid w:val="00E63FA5"/>
    <w:rsid w:val="00E64058"/>
    <w:rsid w:val="00E64321"/>
    <w:rsid w:val="00E649CA"/>
    <w:rsid w:val="00E654C1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76"/>
    <w:rsid w:val="00E67AAE"/>
    <w:rsid w:val="00E67DED"/>
    <w:rsid w:val="00E67E37"/>
    <w:rsid w:val="00E67F13"/>
    <w:rsid w:val="00E7058F"/>
    <w:rsid w:val="00E7076A"/>
    <w:rsid w:val="00E70870"/>
    <w:rsid w:val="00E7092A"/>
    <w:rsid w:val="00E70955"/>
    <w:rsid w:val="00E70AA9"/>
    <w:rsid w:val="00E70F7A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93E"/>
    <w:rsid w:val="00E73BC9"/>
    <w:rsid w:val="00E74163"/>
    <w:rsid w:val="00E74179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62D0"/>
    <w:rsid w:val="00E76420"/>
    <w:rsid w:val="00E764A8"/>
    <w:rsid w:val="00E768A6"/>
    <w:rsid w:val="00E76AA1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DE9"/>
    <w:rsid w:val="00E80FD1"/>
    <w:rsid w:val="00E8128E"/>
    <w:rsid w:val="00E81353"/>
    <w:rsid w:val="00E81381"/>
    <w:rsid w:val="00E8139A"/>
    <w:rsid w:val="00E8176A"/>
    <w:rsid w:val="00E819CC"/>
    <w:rsid w:val="00E819D0"/>
    <w:rsid w:val="00E81DF1"/>
    <w:rsid w:val="00E82227"/>
    <w:rsid w:val="00E8222A"/>
    <w:rsid w:val="00E82722"/>
    <w:rsid w:val="00E82747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6A"/>
    <w:rsid w:val="00E84B5C"/>
    <w:rsid w:val="00E84E6F"/>
    <w:rsid w:val="00E84F33"/>
    <w:rsid w:val="00E853D3"/>
    <w:rsid w:val="00E8555C"/>
    <w:rsid w:val="00E859CE"/>
    <w:rsid w:val="00E85D79"/>
    <w:rsid w:val="00E85F3E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90019"/>
    <w:rsid w:val="00E9042F"/>
    <w:rsid w:val="00E9057A"/>
    <w:rsid w:val="00E907B0"/>
    <w:rsid w:val="00E90B31"/>
    <w:rsid w:val="00E90C44"/>
    <w:rsid w:val="00E90D91"/>
    <w:rsid w:val="00E90DF8"/>
    <w:rsid w:val="00E90E79"/>
    <w:rsid w:val="00E911DD"/>
    <w:rsid w:val="00E91631"/>
    <w:rsid w:val="00E916AC"/>
    <w:rsid w:val="00E917B3"/>
    <w:rsid w:val="00E919AB"/>
    <w:rsid w:val="00E92135"/>
    <w:rsid w:val="00E92368"/>
    <w:rsid w:val="00E92448"/>
    <w:rsid w:val="00E9275B"/>
    <w:rsid w:val="00E929E0"/>
    <w:rsid w:val="00E92A27"/>
    <w:rsid w:val="00E930DC"/>
    <w:rsid w:val="00E936CE"/>
    <w:rsid w:val="00E93B00"/>
    <w:rsid w:val="00E940FC"/>
    <w:rsid w:val="00E94394"/>
    <w:rsid w:val="00E94447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A3"/>
    <w:rsid w:val="00E96FAE"/>
    <w:rsid w:val="00E9705F"/>
    <w:rsid w:val="00E9717B"/>
    <w:rsid w:val="00E97467"/>
    <w:rsid w:val="00E9759B"/>
    <w:rsid w:val="00E97750"/>
    <w:rsid w:val="00E978EF"/>
    <w:rsid w:val="00E97B0D"/>
    <w:rsid w:val="00E97B86"/>
    <w:rsid w:val="00EA04D1"/>
    <w:rsid w:val="00EA0822"/>
    <w:rsid w:val="00EA0C4C"/>
    <w:rsid w:val="00EA1112"/>
    <w:rsid w:val="00EA142C"/>
    <w:rsid w:val="00EA1436"/>
    <w:rsid w:val="00EA1848"/>
    <w:rsid w:val="00EA1E18"/>
    <w:rsid w:val="00EA26D1"/>
    <w:rsid w:val="00EA297B"/>
    <w:rsid w:val="00EA29D3"/>
    <w:rsid w:val="00EA2B15"/>
    <w:rsid w:val="00EA2C26"/>
    <w:rsid w:val="00EA32BD"/>
    <w:rsid w:val="00EA34F8"/>
    <w:rsid w:val="00EA3510"/>
    <w:rsid w:val="00EA3B49"/>
    <w:rsid w:val="00EA426C"/>
    <w:rsid w:val="00EA42F2"/>
    <w:rsid w:val="00EA4868"/>
    <w:rsid w:val="00EA49AD"/>
    <w:rsid w:val="00EA4A90"/>
    <w:rsid w:val="00EA4BB7"/>
    <w:rsid w:val="00EA5072"/>
    <w:rsid w:val="00EA557B"/>
    <w:rsid w:val="00EA55F1"/>
    <w:rsid w:val="00EA5745"/>
    <w:rsid w:val="00EA5A06"/>
    <w:rsid w:val="00EA5B46"/>
    <w:rsid w:val="00EA5DC2"/>
    <w:rsid w:val="00EA5F63"/>
    <w:rsid w:val="00EA6783"/>
    <w:rsid w:val="00EA6E4C"/>
    <w:rsid w:val="00EA6FFB"/>
    <w:rsid w:val="00EA744A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B74"/>
    <w:rsid w:val="00EB1F14"/>
    <w:rsid w:val="00EB20B4"/>
    <w:rsid w:val="00EB241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B93"/>
    <w:rsid w:val="00EB4C68"/>
    <w:rsid w:val="00EB549E"/>
    <w:rsid w:val="00EB55DF"/>
    <w:rsid w:val="00EB5885"/>
    <w:rsid w:val="00EB59EC"/>
    <w:rsid w:val="00EB5A9D"/>
    <w:rsid w:val="00EB5CF9"/>
    <w:rsid w:val="00EB6304"/>
    <w:rsid w:val="00EB63D2"/>
    <w:rsid w:val="00EB6D00"/>
    <w:rsid w:val="00EB6DFB"/>
    <w:rsid w:val="00EB70E5"/>
    <w:rsid w:val="00EB7213"/>
    <w:rsid w:val="00EB7575"/>
    <w:rsid w:val="00EC0303"/>
    <w:rsid w:val="00EC0F2A"/>
    <w:rsid w:val="00EC0FA4"/>
    <w:rsid w:val="00EC1094"/>
    <w:rsid w:val="00EC12FB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AA"/>
    <w:rsid w:val="00EC3B9E"/>
    <w:rsid w:val="00EC3FBE"/>
    <w:rsid w:val="00EC3FC6"/>
    <w:rsid w:val="00EC412E"/>
    <w:rsid w:val="00EC4281"/>
    <w:rsid w:val="00EC485A"/>
    <w:rsid w:val="00EC492E"/>
    <w:rsid w:val="00EC4CDC"/>
    <w:rsid w:val="00EC4D55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EE"/>
    <w:rsid w:val="00ED2C28"/>
    <w:rsid w:val="00ED327D"/>
    <w:rsid w:val="00ED3594"/>
    <w:rsid w:val="00ED3647"/>
    <w:rsid w:val="00ED374C"/>
    <w:rsid w:val="00ED37F4"/>
    <w:rsid w:val="00ED38E4"/>
    <w:rsid w:val="00ED39C8"/>
    <w:rsid w:val="00ED3ACC"/>
    <w:rsid w:val="00ED3B5F"/>
    <w:rsid w:val="00ED3BC2"/>
    <w:rsid w:val="00ED3BED"/>
    <w:rsid w:val="00ED3C1D"/>
    <w:rsid w:val="00ED3C77"/>
    <w:rsid w:val="00ED3CB5"/>
    <w:rsid w:val="00ED3DF4"/>
    <w:rsid w:val="00ED42E9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D0"/>
    <w:rsid w:val="00ED6EB2"/>
    <w:rsid w:val="00ED6ED6"/>
    <w:rsid w:val="00ED7479"/>
    <w:rsid w:val="00ED7534"/>
    <w:rsid w:val="00ED797A"/>
    <w:rsid w:val="00EE0202"/>
    <w:rsid w:val="00EE0B1A"/>
    <w:rsid w:val="00EE0D0B"/>
    <w:rsid w:val="00EE1A40"/>
    <w:rsid w:val="00EE1AD2"/>
    <w:rsid w:val="00EE1B54"/>
    <w:rsid w:val="00EE1BD8"/>
    <w:rsid w:val="00EE1E06"/>
    <w:rsid w:val="00EE235B"/>
    <w:rsid w:val="00EE2367"/>
    <w:rsid w:val="00EE23BB"/>
    <w:rsid w:val="00EE2546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741"/>
    <w:rsid w:val="00EE47CE"/>
    <w:rsid w:val="00EE4C20"/>
    <w:rsid w:val="00EE4C7B"/>
    <w:rsid w:val="00EE54C6"/>
    <w:rsid w:val="00EE553D"/>
    <w:rsid w:val="00EE5780"/>
    <w:rsid w:val="00EE652E"/>
    <w:rsid w:val="00EE686F"/>
    <w:rsid w:val="00EE69C7"/>
    <w:rsid w:val="00EE6BB8"/>
    <w:rsid w:val="00EE6D2A"/>
    <w:rsid w:val="00EE6F3E"/>
    <w:rsid w:val="00EE742B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37D"/>
    <w:rsid w:val="00EF1B04"/>
    <w:rsid w:val="00EF1E3D"/>
    <w:rsid w:val="00EF1F78"/>
    <w:rsid w:val="00EF22DB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E9"/>
    <w:rsid w:val="00EF3A0A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861"/>
    <w:rsid w:val="00EF6938"/>
    <w:rsid w:val="00EF69B5"/>
    <w:rsid w:val="00EF6B33"/>
    <w:rsid w:val="00EF6C27"/>
    <w:rsid w:val="00EF6E35"/>
    <w:rsid w:val="00EF6F42"/>
    <w:rsid w:val="00EF6FA7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F0006F"/>
    <w:rsid w:val="00F00087"/>
    <w:rsid w:val="00F00236"/>
    <w:rsid w:val="00F0025D"/>
    <w:rsid w:val="00F003CA"/>
    <w:rsid w:val="00F0045B"/>
    <w:rsid w:val="00F0073C"/>
    <w:rsid w:val="00F008D7"/>
    <w:rsid w:val="00F00A2C"/>
    <w:rsid w:val="00F00BC0"/>
    <w:rsid w:val="00F00F96"/>
    <w:rsid w:val="00F01C97"/>
    <w:rsid w:val="00F01F6B"/>
    <w:rsid w:val="00F0233B"/>
    <w:rsid w:val="00F0245D"/>
    <w:rsid w:val="00F02571"/>
    <w:rsid w:val="00F02BD3"/>
    <w:rsid w:val="00F02C5A"/>
    <w:rsid w:val="00F02CAC"/>
    <w:rsid w:val="00F03063"/>
    <w:rsid w:val="00F03162"/>
    <w:rsid w:val="00F0321D"/>
    <w:rsid w:val="00F03B01"/>
    <w:rsid w:val="00F03B94"/>
    <w:rsid w:val="00F03F24"/>
    <w:rsid w:val="00F0422E"/>
    <w:rsid w:val="00F042A9"/>
    <w:rsid w:val="00F04610"/>
    <w:rsid w:val="00F04708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EE1"/>
    <w:rsid w:val="00F12FA5"/>
    <w:rsid w:val="00F13396"/>
    <w:rsid w:val="00F133BB"/>
    <w:rsid w:val="00F1342B"/>
    <w:rsid w:val="00F134F7"/>
    <w:rsid w:val="00F13607"/>
    <w:rsid w:val="00F1364F"/>
    <w:rsid w:val="00F139A5"/>
    <w:rsid w:val="00F13E03"/>
    <w:rsid w:val="00F13E85"/>
    <w:rsid w:val="00F14563"/>
    <w:rsid w:val="00F14572"/>
    <w:rsid w:val="00F1487F"/>
    <w:rsid w:val="00F14F74"/>
    <w:rsid w:val="00F15235"/>
    <w:rsid w:val="00F15275"/>
    <w:rsid w:val="00F15451"/>
    <w:rsid w:val="00F155DF"/>
    <w:rsid w:val="00F15661"/>
    <w:rsid w:val="00F156CE"/>
    <w:rsid w:val="00F15B09"/>
    <w:rsid w:val="00F15D49"/>
    <w:rsid w:val="00F15F24"/>
    <w:rsid w:val="00F15F6F"/>
    <w:rsid w:val="00F16554"/>
    <w:rsid w:val="00F166C6"/>
    <w:rsid w:val="00F16754"/>
    <w:rsid w:val="00F16969"/>
    <w:rsid w:val="00F16D6C"/>
    <w:rsid w:val="00F17873"/>
    <w:rsid w:val="00F2000C"/>
    <w:rsid w:val="00F206EB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DFC"/>
    <w:rsid w:val="00F21E89"/>
    <w:rsid w:val="00F21F1D"/>
    <w:rsid w:val="00F224B9"/>
    <w:rsid w:val="00F228A3"/>
    <w:rsid w:val="00F22C56"/>
    <w:rsid w:val="00F22E59"/>
    <w:rsid w:val="00F22FF7"/>
    <w:rsid w:val="00F2318F"/>
    <w:rsid w:val="00F231D3"/>
    <w:rsid w:val="00F23246"/>
    <w:rsid w:val="00F2327A"/>
    <w:rsid w:val="00F23458"/>
    <w:rsid w:val="00F23749"/>
    <w:rsid w:val="00F237F7"/>
    <w:rsid w:val="00F2380C"/>
    <w:rsid w:val="00F239CD"/>
    <w:rsid w:val="00F23C2D"/>
    <w:rsid w:val="00F24239"/>
    <w:rsid w:val="00F24368"/>
    <w:rsid w:val="00F24970"/>
    <w:rsid w:val="00F249A1"/>
    <w:rsid w:val="00F24B82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E39"/>
    <w:rsid w:val="00F30676"/>
    <w:rsid w:val="00F30B02"/>
    <w:rsid w:val="00F30C08"/>
    <w:rsid w:val="00F312CE"/>
    <w:rsid w:val="00F3162F"/>
    <w:rsid w:val="00F31B96"/>
    <w:rsid w:val="00F32038"/>
    <w:rsid w:val="00F3209B"/>
    <w:rsid w:val="00F32120"/>
    <w:rsid w:val="00F32170"/>
    <w:rsid w:val="00F321C0"/>
    <w:rsid w:val="00F3229E"/>
    <w:rsid w:val="00F323AF"/>
    <w:rsid w:val="00F325C1"/>
    <w:rsid w:val="00F32632"/>
    <w:rsid w:val="00F3266E"/>
    <w:rsid w:val="00F32868"/>
    <w:rsid w:val="00F32DB2"/>
    <w:rsid w:val="00F32E47"/>
    <w:rsid w:val="00F32ED8"/>
    <w:rsid w:val="00F33421"/>
    <w:rsid w:val="00F337CB"/>
    <w:rsid w:val="00F33915"/>
    <w:rsid w:val="00F33A4F"/>
    <w:rsid w:val="00F33C12"/>
    <w:rsid w:val="00F33DBB"/>
    <w:rsid w:val="00F34CE7"/>
    <w:rsid w:val="00F350ED"/>
    <w:rsid w:val="00F35209"/>
    <w:rsid w:val="00F352A6"/>
    <w:rsid w:val="00F3558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842"/>
    <w:rsid w:val="00F36872"/>
    <w:rsid w:val="00F36926"/>
    <w:rsid w:val="00F36A96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CA4"/>
    <w:rsid w:val="00F426D8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47B"/>
    <w:rsid w:val="00F465B5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7D"/>
    <w:rsid w:val="00F50393"/>
    <w:rsid w:val="00F50407"/>
    <w:rsid w:val="00F5043B"/>
    <w:rsid w:val="00F5067B"/>
    <w:rsid w:val="00F50729"/>
    <w:rsid w:val="00F507BE"/>
    <w:rsid w:val="00F50B62"/>
    <w:rsid w:val="00F510A2"/>
    <w:rsid w:val="00F512FD"/>
    <w:rsid w:val="00F51413"/>
    <w:rsid w:val="00F51451"/>
    <w:rsid w:val="00F5178C"/>
    <w:rsid w:val="00F517A9"/>
    <w:rsid w:val="00F51868"/>
    <w:rsid w:val="00F51A50"/>
    <w:rsid w:val="00F51A85"/>
    <w:rsid w:val="00F51AD7"/>
    <w:rsid w:val="00F51C89"/>
    <w:rsid w:val="00F52464"/>
    <w:rsid w:val="00F52598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319"/>
    <w:rsid w:val="00F546DE"/>
    <w:rsid w:val="00F547F7"/>
    <w:rsid w:val="00F5480E"/>
    <w:rsid w:val="00F54B85"/>
    <w:rsid w:val="00F54BAB"/>
    <w:rsid w:val="00F54F7E"/>
    <w:rsid w:val="00F55060"/>
    <w:rsid w:val="00F55A0C"/>
    <w:rsid w:val="00F55F1F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627"/>
    <w:rsid w:val="00F576E7"/>
    <w:rsid w:val="00F579FC"/>
    <w:rsid w:val="00F57FED"/>
    <w:rsid w:val="00F600C6"/>
    <w:rsid w:val="00F603B2"/>
    <w:rsid w:val="00F605AD"/>
    <w:rsid w:val="00F6061F"/>
    <w:rsid w:val="00F60634"/>
    <w:rsid w:val="00F607C9"/>
    <w:rsid w:val="00F609DA"/>
    <w:rsid w:val="00F60A51"/>
    <w:rsid w:val="00F60A86"/>
    <w:rsid w:val="00F60C42"/>
    <w:rsid w:val="00F610BD"/>
    <w:rsid w:val="00F61206"/>
    <w:rsid w:val="00F61703"/>
    <w:rsid w:val="00F61BE5"/>
    <w:rsid w:val="00F61F0C"/>
    <w:rsid w:val="00F621DF"/>
    <w:rsid w:val="00F623BE"/>
    <w:rsid w:val="00F6242C"/>
    <w:rsid w:val="00F625FD"/>
    <w:rsid w:val="00F62A4E"/>
    <w:rsid w:val="00F62E63"/>
    <w:rsid w:val="00F6304A"/>
    <w:rsid w:val="00F63350"/>
    <w:rsid w:val="00F6386E"/>
    <w:rsid w:val="00F63E2A"/>
    <w:rsid w:val="00F641BC"/>
    <w:rsid w:val="00F6475A"/>
    <w:rsid w:val="00F64B89"/>
    <w:rsid w:val="00F64C94"/>
    <w:rsid w:val="00F64CD9"/>
    <w:rsid w:val="00F651BC"/>
    <w:rsid w:val="00F656A2"/>
    <w:rsid w:val="00F657C9"/>
    <w:rsid w:val="00F65968"/>
    <w:rsid w:val="00F65DC4"/>
    <w:rsid w:val="00F65F91"/>
    <w:rsid w:val="00F6606A"/>
    <w:rsid w:val="00F66547"/>
    <w:rsid w:val="00F665CE"/>
    <w:rsid w:val="00F667F0"/>
    <w:rsid w:val="00F66C85"/>
    <w:rsid w:val="00F66C8B"/>
    <w:rsid w:val="00F66F11"/>
    <w:rsid w:val="00F66F5D"/>
    <w:rsid w:val="00F66FBF"/>
    <w:rsid w:val="00F670CD"/>
    <w:rsid w:val="00F67133"/>
    <w:rsid w:val="00F67538"/>
    <w:rsid w:val="00F6799D"/>
    <w:rsid w:val="00F679D8"/>
    <w:rsid w:val="00F67B73"/>
    <w:rsid w:val="00F67D14"/>
    <w:rsid w:val="00F70019"/>
    <w:rsid w:val="00F702DB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F5A"/>
    <w:rsid w:val="00F72A08"/>
    <w:rsid w:val="00F72C71"/>
    <w:rsid w:val="00F72C96"/>
    <w:rsid w:val="00F72D34"/>
    <w:rsid w:val="00F72D42"/>
    <w:rsid w:val="00F73509"/>
    <w:rsid w:val="00F7360F"/>
    <w:rsid w:val="00F737A9"/>
    <w:rsid w:val="00F73A36"/>
    <w:rsid w:val="00F73B99"/>
    <w:rsid w:val="00F7423B"/>
    <w:rsid w:val="00F742EF"/>
    <w:rsid w:val="00F7445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D5D"/>
    <w:rsid w:val="00F77DD5"/>
    <w:rsid w:val="00F80170"/>
    <w:rsid w:val="00F802E2"/>
    <w:rsid w:val="00F8045D"/>
    <w:rsid w:val="00F804F1"/>
    <w:rsid w:val="00F80AE2"/>
    <w:rsid w:val="00F80F13"/>
    <w:rsid w:val="00F81225"/>
    <w:rsid w:val="00F8145B"/>
    <w:rsid w:val="00F814B7"/>
    <w:rsid w:val="00F814E0"/>
    <w:rsid w:val="00F819C8"/>
    <w:rsid w:val="00F81A60"/>
    <w:rsid w:val="00F81C69"/>
    <w:rsid w:val="00F8220D"/>
    <w:rsid w:val="00F82359"/>
    <w:rsid w:val="00F823D3"/>
    <w:rsid w:val="00F826D5"/>
    <w:rsid w:val="00F8276B"/>
    <w:rsid w:val="00F8282A"/>
    <w:rsid w:val="00F82846"/>
    <w:rsid w:val="00F82A3D"/>
    <w:rsid w:val="00F83278"/>
    <w:rsid w:val="00F833FA"/>
    <w:rsid w:val="00F83912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A0C"/>
    <w:rsid w:val="00F85AA2"/>
    <w:rsid w:val="00F85B70"/>
    <w:rsid w:val="00F85B8D"/>
    <w:rsid w:val="00F85C2F"/>
    <w:rsid w:val="00F85D0F"/>
    <w:rsid w:val="00F85E16"/>
    <w:rsid w:val="00F86186"/>
    <w:rsid w:val="00F8628F"/>
    <w:rsid w:val="00F863B7"/>
    <w:rsid w:val="00F866DB"/>
    <w:rsid w:val="00F86734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8B2"/>
    <w:rsid w:val="00F90A66"/>
    <w:rsid w:val="00F90A9D"/>
    <w:rsid w:val="00F90EB8"/>
    <w:rsid w:val="00F9147A"/>
    <w:rsid w:val="00F91527"/>
    <w:rsid w:val="00F9187C"/>
    <w:rsid w:val="00F9191E"/>
    <w:rsid w:val="00F91C27"/>
    <w:rsid w:val="00F91D41"/>
    <w:rsid w:val="00F92092"/>
    <w:rsid w:val="00F92228"/>
    <w:rsid w:val="00F9272A"/>
    <w:rsid w:val="00F92A72"/>
    <w:rsid w:val="00F92EBB"/>
    <w:rsid w:val="00F92ED8"/>
    <w:rsid w:val="00F930E9"/>
    <w:rsid w:val="00F9327C"/>
    <w:rsid w:val="00F932E2"/>
    <w:rsid w:val="00F932E7"/>
    <w:rsid w:val="00F93BF8"/>
    <w:rsid w:val="00F93EA0"/>
    <w:rsid w:val="00F94197"/>
    <w:rsid w:val="00F943A8"/>
    <w:rsid w:val="00F94B2D"/>
    <w:rsid w:val="00F94DB6"/>
    <w:rsid w:val="00F94E45"/>
    <w:rsid w:val="00F95116"/>
    <w:rsid w:val="00F9545E"/>
    <w:rsid w:val="00F95680"/>
    <w:rsid w:val="00F957DE"/>
    <w:rsid w:val="00F9598F"/>
    <w:rsid w:val="00F959FB"/>
    <w:rsid w:val="00F95AA2"/>
    <w:rsid w:val="00F95D02"/>
    <w:rsid w:val="00F96398"/>
    <w:rsid w:val="00F96399"/>
    <w:rsid w:val="00F96554"/>
    <w:rsid w:val="00F96A72"/>
    <w:rsid w:val="00F96B40"/>
    <w:rsid w:val="00F96BC0"/>
    <w:rsid w:val="00F96E32"/>
    <w:rsid w:val="00F96F42"/>
    <w:rsid w:val="00F970F6"/>
    <w:rsid w:val="00F971B9"/>
    <w:rsid w:val="00F9760C"/>
    <w:rsid w:val="00F97797"/>
    <w:rsid w:val="00F97801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3"/>
    <w:rsid w:val="00FA2607"/>
    <w:rsid w:val="00FA2B1D"/>
    <w:rsid w:val="00FA2C4A"/>
    <w:rsid w:val="00FA2C97"/>
    <w:rsid w:val="00FA2F16"/>
    <w:rsid w:val="00FA358C"/>
    <w:rsid w:val="00FA35C3"/>
    <w:rsid w:val="00FA387B"/>
    <w:rsid w:val="00FA3992"/>
    <w:rsid w:val="00FA416A"/>
    <w:rsid w:val="00FA4377"/>
    <w:rsid w:val="00FA4439"/>
    <w:rsid w:val="00FA44E5"/>
    <w:rsid w:val="00FA45E6"/>
    <w:rsid w:val="00FA46C8"/>
    <w:rsid w:val="00FA47D8"/>
    <w:rsid w:val="00FA487B"/>
    <w:rsid w:val="00FA49C3"/>
    <w:rsid w:val="00FA4C63"/>
    <w:rsid w:val="00FA4E25"/>
    <w:rsid w:val="00FA4F08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1CE"/>
    <w:rsid w:val="00FA63F1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469"/>
    <w:rsid w:val="00FB146B"/>
    <w:rsid w:val="00FB156A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356"/>
    <w:rsid w:val="00FB3463"/>
    <w:rsid w:val="00FB346D"/>
    <w:rsid w:val="00FB361D"/>
    <w:rsid w:val="00FB386C"/>
    <w:rsid w:val="00FB3AE3"/>
    <w:rsid w:val="00FB3B7F"/>
    <w:rsid w:val="00FB3BC2"/>
    <w:rsid w:val="00FB3D33"/>
    <w:rsid w:val="00FB3D51"/>
    <w:rsid w:val="00FB416A"/>
    <w:rsid w:val="00FB42B7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F60"/>
    <w:rsid w:val="00FB5F83"/>
    <w:rsid w:val="00FB643C"/>
    <w:rsid w:val="00FB699B"/>
    <w:rsid w:val="00FB6B45"/>
    <w:rsid w:val="00FB6F33"/>
    <w:rsid w:val="00FB7013"/>
    <w:rsid w:val="00FB711B"/>
    <w:rsid w:val="00FB71AF"/>
    <w:rsid w:val="00FB73C1"/>
    <w:rsid w:val="00FB765A"/>
    <w:rsid w:val="00FB788D"/>
    <w:rsid w:val="00FB7BBF"/>
    <w:rsid w:val="00FB7D1A"/>
    <w:rsid w:val="00FB7EC1"/>
    <w:rsid w:val="00FC0078"/>
    <w:rsid w:val="00FC0175"/>
    <w:rsid w:val="00FC02E3"/>
    <w:rsid w:val="00FC02FE"/>
    <w:rsid w:val="00FC0464"/>
    <w:rsid w:val="00FC0741"/>
    <w:rsid w:val="00FC0B06"/>
    <w:rsid w:val="00FC10C5"/>
    <w:rsid w:val="00FC1131"/>
    <w:rsid w:val="00FC1775"/>
    <w:rsid w:val="00FC1B39"/>
    <w:rsid w:val="00FC1B89"/>
    <w:rsid w:val="00FC1C44"/>
    <w:rsid w:val="00FC1CDC"/>
    <w:rsid w:val="00FC256D"/>
    <w:rsid w:val="00FC25B8"/>
    <w:rsid w:val="00FC2B76"/>
    <w:rsid w:val="00FC3083"/>
    <w:rsid w:val="00FC314A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49E"/>
    <w:rsid w:val="00FC454D"/>
    <w:rsid w:val="00FC4A98"/>
    <w:rsid w:val="00FC510E"/>
    <w:rsid w:val="00FC513E"/>
    <w:rsid w:val="00FC5182"/>
    <w:rsid w:val="00FC598E"/>
    <w:rsid w:val="00FC5A83"/>
    <w:rsid w:val="00FC5C9E"/>
    <w:rsid w:val="00FC5D13"/>
    <w:rsid w:val="00FC6025"/>
    <w:rsid w:val="00FC626E"/>
    <w:rsid w:val="00FC63EB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A0E"/>
    <w:rsid w:val="00FD1EE6"/>
    <w:rsid w:val="00FD1F3A"/>
    <w:rsid w:val="00FD2001"/>
    <w:rsid w:val="00FD2344"/>
    <w:rsid w:val="00FD267C"/>
    <w:rsid w:val="00FD281A"/>
    <w:rsid w:val="00FD2CD0"/>
    <w:rsid w:val="00FD2D13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2C"/>
    <w:rsid w:val="00FD5DD2"/>
    <w:rsid w:val="00FD5F10"/>
    <w:rsid w:val="00FD6102"/>
    <w:rsid w:val="00FD62EE"/>
    <w:rsid w:val="00FD62F3"/>
    <w:rsid w:val="00FD6EAB"/>
    <w:rsid w:val="00FD6EDF"/>
    <w:rsid w:val="00FD7229"/>
    <w:rsid w:val="00FD7248"/>
    <w:rsid w:val="00FD74EB"/>
    <w:rsid w:val="00FD78E6"/>
    <w:rsid w:val="00FD7C61"/>
    <w:rsid w:val="00FD7EE3"/>
    <w:rsid w:val="00FD7FDE"/>
    <w:rsid w:val="00FE0298"/>
    <w:rsid w:val="00FE051F"/>
    <w:rsid w:val="00FE0EB5"/>
    <w:rsid w:val="00FE10DB"/>
    <w:rsid w:val="00FE1240"/>
    <w:rsid w:val="00FE18E1"/>
    <w:rsid w:val="00FE19FF"/>
    <w:rsid w:val="00FE1AA0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62C"/>
    <w:rsid w:val="00FE4A89"/>
    <w:rsid w:val="00FE4EC4"/>
    <w:rsid w:val="00FE4EF9"/>
    <w:rsid w:val="00FE4F74"/>
    <w:rsid w:val="00FE52EA"/>
    <w:rsid w:val="00FE54E3"/>
    <w:rsid w:val="00FE57BD"/>
    <w:rsid w:val="00FE5A17"/>
    <w:rsid w:val="00FE62A7"/>
    <w:rsid w:val="00FE68A9"/>
    <w:rsid w:val="00FE6AF3"/>
    <w:rsid w:val="00FE7009"/>
    <w:rsid w:val="00FE740E"/>
    <w:rsid w:val="00FE74C7"/>
    <w:rsid w:val="00FE76E6"/>
    <w:rsid w:val="00FE7B3F"/>
    <w:rsid w:val="00FE7C71"/>
    <w:rsid w:val="00FE7CAF"/>
    <w:rsid w:val="00FE7D57"/>
    <w:rsid w:val="00FF01E6"/>
    <w:rsid w:val="00FF0257"/>
    <w:rsid w:val="00FF05EE"/>
    <w:rsid w:val="00FF05FF"/>
    <w:rsid w:val="00FF07AF"/>
    <w:rsid w:val="00FF09E9"/>
    <w:rsid w:val="00FF0BAC"/>
    <w:rsid w:val="00FF0EEC"/>
    <w:rsid w:val="00FF14B2"/>
    <w:rsid w:val="00FF1508"/>
    <w:rsid w:val="00FF1A6E"/>
    <w:rsid w:val="00FF1BEA"/>
    <w:rsid w:val="00FF1CBF"/>
    <w:rsid w:val="00FF1F14"/>
    <w:rsid w:val="00FF21CB"/>
    <w:rsid w:val="00FF26A5"/>
    <w:rsid w:val="00FF2750"/>
    <w:rsid w:val="00FF275F"/>
    <w:rsid w:val="00FF2917"/>
    <w:rsid w:val="00FF29CB"/>
    <w:rsid w:val="00FF2A0B"/>
    <w:rsid w:val="00FF2CBF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2A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5ED2079E-D299-4C1F-B14A-53763992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6620A7-FBED-4FB8-9022-DE6CFBCC6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31F1A0-D40B-44F9-860F-6462C934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549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Somjai, Nigonyanont</cp:lastModifiedBy>
  <cp:revision>3</cp:revision>
  <cp:lastPrinted>2020-05-07T05:09:00Z</cp:lastPrinted>
  <dcterms:created xsi:type="dcterms:W3CDTF">2020-05-07T12:07:00Z</dcterms:created>
  <dcterms:modified xsi:type="dcterms:W3CDTF">2020-05-07T12:10:00Z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