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3E4D60" w14:textId="77777777" w:rsidR="00804175" w:rsidRPr="00CA4DB7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bookmarkStart w:id="0" w:name="_GoBack"/>
      <w:bookmarkEnd w:id="0"/>
      <w:r w:rsidRPr="00CA4DB7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CA4DB7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CA4DB7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182B45F8" w14:textId="77777777" w:rsidR="00081F88" w:rsidRPr="00143016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</w:p>
    <w:p w14:paraId="4F27E713" w14:textId="77777777" w:rsidR="00804175" w:rsidRPr="00016678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48D8B5A5" w14:textId="77777777" w:rsidR="00804175" w:rsidRPr="00016678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</w:t>
      </w:r>
      <w:r w:rsidR="00D25073" w:rsidRPr="00016678">
        <w:rPr>
          <w:rFonts w:asciiTheme="majorBidi" w:hAnsiTheme="majorBidi" w:cstheme="majorBidi"/>
          <w:sz w:val="28"/>
          <w:szCs w:val="28"/>
          <w:cs/>
          <w:lang w:bidi="th-TH"/>
        </w:rPr>
        <w:t>งบ</w:t>
      </w: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การเงินระหว่างกาล</w:t>
      </w:r>
    </w:p>
    <w:p w14:paraId="3CBD4A71" w14:textId="1E9DDCC4" w:rsidR="007D2B7F" w:rsidRDefault="007D2B7F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การเปลี่ยนแปลงนโยบายการบัญชี</w:t>
      </w:r>
    </w:p>
    <w:p w14:paraId="1D4D000D" w14:textId="450CE217" w:rsidR="00694F10" w:rsidRPr="00016678" w:rsidRDefault="00694F10" w:rsidP="00694F1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บุคคลหรือกิจการที่เกี่ยวข้องกัน </w:t>
      </w:r>
    </w:p>
    <w:p w14:paraId="5FC50E22" w14:textId="5E7752B3" w:rsidR="00620796" w:rsidRPr="00016678" w:rsidRDefault="00476D6C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rtl/>
          <w:cs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ลูกหนี้เงินให้สินเชื่อ</w:t>
      </w:r>
    </w:p>
    <w:p w14:paraId="1CC2CFE6" w14:textId="77777777" w:rsidR="00620796" w:rsidRPr="00016678" w:rsidRDefault="00620796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="Angsana New"/>
          <w:sz w:val="28"/>
          <w:szCs w:val="28"/>
          <w:cs/>
          <w:lang w:val="th-TH" w:bidi="th-TH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ลูกหนี้ตามสัญญาเช่าซื้อ</w:t>
      </w:r>
    </w:p>
    <w:p w14:paraId="46EE38F2" w14:textId="1E8340DB" w:rsidR="00620796" w:rsidRPr="00016678" w:rsidRDefault="00620796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เงินลงทุนในบริษัทย่อย </w:t>
      </w:r>
    </w:p>
    <w:p w14:paraId="0824C302" w14:textId="77777777" w:rsidR="00F321C0" w:rsidRPr="00016678" w:rsidRDefault="00F321C0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bookmarkStart w:id="1" w:name="_Hlk36852650"/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เงินกู้ยืมระยะสั้นจากสถาบันการเงิน</w:t>
      </w:r>
    </w:p>
    <w:bookmarkEnd w:id="1"/>
    <w:p w14:paraId="63D549B9" w14:textId="60239CD9" w:rsidR="00F321C0" w:rsidRPr="00016678" w:rsidRDefault="00F321C0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เงินกู้ยืมระยะยาวจากสถาบันการเงิน</w:t>
      </w:r>
    </w:p>
    <w:p w14:paraId="51D09550" w14:textId="59DDBFEF" w:rsidR="00F321C0" w:rsidRPr="00016678" w:rsidRDefault="00F321C0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หุ้นกู้</w:t>
      </w:r>
    </w:p>
    <w:p w14:paraId="49EFF406" w14:textId="087A2B02" w:rsidR="00620796" w:rsidRPr="00016678" w:rsidRDefault="00620796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95250C" w:rsidRPr="00016678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2CBABE3F" w14:textId="4B2AB041" w:rsidR="00620796" w:rsidRPr="00016678" w:rsidRDefault="00620796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</w:t>
      </w:r>
    </w:p>
    <w:p w14:paraId="300D15A9" w14:textId="77777777" w:rsidR="00E7567D" w:rsidRPr="00016678" w:rsidRDefault="00E7567D" w:rsidP="00E7567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62490237" w14:textId="2B86BB4F" w:rsidR="00620796" w:rsidRPr="00016678" w:rsidRDefault="58797FFF" w:rsidP="3C7A975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C074257" w14:textId="28EB72DC" w:rsidR="00804175" w:rsidRPr="00016678" w:rsidRDefault="6F4B8B98" w:rsidP="3C7A975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6007CD67" w14:textId="77777777" w:rsidR="00804175" w:rsidRPr="00143016" w:rsidRDefault="00804175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pacing w:val="-4"/>
          <w:sz w:val="28"/>
          <w:szCs w:val="28"/>
          <w:rtl/>
          <w:cs/>
        </w:rPr>
      </w:pPr>
      <w:r w:rsidRPr="00143016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br w:type="page"/>
      </w:r>
    </w:p>
    <w:p w14:paraId="265FCFF9" w14:textId="45571585" w:rsidR="00804175" w:rsidRPr="00143016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143016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</w:t>
      </w:r>
      <w:r w:rsidR="00D25073" w:rsidRPr="00143016">
        <w:rPr>
          <w:rFonts w:asciiTheme="majorBidi" w:hAnsiTheme="majorBidi" w:cstheme="majorBidi"/>
          <w:sz w:val="28"/>
          <w:szCs w:val="28"/>
          <w:cs/>
        </w:rPr>
        <w:t>งบ</w:t>
      </w:r>
      <w:r w:rsidRPr="00143016">
        <w:rPr>
          <w:rFonts w:asciiTheme="majorBidi" w:hAnsiTheme="majorBidi" w:cstheme="majorBidi"/>
          <w:sz w:val="28"/>
          <w:szCs w:val="28"/>
          <w:cs/>
        </w:rPr>
        <w:t>การเงินเป็นส่วนหนึ่งของ</w:t>
      </w:r>
      <w:r w:rsidR="00D25073" w:rsidRPr="00143016">
        <w:rPr>
          <w:rFonts w:asciiTheme="majorBidi" w:hAnsiTheme="majorBidi" w:cstheme="majorBidi"/>
          <w:sz w:val="28"/>
          <w:szCs w:val="28"/>
          <w:cs/>
        </w:rPr>
        <w:t>งบ</w:t>
      </w:r>
      <w:r w:rsidRPr="00143016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</w:t>
      </w:r>
    </w:p>
    <w:p w14:paraId="44BA37FB" w14:textId="77777777" w:rsidR="00804175" w:rsidRPr="00143016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7027EB0" w14:textId="2CE4E292" w:rsidR="00804175" w:rsidRPr="00143016" w:rsidRDefault="00D25073" w:rsidP="0037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4717D0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4717D0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การเงินระหว่างกาลนี้ได้รับอนุมัติให้ออก</w:t>
      </w:r>
      <w:r w:rsidRPr="004717D0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4717D0">
        <w:rPr>
          <w:rFonts w:asciiTheme="majorBidi" w:hAnsiTheme="majorBidi" w:cstheme="majorBidi"/>
          <w:sz w:val="28"/>
          <w:szCs w:val="28"/>
          <w:cs/>
        </w:rPr>
        <w:t xml:space="preserve">การเงินจากคณะกรรมการเมื่อวันที่ </w:t>
      </w:r>
      <w:r w:rsidR="004C6ECF">
        <w:rPr>
          <w:rFonts w:asciiTheme="majorBidi" w:hAnsiTheme="majorBidi" w:cstheme="majorBidi"/>
          <w:sz w:val="28"/>
          <w:szCs w:val="28"/>
        </w:rPr>
        <w:t>7</w:t>
      </w:r>
      <w:r w:rsidR="00D75CE8" w:rsidRPr="004717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E7FA2" w:rsidRPr="004717D0">
        <w:rPr>
          <w:rFonts w:asciiTheme="majorBidi" w:hAnsiTheme="majorBidi" w:cstheme="majorBidi"/>
          <w:sz w:val="28"/>
          <w:szCs w:val="28"/>
          <w:cs/>
        </w:rPr>
        <w:t>พฤษภาคม</w:t>
      </w:r>
      <w:r w:rsidR="00D75CE8" w:rsidRPr="004717D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942A6">
        <w:rPr>
          <w:rFonts w:asciiTheme="majorBidi" w:hAnsiTheme="majorBidi" w:cstheme="majorBidi"/>
          <w:sz w:val="28"/>
          <w:szCs w:val="28"/>
        </w:rPr>
        <w:t>2563</w:t>
      </w:r>
    </w:p>
    <w:p w14:paraId="75C2EBFE" w14:textId="77777777" w:rsidR="00804175" w:rsidRPr="00143016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1E4691B" w14:textId="77777777" w:rsidR="00804175" w:rsidRPr="00143016" w:rsidRDefault="00804175" w:rsidP="00A353E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14301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ข้อมูลทั่วไป </w:t>
      </w:r>
    </w:p>
    <w:p w14:paraId="42A11823" w14:textId="77777777" w:rsidR="00804175" w:rsidRPr="00143016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84C5C58" w14:textId="3EFB22C7" w:rsidR="00143016" w:rsidRDefault="006E7FA2" w:rsidP="00143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143016">
        <w:rPr>
          <w:rFonts w:asciiTheme="majorBidi" w:hAnsiTheme="majorBidi" w:cstheme="majorBidi"/>
          <w:sz w:val="28"/>
          <w:szCs w:val="28"/>
          <w:cs/>
        </w:rPr>
        <w:t>บริษัท เมืองไทย แคปปิตอล จ</w:t>
      </w:r>
      <w:r w:rsidR="00F6386E" w:rsidRPr="00143016">
        <w:rPr>
          <w:rFonts w:asciiTheme="majorBidi" w:hAnsiTheme="majorBidi" w:cstheme="majorBidi"/>
          <w:sz w:val="28"/>
          <w:szCs w:val="28"/>
          <w:cs/>
        </w:rPr>
        <w:t>ำ</w:t>
      </w:r>
      <w:r w:rsidRPr="00143016">
        <w:rPr>
          <w:rFonts w:asciiTheme="majorBidi" w:hAnsiTheme="majorBidi" w:cstheme="majorBidi"/>
          <w:sz w:val="28"/>
          <w:szCs w:val="28"/>
          <w:cs/>
        </w:rPr>
        <w:t>กัด (มหาชน) (“บริษัท”) เป็นบริษัทมหาชนซึ่งจัดตั้งและมีภูมิลำเนาในประเทศไทย</w:t>
      </w:r>
      <w:r w:rsidR="0014301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413DB" w:rsidRPr="00143016">
        <w:rPr>
          <w:rFonts w:asciiTheme="majorBidi" w:hAnsiTheme="majorBidi" w:cstheme="majorBidi"/>
          <w:sz w:val="28"/>
          <w:szCs w:val="28"/>
          <w:cs/>
        </w:rPr>
        <w:t>และ</w:t>
      </w:r>
      <w:r w:rsidR="007F40AF">
        <w:rPr>
          <w:rFonts w:asciiTheme="majorBidi" w:hAnsiTheme="majorBidi" w:cstheme="majorBidi"/>
          <w:sz w:val="28"/>
          <w:szCs w:val="28"/>
          <w:cs/>
        </w:rPr>
        <w:br/>
      </w:r>
      <w:r w:rsidR="00D413DB" w:rsidRPr="00143016">
        <w:rPr>
          <w:rFonts w:asciiTheme="majorBidi" w:hAnsiTheme="majorBidi" w:cstheme="majorBidi"/>
          <w:sz w:val="28"/>
          <w:szCs w:val="28"/>
          <w:cs/>
        </w:rPr>
        <w:t xml:space="preserve">จดทะเบียนกับตลาดหลักทรัพย์แห่งประเทศไทย เมื่อพฤศจิกายน </w:t>
      </w:r>
      <w:r w:rsidR="00D413DB" w:rsidRPr="00143016">
        <w:rPr>
          <w:rFonts w:asciiTheme="majorBidi" w:hAnsiTheme="majorBidi" w:cstheme="majorBidi"/>
          <w:sz w:val="28"/>
          <w:szCs w:val="28"/>
        </w:rPr>
        <w:t>2557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43016" w:rsidRPr="00143016">
        <w:rPr>
          <w:rFonts w:asciiTheme="majorBidi" w:hAnsiTheme="majorBidi" w:cstheme="majorBidi"/>
          <w:sz w:val="28"/>
          <w:szCs w:val="28"/>
          <w:cs/>
        </w:rPr>
        <w:t xml:space="preserve">โดยมีที่อยู่ตามที่จดทะเบียนของบริษัทอยู่ที่ </w:t>
      </w:r>
      <w:r w:rsidR="00A942A6">
        <w:rPr>
          <w:rFonts w:asciiTheme="majorBidi" w:hAnsiTheme="majorBidi" w:cstheme="majorBidi"/>
          <w:sz w:val="28"/>
          <w:szCs w:val="28"/>
        </w:rPr>
        <w:t>32/1</w:t>
      </w:r>
      <w:r w:rsidR="00143016" w:rsidRPr="00143016">
        <w:rPr>
          <w:rFonts w:asciiTheme="majorBidi" w:hAnsiTheme="majorBidi" w:cstheme="majorBidi"/>
          <w:sz w:val="28"/>
          <w:szCs w:val="28"/>
          <w:cs/>
        </w:rPr>
        <w:t xml:space="preserve"> ถนนจรัญสนิทวงศ์ แขวบางอ้อ เขตบางพลัด กรุงเทพมหานคร</w:t>
      </w:r>
    </w:p>
    <w:p w14:paraId="3CC59DDE" w14:textId="77777777" w:rsidR="00756A3B" w:rsidRDefault="00756A3B" w:rsidP="00143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010B42A" w14:textId="63D4B841" w:rsidR="00756A3B" w:rsidRDefault="00756A3B" w:rsidP="00756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hAnsiTheme="majorBidi" w:cs="Angsana New"/>
          <w:sz w:val="28"/>
          <w:szCs w:val="28"/>
        </w:rPr>
      </w:pPr>
      <w:r w:rsidRPr="002F2DF9">
        <w:rPr>
          <w:rFonts w:asciiTheme="majorBidi" w:hAnsiTheme="majorBidi" w:cs="Angsana New"/>
          <w:sz w:val="28"/>
          <w:szCs w:val="28"/>
          <w:cs/>
        </w:rPr>
        <w:t xml:space="preserve">ณ วันที่ </w:t>
      </w:r>
      <w:r w:rsidR="00B76737">
        <w:rPr>
          <w:rFonts w:asciiTheme="majorBidi" w:hAnsiTheme="majorBidi" w:cstheme="majorBidi"/>
          <w:sz w:val="28"/>
          <w:szCs w:val="28"/>
        </w:rPr>
        <w:t>31</w:t>
      </w:r>
      <w:r w:rsidRPr="002F2DF9">
        <w:rPr>
          <w:rFonts w:asciiTheme="majorBidi" w:hAnsiTheme="majorBidi" w:cstheme="majorBidi"/>
          <w:sz w:val="28"/>
          <w:szCs w:val="28"/>
        </w:rPr>
        <w:t xml:space="preserve"> </w:t>
      </w:r>
      <w:r w:rsidRPr="002F2DF9">
        <w:rPr>
          <w:rFonts w:asciiTheme="majorBidi" w:hAnsiTheme="majorBidi" w:cs="Angsana New"/>
          <w:sz w:val="28"/>
          <w:szCs w:val="28"/>
          <w:cs/>
        </w:rPr>
        <w:t xml:space="preserve">มีนาคม </w:t>
      </w:r>
      <w:r w:rsidRPr="002F2DF9">
        <w:rPr>
          <w:rFonts w:asciiTheme="majorBidi" w:hAnsiTheme="majorBidi" w:cstheme="majorBidi"/>
          <w:sz w:val="28"/>
          <w:szCs w:val="28"/>
        </w:rPr>
        <w:t xml:space="preserve">2563 </w:t>
      </w:r>
      <w:r w:rsidRPr="002F2DF9">
        <w:rPr>
          <w:rFonts w:asciiTheme="majorBidi" w:hAnsiTheme="majorBidi" w:cs="Angsana New"/>
          <w:sz w:val="28"/>
          <w:szCs w:val="28"/>
          <w:cs/>
        </w:rPr>
        <w:t>ผู้ถือหุ้นรายใหญ่ได้แก่ กลุ่มครอบครัวเพ็ชรอำไพ</w:t>
      </w:r>
    </w:p>
    <w:p w14:paraId="2166C8AA" w14:textId="77777777" w:rsidR="00143016" w:rsidRDefault="00143016" w:rsidP="00143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1770B93" w14:textId="25F3DA30" w:rsidR="00D413DB" w:rsidRPr="00143016" w:rsidRDefault="00D413DB" w:rsidP="00D13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143016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บริษัทดำเนินธุรกิจหลักโดยการ</w:t>
      </w:r>
      <w:r w:rsidR="006E7FA2" w:rsidRPr="00143016">
        <w:rPr>
          <w:rFonts w:asciiTheme="majorBidi" w:hAnsiTheme="majorBidi" w:cstheme="majorBidi"/>
          <w:sz w:val="28"/>
          <w:szCs w:val="28"/>
          <w:cs/>
        </w:rPr>
        <w:t>ให้สินเชื่อทะเบียนรถ สินเชื่อโฉนดที่ดิน สินเชื่อส่วนบุคคลโดยไม่มีหลักประกัน และสินเชื่อรายย่อยเพื่อการประกอบอาชีพภายใต้การก</w:t>
      </w:r>
      <w:r w:rsidR="00633A98" w:rsidRPr="00143016">
        <w:rPr>
          <w:rFonts w:asciiTheme="majorBidi" w:hAnsiTheme="majorBidi" w:cstheme="majorBidi"/>
          <w:sz w:val="28"/>
          <w:szCs w:val="28"/>
          <w:cs/>
        </w:rPr>
        <w:t>ำ</w:t>
      </w:r>
      <w:r w:rsidR="006E7FA2" w:rsidRPr="00143016">
        <w:rPr>
          <w:rFonts w:asciiTheme="majorBidi" w:hAnsiTheme="majorBidi" w:cstheme="majorBidi"/>
          <w:sz w:val="28"/>
          <w:szCs w:val="28"/>
          <w:cs/>
        </w:rPr>
        <w:t xml:space="preserve">กับ </w:t>
      </w:r>
    </w:p>
    <w:p w14:paraId="158B998B" w14:textId="77777777" w:rsidR="006E7FA2" w:rsidRPr="00143016" w:rsidRDefault="006E7FA2" w:rsidP="00143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5ACD1FC" w14:textId="682E0248" w:rsidR="00804175" w:rsidRPr="00143016" w:rsidRDefault="00804175" w:rsidP="00A353E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14301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เกณฑ์การจัดทำ</w:t>
      </w:r>
      <w:r w:rsidR="00D25073" w:rsidRPr="0014301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งบ</w:t>
      </w:r>
      <w:r w:rsidRPr="0014301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การเงินระหว่างกาล</w:t>
      </w:r>
    </w:p>
    <w:p w14:paraId="62009F4A" w14:textId="77777777" w:rsidR="00C11916" w:rsidRPr="00143016" w:rsidRDefault="00C11916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CEBC58E" w14:textId="77777777" w:rsidR="00005185" w:rsidRPr="00143016" w:rsidRDefault="008041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143016">
        <w:rPr>
          <w:rFonts w:asciiTheme="majorBidi" w:hAnsiTheme="majorBidi" w:cstheme="majorBidi"/>
          <w:i/>
          <w:iCs/>
          <w:sz w:val="28"/>
          <w:szCs w:val="28"/>
          <w:cs/>
        </w:rPr>
        <w:t>(ก)</w:t>
      </w:r>
      <w:r w:rsidRPr="00143016">
        <w:rPr>
          <w:rFonts w:asciiTheme="majorBidi" w:hAnsiTheme="majorBidi" w:cstheme="majorBidi"/>
          <w:i/>
          <w:iCs/>
          <w:sz w:val="28"/>
          <w:szCs w:val="28"/>
          <w:cs/>
        </w:rPr>
        <w:tab/>
        <w:t>เกณฑ์การถือปฏิบัติ</w:t>
      </w:r>
    </w:p>
    <w:p w14:paraId="0C06B31A" w14:textId="77777777" w:rsidR="00804175" w:rsidRPr="00143016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811B01A" w14:textId="4D56D8EF" w:rsidR="00804175" w:rsidRPr="00143016" w:rsidRDefault="00D2507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43016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143016">
        <w:rPr>
          <w:rFonts w:asciiTheme="majorBidi" w:hAnsiTheme="majorBidi" w:cstheme="majorBidi"/>
          <w:sz w:val="28"/>
          <w:szCs w:val="28"/>
          <w:cs/>
        </w:rPr>
        <w:t>การเงินระหว่างกาล</w:t>
      </w:r>
      <w:r w:rsidR="00F72C71" w:rsidRPr="00143016">
        <w:rPr>
          <w:rFonts w:asciiTheme="majorBidi" w:hAnsiTheme="majorBidi" w:cstheme="majorBidi"/>
          <w:sz w:val="28"/>
          <w:szCs w:val="28"/>
          <w:cs/>
        </w:rPr>
        <w:t>แบบย่อ</w:t>
      </w:r>
      <w:r w:rsidR="00804175" w:rsidRPr="00143016">
        <w:rPr>
          <w:rFonts w:asciiTheme="majorBidi" w:hAnsiTheme="majorBidi" w:cstheme="majorBidi"/>
          <w:sz w:val="28"/>
          <w:szCs w:val="28"/>
          <w:cs/>
        </w:rPr>
        <w:t>นี้</w:t>
      </w:r>
      <w:r w:rsidR="00C41DED" w:rsidRPr="00143016">
        <w:rPr>
          <w:rFonts w:asciiTheme="majorBidi" w:hAnsiTheme="majorBidi" w:cstheme="majorBidi"/>
          <w:sz w:val="28"/>
          <w:szCs w:val="28"/>
          <w:cs/>
        </w:rPr>
        <w:t>นำเสนอรายการในงบการเงิน</w:t>
      </w:r>
      <w:r w:rsidR="002D0BAE" w:rsidRPr="00143016">
        <w:rPr>
          <w:rFonts w:asciiTheme="majorBidi" w:hAnsiTheme="majorBidi" w:cstheme="majorBidi"/>
          <w:sz w:val="28"/>
          <w:szCs w:val="28"/>
          <w:cs/>
        </w:rPr>
        <w:t>ในรูปแบบเดียวกับ</w:t>
      </w:r>
      <w:r w:rsidR="00C41DED" w:rsidRPr="00143016">
        <w:rPr>
          <w:rFonts w:asciiTheme="majorBidi" w:hAnsiTheme="majorBidi" w:cstheme="majorBidi"/>
          <w:sz w:val="28"/>
          <w:szCs w:val="28"/>
          <w:cs/>
        </w:rPr>
        <w:t>งบการเงินประจำปีและ</w:t>
      </w:r>
      <w:r w:rsidR="0046260A" w:rsidRPr="00143016">
        <w:rPr>
          <w:rFonts w:asciiTheme="majorBidi" w:hAnsiTheme="majorBidi" w:cstheme="majorBidi"/>
          <w:sz w:val="28"/>
          <w:szCs w:val="28"/>
          <w:cs/>
        </w:rPr>
        <w:t>จัดทำ</w:t>
      </w:r>
      <w:r w:rsidR="00C41DED" w:rsidRPr="00143016">
        <w:rPr>
          <w:rFonts w:asciiTheme="majorBidi" w:hAnsiTheme="majorBidi" w:cstheme="majorBidi"/>
          <w:sz w:val="28"/>
          <w:szCs w:val="28"/>
          <w:cs/>
        </w:rPr>
        <w:t>หมายเหตุประกอบงบการเงิน</w:t>
      </w:r>
      <w:r w:rsidR="00FB346D" w:rsidRPr="00143016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="003C19A4" w:rsidRPr="00143016">
        <w:rPr>
          <w:rFonts w:asciiTheme="majorBidi" w:hAnsiTheme="majorBidi" w:cstheme="majorBidi"/>
          <w:sz w:val="28"/>
          <w:szCs w:val="28"/>
          <w:cs/>
        </w:rPr>
        <w:t>ในรูป</w:t>
      </w:r>
      <w:r w:rsidR="00804175" w:rsidRPr="00143016">
        <w:rPr>
          <w:rFonts w:asciiTheme="majorBidi" w:hAnsiTheme="majorBidi" w:cstheme="majorBidi"/>
          <w:sz w:val="28"/>
          <w:szCs w:val="28"/>
          <w:cs/>
        </w:rPr>
        <w:t>แบบย่อ</w:t>
      </w:r>
      <w:r w:rsidR="00F72C71" w:rsidRPr="00143016">
        <w:rPr>
          <w:rFonts w:asciiTheme="majorBidi" w:hAnsiTheme="majorBidi" w:cstheme="majorBidi"/>
          <w:sz w:val="28"/>
          <w:szCs w:val="28"/>
          <w:cs/>
        </w:rPr>
        <w:t xml:space="preserve"> (“งบการเงินระหว่างกาล”) </w:t>
      </w:r>
      <w:r w:rsidR="00804175" w:rsidRPr="00143016">
        <w:rPr>
          <w:rFonts w:asciiTheme="majorBidi" w:hAnsiTheme="majorBidi" w:cstheme="majorBidi"/>
          <w:sz w:val="28"/>
          <w:szCs w:val="28"/>
          <w:cs/>
        </w:rPr>
        <w:t>ตามมาตรฐานการบัญชี</w:t>
      </w:r>
      <w:r w:rsidR="00633A98" w:rsidRPr="001430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04175" w:rsidRPr="00143016">
        <w:rPr>
          <w:rFonts w:asciiTheme="majorBidi" w:hAnsiTheme="majorBidi" w:cstheme="majorBidi"/>
          <w:sz w:val="28"/>
          <w:szCs w:val="28"/>
          <w:cs/>
        </w:rPr>
        <w:t xml:space="preserve">ฉบับที่ </w:t>
      </w:r>
      <w:r w:rsidR="008B02FB">
        <w:rPr>
          <w:rFonts w:asciiTheme="majorBidi" w:hAnsiTheme="majorBidi" w:cstheme="majorBidi"/>
          <w:sz w:val="28"/>
          <w:szCs w:val="28"/>
        </w:rPr>
        <w:t>34</w:t>
      </w:r>
      <w:r w:rsidR="00804175" w:rsidRPr="00143016">
        <w:rPr>
          <w:rFonts w:asciiTheme="majorBidi" w:hAnsiTheme="majorBidi" w:cstheme="majorBidi"/>
          <w:sz w:val="28"/>
          <w:szCs w:val="28"/>
        </w:rPr>
        <w:t xml:space="preserve"> </w:t>
      </w:r>
      <w:r w:rsidR="00804175" w:rsidRPr="00143016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="007F40AF">
        <w:rPr>
          <w:rFonts w:asciiTheme="majorBidi" w:hAnsiTheme="majorBidi" w:cstheme="majorBidi"/>
          <w:sz w:val="28"/>
          <w:szCs w:val="28"/>
          <w:cs/>
        </w:rPr>
        <w:br/>
      </w:r>
      <w:r w:rsidR="00DF7010" w:rsidRPr="00143016">
        <w:rPr>
          <w:rFonts w:asciiTheme="majorBidi" w:hAnsiTheme="majorBidi" w:cstheme="majorBidi"/>
          <w:i/>
          <w:iCs/>
          <w:sz w:val="28"/>
          <w:szCs w:val="28"/>
          <w:cs/>
        </w:rPr>
        <w:t>การ</w:t>
      </w:r>
      <w:r w:rsidR="00CA671A" w:rsidRPr="00143016">
        <w:rPr>
          <w:rFonts w:asciiTheme="majorBidi" w:hAnsiTheme="majorBidi" w:cstheme="majorBidi"/>
          <w:i/>
          <w:iCs/>
          <w:sz w:val="28"/>
          <w:szCs w:val="28"/>
          <w:cs/>
        </w:rPr>
        <w:t>รายงานทาง</w:t>
      </w:r>
      <w:r w:rsidR="00804175" w:rsidRPr="00143016">
        <w:rPr>
          <w:rFonts w:asciiTheme="majorBidi" w:hAnsiTheme="majorBidi" w:cstheme="majorBidi"/>
          <w:i/>
          <w:iCs/>
          <w:sz w:val="28"/>
          <w:szCs w:val="28"/>
          <w:cs/>
        </w:rPr>
        <w:t>การเงินระหว่างกาล</w:t>
      </w:r>
      <w:r w:rsidR="00804175" w:rsidRPr="001430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04175" w:rsidRPr="0014301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04175" w:rsidRPr="00143016">
        <w:rPr>
          <w:rFonts w:asciiTheme="majorBidi" w:hAnsiTheme="majorBidi" w:cstheme="majorBidi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="00965493" w:rsidRPr="00143016">
        <w:rPr>
          <w:rFonts w:asciiTheme="majorBidi" w:hAnsiTheme="majorBidi" w:cstheme="majorBidi"/>
          <w:color w:val="FF0000"/>
          <w:sz w:val="28"/>
          <w:szCs w:val="28"/>
          <w:cs/>
        </w:rPr>
        <w:t xml:space="preserve"> </w:t>
      </w:r>
      <w:r w:rsidR="00804175" w:rsidRPr="00143016">
        <w:rPr>
          <w:rFonts w:asciiTheme="majorBidi" w:hAnsiTheme="majorBidi" w:cstheme="maj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04175" w:rsidRPr="0014301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20A69">
        <w:rPr>
          <w:rFonts w:asciiTheme="majorBidi" w:hAnsiTheme="majorBidi" w:cs="Angsana New" w:hint="cs"/>
          <w:sz w:val="28"/>
          <w:szCs w:val="28"/>
          <w:cs/>
        </w:rPr>
        <w:t>และ</w:t>
      </w:r>
      <w:r w:rsidR="00027BBA">
        <w:rPr>
          <w:rFonts w:asciiTheme="majorBidi" w:hAnsiTheme="majorBidi" w:cs="Angsana New" w:hint="cs"/>
          <w:sz w:val="28"/>
          <w:szCs w:val="28"/>
          <w:cs/>
        </w:rPr>
        <w:t>หนังสือเวียน</w:t>
      </w:r>
      <w:r w:rsidR="00820A69">
        <w:rPr>
          <w:rFonts w:asciiTheme="majorBidi" w:hAnsiTheme="majorBidi" w:cs="Angsana New" w:hint="cs"/>
          <w:sz w:val="28"/>
          <w:szCs w:val="28"/>
          <w:cs/>
        </w:rPr>
        <w:t xml:space="preserve">ธนาคารแห่งประเทศไทยที่ </w:t>
      </w:r>
      <w:r w:rsidR="00820A69" w:rsidRPr="00820A69">
        <w:rPr>
          <w:rFonts w:asciiTheme="majorBidi" w:hAnsiTheme="majorBidi" w:cs="Angsana New" w:hint="cs"/>
          <w:sz w:val="28"/>
          <w:szCs w:val="28"/>
          <w:cs/>
        </w:rPr>
        <w:t>ธปท</w:t>
      </w:r>
      <w:r w:rsidR="00820A69" w:rsidRPr="00820A69">
        <w:rPr>
          <w:rFonts w:asciiTheme="majorBidi" w:hAnsiTheme="majorBidi" w:cs="Angsana New"/>
          <w:sz w:val="28"/>
          <w:szCs w:val="28"/>
          <w:cs/>
        </w:rPr>
        <w:t>.</w:t>
      </w:r>
      <w:r w:rsidR="00820A69" w:rsidRPr="00820A69">
        <w:rPr>
          <w:rFonts w:asciiTheme="majorBidi" w:hAnsiTheme="majorBidi" w:cs="Angsana New" w:hint="cs"/>
          <w:sz w:val="28"/>
          <w:szCs w:val="28"/>
          <w:cs/>
        </w:rPr>
        <w:t>ฝนส</w:t>
      </w:r>
      <w:r w:rsidR="00820A69" w:rsidRPr="00820A69">
        <w:rPr>
          <w:rFonts w:asciiTheme="majorBidi" w:hAnsiTheme="majorBidi" w:cs="Angsana New"/>
          <w:sz w:val="28"/>
          <w:szCs w:val="28"/>
          <w:cs/>
        </w:rPr>
        <w:t>.(</w:t>
      </w:r>
      <w:r w:rsidR="00F35885">
        <w:rPr>
          <w:rFonts w:asciiTheme="majorBidi" w:hAnsiTheme="majorBidi" w:cs="Angsana New"/>
          <w:sz w:val="28"/>
          <w:szCs w:val="28"/>
        </w:rPr>
        <w:t>23</w:t>
      </w:r>
      <w:r w:rsidR="00820A69" w:rsidRPr="00820A69">
        <w:rPr>
          <w:rFonts w:asciiTheme="majorBidi" w:hAnsiTheme="majorBidi" w:cs="Angsana New"/>
          <w:sz w:val="28"/>
          <w:szCs w:val="28"/>
          <w:cs/>
        </w:rPr>
        <w:t>)</w:t>
      </w:r>
      <w:r w:rsidR="00820A69" w:rsidRPr="00820A69">
        <w:rPr>
          <w:rFonts w:asciiTheme="majorBidi" w:hAnsiTheme="majorBidi" w:cs="Angsana New" w:hint="cs"/>
          <w:sz w:val="28"/>
          <w:szCs w:val="28"/>
          <w:cs/>
        </w:rPr>
        <w:t>ว</w:t>
      </w:r>
      <w:r w:rsidR="00820A69" w:rsidRPr="00820A69">
        <w:rPr>
          <w:rFonts w:asciiTheme="majorBidi" w:hAnsiTheme="majorBidi" w:cs="Angsana New"/>
          <w:sz w:val="28"/>
          <w:szCs w:val="28"/>
          <w:cs/>
        </w:rPr>
        <w:t xml:space="preserve">. </w:t>
      </w:r>
      <w:r w:rsidR="008B02FB">
        <w:rPr>
          <w:rFonts w:asciiTheme="majorBidi" w:hAnsiTheme="majorBidi" w:cs="Angsana New"/>
          <w:sz w:val="28"/>
          <w:szCs w:val="28"/>
        </w:rPr>
        <w:t>276</w:t>
      </w:r>
      <w:r w:rsidR="00820A69" w:rsidRPr="00820A69">
        <w:rPr>
          <w:rFonts w:asciiTheme="majorBidi" w:hAnsiTheme="majorBidi" w:cs="Angsana New"/>
          <w:sz w:val="28"/>
          <w:szCs w:val="28"/>
          <w:cs/>
        </w:rPr>
        <w:t>/</w:t>
      </w:r>
      <w:r w:rsidR="008B02FB">
        <w:rPr>
          <w:rFonts w:asciiTheme="majorBidi" w:hAnsiTheme="majorBidi" w:cs="Angsana New"/>
          <w:sz w:val="28"/>
          <w:szCs w:val="28"/>
        </w:rPr>
        <w:t>2563</w:t>
      </w:r>
      <w:r w:rsidR="00820A69" w:rsidRPr="00820A69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20A69" w:rsidRPr="00820A69">
        <w:rPr>
          <w:rFonts w:asciiTheme="majorBidi" w:hAnsiTheme="majorBidi" w:cs="Angsana New" w:hint="cs"/>
          <w:sz w:val="28"/>
          <w:szCs w:val="28"/>
          <w:cs/>
        </w:rPr>
        <w:t>เรื่อง</w:t>
      </w:r>
      <w:r w:rsidR="00820A69" w:rsidRPr="00820A69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20A69" w:rsidRPr="00820A69">
        <w:rPr>
          <w:rFonts w:asciiTheme="majorBidi" w:hAnsiTheme="majorBidi" w:cs="Angsana New" w:hint="cs"/>
          <w:sz w:val="28"/>
          <w:szCs w:val="28"/>
          <w:cs/>
        </w:rPr>
        <w:t>แนวทางในการให้ความช่วย</w:t>
      </w:r>
      <w:r w:rsidR="00CD12DC">
        <w:rPr>
          <w:rFonts w:asciiTheme="majorBidi" w:hAnsiTheme="majorBidi" w:cs="Angsana New" w:hint="cs"/>
          <w:sz w:val="28"/>
          <w:szCs w:val="28"/>
          <w:cs/>
        </w:rPr>
        <w:t>เ</w:t>
      </w:r>
      <w:r w:rsidR="00820A69" w:rsidRPr="00820A69">
        <w:rPr>
          <w:rFonts w:asciiTheme="majorBidi" w:hAnsiTheme="majorBidi" w:cs="Angsana New" w:hint="cs"/>
          <w:sz w:val="28"/>
          <w:szCs w:val="28"/>
          <w:cs/>
        </w:rPr>
        <w:t>หลือลูกหนี้ที่ได้รับผลกระทบจากสถานการณ์ที่ส่งผลกระทบต่อเศรษฐกิจไทย</w:t>
      </w:r>
      <w:r w:rsidR="00820A69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820A69" w:rsidRPr="00143016">
        <w:rPr>
          <w:rFonts w:ascii="Angsana New" w:hAnsi="Angsana New" w:cs="Angsana New"/>
          <w:sz w:val="28"/>
          <w:szCs w:val="28"/>
          <w:cs/>
        </w:rPr>
        <w:t xml:space="preserve">ตามที่ได้อธิบายไว้ในหมายเหตุข้อ </w:t>
      </w:r>
      <w:r w:rsidR="003811CF">
        <w:rPr>
          <w:rFonts w:ascii="Angsana New" w:hAnsi="Angsana New" w:cs="Angsana New"/>
          <w:sz w:val="28"/>
          <w:szCs w:val="28"/>
        </w:rPr>
        <w:t>5</w:t>
      </w:r>
    </w:p>
    <w:p w14:paraId="599DD678" w14:textId="77777777" w:rsidR="00804175" w:rsidRPr="00143016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BAEAB19" w14:textId="08DAD298" w:rsidR="00EC5BF4" w:rsidRDefault="00D25073" w:rsidP="00EC5B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143016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143016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</w:t>
      </w:r>
      <w:r w:rsidR="00143016">
        <w:rPr>
          <w:rFonts w:asciiTheme="majorBidi" w:hAnsiTheme="majorBidi" w:cstheme="majorBidi" w:hint="cs"/>
          <w:sz w:val="28"/>
          <w:szCs w:val="28"/>
          <w:cs/>
        </w:rPr>
        <w:t>่</w:t>
      </w:r>
      <w:r w:rsidR="00804175" w:rsidRPr="00143016">
        <w:rPr>
          <w:rFonts w:asciiTheme="majorBidi" w:hAnsiTheme="majorBidi" w:cstheme="majorBidi"/>
          <w:sz w:val="28"/>
          <w:szCs w:val="28"/>
          <w:cs/>
        </w:rPr>
        <w:t>เกี่ยวกับกิจกรรม เหตุการณ์และสถานการณ์ใหม่</w:t>
      </w:r>
      <w:r w:rsidR="00313023" w:rsidRPr="0014301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04175" w:rsidRPr="00143016">
        <w:rPr>
          <w:rFonts w:asciiTheme="majorBidi" w:hAnsiTheme="majorBidi" w:cstheme="majorBidi"/>
          <w:sz w:val="28"/>
          <w:szCs w:val="28"/>
          <w:cs/>
        </w:rPr>
        <w:t>ๆ เพื่อไม่ให้ซ้ำซ้อนกับข้อมูลที่ได้เคยนำเสนอรายงานไปแล้ว  ดังนั้น</w:t>
      </w:r>
      <w:r w:rsidR="007F40AF">
        <w:rPr>
          <w:rFonts w:asciiTheme="majorBidi" w:hAnsiTheme="majorBidi" w:cstheme="majorBidi"/>
          <w:sz w:val="28"/>
          <w:szCs w:val="28"/>
          <w:cs/>
        </w:rPr>
        <w:br/>
      </w:r>
      <w:r w:rsidR="00804175" w:rsidRPr="00143016">
        <w:rPr>
          <w:rFonts w:asciiTheme="majorBidi" w:hAnsiTheme="majorBidi" w:cstheme="majorBidi"/>
          <w:sz w:val="28"/>
          <w:szCs w:val="28"/>
          <w:cs/>
        </w:rPr>
        <w:t>การอ่าน</w:t>
      </w:r>
      <w:r w:rsidRPr="00143016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143016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A43434" w:rsidRPr="0014301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2127F" w:rsidRPr="00143016">
        <w:rPr>
          <w:rFonts w:asciiTheme="majorBidi" w:hAnsiTheme="majorBidi" w:cstheme="majorBidi"/>
          <w:sz w:val="28"/>
          <w:szCs w:val="28"/>
        </w:rPr>
        <w:t>31</w:t>
      </w:r>
      <w:r w:rsidR="00081F88" w:rsidRPr="0014301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04175" w:rsidRPr="00143016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22127F" w:rsidRPr="0014301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256F3" w:rsidRPr="00143016">
        <w:rPr>
          <w:rFonts w:asciiTheme="majorBidi" w:hAnsiTheme="majorBidi" w:cstheme="majorBidi"/>
          <w:sz w:val="28"/>
          <w:szCs w:val="28"/>
        </w:rPr>
        <w:t>256</w:t>
      </w:r>
      <w:r w:rsidR="00C14C75" w:rsidRPr="00143016">
        <w:rPr>
          <w:rFonts w:asciiTheme="majorBidi" w:hAnsiTheme="majorBidi" w:cstheme="majorBidi"/>
          <w:sz w:val="28"/>
          <w:szCs w:val="28"/>
        </w:rPr>
        <w:t>2</w:t>
      </w:r>
    </w:p>
    <w:p w14:paraId="08E9F2CC" w14:textId="77777777" w:rsidR="00F321C0" w:rsidRPr="00143016" w:rsidRDefault="00F321C0" w:rsidP="00EC5B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C38A3B7" w14:textId="17CD376C" w:rsidR="00A65F9A" w:rsidRDefault="00BC0DD2" w:rsidP="00143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143016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13023" w:rsidRPr="00143016">
        <w:rPr>
          <w:rFonts w:asciiTheme="majorBidi" w:hAnsiTheme="majorBidi" w:cstheme="majorBidi"/>
          <w:sz w:val="28"/>
          <w:szCs w:val="28"/>
          <w:cs/>
        </w:rPr>
        <w:t>และบริษัท</w:t>
      </w:r>
      <w:r w:rsidR="005E347D" w:rsidRPr="00143016">
        <w:rPr>
          <w:rFonts w:asciiTheme="majorBidi" w:hAnsiTheme="majorBidi" w:cstheme="majorBidi"/>
          <w:sz w:val="28"/>
          <w:szCs w:val="28"/>
          <w:cs/>
        </w:rPr>
        <w:t>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="00F35C8C" w:rsidRPr="001430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E347D" w:rsidRPr="00143016">
        <w:rPr>
          <w:rFonts w:asciiTheme="majorBidi" w:hAnsiTheme="majorBidi" w:cstheme="majorBidi"/>
          <w:sz w:val="28"/>
          <w:szCs w:val="28"/>
          <w:cs/>
        </w:rPr>
        <w:t xml:space="preserve">ฉบับที่ </w:t>
      </w:r>
      <w:r w:rsidR="005E347D" w:rsidRPr="00143016">
        <w:rPr>
          <w:rFonts w:asciiTheme="majorBidi" w:hAnsiTheme="majorBidi" w:cstheme="majorBidi"/>
          <w:sz w:val="28"/>
          <w:szCs w:val="28"/>
        </w:rPr>
        <w:t xml:space="preserve">16 </w:t>
      </w:r>
      <w:r w:rsidR="00472CAD" w:rsidRPr="00143016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="005E347D" w:rsidRPr="00143016">
        <w:rPr>
          <w:rFonts w:asciiTheme="majorBidi" w:hAnsiTheme="majorBidi" w:cstheme="majorBidi"/>
          <w:i/>
          <w:iCs/>
          <w:sz w:val="28"/>
          <w:szCs w:val="28"/>
          <w:cs/>
        </w:rPr>
        <w:t>สัญญาเช่า</w:t>
      </w:r>
      <w:r w:rsidR="005B293A" w:rsidRPr="0014301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72CAD" w:rsidRPr="00143016">
        <w:rPr>
          <w:rFonts w:asciiTheme="majorBidi" w:hAnsiTheme="majorBidi" w:cstheme="majorBidi"/>
          <w:sz w:val="28"/>
          <w:szCs w:val="28"/>
          <w:cs/>
        </w:rPr>
        <w:t>(</w:t>
      </w:r>
      <w:r w:rsidR="009D5A4E" w:rsidRPr="00143016">
        <w:rPr>
          <w:rFonts w:asciiTheme="majorBidi" w:hAnsiTheme="majorBidi" w:cs="Angsana New"/>
          <w:sz w:val="28"/>
          <w:szCs w:val="28"/>
          <w:cs/>
        </w:rPr>
        <w:t>“</w:t>
      </w:r>
      <w:r w:rsidR="00472CAD" w:rsidRPr="00143016">
        <w:rPr>
          <w:rFonts w:asciiTheme="majorBidi" w:hAnsiTheme="majorBidi" w:cstheme="majorBidi"/>
          <w:sz w:val="28"/>
          <w:szCs w:val="28"/>
        </w:rPr>
        <w:t>TFRS 16</w:t>
      </w:r>
      <w:r w:rsidR="009D5A4E" w:rsidRPr="00143016">
        <w:rPr>
          <w:rFonts w:asciiTheme="majorBidi" w:hAnsiTheme="majorBidi" w:cs="Angsana New"/>
          <w:sz w:val="28"/>
          <w:szCs w:val="28"/>
          <w:cs/>
        </w:rPr>
        <w:t>”</w:t>
      </w:r>
      <w:r w:rsidR="00472CAD" w:rsidRPr="00143016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="003D5472" w:rsidRPr="00143016">
        <w:rPr>
          <w:rFonts w:asciiTheme="majorBidi" w:hAnsiTheme="majorBidi" w:cstheme="majorBidi"/>
          <w:sz w:val="28"/>
          <w:szCs w:val="28"/>
          <w:cs/>
        </w:rPr>
        <w:t>เป็นครั้งแรก</w:t>
      </w:r>
      <w:r w:rsidR="00A300AC" w:rsidRPr="00143016">
        <w:rPr>
          <w:rFonts w:asciiTheme="majorBidi" w:hAnsiTheme="majorBidi" w:cstheme="majorBidi"/>
          <w:sz w:val="28"/>
          <w:szCs w:val="28"/>
          <w:cs/>
        </w:rPr>
        <w:t>ซึ่ง</w:t>
      </w:r>
      <w:r w:rsidR="003D5472" w:rsidRPr="00143016">
        <w:rPr>
          <w:rFonts w:asciiTheme="majorBidi" w:hAnsiTheme="majorBidi" w:cstheme="majorBidi"/>
          <w:sz w:val="28"/>
          <w:szCs w:val="28"/>
          <w:cs/>
        </w:rPr>
        <w:t>ไ</w:t>
      </w:r>
      <w:r w:rsidR="00A300AC" w:rsidRPr="00143016">
        <w:rPr>
          <w:rFonts w:asciiTheme="majorBidi" w:hAnsiTheme="majorBidi" w:cstheme="majorBidi"/>
          <w:sz w:val="28"/>
          <w:szCs w:val="28"/>
          <w:cs/>
        </w:rPr>
        <w:t>ด้เปิดเผยผลกระทบจาก</w:t>
      </w:r>
      <w:r w:rsidR="005B293A" w:rsidRPr="00143016">
        <w:rPr>
          <w:rFonts w:asciiTheme="majorBidi" w:hAnsiTheme="majorBidi" w:cstheme="majorBidi"/>
          <w:sz w:val="28"/>
          <w:szCs w:val="28"/>
          <w:cs/>
        </w:rPr>
        <w:t>การเปลี่ยนแปลงนโยบายการบัญชีไว้ในหมายเหตุข้</w:t>
      </w:r>
      <w:r w:rsidR="00A942A6">
        <w:rPr>
          <w:rFonts w:asciiTheme="majorBidi" w:hAnsiTheme="majorBidi" w:cstheme="majorBidi" w:hint="cs"/>
          <w:sz w:val="28"/>
          <w:szCs w:val="28"/>
          <w:cs/>
        </w:rPr>
        <w:t xml:space="preserve">อ </w:t>
      </w:r>
      <w:r w:rsidR="00F156CE">
        <w:rPr>
          <w:rFonts w:asciiTheme="majorBidi" w:hAnsiTheme="majorBidi" w:cstheme="majorBidi"/>
          <w:sz w:val="28"/>
          <w:szCs w:val="28"/>
        </w:rPr>
        <w:t>3</w:t>
      </w:r>
    </w:p>
    <w:p w14:paraId="46A831F2" w14:textId="77777777" w:rsidR="001C5EFC" w:rsidRPr="001C5EFC" w:rsidRDefault="001C5EFC" w:rsidP="001C5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B37D12B" w14:textId="4F1A797E" w:rsidR="00804175" w:rsidRPr="00143016" w:rsidRDefault="00804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143016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(</w:t>
      </w:r>
      <w:r w:rsidR="009A730A" w:rsidRPr="00143016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143016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BA1E52" w:rsidRPr="00143016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143016">
        <w:rPr>
          <w:rFonts w:asciiTheme="majorBidi" w:hAnsiTheme="majorBidi" w:cstheme="majorBidi"/>
          <w:i/>
          <w:iCs/>
          <w:sz w:val="28"/>
          <w:szCs w:val="28"/>
          <w:cs/>
        </w:rPr>
        <w:t>การ</w:t>
      </w:r>
      <w:r w:rsidR="00E70AA9" w:rsidRPr="00143016">
        <w:rPr>
          <w:rFonts w:asciiTheme="majorBidi" w:hAnsiTheme="majorBidi" w:cstheme="majorBidi"/>
          <w:i/>
          <w:iCs/>
          <w:sz w:val="28"/>
          <w:szCs w:val="28"/>
          <w:cs/>
        </w:rPr>
        <w:t>ใช้วิจารณญาณ</w:t>
      </w:r>
      <w:r w:rsidR="00F21AC7" w:rsidRPr="00143016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307C65" w:rsidRPr="00143016">
        <w:rPr>
          <w:rFonts w:asciiTheme="majorBidi" w:hAnsiTheme="majorBidi" w:cstheme="majorBidi"/>
          <w:i/>
          <w:iCs/>
          <w:sz w:val="28"/>
          <w:szCs w:val="28"/>
          <w:cs/>
        </w:rPr>
        <w:t>การประมาณ</w:t>
      </w:r>
      <w:r w:rsidR="00E70AA9" w:rsidRPr="00143016">
        <w:rPr>
          <w:rFonts w:asciiTheme="majorBidi" w:hAnsiTheme="majorBidi" w:cstheme="majorBidi"/>
          <w:i/>
          <w:iCs/>
          <w:sz w:val="28"/>
          <w:szCs w:val="28"/>
          <w:cs/>
        </w:rPr>
        <w:t>การ</w:t>
      </w:r>
      <w:r w:rsidR="00844784" w:rsidRPr="00143016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67602EDE" w14:textId="77777777" w:rsidR="00804175" w:rsidRPr="001C2785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D7F0A28" w14:textId="6CBD12C7" w:rsidR="00EC2C96" w:rsidRDefault="00844784" w:rsidP="00FB3463">
      <w:pPr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143016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ในการจัดทำงบการเงินระหว่างกาล </w:t>
      </w:r>
      <w:r w:rsidR="00592E37" w:rsidRPr="00143016">
        <w:rPr>
          <w:rFonts w:asciiTheme="majorBidi" w:hAnsiTheme="majorBidi" w:cstheme="majorBidi"/>
          <w:sz w:val="28"/>
          <w:szCs w:val="28"/>
          <w:cs/>
        </w:rPr>
        <w:t>ผู้บริหารได้มีการใช้วิจารณญาณและการประมาณการในการถือปฏิบัติตามนโยบาย</w:t>
      </w:r>
      <w:r w:rsidR="007F40AF">
        <w:rPr>
          <w:rFonts w:asciiTheme="majorBidi" w:hAnsiTheme="majorBidi" w:cstheme="majorBidi"/>
          <w:sz w:val="28"/>
          <w:szCs w:val="28"/>
          <w:cs/>
        </w:rPr>
        <w:br/>
      </w:r>
      <w:r w:rsidR="00592E37" w:rsidRPr="00143016">
        <w:rPr>
          <w:rFonts w:asciiTheme="majorBidi" w:hAnsiTheme="majorBidi" w:cstheme="majorBidi"/>
          <w:sz w:val="28"/>
          <w:szCs w:val="28"/>
          <w:cs/>
        </w:rPr>
        <w:t>การบัญชีขอ</w:t>
      </w:r>
      <w:r w:rsidR="00FB3463" w:rsidRPr="00143016">
        <w:rPr>
          <w:rFonts w:asciiTheme="majorBidi" w:hAnsiTheme="majorBidi" w:cstheme="majorBidi"/>
          <w:sz w:val="28"/>
          <w:szCs w:val="28"/>
          <w:cs/>
        </w:rPr>
        <w:t>ง</w:t>
      </w:r>
      <w:r w:rsidR="00592E37" w:rsidRPr="00143016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114334" w:rsidRPr="00CA4DB7">
        <w:rPr>
          <w:rFonts w:asciiTheme="majorBidi" w:hAnsiTheme="majorBidi" w:cstheme="majorBidi"/>
          <w:sz w:val="28"/>
          <w:szCs w:val="28"/>
          <w:cs/>
        </w:rPr>
        <w:t>และบริษัท</w:t>
      </w:r>
      <w:r w:rsidR="00592E37" w:rsidRPr="00143016">
        <w:rPr>
          <w:rFonts w:asciiTheme="majorBidi" w:hAnsiTheme="majorBidi" w:cstheme="majorBidi"/>
          <w:sz w:val="28"/>
          <w:szCs w:val="28"/>
          <w:cs/>
        </w:rPr>
        <w:t xml:space="preserve">ซึ่งผลที่เกิดขึ้นจริงอาจแตกต่างจากที่ประมาณการไว้ </w:t>
      </w:r>
      <w:r w:rsidR="007A0AF1" w:rsidRPr="00143016">
        <w:rPr>
          <w:rFonts w:asciiTheme="majorBidi" w:hAnsiTheme="majorBidi" w:cstheme="majorBidi"/>
          <w:sz w:val="28"/>
          <w:szCs w:val="28"/>
          <w:cs/>
        </w:rPr>
        <w:t>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F21AC7" w:rsidRPr="00143016">
        <w:rPr>
          <w:rFonts w:asciiTheme="majorBidi" w:hAnsiTheme="majorBidi" w:cstheme="majorBidi"/>
          <w:sz w:val="28"/>
          <w:szCs w:val="28"/>
          <w:cs/>
        </w:rPr>
        <w:t>ไม่แตกต่างจาก</w:t>
      </w:r>
      <w:r w:rsidR="007A0AF1" w:rsidRPr="00143016">
        <w:rPr>
          <w:rFonts w:asciiTheme="majorBidi" w:hAnsiTheme="majorBidi" w:cstheme="majorBidi"/>
          <w:sz w:val="28"/>
          <w:szCs w:val="28"/>
          <w:cs/>
        </w:rPr>
        <w:t>ที่</w:t>
      </w:r>
      <w:r w:rsidR="00F21AC7" w:rsidRPr="00143016">
        <w:rPr>
          <w:rFonts w:asciiTheme="majorBidi" w:hAnsiTheme="majorBidi" w:cstheme="majorBidi"/>
          <w:sz w:val="28"/>
          <w:szCs w:val="28"/>
          <w:cs/>
        </w:rPr>
        <w:t>ได้</w:t>
      </w:r>
      <w:r w:rsidR="00F819C8" w:rsidRPr="00143016">
        <w:rPr>
          <w:rFonts w:asciiTheme="majorBidi" w:hAnsiTheme="majorBidi" w:cstheme="majorBidi"/>
          <w:sz w:val="28"/>
          <w:szCs w:val="28"/>
          <w:cs/>
        </w:rPr>
        <w:t>อธิบาย</w:t>
      </w:r>
      <w:r w:rsidR="00F21AC7" w:rsidRPr="00143016">
        <w:rPr>
          <w:rFonts w:asciiTheme="majorBidi" w:hAnsiTheme="majorBidi" w:cstheme="majorBidi"/>
          <w:sz w:val="28"/>
          <w:szCs w:val="28"/>
          <w:cs/>
        </w:rPr>
        <w:t>ไว้</w:t>
      </w:r>
      <w:r w:rsidR="00F819C8" w:rsidRPr="00143016">
        <w:rPr>
          <w:rFonts w:asciiTheme="majorBidi" w:hAnsiTheme="majorBidi" w:cstheme="majorBidi"/>
          <w:sz w:val="28"/>
          <w:szCs w:val="28"/>
          <w:cs/>
        </w:rPr>
        <w:t>ใน</w:t>
      </w:r>
      <w:r w:rsidR="007F40AF">
        <w:rPr>
          <w:rFonts w:asciiTheme="majorBidi" w:hAnsiTheme="majorBidi" w:cstheme="majorBidi"/>
          <w:sz w:val="28"/>
          <w:szCs w:val="28"/>
          <w:cs/>
        </w:rPr>
        <w:br/>
      </w:r>
      <w:r w:rsidR="007A0AF1" w:rsidRPr="00143016">
        <w:rPr>
          <w:rFonts w:asciiTheme="majorBidi" w:hAnsiTheme="majorBidi" w:cstheme="majorBidi"/>
          <w:sz w:val="28"/>
          <w:szCs w:val="28"/>
          <w:cs/>
        </w:rPr>
        <w:t xml:space="preserve">งบการเงินสำหรับปีสิ้นสุดวันที่ </w:t>
      </w:r>
      <w:r w:rsidR="007A0AF1" w:rsidRPr="00143016">
        <w:rPr>
          <w:rFonts w:asciiTheme="majorBidi" w:hAnsiTheme="majorBidi" w:cstheme="majorBidi"/>
          <w:sz w:val="28"/>
          <w:szCs w:val="28"/>
        </w:rPr>
        <w:t xml:space="preserve">31 </w:t>
      </w:r>
      <w:r w:rsidR="007A0AF1" w:rsidRPr="00143016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A0AF1" w:rsidRPr="00143016">
        <w:rPr>
          <w:rFonts w:asciiTheme="majorBidi" w:hAnsiTheme="majorBidi" w:cstheme="majorBidi"/>
          <w:sz w:val="28"/>
          <w:szCs w:val="28"/>
        </w:rPr>
        <w:t>2562</w:t>
      </w:r>
      <w:r w:rsidR="008B1156" w:rsidRPr="00CA4DB7">
        <w:rPr>
          <w:rFonts w:ascii="Angsana New" w:hAnsi="Angsana New" w:cs="Angsana New"/>
          <w:sz w:val="28"/>
          <w:szCs w:val="28"/>
          <w:cs/>
        </w:rPr>
        <w:t xml:space="preserve"> </w:t>
      </w:r>
      <w:r w:rsidR="008B1156" w:rsidRPr="00143016">
        <w:rPr>
          <w:rFonts w:ascii="Angsana New" w:hAnsi="Angsana New" w:cs="Angsana New"/>
          <w:sz w:val="28"/>
          <w:szCs w:val="28"/>
          <w:cs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="008D4F93">
        <w:rPr>
          <w:rFonts w:ascii="Angsana New" w:hAnsi="Angsana New" w:cs="Angsana New"/>
          <w:sz w:val="28"/>
          <w:szCs w:val="28"/>
        </w:rPr>
        <w:t xml:space="preserve"> </w:t>
      </w:r>
      <w:r w:rsidR="002933CF" w:rsidRPr="00143016">
        <w:rPr>
          <w:rFonts w:ascii="Angsana New" w:hAnsi="Angsana New" w:cs="Angsana New"/>
          <w:sz w:val="28"/>
          <w:szCs w:val="28"/>
          <w:cs/>
        </w:rPr>
        <w:t xml:space="preserve">ตามที่ได้อธิบายไว้ในหมายเหตุข้อ </w:t>
      </w:r>
      <w:r w:rsidR="002933CF" w:rsidRPr="00143016">
        <w:rPr>
          <w:rFonts w:ascii="Angsana New" w:hAnsi="Angsana New" w:cs="Angsana New"/>
          <w:sz w:val="28"/>
          <w:szCs w:val="28"/>
        </w:rPr>
        <w:t>3</w:t>
      </w:r>
      <w:r w:rsidR="002933CF">
        <w:rPr>
          <w:rFonts w:ascii="Angsana New" w:hAnsi="Angsana New" w:cs="Angsana New"/>
          <w:sz w:val="28"/>
          <w:szCs w:val="28"/>
        </w:rPr>
        <w:t xml:space="preserve"> </w:t>
      </w:r>
      <w:r w:rsidR="008D4F93" w:rsidRPr="008D4F93">
        <w:rPr>
          <w:rFonts w:ascii="Angsana New" w:hAnsi="Angsana New" w:cs="Angsana New" w:hint="cs"/>
          <w:sz w:val="28"/>
          <w:szCs w:val="28"/>
          <w:cs/>
        </w:rPr>
        <w:t>และการแพร่ระบาดของโรคติดเชื้อไวรัสโคโรนา</w:t>
      </w:r>
      <w:r w:rsidR="008D4F93" w:rsidRPr="008D4F93">
        <w:rPr>
          <w:rFonts w:ascii="Angsana New" w:hAnsi="Angsana New" w:cs="Angsana New"/>
          <w:sz w:val="28"/>
          <w:szCs w:val="28"/>
          <w:cs/>
        </w:rPr>
        <w:t xml:space="preserve"> </w:t>
      </w:r>
      <w:r w:rsidR="008D4F93" w:rsidRPr="008D4F93">
        <w:rPr>
          <w:rFonts w:ascii="Angsana New" w:hAnsi="Angsana New" w:cs="Angsana New"/>
          <w:sz w:val="28"/>
          <w:szCs w:val="28"/>
        </w:rPr>
        <w:t>2019 (</w:t>
      </w:r>
      <w:r w:rsidR="008D4F93">
        <w:rPr>
          <w:rFonts w:ascii="Angsana New" w:hAnsi="Angsana New" w:cs="Angsana New"/>
          <w:sz w:val="28"/>
          <w:szCs w:val="28"/>
        </w:rPr>
        <w:t>“</w:t>
      </w:r>
      <w:r w:rsidR="008D4F93" w:rsidRPr="008D4F93">
        <w:rPr>
          <w:rFonts w:ascii="Angsana New" w:hAnsi="Angsana New" w:cs="Angsana New"/>
          <w:sz w:val="28"/>
          <w:szCs w:val="28"/>
        </w:rPr>
        <w:t>COVID-19</w:t>
      </w:r>
      <w:r w:rsidR="008D4F93">
        <w:rPr>
          <w:rFonts w:ascii="Angsana New" w:hAnsi="Angsana New" w:cs="Angsana New"/>
          <w:sz w:val="28"/>
          <w:szCs w:val="28"/>
        </w:rPr>
        <w:t>”</w:t>
      </w:r>
      <w:r w:rsidR="008D4F93" w:rsidRPr="008D4F93">
        <w:rPr>
          <w:rFonts w:ascii="Angsana New" w:hAnsi="Angsana New" w:cs="Angsana New"/>
          <w:sz w:val="28"/>
          <w:szCs w:val="28"/>
        </w:rPr>
        <w:t xml:space="preserve">) </w:t>
      </w:r>
    </w:p>
    <w:p w14:paraId="4E332397" w14:textId="1AE92CD4" w:rsidR="00977E17" w:rsidRPr="001C2785" w:rsidRDefault="00977E17" w:rsidP="00FB3463">
      <w:pPr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7E6973BD" w14:textId="3825F524" w:rsidR="00977E17" w:rsidRPr="00143016" w:rsidRDefault="00977E17" w:rsidP="0040186D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นอกจากนี้ </w:t>
      </w:r>
      <w:r w:rsidRPr="00927A47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927A4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7A47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927A47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1</w:t>
      </w:r>
      <w:r w:rsidRPr="00927A4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7A47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Pr="00927A47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2563 </w:t>
      </w:r>
      <w:r w:rsidRPr="00927A47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กลุ่มบริษัทและบริษัทได้เปลี่ยนแปลงประมาณการอายุการให้ประโยชน์ของส่วนปรับปรุงอาคา</w:t>
      </w:r>
      <w:r>
        <w:rPr>
          <w:rFonts w:asciiTheme="majorBidi" w:hAnsiTheme="majorBidi" w:cstheme="majorBidi" w:hint="cs"/>
          <w:sz w:val="28"/>
          <w:szCs w:val="28"/>
          <w:cs/>
        </w:rPr>
        <w:t>รตามประมาณการอายุการให้ประโยชน์ใหม่</w:t>
      </w:r>
      <w:r w:rsidR="00050EB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A63F1" w:rsidRPr="00927A47">
        <w:rPr>
          <w:rFonts w:asciiTheme="majorBidi" w:hAnsiTheme="majorBidi" w:cstheme="majorBidi" w:hint="cs"/>
          <w:sz w:val="28"/>
          <w:szCs w:val="28"/>
          <w:cs/>
        </w:rPr>
        <w:t>การเปลี่ยนแปลงประมาณการทางบัญชีนี้ใช้วิธีเปลี่ยนทันที</w:t>
      </w:r>
      <w:r w:rsidR="00430133">
        <w:rPr>
          <w:rFonts w:asciiTheme="majorBidi" w:hAnsiTheme="majorBidi" w:cstheme="majorBidi"/>
          <w:sz w:val="28"/>
          <w:szCs w:val="28"/>
          <w:cs/>
        </w:rPr>
        <w:br/>
      </w:r>
      <w:r w:rsidR="00FA63F1" w:rsidRPr="00927A47">
        <w:rPr>
          <w:rFonts w:asciiTheme="majorBidi" w:hAnsiTheme="majorBidi" w:cstheme="majorBidi" w:hint="cs"/>
          <w:sz w:val="28"/>
          <w:szCs w:val="28"/>
          <w:cs/>
        </w:rPr>
        <w:t>เป็นต้นไปต่องบการเงิน</w:t>
      </w:r>
      <w:r w:rsidR="00FA63F1">
        <w:rPr>
          <w:rFonts w:asciiTheme="majorBidi" w:hAnsiTheme="majorBidi" w:cstheme="majorBidi" w:hint="cs"/>
          <w:sz w:val="28"/>
          <w:szCs w:val="28"/>
          <w:cs/>
        </w:rPr>
        <w:t>นับ</w:t>
      </w:r>
      <w:r w:rsidR="00FA63F1" w:rsidRPr="00927A47">
        <w:rPr>
          <w:rFonts w:asciiTheme="majorBidi" w:hAnsiTheme="majorBidi" w:cstheme="majorBidi" w:hint="cs"/>
          <w:sz w:val="28"/>
          <w:szCs w:val="28"/>
          <w:cs/>
        </w:rPr>
        <w:t>ตั้งแต่วันที่มีการเปลี่ยนแปลงประมาณการทางบัญชี</w:t>
      </w:r>
      <w:r w:rsidR="0043013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30133" w:rsidRPr="00927A47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</w:t>
      </w:r>
      <w:r w:rsidR="00430133">
        <w:rPr>
          <w:rFonts w:asciiTheme="majorBidi" w:hAnsiTheme="majorBidi" w:cstheme="majorBidi" w:hint="cs"/>
          <w:sz w:val="28"/>
          <w:szCs w:val="28"/>
          <w:cs/>
        </w:rPr>
        <w:t>ได้ประเมินผลกระทบ</w:t>
      </w:r>
      <w:r w:rsidR="00F10B48">
        <w:rPr>
          <w:rFonts w:asciiTheme="majorBidi" w:hAnsiTheme="majorBidi" w:cstheme="majorBidi" w:hint="cs"/>
          <w:sz w:val="28"/>
          <w:szCs w:val="28"/>
          <w:cs/>
        </w:rPr>
        <w:t>ที่เกิดขึ้นต่องบการเงินรวมและงบการเงิน</w:t>
      </w:r>
      <w:r w:rsidR="00E90B31">
        <w:rPr>
          <w:rFonts w:asciiTheme="majorBidi" w:hAnsiTheme="majorBidi" w:cstheme="majorBidi" w:hint="cs"/>
          <w:sz w:val="28"/>
          <w:szCs w:val="28"/>
          <w:cs/>
        </w:rPr>
        <w:t>เฉพาะกิจการ</w:t>
      </w:r>
      <w:r w:rsidR="006E6409">
        <w:rPr>
          <w:rFonts w:asciiTheme="majorBidi" w:hAnsiTheme="majorBidi" w:cstheme="majorBidi" w:hint="cs"/>
          <w:sz w:val="28"/>
          <w:szCs w:val="28"/>
          <w:cs/>
        </w:rPr>
        <w:t xml:space="preserve"> ซึ่งคาดว่าไม่มีผลกระทบที่มีสาระสำคัญ</w:t>
      </w:r>
    </w:p>
    <w:p w14:paraId="474AE864" w14:textId="77777777" w:rsidR="002600EF" w:rsidRPr="001C2785" w:rsidRDefault="002600E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FC2230A" w14:textId="1A4FC760" w:rsidR="00223CD5" w:rsidRPr="00143016" w:rsidRDefault="00223CD5" w:rsidP="00A353E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  <w:lang w:val="en-GB" w:bidi="ar-SA"/>
        </w:rPr>
      </w:pPr>
      <w:r w:rsidRPr="0014301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การเปลี่ยนแปลงนโยบายการบัญชี  </w:t>
      </w:r>
    </w:p>
    <w:p w14:paraId="01A061A8" w14:textId="77777777" w:rsidR="00F6386E" w:rsidRPr="001C2785" w:rsidRDefault="00F6386E" w:rsidP="00F6386E">
      <w:pPr>
        <w:rPr>
          <w:sz w:val="28"/>
          <w:szCs w:val="28"/>
          <w:rtl/>
          <w:cs/>
          <w:lang w:val="en-GB" w:bidi="ar-SA"/>
        </w:rPr>
      </w:pPr>
    </w:p>
    <w:p w14:paraId="4829A5ED" w14:textId="39054F26" w:rsidR="00CA42A7" w:rsidRDefault="00F6386E" w:rsidP="00F6386E">
      <w:pPr>
        <w:pStyle w:val="BodyText2"/>
        <w:shd w:val="clear" w:color="auto" w:fill="FFFFFF" w:themeFill="background1"/>
        <w:tabs>
          <w:tab w:val="left" w:pos="540"/>
        </w:tabs>
        <w:ind w:left="540" w:firstLine="0"/>
        <w:jc w:val="thaiDistribute"/>
        <w:rPr>
          <w:rFonts w:asciiTheme="majorBidi" w:hAnsiTheme="majorBidi" w:cs="Angsana New"/>
          <w:sz w:val="28"/>
          <w:szCs w:val="28"/>
        </w:rPr>
      </w:pPr>
      <w:r w:rsidRPr="00143016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Pr="00143016">
        <w:rPr>
          <w:rFonts w:asciiTheme="majorBidi" w:hAnsiTheme="majorBidi" w:cstheme="majorBidi"/>
          <w:sz w:val="28"/>
          <w:szCs w:val="28"/>
        </w:rPr>
        <w:t xml:space="preserve">1 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143016">
        <w:rPr>
          <w:rFonts w:asciiTheme="majorBidi" w:hAnsiTheme="majorBidi" w:cstheme="majorBidi"/>
          <w:sz w:val="28"/>
          <w:szCs w:val="28"/>
        </w:rPr>
        <w:t xml:space="preserve">2563 </w:t>
      </w:r>
      <w:r w:rsidRPr="00143016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กลุ่มบริษัทและบริษัทได้ถือปฏิบัติตามมาตรฐานการรายงานทางการเงินกลุ่มเครื่องมือทางการเงินและ</w:t>
      </w:r>
      <w:r w:rsidR="00CA4DB7" w:rsidRPr="00CA4DB7" w:rsidDel="00CA4DB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43016">
        <w:rPr>
          <w:rFonts w:asciiTheme="majorBidi" w:hAnsiTheme="majorBidi" w:cstheme="majorBidi"/>
          <w:sz w:val="28"/>
          <w:szCs w:val="28"/>
        </w:rPr>
        <w:t xml:space="preserve">TFRS 16 </w:t>
      </w:r>
      <w:r w:rsidRPr="00143016">
        <w:rPr>
          <w:rFonts w:asciiTheme="majorBidi" w:hAnsiTheme="majorBidi" w:cstheme="majorBidi"/>
          <w:sz w:val="28"/>
          <w:szCs w:val="28"/>
          <w:cs/>
        </w:rPr>
        <w:t>เป็นครั้งแรก</w:t>
      </w:r>
      <w:r w:rsidR="0062585E">
        <w:rPr>
          <w:rFonts w:asciiTheme="majorBidi" w:hAnsiTheme="majorBidi" w:cstheme="majorBidi"/>
          <w:sz w:val="28"/>
          <w:szCs w:val="28"/>
        </w:rPr>
        <w:t xml:space="preserve"> </w:t>
      </w:r>
      <w:r w:rsidR="0062585E" w:rsidRPr="0062585E">
        <w:rPr>
          <w:rFonts w:asciiTheme="majorBidi" w:hAnsiTheme="majorBidi" w:cs="Angsana New" w:hint="cs"/>
          <w:sz w:val="28"/>
          <w:szCs w:val="28"/>
          <w:cs/>
        </w:rPr>
        <w:t>ผลกระทบของส่วนของผู้ถือหุ้นจากการเปลี่ยนแปลงนโยบายการบัญชี</w:t>
      </w:r>
      <w:r w:rsidR="0062585E" w:rsidRPr="006258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2585E" w:rsidRPr="0062585E">
        <w:rPr>
          <w:rFonts w:asciiTheme="majorBidi" w:hAnsiTheme="majorBidi" w:cs="Angsana New" w:hint="cs"/>
          <w:sz w:val="28"/>
          <w:szCs w:val="28"/>
          <w:cs/>
        </w:rPr>
        <w:t>มีดังนี้</w:t>
      </w:r>
    </w:p>
    <w:p w14:paraId="1BBA31E9" w14:textId="77777777" w:rsidR="00D9211A" w:rsidRPr="00D9211A" w:rsidRDefault="00D9211A" w:rsidP="00F6386E">
      <w:pPr>
        <w:pStyle w:val="BodyText2"/>
        <w:shd w:val="clear" w:color="auto" w:fill="FFFFFF" w:themeFill="background1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620"/>
        <w:gridCol w:w="270"/>
        <w:gridCol w:w="1530"/>
      </w:tblGrid>
      <w:tr w:rsidR="005C3ED5" w:rsidRPr="00143016" w14:paraId="6C7ABD70" w14:textId="77777777" w:rsidTr="001C2785">
        <w:trPr>
          <w:cantSplit/>
          <w:trHeight w:val="20"/>
          <w:tblHeader/>
        </w:trPr>
        <w:tc>
          <w:tcPr>
            <w:tcW w:w="4680" w:type="dxa"/>
            <w:shd w:val="clear" w:color="auto" w:fill="auto"/>
            <w:vAlign w:val="bottom"/>
          </w:tcPr>
          <w:p w14:paraId="0E2F204B" w14:textId="77777777" w:rsidR="005C3ED5" w:rsidRPr="00143016" w:rsidRDefault="005C3ED5" w:rsidP="0034561D">
            <w:pPr>
              <w:shd w:val="clear" w:color="auto" w:fill="FFFFFF" w:themeFill="background1"/>
              <w:spacing w:line="240" w:lineRule="auto"/>
              <w:ind w:left="175" w:right="8" w:hanging="17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0F6A840" w14:textId="77777777" w:rsidR="005C3ED5" w:rsidRPr="00143016" w:rsidRDefault="005C3ED5" w:rsidP="0034561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1A17245" w14:textId="6200F0D3" w:rsidR="005C3ED5" w:rsidRPr="00143016" w:rsidRDefault="005C3ED5" w:rsidP="0034561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43016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AC30E99" w14:textId="77777777" w:rsidR="005C3ED5" w:rsidRPr="00143016" w:rsidRDefault="005C3ED5" w:rsidP="0034561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B90CA06" w14:textId="77777777" w:rsidR="00BD6B17" w:rsidRDefault="005C3ED5" w:rsidP="0034561D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143016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</w:t>
            </w:r>
          </w:p>
          <w:p w14:paraId="3813DCE6" w14:textId="54521231" w:rsidR="005C3ED5" w:rsidRPr="00143016" w:rsidRDefault="005C3ED5" w:rsidP="0034561D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43016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C3ED5" w:rsidRPr="00143016" w14:paraId="3386ED27" w14:textId="77777777" w:rsidTr="001C2785">
        <w:trPr>
          <w:cantSplit/>
          <w:trHeight w:val="20"/>
          <w:tblHeader/>
        </w:trPr>
        <w:tc>
          <w:tcPr>
            <w:tcW w:w="4680" w:type="dxa"/>
            <w:shd w:val="clear" w:color="auto" w:fill="auto"/>
            <w:vAlign w:val="bottom"/>
          </w:tcPr>
          <w:p w14:paraId="76E25B7D" w14:textId="77777777" w:rsidR="005C3ED5" w:rsidRPr="00143016" w:rsidRDefault="005C3ED5" w:rsidP="0034561D">
            <w:pPr>
              <w:shd w:val="clear" w:color="auto" w:fill="FFFFFF" w:themeFill="background1"/>
              <w:spacing w:line="240" w:lineRule="auto"/>
              <w:ind w:left="175" w:right="8" w:hanging="17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4DCBCD3" w14:textId="77777777" w:rsidR="005C3ED5" w:rsidRPr="00143016" w:rsidRDefault="005C3ED5" w:rsidP="0034561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344D295" w14:textId="77777777" w:rsidR="005C3ED5" w:rsidRPr="00143016" w:rsidRDefault="005C3ED5" w:rsidP="0034561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4301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กำไรสะสม</w:t>
            </w:r>
          </w:p>
        </w:tc>
        <w:tc>
          <w:tcPr>
            <w:tcW w:w="270" w:type="dxa"/>
            <w:shd w:val="clear" w:color="auto" w:fill="auto"/>
          </w:tcPr>
          <w:p w14:paraId="529B93E7" w14:textId="77777777" w:rsidR="005C3ED5" w:rsidRPr="00143016" w:rsidRDefault="005C3ED5" w:rsidP="0034561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585EB0C" w14:textId="77777777" w:rsidR="005C3ED5" w:rsidRPr="00143016" w:rsidRDefault="005C3ED5" w:rsidP="0034561D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4301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กำไรสะสม</w:t>
            </w:r>
          </w:p>
        </w:tc>
      </w:tr>
      <w:tr w:rsidR="00BD6B17" w:rsidRPr="00143016" w14:paraId="0A3C0163" w14:textId="77777777" w:rsidTr="001C2785">
        <w:trPr>
          <w:cantSplit/>
          <w:trHeight w:val="20"/>
        </w:trPr>
        <w:tc>
          <w:tcPr>
            <w:tcW w:w="4680" w:type="dxa"/>
            <w:shd w:val="clear" w:color="auto" w:fill="auto"/>
          </w:tcPr>
          <w:p w14:paraId="4EE6CD17" w14:textId="77777777" w:rsidR="00BD6B17" w:rsidRPr="00143016" w:rsidRDefault="00BD6B17" w:rsidP="0034561D">
            <w:pPr>
              <w:shd w:val="clear" w:color="auto" w:fill="FFFFFF" w:themeFill="background1"/>
              <w:spacing w:line="240" w:lineRule="auto"/>
              <w:ind w:left="175" w:hanging="17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56DBC0" w14:textId="228D0959" w:rsidR="00BD6B17" w:rsidRPr="00143016" w:rsidRDefault="00BD6B17" w:rsidP="0034561D">
            <w:pPr>
              <w:pStyle w:val="acctfourfigures"/>
              <w:shd w:val="clear" w:color="auto" w:fill="FFFFFF" w:themeFill="background1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14301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3420" w:type="dxa"/>
            <w:gridSpan w:val="3"/>
            <w:shd w:val="clear" w:color="auto" w:fill="auto"/>
            <w:vAlign w:val="bottom"/>
          </w:tcPr>
          <w:p w14:paraId="3BBCC701" w14:textId="659B42FA" w:rsidR="00BD6B17" w:rsidRPr="00143016" w:rsidRDefault="00BD6B17" w:rsidP="00715FBE">
            <w:pPr>
              <w:pStyle w:val="acctfourfigures"/>
              <w:shd w:val="clear" w:color="auto" w:fill="FFFFFF" w:themeFill="background1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  <w:lang w:val="en-US"/>
              </w:rPr>
            </w:pPr>
            <w:r w:rsidRPr="0014301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C3ED5" w:rsidRPr="00715FBE" w14:paraId="789DC308" w14:textId="77777777" w:rsidTr="001C2785">
        <w:trPr>
          <w:cantSplit/>
          <w:trHeight w:val="20"/>
        </w:trPr>
        <w:tc>
          <w:tcPr>
            <w:tcW w:w="4680" w:type="dxa"/>
            <w:shd w:val="clear" w:color="auto" w:fill="auto"/>
          </w:tcPr>
          <w:p w14:paraId="3C228056" w14:textId="018C7EB6" w:rsidR="005C3ED5" w:rsidRPr="00715FBE" w:rsidRDefault="005C3ED5" w:rsidP="0034561D">
            <w:pPr>
              <w:shd w:val="clear" w:color="auto" w:fill="FFFFFF" w:themeFill="background1"/>
              <w:spacing w:line="240" w:lineRule="auto"/>
              <w:ind w:left="175" w:hanging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15FB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715FB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715FB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715FBE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  <w:r w:rsidRPr="00715FB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ตามที่รายงาน</w:t>
            </w:r>
            <w:r w:rsidR="00826004">
              <w:rPr>
                <w:rFonts w:ascii="Angsana New" w:hAnsi="Angsana New" w:cs="Angsana New" w:hint="cs"/>
                <w:sz w:val="28"/>
                <w:szCs w:val="28"/>
                <w:cs/>
              </w:rPr>
              <w:t>ในงวดก่อน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2A24939" w14:textId="77777777" w:rsidR="005C3ED5" w:rsidRPr="00715FBE" w:rsidRDefault="005C3ED5" w:rsidP="0034561D">
            <w:pPr>
              <w:pStyle w:val="acctfourfigures"/>
              <w:shd w:val="clear" w:color="auto" w:fill="FFFFFF" w:themeFill="background1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6DFCB59" w14:textId="57739A8A" w:rsidR="005C3ED5" w:rsidRPr="00715FBE" w:rsidRDefault="00D06D77" w:rsidP="0034561D">
            <w:pPr>
              <w:pStyle w:val="acctfourfigures"/>
              <w:shd w:val="clear" w:color="auto" w:fill="FFFFFF" w:themeFill="background1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15FBE"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  <w:r w:rsidR="005C3ED5" w:rsidRPr="00715FBE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,</w:t>
            </w:r>
            <w:r w:rsidRPr="00715FBE">
              <w:rPr>
                <w:rFonts w:ascii="Angsana New" w:hAnsi="Angsana New" w:cs="Angsana New"/>
                <w:sz w:val="28"/>
                <w:szCs w:val="28"/>
                <w:lang w:val="en-US"/>
              </w:rPr>
              <w:t>483,394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46C97D" w14:textId="77777777" w:rsidR="005C3ED5" w:rsidRPr="00715FBE" w:rsidRDefault="005C3ED5" w:rsidP="0034561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AACC52F" w14:textId="08FC8C1C" w:rsidR="005C3ED5" w:rsidRPr="00715FBE" w:rsidRDefault="005B56CD" w:rsidP="00715FBE">
            <w:pPr>
              <w:pStyle w:val="acctfourfigures"/>
              <w:shd w:val="clear" w:color="auto" w:fill="FFFFFF" w:themeFill="background1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15FBE">
              <w:rPr>
                <w:rFonts w:ascii="Angsana New" w:hAnsi="Angsana New" w:cs="Angsana New"/>
                <w:sz w:val="28"/>
                <w:szCs w:val="28"/>
                <w:lang w:val="en-US"/>
              </w:rPr>
              <w:t>11,44</w:t>
            </w:r>
            <w:r w:rsidR="002A6C9C" w:rsidRPr="00715FBE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715FBE">
              <w:rPr>
                <w:rFonts w:ascii="Angsana New" w:hAnsi="Angsana New" w:cs="Angsana New"/>
                <w:sz w:val="28"/>
                <w:szCs w:val="28"/>
                <w:lang w:val="en-US"/>
              </w:rPr>
              <w:t>,138</w:t>
            </w:r>
          </w:p>
        </w:tc>
      </w:tr>
      <w:tr w:rsidR="005C3ED5" w:rsidRPr="00715FBE" w14:paraId="7B52885F" w14:textId="77777777" w:rsidTr="001C2785">
        <w:trPr>
          <w:cantSplit/>
          <w:trHeight w:val="254"/>
        </w:trPr>
        <w:tc>
          <w:tcPr>
            <w:tcW w:w="4680" w:type="dxa"/>
            <w:shd w:val="clear" w:color="auto" w:fill="auto"/>
          </w:tcPr>
          <w:p w14:paraId="57500B62" w14:textId="77777777" w:rsidR="005C3ED5" w:rsidRPr="00715FBE" w:rsidRDefault="005C3ED5" w:rsidP="0034561D">
            <w:pPr>
              <w:shd w:val="clear" w:color="auto" w:fill="FFFFFF" w:themeFill="background1"/>
              <w:spacing w:line="240" w:lineRule="auto"/>
              <w:ind w:left="175" w:right="8" w:hanging="175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715FB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เพิ่มขึ้น (ลดลง) เนื่องจาก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D183A5" w14:textId="77777777" w:rsidR="005C3ED5" w:rsidRPr="00715FBE" w:rsidRDefault="005C3ED5" w:rsidP="0034561D">
            <w:pPr>
              <w:pStyle w:val="acctfourfigures"/>
              <w:shd w:val="clear" w:color="auto" w:fill="FFFFFF" w:themeFill="background1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4B430FF" w14:textId="77777777" w:rsidR="005C3ED5" w:rsidRPr="00715FBE" w:rsidRDefault="005C3ED5" w:rsidP="0034561D">
            <w:pPr>
              <w:pStyle w:val="acctfourfigures"/>
              <w:shd w:val="clear" w:color="auto" w:fill="FFFFFF" w:themeFill="background1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B45256" w14:textId="77777777" w:rsidR="005C3ED5" w:rsidRPr="00715FBE" w:rsidRDefault="005C3ED5" w:rsidP="0034561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7C787AD" w14:textId="77777777" w:rsidR="005C3ED5" w:rsidRPr="00715FBE" w:rsidRDefault="005C3ED5" w:rsidP="00715FBE">
            <w:pPr>
              <w:pStyle w:val="acctfourfigures"/>
              <w:shd w:val="clear" w:color="auto" w:fill="FFFFFF" w:themeFill="background1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5C3ED5" w:rsidRPr="00715FBE" w14:paraId="1B0D998E" w14:textId="77777777" w:rsidTr="001C2785">
        <w:trPr>
          <w:cantSplit/>
          <w:trHeight w:val="254"/>
        </w:trPr>
        <w:tc>
          <w:tcPr>
            <w:tcW w:w="4680" w:type="dxa"/>
            <w:shd w:val="clear" w:color="auto" w:fill="auto"/>
          </w:tcPr>
          <w:p w14:paraId="28469894" w14:textId="77777777" w:rsidR="005C3ED5" w:rsidRPr="00715FBE" w:rsidRDefault="005C3ED5" w:rsidP="0034561D">
            <w:pPr>
              <w:shd w:val="clear" w:color="auto" w:fill="FFFFFF" w:themeFill="background1"/>
              <w:tabs>
                <w:tab w:val="clear" w:pos="227"/>
              </w:tabs>
              <w:spacing w:line="240" w:lineRule="auto"/>
              <w:ind w:left="188" w:right="8" w:hanging="188"/>
              <w:rPr>
                <w:rFonts w:ascii="Angsana New" w:hAnsi="Angsana New" w:cs="Angsana New"/>
                <w:sz w:val="28"/>
                <w:szCs w:val="28"/>
              </w:rPr>
            </w:pPr>
            <w:r w:rsidRPr="00715FBE">
              <w:rPr>
                <w:rFonts w:ascii="Angsana New" w:hAnsi="Angsana New" w:cs="Angsana New" w:hint="cs"/>
                <w:sz w:val="28"/>
                <w:szCs w:val="28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758272E" w14:textId="77777777" w:rsidR="005C3ED5" w:rsidRPr="00715FBE" w:rsidRDefault="005C3ED5" w:rsidP="0034561D">
            <w:pPr>
              <w:pStyle w:val="acctfourfigures"/>
              <w:shd w:val="clear" w:color="auto" w:fill="FFFFFF" w:themeFill="background1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BE3D924" w14:textId="77777777" w:rsidR="005C3ED5" w:rsidRPr="00715FBE" w:rsidRDefault="005C3ED5" w:rsidP="0034561D">
            <w:pPr>
              <w:pStyle w:val="acctfourfigures"/>
              <w:shd w:val="clear" w:color="auto" w:fill="FFFFFF" w:themeFill="background1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05571A" w14:textId="77777777" w:rsidR="005C3ED5" w:rsidRPr="00715FBE" w:rsidRDefault="005C3ED5" w:rsidP="0034561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CEB37BE" w14:textId="77777777" w:rsidR="005C3ED5" w:rsidRPr="00715FBE" w:rsidRDefault="005C3ED5" w:rsidP="00715FBE">
            <w:pPr>
              <w:pStyle w:val="acctfourfigures"/>
              <w:shd w:val="clear" w:color="auto" w:fill="FFFFFF" w:themeFill="background1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5C3ED5" w:rsidRPr="00715FBE" w14:paraId="6F5C9055" w14:textId="77777777" w:rsidTr="001C2785">
        <w:trPr>
          <w:cantSplit/>
          <w:trHeight w:val="20"/>
        </w:trPr>
        <w:tc>
          <w:tcPr>
            <w:tcW w:w="4680" w:type="dxa"/>
            <w:shd w:val="clear" w:color="auto" w:fill="auto"/>
          </w:tcPr>
          <w:p w14:paraId="438E72F7" w14:textId="5C69718D" w:rsidR="005C3ED5" w:rsidRPr="00715FBE" w:rsidRDefault="006B5A79" w:rsidP="0034561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ผลกำไรและกลับรายการขาดทุนจาก</w:t>
            </w:r>
            <w:r w:rsidR="00FC5D13" w:rsidRPr="00FC5D13">
              <w:rPr>
                <w:rFonts w:ascii="Angsana New" w:hAnsi="Angsana New" w:cs="Angsana New" w:hint="cs"/>
                <w:sz w:val="28"/>
                <w:szCs w:val="28"/>
                <w:cs/>
              </w:rPr>
              <w:t>การด้อยค่า</w:t>
            </w:r>
            <w:r w:rsidR="00BC6D06">
              <w:rPr>
                <w:rFonts w:ascii="Angsana New" w:hAnsi="Angsana New" w:cs="Angsana New" w:hint="cs"/>
                <w:sz w:val="28"/>
                <w:szCs w:val="28"/>
                <w:cs/>
              </w:rPr>
              <w:t>ด้าน</w:t>
            </w:r>
            <w:r w:rsidR="007956E5">
              <w:rPr>
                <w:rFonts w:ascii="Angsana New" w:hAnsi="Angsana New" w:cs="Angsana New" w:hint="cs"/>
                <w:sz w:val="28"/>
                <w:szCs w:val="28"/>
                <w:cs/>
              </w:rPr>
              <w:t>เ</w:t>
            </w:r>
            <w:r w:rsidR="00BC6D06">
              <w:rPr>
                <w:rFonts w:ascii="Angsana New" w:hAnsi="Angsana New" w:cs="Angsana New" w:hint="cs"/>
                <w:sz w:val="28"/>
                <w:szCs w:val="28"/>
                <w:cs/>
              </w:rPr>
              <w:t>ครดิต</w:t>
            </w:r>
            <w:r w:rsidR="00FC5D13" w:rsidRPr="00FC5D13">
              <w:rPr>
                <w:rFonts w:ascii="Angsana New" w:hAnsi="Angsana New" w:cs="Angsana New" w:hint="cs"/>
                <w:sz w:val="28"/>
                <w:szCs w:val="28"/>
                <w:cs/>
              </w:rPr>
              <w:t>ของสินทรัพย์ทางการเงินและลูกหนี้ตามสัญญาเช่า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DD5701" w14:textId="77777777" w:rsidR="005C3ED5" w:rsidRPr="00715FBE" w:rsidRDefault="005C3ED5" w:rsidP="0034561D">
            <w:pPr>
              <w:pStyle w:val="acctfourfigures"/>
              <w:shd w:val="clear" w:color="auto" w:fill="FFFFFF" w:themeFill="background1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715FB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 xml:space="preserve">ก </w:t>
            </w:r>
            <w:r w:rsidRPr="00715FBE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715FBE">
              <w:rPr>
                <w:rFonts w:ascii="Angsana New" w:hAnsi="Angsana New" w:cs="Angsana New" w:hint="cs"/>
                <w:i/>
                <w:iCs/>
                <w:sz w:val="28"/>
                <w:szCs w:val="28"/>
                <w:lang w:val="en-US" w:bidi="th-TH"/>
              </w:rPr>
              <w:t>2</w:t>
            </w:r>
            <w:r w:rsidRPr="00715FBE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5FA312" w14:textId="5B97B7D5" w:rsidR="005C3ED5" w:rsidRPr="00715FBE" w:rsidRDefault="00DE309B" w:rsidP="0034561D">
            <w:pPr>
              <w:pStyle w:val="acctfourfigures"/>
              <w:shd w:val="clear" w:color="auto" w:fill="FFFFFF" w:themeFill="background1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15FBE">
              <w:rPr>
                <w:rFonts w:ascii="Angsana New" w:hAnsi="Angsana New" w:cs="Angsana New"/>
                <w:sz w:val="28"/>
                <w:szCs w:val="28"/>
              </w:rPr>
              <w:t>162,424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74C90F" w14:textId="77777777" w:rsidR="005C3ED5" w:rsidRPr="00715FBE" w:rsidRDefault="005C3ED5" w:rsidP="0034561D">
            <w:pPr>
              <w:pStyle w:val="acctfourfigures"/>
              <w:shd w:val="clear" w:color="auto" w:fill="FFFFFF" w:themeFill="background1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65205A4" w14:textId="66743FEB" w:rsidR="005C3ED5" w:rsidRPr="00715FBE" w:rsidRDefault="00443CAF" w:rsidP="00715FBE">
            <w:pPr>
              <w:pStyle w:val="acctfourfigures"/>
              <w:shd w:val="clear" w:color="auto" w:fill="FFFFFF" w:themeFill="background1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15FBE">
              <w:rPr>
                <w:rFonts w:ascii="Angsana New" w:hAnsi="Angsana New" w:cs="Angsana New"/>
                <w:sz w:val="28"/>
                <w:szCs w:val="28"/>
                <w:lang w:val="en-US"/>
              </w:rPr>
              <w:t>162,424</w:t>
            </w:r>
          </w:p>
        </w:tc>
      </w:tr>
      <w:tr w:rsidR="005C3ED5" w:rsidRPr="00715FBE" w14:paraId="172A976D" w14:textId="77777777" w:rsidTr="001C2785">
        <w:trPr>
          <w:cantSplit/>
          <w:trHeight w:val="20"/>
        </w:trPr>
        <w:tc>
          <w:tcPr>
            <w:tcW w:w="4680" w:type="dxa"/>
            <w:shd w:val="clear" w:color="auto" w:fill="auto"/>
          </w:tcPr>
          <w:p w14:paraId="4D1A06B6" w14:textId="77777777" w:rsidR="005C3ED5" w:rsidRPr="00715FBE" w:rsidRDefault="005C3ED5" w:rsidP="0034561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="Angsana New" w:hAnsi="Angsana New" w:cs="Angsana New"/>
                <w:sz w:val="28"/>
                <w:szCs w:val="28"/>
              </w:rPr>
            </w:pPr>
            <w:r w:rsidRPr="00715FBE">
              <w:rPr>
                <w:rFonts w:ascii="Angsana New" w:hAnsi="Angsana New" w:cs="Angsana New" w:hint="cs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805B71" w14:textId="77777777" w:rsidR="005C3ED5" w:rsidRPr="00715FBE" w:rsidRDefault="005C3ED5" w:rsidP="0034561D">
            <w:pPr>
              <w:pStyle w:val="acctfourfigures"/>
              <w:shd w:val="clear" w:color="auto" w:fill="FFFFFF" w:themeFill="background1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940EA66" w14:textId="14C4F689" w:rsidR="005C3ED5" w:rsidRPr="00715FBE" w:rsidRDefault="00993B69" w:rsidP="00715FBE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537"/>
              </w:tabs>
              <w:spacing w:line="240" w:lineRule="auto"/>
              <w:ind w:right="-75"/>
              <w:rPr>
                <w:rFonts w:ascii="Angsana New" w:hAnsi="Angsana New" w:cs="Angsana New"/>
                <w:sz w:val="28"/>
                <w:szCs w:val="28"/>
              </w:rPr>
            </w:pPr>
            <w:r w:rsidRPr="00715FB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(32,485)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35C8EA" w14:textId="77777777" w:rsidR="005C3ED5" w:rsidRPr="00715FBE" w:rsidRDefault="005C3ED5" w:rsidP="0034561D">
            <w:pPr>
              <w:pStyle w:val="acctfourfigures"/>
              <w:shd w:val="clear" w:color="auto" w:fill="FFFFFF" w:themeFill="background1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F69B863" w14:textId="6332A947" w:rsidR="005C3ED5" w:rsidRPr="00715FBE" w:rsidRDefault="00D212E4" w:rsidP="00715FBE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537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15FB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="00AE42C2" w:rsidRPr="00715FB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32,485</w:t>
            </w:r>
            <w:r w:rsidRPr="00715FB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5C3ED5" w:rsidRPr="00715FBE" w14:paraId="246988F1" w14:textId="77777777" w:rsidTr="001C2785">
        <w:trPr>
          <w:cantSplit/>
          <w:trHeight w:val="20"/>
        </w:trPr>
        <w:tc>
          <w:tcPr>
            <w:tcW w:w="4680" w:type="dxa"/>
            <w:shd w:val="clear" w:color="auto" w:fill="auto"/>
          </w:tcPr>
          <w:p w14:paraId="29A1AC8B" w14:textId="05E5B448" w:rsidR="005C3ED5" w:rsidRPr="00715FBE" w:rsidRDefault="005C3ED5" w:rsidP="0034561D">
            <w:pPr>
              <w:shd w:val="clear" w:color="auto" w:fill="FFFFFF" w:themeFill="background1"/>
              <w:spacing w:line="240" w:lineRule="auto"/>
              <w:ind w:left="178" w:right="8" w:hanging="17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5FB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15FB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715FB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715FB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2563 </w:t>
            </w:r>
            <w:r w:rsidRPr="00715FB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A6514AE" w14:textId="77777777" w:rsidR="005C3ED5" w:rsidRPr="00715FBE" w:rsidRDefault="005C3ED5" w:rsidP="0034561D">
            <w:pPr>
              <w:pStyle w:val="acctfourfigures"/>
              <w:shd w:val="clear" w:color="auto" w:fill="FFFFFF" w:themeFill="background1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D73C4A" w14:textId="529B7D39" w:rsidR="005C3ED5" w:rsidRPr="00715FBE" w:rsidRDefault="005B56CD" w:rsidP="0034561D">
            <w:pPr>
              <w:pStyle w:val="acctfourfigures"/>
              <w:shd w:val="clear" w:color="auto" w:fill="FFFFFF" w:themeFill="background1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5FB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11,613,333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215746" w14:textId="77777777" w:rsidR="005C3ED5" w:rsidRPr="00715FBE" w:rsidRDefault="005C3ED5" w:rsidP="0034561D">
            <w:pPr>
              <w:pStyle w:val="acctfourfigures"/>
              <w:shd w:val="clear" w:color="auto" w:fill="FFFFFF" w:themeFill="background1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1DC6AA" w14:textId="321FCD19" w:rsidR="005C3ED5" w:rsidRPr="00715FBE" w:rsidRDefault="00AE42C2" w:rsidP="00715FBE">
            <w:pPr>
              <w:pStyle w:val="acctfourfigures"/>
              <w:shd w:val="clear" w:color="auto" w:fill="FFFFFF" w:themeFill="background1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15FB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11,572,077</w:t>
            </w:r>
          </w:p>
        </w:tc>
      </w:tr>
    </w:tbl>
    <w:p w14:paraId="3E73D10E" w14:textId="175BDE1C" w:rsidR="00F6386E" w:rsidRPr="00143016" w:rsidRDefault="000C4E7D" w:rsidP="00F6386E">
      <w:pPr>
        <w:pStyle w:val="ListParagraph"/>
        <w:numPr>
          <w:ilvl w:val="0"/>
          <w:numId w:val="10"/>
        </w:num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br w:type="page"/>
      </w:r>
      <w:r w:rsidR="00F6386E" w:rsidRPr="00143016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มาตรฐานการรายงานทางการเงินกลุ่มเครื่องมือทางการเงิน</w:t>
      </w:r>
    </w:p>
    <w:p w14:paraId="7C27C9BE" w14:textId="77777777" w:rsidR="00F6386E" w:rsidRPr="00143016" w:rsidRDefault="00F6386E" w:rsidP="00F6386E">
      <w:pPr>
        <w:pStyle w:val="BodyText2"/>
        <w:shd w:val="clear" w:color="auto" w:fill="FFFFFF" w:themeFill="background1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D737F0D" w14:textId="748AC939" w:rsidR="00F6386E" w:rsidRPr="008266D0" w:rsidRDefault="00F6386E" w:rsidP="00F6386E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143016">
        <w:rPr>
          <w:rFonts w:asciiTheme="majorBidi" w:eastAsia="Calibri" w:hAnsiTheme="majorBidi" w:cstheme="majorBidi"/>
          <w:sz w:val="28"/>
          <w:szCs w:val="28"/>
          <w:shd w:val="clear" w:color="auto" w:fill="FFFFFF" w:themeFill="background1"/>
          <w:cs/>
          <w:lang w:val="en-GB"/>
        </w:rPr>
        <w:t>กลุ่มบริษัทและบริษัท</w:t>
      </w:r>
      <w:r w:rsidRPr="00143016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 xml:space="preserve">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Pr="00143016">
        <w:rPr>
          <w:rFonts w:asciiTheme="majorBidi" w:hAnsiTheme="majorBidi" w:cstheme="majorBidi"/>
          <w:sz w:val="28"/>
          <w:szCs w:val="28"/>
          <w:shd w:val="clear" w:color="auto" w:fill="FFFFFF" w:themeFill="background1"/>
        </w:rPr>
        <w:t xml:space="preserve">1 </w:t>
      </w:r>
      <w:r w:rsidRPr="00143016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 xml:space="preserve">มกราคม </w:t>
      </w:r>
      <w:r w:rsidRPr="00143016">
        <w:rPr>
          <w:rFonts w:asciiTheme="majorBidi" w:hAnsiTheme="majorBidi" w:cstheme="majorBidi"/>
          <w:sz w:val="28"/>
          <w:szCs w:val="28"/>
          <w:shd w:val="clear" w:color="auto" w:fill="FFFFFF" w:themeFill="background1"/>
        </w:rPr>
        <w:t xml:space="preserve">2563 </w:t>
      </w:r>
      <w:r w:rsidRPr="00143016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ดังนั้น กลุ่มบริษัทและบริษัทจึง</w:t>
      </w:r>
      <w:r w:rsidRPr="00143016">
        <w:rPr>
          <w:rFonts w:asciiTheme="majorBidi" w:hAnsiTheme="majorBidi" w:cstheme="majorBidi"/>
          <w:sz w:val="28"/>
          <w:szCs w:val="28"/>
          <w:cs/>
        </w:rPr>
        <w:t>ไม่ปรับปรุงข้อมูลที่นำเสนอในปี</w:t>
      </w:r>
      <w:r w:rsidRPr="00143016">
        <w:rPr>
          <w:rFonts w:asciiTheme="majorBidi" w:hAnsiTheme="majorBidi" w:cstheme="majorBidi"/>
          <w:sz w:val="28"/>
          <w:szCs w:val="28"/>
        </w:rPr>
        <w:t xml:space="preserve"> </w:t>
      </w:r>
      <w:r w:rsidR="00FC7710">
        <w:rPr>
          <w:rFonts w:asciiTheme="majorBidi" w:hAnsiTheme="majorBidi" w:cstheme="majorBidi"/>
          <w:sz w:val="28"/>
          <w:szCs w:val="28"/>
        </w:rPr>
        <w:t>2562</w:t>
      </w:r>
    </w:p>
    <w:p w14:paraId="72DDE777" w14:textId="77777777" w:rsidR="00F6386E" w:rsidRPr="00143016" w:rsidRDefault="00F6386E" w:rsidP="00F6386E">
      <w:pPr>
        <w:pStyle w:val="BodyText2"/>
        <w:shd w:val="clear" w:color="auto" w:fill="FFFFFF" w:themeFill="background1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605C6F4" w14:textId="79BFA094" w:rsidR="00F6386E" w:rsidRPr="00143016" w:rsidRDefault="00F6386E" w:rsidP="00F6386E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143016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</w:t>
      </w:r>
      <w:r w:rsidRPr="00143016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ยง</w:t>
      </w:r>
      <w:r w:rsidRPr="00143016">
        <w:rPr>
          <w:rFonts w:asciiTheme="majorBidi" w:hAnsiTheme="majorBidi"/>
          <w:sz w:val="28"/>
          <w:szCs w:val="28"/>
          <w:shd w:val="clear" w:color="auto" w:fill="FFFFFF" w:themeFill="background1"/>
          <w:cs/>
        </w:rPr>
        <w:t xml:space="preserve"> </w:t>
      </w:r>
      <w:r w:rsidRPr="00143016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โดย</w:t>
      </w:r>
      <w:r w:rsidRPr="00143016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  <w:lang w:val="en-GB"/>
        </w:rPr>
        <w:t>ผลกระทบ</w:t>
      </w:r>
      <w:r w:rsidRPr="00143016">
        <w:rPr>
          <w:rFonts w:asciiTheme="majorBidi" w:hAnsiTheme="majorBidi" w:cstheme="majorBidi"/>
          <w:color w:val="000000"/>
          <w:sz w:val="28"/>
          <w:szCs w:val="28"/>
          <w:shd w:val="clear" w:color="auto" w:fill="FFFFFF" w:themeFill="background1"/>
          <w:cs/>
        </w:rPr>
        <w:t>จากการ</w:t>
      </w:r>
      <w:r w:rsidRPr="00143016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ถือปฏิบัติตามมาตรฐานการรายงานทางการเงินกลุ่มเครื่องมือทางการเงิน มีดังนี้</w:t>
      </w:r>
    </w:p>
    <w:p w14:paraId="66AE48E4" w14:textId="3945B633" w:rsidR="002F2DF9" w:rsidRDefault="002F2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72F5341" w14:textId="77777777" w:rsidR="00F6386E" w:rsidRPr="00143016" w:rsidRDefault="00F6386E" w:rsidP="00F6386E">
      <w:pPr>
        <w:pStyle w:val="ListParagraph"/>
        <w:numPr>
          <w:ilvl w:val="0"/>
          <w:numId w:val="9"/>
        </w:num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143016">
        <w:rPr>
          <w:rFonts w:asciiTheme="majorBidi" w:hAnsiTheme="majorBidi" w:cstheme="majorBidi"/>
          <w:sz w:val="28"/>
          <w:szCs w:val="28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7D99CB30" w14:textId="77777777" w:rsidR="00F6386E" w:rsidRPr="00143016" w:rsidRDefault="00F6386E" w:rsidP="00F6386E">
      <w:pPr>
        <w:pStyle w:val="BodyText2"/>
        <w:shd w:val="clear" w:color="auto" w:fill="FFFFFF" w:themeFill="background1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014E3D5" w14:textId="4671A07F" w:rsidR="00F6386E" w:rsidRPr="00143016" w:rsidRDefault="00F6386E" w:rsidP="00F6386E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  <w:r w:rsidRPr="00143016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 ฉบับที่ </w:t>
      </w:r>
      <w:r w:rsidRPr="00143016">
        <w:rPr>
          <w:rFonts w:asciiTheme="majorBidi" w:hAnsiTheme="majorBidi" w:cstheme="majorBidi"/>
          <w:sz w:val="28"/>
          <w:szCs w:val="28"/>
        </w:rPr>
        <w:t xml:space="preserve">9 </w:t>
      </w:r>
      <w:r w:rsidRPr="00143016">
        <w:rPr>
          <w:rFonts w:asciiTheme="majorBidi" w:hAnsiTheme="majorBidi"/>
          <w:sz w:val="28"/>
          <w:szCs w:val="28"/>
          <w:cs/>
        </w:rPr>
        <w:t>(“</w:t>
      </w:r>
      <w:r w:rsidRPr="00143016">
        <w:rPr>
          <w:rFonts w:asciiTheme="majorBidi" w:hAnsiTheme="majorBidi" w:cstheme="majorBidi"/>
          <w:sz w:val="28"/>
          <w:szCs w:val="28"/>
        </w:rPr>
        <w:t>TFRS 9</w:t>
      </w:r>
      <w:r w:rsidRPr="00143016">
        <w:rPr>
          <w:rFonts w:asciiTheme="majorBidi" w:hAnsiTheme="majorBidi"/>
          <w:sz w:val="28"/>
          <w:szCs w:val="28"/>
          <w:cs/>
        </w:rPr>
        <w:t xml:space="preserve">”) 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จัดประเภทสินทรัพย์ทางการเงินเป็น </w:t>
      </w:r>
      <w:r w:rsidRPr="00143016">
        <w:rPr>
          <w:rFonts w:asciiTheme="majorBidi" w:hAnsiTheme="majorBidi" w:cstheme="majorBidi"/>
          <w:sz w:val="28"/>
          <w:szCs w:val="28"/>
        </w:rPr>
        <w:t xml:space="preserve">3 </w:t>
      </w:r>
      <w:r w:rsidRPr="00143016">
        <w:rPr>
          <w:rFonts w:asciiTheme="majorBidi" w:hAnsiTheme="majorBidi" w:cstheme="majorBidi"/>
          <w:sz w:val="28"/>
          <w:szCs w:val="28"/>
          <w:cs/>
        </w:rPr>
        <w:t>ประเภท ได้แก่</w:t>
      </w:r>
      <w:r w:rsidRPr="00143016">
        <w:rPr>
          <w:rFonts w:asciiTheme="majorBidi" w:hAnsiTheme="majorBidi"/>
          <w:sz w:val="28"/>
          <w:szCs w:val="28"/>
          <w:cs/>
        </w:rPr>
        <w:t xml:space="preserve"> 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143016">
        <w:rPr>
          <w:rFonts w:asciiTheme="majorBidi" w:hAnsiTheme="majorBidi"/>
          <w:sz w:val="28"/>
          <w:szCs w:val="28"/>
          <w:cs/>
        </w:rPr>
        <w:t>(</w:t>
      </w:r>
      <w:r w:rsidRPr="00143016">
        <w:rPr>
          <w:rFonts w:asciiTheme="majorBidi" w:hAnsiTheme="majorBidi" w:cstheme="majorBidi"/>
          <w:sz w:val="28"/>
          <w:szCs w:val="28"/>
        </w:rPr>
        <w:t>FVOCI</w:t>
      </w:r>
      <w:r w:rsidRPr="00143016">
        <w:rPr>
          <w:rFonts w:asciiTheme="majorBidi" w:hAnsiTheme="majorBidi"/>
          <w:sz w:val="28"/>
          <w:szCs w:val="28"/>
          <w:cs/>
        </w:rPr>
        <w:t>)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 และมูลค่ายุติธรรมผ่านกำไรหรือขาดทุน</w:t>
      </w:r>
      <w:r w:rsidRPr="00143016">
        <w:rPr>
          <w:rFonts w:asciiTheme="majorBidi" w:hAnsiTheme="majorBidi"/>
          <w:sz w:val="28"/>
          <w:szCs w:val="28"/>
          <w:cs/>
        </w:rPr>
        <w:t xml:space="preserve"> (</w:t>
      </w:r>
      <w:r w:rsidRPr="00143016">
        <w:rPr>
          <w:rFonts w:asciiTheme="majorBidi" w:hAnsiTheme="majorBidi" w:cstheme="majorBidi"/>
          <w:sz w:val="28"/>
          <w:szCs w:val="28"/>
        </w:rPr>
        <w:t>FVTPL</w:t>
      </w:r>
      <w:r w:rsidRPr="00143016">
        <w:rPr>
          <w:rFonts w:asciiTheme="majorBidi" w:hAnsiTheme="majorBidi"/>
          <w:sz w:val="28"/>
          <w:szCs w:val="28"/>
          <w:cs/>
        </w:rPr>
        <w:t xml:space="preserve">) 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โดยการจัดประเภทตาม </w:t>
      </w:r>
      <w:r w:rsidRPr="00143016">
        <w:rPr>
          <w:rFonts w:asciiTheme="majorBidi" w:hAnsiTheme="majorBidi" w:cstheme="majorBidi"/>
          <w:sz w:val="28"/>
          <w:szCs w:val="28"/>
        </w:rPr>
        <w:t xml:space="preserve">TFRS 9 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143016">
        <w:rPr>
          <w:rFonts w:asciiTheme="majorBidi" w:hAnsiTheme="majorBidi" w:cstheme="majorBidi"/>
          <w:sz w:val="28"/>
          <w:szCs w:val="28"/>
        </w:rPr>
        <w:t xml:space="preserve">TFRS 9 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143016">
        <w:rPr>
          <w:rFonts w:asciiTheme="majorBidi" w:hAnsiTheme="majorBidi" w:cstheme="majorBidi"/>
          <w:sz w:val="28"/>
          <w:szCs w:val="28"/>
        </w:rPr>
        <w:t>105</w:t>
      </w:r>
    </w:p>
    <w:p w14:paraId="0C750B5E" w14:textId="77777777" w:rsidR="00F6386E" w:rsidRPr="00143016" w:rsidRDefault="00F6386E" w:rsidP="00F6386E">
      <w:pPr>
        <w:pStyle w:val="BodyText2"/>
        <w:shd w:val="clear" w:color="auto" w:fill="FFFFFF" w:themeFill="background1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141D657" w14:textId="426BA728" w:rsidR="00F6386E" w:rsidRPr="00143016" w:rsidRDefault="00F6386E" w:rsidP="00F6386E">
      <w:pPr>
        <w:pStyle w:val="ListParagraph"/>
        <w:shd w:val="clear" w:color="auto" w:fill="FFFFFF" w:themeFill="background1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  <w:r w:rsidRPr="00143016">
        <w:rPr>
          <w:rFonts w:asciiTheme="majorBidi" w:hAnsiTheme="majorBidi" w:cstheme="majorBidi"/>
          <w:sz w:val="28"/>
          <w:szCs w:val="28"/>
          <w:cs/>
        </w:rPr>
        <w:t>ตาม</w:t>
      </w:r>
      <w:r w:rsidRPr="00143016">
        <w:rPr>
          <w:rFonts w:asciiTheme="majorBidi" w:hAnsiTheme="majorBidi" w:cstheme="majorBidi"/>
          <w:sz w:val="28"/>
          <w:szCs w:val="28"/>
        </w:rPr>
        <w:t xml:space="preserve"> TFRS 9 </w:t>
      </w:r>
      <w:r w:rsidRPr="00143016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เดิมกลุ่มบริษัทและบริษัทรับรู้ดอกเบี้ยรับด้วยอัตราดอกเบี้ย</w:t>
      </w:r>
      <w:r w:rsidR="006037EE">
        <w:rPr>
          <w:rFonts w:asciiTheme="majorBidi" w:hAnsiTheme="majorBidi" w:cstheme="majorBidi" w:hint="cs"/>
          <w:sz w:val="28"/>
          <w:szCs w:val="28"/>
          <w:cs/>
        </w:rPr>
        <w:t>ที่แท้จริง และดอกเบี้ยจ่ายด้วยอัตราดอกเบี้ย</w:t>
      </w:r>
      <w:r w:rsidRPr="00143016">
        <w:rPr>
          <w:rFonts w:asciiTheme="majorBidi" w:hAnsiTheme="majorBidi" w:cstheme="majorBidi"/>
          <w:sz w:val="28"/>
          <w:szCs w:val="28"/>
          <w:cs/>
        </w:rPr>
        <w:t>ตามสัญญา</w:t>
      </w:r>
    </w:p>
    <w:p w14:paraId="31A10A8D" w14:textId="77777777" w:rsidR="007C14FF" w:rsidRDefault="007C14FF" w:rsidP="00842436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64"/>
        <w:jc w:val="thaiDistribute"/>
        <w:rPr>
          <w:rFonts w:asciiTheme="majorBidi" w:hAnsiTheme="majorBidi" w:cstheme="majorBidi"/>
          <w:sz w:val="28"/>
          <w:szCs w:val="28"/>
        </w:rPr>
      </w:pPr>
    </w:p>
    <w:p w14:paraId="4A8C84EE" w14:textId="77777777" w:rsidR="0062585E" w:rsidRDefault="00625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74EE47F" w14:textId="76558998" w:rsidR="00F6386E" w:rsidRDefault="00F6386E" w:rsidP="00842436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64"/>
        <w:jc w:val="thaiDistribute"/>
        <w:rPr>
          <w:rFonts w:asciiTheme="majorBidi" w:hAnsiTheme="majorBidi" w:cstheme="majorBidi"/>
          <w:sz w:val="28"/>
          <w:szCs w:val="28"/>
        </w:rPr>
      </w:pPr>
      <w:r w:rsidRPr="00143016">
        <w:rPr>
          <w:rFonts w:asciiTheme="majorBidi" w:hAnsiTheme="majorBidi" w:cstheme="majorBidi"/>
          <w:sz w:val="28"/>
          <w:szCs w:val="28"/>
          <w:cs/>
        </w:rPr>
        <w:lastRenderedPageBreak/>
        <w:t xml:space="preserve">ตารางดังต่อไปนี้แสดงการจัดประเภทการวัดมูลค่าภายใต้มาตรฐานเดิมและ </w:t>
      </w:r>
      <w:r w:rsidRPr="00143016">
        <w:rPr>
          <w:rFonts w:asciiTheme="majorBidi" w:hAnsiTheme="majorBidi" w:cstheme="majorBidi"/>
          <w:sz w:val="28"/>
          <w:szCs w:val="28"/>
        </w:rPr>
        <w:t xml:space="preserve">TFRS 9 </w:t>
      </w:r>
      <w:r w:rsidRPr="00143016">
        <w:rPr>
          <w:rFonts w:asciiTheme="majorBidi" w:hAnsiTheme="majorBidi" w:cstheme="majorBidi"/>
          <w:sz w:val="28"/>
          <w:szCs w:val="28"/>
          <w:cs/>
        </w:rPr>
        <w:t>รวมถึงการกระทบยอดมูลค่าตามบัญชีของสินทรัพย์ทางการเงินและหนี้สินทางการเงินแต่ละประเภทของ</w:t>
      </w:r>
      <w:r w:rsidRPr="00143016">
        <w:rPr>
          <w:rFonts w:asciiTheme="majorBidi" w:eastAsia="Calibri" w:hAnsiTheme="majorBidi" w:cstheme="majorBidi"/>
          <w:sz w:val="28"/>
          <w:szCs w:val="28"/>
          <w:shd w:val="clear" w:color="auto" w:fill="FFFFFF" w:themeFill="background1"/>
          <w:cs/>
          <w:lang w:val="en-GB"/>
        </w:rPr>
        <w:t>กลุ่มบริษัทและบริษัท</w:t>
      </w:r>
      <w:r w:rsidRPr="00143016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 xml:space="preserve"> ณ วันที่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43016">
        <w:rPr>
          <w:rFonts w:asciiTheme="majorBidi" w:hAnsiTheme="majorBidi" w:cstheme="majorBidi"/>
          <w:sz w:val="28"/>
          <w:szCs w:val="28"/>
        </w:rPr>
        <w:t xml:space="preserve">1 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143016">
        <w:rPr>
          <w:rFonts w:asciiTheme="majorBidi" w:hAnsiTheme="majorBidi" w:cstheme="majorBidi"/>
          <w:sz w:val="28"/>
          <w:szCs w:val="28"/>
        </w:rPr>
        <w:t xml:space="preserve">2563 </w:t>
      </w:r>
    </w:p>
    <w:p w14:paraId="1A5E902D" w14:textId="38CDD083" w:rsidR="002F2DF9" w:rsidRDefault="002F2DF9" w:rsidP="00842436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64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275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4"/>
        <w:gridCol w:w="2004"/>
        <w:gridCol w:w="260"/>
        <w:gridCol w:w="1989"/>
        <w:gridCol w:w="250"/>
        <w:gridCol w:w="1818"/>
      </w:tblGrid>
      <w:tr w:rsidR="002F2DF9" w:rsidRPr="00EF470F" w14:paraId="23CAAB8E" w14:textId="77777777" w:rsidTr="002F2DF9">
        <w:trPr>
          <w:tblHeader/>
        </w:trPr>
        <w:tc>
          <w:tcPr>
            <w:tcW w:w="9275" w:type="dxa"/>
            <w:gridSpan w:val="6"/>
            <w:vAlign w:val="bottom"/>
          </w:tcPr>
          <w:p w14:paraId="411A2A04" w14:textId="77777777" w:rsidR="002F2DF9" w:rsidRPr="00143016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2F2DF9" w:rsidRPr="00EF470F" w14:paraId="36645EE0" w14:textId="77777777" w:rsidTr="002F2DF9">
        <w:trPr>
          <w:tblHeader/>
        </w:trPr>
        <w:tc>
          <w:tcPr>
            <w:tcW w:w="2954" w:type="dxa"/>
            <w:vAlign w:val="bottom"/>
          </w:tcPr>
          <w:p w14:paraId="312420BB" w14:textId="77777777" w:rsidR="002F2DF9" w:rsidRPr="00EF470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  <w:tcBorders>
              <w:bottom w:val="single" w:sz="4" w:space="0" w:color="auto"/>
            </w:tcBorders>
            <w:vAlign w:val="bottom"/>
          </w:tcPr>
          <w:p w14:paraId="52087DF9" w14:textId="77777777" w:rsidR="002F2DF9" w:rsidRPr="00EF470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470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การจัดประเภทตาม</w:t>
            </w:r>
          </w:p>
          <w:p w14:paraId="2AD5A3B5" w14:textId="77777777" w:rsidR="002F2DF9" w:rsidRPr="00EF470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470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มาตรฐานเดิม</w:t>
            </w:r>
          </w:p>
          <w:p w14:paraId="60F61FF5" w14:textId="77777777" w:rsidR="002F2DF9" w:rsidRPr="00EF470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F470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F47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EF470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F47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60" w:type="dxa"/>
          </w:tcPr>
          <w:p w14:paraId="5D34E599" w14:textId="77777777" w:rsidR="002F2DF9" w:rsidRPr="00EF470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057" w:type="dxa"/>
            <w:gridSpan w:val="3"/>
            <w:tcBorders>
              <w:bottom w:val="single" w:sz="4" w:space="0" w:color="auto"/>
            </w:tcBorders>
            <w:vAlign w:val="bottom"/>
          </w:tcPr>
          <w:p w14:paraId="5159187D" w14:textId="77777777" w:rsidR="002F2DF9" w:rsidRPr="00143016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การจัดประเภทตาม </w:t>
            </w:r>
            <w:r w:rsidRPr="001430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TFRS 9 </w:t>
            </w:r>
          </w:p>
          <w:p w14:paraId="620D618E" w14:textId="77777777" w:rsidR="002F2DF9" w:rsidRPr="00EF470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1430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4301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1430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2563</w:t>
            </w:r>
          </w:p>
        </w:tc>
      </w:tr>
      <w:tr w:rsidR="002F2DF9" w:rsidRPr="000B7E6D" w14:paraId="400D5CA4" w14:textId="77777777" w:rsidTr="002F2DF9">
        <w:trPr>
          <w:tblHeader/>
        </w:trPr>
        <w:tc>
          <w:tcPr>
            <w:tcW w:w="2954" w:type="dxa"/>
            <w:vAlign w:val="bottom"/>
          </w:tcPr>
          <w:p w14:paraId="43988C7E" w14:textId="77777777" w:rsidR="002F2DF9" w:rsidRPr="00143016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  <w:vAlign w:val="bottom"/>
          </w:tcPr>
          <w:p w14:paraId="4E52A4CD" w14:textId="77777777" w:rsidR="002F2DF9" w:rsidRPr="000B7E6D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7E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53891CF2" w14:textId="77777777" w:rsidR="002F2DF9" w:rsidRPr="000B7E6D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89" w:type="dxa"/>
            <w:vAlign w:val="bottom"/>
          </w:tcPr>
          <w:p w14:paraId="4E284CE6" w14:textId="77777777" w:rsidR="002F2DF9" w:rsidRPr="000B7E6D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7E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</w:t>
            </w:r>
            <w:r w:rsidRPr="000B7E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  <w:p w14:paraId="7B1AFD5A" w14:textId="77777777" w:rsidR="002F2DF9" w:rsidRPr="000B7E6D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7E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0B7E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0B7E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ใช้การบัญชี</w:t>
            </w:r>
          </w:p>
          <w:p w14:paraId="557651D1" w14:textId="77777777" w:rsidR="002F2DF9" w:rsidRPr="000B7E6D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7E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ป้องกันความเสี่ยง</w:t>
            </w:r>
          </w:p>
        </w:tc>
        <w:tc>
          <w:tcPr>
            <w:tcW w:w="250" w:type="dxa"/>
            <w:vAlign w:val="bottom"/>
          </w:tcPr>
          <w:p w14:paraId="372D9CF6" w14:textId="77777777" w:rsidR="002F2DF9" w:rsidRPr="000B7E6D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6BEB61A1" w14:textId="77777777" w:rsidR="002F2DF9" w:rsidRPr="000B7E6D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7E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ราคาทุนตัดจำหน่าย </w:t>
            </w:r>
            <w:r w:rsidRPr="000B7E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  <w:t>- สุทธิ</w:t>
            </w:r>
          </w:p>
        </w:tc>
      </w:tr>
      <w:tr w:rsidR="002F2DF9" w:rsidRPr="000B7E6D" w14:paraId="4C9F5F1C" w14:textId="77777777" w:rsidTr="002F2DF9">
        <w:trPr>
          <w:tblHeader/>
        </w:trPr>
        <w:tc>
          <w:tcPr>
            <w:tcW w:w="2954" w:type="dxa"/>
          </w:tcPr>
          <w:p w14:paraId="5BA7E2DB" w14:textId="77777777" w:rsidR="002F2DF9" w:rsidRPr="000B7E6D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21" w:type="dxa"/>
            <w:gridSpan w:val="5"/>
          </w:tcPr>
          <w:p w14:paraId="52B6DF3F" w14:textId="77777777" w:rsidR="002F2DF9" w:rsidRPr="000B7E6D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0B7E6D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2F2DF9" w:rsidRPr="000B7E6D" w14:paraId="7932A9E5" w14:textId="77777777" w:rsidTr="002F2DF9">
        <w:tc>
          <w:tcPr>
            <w:tcW w:w="2954" w:type="dxa"/>
          </w:tcPr>
          <w:p w14:paraId="19108C3E" w14:textId="77777777" w:rsidR="002F2DF9" w:rsidRPr="000B7E6D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B7E6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004" w:type="dxa"/>
          </w:tcPr>
          <w:p w14:paraId="2AE0DC8C" w14:textId="77777777" w:rsidR="002F2DF9" w:rsidRPr="000B7E6D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0" w:type="dxa"/>
          </w:tcPr>
          <w:p w14:paraId="0F79BF47" w14:textId="77777777" w:rsidR="002F2DF9" w:rsidRPr="000B7E6D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989" w:type="dxa"/>
          </w:tcPr>
          <w:p w14:paraId="4CABC728" w14:textId="77777777" w:rsidR="002F2DF9" w:rsidRPr="000B7E6D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50" w:type="dxa"/>
          </w:tcPr>
          <w:p w14:paraId="7504247E" w14:textId="77777777" w:rsidR="002F2DF9" w:rsidRPr="000B7E6D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18" w:type="dxa"/>
          </w:tcPr>
          <w:p w14:paraId="3AF8E33F" w14:textId="77777777" w:rsidR="002F2DF9" w:rsidRPr="000B7E6D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</w:tr>
      <w:tr w:rsidR="002F2DF9" w:rsidRPr="000B7E6D" w14:paraId="5E69AA1E" w14:textId="77777777" w:rsidTr="002F2DF9">
        <w:tc>
          <w:tcPr>
            <w:tcW w:w="2954" w:type="dxa"/>
          </w:tcPr>
          <w:p w14:paraId="27ACB75F" w14:textId="77777777" w:rsidR="002F2DF9" w:rsidRPr="000B7E6D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7E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04" w:type="dxa"/>
            <w:vAlign w:val="bottom"/>
          </w:tcPr>
          <w:p w14:paraId="280370AF" w14:textId="0BEA969E" w:rsidR="002F2DF9" w:rsidRPr="0001307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left="-11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7E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783,172</w:t>
            </w:r>
          </w:p>
        </w:tc>
        <w:tc>
          <w:tcPr>
            <w:tcW w:w="260" w:type="dxa"/>
          </w:tcPr>
          <w:p w14:paraId="2706B3C1" w14:textId="77777777" w:rsidR="002F2DF9" w:rsidRPr="0001307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89" w:type="dxa"/>
            <w:vAlign w:val="bottom"/>
          </w:tcPr>
          <w:p w14:paraId="472AC635" w14:textId="77777777" w:rsidR="002F2DF9" w:rsidRPr="000B7E6D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left="-10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B7E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4F02C9F4" w14:textId="77777777" w:rsidR="002F2DF9" w:rsidRPr="0001307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390A624B" w14:textId="681439AA" w:rsidR="002F2DF9" w:rsidRPr="0001307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  <w:tab w:val="decimal" w:pos="1537"/>
              </w:tabs>
              <w:ind w:left="-64" w:right="25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B7E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783,172</w:t>
            </w:r>
          </w:p>
        </w:tc>
      </w:tr>
      <w:tr w:rsidR="002F2DF9" w:rsidRPr="00EF470F" w14:paraId="05DBFC92" w14:textId="77777777" w:rsidTr="002F2DF9">
        <w:tc>
          <w:tcPr>
            <w:tcW w:w="2954" w:type="dxa"/>
          </w:tcPr>
          <w:p w14:paraId="16B016B2" w14:textId="77777777" w:rsidR="002F2DF9" w:rsidRPr="000B7E6D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B7E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2004" w:type="dxa"/>
            <w:vAlign w:val="bottom"/>
          </w:tcPr>
          <w:p w14:paraId="7C635D50" w14:textId="75963ED6" w:rsidR="002F2DF9" w:rsidRPr="0001307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left="-11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B7E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58,538,785</w:t>
            </w:r>
          </w:p>
        </w:tc>
        <w:tc>
          <w:tcPr>
            <w:tcW w:w="260" w:type="dxa"/>
          </w:tcPr>
          <w:p w14:paraId="0AFFBE2D" w14:textId="77777777" w:rsidR="002F2DF9" w:rsidRPr="0001307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89" w:type="dxa"/>
            <w:vAlign w:val="bottom"/>
          </w:tcPr>
          <w:p w14:paraId="102F7E6C" w14:textId="77777777" w:rsidR="002F2DF9" w:rsidRPr="000B7E6D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left="-10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B7E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09119FF2" w14:textId="77777777" w:rsidR="002F2DF9" w:rsidRPr="0001307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0431CEED" w14:textId="3AD574FE" w:rsidR="002F2DF9" w:rsidRPr="0001307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  <w:tab w:val="decimal" w:pos="1537"/>
              </w:tabs>
              <w:ind w:left="-64" w:right="25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1307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58</w:t>
            </w:r>
            <w:r w:rsidRPr="000130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0A0A00" w:rsidRPr="0001307F">
              <w:rPr>
                <w:rFonts w:asciiTheme="majorBidi" w:hAnsiTheme="majorBidi"/>
                <w:color w:val="000000"/>
                <w:sz w:val="28"/>
                <w:szCs w:val="28"/>
              </w:rPr>
              <w:t>701</w:t>
            </w:r>
            <w:r w:rsidRPr="000130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0A0A00" w:rsidRPr="0001307F">
              <w:rPr>
                <w:rFonts w:asciiTheme="majorBidi" w:hAnsiTheme="majorBidi"/>
                <w:color w:val="000000"/>
                <w:sz w:val="28"/>
                <w:szCs w:val="28"/>
              </w:rPr>
              <w:t>209</w:t>
            </w:r>
          </w:p>
        </w:tc>
      </w:tr>
      <w:tr w:rsidR="00780819" w:rsidRPr="00EF470F" w14:paraId="78E547E7" w14:textId="77777777" w:rsidTr="00FF542A">
        <w:tc>
          <w:tcPr>
            <w:tcW w:w="2954" w:type="dxa"/>
          </w:tcPr>
          <w:p w14:paraId="156882F3" w14:textId="2BACEFA4" w:rsidR="00780819" w:rsidRPr="002D7273" w:rsidRDefault="00780819" w:rsidP="00FF542A">
            <w:pPr>
              <w:shd w:val="clear" w:color="auto" w:fill="FFFFFF" w:themeFill="background1"/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D7273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2004" w:type="dxa"/>
            <w:shd w:val="clear" w:color="auto" w:fill="auto"/>
            <w:vAlign w:val="bottom"/>
          </w:tcPr>
          <w:p w14:paraId="657472CD" w14:textId="77777777" w:rsidR="00780819" w:rsidRPr="002D7273" w:rsidRDefault="00780819" w:rsidP="00FF542A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left="-11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Pr="002D727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</w:t>
            </w:r>
          </w:p>
        </w:tc>
        <w:tc>
          <w:tcPr>
            <w:tcW w:w="260" w:type="dxa"/>
            <w:shd w:val="clear" w:color="auto" w:fill="auto"/>
          </w:tcPr>
          <w:p w14:paraId="3F650A19" w14:textId="77777777" w:rsidR="00780819" w:rsidRPr="002D7273" w:rsidRDefault="00780819" w:rsidP="00FF542A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89" w:type="dxa"/>
            <w:shd w:val="clear" w:color="auto" w:fill="auto"/>
            <w:vAlign w:val="bottom"/>
          </w:tcPr>
          <w:p w14:paraId="224142F1" w14:textId="77777777" w:rsidR="00780819" w:rsidRPr="002D7273" w:rsidRDefault="00780819" w:rsidP="00FF542A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left="-10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727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3CB1D392" w14:textId="77777777" w:rsidR="00780819" w:rsidRPr="002D7273" w:rsidRDefault="00780819" w:rsidP="00FF542A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8" w:type="dxa"/>
            <w:shd w:val="clear" w:color="auto" w:fill="auto"/>
            <w:vAlign w:val="bottom"/>
          </w:tcPr>
          <w:p w14:paraId="0D0E4E7A" w14:textId="77777777" w:rsidR="00780819" w:rsidRPr="00DE6B61" w:rsidRDefault="00780819" w:rsidP="00FF542A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  <w:tab w:val="decimal" w:pos="1537"/>
              </w:tabs>
              <w:ind w:left="-64" w:right="25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E6B6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74,548</w:t>
            </w:r>
          </w:p>
        </w:tc>
      </w:tr>
      <w:tr w:rsidR="00B05C57" w:rsidRPr="00EF470F" w14:paraId="25BD03D8" w14:textId="77777777" w:rsidTr="002D7273">
        <w:tc>
          <w:tcPr>
            <w:tcW w:w="2954" w:type="dxa"/>
          </w:tcPr>
          <w:p w14:paraId="4FE8B342" w14:textId="1EB12A83" w:rsidR="00B05C57" w:rsidRPr="002D7273" w:rsidRDefault="00B05C57" w:rsidP="00B05C57">
            <w:pPr>
              <w:shd w:val="clear" w:color="auto" w:fill="FFFFFF" w:themeFill="background1"/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7273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บุคคลหรือกิจการที่เกี่ยวข้องกัน</w:t>
            </w:r>
          </w:p>
        </w:tc>
        <w:tc>
          <w:tcPr>
            <w:tcW w:w="2004" w:type="dxa"/>
            <w:shd w:val="clear" w:color="auto" w:fill="auto"/>
            <w:vAlign w:val="bottom"/>
          </w:tcPr>
          <w:p w14:paraId="2D31B861" w14:textId="5ED37E6D" w:rsidR="00B05C57" w:rsidRDefault="00B05C57" w:rsidP="00B05C57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left="-11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60" w:type="dxa"/>
            <w:shd w:val="clear" w:color="auto" w:fill="auto"/>
          </w:tcPr>
          <w:p w14:paraId="677B2D10" w14:textId="77777777" w:rsidR="00B05C57" w:rsidRPr="002D7273" w:rsidRDefault="00B05C57" w:rsidP="00B05C57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89" w:type="dxa"/>
            <w:shd w:val="clear" w:color="auto" w:fill="auto"/>
            <w:vAlign w:val="bottom"/>
          </w:tcPr>
          <w:p w14:paraId="7B7CB81E" w14:textId="3E0E35C5" w:rsidR="00B05C57" w:rsidRPr="002D7273" w:rsidRDefault="00B05C57" w:rsidP="00B05C57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left="-10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727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7AB05A05" w14:textId="77777777" w:rsidR="00B05C57" w:rsidRPr="002D7273" w:rsidRDefault="00B05C57" w:rsidP="00B05C57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8" w:type="dxa"/>
            <w:shd w:val="clear" w:color="auto" w:fill="auto"/>
            <w:vAlign w:val="bottom"/>
          </w:tcPr>
          <w:p w14:paraId="5A7A6D39" w14:textId="68BC2232" w:rsidR="00B05C57" w:rsidRPr="0001307F" w:rsidRDefault="00B05C57" w:rsidP="00B05C57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  <w:tab w:val="decimal" w:pos="1537"/>
              </w:tabs>
              <w:ind w:left="-64" w:right="25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130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</w:p>
        </w:tc>
      </w:tr>
      <w:tr w:rsidR="002D7273" w:rsidRPr="00EF470F" w14:paraId="5228CD36" w14:textId="77777777" w:rsidTr="002F2DF9">
        <w:tc>
          <w:tcPr>
            <w:tcW w:w="2954" w:type="dxa"/>
          </w:tcPr>
          <w:p w14:paraId="19867AC9" w14:textId="77777777" w:rsidR="002D7273" w:rsidRPr="00143016" w:rsidRDefault="002D7273" w:rsidP="002D7273">
            <w:pPr>
              <w:shd w:val="clear" w:color="auto" w:fill="FFFFFF" w:themeFill="background1"/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เงินฝากธนาคารที่มีข้อจำกัด</w:t>
            </w:r>
            <w:r w:rsidRPr="0014301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ในการเบิกใช้</w:t>
            </w:r>
          </w:p>
        </w:tc>
        <w:tc>
          <w:tcPr>
            <w:tcW w:w="2004" w:type="dxa"/>
            <w:vAlign w:val="bottom"/>
          </w:tcPr>
          <w:p w14:paraId="572140D1" w14:textId="4FE9C36F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left="-11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  <w:r w:rsidRPr="002F2D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10,000</w:t>
            </w:r>
          </w:p>
        </w:tc>
        <w:tc>
          <w:tcPr>
            <w:tcW w:w="260" w:type="dxa"/>
          </w:tcPr>
          <w:p w14:paraId="31C07CED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989" w:type="dxa"/>
            <w:vAlign w:val="bottom"/>
          </w:tcPr>
          <w:p w14:paraId="40855242" w14:textId="4C106CB6" w:rsidR="002D7273" w:rsidRPr="002C748E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left="-10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74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55B196BA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818" w:type="dxa"/>
            <w:vAlign w:val="bottom"/>
          </w:tcPr>
          <w:p w14:paraId="18F034DD" w14:textId="20E46C40" w:rsidR="002D7273" w:rsidRPr="0001307F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  <w:tab w:val="decimal" w:pos="1537"/>
              </w:tabs>
              <w:ind w:left="-64" w:right="25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130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10,000</w:t>
            </w:r>
          </w:p>
        </w:tc>
      </w:tr>
      <w:tr w:rsidR="002D7273" w:rsidRPr="00EF470F" w14:paraId="7E8CDE94" w14:textId="77777777" w:rsidTr="002F2DF9">
        <w:tc>
          <w:tcPr>
            <w:tcW w:w="2954" w:type="dxa"/>
          </w:tcPr>
          <w:p w14:paraId="02558309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2004" w:type="dxa"/>
            <w:vAlign w:val="bottom"/>
          </w:tcPr>
          <w:p w14:paraId="2590B1C2" w14:textId="14FAA206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left="-11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  <w:r w:rsidRPr="002F2D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42,574</w:t>
            </w:r>
          </w:p>
        </w:tc>
        <w:tc>
          <w:tcPr>
            <w:tcW w:w="260" w:type="dxa"/>
          </w:tcPr>
          <w:p w14:paraId="3B002FE1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989" w:type="dxa"/>
            <w:vAlign w:val="bottom"/>
          </w:tcPr>
          <w:p w14:paraId="11399166" w14:textId="39773EA1" w:rsidR="002D7273" w:rsidRPr="002C748E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left="-10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C74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688BB48B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818" w:type="dxa"/>
            <w:vAlign w:val="bottom"/>
          </w:tcPr>
          <w:p w14:paraId="529A2511" w14:textId="3D7AC26C" w:rsidR="002D7273" w:rsidRPr="0001307F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  <w:tab w:val="decimal" w:pos="1537"/>
              </w:tabs>
              <w:ind w:left="-64" w:right="25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130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42,574</w:t>
            </w:r>
          </w:p>
        </w:tc>
      </w:tr>
      <w:tr w:rsidR="002D7273" w:rsidRPr="00EF470F" w14:paraId="1A4689B7" w14:textId="77777777" w:rsidTr="002F2DF9">
        <w:tc>
          <w:tcPr>
            <w:tcW w:w="2954" w:type="dxa"/>
          </w:tcPr>
          <w:p w14:paraId="004D29C4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48058B" w14:textId="3BFF5065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left="-110" w:right="16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  <w:cs/>
              </w:rPr>
            </w:pPr>
            <w:r w:rsidRPr="002F2D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59,449,097</w:t>
            </w:r>
          </w:p>
        </w:tc>
        <w:tc>
          <w:tcPr>
            <w:tcW w:w="260" w:type="dxa"/>
          </w:tcPr>
          <w:p w14:paraId="050967F6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E60EA6" w14:textId="2F460265" w:rsidR="002D7273" w:rsidRPr="002C748E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left="-100" w:right="16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C74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18CCDEAF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879407" w14:textId="0FB4E338" w:rsidR="002D7273" w:rsidRPr="0001307F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  <w:tab w:val="decimal" w:pos="1537"/>
              </w:tabs>
              <w:ind w:left="-64" w:right="25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1307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59</w:t>
            </w:r>
            <w:r w:rsidRPr="000130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5540AC" w:rsidRPr="0001307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6</w:t>
            </w:r>
            <w:r w:rsidR="00881EFD" w:rsidRPr="0001307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11</w:t>
            </w:r>
            <w:r w:rsidRPr="000130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881EFD" w:rsidRPr="0001307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521</w:t>
            </w:r>
          </w:p>
        </w:tc>
      </w:tr>
      <w:tr w:rsidR="002D7273" w:rsidRPr="00EF470F" w14:paraId="4AE44D03" w14:textId="77777777" w:rsidTr="002F2DF9">
        <w:tc>
          <w:tcPr>
            <w:tcW w:w="2954" w:type="dxa"/>
          </w:tcPr>
          <w:p w14:paraId="1F1DFBA9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04" w:type="dxa"/>
            <w:tcBorders>
              <w:top w:val="double" w:sz="4" w:space="0" w:color="auto"/>
            </w:tcBorders>
            <w:vAlign w:val="bottom"/>
          </w:tcPr>
          <w:p w14:paraId="5C4C557D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3"/>
              </w:tabs>
              <w:ind w:left="-11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0" w:type="dxa"/>
          </w:tcPr>
          <w:p w14:paraId="7778871B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double" w:sz="4" w:space="0" w:color="auto"/>
            </w:tcBorders>
            <w:vAlign w:val="bottom"/>
          </w:tcPr>
          <w:p w14:paraId="65E409D2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left="-10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50" w:type="dxa"/>
          </w:tcPr>
          <w:p w14:paraId="7859B698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double" w:sz="4" w:space="0" w:color="auto"/>
            </w:tcBorders>
            <w:vAlign w:val="bottom"/>
          </w:tcPr>
          <w:p w14:paraId="24BEE858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  <w:tab w:val="decimal" w:pos="1537"/>
              </w:tabs>
              <w:ind w:left="-64" w:right="25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2D7273" w:rsidRPr="00EF470F" w14:paraId="2CC50A47" w14:textId="77777777" w:rsidTr="002F2DF9">
        <w:tc>
          <w:tcPr>
            <w:tcW w:w="2954" w:type="dxa"/>
          </w:tcPr>
          <w:p w14:paraId="336B4C26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004" w:type="dxa"/>
            <w:vAlign w:val="bottom"/>
          </w:tcPr>
          <w:p w14:paraId="36552266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3"/>
              </w:tabs>
              <w:ind w:left="-11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260" w:type="dxa"/>
          </w:tcPr>
          <w:p w14:paraId="7B157FAA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989" w:type="dxa"/>
            <w:vAlign w:val="bottom"/>
          </w:tcPr>
          <w:p w14:paraId="02CF8A15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left="-10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250" w:type="dxa"/>
          </w:tcPr>
          <w:p w14:paraId="6EF0FBB4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818" w:type="dxa"/>
            <w:vAlign w:val="bottom"/>
          </w:tcPr>
          <w:p w14:paraId="2DF50B73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  <w:tab w:val="decimal" w:pos="1537"/>
              </w:tabs>
              <w:ind w:left="-64" w:right="25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</w:tr>
      <w:tr w:rsidR="002D7273" w:rsidRPr="00EF470F" w14:paraId="3C75656A" w14:textId="77777777" w:rsidTr="002F2DF9">
        <w:tc>
          <w:tcPr>
            <w:tcW w:w="2954" w:type="dxa"/>
          </w:tcPr>
          <w:p w14:paraId="1E2814EB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004" w:type="dxa"/>
            <w:vAlign w:val="bottom"/>
          </w:tcPr>
          <w:p w14:paraId="02B74E05" w14:textId="342CF0EF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3"/>
              </w:tabs>
              <w:ind w:left="-11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  <w:r w:rsidRPr="006B35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1,897,233</w:t>
            </w:r>
          </w:p>
        </w:tc>
        <w:tc>
          <w:tcPr>
            <w:tcW w:w="260" w:type="dxa"/>
          </w:tcPr>
          <w:p w14:paraId="4D38D6B4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989" w:type="dxa"/>
            <w:vAlign w:val="bottom"/>
          </w:tcPr>
          <w:p w14:paraId="18919CC6" w14:textId="77777777" w:rsidR="002D7273" w:rsidRPr="002F2DF9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left="-10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F2D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25381932" w14:textId="77777777" w:rsidR="002D7273" w:rsidRPr="002F2DF9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742B4EA7" w14:textId="58D5CE06" w:rsidR="002D7273" w:rsidRPr="002F2DF9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  <w:tab w:val="decimal" w:pos="1537"/>
              </w:tabs>
              <w:ind w:left="-64" w:right="25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F2D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1,897,233</w:t>
            </w:r>
          </w:p>
        </w:tc>
      </w:tr>
      <w:tr w:rsidR="002D7273" w:rsidRPr="00EF470F" w14:paraId="15C95E17" w14:textId="77777777" w:rsidTr="002F2DF9">
        <w:tc>
          <w:tcPr>
            <w:tcW w:w="2954" w:type="dxa"/>
          </w:tcPr>
          <w:p w14:paraId="7EC05A03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2004" w:type="dxa"/>
            <w:vAlign w:val="bottom"/>
          </w:tcPr>
          <w:p w14:paraId="344A225F" w14:textId="3437944D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3"/>
              </w:tabs>
              <w:ind w:left="-11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  <w:r w:rsidRPr="002F2D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14,404</w:t>
            </w:r>
          </w:p>
        </w:tc>
        <w:tc>
          <w:tcPr>
            <w:tcW w:w="260" w:type="dxa"/>
          </w:tcPr>
          <w:p w14:paraId="1B1564F7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989" w:type="dxa"/>
            <w:vAlign w:val="bottom"/>
          </w:tcPr>
          <w:p w14:paraId="1ECF1207" w14:textId="05E0EAFE" w:rsidR="002D7273" w:rsidRPr="002F2DF9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left="-10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F2D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14,404</w:t>
            </w:r>
          </w:p>
        </w:tc>
        <w:tc>
          <w:tcPr>
            <w:tcW w:w="250" w:type="dxa"/>
          </w:tcPr>
          <w:p w14:paraId="08F35629" w14:textId="77777777" w:rsidR="002D7273" w:rsidRPr="002F2DF9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7A3D1E89" w14:textId="20A3BDCF" w:rsidR="002D7273" w:rsidRPr="002F2DF9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  <w:tab w:val="decimal" w:pos="1537"/>
              </w:tabs>
              <w:ind w:left="-64" w:right="25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F2D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D7273" w:rsidRPr="00EF470F" w14:paraId="7BFF966F" w14:textId="77777777" w:rsidTr="002F2DF9">
        <w:tc>
          <w:tcPr>
            <w:tcW w:w="2954" w:type="dxa"/>
          </w:tcPr>
          <w:p w14:paraId="692B569E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2004" w:type="dxa"/>
            <w:vAlign w:val="bottom"/>
          </w:tcPr>
          <w:p w14:paraId="3EA6E96E" w14:textId="71F547C4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3"/>
              </w:tabs>
              <w:ind w:left="-11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  <w:r w:rsidRPr="002F2D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890,730</w:t>
            </w:r>
          </w:p>
        </w:tc>
        <w:tc>
          <w:tcPr>
            <w:tcW w:w="260" w:type="dxa"/>
          </w:tcPr>
          <w:p w14:paraId="2455E85F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989" w:type="dxa"/>
            <w:vAlign w:val="bottom"/>
          </w:tcPr>
          <w:p w14:paraId="0EC03BF6" w14:textId="77777777" w:rsidR="002D7273" w:rsidRPr="002F2DF9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left="-10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F2D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7FC90FB9" w14:textId="77777777" w:rsidR="002D7273" w:rsidRPr="002F2DF9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5F6D37B9" w14:textId="7ADA8558" w:rsidR="002D7273" w:rsidRPr="002F2DF9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  <w:tab w:val="decimal" w:pos="1537"/>
              </w:tabs>
              <w:ind w:left="-64" w:right="25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F2D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890,730</w:t>
            </w:r>
          </w:p>
        </w:tc>
      </w:tr>
      <w:tr w:rsidR="002D7273" w:rsidRPr="00EF470F" w14:paraId="2AAB1F7C" w14:textId="77777777" w:rsidTr="002F2DF9">
        <w:tc>
          <w:tcPr>
            <w:tcW w:w="2954" w:type="dxa"/>
          </w:tcPr>
          <w:p w14:paraId="173B258D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04" w:type="dxa"/>
            <w:vAlign w:val="bottom"/>
          </w:tcPr>
          <w:p w14:paraId="531C4433" w14:textId="659B30D9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3"/>
              </w:tabs>
              <w:ind w:left="-11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  <w:r w:rsidRPr="006B35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7,031,658</w:t>
            </w:r>
          </w:p>
        </w:tc>
        <w:tc>
          <w:tcPr>
            <w:tcW w:w="260" w:type="dxa"/>
          </w:tcPr>
          <w:p w14:paraId="7E713848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989" w:type="dxa"/>
            <w:vAlign w:val="bottom"/>
          </w:tcPr>
          <w:p w14:paraId="5889279A" w14:textId="77777777" w:rsidR="002D7273" w:rsidRPr="002F2DF9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left="-10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F2D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20C12C1E" w14:textId="77777777" w:rsidR="002D7273" w:rsidRPr="002F2DF9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2DC64754" w14:textId="65171205" w:rsidR="002D7273" w:rsidRPr="002F2DF9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  <w:tab w:val="decimal" w:pos="1537"/>
              </w:tabs>
              <w:ind w:left="-64" w:right="25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F2D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7,031,658</w:t>
            </w:r>
          </w:p>
        </w:tc>
      </w:tr>
      <w:tr w:rsidR="002D7273" w:rsidRPr="00EF470F" w14:paraId="538A07BA" w14:textId="77777777" w:rsidTr="002F2DF9">
        <w:tc>
          <w:tcPr>
            <w:tcW w:w="2954" w:type="dxa"/>
          </w:tcPr>
          <w:p w14:paraId="01E393D8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004" w:type="dxa"/>
            <w:vAlign w:val="bottom"/>
          </w:tcPr>
          <w:p w14:paraId="12AB7700" w14:textId="51B221BC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3"/>
              </w:tabs>
              <w:ind w:left="-11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  <w:r w:rsidRPr="006B35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35,207,348</w:t>
            </w:r>
          </w:p>
        </w:tc>
        <w:tc>
          <w:tcPr>
            <w:tcW w:w="260" w:type="dxa"/>
          </w:tcPr>
          <w:p w14:paraId="5700F0F3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989" w:type="dxa"/>
            <w:vAlign w:val="bottom"/>
          </w:tcPr>
          <w:p w14:paraId="5A2882BA" w14:textId="77777777" w:rsidR="002D7273" w:rsidRPr="002F2DF9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left="-10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F2D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5F2BFB5A" w14:textId="77777777" w:rsidR="002D7273" w:rsidRPr="002F2DF9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3556871C" w14:textId="55724EC2" w:rsidR="002D7273" w:rsidRPr="002F2DF9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  <w:tab w:val="decimal" w:pos="1537"/>
              </w:tabs>
              <w:ind w:left="-64" w:right="25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F2D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35,207,348</w:t>
            </w:r>
          </w:p>
        </w:tc>
      </w:tr>
      <w:tr w:rsidR="002D7273" w:rsidRPr="00EF470F" w14:paraId="040108B6" w14:textId="77777777" w:rsidTr="002F2DF9">
        <w:tc>
          <w:tcPr>
            <w:tcW w:w="2954" w:type="dxa"/>
          </w:tcPr>
          <w:p w14:paraId="71573A24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2004" w:type="dxa"/>
            <w:tcBorders>
              <w:bottom w:val="single" w:sz="4" w:space="0" w:color="auto"/>
            </w:tcBorders>
            <w:vAlign w:val="bottom"/>
          </w:tcPr>
          <w:p w14:paraId="3A5E7389" w14:textId="1A16B6D0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3"/>
              </w:tabs>
              <w:ind w:left="-11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  <w:r w:rsidRPr="002F2DF9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52</w:t>
            </w:r>
            <w:r w:rsidRPr="002F2D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F2DF9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259</w:t>
            </w:r>
          </w:p>
        </w:tc>
        <w:tc>
          <w:tcPr>
            <w:tcW w:w="260" w:type="dxa"/>
          </w:tcPr>
          <w:p w14:paraId="54831D5E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  <w:vAlign w:val="bottom"/>
          </w:tcPr>
          <w:p w14:paraId="450A8DBE" w14:textId="2739CCF0" w:rsidR="002D7273" w:rsidRPr="002F2DF9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left="-10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F2D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40EC8FC2" w14:textId="77777777" w:rsidR="002D7273" w:rsidRPr="002F2DF9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  <w:vAlign w:val="bottom"/>
          </w:tcPr>
          <w:p w14:paraId="4E53E83B" w14:textId="479E9487" w:rsidR="002D7273" w:rsidRPr="002F2DF9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  <w:tab w:val="decimal" w:pos="1537"/>
              </w:tabs>
              <w:ind w:left="-64" w:right="25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F2D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52,259</w:t>
            </w:r>
          </w:p>
        </w:tc>
      </w:tr>
      <w:tr w:rsidR="002D7273" w:rsidRPr="00EF470F" w14:paraId="3A8E604F" w14:textId="77777777" w:rsidTr="002F2DF9">
        <w:tc>
          <w:tcPr>
            <w:tcW w:w="2954" w:type="dxa"/>
          </w:tcPr>
          <w:p w14:paraId="36B7E976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0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842850" w14:textId="5AB32B3B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3"/>
              </w:tabs>
              <w:ind w:left="-110" w:right="16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  <w:cs/>
              </w:rPr>
            </w:pPr>
            <w:r w:rsidRPr="002F2DF9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45</w:t>
            </w:r>
            <w:r w:rsidRPr="002F2D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  <w:r w:rsidRPr="002F2DF9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93</w:t>
            </w:r>
            <w:r w:rsidRPr="002F2D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F2DF9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632</w:t>
            </w:r>
          </w:p>
        </w:tc>
        <w:tc>
          <w:tcPr>
            <w:tcW w:w="260" w:type="dxa"/>
          </w:tcPr>
          <w:p w14:paraId="110B53BE" w14:textId="77777777" w:rsidR="002D7273" w:rsidRPr="00143016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848DB" w14:textId="24035DA9" w:rsidR="002D7273" w:rsidRPr="002F2DF9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left="-100" w:right="16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F2D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14,404</w:t>
            </w:r>
          </w:p>
        </w:tc>
        <w:tc>
          <w:tcPr>
            <w:tcW w:w="250" w:type="dxa"/>
          </w:tcPr>
          <w:p w14:paraId="3F2FF989" w14:textId="77777777" w:rsidR="002D7273" w:rsidRPr="002F2DF9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84DFE7" w14:textId="52CAFD6A" w:rsidR="002D7273" w:rsidRPr="002F2DF9" w:rsidRDefault="002D7273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  <w:tab w:val="decimal" w:pos="1537"/>
              </w:tabs>
              <w:ind w:left="-64" w:right="25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F2DF9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45</w:t>
            </w:r>
            <w:r w:rsidRPr="002F2D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F2DF9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079</w:t>
            </w:r>
            <w:r w:rsidRPr="002F2D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F2DF9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228</w:t>
            </w:r>
          </w:p>
        </w:tc>
      </w:tr>
    </w:tbl>
    <w:p w14:paraId="7CB74F74" w14:textId="12876F21" w:rsidR="00C405AC" w:rsidRDefault="00C405AC">
      <w:pPr>
        <w:rPr>
          <w:rFonts w:cstheme="minorBidi"/>
          <w:sz w:val="28"/>
          <w:szCs w:val="28"/>
        </w:rPr>
      </w:pPr>
    </w:p>
    <w:tbl>
      <w:tblPr>
        <w:tblStyle w:val="TableGrid"/>
        <w:tblW w:w="9365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3"/>
        <w:gridCol w:w="2004"/>
        <w:gridCol w:w="260"/>
        <w:gridCol w:w="1900"/>
        <w:gridCol w:w="250"/>
        <w:gridCol w:w="1998"/>
      </w:tblGrid>
      <w:tr w:rsidR="002F2DF9" w:rsidRPr="0080022F" w14:paraId="5961EC96" w14:textId="77777777" w:rsidTr="002F2DF9">
        <w:trPr>
          <w:tblHeader/>
        </w:trPr>
        <w:tc>
          <w:tcPr>
            <w:tcW w:w="9365" w:type="dxa"/>
            <w:gridSpan w:val="6"/>
            <w:vAlign w:val="bottom"/>
          </w:tcPr>
          <w:p w14:paraId="1F77FE42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lastRenderedPageBreak/>
              <w:t>งบการเงินเฉพาะกิจการ</w:t>
            </w:r>
          </w:p>
        </w:tc>
      </w:tr>
      <w:tr w:rsidR="002F2DF9" w:rsidRPr="0080022F" w14:paraId="7A123D89" w14:textId="77777777" w:rsidTr="002C748E">
        <w:trPr>
          <w:tblHeader/>
        </w:trPr>
        <w:tc>
          <w:tcPr>
            <w:tcW w:w="2953" w:type="dxa"/>
            <w:vAlign w:val="bottom"/>
          </w:tcPr>
          <w:p w14:paraId="1CBE22B1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  <w:vAlign w:val="bottom"/>
          </w:tcPr>
          <w:p w14:paraId="45459EDE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การจัดประเภทตาม</w:t>
            </w:r>
          </w:p>
          <w:p w14:paraId="1AEC77D4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มาตรฐานเดิม</w:t>
            </w:r>
          </w:p>
          <w:p w14:paraId="7CBDB6EF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60" w:type="dxa"/>
          </w:tcPr>
          <w:p w14:paraId="151FF480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148" w:type="dxa"/>
            <w:gridSpan w:val="3"/>
            <w:tcBorders>
              <w:bottom w:val="single" w:sz="4" w:space="0" w:color="auto"/>
            </w:tcBorders>
            <w:vAlign w:val="bottom"/>
          </w:tcPr>
          <w:p w14:paraId="05F387C7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การจัดประเภทตาม </w:t>
            </w: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TFRS 9 </w:t>
            </w:r>
          </w:p>
          <w:p w14:paraId="6AAC9663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2563</w:t>
            </w:r>
          </w:p>
        </w:tc>
      </w:tr>
      <w:tr w:rsidR="002F2DF9" w:rsidRPr="0080022F" w14:paraId="4C04817D" w14:textId="77777777" w:rsidTr="002C748E">
        <w:trPr>
          <w:tblHeader/>
        </w:trPr>
        <w:tc>
          <w:tcPr>
            <w:tcW w:w="2953" w:type="dxa"/>
            <w:vAlign w:val="bottom"/>
          </w:tcPr>
          <w:p w14:paraId="28CFAE5A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  <w:vAlign w:val="bottom"/>
          </w:tcPr>
          <w:p w14:paraId="426076A8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09B4DB35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  <w:vAlign w:val="bottom"/>
          </w:tcPr>
          <w:p w14:paraId="7A4A415D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</w:t>
            </w: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  <w:p w14:paraId="0DBA8712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ใช้การบัญชี</w:t>
            </w:r>
          </w:p>
          <w:p w14:paraId="47DC81CC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ป้องกันความเสี่ยง</w:t>
            </w:r>
          </w:p>
        </w:tc>
        <w:tc>
          <w:tcPr>
            <w:tcW w:w="250" w:type="dxa"/>
            <w:vAlign w:val="bottom"/>
          </w:tcPr>
          <w:p w14:paraId="716C5B27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98" w:type="dxa"/>
            <w:vAlign w:val="bottom"/>
          </w:tcPr>
          <w:p w14:paraId="2ED8BE2D" w14:textId="2A3E4224" w:rsidR="002F2DF9" w:rsidRPr="0080022F" w:rsidRDefault="002F2DF9" w:rsidP="002D7273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ราคาทุนตัดจำหน่าย </w:t>
            </w: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  <w:t>- สุทธิ</w:t>
            </w:r>
          </w:p>
        </w:tc>
      </w:tr>
      <w:tr w:rsidR="002F2DF9" w:rsidRPr="0080022F" w14:paraId="203DD4E1" w14:textId="77777777" w:rsidTr="002C748E">
        <w:trPr>
          <w:tblHeader/>
        </w:trPr>
        <w:tc>
          <w:tcPr>
            <w:tcW w:w="2953" w:type="dxa"/>
          </w:tcPr>
          <w:p w14:paraId="63E87AA4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412" w:type="dxa"/>
            <w:gridSpan w:val="5"/>
          </w:tcPr>
          <w:p w14:paraId="68B5C46F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2F2DF9" w:rsidRPr="0080022F" w14:paraId="0A014A7D" w14:textId="77777777" w:rsidTr="002C748E">
        <w:tc>
          <w:tcPr>
            <w:tcW w:w="2953" w:type="dxa"/>
          </w:tcPr>
          <w:p w14:paraId="7F1C8D8E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004" w:type="dxa"/>
          </w:tcPr>
          <w:p w14:paraId="056F8E47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0" w:type="dxa"/>
          </w:tcPr>
          <w:p w14:paraId="23B1FFDA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900" w:type="dxa"/>
          </w:tcPr>
          <w:p w14:paraId="7EB121A9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50" w:type="dxa"/>
          </w:tcPr>
          <w:p w14:paraId="6C655DEF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07D17850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</w:tr>
      <w:tr w:rsidR="002C748E" w:rsidRPr="0080022F" w14:paraId="16A61E19" w14:textId="77777777" w:rsidTr="002C748E">
        <w:tc>
          <w:tcPr>
            <w:tcW w:w="2953" w:type="dxa"/>
          </w:tcPr>
          <w:p w14:paraId="6E936471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04" w:type="dxa"/>
            <w:vAlign w:val="bottom"/>
          </w:tcPr>
          <w:p w14:paraId="27812462" w14:textId="08EB39C5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3"/>
              </w:tabs>
              <w:ind w:left="-11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743,186</w:t>
            </w:r>
          </w:p>
        </w:tc>
        <w:tc>
          <w:tcPr>
            <w:tcW w:w="260" w:type="dxa"/>
          </w:tcPr>
          <w:p w14:paraId="205D9BA5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  <w:vAlign w:val="bottom"/>
          </w:tcPr>
          <w:p w14:paraId="4228CCD4" w14:textId="658DE659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left="-10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3246AA39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98" w:type="dxa"/>
            <w:vAlign w:val="bottom"/>
          </w:tcPr>
          <w:p w14:paraId="5BFD11F0" w14:textId="0554FB52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  <w:tab w:val="decimal" w:pos="1537"/>
              </w:tabs>
              <w:ind w:left="-64" w:right="25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743,186</w:t>
            </w:r>
          </w:p>
        </w:tc>
      </w:tr>
      <w:tr w:rsidR="002C748E" w:rsidRPr="0080022F" w14:paraId="16481F71" w14:textId="77777777" w:rsidTr="002C748E">
        <w:tc>
          <w:tcPr>
            <w:tcW w:w="2953" w:type="dxa"/>
          </w:tcPr>
          <w:p w14:paraId="7DDD6CDC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2004" w:type="dxa"/>
            <w:vAlign w:val="bottom"/>
          </w:tcPr>
          <w:p w14:paraId="32A63493" w14:textId="234FDC08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3"/>
              </w:tabs>
              <w:ind w:left="-11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58,538,785</w:t>
            </w:r>
          </w:p>
        </w:tc>
        <w:tc>
          <w:tcPr>
            <w:tcW w:w="260" w:type="dxa"/>
          </w:tcPr>
          <w:p w14:paraId="2D3BC099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  <w:vAlign w:val="bottom"/>
          </w:tcPr>
          <w:p w14:paraId="68587536" w14:textId="70E5A488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left="-10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24958B56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98" w:type="dxa"/>
            <w:vAlign w:val="bottom"/>
          </w:tcPr>
          <w:p w14:paraId="180F193E" w14:textId="03E2EC18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  <w:tab w:val="decimal" w:pos="1537"/>
              </w:tabs>
              <w:ind w:left="-64" w:right="25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58</w:t>
            </w: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37BC0" w:rsidRPr="0080022F">
              <w:rPr>
                <w:rFonts w:asciiTheme="majorBidi" w:hAnsiTheme="majorBidi"/>
                <w:color w:val="000000"/>
                <w:sz w:val="28"/>
                <w:szCs w:val="28"/>
              </w:rPr>
              <w:t>701</w:t>
            </w: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37BC0" w:rsidRPr="0080022F">
              <w:rPr>
                <w:rFonts w:asciiTheme="majorBidi" w:hAnsiTheme="majorBidi"/>
                <w:color w:val="000000"/>
                <w:sz w:val="28"/>
                <w:szCs w:val="28"/>
              </w:rPr>
              <w:t>209</w:t>
            </w:r>
          </w:p>
        </w:tc>
      </w:tr>
      <w:tr w:rsidR="002C748E" w:rsidRPr="0080022F" w14:paraId="17E0DDA5" w14:textId="77777777" w:rsidTr="002C748E">
        <w:tc>
          <w:tcPr>
            <w:tcW w:w="2953" w:type="dxa"/>
          </w:tcPr>
          <w:p w14:paraId="67EAE334" w14:textId="08D86955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ลูกหนี้อื่น </w:t>
            </w: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="00926753" w:rsidRPr="0080022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</w:t>
            </w:r>
            <w:r w:rsidR="00F66F1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2004" w:type="dxa"/>
            <w:vAlign w:val="bottom"/>
          </w:tcPr>
          <w:p w14:paraId="391B21BA" w14:textId="06FF5D33" w:rsidR="002C748E" w:rsidRPr="0080022F" w:rsidRDefault="00926753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3"/>
              </w:tabs>
              <w:ind w:left="-11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2C748E"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6,659</w:t>
            </w:r>
          </w:p>
        </w:tc>
        <w:tc>
          <w:tcPr>
            <w:tcW w:w="260" w:type="dxa"/>
          </w:tcPr>
          <w:p w14:paraId="60E99C42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  <w:vAlign w:val="bottom"/>
          </w:tcPr>
          <w:p w14:paraId="7D1C78F3" w14:textId="739C43F8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left="-10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4858EE79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98" w:type="dxa"/>
            <w:vAlign w:val="bottom"/>
          </w:tcPr>
          <w:p w14:paraId="16C17CE3" w14:textId="0DA71B9D" w:rsidR="002C748E" w:rsidRPr="0080022F" w:rsidRDefault="00926753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  <w:tab w:val="decimal" w:pos="1537"/>
              </w:tabs>
              <w:ind w:left="-64" w:right="25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2C748E"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6,659</w:t>
            </w:r>
          </w:p>
        </w:tc>
      </w:tr>
      <w:tr w:rsidR="00EE6BB8" w:rsidRPr="0080022F" w14:paraId="45528EA5" w14:textId="77777777" w:rsidTr="00FF542A">
        <w:tc>
          <w:tcPr>
            <w:tcW w:w="2953" w:type="dxa"/>
          </w:tcPr>
          <w:p w14:paraId="1FB8DC3B" w14:textId="60CF4DD3" w:rsidR="00EE6BB8" w:rsidRPr="0080022F" w:rsidRDefault="00EE6BB8" w:rsidP="00FF542A">
            <w:pPr>
              <w:shd w:val="clear" w:color="auto" w:fill="FFFFFF" w:themeFill="background1"/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2004" w:type="dxa"/>
            <w:vAlign w:val="bottom"/>
          </w:tcPr>
          <w:p w14:paraId="11E58D64" w14:textId="77777777" w:rsidR="00EE6BB8" w:rsidRPr="0080022F" w:rsidRDefault="00EE6BB8" w:rsidP="00FF542A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3"/>
              </w:tabs>
              <w:ind w:left="-11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74,548</w:t>
            </w:r>
          </w:p>
        </w:tc>
        <w:tc>
          <w:tcPr>
            <w:tcW w:w="260" w:type="dxa"/>
          </w:tcPr>
          <w:p w14:paraId="2E6DF385" w14:textId="77777777" w:rsidR="00EE6BB8" w:rsidRPr="0080022F" w:rsidRDefault="00EE6BB8" w:rsidP="00FF542A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  <w:vAlign w:val="bottom"/>
          </w:tcPr>
          <w:p w14:paraId="4B240604" w14:textId="77777777" w:rsidR="00EE6BB8" w:rsidRPr="0080022F" w:rsidRDefault="00EE6BB8" w:rsidP="00FF542A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left="-10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400792FB" w14:textId="77777777" w:rsidR="00EE6BB8" w:rsidRPr="0080022F" w:rsidRDefault="00EE6BB8" w:rsidP="00FF542A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98" w:type="dxa"/>
            <w:vAlign w:val="bottom"/>
          </w:tcPr>
          <w:p w14:paraId="7D9E849E" w14:textId="77777777" w:rsidR="00EE6BB8" w:rsidRPr="0080022F" w:rsidRDefault="00EE6BB8" w:rsidP="00FF542A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  <w:tab w:val="decimal" w:pos="1537"/>
              </w:tabs>
              <w:ind w:left="-64" w:right="25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74,548</w:t>
            </w:r>
          </w:p>
        </w:tc>
      </w:tr>
      <w:tr w:rsidR="00926753" w:rsidRPr="0080022F" w14:paraId="1D28C8AC" w14:textId="77777777" w:rsidTr="002C748E">
        <w:tc>
          <w:tcPr>
            <w:tcW w:w="2953" w:type="dxa"/>
          </w:tcPr>
          <w:p w14:paraId="11152DAF" w14:textId="05E4BBAC" w:rsidR="00926753" w:rsidRPr="0080022F" w:rsidRDefault="00926753" w:rsidP="002D7273">
            <w:pPr>
              <w:shd w:val="clear" w:color="auto" w:fill="FFFFFF" w:themeFill="background1"/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</w:t>
            </w:r>
            <w:r w:rsidR="0080022F" w:rsidRPr="0080022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</w:t>
            </w:r>
            <w:r w:rsidRPr="0080022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บุคคล</w:t>
            </w:r>
            <w:r w:rsidR="0080022F" w:rsidRPr="0080022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80022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</w:t>
            </w:r>
            <w:r w:rsidR="00F66F1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2004" w:type="dxa"/>
            <w:vAlign w:val="bottom"/>
          </w:tcPr>
          <w:p w14:paraId="74865FF9" w14:textId="405956E8" w:rsidR="00926753" w:rsidRPr="0080022F" w:rsidRDefault="00926753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3"/>
              </w:tabs>
              <w:ind w:left="-11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40,018</w:t>
            </w:r>
          </w:p>
        </w:tc>
        <w:tc>
          <w:tcPr>
            <w:tcW w:w="260" w:type="dxa"/>
          </w:tcPr>
          <w:p w14:paraId="621CC5A5" w14:textId="77777777" w:rsidR="00926753" w:rsidRPr="0080022F" w:rsidRDefault="00926753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  <w:vAlign w:val="bottom"/>
          </w:tcPr>
          <w:p w14:paraId="04D74441" w14:textId="459FAFF5" w:rsidR="00926753" w:rsidRPr="0080022F" w:rsidRDefault="00926753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left="-10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51622803" w14:textId="77777777" w:rsidR="00926753" w:rsidRPr="0080022F" w:rsidRDefault="00926753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98" w:type="dxa"/>
            <w:vAlign w:val="bottom"/>
          </w:tcPr>
          <w:p w14:paraId="3DA5CFFC" w14:textId="53FA9533" w:rsidR="00926753" w:rsidRPr="0080022F" w:rsidRDefault="00926753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  <w:tab w:val="decimal" w:pos="1537"/>
              </w:tabs>
              <w:ind w:left="-64" w:right="25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40,018</w:t>
            </w:r>
          </w:p>
        </w:tc>
      </w:tr>
      <w:tr w:rsidR="002C748E" w:rsidRPr="0080022F" w14:paraId="416D7515" w14:textId="77777777" w:rsidTr="002C748E">
        <w:tc>
          <w:tcPr>
            <w:tcW w:w="2953" w:type="dxa"/>
          </w:tcPr>
          <w:p w14:paraId="409DBC2D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2004" w:type="dxa"/>
            <w:vAlign w:val="bottom"/>
          </w:tcPr>
          <w:p w14:paraId="7E48E921" w14:textId="447DAE3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3"/>
              </w:tabs>
              <w:ind w:left="-11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42,574</w:t>
            </w:r>
          </w:p>
        </w:tc>
        <w:tc>
          <w:tcPr>
            <w:tcW w:w="260" w:type="dxa"/>
          </w:tcPr>
          <w:p w14:paraId="4E248E93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  <w:vAlign w:val="bottom"/>
          </w:tcPr>
          <w:p w14:paraId="6B7E7358" w14:textId="72B31D8D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left="-10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6D1BDDEB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98" w:type="dxa"/>
            <w:vAlign w:val="bottom"/>
          </w:tcPr>
          <w:p w14:paraId="611D7063" w14:textId="610056DC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  <w:tab w:val="decimal" w:pos="1537"/>
              </w:tabs>
              <w:ind w:left="-64" w:right="25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42,574</w:t>
            </w:r>
          </w:p>
        </w:tc>
      </w:tr>
      <w:tr w:rsidR="002F2DF9" w:rsidRPr="0080022F" w14:paraId="349E4FCB" w14:textId="77777777" w:rsidTr="002C748E">
        <w:tc>
          <w:tcPr>
            <w:tcW w:w="2953" w:type="dxa"/>
          </w:tcPr>
          <w:p w14:paraId="2F48B5DF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75F452" w14:textId="58424739" w:rsidR="002F2DF9" w:rsidRPr="0080022F" w:rsidRDefault="002C748E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3"/>
              </w:tabs>
              <w:ind w:left="-110" w:right="16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59,485,770</w:t>
            </w:r>
          </w:p>
        </w:tc>
        <w:tc>
          <w:tcPr>
            <w:tcW w:w="260" w:type="dxa"/>
          </w:tcPr>
          <w:p w14:paraId="2F2AAC21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1A4CA0" w14:textId="2E8B2826" w:rsidR="002F2DF9" w:rsidRPr="0080022F" w:rsidRDefault="002C748E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left="-100" w:right="16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72FA5968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44EF55" w14:textId="792C0A14" w:rsidR="002F2DF9" w:rsidRPr="0080022F" w:rsidRDefault="002C748E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  <w:tab w:val="decimal" w:pos="1537"/>
              </w:tabs>
              <w:ind w:left="-64" w:right="25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59</w:t>
            </w:r>
            <w:r w:rsidRPr="0080022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6F4C76" w:rsidRPr="0080022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648</w:t>
            </w:r>
            <w:r w:rsidRPr="0080022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6F4C76" w:rsidRPr="0080022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194</w:t>
            </w:r>
          </w:p>
        </w:tc>
      </w:tr>
      <w:tr w:rsidR="002F2DF9" w:rsidRPr="0080022F" w14:paraId="5CA553FF" w14:textId="77777777" w:rsidTr="007C14FF">
        <w:tc>
          <w:tcPr>
            <w:tcW w:w="2953" w:type="dxa"/>
          </w:tcPr>
          <w:p w14:paraId="3867F643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2004" w:type="dxa"/>
            <w:tcBorders>
              <w:top w:val="double" w:sz="4" w:space="0" w:color="auto"/>
            </w:tcBorders>
            <w:vAlign w:val="bottom"/>
          </w:tcPr>
          <w:p w14:paraId="075F482D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3"/>
              </w:tabs>
              <w:ind w:left="-110" w:right="165"/>
              <w:jc w:val="right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</w:p>
        </w:tc>
        <w:tc>
          <w:tcPr>
            <w:tcW w:w="260" w:type="dxa"/>
          </w:tcPr>
          <w:p w14:paraId="6D60A609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2"/>
              </w:rPr>
            </w:pPr>
          </w:p>
        </w:tc>
        <w:tc>
          <w:tcPr>
            <w:tcW w:w="1900" w:type="dxa"/>
            <w:tcBorders>
              <w:top w:val="double" w:sz="4" w:space="0" w:color="auto"/>
            </w:tcBorders>
            <w:vAlign w:val="bottom"/>
          </w:tcPr>
          <w:p w14:paraId="2FCE903F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left="-100" w:right="165"/>
              <w:jc w:val="right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</w:p>
        </w:tc>
        <w:tc>
          <w:tcPr>
            <w:tcW w:w="250" w:type="dxa"/>
          </w:tcPr>
          <w:p w14:paraId="228086CC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2"/>
              </w:rPr>
            </w:pPr>
          </w:p>
        </w:tc>
        <w:tc>
          <w:tcPr>
            <w:tcW w:w="1998" w:type="dxa"/>
            <w:tcBorders>
              <w:top w:val="double" w:sz="4" w:space="0" w:color="auto"/>
            </w:tcBorders>
            <w:vAlign w:val="bottom"/>
          </w:tcPr>
          <w:p w14:paraId="37C005A5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  <w:tab w:val="decimal" w:pos="1537"/>
              </w:tabs>
              <w:ind w:left="-64" w:right="255"/>
              <w:jc w:val="right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</w:p>
        </w:tc>
      </w:tr>
      <w:tr w:rsidR="002F2DF9" w:rsidRPr="0080022F" w14:paraId="3BE3DB0A" w14:textId="77777777" w:rsidTr="002C748E">
        <w:tc>
          <w:tcPr>
            <w:tcW w:w="2953" w:type="dxa"/>
          </w:tcPr>
          <w:p w14:paraId="4D943B4C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004" w:type="dxa"/>
            <w:vAlign w:val="bottom"/>
          </w:tcPr>
          <w:p w14:paraId="4AB3AE65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3"/>
              </w:tabs>
              <w:ind w:left="-11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0" w:type="dxa"/>
          </w:tcPr>
          <w:p w14:paraId="6A364616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  <w:vAlign w:val="bottom"/>
          </w:tcPr>
          <w:p w14:paraId="3F2B9B53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left="-10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0" w:type="dxa"/>
          </w:tcPr>
          <w:p w14:paraId="06F2971F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98" w:type="dxa"/>
            <w:vAlign w:val="bottom"/>
          </w:tcPr>
          <w:p w14:paraId="239C3D2E" w14:textId="77777777" w:rsidR="002F2DF9" w:rsidRPr="0080022F" w:rsidRDefault="002F2DF9" w:rsidP="002F2DF9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  <w:tab w:val="decimal" w:pos="1537"/>
              </w:tabs>
              <w:ind w:left="-64" w:right="25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C748E" w:rsidRPr="0080022F" w14:paraId="7C5CE0D0" w14:textId="77777777" w:rsidTr="00276C94">
        <w:tc>
          <w:tcPr>
            <w:tcW w:w="2953" w:type="dxa"/>
          </w:tcPr>
          <w:p w14:paraId="2F56D37E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004" w:type="dxa"/>
          </w:tcPr>
          <w:p w14:paraId="30FC5FD7" w14:textId="514FAFD4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3"/>
              </w:tabs>
              <w:ind w:left="-11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1,897,233</w:t>
            </w:r>
          </w:p>
        </w:tc>
        <w:tc>
          <w:tcPr>
            <w:tcW w:w="260" w:type="dxa"/>
          </w:tcPr>
          <w:p w14:paraId="5CF5977E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  <w:vAlign w:val="bottom"/>
          </w:tcPr>
          <w:p w14:paraId="54C19530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left="-10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2185392B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98" w:type="dxa"/>
          </w:tcPr>
          <w:p w14:paraId="0EEEDB39" w14:textId="73906344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  <w:tab w:val="decimal" w:pos="1537"/>
              </w:tabs>
              <w:ind w:left="-64" w:right="25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1,897,233</w:t>
            </w:r>
          </w:p>
        </w:tc>
      </w:tr>
      <w:tr w:rsidR="002C748E" w:rsidRPr="0080022F" w14:paraId="0FB2C6E1" w14:textId="77777777" w:rsidTr="00276C94">
        <w:tc>
          <w:tcPr>
            <w:tcW w:w="2953" w:type="dxa"/>
          </w:tcPr>
          <w:p w14:paraId="122973DE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2004" w:type="dxa"/>
          </w:tcPr>
          <w:p w14:paraId="5B4EB921" w14:textId="79194688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3"/>
              </w:tabs>
              <w:ind w:left="-11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14,404</w:t>
            </w:r>
          </w:p>
        </w:tc>
        <w:tc>
          <w:tcPr>
            <w:tcW w:w="260" w:type="dxa"/>
          </w:tcPr>
          <w:p w14:paraId="76210AA4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  <w:vAlign w:val="bottom"/>
          </w:tcPr>
          <w:p w14:paraId="6CA225BE" w14:textId="7842DB10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left="-10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14,404</w:t>
            </w:r>
          </w:p>
        </w:tc>
        <w:tc>
          <w:tcPr>
            <w:tcW w:w="250" w:type="dxa"/>
          </w:tcPr>
          <w:p w14:paraId="238EE715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98" w:type="dxa"/>
          </w:tcPr>
          <w:p w14:paraId="3C43CA40" w14:textId="7BDBF9EB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  <w:tab w:val="decimal" w:pos="1537"/>
              </w:tabs>
              <w:ind w:left="-64" w:right="25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C748E" w:rsidRPr="0080022F" w14:paraId="42447CFA" w14:textId="77777777" w:rsidTr="00276C94">
        <w:tc>
          <w:tcPr>
            <w:tcW w:w="2953" w:type="dxa"/>
          </w:tcPr>
          <w:p w14:paraId="5884601B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2004" w:type="dxa"/>
          </w:tcPr>
          <w:p w14:paraId="6967D8C1" w14:textId="61BA8ACB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3"/>
              </w:tabs>
              <w:ind w:left="-11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876,725</w:t>
            </w:r>
          </w:p>
        </w:tc>
        <w:tc>
          <w:tcPr>
            <w:tcW w:w="260" w:type="dxa"/>
          </w:tcPr>
          <w:p w14:paraId="4FF341FF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  <w:vAlign w:val="bottom"/>
          </w:tcPr>
          <w:p w14:paraId="4237C454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left="-10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7073AB8C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98" w:type="dxa"/>
          </w:tcPr>
          <w:p w14:paraId="2088FC51" w14:textId="0566C425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  <w:tab w:val="decimal" w:pos="1537"/>
              </w:tabs>
              <w:ind w:left="-64" w:right="25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876,725</w:t>
            </w:r>
          </w:p>
        </w:tc>
      </w:tr>
      <w:tr w:rsidR="002C748E" w:rsidRPr="0080022F" w14:paraId="5FE0A498" w14:textId="77777777" w:rsidTr="00276C94">
        <w:tc>
          <w:tcPr>
            <w:tcW w:w="2953" w:type="dxa"/>
          </w:tcPr>
          <w:p w14:paraId="587B5C95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04" w:type="dxa"/>
          </w:tcPr>
          <w:p w14:paraId="0F9BB133" w14:textId="53CA251D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3"/>
              </w:tabs>
              <w:ind w:left="-11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7,031,658</w:t>
            </w:r>
          </w:p>
        </w:tc>
        <w:tc>
          <w:tcPr>
            <w:tcW w:w="260" w:type="dxa"/>
          </w:tcPr>
          <w:p w14:paraId="62E9A8AC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  <w:vAlign w:val="bottom"/>
          </w:tcPr>
          <w:p w14:paraId="38F8C2B3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left="-10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3A521C4D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98" w:type="dxa"/>
          </w:tcPr>
          <w:p w14:paraId="7B14968D" w14:textId="7FD2A2BF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  <w:tab w:val="decimal" w:pos="1537"/>
              </w:tabs>
              <w:ind w:left="-64" w:right="25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7,031,658</w:t>
            </w:r>
          </w:p>
        </w:tc>
      </w:tr>
      <w:tr w:rsidR="002C748E" w:rsidRPr="0080022F" w14:paraId="6F4C5FE9" w14:textId="77777777" w:rsidTr="00276C94">
        <w:tc>
          <w:tcPr>
            <w:tcW w:w="2953" w:type="dxa"/>
          </w:tcPr>
          <w:p w14:paraId="48174159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004" w:type="dxa"/>
          </w:tcPr>
          <w:p w14:paraId="3F32BCE9" w14:textId="2232B001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3"/>
              </w:tabs>
              <w:ind w:left="-11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35,207,348</w:t>
            </w:r>
          </w:p>
        </w:tc>
        <w:tc>
          <w:tcPr>
            <w:tcW w:w="260" w:type="dxa"/>
          </w:tcPr>
          <w:p w14:paraId="18861EB9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  <w:vAlign w:val="bottom"/>
          </w:tcPr>
          <w:p w14:paraId="6C555E25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left="-10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2209A176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98" w:type="dxa"/>
          </w:tcPr>
          <w:p w14:paraId="6683F49F" w14:textId="5FB28BD0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  <w:tab w:val="decimal" w:pos="1537"/>
              </w:tabs>
              <w:ind w:left="-64" w:right="25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35,207,348</w:t>
            </w:r>
          </w:p>
        </w:tc>
      </w:tr>
      <w:tr w:rsidR="002C748E" w:rsidRPr="0080022F" w14:paraId="4879C340" w14:textId="77777777" w:rsidTr="00276C94">
        <w:tc>
          <w:tcPr>
            <w:tcW w:w="2953" w:type="dxa"/>
          </w:tcPr>
          <w:p w14:paraId="600859EA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3B6E51FB" w14:textId="1428EFC2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3"/>
              </w:tabs>
              <w:ind w:left="-11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52,259</w:t>
            </w:r>
          </w:p>
        </w:tc>
        <w:tc>
          <w:tcPr>
            <w:tcW w:w="260" w:type="dxa"/>
          </w:tcPr>
          <w:p w14:paraId="124BDA36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  <w:tcBorders>
              <w:bottom w:val="single" w:sz="4" w:space="0" w:color="auto"/>
            </w:tcBorders>
            <w:vAlign w:val="bottom"/>
          </w:tcPr>
          <w:p w14:paraId="02FEFCCC" w14:textId="57FD1110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left="-100" w:right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0B34D3E9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14:paraId="04B25529" w14:textId="5496E309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  <w:tab w:val="decimal" w:pos="1537"/>
              </w:tabs>
              <w:ind w:left="-64" w:right="25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52,259</w:t>
            </w:r>
          </w:p>
        </w:tc>
      </w:tr>
      <w:tr w:rsidR="002C748E" w:rsidRPr="002C748E" w14:paraId="092B47F1" w14:textId="77777777" w:rsidTr="002C748E">
        <w:tc>
          <w:tcPr>
            <w:tcW w:w="2953" w:type="dxa"/>
          </w:tcPr>
          <w:p w14:paraId="02445622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0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A907CF" w14:textId="083F4CF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3"/>
              </w:tabs>
              <w:ind w:left="-110" w:right="16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45</w:t>
            </w:r>
            <w:r w:rsidRPr="0080022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0022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079</w:t>
            </w:r>
            <w:r w:rsidRPr="0080022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0022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627</w:t>
            </w:r>
          </w:p>
        </w:tc>
        <w:tc>
          <w:tcPr>
            <w:tcW w:w="260" w:type="dxa"/>
          </w:tcPr>
          <w:p w14:paraId="799D3F2E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8DB449" w14:textId="48FED59A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left="-100" w:right="16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14,404</w:t>
            </w:r>
          </w:p>
        </w:tc>
        <w:tc>
          <w:tcPr>
            <w:tcW w:w="250" w:type="dxa"/>
          </w:tcPr>
          <w:p w14:paraId="774A0FA3" w14:textId="77777777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righ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46C61D" w14:textId="70E441B8" w:rsidR="002C748E" w:rsidRPr="0080022F" w:rsidRDefault="002C748E" w:rsidP="002C748E">
            <w:pPr>
              <w:pStyle w:val="NoSpacing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  <w:tab w:val="decimal" w:pos="1537"/>
              </w:tabs>
              <w:ind w:left="-64" w:right="25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0022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45</w:t>
            </w:r>
            <w:r w:rsidRPr="0080022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0022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0</w:t>
            </w:r>
            <w:r w:rsidRPr="0080022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65</w:t>
            </w:r>
            <w:r w:rsidRPr="0080022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0022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223</w:t>
            </w:r>
          </w:p>
        </w:tc>
      </w:tr>
    </w:tbl>
    <w:p w14:paraId="534632B1" w14:textId="77777777" w:rsidR="002C748E" w:rsidRPr="00BE7A2F" w:rsidRDefault="002C748E" w:rsidP="002C748E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7AED40ED" w14:textId="692E1A9D" w:rsidR="0034561D" w:rsidRDefault="0034561D" w:rsidP="00BE7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r w:rsidRPr="0034561D">
        <w:rPr>
          <w:rFonts w:asciiTheme="majorBidi" w:hAnsiTheme="majorBidi" w:cs="Angsana New" w:hint="cs"/>
          <w:sz w:val="28"/>
          <w:szCs w:val="28"/>
          <w:cs/>
        </w:rPr>
        <w:t>เงินสดและรายการเทียบเท่าเงินสด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34561D">
        <w:rPr>
          <w:rFonts w:asciiTheme="majorBidi" w:hAnsiTheme="majorBidi" w:cs="Angsana New" w:hint="cs"/>
          <w:sz w:val="28"/>
          <w:szCs w:val="28"/>
          <w:cs/>
        </w:rPr>
        <w:t>ลูกหนี้เงินให้สินเชื่อ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34561D">
        <w:rPr>
          <w:rFonts w:asciiTheme="majorBidi" w:hAnsiTheme="majorBidi" w:cs="Angsana New" w:hint="cs"/>
          <w:sz w:val="28"/>
          <w:szCs w:val="28"/>
          <w:cs/>
        </w:rPr>
        <w:t>ลูกหนี้อื่น</w:t>
      </w:r>
      <w:r w:rsidRPr="0034561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5F1123">
        <w:rPr>
          <w:rFonts w:asciiTheme="majorBidi" w:hAnsiTheme="majorBidi" w:cs="Angsana New" w:hint="cs"/>
          <w:sz w:val="28"/>
          <w:szCs w:val="28"/>
          <w:cs/>
        </w:rPr>
        <w:t>-</w:t>
      </w:r>
      <w:r w:rsidRPr="0034561D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4561D">
        <w:rPr>
          <w:rFonts w:asciiTheme="majorBidi" w:hAnsiTheme="majorBidi" w:cs="Angsana New" w:hint="cs"/>
          <w:sz w:val="28"/>
          <w:szCs w:val="28"/>
          <w:cs/>
        </w:rPr>
        <w:t>กิจการที่เกี่ยวข้อง</w:t>
      </w:r>
      <w:r w:rsidR="00F66F11">
        <w:rPr>
          <w:rFonts w:asciiTheme="majorBidi" w:hAnsiTheme="majorBidi" w:cs="Angsana New" w:hint="cs"/>
          <w:sz w:val="28"/>
          <w:szCs w:val="28"/>
          <w:cs/>
        </w:rPr>
        <w:t>กัน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F66F11" w:rsidRPr="0034561D">
        <w:rPr>
          <w:rFonts w:asciiTheme="majorBidi" w:hAnsiTheme="majorBidi" w:cs="Angsana New" w:hint="cs"/>
          <w:sz w:val="28"/>
          <w:szCs w:val="28"/>
          <w:cs/>
        </w:rPr>
        <w:t>เงินให้กู้ยืมระยะสั้น</w:t>
      </w:r>
      <w:r w:rsidR="00F66F11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34561D">
        <w:rPr>
          <w:rFonts w:asciiTheme="majorBidi" w:hAnsiTheme="majorBidi" w:cs="Angsana New" w:hint="cs"/>
          <w:sz w:val="28"/>
          <w:szCs w:val="28"/>
          <w:cs/>
        </w:rPr>
        <w:t>เงินให้กู้ยืมระยะสั้น</w:t>
      </w:r>
      <w:r w:rsidRPr="0034561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66F11">
        <w:rPr>
          <w:rFonts w:asciiTheme="majorBidi" w:hAnsiTheme="majorBidi" w:cs="Angsana New" w:hint="cs"/>
          <w:sz w:val="28"/>
          <w:szCs w:val="28"/>
          <w:cs/>
        </w:rPr>
        <w:t>-</w:t>
      </w:r>
      <w:r w:rsidRPr="0034561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715362" w:rsidRPr="00715362">
        <w:rPr>
          <w:rFonts w:asciiTheme="majorBidi" w:hAnsiTheme="majorBidi" w:cs="Angsana New" w:hint="cs"/>
          <w:sz w:val="28"/>
          <w:szCs w:val="28"/>
          <w:cs/>
        </w:rPr>
        <w:t>บุคคลหรือกิจการที่เกี่ยวข้อง</w:t>
      </w:r>
      <w:r w:rsidR="00F66F11">
        <w:rPr>
          <w:rFonts w:asciiTheme="majorBidi" w:hAnsiTheme="majorBidi" w:cs="Angsana New" w:hint="cs"/>
          <w:sz w:val="28"/>
          <w:szCs w:val="28"/>
          <w:cs/>
        </w:rPr>
        <w:t>กัน</w:t>
      </w:r>
      <w:r w:rsidR="00715362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34561D">
        <w:rPr>
          <w:rFonts w:asciiTheme="majorBidi" w:hAnsiTheme="majorBidi" w:cs="Angsana New" w:hint="cs"/>
          <w:sz w:val="28"/>
          <w:szCs w:val="28"/>
          <w:cs/>
        </w:rPr>
        <w:t>เงินฝากธนาคารที่มีข้อจำกัดในการเบิกใช้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และ</w:t>
      </w:r>
      <w:r w:rsidRPr="0034561D">
        <w:rPr>
          <w:rFonts w:asciiTheme="majorBidi" w:hAnsiTheme="majorBidi" w:cs="Angsana New" w:hint="cs"/>
          <w:sz w:val="28"/>
          <w:szCs w:val="28"/>
          <w:cs/>
        </w:rPr>
        <w:t>สินทรัพย์ทางการเงินอื่น</w:t>
      </w:r>
      <w:r w:rsidRPr="00BE7A2F">
        <w:rPr>
          <w:rFonts w:asciiTheme="majorBidi" w:hAnsiTheme="majorBidi" w:cstheme="majorBidi"/>
          <w:sz w:val="28"/>
          <w:szCs w:val="28"/>
          <w:cs/>
        </w:rPr>
        <w:t>ถูกจัดประเภทด้วยวิธีราคาทุนตัดจำหน่าย เนื่องจากเข้าเงื่อนไขดังต่อไปนี้</w:t>
      </w:r>
    </w:p>
    <w:p w14:paraId="7B784E23" w14:textId="77777777" w:rsidR="00DD1472" w:rsidRPr="00DD1472" w:rsidRDefault="00DD1472" w:rsidP="00BE7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28"/>
          <w:szCs w:val="28"/>
        </w:rPr>
      </w:pPr>
    </w:p>
    <w:p w14:paraId="5DB09017" w14:textId="305509E5" w:rsidR="0034561D" w:rsidRDefault="0034561D" w:rsidP="00BE7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E7A2F">
        <w:rPr>
          <w:rFonts w:asciiTheme="majorBidi" w:hAnsiTheme="majorBidi" w:cstheme="majorBidi"/>
          <w:sz w:val="28"/>
          <w:szCs w:val="28"/>
          <w:cs/>
        </w:rPr>
        <w:t>-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  <w:cs/>
        </w:rPr>
        <w:tab/>
      </w:r>
      <w:r w:rsidRPr="00BE7A2F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BE7A2F">
        <w:rPr>
          <w:rFonts w:asciiTheme="majorBidi" w:hAnsiTheme="majorBidi" w:cstheme="majorBidi"/>
          <w:sz w:val="28"/>
          <w:szCs w:val="28"/>
          <w:cs/>
        </w:rPr>
        <w:t>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0FFF82E4" w14:textId="0D6168ED" w:rsidR="0034561D" w:rsidRPr="0034561D" w:rsidRDefault="0034561D" w:rsidP="00BE7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- </w:t>
      </w:r>
      <w:r>
        <w:rPr>
          <w:rFonts w:asciiTheme="majorBidi" w:hAnsiTheme="majorBidi" w:cstheme="majorBidi"/>
          <w:sz w:val="28"/>
          <w:szCs w:val="28"/>
          <w:cs/>
        </w:rPr>
        <w:tab/>
      </w:r>
      <w:r w:rsidRPr="00BE7A2F">
        <w:rPr>
          <w:rFonts w:asciiTheme="majorBidi" w:hAnsiTheme="majorBidi" w:cstheme="majorBidi"/>
          <w:sz w:val="28"/>
          <w:szCs w:val="28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5282695A" w14:textId="27A1D97F" w:rsidR="00F6386E" w:rsidRPr="00143016" w:rsidRDefault="00F6386E" w:rsidP="6AFBE167">
      <w:pPr>
        <w:pStyle w:val="ListParagraph"/>
        <w:numPr>
          <w:ilvl w:val="0"/>
          <w:numId w:val="9"/>
        </w:num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6AFBE167">
        <w:rPr>
          <w:rFonts w:asciiTheme="majorBidi" w:hAnsiTheme="majorBidi" w:cstheme="majorBidi"/>
          <w:sz w:val="28"/>
          <w:szCs w:val="28"/>
          <w:cs/>
        </w:rPr>
        <w:lastRenderedPageBreak/>
        <w:t>การด้อยค่าของสินทรัพย์ทางการเงิน</w:t>
      </w:r>
      <w:r w:rsidR="00B24B56" w:rsidRPr="6AFBE167">
        <w:rPr>
          <w:rFonts w:asciiTheme="majorBidi" w:hAnsiTheme="majorBidi" w:cstheme="majorBidi"/>
          <w:sz w:val="28"/>
          <w:szCs w:val="28"/>
          <w:cs/>
        </w:rPr>
        <w:t>และลูกหนี้ตามสัญญาเช่า</w:t>
      </w:r>
    </w:p>
    <w:p w14:paraId="701080ED" w14:textId="77777777" w:rsidR="00F6386E" w:rsidRPr="00474EE4" w:rsidRDefault="00F6386E" w:rsidP="00F6386E">
      <w:pPr>
        <w:pStyle w:val="ListParagraph"/>
        <w:shd w:val="clear" w:color="auto" w:fill="FFFFFF" w:themeFill="background1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4"/>
          <w:szCs w:val="24"/>
        </w:rPr>
      </w:pPr>
    </w:p>
    <w:p w14:paraId="442EFF21" w14:textId="5A6C48F7" w:rsidR="00F6386E" w:rsidRDefault="00F6386E" w:rsidP="00F6386E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  <w:r w:rsidRPr="00143016">
        <w:rPr>
          <w:rFonts w:asciiTheme="majorBidi" w:hAnsiTheme="majorBidi" w:cstheme="majorBidi"/>
          <w:sz w:val="28"/>
          <w:szCs w:val="28"/>
        </w:rPr>
        <w:t xml:space="preserve">TFRS 9 </w:t>
      </w:r>
      <w:r w:rsidRPr="00143016">
        <w:rPr>
          <w:rFonts w:asciiTheme="majorBidi" w:hAnsiTheme="majorBidi" w:cstheme="majorBidi"/>
          <w:sz w:val="28"/>
          <w:szCs w:val="28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143016">
        <w:rPr>
          <w:rFonts w:asciiTheme="majorBidi" w:hAnsiTheme="majorBidi"/>
          <w:sz w:val="28"/>
          <w:szCs w:val="28"/>
          <w:cs/>
        </w:rPr>
        <w:t xml:space="preserve"> 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เดิมกลุ่มบริษัทและบริษัทประมาณการค่าเผื่อหนี้สงสัยจะสูญโดยการวิเคราะห์ประวัติการชำระหนี้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143016">
        <w:rPr>
          <w:rFonts w:asciiTheme="majorBidi" w:hAnsiTheme="majorBidi" w:cstheme="majorBidi"/>
          <w:sz w:val="28"/>
          <w:szCs w:val="28"/>
        </w:rPr>
        <w:t xml:space="preserve">TFRS 9 </w:t>
      </w:r>
      <w:r w:rsidRPr="00143016">
        <w:rPr>
          <w:rFonts w:asciiTheme="majorBidi" w:hAnsiTheme="majorBidi" w:cstheme="majorBidi"/>
          <w:sz w:val="28"/>
          <w:szCs w:val="28"/>
          <w:cs/>
        </w:rPr>
        <w:t>กำหนดให้ใช้วิจารณญาณในการประเมินว่า</w:t>
      </w:r>
      <w:r w:rsidR="00D51F81">
        <w:rPr>
          <w:rFonts w:asciiTheme="majorBidi" w:hAnsiTheme="majorBidi" w:cstheme="majorBidi"/>
          <w:sz w:val="28"/>
          <w:szCs w:val="28"/>
        </w:rPr>
        <w:br/>
      </w:r>
      <w:r w:rsidRPr="00143016">
        <w:rPr>
          <w:rFonts w:asciiTheme="majorBidi" w:hAnsiTheme="majorBidi" w:cstheme="majorBidi"/>
          <w:sz w:val="28"/>
          <w:szCs w:val="28"/>
          <w:cs/>
        </w:rPr>
        <w:t>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143016">
        <w:rPr>
          <w:rFonts w:asciiTheme="majorBidi" w:hAnsiTheme="majorBidi"/>
          <w:sz w:val="28"/>
          <w:szCs w:val="28"/>
          <w:cs/>
        </w:rPr>
        <w:t xml:space="preserve"> </w:t>
      </w:r>
      <w:r w:rsidRPr="00143016">
        <w:rPr>
          <w:rFonts w:asciiTheme="majorBidi" w:hAnsiTheme="majorBidi" w:cstheme="majorBidi"/>
          <w:sz w:val="28"/>
          <w:szCs w:val="28"/>
          <w:cs/>
        </w:rPr>
        <w:t>ทั้งนี้ การพิจารณาด้อยค่าดังกล่าวจะถือปฏิบัติกับลูกหนี้เงินให้สินเชื่อที่วัดมูลค่าด้วยวิธีราคาทุนตัดจำหน่าย</w:t>
      </w:r>
      <w:r w:rsidRPr="00143016">
        <w:rPr>
          <w:rFonts w:asciiTheme="majorBidi" w:hAnsiTheme="majorBidi"/>
          <w:sz w:val="28"/>
          <w:szCs w:val="28"/>
          <w:cs/>
        </w:rPr>
        <w:t xml:space="preserve"> </w:t>
      </w:r>
      <w:r w:rsidRPr="00143016">
        <w:rPr>
          <w:rFonts w:asciiTheme="majorBidi" w:hAnsiTheme="majorBidi" w:cstheme="majorBidi"/>
          <w:sz w:val="28"/>
          <w:szCs w:val="28"/>
          <w:cs/>
        </w:rPr>
        <w:t>และลูกหนี้ตามสัญญาเช่า</w:t>
      </w:r>
    </w:p>
    <w:p w14:paraId="2E9E5EA6" w14:textId="77777777" w:rsidR="0034561D" w:rsidRPr="00474EE4" w:rsidRDefault="0034561D" w:rsidP="00F6386E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4"/>
          <w:szCs w:val="24"/>
        </w:rPr>
      </w:pPr>
    </w:p>
    <w:p w14:paraId="5C6061C9" w14:textId="453104A9" w:rsidR="0034561D" w:rsidRPr="00AF199C" w:rsidRDefault="0034561D" w:rsidP="00AF19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AF199C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การประมาณการและการใช้ดุล</w:t>
      </w:r>
      <w:r w:rsidR="00E07781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>ย</w:t>
      </w:r>
      <w:r w:rsidRPr="00AF199C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พินิจที่สำคัญ</w:t>
      </w:r>
    </w:p>
    <w:p w14:paraId="78944943" w14:textId="77777777" w:rsidR="0034561D" w:rsidRPr="00AF199C" w:rsidRDefault="0034561D" w:rsidP="00AF199C">
      <w:pPr>
        <w:ind w:left="1260"/>
        <w:jc w:val="thaiDistribute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</w:p>
    <w:p w14:paraId="6BCB8919" w14:textId="1C4A67B2" w:rsidR="0034561D" w:rsidRPr="00AF199C" w:rsidRDefault="0034561D" w:rsidP="00AF19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F199C">
        <w:rPr>
          <w:rFonts w:asciiTheme="majorBidi" w:hAnsiTheme="majorBidi" w:cstheme="majorBidi"/>
          <w:color w:val="000000"/>
          <w:sz w:val="28"/>
          <w:szCs w:val="28"/>
          <w:cs/>
        </w:rPr>
        <w:t>การคำนวณผลขาดทุนด้านเครดิตที่คาดว่าจะเกิดขึ้นของกลุ่มบริษัท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และบริษัท</w:t>
      </w:r>
      <w:r w:rsidRPr="00AF199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ขึ้นอยู่กับแบบจำลองที่สลับซับซ้อนและชุดข้อมูลสมมติฐานหลายชุด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โมเดลผลขาดทุนด้านเครดิตที่คาดว่าจะเกิดขึ้น รวมถึงการเลือกข้อมูลเศรษฐกิจมหภาค </w:t>
      </w:r>
      <w:r w:rsidRPr="00626BF9">
        <w:rPr>
          <w:rFonts w:asciiTheme="majorBidi" w:hAnsiTheme="majorBidi" w:cstheme="majorBidi"/>
          <w:color w:val="000000"/>
          <w:sz w:val="28"/>
          <w:szCs w:val="28"/>
          <w:cs/>
        </w:rPr>
        <w:t>การคำนวณผลขาดทุนด้านเครดิตที่คาดว่าจะเกิดขึ้น</w:t>
      </w:r>
      <w:r w:rsidRPr="00AF199C">
        <w:rPr>
          <w:rFonts w:asciiTheme="majorBidi" w:hAnsiTheme="majorBidi" w:cstheme="majorBidi"/>
          <w:color w:val="000000"/>
          <w:sz w:val="28"/>
          <w:szCs w:val="28"/>
          <w:cs/>
        </w:rPr>
        <w:t>ยังเกี่ยวข้องกับการใช้ดุลยพินิจของผู้เชี่ยวชาญทางด้าน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เครดิต</w:t>
      </w:r>
      <w:r w:rsidRPr="00AF199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ซึ่งฝ่ายบริหารนำมาพิจารณาร่วมกับข้อมูลที่หลากหลายของคู่สัญญา ซึ่งมาจากทั้งภายในและภายนอก </w:t>
      </w:r>
    </w:p>
    <w:p w14:paraId="7A57645D" w14:textId="77777777" w:rsidR="0034561D" w:rsidRPr="00AF199C" w:rsidRDefault="0034561D" w:rsidP="00AF19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</w:p>
    <w:p w14:paraId="05B22D5D" w14:textId="77777777" w:rsidR="0034561D" w:rsidRPr="00AF199C" w:rsidRDefault="0034561D" w:rsidP="00AF19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AF199C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การวัดมูลค่า</w:t>
      </w:r>
    </w:p>
    <w:p w14:paraId="1F82F9B7" w14:textId="77777777" w:rsidR="0034561D" w:rsidRPr="00AF199C" w:rsidRDefault="0034561D" w:rsidP="00AF199C">
      <w:pPr>
        <w:ind w:left="126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7EB2AC68" w14:textId="7C29B532" w:rsidR="0034561D" w:rsidRPr="00AF199C" w:rsidRDefault="0034561D" w:rsidP="00AF19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F199C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แสดงมูลค่าปัจจุบันของจำนวนเงินสดที่คาดว่าจะไม่ได้รับสำหรับระยะเวลาที่เหลืออยู่ของ</w:t>
      </w:r>
      <w:r w:rsidR="007F3A4D" w:rsidRPr="007F3A4D">
        <w:rPr>
          <w:rFonts w:asciiTheme="majorBidi" w:hAnsiTheme="majorBidi" w:hint="cs"/>
          <w:color w:val="000000"/>
          <w:sz w:val="28"/>
          <w:szCs w:val="28"/>
          <w:cs/>
        </w:rPr>
        <w:t>สินทรัพย์ทางการเงิน</w:t>
      </w:r>
      <w:r w:rsidR="007F3A4D" w:rsidRPr="007F3A4D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AF199C">
        <w:rPr>
          <w:rFonts w:asciiTheme="majorBidi" w:hAnsiTheme="majorBidi" w:cstheme="majorBidi"/>
          <w:color w:val="000000"/>
          <w:sz w:val="28"/>
          <w:szCs w:val="28"/>
          <w:cs/>
        </w:rPr>
        <w:t>จำนวนเงินสดที่คาดว่าจะไม่ได้รับ คือ ส่วนต่างระหว่างกระแส</w:t>
      </w:r>
      <w:r w:rsidR="003D609F">
        <w:rPr>
          <w:rFonts w:asciiTheme="majorBidi" w:hAnsiTheme="majorBidi" w:cstheme="majorBidi"/>
          <w:color w:val="000000"/>
          <w:sz w:val="28"/>
          <w:szCs w:val="28"/>
        </w:rPr>
        <w:br/>
      </w:r>
      <w:r w:rsidRPr="00AF199C">
        <w:rPr>
          <w:rFonts w:asciiTheme="majorBidi" w:hAnsiTheme="majorBidi" w:cstheme="majorBidi"/>
          <w:color w:val="000000"/>
          <w:sz w:val="28"/>
          <w:szCs w:val="28"/>
          <w:cs/>
        </w:rPr>
        <w:t>เงินสดตามสัญญาและกระแสเงินสดที่คาดว่าจะได้รับตลอดระยะเวลาตามสัญญาของตราสาร</w:t>
      </w:r>
    </w:p>
    <w:p w14:paraId="278D0433" w14:textId="77777777" w:rsidR="0034561D" w:rsidRPr="00AF199C" w:rsidRDefault="0034561D" w:rsidP="00AF19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67E6DA16" w14:textId="77777777" w:rsidR="0034561D" w:rsidRPr="00AF199C" w:rsidRDefault="0034561D" w:rsidP="00AF19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F199C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คำนวณโดยปราศจากอคติด้วยจำนวนเงินที่คำนึงถึงความน่าจะเป็น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และข้อมูลสนับสนุนและสมเหตุสมผล รวมถึงการพยากรณ์สภาวะเศรษฐกิจในอนาคต</w:t>
      </w:r>
    </w:p>
    <w:p w14:paraId="1E497BB9" w14:textId="77777777" w:rsidR="0034561D" w:rsidRPr="00AF199C" w:rsidRDefault="0034561D" w:rsidP="00AF19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5245C0CF" w14:textId="77777777" w:rsidR="00192399" w:rsidRDefault="0034561D" w:rsidP="001923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4E50B4">
        <w:rPr>
          <w:rFonts w:asciiTheme="majorBidi" w:hAnsiTheme="majorBidi" w:cstheme="majorBidi"/>
          <w:color w:val="000000"/>
          <w:sz w:val="28"/>
          <w:szCs w:val="28"/>
          <w:cs/>
        </w:rPr>
        <w:t>สำหรับพอร์ตการลงทุนที่มีสาระสำคัญ ประมาณการของจำนวนเงินสดที่คาดว่าจะไม่ได้รับคำนวณโดยคูณความน่าจะเป็นที่ลูกหนี้จะผิดนัดชำระหนี้</w:t>
      </w:r>
      <w:r w:rsidRPr="004E50B4">
        <w:rPr>
          <w:rFonts w:asciiTheme="majorBidi" w:hAnsiTheme="majorBidi" w:cstheme="majorBidi"/>
          <w:color w:val="000000"/>
          <w:sz w:val="28"/>
          <w:szCs w:val="28"/>
        </w:rPr>
        <w:t xml:space="preserve"> (PD</w:t>
      </w:r>
      <w:r w:rsidRPr="004E50B4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192399">
        <w:rPr>
          <w:rFonts w:asciiTheme="majorBidi" w:hAnsiTheme="majorBidi" w:cstheme="majorBidi"/>
          <w:color w:val="000000"/>
          <w:sz w:val="28"/>
          <w:szCs w:val="28"/>
        </w:rPr>
        <w:t>-</w:t>
      </w:r>
      <w:r w:rsidRPr="004E50B4">
        <w:rPr>
          <w:rFonts w:asciiTheme="majorBidi" w:hAnsiTheme="majorBidi" w:cstheme="majorBidi"/>
          <w:color w:val="000000"/>
          <w:sz w:val="28"/>
          <w:szCs w:val="28"/>
        </w:rPr>
        <w:t xml:space="preserve"> Probability of default) </w:t>
      </w:r>
      <w:r w:rsidRPr="004E50B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กับร้อยละของความเสียหายที่อาจจะเกิดขึ้นเมื่อลูกหนี้ผิดนัดชำระหนี้ต่อยอดหนี้ </w:t>
      </w:r>
      <w:r w:rsidRPr="004E50B4">
        <w:rPr>
          <w:rFonts w:asciiTheme="majorBidi" w:hAnsiTheme="majorBidi" w:cstheme="majorBidi"/>
          <w:color w:val="000000"/>
          <w:sz w:val="28"/>
          <w:szCs w:val="28"/>
        </w:rPr>
        <w:t xml:space="preserve">(LGD </w:t>
      </w:r>
      <w:r w:rsidR="00192399">
        <w:rPr>
          <w:rFonts w:asciiTheme="majorBidi" w:hAnsiTheme="majorBidi" w:cstheme="majorBidi"/>
          <w:color w:val="000000"/>
          <w:sz w:val="28"/>
          <w:szCs w:val="28"/>
        </w:rPr>
        <w:t>-</w:t>
      </w:r>
      <w:r w:rsidRPr="004E50B4">
        <w:rPr>
          <w:rFonts w:asciiTheme="majorBidi" w:hAnsiTheme="majorBidi" w:cstheme="majorBidi"/>
          <w:color w:val="000000"/>
          <w:sz w:val="28"/>
          <w:szCs w:val="28"/>
        </w:rPr>
        <w:t xml:space="preserve"> Loss given default) </w:t>
      </w:r>
      <w:r w:rsidRPr="004E50B4">
        <w:rPr>
          <w:rFonts w:asciiTheme="majorBidi" w:hAnsiTheme="majorBidi" w:cstheme="majorBidi"/>
          <w:color w:val="000000"/>
          <w:sz w:val="28"/>
          <w:szCs w:val="28"/>
          <w:cs/>
        </w:rPr>
        <w:t>กับยอดหนี้หรือประมาณการยอดหนี้เมื่อลูกหนี้ผิดนัดชำระ (</w:t>
      </w:r>
      <w:r w:rsidRPr="004E50B4">
        <w:rPr>
          <w:rFonts w:asciiTheme="majorBidi" w:hAnsiTheme="majorBidi" w:cstheme="majorBidi"/>
          <w:color w:val="000000"/>
          <w:sz w:val="28"/>
          <w:szCs w:val="28"/>
        </w:rPr>
        <w:t xml:space="preserve">EAD </w:t>
      </w:r>
      <w:r w:rsidR="00192399">
        <w:rPr>
          <w:rFonts w:asciiTheme="majorBidi" w:hAnsiTheme="majorBidi" w:cstheme="majorBidi"/>
          <w:color w:val="000000"/>
          <w:sz w:val="28"/>
          <w:szCs w:val="28"/>
        </w:rPr>
        <w:t>-</w:t>
      </w:r>
      <w:r w:rsidRPr="004E50B4">
        <w:rPr>
          <w:rFonts w:asciiTheme="majorBidi" w:hAnsiTheme="majorBidi" w:cstheme="majorBidi"/>
          <w:color w:val="000000"/>
          <w:sz w:val="28"/>
          <w:szCs w:val="28"/>
        </w:rPr>
        <w:t xml:space="preserve"> Exposure at the time of default</w:t>
      </w:r>
      <w:r w:rsidRPr="004E50B4">
        <w:rPr>
          <w:rFonts w:asciiTheme="majorBidi" w:hAnsiTheme="majorBidi" w:cstheme="majorBidi"/>
          <w:color w:val="000000"/>
          <w:sz w:val="28"/>
          <w:szCs w:val="28"/>
          <w:cs/>
        </w:rPr>
        <w:t>)</w:t>
      </w:r>
    </w:p>
    <w:p w14:paraId="5839AAA9" w14:textId="77777777" w:rsidR="00192399" w:rsidRDefault="00192399" w:rsidP="001923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9EC3C9C" w14:textId="77777777" w:rsidR="00B673BA" w:rsidRDefault="00B67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color w:val="000000"/>
          <w:sz w:val="28"/>
          <w:szCs w:val="28"/>
          <w:cs/>
        </w:rPr>
        <w:br w:type="page"/>
      </w:r>
    </w:p>
    <w:p w14:paraId="46936BE3" w14:textId="2D5A27EB" w:rsidR="0034561D" w:rsidRPr="00C374F9" w:rsidRDefault="0034561D" w:rsidP="00C374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C374F9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 xml:space="preserve">สมมติฐานเศรษฐกิจมหภาคที่คาดการณ์ไว้ถูกรวมอยู่ใน </w:t>
      </w:r>
      <w:r w:rsidRPr="00C374F9">
        <w:rPr>
          <w:rFonts w:asciiTheme="majorBidi" w:hAnsiTheme="majorBidi" w:cstheme="majorBidi"/>
          <w:color w:val="000000"/>
          <w:sz w:val="28"/>
          <w:szCs w:val="28"/>
        </w:rPr>
        <w:t xml:space="preserve">PD LGD </w:t>
      </w:r>
      <w:r w:rsidRPr="00C374F9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และ </w:t>
      </w:r>
      <w:r w:rsidRPr="00C374F9">
        <w:rPr>
          <w:rFonts w:asciiTheme="majorBidi" w:hAnsiTheme="majorBidi" w:cstheme="majorBidi"/>
          <w:color w:val="000000"/>
          <w:sz w:val="28"/>
          <w:szCs w:val="28"/>
        </w:rPr>
        <w:t xml:space="preserve">EAD </w:t>
      </w:r>
      <w:r w:rsidRPr="00C374F9">
        <w:rPr>
          <w:rFonts w:asciiTheme="majorBidi" w:hAnsiTheme="majorBidi" w:cstheme="majorBidi"/>
          <w:color w:val="000000"/>
          <w:sz w:val="28"/>
          <w:szCs w:val="28"/>
          <w:cs/>
        </w:rPr>
        <w:t>หากมีความเกี่ยวข้องและหากมี</w:t>
      </w:r>
      <w:r w:rsidR="00F36496">
        <w:rPr>
          <w:rFonts w:asciiTheme="majorBidi" w:hAnsiTheme="majorBidi" w:cstheme="majorBidi"/>
          <w:color w:val="000000"/>
          <w:sz w:val="28"/>
          <w:szCs w:val="28"/>
        </w:rPr>
        <w:br/>
      </w:r>
      <w:r w:rsidRPr="00C374F9">
        <w:rPr>
          <w:rFonts w:asciiTheme="majorBidi" w:hAnsiTheme="majorBidi" w:cstheme="majorBidi"/>
          <w:color w:val="000000"/>
          <w:sz w:val="28"/>
          <w:szCs w:val="28"/>
          <w:cs/>
        </w:rPr>
        <w:t>การระบุถึงปัจจัยที่มีอิทธิพลต่อความเสี่ยงด้านเครดิต สมมติฐานเหล่านี้ถูกกำหนดโดยใช้ข้อมูลที่สมเหตุสมผลและสนับสนุนได้ ซึ่งรวมถึงการคาดการณ์ที่พัฒนาขึ้นภายในและสมมติฐานที่มีอยู่ภายนอก และสอดคล้องกับที่ใช้ในการวางแผนทางการเงินและการวางแผนเงินทุน</w:t>
      </w:r>
    </w:p>
    <w:p w14:paraId="209EB058" w14:textId="77777777" w:rsidR="0034561D" w:rsidRPr="00C374F9" w:rsidRDefault="0034561D" w:rsidP="00C374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2DFE163" w14:textId="52B50816" w:rsidR="0034561D" w:rsidRPr="00C374F9" w:rsidRDefault="0034561D" w:rsidP="00C374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C374F9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สถานการณ์ที่หลากหลายของสมมติฐานเศรษฐกิจมหภาคถูกรวบรวมไว้เป็นช่วงของผลลัพธ์ที่มีความเป็นไปได้และสมเหตุสมผลสำหรับพอร์ตการลงทุนทั้งหมดที่มีสาระสำคัญ ทั้งในแง่ของการพิจารณา </w:t>
      </w:r>
      <w:r w:rsidRPr="00C374F9">
        <w:rPr>
          <w:rFonts w:asciiTheme="majorBidi" w:hAnsiTheme="majorBidi" w:cstheme="majorBidi"/>
          <w:color w:val="000000"/>
          <w:sz w:val="28"/>
          <w:szCs w:val="28"/>
        </w:rPr>
        <w:t xml:space="preserve">PD LGD </w:t>
      </w:r>
      <w:r w:rsidRPr="00C374F9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และ </w:t>
      </w:r>
      <w:r w:rsidRPr="00C374F9">
        <w:rPr>
          <w:rFonts w:asciiTheme="majorBidi" w:hAnsiTheme="majorBidi" w:cstheme="majorBidi"/>
          <w:color w:val="000000"/>
          <w:sz w:val="28"/>
          <w:szCs w:val="28"/>
        </w:rPr>
        <w:t>EAD</w:t>
      </w:r>
      <w:r w:rsidRPr="00C374F9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61D63608" w14:textId="77777777" w:rsidR="0034561D" w:rsidRPr="00C374F9" w:rsidRDefault="0034561D" w:rsidP="00C374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1E3AB0B" w14:textId="181BF00B" w:rsidR="0034561D" w:rsidRPr="009107A3" w:rsidRDefault="0034561D" w:rsidP="009107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107A3">
        <w:rPr>
          <w:rFonts w:asciiTheme="majorBidi" w:hAnsiTheme="majorBidi" w:cstheme="majorBidi"/>
          <w:color w:val="000000"/>
          <w:sz w:val="28"/>
          <w:szCs w:val="28"/>
          <w:cs/>
        </w:rPr>
        <w:t>การประมาณจำนวนเงินสดที่คาดว่าจะไม่ได้รับ</w:t>
      </w:r>
      <w:r w:rsidR="00C15F1E" w:rsidRPr="009107A3">
        <w:rPr>
          <w:rFonts w:asciiTheme="majorBidi" w:hAnsiTheme="majorBidi" w:cstheme="majorBidi"/>
          <w:color w:val="000000"/>
          <w:sz w:val="28"/>
          <w:szCs w:val="28"/>
          <w:cs/>
        </w:rPr>
        <w:t>สำหรับเครื่องมือทางการเงิน</w:t>
      </w:r>
      <w:r w:rsidRPr="009107A3">
        <w:rPr>
          <w:rFonts w:asciiTheme="majorBidi" w:hAnsiTheme="majorBidi" w:cstheme="majorBidi"/>
          <w:color w:val="000000"/>
          <w:sz w:val="28"/>
          <w:szCs w:val="28"/>
          <w:cs/>
        </w:rPr>
        <w:t>ที่มีหลักประกันนั้นควรคำนึงถึง</w:t>
      </w:r>
      <w:r w:rsidR="0079105C">
        <w:rPr>
          <w:rFonts w:asciiTheme="majorBidi" w:hAnsiTheme="majorBidi" w:cstheme="majorBidi"/>
          <w:color w:val="000000"/>
          <w:sz w:val="28"/>
          <w:szCs w:val="28"/>
        </w:rPr>
        <w:br/>
      </w:r>
      <w:r w:rsidRPr="009107A3">
        <w:rPr>
          <w:rFonts w:asciiTheme="majorBidi" w:hAnsiTheme="majorBidi" w:cstheme="majorBidi"/>
          <w:color w:val="000000"/>
          <w:sz w:val="28"/>
          <w:szCs w:val="28"/>
          <w:cs/>
        </w:rPr>
        <w:t>การคาดการณ์จำนวนและจังหวะเวลาของกระแสเงินสดที่จะได้รับจากการยึดหลักประกันที่หักต้นทุนของ</w:t>
      </w:r>
      <w:r w:rsidR="0079105C">
        <w:rPr>
          <w:rFonts w:asciiTheme="majorBidi" w:hAnsiTheme="majorBidi" w:cstheme="majorBidi"/>
          <w:color w:val="000000"/>
          <w:sz w:val="28"/>
          <w:szCs w:val="28"/>
        </w:rPr>
        <w:br/>
      </w:r>
      <w:r w:rsidRPr="009107A3">
        <w:rPr>
          <w:rFonts w:asciiTheme="majorBidi" w:hAnsiTheme="majorBidi" w:cstheme="majorBidi"/>
          <w:color w:val="000000"/>
          <w:sz w:val="28"/>
          <w:szCs w:val="28"/>
          <w:cs/>
        </w:rPr>
        <w:t>การได้มาและการขายหลักประกัน โดยไม่คำนึงว่าการยึดทรัพย์นั้นเป็นไปได้หรือไม่</w:t>
      </w:r>
    </w:p>
    <w:p w14:paraId="4625C98B" w14:textId="77777777" w:rsidR="0034561D" w:rsidRPr="009107A3" w:rsidRDefault="0034561D" w:rsidP="009107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107A3">
        <w:rPr>
          <w:rFonts w:asciiTheme="majorBidi" w:hAnsiTheme="majorBidi" w:cstheme="majorBidi"/>
          <w:color w:val="000000"/>
          <w:sz w:val="28"/>
          <w:szCs w:val="28"/>
          <w:cs/>
        </w:rPr>
        <w:tab/>
      </w:r>
    </w:p>
    <w:p w14:paraId="32B1BFC6" w14:textId="4B4E848A" w:rsidR="0034561D" w:rsidRPr="009107A3" w:rsidRDefault="0034561D" w:rsidP="009107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107A3">
        <w:rPr>
          <w:rFonts w:asciiTheme="majorBidi" w:hAnsiTheme="majorBidi" w:cstheme="majorBidi"/>
          <w:color w:val="000000"/>
          <w:sz w:val="28"/>
          <w:szCs w:val="28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</w:t>
      </w:r>
      <w:r w:rsidR="002F1583" w:rsidRPr="009107A3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</w:t>
      </w:r>
    </w:p>
    <w:p w14:paraId="6816E672" w14:textId="77777777" w:rsidR="0034561D" w:rsidRPr="009107A3" w:rsidRDefault="0034561D" w:rsidP="009107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5193833F" w14:textId="0A710D07" w:rsidR="0034561D" w:rsidRPr="009107A3" w:rsidRDefault="0034561D" w:rsidP="009107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9107A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ลำดับชั้นของการรับรู้</w:t>
      </w:r>
      <w:r w:rsidR="00B079D5" w:rsidRPr="00B079D5">
        <w:rPr>
          <w:rFonts w:asciiTheme="majorBidi" w:hAnsiTheme="majorBidi" w:hint="cs"/>
          <w:i/>
          <w:iCs/>
          <w:color w:val="000000"/>
          <w:sz w:val="28"/>
          <w:szCs w:val="28"/>
          <w:cs/>
        </w:rPr>
        <w:t>ผลขาดทุนด้านเครดิตที่คาดว่าจะเกิดขึ้น</w:t>
      </w:r>
    </w:p>
    <w:p w14:paraId="231EEDF1" w14:textId="77777777" w:rsidR="0034561D" w:rsidRPr="009107A3" w:rsidRDefault="0034561D" w:rsidP="009107A3">
      <w:pPr>
        <w:ind w:left="12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749AF929" w14:textId="6EC88FF0" w:rsidR="0034561D" w:rsidRPr="009107A3" w:rsidRDefault="0034561D" w:rsidP="009107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9107A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ชั้นที่</w:t>
      </w:r>
      <w:r w:rsidRPr="009107A3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Pr="009107A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1</w:t>
      </w:r>
      <w:r w:rsidR="00554BF5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="00554BF5" w:rsidRPr="00554BF5">
        <w:rPr>
          <w:rFonts w:asciiTheme="majorBidi" w:hAnsiTheme="majorBidi" w:hint="cs"/>
          <w:i/>
          <w:iCs/>
          <w:color w:val="000000"/>
          <w:sz w:val="28"/>
          <w:szCs w:val="28"/>
          <w:cs/>
        </w:rPr>
        <w:t>สินทรัพย์ทางการเงินที่ไม่มีการเพิ่มขึ้นอย่างมีนัยสำคัญ</w:t>
      </w:r>
      <w:r w:rsidR="00554BF5" w:rsidRPr="009107A3">
        <w:rPr>
          <w:rFonts w:asciiTheme="majorBidi" w:hAnsiTheme="majorBidi"/>
          <w:i/>
          <w:iCs/>
          <w:color w:val="000000"/>
          <w:sz w:val="28"/>
          <w:szCs w:val="28"/>
          <w:cs/>
        </w:rPr>
        <w:t>ของความเสี่ยงด้านเครดิต (</w:t>
      </w:r>
      <w:r w:rsidR="00554BF5" w:rsidRPr="009107A3">
        <w:rPr>
          <w:rFonts w:asciiTheme="majorBidi" w:hAnsiTheme="majorBidi" w:cstheme="majorBidi"/>
          <w:i/>
          <w:iCs/>
          <w:color w:val="000000"/>
          <w:sz w:val="28"/>
          <w:szCs w:val="28"/>
        </w:rPr>
        <w:t>Performing)</w:t>
      </w:r>
    </w:p>
    <w:p w14:paraId="78558616" w14:textId="77777777" w:rsidR="0034561D" w:rsidRPr="009107A3" w:rsidRDefault="0034561D" w:rsidP="009107A3">
      <w:pPr>
        <w:ind w:left="12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0406054A" w14:textId="3A35AB6F" w:rsidR="0034561D" w:rsidRPr="00EE7638" w:rsidRDefault="0034561D" w:rsidP="00EE76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EE763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ผลขาดทุนด้านเครดิตที่คาดว่าจะเกิดขึ้นรับรู้เริ่มแรกเมื่อรับรู้เครื่องมือทางการเงิน และเป็นตัวแทนของประมาณการจำนวนเงินสดที่คาดว่าจะไม่ได้รับจากการผิดนัดชำระหนี้ที่น่าจะเกิดขึ้นภายในระยะเวลา </w:t>
      </w:r>
      <w:r w:rsidRPr="00EE7638">
        <w:rPr>
          <w:rFonts w:asciiTheme="majorBidi" w:hAnsiTheme="majorBidi" w:cstheme="majorBidi"/>
          <w:color w:val="000000"/>
          <w:sz w:val="28"/>
          <w:szCs w:val="28"/>
        </w:rPr>
        <w:t xml:space="preserve">12 </w:t>
      </w:r>
      <w:r w:rsidRPr="00EE7638">
        <w:rPr>
          <w:rFonts w:asciiTheme="majorBidi" w:hAnsiTheme="majorBidi" w:cstheme="majorBidi"/>
          <w:color w:val="000000"/>
          <w:sz w:val="28"/>
          <w:szCs w:val="28"/>
          <w:cs/>
        </w:rPr>
        <w:t>เดือนนับจากวันที่</w:t>
      </w:r>
      <w:r w:rsidR="002B5026">
        <w:rPr>
          <w:rFonts w:asciiTheme="majorBidi" w:hAnsiTheme="majorBidi" w:cstheme="majorBidi" w:hint="cs"/>
          <w:color w:val="000000"/>
          <w:sz w:val="28"/>
          <w:szCs w:val="28"/>
          <w:cs/>
        </w:rPr>
        <w:t>รายงาน</w:t>
      </w:r>
      <w:r w:rsidRPr="00EE7638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ผลขาดทุนด้านเครดิตที่คาดว่าจะเกิดขึ้นถูกพิจารณาอย่างต่อเนื่องโดยใช้หลักเกณฑ์ดังกล่าวจนกระทั่งเกิดการเพิ่มขึ้นอย่างมีนัยสำคัญของความเสี่ยงด้านเครดิตหรือ</w:t>
      </w:r>
      <w:r w:rsidR="00803321" w:rsidRPr="00EE7638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</w:t>
      </w:r>
      <w:r w:rsidRPr="00EE7638">
        <w:rPr>
          <w:rFonts w:asciiTheme="majorBidi" w:hAnsiTheme="majorBidi" w:cstheme="majorBidi"/>
          <w:color w:val="000000"/>
          <w:sz w:val="28"/>
          <w:szCs w:val="28"/>
          <w:cs/>
        </w:rPr>
        <w:t>กลายเป็น</w:t>
      </w:r>
      <w:r w:rsidR="00803321" w:rsidRPr="00EE7638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</w:t>
      </w:r>
      <w:r w:rsidRPr="00EE763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ที่มีการด้อยค่าด้านเครดิต หากตราสารไม่มีการเพิ่มขึ้นอย่างมีนัยสำคัญของความเสี่ยงด้านเครดิตแล้ว ผลขาดทุนด้านเครดิตที่คาดว่าจะเกิดขึ้นจะถูกกลับมาพิจารณาบนหลักเกณฑ์ระยะเวลา </w:t>
      </w:r>
      <w:r w:rsidRPr="00EE7638">
        <w:rPr>
          <w:rFonts w:asciiTheme="majorBidi" w:hAnsiTheme="majorBidi" w:cstheme="majorBidi"/>
          <w:color w:val="000000"/>
          <w:sz w:val="28"/>
          <w:szCs w:val="28"/>
        </w:rPr>
        <w:t xml:space="preserve">12 </w:t>
      </w:r>
      <w:r w:rsidRPr="00EE7638">
        <w:rPr>
          <w:rFonts w:asciiTheme="majorBidi" w:hAnsiTheme="majorBidi" w:cstheme="majorBidi"/>
          <w:color w:val="000000"/>
          <w:sz w:val="28"/>
          <w:szCs w:val="28"/>
          <w:cs/>
        </w:rPr>
        <w:t>เดือน</w:t>
      </w:r>
    </w:p>
    <w:p w14:paraId="76058EC5" w14:textId="77777777" w:rsidR="0034561D" w:rsidRPr="00EE7638" w:rsidRDefault="0034561D" w:rsidP="00EE7638">
      <w:pPr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F8DEB6C" w14:textId="77777777" w:rsidR="000E102D" w:rsidRDefault="000E1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br w:type="page"/>
      </w:r>
    </w:p>
    <w:p w14:paraId="4E42FFD2" w14:textId="4E498427" w:rsidR="0034561D" w:rsidRPr="00FF542A" w:rsidRDefault="0034561D" w:rsidP="00FF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FF542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lastRenderedPageBreak/>
        <w:t>ชั้นที่</w:t>
      </w:r>
      <w:r w:rsidRPr="00FF542A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Pr="00FF542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2</w:t>
      </w:r>
      <w:r w:rsidR="00B079D5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="00B079D5" w:rsidRPr="00B079D5">
        <w:rPr>
          <w:rFonts w:asciiTheme="majorBidi" w:hAnsiTheme="majorBidi" w:hint="cs"/>
          <w:i/>
          <w:iCs/>
          <w:color w:val="000000"/>
          <w:sz w:val="28"/>
          <w:szCs w:val="28"/>
          <w:cs/>
        </w:rPr>
        <w:t>สินทรัพย์ทางการเงินที่มีการเพิ่มขึ้นอย่างมีนัยสำคัญ</w:t>
      </w:r>
      <w:r w:rsidR="00B079D5" w:rsidRPr="00FF542A">
        <w:rPr>
          <w:rFonts w:asciiTheme="majorBidi" w:hAnsiTheme="majorBidi"/>
          <w:i/>
          <w:iCs/>
          <w:color w:val="000000"/>
          <w:sz w:val="28"/>
          <w:szCs w:val="28"/>
          <w:cs/>
        </w:rPr>
        <w:t>ของความเสี่ยงด้านเครดิต (</w:t>
      </w:r>
      <w:r w:rsidR="00B079D5" w:rsidRPr="00FF542A">
        <w:rPr>
          <w:rFonts w:asciiTheme="majorBidi" w:hAnsiTheme="majorBidi"/>
          <w:i/>
          <w:iCs/>
          <w:color w:val="000000"/>
          <w:sz w:val="28"/>
          <w:szCs w:val="28"/>
        </w:rPr>
        <w:t>Under-performing)</w:t>
      </w:r>
    </w:p>
    <w:p w14:paraId="7B5CF6A0" w14:textId="77777777" w:rsidR="0034561D" w:rsidRPr="00FC513E" w:rsidRDefault="0034561D" w:rsidP="00FF542A">
      <w:pPr>
        <w:ind w:left="1260"/>
        <w:jc w:val="thaiDistribute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</w:p>
    <w:p w14:paraId="386E4213" w14:textId="26DDB3E4" w:rsidR="0034561D" w:rsidRPr="00FF542A" w:rsidRDefault="0034561D" w:rsidP="00FF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FF542A">
        <w:rPr>
          <w:rFonts w:asciiTheme="majorBidi" w:hAnsiTheme="majorBidi" w:cstheme="majorBidi"/>
          <w:color w:val="000000"/>
          <w:sz w:val="28"/>
          <w:szCs w:val="28"/>
          <w:cs/>
        </w:rPr>
        <w:t>หาก</w:t>
      </w:r>
      <w:r w:rsidR="007979F7" w:rsidRPr="00FF542A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</w:t>
      </w:r>
      <w:r w:rsidRPr="00FF542A">
        <w:rPr>
          <w:rFonts w:asciiTheme="majorBidi" w:hAnsiTheme="majorBidi" w:cstheme="majorBidi"/>
          <w:color w:val="000000"/>
          <w:sz w:val="28"/>
          <w:szCs w:val="28"/>
          <w:cs/>
        </w:rPr>
        <w:t>ประสบกับการเพิ่มขึ้นอย่างมีนัยสำคัญของความเสี่ยงด้านเครดิต (</w:t>
      </w:r>
      <w:r w:rsidRPr="00FF542A">
        <w:rPr>
          <w:rFonts w:asciiTheme="majorBidi" w:hAnsiTheme="majorBidi" w:cstheme="majorBidi"/>
          <w:color w:val="000000"/>
          <w:sz w:val="28"/>
          <w:szCs w:val="28"/>
        </w:rPr>
        <w:t>SICR</w:t>
      </w:r>
      <w:r w:rsidRPr="00FF542A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192399">
        <w:rPr>
          <w:rFonts w:asciiTheme="majorBidi" w:hAnsiTheme="majorBidi" w:cstheme="majorBidi" w:hint="cs"/>
          <w:color w:val="000000"/>
          <w:sz w:val="28"/>
          <w:szCs w:val="28"/>
          <w:cs/>
        </w:rPr>
        <w:t>-</w:t>
      </w:r>
      <w:r w:rsidRPr="00FF542A">
        <w:rPr>
          <w:rFonts w:asciiTheme="majorBidi" w:hAnsiTheme="majorBidi" w:cstheme="majorBidi"/>
          <w:color w:val="000000"/>
          <w:sz w:val="28"/>
          <w:szCs w:val="28"/>
        </w:rPr>
        <w:t xml:space="preserve"> Significant increase in credit risk) </w:t>
      </w:r>
      <w:r w:rsidRPr="00FF542A">
        <w:rPr>
          <w:rFonts w:asciiTheme="majorBidi" w:hAnsiTheme="majorBidi" w:cstheme="majorBidi"/>
          <w:color w:val="000000"/>
          <w:sz w:val="28"/>
          <w:szCs w:val="28"/>
          <w:cs/>
        </w:rPr>
        <w:t>นับจากวันรับรู้รายการเมื่อเริ่มแรก ประมาณการของผลขาดทุนด้านเครดิตที่คาดว่าจะเกิดขึ้นจะรับรู้</w:t>
      </w:r>
      <w:r w:rsidR="003B2038">
        <w:rPr>
          <w:rFonts w:asciiTheme="majorBidi" w:hAnsiTheme="majorBidi" w:cstheme="majorBidi" w:hint="cs"/>
          <w:color w:val="000000"/>
          <w:sz w:val="28"/>
          <w:szCs w:val="28"/>
          <w:cs/>
        </w:rPr>
        <w:t>จะเป็นผลมาจาก</w:t>
      </w:r>
      <w:r w:rsidR="003D145D">
        <w:rPr>
          <w:rFonts w:asciiTheme="majorBidi" w:hAnsiTheme="majorBidi" w:cstheme="majorBidi" w:hint="cs"/>
          <w:color w:val="000000"/>
          <w:sz w:val="28"/>
          <w:szCs w:val="28"/>
          <w:cs/>
        </w:rPr>
        <w:t>ความเป็นไปได้ของทุกเหตุการณ์</w:t>
      </w:r>
      <w:r w:rsidR="00857173" w:rsidRPr="00FF542A">
        <w:rPr>
          <w:rFonts w:asciiTheme="majorBidi" w:hAnsiTheme="majorBidi" w:cstheme="majorBidi"/>
          <w:color w:val="000000"/>
          <w:sz w:val="28"/>
          <w:szCs w:val="28"/>
          <w:cs/>
        </w:rPr>
        <w:t>จาก</w:t>
      </w:r>
      <w:r w:rsidRPr="00FF542A">
        <w:rPr>
          <w:rFonts w:asciiTheme="majorBidi" w:hAnsiTheme="majorBidi" w:cstheme="majorBidi"/>
          <w:color w:val="000000"/>
          <w:sz w:val="28"/>
          <w:szCs w:val="28"/>
          <w:cs/>
        </w:rPr>
        <w:t>การผิดนัดชำระหนี้ตลอดอายุ</w:t>
      </w:r>
      <w:r w:rsidR="00943502">
        <w:rPr>
          <w:rFonts w:asciiTheme="majorBidi" w:hAnsiTheme="majorBidi" w:cstheme="majorBidi" w:hint="cs"/>
          <w:color w:val="000000"/>
          <w:sz w:val="28"/>
          <w:szCs w:val="28"/>
          <w:cs/>
        </w:rPr>
        <w:t>ที่คาดไว้</w:t>
      </w:r>
      <w:r w:rsidRPr="00FF542A">
        <w:rPr>
          <w:rFonts w:asciiTheme="majorBidi" w:hAnsiTheme="majorBidi" w:cstheme="majorBidi"/>
          <w:color w:val="000000"/>
          <w:sz w:val="28"/>
          <w:szCs w:val="28"/>
          <w:cs/>
        </w:rPr>
        <w:t>ของ</w:t>
      </w:r>
      <w:r w:rsidR="005E7B6E" w:rsidRPr="00FF542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สินทรัพย์ทางการเงิน </w:t>
      </w:r>
      <w:r w:rsidRPr="00FF542A">
        <w:rPr>
          <w:rFonts w:asciiTheme="majorBidi" w:hAnsiTheme="majorBidi" w:cstheme="majorBidi"/>
          <w:color w:val="000000"/>
          <w:sz w:val="28"/>
          <w:szCs w:val="28"/>
          <w:cs/>
        </w:rPr>
        <w:t>การเพิ่มขึ้นอย่างมีนัยสำคัญของความเสี่ยงด้านเครดิตถูกประเมินโดยพิจารณาเปรียบเทียบความเสี่ยงในการผิดนัดชำระ ณ วันที่รายงาน กับความเสี่ยงดังกล่าว ณ วันที่รับรู้รายการเมื่อเริ่มแรก ความมีสาระสำคัญของการประเมินดังกล่าวถูกพิจารณาโดยใช้ปัจจัยด้าน</w:t>
      </w:r>
      <w:r w:rsidR="00192399" w:rsidRPr="00857173">
        <w:rPr>
          <w:rFonts w:asciiTheme="majorBidi" w:hAnsiTheme="majorBidi" w:cstheme="majorBidi" w:hint="cs"/>
          <w:color w:val="000000"/>
          <w:sz w:val="28"/>
          <w:szCs w:val="28"/>
          <w:cs/>
        </w:rPr>
        <w:t>ปริมาณ</w:t>
      </w:r>
      <w:r w:rsidRPr="00FF542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และปัจจัยด้านคุณภาพหลายปัจจัย </w:t>
      </w:r>
      <w:r w:rsidR="00FD0B52" w:rsidRPr="00FD0B52">
        <w:rPr>
          <w:rFonts w:asciiTheme="majorBidi" w:hAnsiTheme="majorBidi" w:hint="cs"/>
          <w:sz w:val="28"/>
          <w:szCs w:val="28"/>
          <w:cs/>
        </w:rPr>
        <w:t>สินทรัพย์ทางการเงิน</w:t>
      </w:r>
      <w:r w:rsidRPr="00FF542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ที่ค้างชำระ </w:t>
      </w:r>
      <w:r w:rsidRPr="00FF542A">
        <w:rPr>
          <w:rFonts w:asciiTheme="majorBidi" w:hAnsiTheme="majorBidi" w:cstheme="majorBidi"/>
          <w:color w:val="000000"/>
          <w:sz w:val="28"/>
          <w:szCs w:val="28"/>
        </w:rPr>
        <w:t xml:space="preserve">30 </w:t>
      </w:r>
      <w:r w:rsidRPr="00FF542A">
        <w:rPr>
          <w:rFonts w:asciiTheme="majorBidi" w:hAnsiTheme="majorBidi" w:cstheme="majorBidi"/>
          <w:color w:val="000000"/>
          <w:sz w:val="28"/>
          <w:szCs w:val="28"/>
          <w:cs/>
        </w:rPr>
        <w:t>วันหรือเกินกว่านั้นแต่ยังไม่ใช่</w:t>
      </w:r>
      <w:r w:rsidR="00CB7A0E" w:rsidRPr="00CB7A0E">
        <w:rPr>
          <w:rFonts w:asciiTheme="majorBidi" w:hAnsiTheme="majorBidi" w:hint="cs"/>
          <w:sz w:val="28"/>
          <w:szCs w:val="28"/>
          <w:cs/>
        </w:rPr>
        <w:t>สินทรัพย์ทางการเงิน</w:t>
      </w:r>
      <w:r w:rsidRPr="00FF542A">
        <w:rPr>
          <w:rFonts w:asciiTheme="majorBidi" w:hAnsiTheme="majorBidi" w:cstheme="majorBidi"/>
          <w:color w:val="000000"/>
          <w:sz w:val="28"/>
          <w:szCs w:val="28"/>
          <w:cs/>
        </w:rPr>
        <w:t>ที่มีการด้อยค่าด้านเครดิตจะถูกประเมินว่ามีการเพิ่มขึ้นอย่างมีนัยสำคัญของความเสี่ยงด้านเครดิต</w:t>
      </w:r>
    </w:p>
    <w:p w14:paraId="461AF148" w14:textId="77777777" w:rsidR="000E102D" w:rsidRPr="00FC513E" w:rsidRDefault="000E102D" w:rsidP="003456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</w:p>
    <w:p w14:paraId="7659E089" w14:textId="6D2585F1" w:rsidR="0034561D" w:rsidRPr="00FF542A" w:rsidRDefault="0034561D" w:rsidP="00FF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FF542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ชั้นที่</w:t>
      </w:r>
      <w:r w:rsidRPr="00FF542A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Pr="00FF542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3</w:t>
      </w:r>
      <w:r w:rsidR="00B079D5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="00B079D5" w:rsidRPr="00B079D5">
        <w:rPr>
          <w:rFonts w:asciiTheme="majorBidi" w:hAnsiTheme="majorBidi" w:hint="cs"/>
          <w:i/>
          <w:iCs/>
          <w:color w:val="000000"/>
          <w:sz w:val="28"/>
          <w:szCs w:val="28"/>
          <w:cs/>
        </w:rPr>
        <w:t>สินทรัพย์ทางการเงินที่มีการด้อยค่าด้านเครดิต</w:t>
      </w:r>
      <w:r w:rsidR="00B079D5" w:rsidRPr="00FF542A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(Non-performing)</w:t>
      </w:r>
    </w:p>
    <w:p w14:paraId="7107D40A" w14:textId="77777777" w:rsidR="0034561D" w:rsidRPr="00FC513E" w:rsidRDefault="0034561D" w:rsidP="00FF542A">
      <w:pPr>
        <w:spacing w:line="240" w:lineRule="auto"/>
        <w:ind w:left="1260"/>
        <w:rPr>
          <w:rFonts w:asciiTheme="majorBidi" w:hAnsiTheme="majorBidi" w:cstheme="majorBidi"/>
          <w:color w:val="000000"/>
          <w:sz w:val="24"/>
          <w:szCs w:val="24"/>
        </w:rPr>
      </w:pPr>
    </w:p>
    <w:p w14:paraId="545E6F9B" w14:textId="0F71D6B6" w:rsidR="0034561D" w:rsidRPr="00FC513E" w:rsidRDefault="003F2C94" w:rsidP="00FC51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  <w:r w:rsidRPr="00FC513E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</w:t>
      </w:r>
      <w:r w:rsidR="0034561D" w:rsidRPr="00FC513E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ที่มีการด้อยค่าด้านเครดิตหรือค้างชำระเงินต้นหรือดอกเบี้ยเกินกว่า </w:t>
      </w:r>
      <w:r w:rsidR="003617C6">
        <w:rPr>
          <w:rFonts w:asciiTheme="majorBidi" w:hAnsiTheme="majorBidi" w:cstheme="majorBidi"/>
          <w:color w:val="000000"/>
          <w:sz w:val="28"/>
          <w:szCs w:val="28"/>
        </w:rPr>
        <w:t>90</w:t>
      </w:r>
      <w:r w:rsidR="0034561D" w:rsidRPr="00FC513E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วัน </w:t>
      </w:r>
      <w:r w:rsidRPr="00B16EEC">
        <w:rPr>
          <w:rFonts w:asciiTheme="majorBidi" w:hAnsiTheme="majorBidi" w:cstheme="majorBidi" w:hint="cs"/>
          <w:color w:val="000000"/>
          <w:sz w:val="28"/>
          <w:szCs w:val="28"/>
          <w:cs/>
        </w:rPr>
        <w:t>สินทรัพย์ทางการเงิน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จะ</w:t>
      </w:r>
      <w:r w:rsidR="0034561D" w:rsidRPr="00FC513E">
        <w:rPr>
          <w:rFonts w:asciiTheme="majorBidi" w:hAnsiTheme="majorBidi" w:cstheme="majorBidi"/>
          <w:color w:val="000000"/>
          <w:sz w:val="28"/>
          <w:szCs w:val="28"/>
          <w:cs/>
        </w:rPr>
        <w:t>ถูก</w:t>
      </w:r>
      <w:r w:rsidR="0034561D" w:rsidRPr="00FC513E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พิจารณาเป็น</w:t>
      </w:r>
      <w:r w:rsidRPr="00B16EEC">
        <w:rPr>
          <w:rFonts w:asciiTheme="majorBidi" w:hAnsiTheme="majorBidi" w:cstheme="majorBidi" w:hint="cs"/>
          <w:color w:val="000000"/>
          <w:sz w:val="28"/>
          <w:szCs w:val="28"/>
          <w:cs/>
        </w:rPr>
        <w:t>สินทรัพย์ทางการเงิน</w:t>
      </w:r>
      <w:r w:rsidR="0034561D" w:rsidRPr="00FC513E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ที่มีการด้อยค่าด้านเครดิตเมื่อลูกหนี้มีความเป็นไปได้ว่าจะไม่สามารถชำระคืนได้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</w:t>
      </w:r>
      <w:r w:rsidR="00772D33" w:rsidRPr="00B16EEC">
        <w:rPr>
          <w:rFonts w:asciiTheme="majorBidi" w:hAnsiTheme="majorBidi" w:cstheme="majorBidi" w:hint="cs"/>
          <w:color w:val="000000"/>
          <w:sz w:val="28"/>
          <w:szCs w:val="28"/>
          <w:cs/>
        </w:rPr>
        <w:t>สินทรัพย์ทางการเงิน</w:t>
      </w:r>
    </w:p>
    <w:p w14:paraId="45EC5D68" w14:textId="77777777" w:rsidR="0034561D" w:rsidRPr="00FC513E" w:rsidRDefault="0034561D" w:rsidP="00FC51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rPr>
          <w:rFonts w:asciiTheme="majorBidi" w:eastAsiaTheme="minorHAnsi" w:hAnsiTheme="majorBidi" w:cstheme="majorBidi"/>
          <w:color w:val="000000"/>
          <w:sz w:val="24"/>
          <w:szCs w:val="24"/>
        </w:rPr>
      </w:pPr>
    </w:p>
    <w:p w14:paraId="17C83F4B" w14:textId="6676236D" w:rsidR="0034561D" w:rsidRPr="00FC513E" w:rsidRDefault="0034561D" w:rsidP="00FC51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  <w:r w:rsidRPr="00FC513E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หลักฐานที่แสดงว่า</w:t>
      </w:r>
      <w:r w:rsidR="001E6124" w:rsidRPr="00B16EEC">
        <w:rPr>
          <w:rFonts w:asciiTheme="majorBidi" w:hAnsiTheme="majorBidi" w:cstheme="majorBidi" w:hint="cs"/>
          <w:color w:val="000000"/>
          <w:sz w:val="28"/>
          <w:szCs w:val="28"/>
          <w:cs/>
        </w:rPr>
        <w:t>สินทรัพย์ทางการเงิน</w:t>
      </w:r>
      <w:r w:rsidRPr="00FC513E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มีการด้อยค่าด้านเครดิตครอบคลุมถึงข้อมูลที่สังเกตได้จากเหตุการณ์ดังต่อไปนี้</w:t>
      </w:r>
      <w:r w:rsidRPr="00FC513E">
        <w:rPr>
          <w:rFonts w:asciiTheme="majorBidi" w:eastAsiaTheme="minorHAnsi" w:hAnsiTheme="majorBidi" w:cstheme="majorBidi"/>
          <w:color w:val="000000"/>
          <w:sz w:val="28"/>
          <w:szCs w:val="28"/>
        </w:rPr>
        <w:t xml:space="preserve"> </w:t>
      </w:r>
    </w:p>
    <w:p w14:paraId="7830D1EC" w14:textId="77777777" w:rsidR="0034561D" w:rsidRPr="00FC513E" w:rsidRDefault="0034561D" w:rsidP="00FC51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70"/>
        <w:contextualSpacing w:val="0"/>
        <w:rPr>
          <w:rFonts w:asciiTheme="majorBidi" w:eastAsiaTheme="minorHAnsi" w:hAnsiTheme="majorBidi" w:cstheme="majorBidi"/>
          <w:sz w:val="24"/>
          <w:szCs w:val="24"/>
        </w:rPr>
      </w:pPr>
    </w:p>
    <w:p w14:paraId="171388BC" w14:textId="0CB7509E" w:rsidR="008642DB" w:rsidRDefault="008642DB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70" w:firstLine="0"/>
        <w:contextualSpacing w:val="0"/>
        <w:rPr>
          <w:rFonts w:asciiTheme="majorBidi" w:hAnsiTheme="majorBidi" w:cstheme="majorBidi"/>
          <w:color w:val="000000"/>
          <w:sz w:val="28"/>
          <w:szCs w:val="28"/>
        </w:rPr>
      </w:pPr>
      <w:r w:rsidRPr="00873E17">
        <w:rPr>
          <w:rFonts w:asciiTheme="majorBidi" w:hAnsiTheme="majorBidi" w:cstheme="majorBidi"/>
          <w:color w:val="000000"/>
          <w:sz w:val="28"/>
          <w:szCs w:val="28"/>
          <w:cs/>
        </w:rPr>
        <w:t>อยู่ระหว่างการ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ยึดหลักประกันเพื่อชำระหนี้</w:t>
      </w:r>
    </w:p>
    <w:p w14:paraId="3A6CEA4C" w14:textId="77777777" w:rsidR="00CC1FB3" w:rsidRDefault="00CC1FB3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70" w:firstLine="0"/>
        <w:contextualSpacing w:val="0"/>
        <w:rPr>
          <w:rFonts w:asciiTheme="majorBidi" w:hAnsiTheme="majorBidi" w:cstheme="majorBidi"/>
          <w:color w:val="000000"/>
          <w:sz w:val="28"/>
          <w:szCs w:val="28"/>
        </w:rPr>
      </w:pPr>
      <w:r w:rsidRPr="00873E17">
        <w:rPr>
          <w:rFonts w:asciiTheme="majorBidi" w:hAnsiTheme="majorBidi" w:cstheme="majorBidi"/>
          <w:color w:val="000000"/>
          <w:sz w:val="28"/>
          <w:szCs w:val="28"/>
          <w:cs/>
        </w:rPr>
        <w:t>อยู่ระหว่างการ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ฟ้องร้อง</w:t>
      </w:r>
    </w:p>
    <w:p w14:paraId="5F97841F" w14:textId="77777777" w:rsidR="0034561D" w:rsidRPr="00FC513E" w:rsidRDefault="0034561D" w:rsidP="00FC513E">
      <w:pPr>
        <w:pStyle w:val="ListParagraph"/>
        <w:autoSpaceDE w:val="0"/>
        <w:autoSpaceDN w:val="0"/>
        <w:adjustRightInd w:val="0"/>
        <w:spacing w:after="69" w:line="240" w:lineRule="auto"/>
        <w:ind w:left="1260" w:right="44"/>
        <w:jc w:val="thaiDistribute"/>
        <w:rPr>
          <w:rFonts w:asciiTheme="majorBidi" w:eastAsiaTheme="minorHAnsi" w:hAnsiTheme="majorBidi" w:cstheme="majorBidi"/>
          <w:sz w:val="24"/>
          <w:szCs w:val="24"/>
        </w:rPr>
      </w:pPr>
    </w:p>
    <w:p w14:paraId="52B492A5" w14:textId="4D061EFF" w:rsidR="0034561D" w:rsidRPr="00FC513E" w:rsidRDefault="0034561D" w:rsidP="00FC51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  <w:r w:rsidRPr="00FC513E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ค่าเผื่อการด้อยค่าของ</w:t>
      </w:r>
      <w:r w:rsidR="00C67859" w:rsidRPr="00B16EEC">
        <w:rPr>
          <w:rFonts w:asciiTheme="majorBidi" w:hAnsiTheme="majorBidi" w:cstheme="majorBidi" w:hint="cs"/>
          <w:color w:val="000000"/>
          <w:sz w:val="28"/>
          <w:szCs w:val="28"/>
          <w:cs/>
        </w:rPr>
        <w:t>สินทรัพย์ทางการเงิน</w:t>
      </w:r>
      <w:r w:rsidRPr="00FC513E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ที่มีการด้อยค่าด้านเครดิตพิจารณาจากกระแสเงินสดทั้งหมดซึ่งกิจการคาดว่าจะได้รับโดยพิจารณาถึงเงื่อนไขตามสัญญาทั้งหมดของ</w:t>
      </w:r>
      <w:r w:rsidR="001A568F" w:rsidRPr="00FC513E">
        <w:rPr>
          <w:rFonts w:asciiTheme="majorBidi" w:hAnsiTheme="majorBidi" w:cstheme="majorBidi"/>
          <w:color w:val="000000"/>
          <w:sz w:val="28"/>
          <w:szCs w:val="28"/>
          <w:cs/>
        </w:rPr>
        <w:t>เครื่องมือทางการเงิน</w:t>
      </w:r>
      <w:r w:rsidR="001A568F" w:rsidRPr="00FC513E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 xml:space="preserve"> </w:t>
      </w:r>
      <w:r w:rsidRPr="00FC513E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 xml:space="preserve">รวมถึงการถือครองหลักประกัน </w:t>
      </w:r>
      <w:r w:rsidR="00A8557D" w:rsidRPr="00285CB7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ค่าเผื่อการด้อยค่าของ</w:t>
      </w:r>
      <w:r w:rsidR="00A8557D" w:rsidRPr="00B16EEC">
        <w:rPr>
          <w:rFonts w:asciiTheme="majorBidi" w:hAnsiTheme="majorBidi" w:cstheme="majorBidi" w:hint="cs"/>
          <w:color w:val="000000"/>
          <w:sz w:val="28"/>
          <w:szCs w:val="28"/>
          <w:cs/>
        </w:rPr>
        <w:t>สินทรัพย์ทางการเงิน</w:t>
      </w:r>
      <w:r w:rsidR="00A8557D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คือ </w:t>
      </w:r>
      <w:r w:rsidRPr="00FC513E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ผลต่างระหว่างมูลค่าปัจจุบันของกระแสเงินสดตามสัญญาทั้งหมดซึ่งคาดว่าจะได้รับ คิดลดด้วยอัตราดอกเบี้ยที่แท้จริงเมื่อเริ่มแรก และมูลค่าตามบัญชีของสินทรัพย์ก่อนการด้อยค่าด้านเครคิตจะเกิดขึ้น</w:t>
      </w:r>
      <w:r w:rsidRPr="00FC513E">
        <w:rPr>
          <w:rFonts w:asciiTheme="majorBidi" w:eastAsiaTheme="minorHAnsi" w:hAnsiTheme="majorBidi" w:cstheme="majorBidi"/>
          <w:color w:val="000000"/>
          <w:sz w:val="28"/>
          <w:szCs w:val="28"/>
        </w:rPr>
        <w:t xml:space="preserve"> </w:t>
      </w:r>
    </w:p>
    <w:p w14:paraId="746AA7AB" w14:textId="77777777" w:rsidR="0034561D" w:rsidRPr="00FC513E" w:rsidRDefault="0034561D" w:rsidP="00FC513E">
      <w:pPr>
        <w:pStyle w:val="ListParagraph"/>
        <w:autoSpaceDE w:val="0"/>
        <w:autoSpaceDN w:val="0"/>
        <w:adjustRightInd w:val="0"/>
        <w:spacing w:after="69" w:line="240" w:lineRule="auto"/>
        <w:ind w:left="1260" w:right="296"/>
        <w:jc w:val="thaiDistribute"/>
        <w:rPr>
          <w:rFonts w:asciiTheme="majorBidi" w:eastAsiaTheme="minorHAnsi" w:hAnsiTheme="majorBidi" w:cstheme="majorBidi"/>
          <w:sz w:val="24"/>
          <w:szCs w:val="24"/>
          <w:highlight w:val="magenta"/>
        </w:rPr>
      </w:pPr>
    </w:p>
    <w:p w14:paraId="3AAF4242" w14:textId="0E935576" w:rsidR="0034561D" w:rsidRPr="00FC513E" w:rsidRDefault="0034561D" w:rsidP="00FC51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  <w:cs/>
        </w:rPr>
      </w:pPr>
      <w:r w:rsidRPr="00FC513E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การเปลี่ยนแปลงเงื่อนไขของเครื่องมือทางการเงิน</w:t>
      </w:r>
    </w:p>
    <w:p w14:paraId="708DB09F" w14:textId="77777777" w:rsidR="0034561D" w:rsidRPr="00FC513E" w:rsidRDefault="0034561D" w:rsidP="00FC513E">
      <w:pPr>
        <w:pStyle w:val="ListParagraph"/>
        <w:autoSpaceDE w:val="0"/>
        <w:autoSpaceDN w:val="0"/>
        <w:adjustRightInd w:val="0"/>
        <w:spacing w:after="69" w:line="240" w:lineRule="auto"/>
        <w:ind w:left="1260" w:right="296"/>
        <w:jc w:val="thaiDistribute"/>
        <w:rPr>
          <w:rFonts w:asciiTheme="majorBidi" w:eastAsiaTheme="minorHAnsi" w:hAnsiTheme="majorBidi" w:cstheme="majorBidi"/>
          <w:sz w:val="24"/>
          <w:szCs w:val="24"/>
        </w:rPr>
      </w:pPr>
    </w:p>
    <w:p w14:paraId="06BDAB04" w14:textId="7613CC08" w:rsidR="0034561D" w:rsidRPr="00FC513E" w:rsidRDefault="0034561D" w:rsidP="00FC51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FC513E">
        <w:rPr>
          <w:rFonts w:asciiTheme="majorBidi" w:eastAsiaTheme="minorHAnsi" w:hAnsiTheme="majorBidi" w:cstheme="majorBidi"/>
          <w:sz w:val="28"/>
          <w:szCs w:val="28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</w:t>
      </w:r>
      <w:r w:rsidR="00127B3E" w:rsidRPr="00352809">
        <w:rPr>
          <w:rFonts w:asciiTheme="majorBidi" w:eastAsiaTheme="minorHAnsi" w:hAnsiTheme="majorBidi" w:hint="cs"/>
          <w:sz w:val="28"/>
          <w:szCs w:val="28"/>
          <w:cs/>
        </w:rPr>
        <w:t>สินทรัพย์ทางการเงิน</w:t>
      </w:r>
      <w:r w:rsidRPr="00FC513E">
        <w:rPr>
          <w:rFonts w:asciiTheme="majorBidi" w:eastAsiaTheme="minorHAnsi" w:hAnsiTheme="majorBidi" w:cstheme="majorBidi"/>
          <w:sz w:val="28"/>
          <w:szCs w:val="28"/>
          <w:cs/>
        </w:rPr>
        <w:t>นั้น ผลขาดทุนจากการเปลี่ยนแปลงเงื่อนไขทางการเงินที่เกิดขึ้นจะรับรู้ในผลขาดทุนจากการด้อยค่าด้านเครดิตในกำไร</w:t>
      </w:r>
      <w:r w:rsidR="00F21F1D">
        <w:rPr>
          <w:rFonts w:asciiTheme="majorBidi" w:eastAsiaTheme="minorHAnsi" w:hAnsiTheme="majorBidi" w:cstheme="majorBidi" w:hint="cs"/>
          <w:sz w:val="28"/>
          <w:szCs w:val="28"/>
          <w:cs/>
        </w:rPr>
        <w:t>หรือ</w:t>
      </w:r>
      <w:r w:rsidRPr="00FC513E">
        <w:rPr>
          <w:rFonts w:asciiTheme="majorBidi" w:eastAsiaTheme="minorHAnsi" w:hAnsiTheme="majorBidi" w:cstheme="majorBidi"/>
          <w:sz w:val="28"/>
          <w:szCs w:val="28"/>
          <w:cs/>
        </w:rPr>
        <w:t>ขาดทุน โดยลดลงตามมูลค่าตามบัญชีของสินทรัพย์</w:t>
      </w:r>
    </w:p>
    <w:p w14:paraId="3556779E" w14:textId="77777777" w:rsidR="0034561D" w:rsidRPr="00D679E4" w:rsidRDefault="0034561D" w:rsidP="00D679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5137C6F5" w14:textId="1D46B0ED" w:rsidR="0034561D" w:rsidRPr="00D679E4" w:rsidRDefault="0034561D" w:rsidP="00D679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  <w:cs/>
        </w:rPr>
      </w:pPr>
      <w:r w:rsidRPr="00D679E4">
        <w:rPr>
          <w:rFonts w:asciiTheme="majorBidi" w:eastAsiaTheme="minorHAnsi" w:hAnsiTheme="majorBidi" w:cstheme="majorBidi"/>
          <w:sz w:val="28"/>
          <w:szCs w:val="28"/>
          <w:cs/>
        </w:rPr>
        <w:lastRenderedPageBreak/>
        <w:t xml:space="preserve">ผลขาดทุนด้านเครดิตสำหรับ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ด้านเครดิตที่คาดว่าจะเกิดขึ้นใน </w:t>
      </w:r>
      <w:r w:rsidR="00FA222F">
        <w:rPr>
          <w:rFonts w:asciiTheme="majorBidi" w:eastAsiaTheme="minorHAnsi" w:hAnsiTheme="majorBidi" w:cstheme="majorBidi"/>
          <w:sz w:val="28"/>
          <w:szCs w:val="28"/>
        </w:rPr>
        <w:t>12</w:t>
      </w:r>
      <w:r w:rsidRPr="00D679E4">
        <w:rPr>
          <w:rFonts w:asciiTheme="majorBidi" w:eastAsiaTheme="minorHAnsi" w:hAnsiTheme="majorBidi" w:cstheme="majorBidi"/>
          <w:sz w:val="28"/>
          <w:szCs w:val="28"/>
          <w:cs/>
        </w:rPr>
        <w:t xml:space="preserve"> เดือนข้างหน้าหรือจนกว่าจะเข้าเงื่อนไขที่ต้องรับรู้ผลขาดทุนด้านเครดิตที่คาดว่าจะเกิดขึ้นตลอดอายุ สินทรัพย์เหล่านี้ได้รับการประเมินเพื่อพิจารณาว่ามีความเสี่ยงด้าน</w:t>
      </w:r>
      <w:r w:rsidR="00234649">
        <w:rPr>
          <w:rFonts w:asciiTheme="majorBidi" w:eastAsiaTheme="minorHAnsi" w:hAnsiTheme="majorBidi" w:cstheme="majorBidi" w:hint="cs"/>
          <w:sz w:val="28"/>
          <w:szCs w:val="28"/>
          <w:cs/>
        </w:rPr>
        <w:t>เครดิต</w:t>
      </w:r>
      <w:r w:rsidRPr="00D679E4">
        <w:rPr>
          <w:rFonts w:asciiTheme="majorBidi" w:eastAsiaTheme="minorHAnsi" w:hAnsiTheme="majorBidi" w:cstheme="majorBidi"/>
          <w:sz w:val="28"/>
          <w:szCs w:val="28"/>
          <w:cs/>
        </w:rPr>
        <w:t>ที่เพิ่มขึ้นอย่างมีนัยสำคัญหลังจากการเปลี่ยนแปลงหรือไม่</w:t>
      </w:r>
    </w:p>
    <w:p w14:paraId="63D887AF" w14:textId="77777777" w:rsidR="0034561D" w:rsidRPr="00D679E4" w:rsidRDefault="0034561D" w:rsidP="00D679E4">
      <w:pPr>
        <w:pStyle w:val="ListParagraph"/>
        <w:autoSpaceDE w:val="0"/>
        <w:autoSpaceDN w:val="0"/>
        <w:adjustRightInd w:val="0"/>
        <w:spacing w:after="69" w:line="240" w:lineRule="auto"/>
        <w:ind w:left="1260" w:right="296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  <w:highlight w:val="magenta"/>
        </w:rPr>
      </w:pPr>
    </w:p>
    <w:p w14:paraId="04DA26E2" w14:textId="336A7579" w:rsidR="0034561D" w:rsidRPr="00D679E4" w:rsidRDefault="0034561D" w:rsidP="00D679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  <w:r w:rsidRPr="00D679E4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การตัดจำหน่ายเครื่องมือทางการเงินที่มีการด้อยค่าด้านเครดิตและการกลับรายการ</w:t>
      </w:r>
      <w:r w:rsidR="002552F6" w:rsidRPr="002552F6">
        <w:rPr>
          <w:rFonts w:asciiTheme="majorBidi" w:eastAsiaTheme="minorHAnsi" w:hAnsiTheme="majorBidi" w:hint="cs"/>
          <w:i/>
          <w:iCs/>
          <w:sz w:val="28"/>
          <w:szCs w:val="28"/>
          <w:cs/>
        </w:rPr>
        <w:t>ขาดทุนจากการด้อยค่าด้านเครดิต</w:t>
      </w:r>
    </w:p>
    <w:p w14:paraId="40126B91" w14:textId="77777777" w:rsidR="0034561D" w:rsidRPr="00D679E4" w:rsidRDefault="0034561D" w:rsidP="00D679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1DB56DBF" w14:textId="05F014EF" w:rsidR="00310E5B" w:rsidRPr="00873E17" w:rsidRDefault="00310E5B" w:rsidP="00310E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873E17">
        <w:rPr>
          <w:rFonts w:asciiTheme="majorBidi" w:eastAsiaTheme="minorHAnsi" w:hAnsiTheme="majorBidi" w:cstheme="majorBidi"/>
          <w:sz w:val="28"/>
          <w:szCs w:val="28"/>
          <w:cs/>
        </w:rPr>
        <w:t>เครื่องมือทางการเงินที่มีลักษณะเป็นตราสารหนี้ที่พิจารณาว่าไม่สามารถเรียกคืนได้</w:t>
      </w:r>
      <w:r w:rsidRPr="00873E17">
        <w:rPr>
          <w:rFonts w:asciiTheme="majorBidi" w:eastAsiaTheme="minorHAnsi" w:hAnsiTheme="majorBidi" w:cstheme="majorBidi" w:hint="cs"/>
          <w:sz w:val="28"/>
          <w:szCs w:val="28"/>
          <w:cs/>
        </w:rPr>
        <w:t xml:space="preserve"> </w:t>
      </w:r>
      <w:r w:rsidRPr="00873E17">
        <w:rPr>
          <w:rFonts w:asciiTheme="majorBidi" w:eastAsiaTheme="minorHAnsi" w:hAnsiTheme="majorBidi" w:cstheme="majorBidi"/>
          <w:sz w:val="28"/>
          <w:szCs w:val="28"/>
          <w:cs/>
        </w:rPr>
        <w:t>ส่วนของมูลค่าตามบัญชีขั้นต้นจะ</w:t>
      </w:r>
      <w:r w:rsidRPr="00873E17">
        <w:rPr>
          <w:rFonts w:asciiTheme="majorBidi" w:eastAsiaTheme="minorHAnsi" w:hAnsiTheme="majorBidi" w:cstheme="majorBidi" w:hint="cs"/>
          <w:sz w:val="28"/>
          <w:szCs w:val="28"/>
          <w:cs/>
        </w:rPr>
        <w:t>ถูก</w:t>
      </w:r>
      <w:r w:rsidRPr="00873E17">
        <w:rPr>
          <w:rFonts w:asciiTheme="majorBidi" w:eastAsiaTheme="minorHAnsi" w:hAnsiTheme="majorBidi" w:cstheme="majorBidi"/>
          <w:sz w:val="28"/>
          <w:szCs w:val="28"/>
          <w:cs/>
        </w:rPr>
        <w:t>ตัดจำหน่ายด้วยค่าเผื่อ</w:t>
      </w:r>
      <w:r w:rsidRPr="00873E17">
        <w:rPr>
          <w:rFonts w:asciiTheme="majorBidi" w:eastAsiaTheme="minorHAnsi" w:hAnsiTheme="majorBidi" w:cstheme="majorBidi" w:hint="cs"/>
          <w:sz w:val="28"/>
          <w:szCs w:val="28"/>
          <w:cs/>
        </w:rPr>
        <w:t>ผลขาดทุน</w:t>
      </w:r>
      <w:r w:rsidR="00D679E4">
        <w:rPr>
          <w:rFonts w:asciiTheme="majorBidi" w:eastAsiaTheme="minorHAnsi" w:hAnsiTheme="majorBidi" w:cstheme="majorBidi" w:hint="cs"/>
          <w:sz w:val="28"/>
          <w:szCs w:val="28"/>
          <w:cs/>
        </w:rPr>
        <w:t>จากการด้อยค่า</w:t>
      </w:r>
      <w:r w:rsidRPr="00873E17">
        <w:rPr>
          <w:rFonts w:asciiTheme="majorBidi" w:eastAsiaTheme="minorHAnsi" w:hAnsiTheme="majorBidi" w:cstheme="majorBidi" w:hint="cs"/>
          <w:sz w:val="28"/>
          <w:szCs w:val="28"/>
          <w:cs/>
        </w:rPr>
        <w:t>ด้านเครดิต</w:t>
      </w:r>
      <w:r w:rsidRPr="00873E17">
        <w:rPr>
          <w:rFonts w:asciiTheme="majorBidi" w:eastAsiaTheme="minorHAnsi" w:hAnsiTheme="majorBidi" w:cstheme="majorBidi"/>
          <w:sz w:val="28"/>
          <w:szCs w:val="28"/>
          <w:cs/>
        </w:rPr>
        <w:t xml:space="preserve">ของเครื่องมือทางการเงินที่เกี่ยวข้อง เครื่องมือทางการเงินดังกล่าวจะถูกตัดจำหน่ายหลังจากดำเนินการตามขั้นตอนที่จำเป็นทั้งหมดแล้วมีการประเมินแล้วว่าไม่มีความน่าจะเป็นในการได้รับคืน และได้พิจารณาถึงจำนวนเงินที่สูญเสียแล้ว </w:t>
      </w:r>
      <w:r w:rsidRPr="00873E17">
        <w:rPr>
          <w:rFonts w:asciiTheme="majorBidi" w:eastAsiaTheme="minorHAnsi" w:hAnsiTheme="majorBidi" w:cstheme="majorBidi" w:hint="cs"/>
          <w:sz w:val="28"/>
          <w:szCs w:val="28"/>
          <w:cs/>
        </w:rPr>
        <w:t>การได้รับคืน</w:t>
      </w:r>
      <w:r w:rsidRPr="00873E17">
        <w:rPr>
          <w:rFonts w:asciiTheme="majorBidi" w:eastAsiaTheme="minorHAnsi" w:hAnsiTheme="majorBidi" w:cstheme="majorBidi"/>
          <w:sz w:val="28"/>
          <w:szCs w:val="28"/>
          <w:cs/>
        </w:rPr>
        <w:t>ในภายหลังของจำนวนเงินที่เคยตัดจำหน่ายจะนำมาลด</w:t>
      </w:r>
      <w:r>
        <w:rPr>
          <w:rFonts w:asciiTheme="majorBidi" w:eastAsiaTheme="minorHAnsi" w:hAnsiTheme="majorBidi" w:cstheme="majorBidi" w:hint="cs"/>
          <w:sz w:val="28"/>
          <w:szCs w:val="28"/>
          <w:cs/>
        </w:rPr>
        <w:t>ผล</w:t>
      </w:r>
      <w:r w:rsidRPr="00873E17">
        <w:rPr>
          <w:rFonts w:asciiTheme="majorBidi" w:eastAsiaTheme="minorHAnsi" w:hAnsiTheme="majorBidi" w:cstheme="majorBidi" w:hint="cs"/>
          <w:sz w:val="28"/>
          <w:szCs w:val="28"/>
          <w:cs/>
        </w:rPr>
        <w:t>ขาดทุนจากการด้อยค่าด้านเครดิต</w:t>
      </w:r>
      <w:r w:rsidRPr="00873E17">
        <w:rPr>
          <w:rFonts w:asciiTheme="majorBidi" w:eastAsiaTheme="minorHAnsi" w:hAnsiTheme="majorBidi" w:cstheme="majorBidi"/>
          <w:sz w:val="28"/>
          <w:szCs w:val="28"/>
          <w:cs/>
        </w:rPr>
        <w:t>ในกำไร</w:t>
      </w:r>
      <w:r w:rsidR="00C57F22">
        <w:rPr>
          <w:rFonts w:asciiTheme="majorBidi" w:eastAsiaTheme="minorHAnsi" w:hAnsiTheme="majorBidi" w:cstheme="majorBidi" w:hint="cs"/>
          <w:sz w:val="28"/>
          <w:szCs w:val="28"/>
          <w:cs/>
        </w:rPr>
        <w:t>หรือ</w:t>
      </w:r>
      <w:r w:rsidRPr="00873E17">
        <w:rPr>
          <w:rFonts w:asciiTheme="majorBidi" w:eastAsiaTheme="minorHAnsi" w:hAnsiTheme="majorBidi" w:cstheme="majorBidi"/>
          <w:sz w:val="28"/>
          <w:szCs w:val="28"/>
          <w:cs/>
        </w:rPr>
        <w:t>ขาดทุน</w:t>
      </w:r>
    </w:p>
    <w:p w14:paraId="2E09FA81" w14:textId="77777777" w:rsidR="00310E5B" w:rsidRPr="00873E17" w:rsidRDefault="00310E5B" w:rsidP="00310E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54400A95" w14:textId="2FA1C6C3" w:rsidR="00310E5B" w:rsidRPr="00873E17" w:rsidRDefault="00310E5B" w:rsidP="00310E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873E17">
        <w:rPr>
          <w:rFonts w:asciiTheme="majorBidi" w:eastAsiaTheme="minorHAnsi" w:hAnsiTheme="majorBidi" w:cstheme="majorBidi"/>
          <w:sz w:val="28"/>
          <w:szCs w:val="28"/>
          <w:cs/>
        </w:rPr>
        <w:t>ในงวดถ</w:t>
      </w:r>
      <w:r w:rsidRPr="00873E17">
        <w:rPr>
          <w:rFonts w:asciiTheme="majorBidi" w:eastAsiaTheme="minorHAnsi" w:hAnsiTheme="majorBidi" w:cstheme="majorBidi" w:hint="cs"/>
          <w:sz w:val="28"/>
          <w:szCs w:val="28"/>
          <w:cs/>
        </w:rPr>
        <w:t>ั</w:t>
      </w:r>
      <w:r w:rsidRPr="00873E17">
        <w:rPr>
          <w:rFonts w:asciiTheme="majorBidi" w:eastAsiaTheme="minorHAnsi" w:hAnsiTheme="majorBidi" w:cstheme="majorBidi"/>
          <w:sz w:val="28"/>
          <w:szCs w:val="28"/>
          <w:cs/>
        </w:rPr>
        <w:t>ดมา</w:t>
      </w:r>
      <w:r w:rsidRPr="00873E17">
        <w:rPr>
          <w:rFonts w:asciiTheme="majorBidi" w:eastAsiaTheme="minorHAnsi" w:hAnsiTheme="majorBidi" w:cstheme="majorBidi" w:hint="cs"/>
          <w:sz w:val="28"/>
          <w:szCs w:val="28"/>
          <w:cs/>
        </w:rPr>
        <w:t xml:space="preserve"> หากค่าเผื่อ</w:t>
      </w:r>
      <w:r w:rsidRPr="00873E17">
        <w:rPr>
          <w:rFonts w:asciiTheme="majorBidi" w:eastAsiaTheme="minorHAnsi" w:hAnsiTheme="majorBidi" w:cstheme="majorBidi"/>
          <w:sz w:val="28"/>
          <w:szCs w:val="28"/>
          <w:cs/>
        </w:rPr>
        <w:t>ผลขาดทุนจากการด้อยค่าด้านเครดิตลดลงและการลดลงนั้นสัมพันธ์โดยตรงกับเหตุการณ์ที่เกิดขึ้นภายหลังการรับรู้การด้อยค่าด้านเครดิต เช่น การปรับปรุงอันดับความน่าเชื่อถือของลูกหนี้ การกลับรายการขาดทุน</w:t>
      </w:r>
      <w:r w:rsidRPr="00873E17">
        <w:rPr>
          <w:rFonts w:asciiTheme="majorBidi" w:eastAsiaTheme="minorHAnsi" w:hAnsiTheme="majorBidi" w:cstheme="majorBidi" w:hint="cs"/>
          <w:sz w:val="28"/>
          <w:szCs w:val="28"/>
          <w:cs/>
        </w:rPr>
        <w:t>จากการด้อยค่า</w:t>
      </w:r>
      <w:r w:rsidRPr="00873E17">
        <w:rPr>
          <w:rFonts w:asciiTheme="majorBidi" w:eastAsiaTheme="minorHAnsi" w:hAnsiTheme="majorBidi" w:cstheme="majorBidi"/>
          <w:sz w:val="28"/>
          <w:szCs w:val="28"/>
          <w:cs/>
        </w:rPr>
        <w:t>ด้านเครดิตที่รับรู้ก่อนหน้า</w:t>
      </w:r>
      <w:r w:rsidRPr="00873E17">
        <w:rPr>
          <w:rFonts w:asciiTheme="majorBidi" w:eastAsiaTheme="minorHAnsi" w:hAnsiTheme="majorBidi" w:cstheme="majorBidi" w:hint="cs"/>
          <w:sz w:val="28"/>
          <w:szCs w:val="28"/>
          <w:cs/>
        </w:rPr>
        <w:t>ให้รับรู้</w:t>
      </w:r>
      <w:r w:rsidRPr="00873E17">
        <w:rPr>
          <w:rFonts w:asciiTheme="majorBidi" w:eastAsiaTheme="minorHAnsi" w:hAnsiTheme="majorBidi" w:cstheme="majorBidi"/>
          <w:sz w:val="28"/>
          <w:szCs w:val="28"/>
          <w:cs/>
        </w:rPr>
        <w:t>โดยการปรับ</w:t>
      </w:r>
      <w:r w:rsidRPr="00873E17">
        <w:rPr>
          <w:rFonts w:asciiTheme="majorBidi" w:eastAsiaTheme="minorHAnsi" w:hAnsiTheme="majorBidi" w:cstheme="majorBidi" w:hint="cs"/>
          <w:sz w:val="28"/>
          <w:szCs w:val="28"/>
          <w:cs/>
        </w:rPr>
        <w:t>ปรุง</w:t>
      </w:r>
      <w:r w:rsidRPr="00873E17">
        <w:rPr>
          <w:rFonts w:asciiTheme="majorBidi" w:eastAsiaTheme="minorHAnsi" w:hAnsiTheme="majorBidi" w:cstheme="majorBidi"/>
          <w:sz w:val="28"/>
          <w:szCs w:val="28"/>
          <w:cs/>
        </w:rPr>
        <w:t>กับ</w:t>
      </w:r>
      <w:r w:rsidRPr="00873E17">
        <w:rPr>
          <w:rFonts w:asciiTheme="majorBidi" w:eastAsiaTheme="minorHAnsi" w:hAnsiTheme="majorBidi" w:cstheme="majorBidi" w:hint="cs"/>
          <w:sz w:val="28"/>
          <w:szCs w:val="28"/>
          <w:cs/>
        </w:rPr>
        <w:t>ค่าเผื่อผลขาดทุนจากการด้อยค่าด้านเครดิต</w:t>
      </w:r>
      <w:r w:rsidRPr="00873E17">
        <w:rPr>
          <w:rFonts w:asciiTheme="majorBidi" w:eastAsiaTheme="minorHAnsi" w:hAnsiTheme="majorBidi" w:cstheme="majorBidi"/>
          <w:sz w:val="28"/>
          <w:szCs w:val="28"/>
          <w:cs/>
        </w:rPr>
        <w:t xml:space="preserve"> จำนวนเงินของการกลับรายการรับรู้ในกำไรหรือขาดทุน</w:t>
      </w:r>
    </w:p>
    <w:p w14:paraId="37E2D9EF" w14:textId="77777777" w:rsidR="0034561D" w:rsidRPr="00EA55F1" w:rsidRDefault="0034561D" w:rsidP="00EA55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  <w:highlight w:val="magenta"/>
        </w:rPr>
      </w:pPr>
    </w:p>
    <w:p w14:paraId="14CF7D91" w14:textId="77777777" w:rsidR="0034561D" w:rsidRPr="00EA55F1" w:rsidRDefault="0034561D" w:rsidP="00EA55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  <w:r w:rsidRPr="00EA55F1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การปรับปรุงความเสี่ยงด้านเครดิต</w:t>
      </w:r>
    </w:p>
    <w:p w14:paraId="7710F20C" w14:textId="77777777" w:rsidR="0034561D" w:rsidRPr="00EA55F1" w:rsidRDefault="0034561D" w:rsidP="00EA55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6022B669" w14:textId="1C6A4A34" w:rsidR="0034561D" w:rsidRPr="00EA55F1" w:rsidRDefault="0034561D" w:rsidP="00EA55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EA55F1">
        <w:rPr>
          <w:rFonts w:asciiTheme="majorBidi" w:eastAsiaTheme="minorHAnsi" w:hAnsiTheme="majorBidi" w:cstheme="majorBidi"/>
          <w:sz w:val="28"/>
          <w:szCs w:val="28"/>
          <w:cs/>
        </w:rPr>
        <w:t>เมื่อเวลาผ่านพ้นไป</w:t>
      </w:r>
      <w:r w:rsidR="00D94F2B">
        <w:rPr>
          <w:rFonts w:asciiTheme="majorBidi" w:eastAsiaTheme="minorHAnsi" w:hAnsiTheme="majorBidi" w:cstheme="majorBidi" w:hint="cs"/>
          <w:sz w:val="28"/>
          <w:szCs w:val="28"/>
          <w:cs/>
        </w:rPr>
        <w:t xml:space="preserve"> </w:t>
      </w:r>
      <w:r w:rsidRPr="00EA55F1">
        <w:rPr>
          <w:rFonts w:asciiTheme="majorBidi" w:eastAsiaTheme="minorHAnsi" w:hAnsiTheme="majorBidi" w:cstheme="majorBidi"/>
          <w:sz w:val="28"/>
          <w:szCs w:val="28"/>
          <w:cs/>
        </w:rPr>
        <w:t xml:space="preserve">เครื่องมือทางการเงินที่เข้าสู่ชั้นที่ </w:t>
      </w:r>
      <w:r w:rsidR="00FA222F">
        <w:rPr>
          <w:rFonts w:asciiTheme="majorBidi" w:eastAsiaTheme="minorHAnsi" w:hAnsiTheme="majorBidi" w:cstheme="majorBidi"/>
          <w:sz w:val="28"/>
          <w:szCs w:val="28"/>
        </w:rPr>
        <w:t>2</w:t>
      </w:r>
      <w:r w:rsidRPr="00EA55F1">
        <w:rPr>
          <w:rFonts w:asciiTheme="majorBidi" w:eastAsiaTheme="minorHAnsi" w:hAnsiTheme="majorBidi" w:cstheme="majorBidi"/>
          <w:sz w:val="28"/>
          <w:szCs w:val="28"/>
        </w:rPr>
        <w:t xml:space="preserve"> </w:t>
      </w:r>
      <w:r w:rsidRPr="00EA55F1">
        <w:rPr>
          <w:rFonts w:asciiTheme="majorBidi" w:eastAsiaTheme="minorHAnsi" w:hAnsiTheme="majorBidi" w:cstheme="majorBidi"/>
          <w:sz w:val="28"/>
          <w:szCs w:val="28"/>
          <w:cs/>
        </w:rPr>
        <w:t xml:space="preserve">หรือชั้นที่ </w:t>
      </w:r>
      <w:r w:rsidR="00FA222F">
        <w:rPr>
          <w:rFonts w:asciiTheme="majorBidi" w:eastAsiaTheme="minorHAnsi" w:hAnsiTheme="majorBidi" w:cstheme="majorBidi"/>
          <w:sz w:val="28"/>
          <w:szCs w:val="28"/>
        </w:rPr>
        <w:t>3</w:t>
      </w:r>
      <w:r w:rsidRPr="00EA55F1">
        <w:rPr>
          <w:rFonts w:asciiTheme="majorBidi" w:eastAsiaTheme="minorHAnsi" w:hAnsiTheme="majorBidi" w:cstheme="majorBidi"/>
          <w:sz w:val="28"/>
          <w:szCs w:val="28"/>
        </w:rPr>
        <w:t xml:space="preserve"> </w:t>
      </w:r>
      <w:r w:rsidRPr="00EA55F1">
        <w:rPr>
          <w:rFonts w:asciiTheme="majorBidi" w:eastAsiaTheme="minorHAnsi" w:hAnsiTheme="majorBidi" w:cstheme="majorBidi"/>
          <w:sz w:val="28"/>
          <w:szCs w:val="28"/>
          <w:cs/>
        </w:rPr>
        <w:t xml:space="preserve">และมีการจัดประเภทใหม่กลับไปเป็นชั้นที่ </w:t>
      </w:r>
      <w:r w:rsidR="00FA222F">
        <w:rPr>
          <w:rFonts w:asciiTheme="majorBidi" w:eastAsiaTheme="minorHAnsi" w:hAnsiTheme="majorBidi" w:cstheme="majorBidi"/>
          <w:sz w:val="28"/>
          <w:szCs w:val="28"/>
        </w:rPr>
        <w:t>1</w:t>
      </w:r>
      <w:r w:rsidRPr="00EA55F1">
        <w:rPr>
          <w:rFonts w:asciiTheme="majorBidi" w:eastAsiaTheme="minorHAnsi" w:hAnsiTheme="majorBidi" w:cstheme="majorBidi"/>
          <w:sz w:val="28"/>
          <w:szCs w:val="28"/>
        </w:rPr>
        <w:t xml:space="preserve"> </w:t>
      </w:r>
      <w:r w:rsidRPr="00EA55F1">
        <w:rPr>
          <w:rFonts w:asciiTheme="majorBidi" w:eastAsiaTheme="minorHAnsi" w:hAnsiTheme="majorBidi" w:cstheme="majorBidi"/>
          <w:sz w:val="28"/>
          <w:szCs w:val="28"/>
          <w:cs/>
        </w:rPr>
        <w:t xml:space="preserve">สำหรับสินทรัพย์ทางการเงินชั้นที่ </w:t>
      </w:r>
      <w:r w:rsidR="00FA222F">
        <w:rPr>
          <w:rFonts w:asciiTheme="majorBidi" w:eastAsiaTheme="minorHAnsi" w:hAnsiTheme="majorBidi" w:cstheme="majorBidi"/>
          <w:sz w:val="28"/>
          <w:szCs w:val="28"/>
        </w:rPr>
        <w:t>2</w:t>
      </w:r>
      <w:r w:rsidRPr="00EA55F1">
        <w:rPr>
          <w:rFonts w:asciiTheme="majorBidi" w:eastAsiaTheme="minorHAnsi" w:hAnsiTheme="majorBidi" w:cstheme="majorBidi"/>
          <w:sz w:val="28"/>
          <w:szCs w:val="28"/>
          <w:cs/>
        </w:rPr>
        <w:t xml:space="preserve"> สามารถปรับชั้นไปยังชั้นที่ </w:t>
      </w:r>
      <w:r w:rsidR="00FA222F">
        <w:rPr>
          <w:rFonts w:asciiTheme="majorBidi" w:eastAsiaTheme="minorHAnsi" w:hAnsiTheme="majorBidi" w:cstheme="majorBidi"/>
          <w:sz w:val="28"/>
          <w:szCs w:val="28"/>
        </w:rPr>
        <w:t>1</w:t>
      </w:r>
      <w:r w:rsidRPr="00EA55F1">
        <w:rPr>
          <w:rFonts w:asciiTheme="majorBidi" w:eastAsiaTheme="minorHAnsi" w:hAnsiTheme="majorBidi" w:cstheme="majorBidi"/>
          <w:sz w:val="28"/>
          <w:szCs w:val="28"/>
          <w:cs/>
        </w:rPr>
        <w:t xml:space="preserve"> ได้เฉพาะเมื่อได้รับการพิจารณาแล้วว่าการเพิ่มขึ้นอย่างมีนัยสำคัญของความเสี่ยงด้านเครดิตไม่มีอยู่อีกต่อไป</w:t>
      </w:r>
    </w:p>
    <w:p w14:paraId="2EBCC452" w14:textId="77777777" w:rsidR="0034561D" w:rsidRPr="00EA55F1" w:rsidRDefault="0034561D" w:rsidP="00EA55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  <w:highlight w:val="magenta"/>
          <w:cs/>
        </w:rPr>
      </w:pPr>
    </w:p>
    <w:p w14:paraId="1AC44007" w14:textId="7A07D251" w:rsidR="0034561D" w:rsidRPr="00A12682" w:rsidRDefault="0034561D" w:rsidP="00A126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A12682">
        <w:rPr>
          <w:rFonts w:asciiTheme="majorBidi" w:eastAsiaTheme="minorHAnsi" w:hAnsiTheme="majorBidi" w:cstheme="majorBidi"/>
          <w:sz w:val="28"/>
          <w:szCs w:val="28"/>
          <w:cs/>
        </w:rPr>
        <w:t xml:space="preserve">เมื่อเครื่องมือทางการเงินถูกปรับชั้นจากความเสี่ยงด้านเครดิตเพิ่มขึ้นอย่างมีนัยสำคัญพิจารณาโดยใช้เกณฑ์เชิงปริมาณ เครื่องมือทางการเงินจะถูกโอนกลับไปยังชั้นที่ </w:t>
      </w:r>
      <w:r w:rsidR="00C5038F">
        <w:rPr>
          <w:rFonts w:asciiTheme="majorBidi" w:eastAsiaTheme="minorHAnsi" w:hAnsiTheme="majorBidi" w:cstheme="majorBidi"/>
          <w:sz w:val="28"/>
          <w:szCs w:val="28"/>
        </w:rPr>
        <w:t xml:space="preserve">1 </w:t>
      </w:r>
      <w:r w:rsidRPr="00A12682">
        <w:rPr>
          <w:rFonts w:asciiTheme="majorBidi" w:eastAsiaTheme="minorHAnsi" w:hAnsiTheme="majorBidi" w:cstheme="majorBidi"/>
          <w:sz w:val="28"/>
          <w:szCs w:val="28"/>
          <w:cs/>
        </w:rPr>
        <w:t xml:space="preserve">โดยอัตโนมัติเมื่อไม่พบเงื่อนไขการปรับตามความน่าจะเป็นที่ผลขาดทุนด้านเครดิตจะเกิดขึ้นเดิม ในกรณีที่เครื่องมือทางการเงินถูกปรับไปยังชั้นที่ </w:t>
      </w:r>
      <w:r w:rsidR="00C5038F">
        <w:rPr>
          <w:rFonts w:asciiTheme="majorBidi" w:eastAsiaTheme="minorHAnsi" w:hAnsiTheme="majorBidi" w:cstheme="majorBidi"/>
          <w:sz w:val="28"/>
          <w:szCs w:val="28"/>
        </w:rPr>
        <w:t>2</w:t>
      </w:r>
      <w:r w:rsidRPr="00A12682">
        <w:rPr>
          <w:rFonts w:asciiTheme="majorBidi" w:eastAsiaTheme="minorHAnsi" w:hAnsiTheme="majorBidi" w:cstheme="majorBidi"/>
          <w:sz w:val="28"/>
          <w:szCs w:val="28"/>
          <w:cs/>
        </w:rPr>
        <w:t xml:space="preserve"> เนื่องจากการประเมินปัจจัยเชิงคุณภาพ ประเด็นที่นำไปสู่การจัดประเภทใหม่จะต้องได้รับการแก้ไขที่เครื่องมือทางการเงินนั้น</w:t>
      </w:r>
      <w:r w:rsidR="00BC3F29" w:rsidRPr="00A12682">
        <w:rPr>
          <w:rFonts w:asciiTheme="majorBidi" w:eastAsiaTheme="minorHAnsi" w:hAnsiTheme="majorBidi" w:cstheme="majorBidi"/>
          <w:sz w:val="28"/>
          <w:szCs w:val="28"/>
          <w:cs/>
        </w:rPr>
        <w:t xml:space="preserve"> จึง</w:t>
      </w:r>
      <w:r w:rsidRPr="00A12682">
        <w:rPr>
          <w:rFonts w:asciiTheme="majorBidi" w:eastAsiaTheme="minorHAnsi" w:hAnsiTheme="majorBidi" w:cstheme="majorBidi"/>
          <w:sz w:val="28"/>
          <w:szCs w:val="28"/>
          <w:cs/>
        </w:rPr>
        <w:t xml:space="preserve">จะสามารถจัดประเภทใหม่เป็นชั้นที่ </w:t>
      </w:r>
      <w:r w:rsidR="00C5038F">
        <w:rPr>
          <w:rFonts w:asciiTheme="majorBidi" w:eastAsiaTheme="minorHAnsi" w:hAnsiTheme="majorBidi" w:cstheme="majorBidi"/>
          <w:sz w:val="28"/>
          <w:szCs w:val="28"/>
        </w:rPr>
        <w:t>1</w:t>
      </w:r>
      <w:r w:rsidRPr="00A12682">
        <w:rPr>
          <w:rFonts w:asciiTheme="majorBidi" w:eastAsiaTheme="minorHAnsi" w:hAnsiTheme="majorBidi" w:cstheme="majorBidi"/>
          <w:sz w:val="28"/>
          <w:szCs w:val="28"/>
          <w:cs/>
        </w:rPr>
        <w:t xml:space="preserve"> รวมถึงกรณีที่มีข้อกำหนดให้ดำเนินการ</w:t>
      </w:r>
      <w:r w:rsidR="007C0AAC" w:rsidRPr="00A12682">
        <w:rPr>
          <w:rFonts w:asciiTheme="majorBidi" w:eastAsiaTheme="minorHAnsi" w:hAnsiTheme="majorBidi" w:cstheme="majorBidi"/>
          <w:sz w:val="28"/>
          <w:szCs w:val="28"/>
          <w:cs/>
        </w:rPr>
        <w:t>ให้แล้วเสร็จ</w:t>
      </w:r>
      <w:r w:rsidRPr="00A12682">
        <w:rPr>
          <w:rFonts w:asciiTheme="majorBidi" w:eastAsiaTheme="minorHAnsi" w:hAnsiTheme="majorBidi" w:cstheme="majorBidi"/>
          <w:sz w:val="28"/>
          <w:szCs w:val="28"/>
          <w:cs/>
        </w:rPr>
        <w:t>ก่อนที่จะจัดประเภท</w:t>
      </w:r>
      <w:r w:rsidR="008972BA" w:rsidRPr="00A12682">
        <w:rPr>
          <w:rFonts w:asciiTheme="majorBidi" w:eastAsiaTheme="minorHAnsi" w:hAnsiTheme="majorBidi" w:cstheme="majorBidi"/>
          <w:sz w:val="28"/>
          <w:szCs w:val="28"/>
          <w:cs/>
        </w:rPr>
        <w:t>เครื่องมือทางการเงิน</w:t>
      </w:r>
      <w:r w:rsidRPr="00A12682">
        <w:rPr>
          <w:rFonts w:asciiTheme="majorBidi" w:eastAsiaTheme="minorHAnsi" w:hAnsiTheme="majorBidi" w:cstheme="majorBidi"/>
          <w:sz w:val="28"/>
          <w:szCs w:val="28"/>
          <w:cs/>
        </w:rPr>
        <w:t xml:space="preserve">ใหม่เป็นชั้นที่ </w:t>
      </w:r>
      <w:r w:rsidR="00C5038F">
        <w:rPr>
          <w:rFonts w:asciiTheme="majorBidi" w:eastAsiaTheme="minorHAnsi" w:hAnsiTheme="majorBidi" w:cstheme="majorBidi"/>
          <w:sz w:val="28"/>
          <w:szCs w:val="28"/>
        </w:rPr>
        <w:t>1</w:t>
      </w:r>
    </w:p>
    <w:p w14:paraId="0A1B6F54" w14:textId="77777777" w:rsidR="0062585E" w:rsidRPr="00A12682" w:rsidRDefault="0062585E" w:rsidP="003D7A84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59FE78B7" w14:textId="16509F67" w:rsidR="00F6386E" w:rsidRPr="0058135D" w:rsidDel="0062585E" w:rsidRDefault="00DD1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E6C3EA8" w14:textId="191C7473" w:rsidR="0062585E" w:rsidRPr="00A12682" w:rsidRDefault="0062585E" w:rsidP="005824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8135D">
        <w:rPr>
          <w:rFonts w:asciiTheme="majorBidi" w:hAnsiTheme="majorBidi" w:cstheme="majorBidi"/>
          <w:sz w:val="28"/>
          <w:szCs w:val="28"/>
          <w:cs/>
        </w:rPr>
        <w:lastRenderedPageBreak/>
        <w:t xml:space="preserve">กลุ่มบริษัทและบริษัทได้ประเมินการด้อยค่าตาม </w:t>
      </w:r>
      <w:r w:rsidRPr="0058135D">
        <w:rPr>
          <w:rFonts w:asciiTheme="majorBidi" w:hAnsiTheme="majorBidi" w:cstheme="majorBidi"/>
          <w:sz w:val="28"/>
          <w:szCs w:val="28"/>
        </w:rPr>
        <w:t xml:space="preserve">TFRS 9 </w:t>
      </w:r>
      <w:r w:rsidRPr="0058135D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CE5189">
        <w:rPr>
          <w:rFonts w:asciiTheme="majorBidi" w:hAnsiTheme="majorBidi" w:cstheme="majorBidi"/>
          <w:sz w:val="28"/>
          <w:szCs w:val="28"/>
        </w:rPr>
        <w:t>1</w:t>
      </w:r>
      <w:r w:rsidRPr="0058135D">
        <w:rPr>
          <w:rFonts w:asciiTheme="majorBidi" w:hAnsiTheme="majorBidi" w:cstheme="majorBidi"/>
          <w:sz w:val="28"/>
          <w:szCs w:val="28"/>
        </w:rPr>
        <w:t xml:space="preserve"> </w:t>
      </w:r>
      <w:r w:rsidRPr="0058135D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58135D">
        <w:rPr>
          <w:rFonts w:asciiTheme="majorBidi" w:hAnsiTheme="majorBidi" w:cstheme="majorBidi"/>
          <w:sz w:val="28"/>
          <w:szCs w:val="28"/>
        </w:rPr>
        <w:t xml:space="preserve">2563 </w:t>
      </w:r>
      <w:r w:rsidR="00CF0FA2">
        <w:rPr>
          <w:rFonts w:asciiTheme="majorBidi" w:hAnsiTheme="majorBidi" w:cstheme="majorBidi" w:hint="cs"/>
          <w:sz w:val="28"/>
          <w:szCs w:val="28"/>
          <w:cs/>
        </w:rPr>
        <w:t>ตามแบบจำลอง</w:t>
      </w:r>
      <w:r w:rsidR="00747FAF" w:rsidRPr="004270C1">
        <w:rPr>
          <w:rFonts w:asciiTheme="majorBidi" w:hAnsiTheme="majorBidi" w:hint="cs"/>
          <w:sz w:val="28"/>
          <w:szCs w:val="28"/>
          <w:cs/>
        </w:rPr>
        <w:t>สำหรับ</w:t>
      </w:r>
      <w:r w:rsidR="00667EE7">
        <w:rPr>
          <w:rFonts w:asciiTheme="majorBidi" w:hAnsiTheme="majorBidi"/>
          <w:sz w:val="28"/>
          <w:szCs w:val="28"/>
          <w:cs/>
        </w:rPr>
        <w:br/>
      </w:r>
      <w:r w:rsidR="00747FAF" w:rsidRPr="004270C1">
        <w:rPr>
          <w:rFonts w:asciiTheme="majorBidi" w:hAnsiTheme="majorBidi" w:hint="cs"/>
          <w:sz w:val="28"/>
          <w:szCs w:val="28"/>
          <w:cs/>
        </w:rPr>
        <w:t>การประมาณการผลขาดทุนด้านเครดิตที่คาดว่าจะเกิดขึ้น</w:t>
      </w:r>
      <w:r w:rsidR="004270C1" w:rsidRPr="004270C1">
        <w:rPr>
          <w:rFonts w:asciiTheme="majorBidi" w:hAnsiTheme="majorBidi"/>
          <w:sz w:val="28"/>
          <w:szCs w:val="28"/>
          <w:cs/>
        </w:rPr>
        <w:t xml:space="preserve"> </w:t>
      </w:r>
      <w:r w:rsidR="004270C1" w:rsidRPr="005824E5">
        <w:rPr>
          <w:rFonts w:asciiTheme="majorBidi" w:hAnsiTheme="majorBidi" w:hint="cs"/>
          <w:sz w:val="28"/>
          <w:szCs w:val="28"/>
          <w:cs/>
        </w:rPr>
        <w:t>นอกจากนี้</w:t>
      </w:r>
      <w:r w:rsidR="004270C1" w:rsidRPr="005824E5">
        <w:rPr>
          <w:rFonts w:asciiTheme="majorBidi" w:hAnsiTheme="majorBidi"/>
          <w:sz w:val="28"/>
          <w:szCs w:val="28"/>
          <w:cs/>
        </w:rPr>
        <w:t xml:space="preserve"> </w:t>
      </w:r>
      <w:r w:rsidR="00747FAF" w:rsidRPr="0058135D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  <w:r w:rsidR="004270C1">
        <w:rPr>
          <w:rFonts w:asciiTheme="majorBidi" w:hAnsiTheme="majorBidi" w:cstheme="majorBidi" w:hint="cs"/>
          <w:sz w:val="28"/>
          <w:szCs w:val="28"/>
          <w:cs/>
        </w:rPr>
        <w:t>รับรู้</w:t>
      </w:r>
      <w:r w:rsidR="004270C1" w:rsidRPr="00A12682">
        <w:rPr>
          <w:rFonts w:ascii="Angsana New" w:hAnsi="Angsana New" w:hint="cs"/>
          <w:sz w:val="28"/>
          <w:szCs w:val="28"/>
          <w:cs/>
        </w:rPr>
        <w:t>ผลขาดทุน</w:t>
      </w:r>
      <w:r w:rsidR="00747FAF">
        <w:rPr>
          <w:rFonts w:ascii="Angsana New" w:hAnsi="Angsana New" w:hint="cs"/>
          <w:sz w:val="28"/>
          <w:szCs w:val="28"/>
          <w:cs/>
        </w:rPr>
        <w:t>จาก</w:t>
      </w:r>
      <w:r w:rsidR="00667EE7">
        <w:rPr>
          <w:rFonts w:ascii="Angsana New" w:hAnsi="Angsana New"/>
          <w:sz w:val="28"/>
          <w:szCs w:val="28"/>
          <w:cs/>
        </w:rPr>
        <w:br/>
      </w:r>
      <w:r w:rsidR="00747FAF">
        <w:rPr>
          <w:rFonts w:ascii="Angsana New" w:hAnsi="Angsana New" w:hint="cs"/>
          <w:sz w:val="28"/>
          <w:szCs w:val="28"/>
          <w:cs/>
        </w:rPr>
        <w:t>การด้อยค่า</w:t>
      </w:r>
      <w:r w:rsidR="004270C1" w:rsidRPr="00A12682">
        <w:rPr>
          <w:rFonts w:ascii="Angsana New" w:hAnsi="Angsana New" w:hint="cs"/>
          <w:sz w:val="28"/>
          <w:szCs w:val="28"/>
          <w:cs/>
        </w:rPr>
        <w:t>ด้านเครดิตที่คาดว่าจะเกิดขึ้นเพิ่มเติม</w:t>
      </w:r>
      <w:r w:rsidR="00747FAF">
        <w:rPr>
          <w:rFonts w:ascii="Angsana New" w:hAnsi="Angsana New" w:hint="cs"/>
          <w:sz w:val="28"/>
          <w:szCs w:val="28"/>
          <w:cs/>
        </w:rPr>
        <w:t>เพื่อ</w:t>
      </w:r>
      <w:r w:rsidR="004270C1" w:rsidRPr="00A12682">
        <w:rPr>
          <w:rFonts w:ascii="Angsana New" w:hAnsi="Angsana New" w:hint="cs"/>
          <w:sz w:val="28"/>
          <w:szCs w:val="28"/>
          <w:cs/>
        </w:rPr>
        <w:t>รองรับความไม่แน่นอนของเหตุการณ์ในอนาคตที่ไม่สามารถสะท้อนในแบบจำลองปัจจุบัน</w:t>
      </w:r>
      <w:r w:rsidR="004270C1" w:rsidRPr="005824E5">
        <w:rPr>
          <w:rFonts w:asciiTheme="majorBidi" w:hAnsiTheme="majorBidi"/>
          <w:sz w:val="28"/>
          <w:szCs w:val="28"/>
          <w:cs/>
        </w:rPr>
        <w:t xml:space="preserve"> (</w:t>
      </w:r>
      <w:r w:rsidR="004270C1" w:rsidRPr="005824E5">
        <w:rPr>
          <w:rFonts w:asciiTheme="majorBidi" w:hAnsiTheme="majorBidi" w:cstheme="majorBidi"/>
          <w:sz w:val="28"/>
          <w:szCs w:val="28"/>
        </w:rPr>
        <w:t xml:space="preserve">management overlay) </w:t>
      </w:r>
      <w:r w:rsidR="003B35A9">
        <w:rPr>
          <w:rFonts w:asciiTheme="majorBidi" w:hAnsiTheme="majorBidi" w:cstheme="majorBidi" w:hint="cs"/>
          <w:sz w:val="28"/>
          <w:szCs w:val="28"/>
          <w:cs/>
        </w:rPr>
        <w:t xml:space="preserve">อย่างไรก็ตาม </w:t>
      </w:r>
      <w:r w:rsidRPr="00747FAF">
        <w:rPr>
          <w:rFonts w:asciiTheme="majorBidi" w:hAnsiTheme="majorBidi" w:cstheme="majorBidi"/>
          <w:sz w:val="28"/>
          <w:szCs w:val="28"/>
          <w:cs/>
        </w:rPr>
        <w:t>ค่าเผื่อผล</w:t>
      </w:r>
      <w:r w:rsidRPr="0018135A">
        <w:rPr>
          <w:rFonts w:asciiTheme="majorBidi" w:hAnsiTheme="majorBidi" w:cstheme="majorBidi"/>
          <w:sz w:val="28"/>
          <w:szCs w:val="28"/>
          <w:cs/>
        </w:rPr>
        <w:t>ขาดทุนจากการด้อยค่า</w:t>
      </w:r>
      <w:r w:rsidR="00DE3C6A" w:rsidRPr="0018135A">
        <w:rPr>
          <w:rFonts w:asciiTheme="majorBidi" w:hAnsiTheme="majorBidi" w:cstheme="majorBidi"/>
          <w:sz w:val="28"/>
          <w:szCs w:val="28"/>
          <w:cs/>
        </w:rPr>
        <w:t>ด้านเครดิต</w:t>
      </w:r>
      <w:r w:rsidRPr="00A12682">
        <w:rPr>
          <w:rFonts w:asciiTheme="majorBidi" w:hAnsiTheme="majorBidi" w:cstheme="majorBidi"/>
          <w:sz w:val="28"/>
          <w:szCs w:val="28"/>
          <w:cs/>
        </w:rPr>
        <w:t>ลดลง</w:t>
      </w:r>
      <w:r w:rsidRPr="0018135A">
        <w:rPr>
          <w:rFonts w:asciiTheme="majorBidi" w:hAnsiTheme="majorBidi" w:cstheme="majorBidi"/>
          <w:sz w:val="28"/>
          <w:szCs w:val="28"/>
          <w:cs/>
        </w:rPr>
        <w:t xml:space="preserve"> ดังนี้</w:t>
      </w:r>
    </w:p>
    <w:p w14:paraId="19ACBC4D" w14:textId="77777777" w:rsidR="0062585E" w:rsidRPr="00CA227F" w:rsidRDefault="0062585E" w:rsidP="0062585E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55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260"/>
        <w:gridCol w:w="270"/>
        <w:gridCol w:w="1260"/>
      </w:tblGrid>
      <w:tr w:rsidR="006D4E56" w:rsidRPr="00BE1B5B" w14:paraId="74D32105" w14:textId="118F6B0D" w:rsidTr="00BE1B5B">
        <w:trPr>
          <w:cantSplit/>
          <w:tblHeader/>
        </w:trPr>
        <w:tc>
          <w:tcPr>
            <w:tcW w:w="5760" w:type="dxa"/>
            <w:shd w:val="clear" w:color="auto" w:fill="auto"/>
            <w:vAlign w:val="bottom"/>
          </w:tcPr>
          <w:p w14:paraId="12C0A6D3" w14:textId="77777777" w:rsidR="006D4E56" w:rsidRPr="00BE1B5B" w:rsidRDefault="006D4E56" w:rsidP="006D4E56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A4C1BCC" w14:textId="0B3A71E1" w:rsidR="006D4E56" w:rsidRPr="00BE1B5B" w:rsidRDefault="006D4E56" w:rsidP="00BE1B5B">
            <w:pPr>
              <w:pStyle w:val="acctmergecolhdg"/>
              <w:shd w:val="clear" w:color="auto" w:fill="FFFFFF" w:themeFill="background1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BE1B5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0AF2218A" w14:textId="77777777" w:rsidR="006D4E56" w:rsidRPr="00BE1B5B" w:rsidRDefault="006D4E56" w:rsidP="006D4E56">
            <w:pPr>
              <w:pStyle w:val="acctmergecolhdg"/>
              <w:shd w:val="clear" w:color="auto" w:fill="FFFFFF" w:themeFill="background1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2969B141" w14:textId="1032926B" w:rsidR="006D4E56" w:rsidRPr="00BE1B5B" w:rsidRDefault="006D4E56" w:rsidP="006D4E56">
            <w:pPr>
              <w:pStyle w:val="acctmergecolhdg"/>
              <w:shd w:val="clear" w:color="auto" w:fill="FFFFFF" w:themeFill="background1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BE1B5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A227F" w:rsidRPr="00BE1B5B" w14:paraId="3F6E8393" w14:textId="75A83A9C" w:rsidTr="00274B71">
        <w:trPr>
          <w:cantSplit/>
          <w:trHeight w:val="191"/>
        </w:trPr>
        <w:tc>
          <w:tcPr>
            <w:tcW w:w="5760" w:type="dxa"/>
          </w:tcPr>
          <w:p w14:paraId="1F5E1F2E" w14:textId="77777777" w:rsidR="00CA227F" w:rsidRPr="00BE1B5B" w:rsidRDefault="00CA227F" w:rsidP="006D4E56">
            <w:pPr>
              <w:shd w:val="clear" w:color="auto" w:fill="FFFFFF" w:themeFill="background1"/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0EF6F08B" w14:textId="7F27DE52" w:rsidR="00CA227F" w:rsidRPr="00BE1B5B" w:rsidRDefault="00CA227F" w:rsidP="00BE1B5B">
            <w:pPr>
              <w:pStyle w:val="acctmergecolhdg"/>
              <w:shd w:val="clear" w:color="auto" w:fill="FFFFFF" w:themeFill="background1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BE1B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D4E56" w:rsidRPr="00BE1B5B" w14:paraId="1E8C4934" w14:textId="22463669" w:rsidTr="00BE1B5B">
        <w:trPr>
          <w:cantSplit/>
          <w:trHeight w:val="191"/>
        </w:trPr>
        <w:tc>
          <w:tcPr>
            <w:tcW w:w="5760" w:type="dxa"/>
          </w:tcPr>
          <w:p w14:paraId="27FC1E6A" w14:textId="18571BF3" w:rsidR="006D4E56" w:rsidRPr="00BE1B5B" w:rsidRDefault="006D4E56" w:rsidP="006D4E56">
            <w:pPr>
              <w:shd w:val="clear" w:color="auto" w:fill="FFFFFF" w:themeFill="background1"/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</w:t>
            </w:r>
            <w:r w:rsidRPr="00BE1B5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หนี้สงสัยจะสูญ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14:paraId="0FC548F3" w14:textId="77777777" w:rsidR="006D4E56" w:rsidRPr="00BE1B5B" w:rsidRDefault="006D4E56" w:rsidP="006D4E5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75B977" w14:textId="77777777" w:rsidR="006D4E56" w:rsidRPr="00BE1B5B" w:rsidRDefault="006D4E56" w:rsidP="006D4E5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F37BD5" w14:textId="77777777" w:rsidR="006D4E56" w:rsidRPr="00BE1B5B" w:rsidRDefault="006D4E56" w:rsidP="006D4E5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4E56" w:rsidRPr="00BE1B5B" w14:paraId="15006162" w14:textId="3141512F" w:rsidTr="00BE1B5B">
        <w:trPr>
          <w:cantSplit/>
          <w:trHeight w:val="191"/>
        </w:trPr>
        <w:tc>
          <w:tcPr>
            <w:tcW w:w="5760" w:type="dxa"/>
          </w:tcPr>
          <w:p w14:paraId="06E108D7" w14:textId="77777777" w:rsidR="006D4E56" w:rsidRPr="00BE1B5B" w:rsidRDefault="006D4E56" w:rsidP="006D4E56">
            <w:pPr>
              <w:shd w:val="clear" w:color="auto" w:fill="FFFFFF" w:themeFill="background1"/>
              <w:spacing w:line="240" w:lineRule="auto"/>
              <w:ind w:left="175" w:right="-79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1B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ค่าเผื่อหนี้สงสัยจะสูญ </w:t>
            </w:r>
            <w:r w:rsidRPr="00BE1B5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E1B5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260" w:type="dxa"/>
          </w:tcPr>
          <w:p w14:paraId="62709B3D" w14:textId="193DEAF3" w:rsidR="006D4E56" w:rsidRPr="00BE1B5B" w:rsidRDefault="006D4E56" w:rsidP="006D4E5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E1B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</w:t>
            </w:r>
            <w:r w:rsidRPr="00BE1B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E1B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714</w:t>
            </w:r>
            <w:r w:rsidRPr="00BE1B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E1B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114</w:t>
            </w:r>
          </w:p>
        </w:tc>
        <w:tc>
          <w:tcPr>
            <w:tcW w:w="270" w:type="dxa"/>
          </w:tcPr>
          <w:p w14:paraId="3DE8F071" w14:textId="77777777" w:rsidR="006D4E56" w:rsidRPr="00BE1B5B" w:rsidRDefault="006D4E56" w:rsidP="006D4E5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4065BBD4" w14:textId="3788EC9F" w:rsidR="006D4E56" w:rsidRPr="00BE1B5B" w:rsidRDefault="006D4E56" w:rsidP="006D4E5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E1B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</w:t>
            </w:r>
            <w:r w:rsidRPr="00BE1B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E1B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714</w:t>
            </w:r>
            <w:r w:rsidRPr="00BE1B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E1B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114</w:t>
            </w:r>
          </w:p>
        </w:tc>
      </w:tr>
      <w:tr w:rsidR="006D4E56" w:rsidRPr="00BE1B5B" w14:paraId="3EFD43A2" w14:textId="77777777" w:rsidTr="00BE1B5B">
        <w:trPr>
          <w:cantSplit/>
          <w:trHeight w:val="191"/>
        </w:trPr>
        <w:tc>
          <w:tcPr>
            <w:tcW w:w="5760" w:type="dxa"/>
          </w:tcPr>
          <w:p w14:paraId="7491767E" w14:textId="4C0AF680" w:rsidR="006D4E56" w:rsidRPr="00BE1B5B" w:rsidRDefault="006D4E56" w:rsidP="006D4E56">
            <w:pPr>
              <w:shd w:val="clear" w:color="auto" w:fill="FFFFFF" w:themeFill="background1"/>
              <w:spacing w:line="240" w:lineRule="auto"/>
              <w:ind w:left="175" w:right="-79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1B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ค่าเผื่อหนี้สงสัยจะสูญ </w:t>
            </w:r>
            <w:r w:rsidRPr="00BE1B5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E1B5B">
              <w:rPr>
                <w:rFonts w:asciiTheme="majorBidi" w:hAnsiTheme="majorBidi" w:cs="Angsana New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7BA408" w14:textId="506F432F" w:rsidR="006D4E56" w:rsidRPr="00BE1B5B" w:rsidRDefault="00826D63" w:rsidP="006D4E5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E1B5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851</w:t>
            </w:r>
          </w:p>
        </w:tc>
        <w:tc>
          <w:tcPr>
            <w:tcW w:w="270" w:type="dxa"/>
          </w:tcPr>
          <w:p w14:paraId="21507BE2" w14:textId="77777777" w:rsidR="006D4E56" w:rsidRPr="00BE1B5B" w:rsidRDefault="006D4E56" w:rsidP="006D4E5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AD50B0" w14:textId="71BAC01C" w:rsidR="006D4E56" w:rsidRPr="00BE1B5B" w:rsidRDefault="00826D63" w:rsidP="006D4E5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1B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26D63" w:rsidRPr="00BE1B5B" w14:paraId="077D3342" w14:textId="77777777" w:rsidTr="00BE1B5B">
        <w:trPr>
          <w:cantSplit/>
          <w:trHeight w:val="191"/>
        </w:trPr>
        <w:tc>
          <w:tcPr>
            <w:tcW w:w="5760" w:type="dxa"/>
          </w:tcPr>
          <w:p w14:paraId="48DC226F" w14:textId="77777777" w:rsidR="00826D63" w:rsidRPr="00BE1B5B" w:rsidDel="00943E22" w:rsidRDefault="00826D63" w:rsidP="006D4E56">
            <w:pPr>
              <w:shd w:val="clear" w:color="auto" w:fill="FFFFFF" w:themeFill="background1"/>
              <w:spacing w:line="240" w:lineRule="auto"/>
              <w:ind w:left="175" w:right="-79" w:hanging="1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021CD8C" w14:textId="2237B143" w:rsidR="00826D63" w:rsidRPr="00BE1B5B" w:rsidRDefault="00826D63" w:rsidP="006D4E5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714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5B743A"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965</w:t>
            </w:r>
          </w:p>
        </w:tc>
        <w:tc>
          <w:tcPr>
            <w:tcW w:w="270" w:type="dxa"/>
          </w:tcPr>
          <w:p w14:paraId="6BD749CD" w14:textId="77777777" w:rsidR="00826D63" w:rsidRPr="00BE1B5B" w:rsidRDefault="00826D63" w:rsidP="006D4E5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37246D" w14:textId="653B60FD" w:rsidR="00826D63" w:rsidRPr="00BE1B5B" w:rsidRDefault="00826D63" w:rsidP="006D4E5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714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114</w:t>
            </w:r>
          </w:p>
        </w:tc>
      </w:tr>
      <w:tr w:rsidR="00826D63" w:rsidRPr="00BE1B5B" w14:paraId="4E61F088" w14:textId="77777777" w:rsidTr="00BE1B5B">
        <w:trPr>
          <w:cantSplit/>
          <w:trHeight w:val="191"/>
        </w:trPr>
        <w:tc>
          <w:tcPr>
            <w:tcW w:w="5760" w:type="dxa"/>
          </w:tcPr>
          <w:p w14:paraId="5C63EC33" w14:textId="77777777" w:rsidR="00826D63" w:rsidRPr="00BE1B5B" w:rsidDel="00943E22" w:rsidRDefault="00826D63" w:rsidP="006D4E56">
            <w:pPr>
              <w:shd w:val="clear" w:color="auto" w:fill="FFFFFF" w:themeFill="background1"/>
              <w:spacing w:line="240" w:lineRule="auto"/>
              <w:ind w:left="175" w:right="-79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0695306" w14:textId="77777777" w:rsidR="00826D63" w:rsidRPr="00BE1B5B" w:rsidRDefault="00826D63" w:rsidP="006D4E5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A2AF45" w14:textId="77777777" w:rsidR="00826D63" w:rsidRPr="00BE1B5B" w:rsidRDefault="00826D63" w:rsidP="006D4E5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2ADCB5" w14:textId="77777777" w:rsidR="00826D63" w:rsidRPr="00BE1B5B" w:rsidRDefault="00826D63" w:rsidP="006D4E5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4E56" w:rsidRPr="00BE1B5B" w14:paraId="43A8DCF4" w14:textId="698FD271" w:rsidTr="00A326A0">
        <w:trPr>
          <w:cantSplit/>
          <w:trHeight w:val="191"/>
        </w:trPr>
        <w:tc>
          <w:tcPr>
            <w:tcW w:w="5760" w:type="dxa"/>
          </w:tcPr>
          <w:p w14:paraId="0CA5EC53" w14:textId="16331FD1" w:rsidR="006D4E56" w:rsidRPr="00BE1B5B" w:rsidRDefault="006D4E56" w:rsidP="006D4E56">
            <w:pPr>
              <w:shd w:val="clear" w:color="auto" w:fill="FFFFFF" w:themeFill="background1"/>
              <w:spacing w:line="240" w:lineRule="auto"/>
              <w:ind w:left="175" w:right="-79" w:hanging="17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E1B5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กลับรายการ</w:t>
            </w:r>
            <w:r w:rsidRPr="00BE1B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ขาดทุนจากการด้อยค่าด้านเครดิตที่รับรู้ ณ วันที่ </w:t>
            </w:r>
            <w:r w:rsidRPr="00BE1B5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1 </w:t>
            </w:r>
            <w:r w:rsidRPr="00BE1B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มกราคม </w:t>
            </w:r>
            <w:r w:rsidRPr="00BE1B5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2563 </w:t>
            </w:r>
          </w:p>
        </w:tc>
        <w:tc>
          <w:tcPr>
            <w:tcW w:w="1260" w:type="dxa"/>
          </w:tcPr>
          <w:p w14:paraId="11ECC75C" w14:textId="77777777" w:rsidR="006D4E56" w:rsidRPr="00BE1B5B" w:rsidRDefault="006D4E56" w:rsidP="006D4E5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7B9055" w14:textId="77777777" w:rsidR="006D4E56" w:rsidRPr="00BE1B5B" w:rsidRDefault="006D4E56" w:rsidP="006D4E5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E8C7D9" w14:textId="77777777" w:rsidR="006D4E56" w:rsidRPr="00BE1B5B" w:rsidRDefault="006D4E56" w:rsidP="006D4E5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4E56" w:rsidRPr="00BE1B5B" w14:paraId="2FFD5DA5" w14:textId="43A682FA" w:rsidTr="00BE1B5B">
        <w:trPr>
          <w:cantSplit/>
        </w:trPr>
        <w:tc>
          <w:tcPr>
            <w:tcW w:w="5760" w:type="dxa"/>
          </w:tcPr>
          <w:p w14:paraId="40314FE3" w14:textId="744CF425" w:rsidR="006D4E56" w:rsidRPr="00BE1B5B" w:rsidRDefault="00035609" w:rsidP="00CA227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E1B5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E1B5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260" w:type="dxa"/>
          </w:tcPr>
          <w:p w14:paraId="0BD9722A" w14:textId="077420B3" w:rsidR="006D4E56" w:rsidRPr="00BE1B5B" w:rsidRDefault="006D4E56" w:rsidP="006D4E5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E1B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(162</w:t>
            </w:r>
            <w:r w:rsidRPr="00BE1B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E1B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42</w:t>
            </w:r>
            <w:r w:rsidRPr="00BE1B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Pr="00BE1B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5634EC1B" w14:textId="77777777" w:rsidR="006D4E56" w:rsidRPr="00BE1B5B" w:rsidRDefault="006D4E56" w:rsidP="006D4E5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11BCA7D5" w14:textId="1AEA5AEB" w:rsidR="006D4E56" w:rsidRPr="00BE1B5B" w:rsidRDefault="006D4E56" w:rsidP="006D4E5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E1B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(162</w:t>
            </w:r>
            <w:r w:rsidRPr="00BE1B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E1B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42</w:t>
            </w:r>
            <w:r w:rsidRPr="00BE1B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Pr="00BE1B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6D4E56" w:rsidRPr="00BE1B5B" w14:paraId="59F521C7" w14:textId="5FB4CECC" w:rsidTr="00A326A0">
        <w:trPr>
          <w:cantSplit/>
        </w:trPr>
        <w:tc>
          <w:tcPr>
            <w:tcW w:w="5760" w:type="dxa"/>
            <w:vAlign w:val="bottom"/>
          </w:tcPr>
          <w:p w14:paraId="7C7321A7" w14:textId="4D5AC6F5" w:rsidR="006D4E56" w:rsidRPr="00BE1B5B" w:rsidRDefault="006D4E56" w:rsidP="006D4E56">
            <w:pPr>
              <w:shd w:val="clear" w:color="auto" w:fill="FFFFFF" w:themeFill="background1"/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ค่าเผื่อผลขาดทุนจากการด้อยค่า</w:t>
            </w:r>
            <w:r w:rsidRPr="00BE1B5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ด้านเครดิต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470B7" w14:textId="0150FAC3" w:rsidR="006D4E56" w:rsidRPr="00BE1B5B" w:rsidRDefault="006D4E56" w:rsidP="006D4E5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55</w:t>
            </w:r>
            <w:r w:rsidR="00735D3D"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735D3D"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541</w:t>
            </w:r>
          </w:p>
        </w:tc>
        <w:tc>
          <w:tcPr>
            <w:tcW w:w="270" w:type="dxa"/>
          </w:tcPr>
          <w:p w14:paraId="751A0E2E" w14:textId="77777777" w:rsidR="006D4E56" w:rsidRPr="00BE1B5B" w:rsidRDefault="006D4E56" w:rsidP="006D4E5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9A365A" w14:textId="2BAEA3F7" w:rsidR="006D4E56" w:rsidRPr="00BE1B5B" w:rsidRDefault="006D4E56" w:rsidP="006D4E56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551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E1B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690</w:t>
            </w:r>
          </w:p>
        </w:tc>
      </w:tr>
    </w:tbl>
    <w:p w14:paraId="5EEE4120" w14:textId="39ED818E" w:rsidR="0062585E" w:rsidRPr="00CA227F" w:rsidRDefault="0062585E" w:rsidP="00F638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3E7DE7B0" w14:textId="2C647082" w:rsidR="00926753" w:rsidRDefault="00926753" w:rsidP="00F638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  <w:r w:rsidRPr="00CA227F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กลุ่มบริษัทและบริษัทเลือกที่จะรับรู้การ</w:t>
      </w:r>
      <w:r w:rsidR="0018135A" w:rsidRPr="0018135A">
        <w:rPr>
          <w:rFonts w:asciiTheme="majorBidi" w:hAnsiTheme="majorBidi" w:cstheme="majorBidi" w:hint="cs"/>
          <w:sz w:val="28"/>
          <w:szCs w:val="28"/>
          <w:cs/>
        </w:rPr>
        <w:t>กลับรายการ</w:t>
      </w:r>
      <w:r w:rsidR="0018135A" w:rsidRPr="0018135A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ขาดทุนจากการด้อยค่าด้านเครดิต</w:t>
      </w:r>
      <w:r w:rsidRPr="00CA227F">
        <w:rPr>
          <w:rFonts w:asciiTheme="majorBidi" w:hAnsiTheme="majorBidi" w:cstheme="majorBidi"/>
          <w:sz w:val="28"/>
          <w:szCs w:val="28"/>
          <w:cs/>
        </w:rPr>
        <w:t>โดยปรับปรุงกับกำไรสะสม ณ วันที่</w:t>
      </w:r>
      <w:r w:rsidR="0018135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A227F">
        <w:rPr>
          <w:rFonts w:asciiTheme="majorBidi" w:hAnsiTheme="majorBidi" w:cstheme="majorBidi"/>
          <w:sz w:val="28"/>
          <w:szCs w:val="28"/>
        </w:rPr>
        <w:t xml:space="preserve">1 </w:t>
      </w:r>
      <w:r w:rsidRPr="00CA227F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CA227F">
        <w:rPr>
          <w:rFonts w:asciiTheme="majorBidi" w:hAnsiTheme="majorBidi" w:cstheme="majorBidi"/>
          <w:sz w:val="28"/>
          <w:szCs w:val="28"/>
        </w:rPr>
        <w:t>2563</w:t>
      </w:r>
    </w:p>
    <w:p w14:paraId="4E052F7E" w14:textId="5F3C6785" w:rsidR="00926753" w:rsidRPr="00CA227F" w:rsidRDefault="00926753" w:rsidP="00F638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720BBD18" w14:textId="66D749AD" w:rsidR="0058135D" w:rsidRPr="008216C1" w:rsidRDefault="0058135D" w:rsidP="008216C1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line="240" w:lineRule="auto"/>
        <w:ind w:left="540" w:firstLine="3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8216C1">
        <w:rPr>
          <w:rFonts w:asciiTheme="majorBidi" w:eastAsiaTheme="minorHAnsi" w:hAnsiTheme="majorBidi" w:cstheme="majorBidi"/>
          <w:sz w:val="28"/>
          <w:szCs w:val="28"/>
          <w:cs/>
        </w:rPr>
        <w:t>ดอกเบี้ย</w:t>
      </w:r>
    </w:p>
    <w:p w14:paraId="47623422" w14:textId="77777777" w:rsidR="0058135D" w:rsidRPr="008216C1" w:rsidRDefault="0058135D" w:rsidP="0058135D">
      <w:pPr>
        <w:autoSpaceDE w:val="0"/>
        <w:autoSpaceDN w:val="0"/>
        <w:adjustRightInd w:val="0"/>
        <w:spacing w:after="69" w:line="200" w:lineRule="atLeast"/>
        <w:ind w:left="1080" w:right="296"/>
        <w:jc w:val="thaiDistribute"/>
        <w:rPr>
          <w:rFonts w:asciiTheme="majorBidi" w:eastAsiaTheme="minorHAnsi" w:hAnsiTheme="majorBidi" w:cstheme="majorBidi"/>
          <w:sz w:val="20"/>
          <w:szCs w:val="20"/>
        </w:rPr>
      </w:pPr>
    </w:p>
    <w:p w14:paraId="095CA88C" w14:textId="79C17E20" w:rsidR="0058135D" w:rsidRPr="008216C1" w:rsidRDefault="0058135D" w:rsidP="008216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8216C1">
        <w:rPr>
          <w:rFonts w:asciiTheme="majorBidi" w:eastAsiaTheme="minorHAnsi" w:hAnsiTheme="majorBidi" w:cstheme="majorBidi"/>
          <w:sz w:val="28"/>
          <w:szCs w:val="28"/>
          <w:cs/>
        </w:rPr>
        <w:t xml:space="preserve">ตั้งแต่วันที่ </w:t>
      </w:r>
      <w:r w:rsidR="00A05C4E">
        <w:rPr>
          <w:rFonts w:asciiTheme="majorBidi" w:eastAsiaTheme="minorHAnsi" w:hAnsiTheme="majorBidi" w:cstheme="majorBidi"/>
          <w:sz w:val="28"/>
          <w:szCs w:val="28"/>
        </w:rPr>
        <w:t>1</w:t>
      </w:r>
      <w:r w:rsidRPr="008216C1">
        <w:rPr>
          <w:rFonts w:asciiTheme="majorBidi" w:eastAsiaTheme="minorHAnsi" w:hAnsiTheme="majorBidi" w:cstheme="majorBidi"/>
          <w:sz w:val="28"/>
          <w:szCs w:val="28"/>
          <w:cs/>
        </w:rPr>
        <w:t xml:space="preserve"> มกราคม </w:t>
      </w:r>
      <w:r w:rsidR="00A05C4E">
        <w:rPr>
          <w:rFonts w:asciiTheme="majorBidi" w:eastAsiaTheme="minorHAnsi" w:hAnsiTheme="majorBidi" w:cstheme="majorBidi"/>
          <w:sz w:val="28"/>
          <w:szCs w:val="28"/>
        </w:rPr>
        <w:t>2563</w:t>
      </w:r>
      <w:r w:rsidRPr="008216C1">
        <w:rPr>
          <w:rFonts w:asciiTheme="majorBidi" w:eastAsiaTheme="minorHAnsi" w:hAnsiTheme="majorBidi" w:cstheme="majorBidi"/>
          <w:sz w:val="28"/>
          <w:szCs w:val="28"/>
          <w:cs/>
        </w:rPr>
        <w:t xml:space="preserve"> ดอกเบี้ยรับและดอกเบี้ยจ่ายจะรับรู้ในกำไรหรือขาดทุนโดยใช้วิธีอัตราดอกเบี้ยที่แท้จริง อัตราดอกเบี้ยที่แท้จริงคือ</w:t>
      </w:r>
      <w:r w:rsidR="00263E98">
        <w:rPr>
          <w:rFonts w:asciiTheme="majorBidi" w:eastAsiaTheme="minorHAnsi" w:hAnsiTheme="majorBidi" w:cstheme="majorBidi" w:hint="cs"/>
          <w:sz w:val="28"/>
          <w:szCs w:val="28"/>
          <w:cs/>
        </w:rPr>
        <w:t xml:space="preserve"> </w:t>
      </w:r>
      <w:r w:rsidRPr="008216C1">
        <w:rPr>
          <w:rFonts w:asciiTheme="majorBidi" w:eastAsiaTheme="minorHAnsi" w:hAnsiTheme="majorBidi" w:cstheme="majorBidi"/>
          <w:sz w:val="28"/>
          <w:szCs w:val="28"/>
          <w:cs/>
        </w:rPr>
        <w:t>อัตราที่ใช้ในการคิดลดประมาณการเงินสดจ่ายหรือรับในอนาคตตลอดอายุที่คาดไว้ของเครื่องมือทางการเงินเพื่อให้ได้มูลค่าตามบัญชีขั้นต้นของสินทรัพย์ทางการเงิน หรือราคาทุนตัดจำหน่ายของหนี้สินทางการเงิน</w:t>
      </w:r>
      <w:r w:rsidR="00B4209B">
        <w:rPr>
          <w:rFonts w:asciiTheme="majorBidi" w:eastAsiaTheme="minorHAnsi" w:hAnsiTheme="majorBidi" w:cstheme="majorBidi" w:hint="cs"/>
          <w:sz w:val="28"/>
          <w:szCs w:val="28"/>
          <w:cs/>
        </w:rPr>
        <w:t xml:space="preserve"> </w:t>
      </w:r>
      <w:r w:rsidRPr="008216C1">
        <w:rPr>
          <w:rFonts w:asciiTheme="majorBidi" w:eastAsiaTheme="minorHAnsi" w:hAnsiTheme="majorBidi" w:cstheme="majorBidi" w:hint="cs"/>
          <w:sz w:val="28"/>
          <w:szCs w:val="28"/>
          <w:cs/>
        </w:rPr>
        <w:t>ในการคำนวณอัตราดอกเบี้ยที่แท้จริงสำหรับเครื่องมือทางการเงินนอกเหนือจากสินทรัพ</w:t>
      </w:r>
      <w:r w:rsidRPr="008216C1">
        <w:rPr>
          <w:rFonts w:asciiTheme="majorBidi" w:eastAsiaTheme="minorHAnsi" w:hAnsiTheme="majorBidi" w:cstheme="majorBidi"/>
          <w:sz w:val="28"/>
          <w:szCs w:val="28"/>
          <w:cs/>
        </w:rPr>
        <w:t>ย์ที่มีการด้อยค่าด้านเครดิต กลุ่มบริษัท</w:t>
      </w:r>
      <w:r w:rsidR="008E2FC8" w:rsidRPr="008216C1">
        <w:rPr>
          <w:rFonts w:asciiTheme="majorBidi" w:eastAsiaTheme="minorHAnsi" w:hAnsiTheme="majorBidi" w:cstheme="majorBidi"/>
          <w:sz w:val="28"/>
          <w:szCs w:val="28"/>
          <w:cs/>
        </w:rPr>
        <w:t>และบริษัท</w:t>
      </w:r>
      <w:r w:rsidRPr="008216C1">
        <w:rPr>
          <w:rFonts w:asciiTheme="majorBidi" w:eastAsiaTheme="minorHAnsi" w:hAnsiTheme="majorBidi" w:cstheme="majorBidi"/>
          <w:sz w:val="28"/>
          <w:szCs w:val="28"/>
          <w:cs/>
        </w:rPr>
        <w:t>ประมาณการกระแสเงินสดที่คาดว่าจะได้รับโดยพิจารณาเงื่อนไขของสัญญาทั้งหมดของเครื่องมือทางการเงินนั้น แต่ไม่พิจารณา</w:t>
      </w:r>
      <w:r w:rsidR="00405152" w:rsidRPr="008216C1">
        <w:rPr>
          <w:rFonts w:asciiTheme="majorBidi" w:eastAsiaTheme="minorHAnsi" w:hAnsiTheme="majorBidi" w:cstheme="majorBidi"/>
          <w:sz w:val="28"/>
          <w:szCs w:val="28"/>
          <w:cs/>
        </w:rPr>
        <w:t>ค่าเผื่อ</w:t>
      </w:r>
      <w:r w:rsidRPr="008216C1">
        <w:rPr>
          <w:rFonts w:asciiTheme="majorBidi" w:eastAsiaTheme="minorHAnsi" w:hAnsiTheme="majorBidi" w:cstheme="majorBidi"/>
          <w:sz w:val="28"/>
          <w:szCs w:val="28"/>
          <w:cs/>
        </w:rPr>
        <w:t>ผลขาดทุน</w:t>
      </w:r>
      <w:r w:rsidR="001A6BC2">
        <w:rPr>
          <w:rFonts w:asciiTheme="majorBidi" w:eastAsiaTheme="minorHAnsi" w:hAnsiTheme="majorBidi" w:cstheme="majorBidi" w:hint="cs"/>
          <w:sz w:val="28"/>
          <w:szCs w:val="28"/>
          <w:cs/>
        </w:rPr>
        <w:t>จากการด้อยค่า</w:t>
      </w:r>
      <w:r w:rsidRPr="008216C1">
        <w:rPr>
          <w:rFonts w:asciiTheme="majorBidi" w:eastAsiaTheme="minorHAnsi" w:hAnsiTheme="majorBidi" w:cstheme="majorBidi"/>
          <w:sz w:val="28"/>
          <w:szCs w:val="28"/>
          <w:cs/>
        </w:rPr>
        <w:t xml:space="preserve">ด้านเครดิต </w:t>
      </w:r>
    </w:p>
    <w:p w14:paraId="516CC16C" w14:textId="77777777" w:rsidR="0094745F" w:rsidRPr="008216C1" w:rsidRDefault="0094745F" w:rsidP="008216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00DC02D3" w14:textId="0A6CC3EA" w:rsidR="0058135D" w:rsidRPr="00C64041" w:rsidRDefault="0058135D" w:rsidP="008216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8216C1">
        <w:rPr>
          <w:rFonts w:asciiTheme="majorBidi" w:eastAsiaTheme="minorHAnsi" w:hAnsiTheme="majorBidi" w:cstheme="majorBidi"/>
          <w:sz w:val="28"/>
          <w:szCs w:val="28"/>
          <w:cs/>
        </w:rPr>
        <w:t>การคำนวณอัตราดอกเบี้ยที่แท้จริง</w:t>
      </w:r>
      <w:r w:rsidR="009E6274">
        <w:rPr>
          <w:rFonts w:asciiTheme="majorBidi" w:eastAsiaTheme="minorHAnsi" w:hAnsiTheme="majorBidi" w:cstheme="majorBidi" w:hint="cs"/>
          <w:sz w:val="28"/>
          <w:szCs w:val="28"/>
          <w:cs/>
        </w:rPr>
        <w:t>ให้</w:t>
      </w:r>
      <w:r w:rsidRPr="008216C1">
        <w:rPr>
          <w:rFonts w:asciiTheme="majorBidi" w:eastAsiaTheme="minorHAnsi" w:hAnsiTheme="majorBidi" w:cstheme="majorBidi"/>
          <w:sz w:val="28"/>
          <w:szCs w:val="28"/>
          <w:cs/>
        </w:rPr>
        <w:t>รวมถึงค่าธรรมเนียมและต้นทุนในการรับและจ่ายทั้งหมด</w:t>
      </w:r>
      <w:r w:rsidRPr="008216C1">
        <w:rPr>
          <w:rFonts w:asciiTheme="majorBidi" w:hAnsiTheme="majorBidi" w:cstheme="majorBidi"/>
          <w:sz w:val="28"/>
          <w:szCs w:val="28"/>
          <w:cs/>
        </w:rPr>
        <w:t>ซึ่</w:t>
      </w:r>
      <w:r w:rsidR="00D27BB2" w:rsidRPr="008216C1">
        <w:rPr>
          <w:rFonts w:asciiTheme="majorBidi" w:hAnsiTheme="majorBidi" w:cstheme="majorBidi"/>
          <w:sz w:val="28"/>
          <w:szCs w:val="28"/>
          <w:cs/>
        </w:rPr>
        <w:t>ง</w:t>
      </w:r>
      <w:r w:rsidRPr="008216C1">
        <w:rPr>
          <w:rFonts w:asciiTheme="majorBidi" w:eastAsiaTheme="minorHAnsi" w:hAnsiTheme="majorBidi" w:cstheme="majorBidi"/>
          <w:sz w:val="28"/>
          <w:szCs w:val="28"/>
          <w:cs/>
        </w:rPr>
        <w:t>เป็นส่วนหนึ่งของอัตราดอกเบี้ยที่แท้จริง ต้นทุนการทำรายการรวมถึงต้นทุนส่วนเพิ่มที่เกี่ยวข้องโดยตรงกับการซื้อหรือออกสินทรัพย์ทางการเงินหรือหนี้สินทางการเงิน</w:t>
      </w:r>
    </w:p>
    <w:p w14:paraId="276995D6" w14:textId="77777777" w:rsidR="0058135D" w:rsidRPr="008216C1" w:rsidRDefault="0058135D" w:rsidP="008216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2"/>
        </w:rPr>
      </w:pPr>
    </w:p>
    <w:p w14:paraId="72306692" w14:textId="77777777" w:rsidR="008414DD" w:rsidRDefault="00841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F965D49" w14:textId="2CEBEEAE" w:rsidR="0058135D" w:rsidRPr="00A81088" w:rsidRDefault="0058135D" w:rsidP="00A810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  <w:r w:rsidRPr="00A81088">
        <w:rPr>
          <w:rFonts w:asciiTheme="majorBidi" w:hAnsiTheme="majorBidi" w:cstheme="majorBidi"/>
          <w:sz w:val="28"/>
          <w:szCs w:val="28"/>
          <w:cs/>
        </w:rPr>
        <w:lastRenderedPageBreak/>
        <w:t>ราคาทุนตัดจำหน่ายของสินทรัพย์ทางการเงินหรือหนี้สินทางการเงินคือ</w:t>
      </w:r>
      <w:r w:rsidR="00245861" w:rsidRPr="00A810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81088">
        <w:rPr>
          <w:rFonts w:asciiTheme="majorBidi" w:hAnsiTheme="majorBidi" w:cstheme="majorBidi"/>
          <w:sz w:val="28"/>
          <w:szCs w:val="28"/>
          <w:cs/>
        </w:rPr>
        <w:t>มูลค่าของสินทรัพย์ทางการเงินหรือหนี้สินทางการเงินที่รับรู้เมื่อเริ่มแรกหักด้วยการชำระคืนเงินต้น บวกหรือหักค่าตัดจำหน่ายสะสมที่คำนวณโดยใช้วิธีอัตราดอกเบี้ยที่แท้จริง ซึ่งเกิดจากผลต่างระหว่างมูลค่าที่รับรู้รายการเมื่อเริ่มแรกและมูลค่า ณ วันที่ครบกำหนดและปรับปรุงด้วยค่าเผื่อผลขาดทุน</w:t>
      </w:r>
      <w:r w:rsidR="00245861" w:rsidRPr="00A81088">
        <w:rPr>
          <w:rFonts w:asciiTheme="majorBidi" w:hAnsiTheme="majorBidi" w:cstheme="majorBidi"/>
          <w:sz w:val="28"/>
          <w:szCs w:val="28"/>
          <w:cs/>
        </w:rPr>
        <w:t>จากการด้อยค่าด้านเครดิต</w:t>
      </w:r>
      <w:r w:rsidRPr="00A81088">
        <w:rPr>
          <w:rFonts w:asciiTheme="majorBidi" w:hAnsiTheme="majorBidi" w:cstheme="majorBidi"/>
          <w:sz w:val="28"/>
          <w:szCs w:val="28"/>
          <w:cs/>
        </w:rPr>
        <w:t>สำหรับกรณีของสินทรัพย์ทางการเงิน มูลค่าตามบัญชีขั้นต้นของสินทรัพย์ทางการเงินคือ</w:t>
      </w:r>
      <w:r w:rsidR="00245861" w:rsidRPr="00A810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81088">
        <w:rPr>
          <w:rFonts w:asciiTheme="majorBidi" w:hAnsiTheme="majorBidi" w:cstheme="majorBidi"/>
          <w:sz w:val="28"/>
          <w:szCs w:val="28"/>
          <w:cs/>
        </w:rPr>
        <w:t>ราคาทุนตัดจำหน่ายของสินทรัพย์ทางการเงินก่อนที่จะมีการปรับปรุง</w:t>
      </w:r>
      <w:r w:rsidR="00245861" w:rsidRPr="00A81088">
        <w:rPr>
          <w:rFonts w:asciiTheme="majorBidi" w:hAnsiTheme="majorBidi" w:cstheme="majorBidi"/>
          <w:sz w:val="28"/>
          <w:szCs w:val="28"/>
          <w:cs/>
        </w:rPr>
        <w:t>ค่าเผื่อผลขาดทุนจากการด้อยค่าด้านเครดิต</w:t>
      </w:r>
    </w:p>
    <w:p w14:paraId="7685B872" w14:textId="77777777" w:rsidR="0058135D" w:rsidRPr="00A81088" w:rsidRDefault="0058135D" w:rsidP="00A81088">
      <w:pPr>
        <w:tabs>
          <w:tab w:val="left" w:pos="1260"/>
        </w:tabs>
        <w:autoSpaceDE w:val="0"/>
        <w:autoSpaceDN w:val="0"/>
        <w:adjustRightInd w:val="0"/>
        <w:spacing w:line="200" w:lineRule="atLeast"/>
        <w:ind w:left="1260" w:right="296"/>
        <w:jc w:val="thaiDistribute"/>
        <w:rPr>
          <w:rFonts w:asciiTheme="majorBidi" w:eastAsiaTheme="minorHAnsi" w:hAnsiTheme="majorBidi" w:cstheme="majorBidi"/>
          <w:sz w:val="22"/>
          <w:szCs w:val="22"/>
        </w:rPr>
      </w:pPr>
    </w:p>
    <w:p w14:paraId="0301E23B" w14:textId="77777777" w:rsidR="0058135D" w:rsidRPr="00A81088" w:rsidRDefault="0058135D" w:rsidP="00A81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line="200" w:lineRule="atLeast"/>
        <w:ind w:left="1260" w:right="296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A8108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การคำนวณดอกเบี้ยรับและดอกเบี้ยจ่าย </w:t>
      </w:r>
    </w:p>
    <w:p w14:paraId="7A50ABCD" w14:textId="77777777" w:rsidR="0058135D" w:rsidRPr="00A81088" w:rsidRDefault="0058135D" w:rsidP="00A81088">
      <w:pPr>
        <w:pStyle w:val="ListParagraph"/>
        <w:tabs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2"/>
        </w:rPr>
      </w:pPr>
    </w:p>
    <w:p w14:paraId="03DBC46D" w14:textId="17F13D32" w:rsidR="0058135D" w:rsidRPr="00A81088" w:rsidRDefault="0058135D" w:rsidP="00A81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after="69" w:line="200" w:lineRule="atLeast"/>
        <w:ind w:left="126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A81088">
        <w:rPr>
          <w:rFonts w:asciiTheme="majorBidi" w:hAnsiTheme="majorBidi" w:cstheme="majorBidi"/>
          <w:sz w:val="28"/>
          <w:szCs w:val="28"/>
          <w:cs/>
        </w:rPr>
        <w:t>ในการคำนวณดอกเบี้ยรับและดอกเบี้ยจ่ายให้ใช้อัตราดอกเบี้ยที่แท้จริงกับมูลค่าตามบัญชีขั้นต้นของสินทรัพย์ (เมื่อสินทรัพย์ไม่ด้อยค่าด้านเครดิต) หรือราคาทุนตัดจำหน่ายของหนี้สิน อย่างไรก็ตาม</w:t>
      </w:r>
      <w:r w:rsidR="00D354D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81088">
        <w:rPr>
          <w:rFonts w:asciiTheme="majorBidi" w:hAnsiTheme="majorBidi" w:cstheme="majorBidi"/>
          <w:sz w:val="28"/>
          <w:szCs w:val="28"/>
          <w:cs/>
        </w:rPr>
        <w:t>สำหรับสินทรัพย์ทางการเงินที่ไม่ใช่สินทรัพย์ทางการเงินที่มีการด้อยค่าด้านเครดิตเมื่อซื้อหรือเมื่อกําเนิด แต่กลายเป็นสินทรัพย์ทางการเงินที่มีการด้อยค่าด้านเครดิตในภายหลัง ให้คำนวณดอกเบี้ยรับโดยใช้อัตราดอกเบี้ยที่แท้จริงกับราคาทุนตัดจำหน่ายของสินทรัพย์ทางการเงิน หากสินทรัพย์ทางการเงินดังกล่าวไม่ด้อยค่าอีกต่อไปให้คำนวณดอกเบี้ยรับโดยกลับไปใช้มูลค่า</w:t>
      </w:r>
      <w:r w:rsidR="004779E6" w:rsidRPr="00A81088">
        <w:rPr>
          <w:rFonts w:asciiTheme="majorBidi" w:hAnsiTheme="majorBidi" w:cstheme="majorBidi"/>
          <w:sz w:val="28"/>
          <w:szCs w:val="28"/>
          <w:cs/>
        </w:rPr>
        <w:t>ตามบัญชี</w:t>
      </w:r>
      <w:r w:rsidRPr="00A81088">
        <w:rPr>
          <w:rFonts w:asciiTheme="majorBidi" w:hAnsiTheme="majorBidi" w:cstheme="majorBidi"/>
          <w:sz w:val="28"/>
          <w:szCs w:val="28"/>
          <w:cs/>
        </w:rPr>
        <w:t>ขั้นต้น</w:t>
      </w:r>
    </w:p>
    <w:p w14:paraId="210B31D6" w14:textId="77777777" w:rsidR="0058135D" w:rsidRPr="00A81088" w:rsidRDefault="0058135D" w:rsidP="00A81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line="200" w:lineRule="atLeast"/>
        <w:ind w:left="1260" w:right="296"/>
        <w:jc w:val="thaiDistribute"/>
        <w:rPr>
          <w:rFonts w:asciiTheme="majorBidi" w:hAnsiTheme="majorBidi" w:cstheme="majorBidi"/>
          <w:sz w:val="22"/>
          <w:szCs w:val="22"/>
        </w:rPr>
      </w:pPr>
    </w:p>
    <w:p w14:paraId="0B6265EF" w14:textId="24F74D26" w:rsidR="00A65E64" w:rsidRDefault="0058135D" w:rsidP="00A81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after="69" w:line="200" w:lineRule="atLeast"/>
        <w:ind w:left="1260" w:right="-2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81088">
        <w:rPr>
          <w:rFonts w:asciiTheme="majorBidi" w:hAnsiTheme="majorBidi" w:cstheme="majorBidi"/>
          <w:sz w:val="28"/>
          <w:szCs w:val="28"/>
          <w:cs/>
        </w:rPr>
        <w:t>สำหรับสินทรัพย์และหนี้สินทางการเงินที่มีอยู่ ณ วันที่</w:t>
      </w:r>
      <w:r w:rsidR="00F80F13">
        <w:rPr>
          <w:rFonts w:asciiTheme="majorBidi" w:hAnsiTheme="majorBidi" w:cstheme="majorBidi" w:hint="cs"/>
          <w:sz w:val="28"/>
          <w:szCs w:val="28"/>
          <w:cs/>
        </w:rPr>
        <w:t xml:space="preserve">เริ่มต้นใช้มาตรฐานครั้งแรก </w:t>
      </w:r>
      <w:r w:rsidR="00840078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</w:t>
      </w:r>
      <w:r w:rsidR="00A65E64">
        <w:rPr>
          <w:rFonts w:asciiTheme="majorBidi" w:hAnsiTheme="majorBidi" w:cstheme="majorBidi" w:hint="cs"/>
          <w:sz w:val="28"/>
          <w:szCs w:val="28"/>
          <w:cs/>
        </w:rPr>
        <w:t>คำนวณอัตราดอกเบี้ยที่แท้จริงจาก</w:t>
      </w:r>
      <w:r w:rsidR="0049341B">
        <w:rPr>
          <w:rFonts w:asciiTheme="majorBidi" w:hAnsiTheme="majorBidi" w:cstheme="majorBidi" w:hint="cs"/>
          <w:sz w:val="28"/>
          <w:szCs w:val="28"/>
          <w:cs/>
        </w:rPr>
        <w:t>ก</w:t>
      </w:r>
      <w:r w:rsidR="00A65E64">
        <w:rPr>
          <w:rFonts w:asciiTheme="majorBidi" w:hAnsiTheme="majorBidi" w:cstheme="majorBidi" w:hint="cs"/>
          <w:sz w:val="28"/>
          <w:szCs w:val="28"/>
          <w:cs/>
        </w:rPr>
        <w:t>ระแสเงินสดคงเหลือ</w:t>
      </w:r>
      <w:r w:rsidR="003D609F">
        <w:rPr>
          <w:rFonts w:asciiTheme="majorBidi" w:hAnsiTheme="majorBidi" w:cstheme="majorBidi" w:hint="cs"/>
          <w:sz w:val="28"/>
          <w:szCs w:val="28"/>
          <w:cs/>
        </w:rPr>
        <w:t>ตามสัญญา</w:t>
      </w:r>
    </w:p>
    <w:p w14:paraId="7EADF137" w14:textId="77777777" w:rsidR="0058135D" w:rsidRPr="00A81088" w:rsidRDefault="0058135D" w:rsidP="00F638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2"/>
          <w:cs/>
        </w:rPr>
      </w:pPr>
    </w:p>
    <w:p w14:paraId="77B13F10" w14:textId="77777777" w:rsidR="00F6386E" w:rsidRPr="00143016" w:rsidRDefault="00F6386E" w:rsidP="00F6386E">
      <w:pPr>
        <w:pStyle w:val="ListParagraph"/>
        <w:numPr>
          <w:ilvl w:val="0"/>
          <w:numId w:val="10"/>
        </w:num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143016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TFRS 16 </w:t>
      </w:r>
      <w:r w:rsidRPr="00143016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สัญญาเช่า</w:t>
      </w:r>
    </w:p>
    <w:p w14:paraId="65CD3E26" w14:textId="77777777" w:rsidR="00F6386E" w:rsidRPr="00D84E1F" w:rsidRDefault="00F6386E" w:rsidP="00F6386E">
      <w:pPr>
        <w:shd w:val="clear" w:color="auto" w:fill="FFFFFF" w:themeFill="background1"/>
        <w:spacing w:line="240" w:lineRule="auto"/>
        <w:ind w:left="1260"/>
        <w:jc w:val="thaiDistribute"/>
        <w:rPr>
          <w:rFonts w:asciiTheme="majorBidi" w:hAnsiTheme="majorBidi" w:cstheme="majorBidi"/>
          <w:sz w:val="22"/>
          <w:szCs w:val="22"/>
        </w:rPr>
      </w:pPr>
    </w:p>
    <w:p w14:paraId="0DD62308" w14:textId="27EEBE59" w:rsidR="00F6386E" w:rsidRPr="00143016" w:rsidRDefault="00F6386E" w:rsidP="00F6386E">
      <w:pPr>
        <w:pStyle w:val="BodyText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</w:pPr>
      <w:r w:rsidRPr="00143016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="002A519F">
        <w:rPr>
          <w:rFonts w:asciiTheme="majorBidi" w:hAnsiTheme="majorBidi" w:cstheme="majorBidi"/>
          <w:sz w:val="28"/>
          <w:szCs w:val="28"/>
        </w:rPr>
        <w:t>1</w:t>
      </w:r>
      <w:r w:rsidRPr="00143016">
        <w:rPr>
          <w:rFonts w:asciiTheme="majorBidi" w:hAnsiTheme="majorBidi" w:cstheme="majorBidi"/>
          <w:sz w:val="28"/>
          <w:szCs w:val="28"/>
        </w:rPr>
        <w:t xml:space="preserve"> 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2A519F">
        <w:rPr>
          <w:rFonts w:asciiTheme="majorBidi" w:hAnsiTheme="majorBidi" w:cstheme="majorBidi"/>
          <w:sz w:val="28"/>
          <w:szCs w:val="28"/>
        </w:rPr>
        <w:t>2563</w:t>
      </w:r>
      <w:r w:rsidRPr="00143016">
        <w:rPr>
          <w:rFonts w:asciiTheme="majorBidi" w:hAnsiTheme="majorBidi" w:cstheme="majorBidi"/>
          <w:sz w:val="28"/>
          <w:szCs w:val="28"/>
        </w:rPr>
        <w:t xml:space="preserve"> </w:t>
      </w:r>
      <w:r w:rsidRPr="00143016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114334" w:rsidRPr="00EF470F">
        <w:rPr>
          <w:rFonts w:asciiTheme="majorBidi" w:hAnsiTheme="majorBidi" w:cstheme="majorBidi"/>
          <w:sz w:val="28"/>
          <w:szCs w:val="28"/>
          <w:cs/>
        </w:rPr>
        <w:t>และบริษัท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ถือปฏิบัติตาม </w:t>
      </w:r>
      <w:r w:rsidRPr="00143016">
        <w:rPr>
          <w:rFonts w:asciiTheme="majorBidi" w:hAnsiTheme="majorBidi" w:cstheme="majorBidi"/>
          <w:sz w:val="28"/>
          <w:szCs w:val="28"/>
        </w:rPr>
        <w:t xml:space="preserve">TFRS </w:t>
      </w:r>
      <w:r w:rsidR="002A519F">
        <w:rPr>
          <w:rFonts w:asciiTheme="majorBidi" w:hAnsiTheme="majorBidi" w:cstheme="majorBidi"/>
          <w:sz w:val="28"/>
          <w:szCs w:val="28"/>
        </w:rPr>
        <w:t>16</w:t>
      </w:r>
      <w:r w:rsidRPr="00143016">
        <w:rPr>
          <w:rFonts w:asciiTheme="majorBidi" w:hAnsiTheme="majorBidi" w:cstheme="majorBidi"/>
          <w:sz w:val="28"/>
          <w:szCs w:val="28"/>
        </w:rPr>
        <w:t xml:space="preserve"> 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2A519F">
        <w:rPr>
          <w:rFonts w:asciiTheme="majorBidi" w:hAnsiTheme="majorBidi" w:cstheme="majorBidi"/>
          <w:sz w:val="28"/>
          <w:szCs w:val="28"/>
        </w:rPr>
        <w:t>17</w:t>
      </w:r>
      <w:r w:rsidRPr="00143016">
        <w:rPr>
          <w:rFonts w:asciiTheme="majorBidi" w:hAnsiTheme="majorBidi" w:cstheme="majorBidi"/>
          <w:sz w:val="28"/>
          <w:szCs w:val="28"/>
        </w:rPr>
        <w:t xml:space="preserve"> 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143016">
        <w:rPr>
          <w:rFonts w:asciiTheme="majorBidi" w:hAnsiTheme="majorBidi" w:cstheme="majorBidi"/>
          <w:i/>
          <w:iCs/>
          <w:sz w:val="28"/>
          <w:szCs w:val="28"/>
          <w:cs/>
        </w:rPr>
        <w:t>สัญญาเช่า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43016">
        <w:rPr>
          <w:rFonts w:asciiTheme="majorBidi" w:hAnsiTheme="majorBidi" w:cs="Angsana New"/>
          <w:sz w:val="28"/>
          <w:szCs w:val="28"/>
          <w:cs/>
        </w:rPr>
        <w:t>(“</w:t>
      </w:r>
      <w:r w:rsidRPr="00143016">
        <w:rPr>
          <w:rFonts w:asciiTheme="majorBidi" w:hAnsiTheme="majorBidi" w:cstheme="majorBidi"/>
          <w:sz w:val="28"/>
          <w:szCs w:val="28"/>
        </w:rPr>
        <w:t xml:space="preserve">TAS </w:t>
      </w:r>
      <w:r w:rsidR="002A519F">
        <w:rPr>
          <w:rFonts w:asciiTheme="majorBidi" w:hAnsiTheme="majorBidi" w:cstheme="majorBidi"/>
          <w:sz w:val="28"/>
          <w:szCs w:val="28"/>
        </w:rPr>
        <w:t>17</w:t>
      </w:r>
      <w:r w:rsidRPr="00143016">
        <w:rPr>
          <w:rFonts w:asciiTheme="majorBidi" w:hAnsiTheme="majorBidi" w:cs="Angsana New"/>
          <w:sz w:val="28"/>
          <w:szCs w:val="28"/>
          <w:cs/>
        </w:rPr>
        <w:t xml:space="preserve">”) 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ด้วยวิธีปรับปรุงย้อนหลังโดยรับรู้ผลกระทบสะสม </w:t>
      </w:r>
      <w:r w:rsidRPr="00143016">
        <w:rPr>
          <w:rFonts w:asciiTheme="majorBidi" w:hAnsiTheme="majorBidi" w:cs="Angsana New"/>
          <w:sz w:val="28"/>
          <w:szCs w:val="28"/>
          <w:cs/>
        </w:rPr>
        <w:t>(</w:t>
      </w:r>
      <w:r w:rsidRPr="00143016">
        <w:rPr>
          <w:rFonts w:asciiTheme="majorBidi" w:hAnsiTheme="majorBidi" w:cstheme="majorBidi"/>
          <w:sz w:val="28"/>
          <w:szCs w:val="28"/>
        </w:rPr>
        <w:t>Modified retrospective approach</w:t>
      </w:r>
      <w:r w:rsidRPr="00143016">
        <w:rPr>
          <w:rFonts w:asciiTheme="majorBidi" w:hAnsiTheme="majorBidi" w:cs="Angsana New"/>
          <w:sz w:val="28"/>
          <w:szCs w:val="28"/>
          <w:cs/>
        </w:rPr>
        <w:t>)</w:t>
      </w:r>
    </w:p>
    <w:p w14:paraId="6B0A9A9B" w14:textId="77777777" w:rsidR="00F6386E" w:rsidRPr="00D84E1F" w:rsidRDefault="00F6386E" w:rsidP="00F6386E">
      <w:pPr>
        <w:pStyle w:val="BodyText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10DA2F10" w14:textId="31D8310B" w:rsidR="00F6386E" w:rsidRPr="00143016" w:rsidRDefault="00F6386E" w:rsidP="00F6386E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143016">
        <w:rPr>
          <w:rFonts w:asciiTheme="majorBidi" w:eastAsia="Calibri" w:hAnsiTheme="majorBidi" w:cstheme="majorBidi"/>
          <w:sz w:val="28"/>
          <w:szCs w:val="28"/>
          <w:cs/>
        </w:rPr>
        <w:t>เดิมกลุ่มบริษัทและ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143016">
        <w:rPr>
          <w:rFonts w:asciiTheme="majorBidi" w:eastAsia="Calibri" w:hAnsiTheme="majorBidi" w:cstheme="majorBidi"/>
          <w:sz w:val="28"/>
          <w:szCs w:val="28"/>
        </w:rPr>
        <w:t xml:space="preserve"> TFRS</w:t>
      </w:r>
      <w:r w:rsidRPr="00143016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143016">
        <w:rPr>
          <w:rFonts w:asciiTheme="majorBidi" w:eastAsia="Calibri" w:hAnsiTheme="majorBidi" w:cstheme="majorBidi"/>
          <w:sz w:val="28"/>
          <w:szCs w:val="28"/>
        </w:rPr>
        <w:t xml:space="preserve">16 </w:t>
      </w:r>
      <w:r w:rsidRPr="00143016">
        <w:rPr>
          <w:rFonts w:asciiTheme="majorBidi" w:eastAsia="Calibri" w:hAnsiTheme="majorBidi" w:cstheme="majorBidi"/>
          <w:sz w:val="28"/>
          <w:szCs w:val="28"/>
          <w:cs/>
        </w:rPr>
        <w:t xml:space="preserve">กลุ่มบริษัทและบริษัทได้ประเมินว่าสัญญาเป็นสัญญาเช่าหรือประกอบด้วยสัญญาเช่าหรือไม่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กลุ่มบริษัทและบริษัทจะปันส่วนสิ่งตอบแทนที่ต้องจ่ายตามราคาขายที่เป็นเอกเทศ </w:t>
      </w:r>
      <w:r w:rsidRPr="00143016">
        <w:rPr>
          <w:rFonts w:asciiTheme="majorBidi" w:eastAsia="Calibri" w:hAnsiTheme="majorBidi"/>
          <w:sz w:val="28"/>
          <w:szCs w:val="28"/>
          <w:cs/>
        </w:rPr>
        <w:t>(</w:t>
      </w:r>
      <w:r w:rsidRPr="00143016">
        <w:rPr>
          <w:rFonts w:asciiTheme="majorBidi" w:eastAsia="Calibri" w:hAnsiTheme="majorBidi" w:cstheme="majorBidi"/>
          <w:sz w:val="28"/>
          <w:szCs w:val="28"/>
        </w:rPr>
        <w:t>Transaction price</w:t>
      </w:r>
      <w:r w:rsidRPr="00143016">
        <w:rPr>
          <w:rFonts w:asciiTheme="majorBidi" w:eastAsia="Calibri" w:hAnsiTheme="majorBidi"/>
          <w:sz w:val="28"/>
          <w:szCs w:val="28"/>
          <w:cs/>
        </w:rPr>
        <w:t xml:space="preserve">) </w:t>
      </w:r>
      <w:r w:rsidRPr="00143016">
        <w:rPr>
          <w:rFonts w:asciiTheme="majorBidi" w:eastAsia="Calibri" w:hAnsiTheme="majorBidi" w:cstheme="majorBidi"/>
          <w:sz w:val="28"/>
          <w:szCs w:val="28"/>
          <w:cs/>
        </w:rPr>
        <w:t xml:space="preserve">ณ </w:t>
      </w:r>
      <w:r w:rsidRPr="00143016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143016">
        <w:rPr>
          <w:rFonts w:asciiTheme="majorBidi" w:hAnsiTheme="majorBidi" w:cstheme="majorBidi"/>
          <w:sz w:val="28"/>
          <w:szCs w:val="28"/>
        </w:rPr>
        <w:t xml:space="preserve"> </w:t>
      </w:r>
      <w:r w:rsidR="00B23278">
        <w:rPr>
          <w:rFonts w:asciiTheme="majorBidi" w:hAnsiTheme="majorBidi" w:cstheme="majorBidi"/>
          <w:sz w:val="28"/>
          <w:szCs w:val="28"/>
        </w:rPr>
        <w:t>1</w:t>
      </w:r>
      <w:r w:rsidRPr="00143016">
        <w:rPr>
          <w:rFonts w:asciiTheme="majorBidi" w:hAnsiTheme="majorBidi" w:cstheme="majorBidi"/>
          <w:sz w:val="28"/>
          <w:szCs w:val="28"/>
        </w:rPr>
        <w:t xml:space="preserve"> 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B23278">
        <w:rPr>
          <w:rFonts w:asciiTheme="majorBidi" w:hAnsiTheme="majorBidi" w:cstheme="majorBidi"/>
          <w:sz w:val="28"/>
          <w:szCs w:val="28"/>
        </w:rPr>
        <w:t>2563</w:t>
      </w:r>
      <w:r w:rsidRPr="00143016">
        <w:rPr>
          <w:rFonts w:asciiTheme="majorBidi" w:eastAsia="Calibri" w:hAnsiTheme="majorBidi"/>
          <w:sz w:val="28"/>
          <w:szCs w:val="28"/>
          <w:cs/>
        </w:rPr>
        <w:t xml:space="preserve"> </w:t>
      </w:r>
      <w:r w:rsidRPr="00143016">
        <w:rPr>
          <w:rFonts w:asciiTheme="majorBidi" w:eastAsia="Calibri" w:hAnsiTheme="majorBidi" w:cstheme="majorBidi"/>
          <w:sz w:val="28"/>
          <w:szCs w:val="28"/>
          <w:cs/>
        </w:rPr>
        <w:t>กลุ่มบริษัทและบริษัทรับรู้สินทรัพย์สิทธิการใช้และหนี้สินตามสัญญาเช่า</w:t>
      </w:r>
      <w:r w:rsidRPr="00143016">
        <w:rPr>
          <w:rFonts w:asciiTheme="majorBidi" w:eastAsia="Calibri" w:hAnsiTheme="majorBidi"/>
          <w:sz w:val="28"/>
          <w:szCs w:val="28"/>
          <w:cs/>
        </w:rPr>
        <w:t xml:space="preserve"> </w:t>
      </w:r>
      <w:r w:rsidRPr="00143016">
        <w:rPr>
          <w:rFonts w:asciiTheme="majorBidi" w:eastAsia="Calibri" w:hAnsiTheme="majorBidi" w:cstheme="majorBidi"/>
          <w:sz w:val="28"/>
          <w:szCs w:val="28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และ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4F9882F1" w14:textId="45DBD551" w:rsidR="00F6386E" w:rsidRPr="00143016" w:rsidDel="00474060" w:rsidRDefault="00841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FF"/>
          <w:sz w:val="28"/>
          <w:szCs w:val="28"/>
          <w:cs/>
        </w:rPr>
      </w:pPr>
      <w:r>
        <w:rPr>
          <w:rFonts w:asciiTheme="majorBidi" w:hAnsiTheme="majorBidi" w:cstheme="majorBidi"/>
          <w:color w:val="0000FF"/>
          <w:sz w:val="28"/>
          <w:szCs w:val="28"/>
          <w:cs/>
        </w:rPr>
        <w:br w:type="page"/>
      </w:r>
    </w:p>
    <w:p w14:paraId="28E44566" w14:textId="77777777" w:rsidR="00F6386E" w:rsidRPr="00143016" w:rsidRDefault="00F6386E" w:rsidP="00F638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  <w:shd w:val="clear" w:color="auto" w:fill="CCCCCC"/>
        </w:rPr>
      </w:pPr>
      <w:r w:rsidRPr="00143016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 xml:space="preserve">ในการปฏิบัติในช่วงเปลี่ยนแปลง </w:t>
      </w:r>
      <w:r w:rsidRPr="00143016">
        <w:rPr>
          <w:rFonts w:asciiTheme="majorBidi" w:eastAsia="Calibri" w:hAnsiTheme="majorBidi" w:cstheme="majorBidi"/>
          <w:sz w:val="28"/>
          <w:szCs w:val="28"/>
          <w:cs/>
        </w:rPr>
        <w:t>กลุ่มบริษัทและบริษัท</w:t>
      </w:r>
      <w:r w:rsidRPr="00143016">
        <w:rPr>
          <w:rFonts w:asciiTheme="majorBidi" w:hAnsiTheme="majorBidi" w:cstheme="majorBidi"/>
          <w:color w:val="000000"/>
          <w:sz w:val="28"/>
          <w:szCs w:val="28"/>
          <w:cs/>
        </w:rPr>
        <w:t>ได้เลือกใช้ข้อยกเว้นต่อไปนี้</w:t>
      </w:r>
      <w:r w:rsidRPr="00143016">
        <w:rPr>
          <w:rFonts w:asciiTheme="majorBidi" w:hAnsiTheme="majorBidi" w:cstheme="majorBidi"/>
          <w:sz w:val="28"/>
          <w:szCs w:val="28"/>
          <w:shd w:val="clear" w:color="auto" w:fill="CCCCCC"/>
          <w:cs/>
        </w:rPr>
        <w:t xml:space="preserve"> </w:t>
      </w:r>
    </w:p>
    <w:p w14:paraId="58471878" w14:textId="77777777" w:rsidR="00F6386E" w:rsidRPr="00143016" w:rsidRDefault="00F6386E" w:rsidP="00F6386E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CCCCCC"/>
        </w:rPr>
      </w:pPr>
    </w:p>
    <w:p w14:paraId="3A829932" w14:textId="4DDE3468" w:rsidR="00F6386E" w:rsidRPr="00DF2938" w:rsidRDefault="00F6386E" w:rsidP="008E44C7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DF2938">
        <w:rPr>
          <w:rFonts w:asciiTheme="majorBidi" w:eastAsia="Calibri" w:hAnsiTheme="majorBidi" w:cstheme="majorBidi"/>
          <w:sz w:val="28"/>
          <w:szCs w:val="28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A651D4">
        <w:rPr>
          <w:rFonts w:asciiTheme="majorBidi" w:eastAsia="Calibri" w:hAnsiTheme="majorBidi" w:cstheme="majorBidi"/>
          <w:sz w:val="28"/>
          <w:szCs w:val="28"/>
        </w:rPr>
        <w:t>12</w:t>
      </w:r>
      <w:r w:rsidRPr="00DF2938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DF2938">
        <w:rPr>
          <w:rFonts w:asciiTheme="majorBidi" w:eastAsia="Calibri" w:hAnsiTheme="majorBidi" w:cstheme="majorBidi"/>
          <w:sz w:val="28"/>
          <w:szCs w:val="28"/>
          <w:cs/>
        </w:rPr>
        <w:t xml:space="preserve">เดือน </w:t>
      </w:r>
      <w:r w:rsidRPr="00DF2938">
        <w:rPr>
          <w:rFonts w:asciiTheme="majorBidi" w:eastAsia="Calibri" w:hAnsiTheme="majorBidi"/>
          <w:sz w:val="28"/>
          <w:szCs w:val="28"/>
          <w:cs/>
        </w:rPr>
        <w:t xml:space="preserve"> </w:t>
      </w:r>
    </w:p>
    <w:p w14:paraId="3F3BF8B1" w14:textId="77777777" w:rsidR="00F6386E" w:rsidRPr="00143016" w:rsidRDefault="00F6386E" w:rsidP="00F6386E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143016">
        <w:rPr>
          <w:rFonts w:asciiTheme="majorBidi" w:eastAsia="Calibri" w:hAnsiTheme="majorBidi" w:cstheme="majorBidi"/>
          <w:sz w:val="28"/>
          <w:szCs w:val="28"/>
          <w:cs/>
        </w:rPr>
        <w:t xml:space="preserve">ใช้ข้อเท็จจริงที่ทราบภายหลังในการกำหนดอายุสัญญาเช่า </w:t>
      </w:r>
      <w:r w:rsidRPr="00143016">
        <w:rPr>
          <w:rFonts w:asciiTheme="majorBidi" w:eastAsia="Calibri" w:hAnsiTheme="majorBidi"/>
          <w:sz w:val="28"/>
          <w:szCs w:val="28"/>
          <w:cs/>
        </w:rPr>
        <w:t xml:space="preserve"> </w:t>
      </w:r>
    </w:p>
    <w:p w14:paraId="7AC07CDB" w14:textId="77777777" w:rsidR="00F6386E" w:rsidRPr="00143016" w:rsidRDefault="00F6386E" w:rsidP="00F6386E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143016">
        <w:rPr>
          <w:rFonts w:asciiTheme="majorBidi" w:eastAsia="Calibri" w:hAnsiTheme="majorBidi" w:cstheme="majorBidi"/>
          <w:sz w:val="28"/>
          <w:szCs w:val="28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143016">
        <w:rPr>
          <w:rFonts w:asciiTheme="majorBidi" w:eastAsia="Calibri" w:hAnsiTheme="majorBidi"/>
          <w:sz w:val="28"/>
          <w:szCs w:val="28"/>
          <w:cs/>
        </w:rPr>
        <w:t xml:space="preserve"> </w:t>
      </w:r>
    </w:p>
    <w:p w14:paraId="4582E69A" w14:textId="6FACFC13" w:rsidR="00F6386E" w:rsidRPr="00143016" w:rsidRDefault="00F6386E" w:rsidP="00F6386E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143016">
        <w:rPr>
          <w:rFonts w:asciiTheme="majorBidi" w:eastAsia="Calibri" w:hAnsiTheme="majorBidi" w:cstheme="majorBidi"/>
          <w:sz w:val="28"/>
          <w:szCs w:val="28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</w:t>
      </w:r>
      <w:r w:rsidR="00176C38">
        <w:rPr>
          <w:rFonts w:asciiTheme="majorBidi" w:eastAsia="Calibri" w:hAnsiTheme="majorBidi" w:cstheme="majorBidi"/>
          <w:sz w:val="28"/>
          <w:szCs w:val="28"/>
          <w:cs/>
        </w:rPr>
        <w:br/>
      </w:r>
      <w:r w:rsidRPr="00143016">
        <w:rPr>
          <w:rFonts w:asciiTheme="majorBidi" w:eastAsia="Calibri" w:hAnsiTheme="majorBidi" w:cstheme="majorBidi"/>
          <w:sz w:val="28"/>
          <w:szCs w:val="28"/>
          <w:cs/>
        </w:rPr>
        <w:t>การด้อยค่า และ</w:t>
      </w:r>
    </w:p>
    <w:p w14:paraId="49D58453" w14:textId="77777777" w:rsidR="00F6386E" w:rsidRPr="00143016" w:rsidRDefault="00F6386E" w:rsidP="00F6386E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143016">
        <w:rPr>
          <w:rFonts w:asciiTheme="majorBidi" w:eastAsia="Calibri" w:hAnsiTheme="majorBidi" w:cstheme="majorBidi"/>
          <w:sz w:val="28"/>
          <w:szCs w:val="28"/>
          <w:cs/>
        </w:rPr>
        <w:t>ไม่รวมต้นทุนทางตรงเริ่มแรกในการวัดมูลค่าสินทรัพย์สิทธิการใช้</w:t>
      </w:r>
      <w:r w:rsidRPr="00143016">
        <w:rPr>
          <w:rFonts w:asciiTheme="majorBidi" w:eastAsia="Calibri" w:hAnsiTheme="majorBidi"/>
          <w:sz w:val="28"/>
          <w:szCs w:val="28"/>
          <w:cs/>
        </w:rPr>
        <w:t xml:space="preserve"> </w:t>
      </w:r>
    </w:p>
    <w:p w14:paraId="1F4250F3" w14:textId="77777777" w:rsidR="00F6386E" w:rsidRPr="00143016" w:rsidRDefault="00F6386E" w:rsidP="00F6386E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290"/>
        <w:gridCol w:w="1800"/>
      </w:tblGrid>
      <w:tr w:rsidR="00C61A91" w:rsidRPr="00EF470F" w14:paraId="68798D41" w14:textId="77777777" w:rsidTr="00AE5452">
        <w:trPr>
          <w:cantSplit/>
          <w:trHeight w:val="20"/>
          <w:tblHeader/>
        </w:trPr>
        <w:tc>
          <w:tcPr>
            <w:tcW w:w="7290" w:type="dxa"/>
            <w:shd w:val="clear" w:color="auto" w:fill="auto"/>
            <w:vAlign w:val="bottom"/>
          </w:tcPr>
          <w:p w14:paraId="7C3D9396" w14:textId="1B983EC2" w:rsidR="00C61A91" w:rsidRPr="00143016" w:rsidRDefault="00C61A91" w:rsidP="00F6386E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  <w:r w:rsidRPr="0014301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ผลกระทบจากการถือปฏิบัติตาม </w:t>
            </w:r>
            <w:r w:rsidRPr="0014301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  <w:t>TFRS 16</w:t>
            </w:r>
          </w:p>
        </w:tc>
        <w:tc>
          <w:tcPr>
            <w:tcW w:w="1800" w:type="dxa"/>
            <w:vAlign w:val="bottom"/>
          </w:tcPr>
          <w:p w14:paraId="6153D75A" w14:textId="77777777" w:rsidR="00C61A91" w:rsidRPr="00143016" w:rsidRDefault="00C61A91" w:rsidP="00A942A6">
            <w:pPr>
              <w:pStyle w:val="acctmergecolhdg"/>
              <w:shd w:val="clear" w:color="auto" w:fill="FFFFFF" w:themeFill="background1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C61A91" w:rsidRPr="00EF470F" w14:paraId="5A3395D0" w14:textId="77777777" w:rsidTr="00AE5452">
        <w:trPr>
          <w:cantSplit/>
          <w:trHeight w:val="20"/>
          <w:tblHeader/>
        </w:trPr>
        <w:tc>
          <w:tcPr>
            <w:tcW w:w="7290" w:type="dxa"/>
            <w:shd w:val="clear" w:color="auto" w:fill="auto"/>
            <w:vAlign w:val="bottom"/>
          </w:tcPr>
          <w:p w14:paraId="426A57C6" w14:textId="77777777" w:rsidR="00C61A91" w:rsidRPr="00143016" w:rsidRDefault="00C61A91" w:rsidP="00F6386E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0" w:type="dxa"/>
            <w:vAlign w:val="bottom"/>
          </w:tcPr>
          <w:p w14:paraId="04B62199" w14:textId="77777777" w:rsidR="00C61A91" w:rsidRPr="00143016" w:rsidRDefault="00C61A91" w:rsidP="00A942A6">
            <w:pPr>
              <w:pStyle w:val="acctmergecolhdg"/>
              <w:shd w:val="clear" w:color="auto" w:fill="FFFFFF" w:themeFill="background1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A942A6" w:rsidRPr="00EF470F" w14:paraId="3A6AA6E4" w14:textId="77777777" w:rsidTr="00AE5452">
        <w:trPr>
          <w:cantSplit/>
          <w:trHeight w:val="20"/>
          <w:tblHeader/>
        </w:trPr>
        <w:tc>
          <w:tcPr>
            <w:tcW w:w="7290" w:type="dxa"/>
            <w:shd w:val="clear" w:color="auto" w:fill="auto"/>
            <w:vAlign w:val="bottom"/>
          </w:tcPr>
          <w:p w14:paraId="4E284A3A" w14:textId="504B8ED9" w:rsidR="00A942A6" w:rsidRPr="00143016" w:rsidRDefault="00A942A6" w:rsidP="00F6386E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0" w:type="dxa"/>
            <w:vAlign w:val="bottom"/>
          </w:tcPr>
          <w:p w14:paraId="20ECE06E" w14:textId="4DB7C7EC" w:rsidR="00A942A6" w:rsidRPr="00143016" w:rsidRDefault="00A942A6" w:rsidP="00A942A6">
            <w:pPr>
              <w:pStyle w:val="acctmergecolhdg"/>
              <w:shd w:val="clear" w:color="auto" w:fill="FFFFFF" w:themeFill="background1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และ</w:t>
            </w:r>
            <w:r w:rsidR="00C61A9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br/>
            </w:r>
            <w:r w:rsidRPr="0014301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6386E" w:rsidRPr="00EF470F" w14:paraId="3BEF9841" w14:textId="77777777" w:rsidTr="00AE5452">
        <w:trPr>
          <w:cantSplit/>
          <w:trHeight w:val="20"/>
          <w:tblHeader/>
        </w:trPr>
        <w:tc>
          <w:tcPr>
            <w:tcW w:w="7290" w:type="dxa"/>
          </w:tcPr>
          <w:p w14:paraId="289144E2" w14:textId="77777777" w:rsidR="00F6386E" w:rsidRPr="00143016" w:rsidRDefault="00F6386E" w:rsidP="00F6386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680C5396" w14:textId="77777777" w:rsidR="00F6386E" w:rsidRPr="00143016" w:rsidRDefault="00F6386E" w:rsidP="00F6386E">
            <w:pPr>
              <w:pStyle w:val="acctfourfigures"/>
              <w:shd w:val="clear" w:color="auto" w:fill="FFFFFF" w:themeFill="background1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4301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1430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14301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F6386E" w:rsidRPr="00BE304F" w14:paraId="3654FA9B" w14:textId="77777777" w:rsidTr="00AE5452">
        <w:trPr>
          <w:cantSplit/>
          <w:trHeight w:val="20"/>
        </w:trPr>
        <w:tc>
          <w:tcPr>
            <w:tcW w:w="7290" w:type="dxa"/>
          </w:tcPr>
          <w:p w14:paraId="71B0CBA1" w14:textId="77777777" w:rsidR="00F6386E" w:rsidRPr="00143016" w:rsidRDefault="00F6386E" w:rsidP="00F6386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1430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1430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มกราคม </w:t>
            </w:r>
            <w:r w:rsidRPr="001430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800" w:type="dxa"/>
          </w:tcPr>
          <w:p w14:paraId="2680CD69" w14:textId="77777777" w:rsidR="00F6386E" w:rsidRPr="00143016" w:rsidRDefault="00F6386E" w:rsidP="00F6386E">
            <w:pPr>
              <w:pStyle w:val="acctfourfigures"/>
              <w:shd w:val="clear" w:color="auto" w:fill="FFFFFF" w:themeFill="background1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C61A91" w:rsidRPr="00EF470F" w14:paraId="4E0337A4" w14:textId="77777777" w:rsidTr="00AE5452">
        <w:trPr>
          <w:cantSplit/>
          <w:trHeight w:val="403"/>
        </w:trPr>
        <w:tc>
          <w:tcPr>
            <w:tcW w:w="7290" w:type="dxa"/>
            <w:vAlign w:val="bottom"/>
          </w:tcPr>
          <w:p w14:paraId="751ECE64" w14:textId="0758C2CC" w:rsidR="00C61A91" w:rsidRPr="00143016" w:rsidRDefault="00C61A91" w:rsidP="00F6386E">
            <w:pPr>
              <w:shd w:val="clear" w:color="auto" w:fill="FFFFFF" w:themeFill="background1"/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748E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สินทรัพย์สิทธิการใช้</w:t>
            </w: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00" w:type="dxa"/>
            <w:vAlign w:val="bottom"/>
          </w:tcPr>
          <w:p w14:paraId="39E0DA79" w14:textId="608D6993" w:rsidR="00C61A91" w:rsidRPr="001C2785" w:rsidRDefault="00D042CF" w:rsidP="00C61A9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36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3D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1110B6" w:rsidRPr="005B3D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,315,70</w:t>
            </w:r>
            <w:r w:rsidR="005B3D9A" w:rsidRPr="005B3D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C61A91" w:rsidRPr="00EF470F" w14:paraId="5C5E7AA6" w14:textId="77777777" w:rsidTr="00AE5452">
        <w:trPr>
          <w:cantSplit/>
          <w:trHeight w:val="403"/>
        </w:trPr>
        <w:tc>
          <w:tcPr>
            <w:tcW w:w="7290" w:type="dxa"/>
            <w:vAlign w:val="bottom"/>
          </w:tcPr>
          <w:p w14:paraId="45F52420" w14:textId="1170C50F" w:rsidR="00C61A91" w:rsidRPr="002C748E" w:rsidRDefault="00C61A91" w:rsidP="00F6386E">
            <w:pPr>
              <w:shd w:val="clear" w:color="auto" w:fill="FFFFFF" w:themeFill="background1"/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สินทรัพย์หมุนเวียนอื่นลดลง</w:t>
            </w:r>
          </w:p>
        </w:tc>
        <w:tc>
          <w:tcPr>
            <w:tcW w:w="1800" w:type="dxa"/>
            <w:vAlign w:val="bottom"/>
          </w:tcPr>
          <w:p w14:paraId="6877C23A" w14:textId="1D81C2B2" w:rsidR="00C61A91" w:rsidRPr="005B3D9A" w:rsidRDefault="00C61A91" w:rsidP="00C61A9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364"/>
              </w:tabs>
              <w:spacing w:line="240" w:lineRule="auto"/>
              <w:ind w:right="-7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3D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(8,652)</w:t>
            </w:r>
          </w:p>
        </w:tc>
      </w:tr>
      <w:tr w:rsidR="00C61A91" w:rsidRPr="00EF470F" w14:paraId="23D389D7" w14:textId="77777777" w:rsidTr="00AE5452">
        <w:trPr>
          <w:cantSplit/>
          <w:trHeight w:val="20"/>
        </w:trPr>
        <w:tc>
          <w:tcPr>
            <w:tcW w:w="7290" w:type="dxa"/>
          </w:tcPr>
          <w:p w14:paraId="2A571789" w14:textId="77777777" w:rsidR="00C61A91" w:rsidRPr="00143016" w:rsidRDefault="00C61A91" w:rsidP="00F6386E">
            <w:pPr>
              <w:shd w:val="clear" w:color="auto" w:fill="FFFFFF" w:themeFill="background1"/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หนี้สินตามสัญญาเช่าเพิ่มขึ้น</w:t>
            </w:r>
          </w:p>
        </w:tc>
        <w:tc>
          <w:tcPr>
            <w:tcW w:w="1800" w:type="dxa"/>
            <w:vAlign w:val="bottom"/>
          </w:tcPr>
          <w:p w14:paraId="6A2EBC4E" w14:textId="2C18068B" w:rsidR="00C61A91" w:rsidRPr="001C2785" w:rsidRDefault="008D0ABD" w:rsidP="00C61A9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36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B3D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3,3</w:t>
            </w:r>
            <w:r w:rsidR="009771E3" w:rsidRPr="005B3D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07,0</w:t>
            </w:r>
            <w:r w:rsidR="005B3D9A" w:rsidRPr="001C27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</w:t>
            </w:r>
          </w:p>
        </w:tc>
      </w:tr>
    </w:tbl>
    <w:p w14:paraId="512F7A58" w14:textId="146B4B9E" w:rsidR="00926753" w:rsidRPr="00AE5452" w:rsidRDefault="00926753">
      <w:pPr>
        <w:rPr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290"/>
        <w:gridCol w:w="1800"/>
      </w:tblGrid>
      <w:tr w:rsidR="00C61A91" w:rsidRPr="00EF470F" w14:paraId="180ED573" w14:textId="77777777" w:rsidTr="00C61A91">
        <w:trPr>
          <w:cantSplit/>
          <w:trHeight w:val="20"/>
          <w:tblHeader/>
        </w:trPr>
        <w:tc>
          <w:tcPr>
            <w:tcW w:w="7290" w:type="dxa"/>
            <w:shd w:val="clear" w:color="auto" w:fill="auto"/>
            <w:vAlign w:val="bottom"/>
          </w:tcPr>
          <w:p w14:paraId="5D28EC67" w14:textId="37FBC7DF" w:rsidR="00C61A91" w:rsidRPr="00143016" w:rsidRDefault="00C61A91" w:rsidP="00F6386E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1430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800" w:type="dxa"/>
            <w:vAlign w:val="bottom"/>
          </w:tcPr>
          <w:p w14:paraId="06020F3A" w14:textId="77777777" w:rsidR="00C61A91" w:rsidRPr="00143016" w:rsidRDefault="00C61A91" w:rsidP="00A942A6">
            <w:pPr>
              <w:pStyle w:val="acctmergecolhdg"/>
              <w:shd w:val="clear" w:color="auto" w:fill="FFFFFF" w:themeFill="background1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C61A91" w:rsidRPr="00EF470F" w14:paraId="428DC40B" w14:textId="77777777" w:rsidTr="00C61A91">
        <w:trPr>
          <w:cantSplit/>
          <w:trHeight w:val="20"/>
          <w:tblHeader/>
        </w:trPr>
        <w:tc>
          <w:tcPr>
            <w:tcW w:w="7290" w:type="dxa"/>
            <w:shd w:val="clear" w:color="auto" w:fill="auto"/>
            <w:vAlign w:val="bottom"/>
          </w:tcPr>
          <w:p w14:paraId="2C43C7D0" w14:textId="77777777" w:rsidR="00C61A91" w:rsidRPr="00143016" w:rsidRDefault="00C61A91" w:rsidP="00F6386E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3F5532E1" w14:textId="77777777" w:rsidR="00C61A91" w:rsidRPr="00143016" w:rsidRDefault="00C61A91" w:rsidP="00A942A6">
            <w:pPr>
              <w:pStyle w:val="acctmergecolhdg"/>
              <w:shd w:val="clear" w:color="auto" w:fill="FFFFFF" w:themeFill="background1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A942A6" w:rsidRPr="00EF470F" w14:paraId="46EE76E5" w14:textId="77777777" w:rsidTr="00C61A91">
        <w:trPr>
          <w:cantSplit/>
          <w:trHeight w:val="20"/>
          <w:tblHeader/>
        </w:trPr>
        <w:tc>
          <w:tcPr>
            <w:tcW w:w="7290" w:type="dxa"/>
            <w:shd w:val="clear" w:color="auto" w:fill="auto"/>
            <w:vAlign w:val="bottom"/>
          </w:tcPr>
          <w:p w14:paraId="3D73A4A2" w14:textId="7B34425C" w:rsidR="00A942A6" w:rsidRPr="00143016" w:rsidRDefault="00A942A6" w:rsidP="00F6386E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72EB4622" w14:textId="6A81AC01" w:rsidR="00A942A6" w:rsidRPr="00143016" w:rsidRDefault="00A942A6" w:rsidP="00A942A6">
            <w:pPr>
              <w:pStyle w:val="acctmergecolhdg"/>
              <w:shd w:val="clear" w:color="auto" w:fill="FFFFFF" w:themeFill="background1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และ</w:t>
            </w:r>
            <w:r w:rsidR="00C61A9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br/>
            </w:r>
            <w:r w:rsidRPr="0014301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6386E" w:rsidRPr="00EF470F" w14:paraId="4C3E25C7" w14:textId="77777777" w:rsidTr="00C61A91">
        <w:trPr>
          <w:cantSplit/>
          <w:trHeight w:val="20"/>
          <w:tblHeader/>
        </w:trPr>
        <w:tc>
          <w:tcPr>
            <w:tcW w:w="7290" w:type="dxa"/>
          </w:tcPr>
          <w:p w14:paraId="45540270" w14:textId="77777777" w:rsidR="00F6386E" w:rsidRPr="00143016" w:rsidRDefault="00F6386E" w:rsidP="00F6386E">
            <w:pPr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42EE54F5" w14:textId="77777777" w:rsidR="00F6386E" w:rsidRPr="00143016" w:rsidRDefault="00F6386E" w:rsidP="00F6386E">
            <w:pPr>
              <w:pStyle w:val="acctfourfigures"/>
              <w:shd w:val="clear" w:color="auto" w:fill="FFFFFF" w:themeFill="background1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4301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1430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14301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C61A91" w:rsidRPr="00503BF3" w14:paraId="773AF1D3" w14:textId="77777777" w:rsidTr="00C61A91">
        <w:trPr>
          <w:cantSplit/>
          <w:trHeight w:val="20"/>
        </w:trPr>
        <w:tc>
          <w:tcPr>
            <w:tcW w:w="7290" w:type="dxa"/>
            <w:vAlign w:val="bottom"/>
          </w:tcPr>
          <w:p w14:paraId="073C16EB" w14:textId="106E35C4" w:rsidR="00C61A91" w:rsidRPr="00503BF3" w:rsidRDefault="00C61A91" w:rsidP="00AE5452">
            <w:pPr>
              <w:shd w:val="clear" w:color="auto" w:fill="FFFFFF" w:themeFill="background1"/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03B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ภาระผูกพันตามสัญญาเช่าดำเนินงานที่เปิดเผยไว้ </w:t>
            </w:r>
            <w:r w:rsidR="00357EE8" w:rsidRPr="00503B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357EE8" w:rsidRPr="00503B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357EE8" w:rsidRPr="00503B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357EE8" w:rsidRPr="00503BF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747DDC2" w14:textId="3CC4DB51" w:rsidR="00C61A91" w:rsidRPr="001C2785" w:rsidRDefault="00C61A91" w:rsidP="00C61A9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36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C27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803</w:t>
            </w:r>
            <w:r w:rsidRPr="001C27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,756</w:t>
            </w:r>
          </w:p>
        </w:tc>
      </w:tr>
      <w:tr w:rsidR="00C61A91" w:rsidRPr="00503BF3" w14:paraId="76C3C305" w14:textId="77777777" w:rsidTr="00C61A91">
        <w:trPr>
          <w:cantSplit/>
          <w:trHeight w:val="20"/>
        </w:trPr>
        <w:tc>
          <w:tcPr>
            <w:tcW w:w="7290" w:type="dxa"/>
          </w:tcPr>
          <w:p w14:paraId="2B5C3440" w14:textId="77777777" w:rsidR="00C61A91" w:rsidRPr="00503BF3" w:rsidRDefault="00C61A91" w:rsidP="00F6386E">
            <w:pPr>
              <w:shd w:val="clear" w:color="auto" w:fill="FFFFFF" w:themeFill="background1"/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03B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Pr="00503BF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03B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503BF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B4D33D3" w14:textId="30BFC9AE" w:rsidR="00C61A91" w:rsidRPr="001C2785" w:rsidRDefault="001F53DF" w:rsidP="00C61A9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36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2785">
              <w:rPr>
                <w:rFonts w:asciiTheme="majorBidi" w:hAnsiTheme="majorBidi" w:cstheme="majorBidi"/>
                <w:sz w:val="28"/>
                <w:szCs w:val="28"/>
              </w:rPr>
              <w:t>766,16</w:t>
            </w:r>
            <w:r w:rsidR="009006B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C61A91" w:rsidRPr="00503BF3" w14:paraId="5A22C2D0" w14:textId="77777777" w:rsidTr="00C61A91">
        <w:trPr>
          <w:cantSplit/>
          <w:trHeight w:val="20"/>
        </w:trPr>
        <w:tc>
          <w:tcPr>
            <w:tcW w:w="7290" w:type="dxa"/>
          </w:tcPr>
          <w:p w14:paraId="06C84858" w14:textId="77777777" w:rsidR="00C61A91" w:rsidRPr="00503BF3" w:rsidRDefault="00C61A91" w:rsidP="00E64058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03BF3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800" w:type="dxa"/>
          </w:tcPr>
          <w:p w14:paraId="4C8C066D" w14:textId="77777777" w:rsidR="00C61A91" w:rsidRPr="001C2785" w:rsidRDefault="00C61A91" w:rsidP="00C61A9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36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DF4EC0" w14:textId="6892B3FA" w:rsidR="00C61A91" w:rsidRPr="001C2785" w:rsidRDefault="001F53DF" w:rsidP="00C61A9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36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2785">
              <w:rPr>
                <w:rFonts w:asciiTheme="majorBidi" w:hAnsiTheme="majorBidi" w:cstheme="majorBidi"/>
                <w:sz w:val="28"/>
                <w:szCs w:val="28"/>
              </w:rPr>
              <w:t>2,540,887</w:t>
            </w:r>
          </w:p>
        </w:tc>
      </w:tr>
      <w:tr w:rsidR="00C61A91" w:rsidRPr="00503BF3" w14:paraId="1932C7BF" w14:textId="77777777" w:rsidTr="00C61A91">
        <w:trPr>
          <w:cantSplit/>
          <w:trHeight w:val="20"/>
        </w:trPr>
        <w:tc>
          <w:tcPr>
            <w:tcW w:w="7290" w:type="dxa"/>
            <w:vAlign w:val="bottom"/>
          </w:tcPr>
          <w:p w14:paraId="140C0B34" w14:textId="77777777" w:rsidR="00C61A91" w:rsidRPr="00503BF3" w:rsidRDefault="00C61A91" w:rsidP="00E64058">
            <w:pPr>
              <w:shd w:val="clear" w:color="auto" w:fill="FFFFFF" w:themeFill="background1"/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3B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หนี้สินตามสัญญาเช่าที่รับรู้ ณ วันที่ </w:t>
            </w:r>
            <w:r w:rsidRPr="00503B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503B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03B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67AE5" w14:textId="48A8E11E" w:rsidR="00C61A91" w:rsidRPr="001C2785" w:rsidRDefault="002E5EB4" w:rsidP="00C61A9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36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7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273B22" w:rsidRPr="001C27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,307,0</w:t>
            </w:r>
            <w:r w:rsidR="00503B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</w:t>
            </w:r>
          </w:p>
        </w:tc>
      </w:tr>
      <w:tr w:rsidR="00C61A91" w:rsidRPr="00EF470F" w14:paraId="1D4C2496" w14:textId="77777777" w:rsidTr="00C61A91">
        <w:trPr>
          <w:cantSplit/>
          <w:trHeight w:val="20"/>
        </w:trPr>
        <w:tc>
          <w:tcPr>
            <w:tcW w:w="7290" w:type="dxa"/>
            <w:vAlign w:val="bottom"/>
          </w:tcPr>
          <w:p w14:paraId="4C25B756" w14:textId="77777777" w:rsidR="00C61A91" w:rsidRPr="00503BF3" w:rsidRDefault="00C61A91" w:rsidP="00E64058">
            <w:pPr>
              <w:shd w:val="clear" w:color="auto" w:fill="FFFFFF" w:themeFill="background1"/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3BF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503BF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503BF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F74CFC" w14:textId="6F114990" w:rsidR="00C61A91" w:rsidRPr="00E64058" w:rsidRDefault="008C162B" w:rsidP="00C61A91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C27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3.41</w:t>
            </w:r>
          </w:p>
        </w:tc>
      </w:tr>
    </w:tbl>
    <w:p w14:paraId="0D2442CC" w14:textId="77777777" w:rsidR="00F6386E" w:rsidRPr="00143016" w:rsidRDefault="00F6386E" w:rsidP="00F6386E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06F609E7" w14:textId="6C7F051E" w:rsidR="00F74A94" w:rsidRDefault="00F6386E" w:rsidP="00927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662637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สินทรัพย์สิทธิการใช้และหนี้สินตามสัญญาเช่าข้างต้นแสดงเป็นส่วนหนึ่งของส่วนงา</w:t>
      </w:r>
      <w:r w:rsidR="004F4EA6" w:rsidRPr="00662637">
        <w:rPr>
          <w:rFonts w:asciiTheme="majorBidi" w:hAnsiTheme="majorBidi" w:cstheme="majorBidi"/>
          <w:sz w:val="28"/>
          <w:szCs w:val="28"/>
          <w:cs/>
        </w:rPr>
        <w:t>นธุรกิจ</w:t>
      </w:r>
      <w:r w:rsidR="00C4656A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="004F4EA6" w:rsidRPr="00662637">
        <w:rPr>
          <w:rFonts w:asciiTheme="majorBidi" w:hAnsiTheme="majorBidi" w:cstheme="majorBidi"/>
          <w:sz w:val="28"/>
          <w:szCs w:val="28"/>
          <w:cs/>
        </w:rPr>
        <w:t>ให้สินเชื่อ</w:t>
      </w:r>
      <w:r w:rsidRPr="0066263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62637">
        <w:rPr>
          <w:rFonts w:asciiTheme="majorBidi" w:hAnsiTheme="majorBidi" w:cstheme="majorBidi"/>
          <w:sz w:val="28"/>
          <w:szCs w:val="28"/>
          <w:cs/>
        </w:rPr>
        <w:t>ส่วนงาน</w:t>
      </w:r>
      <w:r w:rsidR="004F4EA6" w:rsidRPr="00662637">
        <w:rPr>
          <w:rFonts w:asciiTheme="majorBidi" w:hAnsiTheme="majorBidi" w:cstheme="majorBidi"/>
          <w:sz w:val="28"/>
          <w:szCs w:val="28"/>
          <w:cs/>
        </w:rPr>
        <w:t xml:space="preserve">ธุรกิจนายหน้าประกันภัย </w:t>
      </w:r>
      <w:r w:rsidR="00350089" w:rsidRPr="00662637">
        <w:rPr>
          <w:rFonts w:asciiTheme="majorBidi" w:hAnsiTheme="majorBidi" w:cstheme="majorBidi" w:hint="cs"/>
          <w:sz w:val="28"/>
          <w:szCs w:val="28"/>
          <w:cs/>
        </w:rPr>
        <w:t>และธุรกิจ</w:t>
      </w:r>
      <w:r w:rsidR="00C4656A" w:rsidRPr="00662637">
        <w:rPr>
          <w:rFonts w:asciiTheme="majorBidi" w:hAnsiTheme="majorBidi" w:cstheme="majorBidi"/>
          <w:sz w:val="28"/>
          <w:szCs w:val="28"/>
          <w:cs/>
        </w:rPr>
        <w:t>สินเชื่อ</w:t>
      </w:r>
      <w:r w:rsidR="00350089" w:rsidRPr="00662637">
        <w:rPr>
          <w:rFonts w:asciiTheme="majorBidi" w:hAnsiTheme="majorBidi" w:cstheme="majorBidi" w:hint="cs"/>
          <w:sz w:val="28"/>
          <w:szCs w:val="28"/>
          <w:cs/>
        </w:rPr>
        <w:t>เช่าซื้อ</w:t>
      </w:r>
      <w:r w:rsidR="00C4656A">
        <w:rPr>
          <w:rFonts w:asciiTheme="majorBidi" w:hAnsiTheme="majorBidi" w:cstheme="majorBidi" w:hint="cs"/>
          <w:sz w:val="28"/>
          <w:szCs w:val="28"/>
          <w:cs/>
        </w:rPr>
        <w:t>รถจักรยานยนต์</w:t>
      </w:r>
      <w:r w:rsidR="00350089" w:rsidRPr="0066263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62637">
        <w:rPr>
          <w:rFonts w:asciiTheme="majorBidi" w:hAnsiTheme="majorBidi" w:cstheme="majorBidi"/>
          <w:sz w:val="28"/>
          <w:szCs w:val="28"/>
          <w:cs/>
        </w:rPr>
        <w:t>ตามลำดับ</w:t>
      </w:r>
    </w:p>
    <w:p w14:paraId="1BC971D4" w14:textId="77777777" w:rsidR="00927A47" w:rsidRPr="00A70AD2" w:rsidRDefault="00927A47" w:rsidP="00927A47">
      <w:pPr>
        <w:rPr>
          <w:rFonts w:asciiTheme="majorBidi" w:hAnsiTheme="majorBidi" w:cstheme="majorBidi"/>
          <w:sz w:val="24"/>
          <w:szCs w:val="24"/>
        </w:rPr>
      </w:pPr>
    </w:p>
    <w:p w14:paraId="23259928" w14:textId="623E2A88" w:rsidR="007D6941" w:rsidRPr="00143016" w:rsidRDefault="007D6941" w:rsidP="007D6941">
      <w:pPr>
        <w:pStyle w:val="Heading1"/>
        <w:keepLines/>
        <w:numPr>
          <w:ilvl w:val="0"/>
          <w:numId w:val="7"/>
        </w:numPr>
        <w:shd w:val="clear" w:color="auto" w:fill="auto"/>
        <w:tabs>
          <w:tab w:val="clear" w:pos="4928"/>
          <w:tab w:val="num" w:pos="4680"/>
        </w:tabs>
        <w:spacing w:line="240" w:lineRule="auto"/>
        <w:ind w:left="540" w:right="-45" w:hanging="540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 w:rsidRPr="0014301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74716367" w14:textId="77777777" w:rsidR="007D6941" w:rsidRPr="00A70AD2" w:rsidRDefault="007D6941" w:rsidP="007D6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24"/>
          <w:szCs w:val="24"/>
          <w:cs/>
        </w:rPr>
      </w:pPr>
    </w:p>
    <w:p w14:paraId="37F82C45" w14:textId="1BB7B6CB" w:rsidR="007C14FF" w:rsidRDefault="007D6941" w:rsidP="007C14FF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143016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ความสัมพันธ์ที่มีกับบริษัทย่อยได้เปิดเผยในหมายเหตุข้อ</w:t>
      </w:r>
      <w:r w:rsidRPr="00143016">
        <w:rPr>
          <w:rFonts w:asciiTheme="majorBidi" w:hAnsiTheme="majorBidi" w:cs="Angsana New"/>
          <w:bCs/>
          <w:sz w:val="28"/>
          <w:szCs w:val="28"/>
          <w:cs/>
        </w:rPr>
        <w:t xml:space="preserve"> </w:t>
      </w:r>
      <w:r w:rsidR="007E36E8" w:rsidRPr="001C2785">
        <w:rPr>
          <w:rFonts w:asciiTheme="majorBidi" w:hAnsiTheme="majorBidi" w:cstheme="majorBidi"/>
          <w:bCs/>
          <w:sz w:val="28"/>
          <w:szCs w:val="28"/>
        </w:rPr>
        <w:t>7</w:t>
      </w:r>
    </w:p>
    <w:p w14:paraId="5F74D016" w14:textId="77777777" w:rsidR="007C14FF" w:rsidRPr="00A70AD2" w:rsidRDefault="007C14FF" w:rsidP="007C14FF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04A427D0" w14:textId="7620D73F" w:rsidR="00927A47" w:rsidRDefault="007C14FF" w:rsidP="007C14FF">
      <w:pPr>
        <w:spacing w:line="240" w:lineRule="auto"/>
        <w:ind w:left="540" w:right="45"/>
        <w:jc w:val="thaiDistribute"/>
        <w:rPr>
          <w:rFonts w:asciiTheme="majorBidi" w:hAnsiTheme="majorBidi" w:cs="Angsana New"/>
          <w:b/>
          <w:sz w:val="28"/>
          <w:szCs w:val="28"/>
        </w:rPr>
      </w:pPr>
      <w:r>
        <w:rPr>
          <w:rFonts w:asciiTheme="majorBidi" w:hAnsiTheme="majorBidi" w:cstheme="majorBidi" w:hint="cs"/>
          <w:b/>
          <w:sz w:val="28"/>
          <w:szCs w:val="28"/>
          <w:cs/>
        </w:rPr>
        <w:t xml:space="preserve">นอกจากนี้ </w:t>
      </w:r>
      <w:r w:rsidR="00927A47"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กลุ่มบริษัทและบริษัทไม่มีการเปลี่ยนแปลง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ที่มีนัยสำคัญ</w:t>
      </w:r>
      <w:r w:rsidR="00927A47">
        <w:rPr>
          <w:rFonts w:asciiTheme="majorBidi" w:hAnsiTheme="majorBidi" w:cstheme="majorBidi" w:hint="cs"/>
          <w:b/>
          <w:sz w:val="28"/>
          <w:szCs w:val="28"/>
          <w:cs/>
        </w:rPr>
        <w:t>ในความสัมพันธ์กับ</w:t>
      </w:r>
      <w:r w:rsidR="007D6941" w:rsidRPr="00143016">
        <w:rPr>
          <w:rFonts w:asciiTheme="majorBidi" w:hAnsiTheme="majorBidi" w:cstheme="majorBidi"/>
          <w:b/>
          <w:sz w:val="28"/>
          <w:szCs w:val="28"/>
          <w:cs/>
        </w:rPr>
        <w:t>บุคคลหรือกิจการ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อื่น</w:t>
      </w:r>
      <w:r w:rsidR="007D6941" w:rsidRPr="00143016">
        <w:rPr>
          <w:rFonts w:asciiTheme="majorBidi" w:hAnsiTheme="majorBidi" w:cstheme="majorBidi"/>
          <w:b/>
          <w:sz w:val="28"/>
          <w:szCs w:val="28"/>
          <w:cs/>
        </w:rPr>
        <w:t>ที่เกี่ยวข้องกัน</w:t>
      </w:r>
      <w:r>
        <w:rPr>
          <w:rFonts w:asciiTheme="majorBidi" w:hAnsiTheme="majorBidi" w:cstheme="majorBidi"/>
          <w:b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Pr="007C14FF">
        <w:rPr>
          <w:rFonts w:asciiTheme="majorBidi" w:hAnsiTheme="majorBidi" w:cs="Angsana New" w:hint="cs"/>
          <w:b/>
          <w:sz w:val="28"/>
          <w:szCs w:val="28"/>
          <w:cs/>
        </w:rPr>
        <w:t>นโยบายการกำหนดราคา</w:t>
      </w:r>
    </w:p>
    <w:p w14:paraId="64EE7E73" w14:textId="77777777" w:rsidR="00DF2938" w:rsidRPr="00A70AD2" w:rsidRDefault="00DF2938" w:rsidP="007C14FF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68C3A9CF" w14:textId="6283ADA3" w:rsidR="007D6941" w:rsidRPr="00143016" w:rsidRDefault="007D6941" w:rsidP="007D6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  <w:r w:rsidRPr="00143016">
        <w:rPr>
          <w:rFonts w:asciiTheme="majorBidi" w:hAnsiTheme="majorBidi" w:cstheme="majorBidi"/>
          <w:sz w:val="28"/>
          <w:szCs w:val="28"/>
          <w:cs/>
        </w:rPr>
        <w:t>รายการที่สำคัญกับบุคคลหรือกิจการที่เกี่ยวข้องกันสำหรับ</w:t>
      </w:r>
      <w:r w:rsidRPr="00143016">
        <w:rPr>
          <w:rFonts w:asciiTheme="majorBidi" w:hAnsiTheme="majorBidi" w:cstheme="majorBidi"/>
          <w:b/>
          <w:sz w:val="28"/>
          <w:szCs w:val="28"/>
          <w:cs/>
        </w:rPr>
        <w:t xml:space="preserve">งวดสามเดือนสิ้นสุดวันที่ </w:t>
      </w:r>
      <w:r w:rsidRPr="00143016">
        <w:rPr>
          <w:rFonts w:asciiTheme="majorBidi" w:hAnsiTheme="majorBidi" w:cstheme="majorBidi"/>
          <w:bCs/>
          <w:sz w:val="28"/>
          <w:szCs w:val="28"/>
        </w:rPr>
        <w:t>31</w:t>
      </w:r>
      <w:r w:rsidRPr="0014301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143016">
        <w:rPr>
          <w:rFonts w:asciiTheme="majorBidi" w:hAnsiTheme="majorBidi" w:cstheme="majorBidi"/>
          <w:b/>
          <w:sz w:val="28"/>
          <w:szCs w:val="28"/>
          <w:cs/>
        </w:rPr>
        <w:t xml:space="preserve">มีนาคม </w:t>
      </w:r>
      <w:r w:rsidRPr="00143016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35564FF4" w14:textId="77777777" w:rsidR="007D6941" w:rsidRPr="00A70AD2" w:rsidRDefault="007D6941" w:rsidP="007D6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09"/>
        <w:gridCol w:w="268"/>
        <w:gridCol w:w="1094"/>
        <w:gridCol w:w="268"/>
        <w:gridCol w:w="1078"/>
        <w:gridCol w:w="250"/>
        <w:gridCol w:w="1105"/>
      </w:tblGrid>
      <w:tr w:rsidR="007D6941" w:rsidRPr="00EF470F" w14:paraId="587FD863" w14:textId="77777777" w:rsidTr="00363FE7">
        <w:trPr>
          <w:tblHeader/>
        </w:trPr>
        <w:tc>
          <w:tcPr>
            <w:tcW w:w="2168" w:type="pct"/>
            <w:shd w:val="clear" w:color="auto" w:fill="auto"/>
          </w:tcPr>
          <w:p w14:paraId="4B4610BE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3" w:type="pct"/>
            <w:gridSpan w:val="3"/>
          </w:tcPr>
          <w:p w14:paraId="59FD1F57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143016"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</w:tcPr>
          <w:p w14:paraId="5EA83009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pct"/>
            <w:gridSpan w:val="3"/>
          </w:tcPr>
          <w:p w14:paraId="7547A487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7D6941" w:rsidRPr="00EF470F" w14:paraId="54A8261B" w14:textId="77777777" w:rsidTr="00363FE7">
        <w:trPr>
          <w:tblHeader/>
        </w:trPr>
        <w:tc>
          <w:tcPr>
            <w:tcW w:w="2168" w:type="pct"/>
          </w:tcPr>
          <w:p w14:paraId="3B9D25DB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430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1430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607" w:type="pct"/>
          </w:tcPr>
          <w:p w14:paraId="16C21EE0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7" w:type="pct"/>
          </w:tcPr>
          <w:p w14:paraId="30272276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6861CD59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7" w:type="pct"/>
          </w:tcPr>
          <w:p w14:paraId="0B0FD04A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78B64B25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7" w:type="pct"/>
          </w:tcPr>
          <w:p w14:paraId="046DC75A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02857362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7D6941" w:rsidRPr="00EF470F" w14:paraId="51778B8A" w14:textId="77777777" w:rsidTr="00363FE7">
        <w:trPr>
          <w:tblHeader/>
        </w:trPr>
        <w:tc>
          <w:tcPr>
            <w:tcW w:w="2168" w:type="pct"/>
          </w:tcPr>
          <w:p w14:paraId="51CAB9CB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2" w:type="pct"/>
            <w:gridSpan w:val="7"/>
          </w:tcPr>
          <w:p w14:paraId="6946855F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D6941" w:rsidRPr="00EF470F" w14:paraId="00DA0540" w14:textId="77777777" w:rsidTr="00363FE7">
        <w:tc>
          <w:tcPr>
            <w:tcW w:w="2168" w:type="pct"/>
          </w:tcPr>
          <w:p w14:paraId="72311AE6" w14:textId="3EB9457C" w:rsidR="007D6941" w:rsidRPr="00143016" w:rsidRDefault="007D6941" w:rsidP="0036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</w:t>
            </w:r>
            <w:r w:rsidR="002052BC" w:rsidRPr="001430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ย่อย</w:t>
            </w:r>
          </w:p>
        </w:tc>
        <w:tc>
          <w:tcPr>
            <w:tcW w:w="607" w:type="pct"/>
          </w:tcPr>
          <w:p w14:paraId="60E1EDBA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5669E24B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371B3C66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2AE8F723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465DCAA3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1733AFA6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34E64461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2847" w:rsidRPr="00EF470F" w14:paraId="103D17CD" w14:textId="77777777" w:rsidTr="00363FE7">
        <w:tc>
          <w:tcPr>
            <w:tcW w:w="2168" w:type="pct"/>
          </w:tcPr>
          <w:p w14:paraId="47080AB8" w14:textId="64AB8C2C" w:rsidR="001F2847" w:rsidRPr="00143016" w:rsidRDefault="0003464A" w:rsidP="001F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</w:t>
            </w:r>
            <w:r w:rsidR="001F2847"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ริการงานสนับสนุน</w:t>
            </w:r>
          </w:p>
        </w:tc>
        <w:tc>
          <w:tcPr>
            <w:tcW w:w="607" w:type="pct"/>
          </w:tcPr>
          <w:p w14:paraId="1A8FFD9A" w14:textId="242D63EE" w:rsidR="001F2847" w:rsidRPr="00143016" w:rsidRDefault="001F2847" w:rsidP="00514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2100CA33" w14:textId="77777777" w:rsidR="001F2847" w:rsidRPr="00143016" w:rsidRDefault="001F2847" w:rsidP="0014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3659C46B" w14:textId="77777777" w:rsidR="001F2847" w:rsidRPr="00143016" w:rsidRDefault="001F2847" w:rsidP="0014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1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2CD1180F" w14:textId="77777777" w:rsidR="001F2847" w:rsidRPr="00143016" w:rsidRDefault="001F2847" w:rsidP="001F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6C94D375" w14:textId="40CAEDF5" w:rsidR="001F2847" w:rsidRPr="00143016" w:rsidRDefault="00D03C49" w:rsidP="0014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9,905</w:t>
            </w:r>
          </w:p>
        </w:tc>
        <w:tc>
          <w:tcPr>
            <w:tcW w:w="137" w:type="pct"/>
          </w:tcPr>
          <w:p w14:paraId="248131CE" w14:textId="77777777" w:rsidR="001F2847" w:rsidRPr="00143016" w:rsidRDefault="001F2847" w:rsidP="001F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0B6080E2" w14:textId="77777777" w:rsidR="001F2847" w:rsidRPr="00143016" w:rsidRDefault="001F2847" w:rsidP="001F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>7,038</w:t>
            </w:r>
          </w:p>
        </w:tc>
      </w:tr>
      <w:tr w:rsidR="001F2847" w:rsidRPr="00EF470F" w14:paraId="31FDF8B7" w14:textId="77777777" w:rsidTr="00363FE7">
        <w:tc>
          <w:tcPr>
            <w:tcW w:w="2168" w:type="pct"/>
          </w:tcPr>
          <w:p w14:paraId="12C6C1B5" w14:textId="77777777" w:rsidR="001F2847" w:rsidRPr="00143016" w:rsidRDefault="001F2847" w:rsidP="001F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607" w:type="pct"/>
          </w:tcPr>
          <w:p w14:paraId="6E01F300" w14:textId="7C5F632B" w:rsidR="001F2847" w:rsidRPr="00514851" w:rsidRDefault="001F2847" w:rsidP="00514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143016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5BD43452" w14:textId="77777777" w:rsidR="001F2847" w:rsidRPr="00143016" w:rsidRDefault="001F2847" w:rsidP="0014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76E80839" w14:textId="77777777" w:rsidR="001F2847" w:rsidRPr="00143016" w:rsidRDefault="001F2847" w:rsidP="0014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1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3E907C20" w14:textId="77777777" w:rsidR="001F2847" w:rsidRPr="00143016" w:rsidRDefault="001F2847" w:rsidP="001F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47F6B68F" w14:textId="581D8EBF" w:rsidR="001F2847" w:rsidRPr="00143016" w:rsidRDefault="00B6103E" w:rsidP="0014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234</w:t>
            </w:r>
          </w:p>
        </w:tc>
        <w:tc>
          <w:tcPr>
            <w:tcW w:w="137" w:type="pct"/>
          </w:tcPr>
          <w:p w14:paraId="5EC66B1B" w14:textId="77777777" w:rsidR="001F2847" w:rsidRPr="00143016" w:rsidRDefault="001F2847" w:rsidP="001F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7D07DEDE" w14:textId="77777777" w:rsidR="001F2847" w:rsidRPr="00143016" w:rsidRDefault="001F2847" w:rsidP="001F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</w:tr>
      <w:tr w:rsidR="00F94E45" w:rsidRPr="00EF470F" w14:paraId="19073898" w14:textId="77777777" w:rsidTr="00363FE7">
        <w:tc>
          <w:tcPr>
            <w:tcW w:w="2168" w:type="pct"/>
          </w:tcPr>
          <w:p w14:paraId="5D9BD469" w14:textId="4239FF70" w:rsidR="00F94E45" w:rsidRPr="00143016" w:rsidRDefault="00511AD8" w:rsidP="001F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1AD8">
              <w:rPr>
                <w:rFonts w:asciiTheme="majorBidi" w:hAnsiTheme="majorBidi" w:cs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07" w:type="pct"/>
          </w:tcPr>
          <w:p w14:paraId="3E30A7D9" w14:textId="74DA6F65" w:rsidR="00F94E45" w:rsidRPr="00143016" w:rsidRDefault="00601665" w:rsidP="00514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BA3F24B" w14:textId="77777777" w:rsidR="00F94E45" w:rsidRPr="00143016" w:rsidRDefault="00F94E45" w:rsidP="0014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0B930582" w14:textId="21271EEF" w:rsidR="00F94E45" w:rsidRPr="00143016" w:rsidRDefault="00601665" w:rsidP="0014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166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2471330" w14:textId="77777777" w:rsidR="00F94E45" w:rsidRPr="00143016" w:rsidRDefault="00F94E45" w:rsidP="001F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1BB7CC71" w14:textId="2ED02A9D" w:rsidR="00F94E45" w:rsidRDefault="00601665" w:rsidP="0014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399</w:t>
            </w:r>
          </w:p>
        </w:tc>
        <w:tc>
          <w:tcPr>
            <w:tcW w:w="137" w:type="pct"/>
          </w:tcPr>
          <w:p w14:paraId="752AC0C5" w14:textId="77777777" w:rsidR="00F94E45" w:rsidRPr="00143016" w:rsidRDefault="00F94E45" w:rsidP="001F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04324ED7" w14:textId="02FF8F3F" w:rsidR="00F94E45" w:rsidRPr="00143016" w:rsidRDefault="00601665" w:rsidP="00514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11AD8" w:rsidRPr="00A70AD2" w14:paraId="4126C0EC" w14:textId="77777777" w:rsidTr="00363FE7">
        <w:tc>
          <w:tcPr>
            <w:tcW w:w="2168" w:type="pct"/>
          </w:tcPr>
          <w:p w14:paraId="5A22B11F" w14:textId="77777777" w:rsidR="00511AD8" w:rsidRPr="00A70AD2" w:rsidRDefault="00511AD8" w:rsidP="0036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3" w:type="pct"/>
            <w:gridSpan w:val="3"/>
          </w:tcPr>
          <w:p w14:paraId="7FF1D53D" w14:textId="77777777" w:rsidR="00511AD8" w:rsidRPr="00A70AD2" w:rsidRDefault="00511AD8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7" w:type="pct"/>
          </w:tcPr>
          <w:p w14:paraId="7B8E8356" w14:textId="77777777" w:rsidR="00511AD8" w:rsidRPr="00A70AD2" w:rsidRDefault="00511AD8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pct"/>
            <w:gridSpan w:val="3"/>
          </w:tcPr>
          <w:p w14:paraId="255175F3" w14:textId="77777777" w:rsidR="00511AD8" w:rsidRPr="00A70AD2" w:rsidRDefault="00511AD8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7D6941" w:rsidRPr="00EF470F" w14:paraId="4685A64C" w14:textId="77777777" w:rsidTr="00363FE7">
        <w:tc>
          <w:tcPr>
            <w:tcW w:w="2168" w:type="pct"/>
          </w:tcPr>
          <w:p w14:paraId="773B46F0" w14:textId="726C7449" w:rsidR="007D6941" w:rsidRPr="00143016" w:rsidRDefault="003D6D92" w:rsidP="0036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353" w:type="pct"/>
            <w:gridSpan w:val="3"/>
          </w:tcPr>
          <w:p w14:paraId="381D69D0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5B711785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pct"/>
            <w:gridSpan w:val="3"/>
          </w:tcPr>
          <w:p w14:paraId="1CA023AF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7D6941" w:rsidRPr="00EF470F" w14:paraId="3D3D4381" w14:textId="77777777" w:rsidTr="00363FE7">
        <w:tc>
          <w:tcPr>
            <w:tcW w:w="2168" w:type="pct"/>
            <w:shd w:val="clear" w:color="auto" w:fill="auto"/>
          </w:tcPr>
          <w:p w14:paraId="10499485" w14:textId="45B6048A" w:rsidR="007D6941" w:rsidRPr="00143016" w:rsidRDefault="007D6941" w:rsidP="0036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07" w:type="pct"/>
          </w:tcPr>
          <w:p w14:paraId="71D35CCC" w14:textId="6008416E" w:rsidR="007D6941" w:rsidRPr="00143016" w:rsidRDefault="00B6103E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7" w:type="pct"/>
          </w:tcPr>
          <w:p w14:paraId="549BFDF0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7F69B587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7" w:type="pct"/>
          </w:tcPr>
          <w:p w14:paraId="1565F7FA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03E6F615" w14:textId="4F8E4792" w:rsidR="007D6941" w:rsidRPr="00143016" w:rsidRDefault="00B6103E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7" w:type="pct"/>
          </w:tcPr>
          <w:p w14:paraId="4E7B4950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5" w:type="pct"/>
          </w:tcPr>
          <w:p w14:paraId="6AB8590D" w14:textId="77777777" w:rsidR="007D6941" w:rsidRPr="00143016" w:rsidRDefault="007D6941" w:rsidP="00514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D6941" w:rsidRPr="00EF470F" w14:paraId="7B7BDBEF" w14:textId="77777777" w:rsidTr="00363FE7">
        <w:tc>
          <w:tcPr>
            <w:tcW w:w="2168" w:type="pct"/>
            <w:shd w:val="clear" w:color="auto" w:fill="auto"/>
          </w:tcPr>
          <w:p w14:paraId="72538866" w14:textId="06B7EE9E" w:rsidR="007D6941" w:rsidRPr="00143016" w:rsidRDefault="0003464A" w:rsidP="0036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607" w:type="pct"/>
          </w:tcPr>
          <w:p w14:paraId="09A49769" w14:textId="3BEDE88A" w:rsidR="007D6941" w:rsidRPr="00143016" w:rsidRDefault="00B6103E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1,697</w:t>
            </w:r>
          </w:p>
        </w:tc>
        <w:tc>
          <w:tcPr>
            <w:tcW w:w="147" w:type="pct"/>
          </w:tcPr>
          <w:p w14:paraId="0A514F6B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6C607F28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>1,647</w:t>
            </w:r>
          </w:p>
        </w:tc>
        <w:tc>
          <w:tcPr>
            <w:tcW w:w="147" w:type="pct"/>
          </w:tcPr>
          <w:p w14:paraId="4CFAFFB7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5430F5C2" w14:textId="021A8869" w:rsidR="007D6941" w:rsidRPr="00143016" w:rsidRDefault="00B6103E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1,697</w:t>
            </w:r>
          </w:p>
        </w:tc>
        <w:tc>
          <w:tcPr>
            <w:tcW w:w="137" w:type="pct"/>
          </w:tcPr>
          <w:p w14:paraId="7550EAFD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5" w:type="pct"/>
          </w:tcPr>
          <w:p w14:paraId="3C53F21B" w14:textId="77777777" w:rsidR="007D6941" w:rsidRPr="00143016" w:rsidRDefault="007D6941" w:rsidP="00514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>1,647</w:t>
            </w:r>
          </w:p>
        </w:tc>
      </w:tr>
      <w:tr w:rsidR="0012381A" w:rsidRPr="00EF470F" w14:paraId="2BFE7867" w14:textId="77777777" w:rsidTr="00363FE7">
        <w:tc>
          <w:tcPr>
            <w:tcW w:w="2168" w:type="pct"/>
            <w:shd w:val="clear" w:color="auto" w:fill="auto"/>
          </w:tcPr>
          <w:p w14:paraId="287F628E" w14:textId="0293E04B" w:rsidR="0012381A" w:rsidRPr="001F32FF" w:rsidRDefault="0012381A" w:rsidP="0036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2FF">
              <w:rPr>
                <w:rFonts w:asciiTheme="majorBidi" w:hAnsiTheme="majorBidi" w:cs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07" w:type="pct"/>
          </w:tcPr>
          <w:p w14:paraId="39F4AB51" w14:textId="77777777" w:rsidR="0012381A" w:rsidRPr="00143016" w:rsidRDefault="0012381A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A5D1212" w14:textId="77777777" w:rsidR="0012381A" w:rsidRPr="00143016" w:rsidRDefault="0012381A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5F8B3FF6" w14:textId="77777777" w:rsidR="0012381A" w:rsidRPr="00143016" w:rsidRDefault="0012381A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C21B148" w14:textId="77777777" w:rsidR="0012381A" w:rsidRPr="00143016" w:rsidRDefault="0012381A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339B0D18" w14:textId="77777777" w:rsidR="0012381A" w:rsidRPr="00143016" w:rsidRDefault="0012381A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5E5227F6" w14:textId="77777777" w:rsidR="0012381A" w:rsidRPr="00143016" w:rsidRDefault="0012381A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5" w:type="pct"/>
          </w:tcPr>
          <w:p w14:paraId="10D3E4D5" w14:textId="77777777" w:rsidR="0012381A" w:rsidRPr="00143016" w:rsidRDefault="0012381A" w:rsidP="00514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381A" w:rsidRPr="00EF470F" w14:paraId="3397E3F6" w14:textId="77777777" w:rsidTr="00143016">
        <w:tc>
          <w:tcPr>
            <w:tcW w:w="2168" w:type="pct"/>
            <w:shd w:val="clear" w:color="auto" w:fill="auto"/>
          </w:tcPr>
          <w:p w14:paraId="161ED14A" w14:textId="543D3598" w:rsidR="0012381A" w:rsidRPr="001F32FF" w:rsidRDefault="0012381A" w:rsidP="0014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1F32FF">
              <w:rPr>
                <w:rFonts w:asciiTheme="majorBidi" w:hAnsiTheme="majorBidi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607" w:type="pct"/>
          </w:tcPr>
          <w:p w14:paraId="374FC7EB" w14:textId="0F8B7950" w:rsidR="0012381A" w:rsidRPr="00143016" w:rsidRDefault="001F32FF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11,154</w:t>
            </w:r>
          </w:p>
        </w:tc>
        <w:tc>
          <w:tcPr>
            <w:tcW w:w="147" w:type="pct"/>
          </w:tcPr>
          <w:p w14:paraId="0AB55984" w14:textId="77777777" w:rsidR="0012381A" w:rsidRPr="00143016" w:rsidRDefault="0012381A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6A37D9F1" w14:textId="76E354D3" w:rsidR="0012381A" w:rsidRPr="00143016" w:rsidRDefault="00FE4EC4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>9,296</w:t>
            </w:r>
          </w:p>
        </w:tc>
        <w:tc>
          <w:tcPr>
            <w:tcW w:w="147" w:type="pct"/>
          </w:tcPr>
          <w:p w14:paraId="7BB0ED34" w14:textId="77777777" w:rsidR="0012381A" w:rsidRPr="00143016" w:rsidRDefault="0012381A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4D88F15B" w14:textId="0E37D89A" w:rsidR="0012381A" w:rsidRPr="00143016" w:rsidRDefault="001F32FF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11,154</w:t>
            </w:r>
          </w:p>
        </w:tc>
        <w:tc>
          <w:tcPr>
            <w:tcW w:w="137" w:type="pct"/>
          </w:tcPr>
          <w:p w14:paraId="19A00781" w14:textId="77777777" w:rsidR="0012381A" w:rsidRPr="00143016" w:rsidRDefault="0012381A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5" w:type="pct"/>
          </w:tcPr>
          <w:p w14:paraId="2B4C925E" w14:textId="3D2E32E5" w:rsidR="0012381A" w:rsidRPr="00143016" w:rsidRDefault="00FE4EC4" w:rsidP="00514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>9,260</w:t>
            </w:r>
          </w:p>
        </w:tc>
      </w:tr>
      <w:tr w:rsidR="0012381A" w:rsidRPr="00EF470F" w14:paraId="2EE43807" w14:textId="77777777" w:rsidTr="00143016">
        <w:tc>
          <w:tcPr>
            <w:tcW w:w="2168" w:type="pct"/>
            <w:shd w:val="clear" w:color="auto" w:fill="auto"/>
          </w:tcPr>
          <w:p w14:paraId="398B5411" w14:textId="1840BBFA" w:rsidR="0012381A" w:rsidRPr="001F32FF" w:rsidRDefault="0012381A" w:rsidP="0012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1F32FF">
              <w:rPr>
                <w:rFonts w:asciiTheme="majorBidi" w:hAnsiTheme="majorBidi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3124E538" w14:textId="5BC2814E" w:rsidR="0012381A" w:rsidRPr="00143016" w:rsidRDefault="001F32FF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  <w:tc>
          <w:tcPr>
            <w:tcW w:w="147" w:type="pct"/>
          </w:tcPr>
          <w:p w14:paraId="6F7A7566" w14:textId="77777777" w:rsidR="0012381A" w:rsidRPr="00143016" w:rsidRDefault="0012381A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47F6C503" w14:textId="753C4BE6" w:rsidR="0012381A" w:rsidRPr="00143016" w:rsidRDefault="00FE4EC4" w:rsidP="00E94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>807</w:t>
            </w:r>
          </w:p>
        </w:tc>
        <w:tc>
          <w:tcPr>
            <w:tcW w:w="147" w:type="pct"/>
          </w:tcPr>
          <w:p w14:paraId="60F0E0C6" w14:textId="77777777" w:rsidR="0012381A" w:rsidRPr="00143016" w:rsidRDefault="0012381A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13EC0039" w14:textId="0A33574A" w:rsidR="0012381A" w:rsidRPr="00143016" w:rsidRDefault="001F32FF" w:rsidP="00E94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  <w:tc>
          <w:tcPr>
            <w:tcW w:w="137" w:type="pct"/>
          </w:tcPr>
          <w:p w14:paraId="5FD13A96" w14:textId="77777777" w:rsidR="0012381A" w:rsidRPr="00143016" w:rsidRDefault="0012381A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78C168F3" w14:textId="0460EE11" w:rsidR="0012381A" w:rsidRPr="00143016" w:rsidRDefault="00FE4EC4" w:rsidP="00514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>804</w:t>
            </w:r>
          </w:p>
        </w:tc>
      </w:tr>
      <w:tr w:rsidR="0012381A" w:rsidRPr="00EF470F" w14:paraId="7D544202" w14:textId="77777777" w:rsidTr="00143016">
        <w:tc>
          <w:tcPr>
            <w:tcW w:w="2168" w:type="pct"/>
            <w:shd w:val="clear" w:color="auto" w:fill="auto"/>
          </w:tcPr>
          <w:p w14:paraId="1F1A374E" w14:textId="35867B3D" w:rsidR="0012381A" w:rsidRPr="001F32FF" w:rsidRDefault="0012381A" w:rsidP="0012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1F32FF">
              <w:rPr>
                <w:rFonts w:asciiTheme="majorBidi" w:hAnsiTheme="majorBidi" w:cs="Angsana New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4BC870CB" w14:textId="479CB4C3" w:rsidR="0012381A" w:rsidRPr="00143016" w:rsidRDefault="001F32FF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11,677</w:t>
            </w:r>
          </w:p>
        </w:tc>
        <w:tc>
          <w:tcPr>
            <w:tcW w:w="147" w:type="pct"/>
          </w:tcPr>
          <w:p w14:paraId="639C0432" w14:textId="77777777" w:rsidR="0012381A" w:rsidRPr="00143016" w:rsidRDefault="0012381A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7359D3F1" w14:textId="08D1C21E" w:rsidR="0012381A" w:rsidRPr="00143016" w:rsidRDefault="00FE4EC4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>10,103</w:t>
            </w:r>
          </w:p>
        </w:tc>
        <w:tc>
          <w:tcPr>
            <w:tcW w:w="147" w:type="pct"/>
          </w:tcPr>
          <w:p w14:paraId="5824C653" w14:textId="77777777" w:rsidR="0012381A" w:rsidRPr="00143016" w:rsidRDefault="0012381A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5D94F12" w14:textId="1CBE50D0" w:rsidR="0012381A" w:rsidRPr="00143016" w:rsidRDefault="001F32FF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11,677</w:t>
            </w:r>
          </w:p>
        </w:tc>
        <w:tc>
          <w:tcPr>
            <w:tcW w:w="137" w:type="pct"/>
          </w:tcPr>
          <w:p w14:paraId="4CBB351D" w14:textId="77777777" w:rsidR="0012381A" w:rsidRPr="00143016" w:rsidRDefault="0012381A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44F16FA1" w14:textId="309649F1" w:rsidR="0012381A" w:rsidRPr="00143016" w:rsidRDefault="00FE4EC4" w:rsidP="00514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>10,064</w:t>
            </w:r>
          </w:p>
        </w:tc>
      </w:tr>
      <w:tr w:rsidR="008C13FE" w:rsidRPr="00EF470F" w14:paraId="17B85FD6" w14:textId="77777777" w:rsidTr="001C2785">
        <w:tc>
          <w:tcPr>
            <w:tcW w:w="2168" w:type="pct"/>
            <w:shd w:val="clear" w:color="auto" w:fill="auto"/>
          </w:tcPr>
          <w:p w14:paraId="3DD8A353" w14:textId="77777777" w:rsidR="008C13FE" w:rsidRPr="001F32FF" w:rsidRDefault="008C13FE" w:rsidP="0012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3AFE7501" w14:textId="77777777" w:rsidR="008C13FE" w:rsidRDefault="008C13FE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4EDB8DA4" w14:textId="77777777" w:rsidR="008C13FE" w:rsidRPr="00143016" w:rsidRDefault="008C13FE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57D5A418" w14:textId="77777777" w:rsidR="008C13FE" w:rsidRPr="00143016" w:rsidRDefault="008C13FE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3A050C8D" w14:textId="77777777" w:rsidR="008C13FE" w:rsidRPr="00143016" w:rsidRDefault="008C13FE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6EBF6346" w14:textId="77777777" w:rsidR="008C13FE" w:rsidRDefault="008C13FE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3F505D68" w14:textId="77777777" w:rsidR="008C13FE" w:rsidRPr="00143016" w:rsidRDefault="008C13FE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091C24B1" w14:textId="77777777" w:rsidR="008C13FE" w:rsidRPr="00143016" w:rsidRDefault="008C13FE" w:rsidP="00514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6D92" w:rsidRPr="00EF470F" w14:paraId="3D9AA24D" w14:textId="77777777" w:rsidTr="00143016">
        <w:tc>
          <w:tcPr>
            <w:tcW w:w="2168" w:type="pct"/>
            <w:shd w:val="clear" w:color="auto" w:fill="auto"/>
          </w:tcPr>
          <w:p w14:paraId="2FFCAEDA" w14:textId="5AEFC2A0" w:rsidR="003D6D92" w:rsidRPr="00143016" w:rsidRDefault="003D6D92" w:rsidP="0036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บุคคลที่เกี่ยวข้องกัน</w:t>
            </w:r>
            <w:r w:rsidR="00F7635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607" w:type="pct"/>
          </w:tcPr>
          <w:p w14:paraId="0BCCC0BB" w14:textId="77777777" w:rsidR="003D6D92" w:rsidRPr="00143016" w:rsidRDefault="003D6D92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490A901D" w14:textId="77777777" w:rsidR="003D6D92" w:rsidRPr="00143016" w:rsidRDefault="003D6D92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35477BA2" w14:textId="77777777" w:rsidR="003D6D92" w:rsidRPr="00143016" w:rsidRDefault="003D6D92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125EBA30" w14:textId="77777777" w:rsidR="003D6D92" w:rsidRPr="00143016" w:rsidRDefault="003D6D92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57199017" w14:textId="77777777" w:rsidR="003D6D92" w:rsidRPr="00143016" w:rsidRDefault="003D6D92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0AB9953B" w14:textId="77777777" w:rsidR="003D6D92" w:rsidRPr="00143016" w:rsidRDefault="003D6D92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5" w:type="pct"/>
          </w:tcPr>
          <w:p w14:paraId="0C9EA7DE" w14:textId="77777777" w:rsidR="003D6D92" w:rsidRPr="00143016" w:rsidRDefault="003D6D92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D6941" w:rsidRPr="00EF470F" w14:paraId="44088AF3" w14:textId="77777777" w:rsidTr="00363FE7">
        <w:tc>
          <w:tcPr>
            <w:tcW w:w="2168" w:type="pct"/>
            <w:shd w:val="clear" w:color="auto" w:fill="auto"/>
          </w:tcPr>
          <w:p w14:paraId="59B14FC4" w14:textId="5949E975" w:rsidR="007D6941" w:rsidRPr="00143016" w:rsidRDefault="007D6941" w:rsidP="0036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607" w:type="pct"/>
          </w:tcPr>
          <w:p w14:paraId="024DFA6F" w14:textId="2F280907" w:rsidR="007D6941" w:rsidRPr="00143016" w:rsidRDefault="000D6776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545</w:t>
            </w:r>
          </w:p>
        </w:tc>
        <w:tc>
          <w:tcPr>
            <w:tcW w:w="147" w:type="pct"/>
          </w:tcPr>
          <w:p w14:paraId="048D1AD7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344B6B85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>446</w:t>
            </w:r>
          </w:p>
        </w:tc>
        <w:tc>
          <w:tcPr>
            <w:tcW w:w="147" w:type="pct"/>
          </w:tcPr>
          <w:p w14:paraId="4C68ADBD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66DE13D9" w14:textId="05D1381A" w:rsidR="007D6941" w:rsidRPr="00143016" w:rsidRDefault="000D6776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545</w:t>
            </w:r>
          </w:p>
        </w:tc>
        <w:tc>
          <w:tcPr>
            <w:tcW w:w="137" w:type="pct"/>
          </w:tcPr>
          <w:p w14:paraId="70AC4871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5" w:type="pct"/>
          </w:tcPr>
          <w:p w14:paraId="1C640460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>446</w:t>
            </w:r>
          </w:p>
        </w:tc>
      </w:tr>
    </w:tbl>
    <w:p w14:paraId="1FBE9ED3" w14:textId="038E00FA" w:rsidR="00352CFF" w:rsidRPr="006F75FC" w:rsidRDefault="00352CFF" w:rsidP="00143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7C06EEA9" w14:textId="0E3FB095" w:rsidR="007D6941" w:rsidRPr="00143016" w:rsidRDefault="007D6941" w:rsidP="007D6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143016">
        <w:rPr>
          <w:rFonts w:asciiTheme="majorBidi" w:hAnsiTheme="majorBidi" w:cstheme="majorBidi"/>
          <w:sz w:val="28"/>
          <w:szCs w:val="28"/>
          <w:cs/>
        </w:rPr>
        <w:t>ยอดคงเหลือ</w:t>
      </w:r>
      <w:r w:rsidR="00C61A91">
        <w:rPr>
          <w:rFonts w:asciiTheme="majorBidi" w:hAnsiTheme="majorBidi" w:cstheme="majorBidi" w:hint="cs"/>
          <w:sz w:val="28"/>
          <w:szCs w:val="28"/>
          <w:cs/>
        </w:rPr>
        <w:t>ที่สำคัญ</w:t>
      </w:r>
      <w:r w:rsidRPr="00143016">
        <w:rPr>
          <w:rFonts w:asciiTheme="majorBidi" w:hAnsiTheme="majorBidi" w:cstheme="majorBidi"/>
          <w:sz w:val="28"/>
          <w:szCs w:val="28"/>
          <w:cs/>
        </w:rPr>
        <w:t>กับบุคคลหรือกิจการที่เกี่ยวข้องกัน ณ วันที่</w:t>
      </w:r>
      <w:r w:rsidRPr="00143016">
        <w:rPr>
          <w:rFonts w:asciiTheme="majorBidi" w:hAnsiTheme="majorBidi" w:cstheme="majorBidi"/>
          <w:sz w:val="28"/>
          <w:szCs w:val="28"/>
        </w:rPr>
        <w:t xml:space="preserve"> 31 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143016">
        <w:rPr>
          <w:rFonts w:asciiTheme="majorBidi" w:hAnsiTheme="majorBidi" w:cstheme="majorBidi"/>
          <w:sz w:val="28"/>
          <w:szCs w:val="28"/>
        </w:rPr>
        <w:t xml:space="preserve">2563 </w:t>
      </w:r>
      <w:r w:rsidRPr="00143016">
        <w:rPr>
          <w:rFonts w:asciiTheme="majorBidi" w:hAnsiTheme="majorBidi" w:cstheme="majorBidi"/>
          <w:sz w:val="28"/>
          <w:szCs w:val="28"/>
          <w:cs/>
        </w:rPr>
        <w:t>และ</w:t>
      </w:r>
      <w:r w:rsidRPr="00143016">
        <w:rPr>
          <w:rFonts w:asciiTheme="majorBidi" w:hAnsiTheme="majorBidi" w:cstheme="majorBidi"/>
          <w:sz w:val="28"/>
          <w:szCs w:val="28"/>
        </w:rPr>
        <w:t xml:space="preserve"> 31 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143016">
        <w:rPr>
          <w:rFonts w:asciiTheme="majorBidi" w:hAnsiTheme="majorBidi" w:cstheme="majorBidi"/>
          <w:sz w:val="28"/>
          <w:szCs w:val="28"/>
        </w:rPr>
        <w:t xml:space="preserve">2562 </w:t>
      </w:r>
      <w:r w:rsidRPr="00143016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30FEC0FB" w14:textId="77777777" w:rsidR="007D6941" w:rsidRPr="006F75FC" w:rsidRDefault="007D6941" w:rsidP="007D6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olor w:val="0000FF"/>
          <w:sz w:val="28"/>
          <w:szCs w:val="28"/>
        </w:rPr>
      </w:pPr>
    </w:p>
    <w:tbl>
      <w:tblPr>
        <w:tblW w:w="91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13"/>
        <w:gridCol w:w="267"/>
        <w:gridCol w:w="1095"/>
        <w:gridCol w:w="269"/>
        <w:gridCol w:w="1078"/>
        <w:gridCol w:w="256"/>
        <w:gridCol w:w="1100"/>
      </w:tblGrid>
      <w:tr w:rsidR="007D6941" w:rsidRPr="00EF470F" w14:paraId="2E56E569" w14:textId="77777777" w:rsidTr="699A607E">
        <w:trPr>
          <w:tblHeader/>
        </w:trPr>
        <w:tc>
          <w:tcPr>
            <w:tcW w:w="2167" w:type="pct"/>
          </w:tcPr>
          <w:p w14:paraId="383E3321" w14:textId="77777777" w:rsidR="007D6941" w:rsidRPr="00143016" w:rsidRDefault="007D6941" w:rsidP="00363FE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4" w:type="pct"/>
            <w:gridSpan w:val="3"/>
          </w:tcPr>
          <w:p w14:paraId="453C3994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143016"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</w:tcPr>
          <w:p w14:paraId="3279AC45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pct"/>
            <w:gridSpan w:val="3"/>
          </w:tcPr>
          <w:p w14:paraId="00D2B42D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7D6941" w:rsidRPr="00EF470F" w14:paraId="08D1B75E" w14:textId="77777777" w:rsidTr="699A607E">
        <w:trPr>
          <w:tblHeader/>
        </w:trPr>
        <w:tc>
          <w:tcPr>
            <w:tcW w:w="2167" w:type="pct"/>
          </w:tcPr>
          <w:p w14:paraId="56ABB66D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</w:tcPr>
          <w:p w14:paraId="14824B4E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46" w:type="pct"/>
          </w:tcPr>
          <w:p w14:paraId="658FA715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5309AFDD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7" w:type="pct"/>
          </w:tcPr>
          <w:p w14:paraId="35AC85F5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369BC539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40" w:type="pct"/>
          </w:tcPr>
          <w:p w14:paraId="10E9DE8C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</w:tcPr>
          <w:p w14:paraId="770B553B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7D6941" w:rsidRPr="00EF470F" w14:paraId="7EFE4C4A" w14:textId="77777777" w:rsidTr="699A607E">
        <w:trPr>
          <w:tblHeader/>
        </w:trPr>
        <w:tc>
          <w:tcPr>
            <w:tcW w:w="2167" w:type="pct"/>
          </w:tcPr>
          <w:p w14:paraId="7074393C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</w:tcPr>
          <w:p w14:paraId="35C49375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6" w:type="pct"/>
          </w:tcPr>
          <w:p w14:paraId="5159AF44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78A5B3A5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7" w:type="pct"/>
          </w:tcPr>
          <w:p w14:paraId="07E9A905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2A05E3D5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0" w:type="pct"/>
          </w:tcPr>
          <w:p w14:paraId="3F023301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</w:tcPr>
          <w:p w14:paraId="526B71EC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7D6941" w:rsidRPr="00EF470F" w14:paraId="33978F4E" w14:textId="77777777" w:rsidTr="699A607E">
        <w:trPr>
          <w:tblHeader/>
        </w:trPr>
        <w:tc>
          <w:tcPr>
            <w:tcW w:w="2167" w:type="pct"/>
          </w:tcPr>
          <w:p w14:paraId="7CC19FC0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833" w:type="pct"/>
            <w:gridSpan w:val="7"/>
          </w:tcPr>
          <w:p w14:paraId="2B1A861B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D6941" w:rsidRPr="00EF470F" w14:paraId="50456065" w14:textId="77777777" w:rsidTr="699A607E">
        <w:tc>
          <w:tcPr>
            <w:tcW w:w="2167" w:type="pct"/>
          </w:tcPr>
          <w:p w14:paraId="5861607A" w14:textId="77777777" w:rsidR="007D6941" w:rsidRPr="00143016" w:rsidRDefault="007D6941" w:rsidP="0036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9" w:type="pct"/>
          </w:tcPr>
          <w:p w14:paraId="2ABF0A8E" w14:textId="79C837A1" w:rsidR="007D6941" w:rsidRPr="00143016" w:rsidRDefault="00FB73C1" w:rsidP="0014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6" w:type="pct"/>
          </w:tcPr>
          <w:p w14:paraId="7E04A214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12CAD7D3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0AC66530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7824AA5E" w14:textId="3B0A63EC" w:rsidR="007D6941" w:rsidRPr="00143016" w:rsidRDefault="00457AC4" w:rsidP="00E94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6103E">
              <w:rPr>
                <w:rFonts w:asciiTheme="majorBidi" w:hAnsiTheme="majorBidi" w:cstheme="majorBidi"/>
                <w:sz w:val="28"/>
                <w:szCs w:val="28"/>
              </w:rPr>
              <w:t>7,317</w:t>
            </w:r>
          </w:p>
        </w:tc>
        <w:tc>
          <w:tcPr>
            <w:tcW w:w="140" w:type="pct"/>
          </w:tcPr>
          <w:p w14:paraId="31A8C060" w14:textId="77777777" w:rsidR="007D6941" w:rsidRPr="00143016" w:rsidRDefault="007D6941" w:rsidP="0036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</w:tcPr>
          <w:p w14:paraId="31E8EFD4" w14:textId="18A81F84" w:rsidR="007D6941" w:rsidRPr="003B368C" w:rsidRDefault="00457AC4" w:rsidP="699A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B368C" w:rsidRPr="699A607E">
              <w:rPr>
                <w:rFonts w:asciiTheme="majorBidi" w:hAnsiTheme="majorBidi" w:cstheme="majorBidi"/>
                <w:sz w:val="28"/>
                <w:szCs w:val="28"/>
              </w:rPr>
              <w:t>6,6</w:t>
            </w:r>
            <w:r w:rsidR="72DEC52C" w:rsidRPr="699A607E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</w:tr>
    </w:tbl>
    <w:tbl>
      <w:tblPr>
        <w:tblStyle w:val="TableGrid"/>
        <w:tblW w:w="91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6"/>
        <w:gridCol w:w="358"/>
        <w:gridCol w:w="1075"/>
        <w:gridCol w:w="269"/>
        <w:gridCol w:w="1161"/>
        <w:gridCol w:w="269"/>
        <w:gridCol w:w="1056"/>
        <w:gridCol w:w="257"/>
        <w:gridCol w:w="1167"/>
      </w:tblGrid>
      <w:tr w:rsidR="00C7106F" w:rsidRPr="00EF470F" w14:paraId="649B5573" w14:textId="77777777" w:rsidTr="00C7106F">
        <w:tc>
          <w:tcPr>
            <w:tcW w:w="3556" w:type="dxa"/>
            <w:vAlign w:val="bottom"/>
          </w:tcPr>
          <w:p w14:paraId="6B31B655" w14:textId="77777777" w:rsidR="00C7106F" w:rsidRPr="00143016" w:rsidRDefault="00C7106F" w:rsidP="00DB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8" w:type="dxa"/>
            <w:vAlign w:val="bottom"/>
          </w:tcPr>
          <w:p w14:paraId="6D2CC50D" w14:textId="77777777" w:rsidR="00C7106F" w:rsidRPr="00143016" w:rsidRDefault="00C7106F" w:rsidP="00DB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69906C65" w14:textId="35C28EB2" w:rsidR="00C7106F" w:rsidRPr="00143016" w:rsidRDefault="00C7106F" w:rsidP="00DB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7106F" w:rsidRPr="00EF470F" w14:paraId="3C4B7729" w14:textId="77777777" w:rsidTr="00C7106F">
        <w:tc>
          <w:tcPr>
            <w:tcW w:w="3556" w:type="dxa"/>
            <w:shd w:val="clear" w:color="auto" w:fill="auto"/>
            <w:vAlign w:val="bottom"/>
          </w:tcPr>
          <w:p w14:paraId="362A1929" w14:textId="77777777" w:rsidR="00C7106F" w:rsidRPr="00143016" w:rsidRDefault="00C7106F" w:rsidP="00DB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</w:p>
        </w:tc>
        <w:tc>
          <w:tcPr>
            <w:tcW w:w="358" w:type="dxa"/>
            <w:vAlign w:val="bottom"/>
          </w:tcPr>
          <w:p w14:paraId="08140174" w14:textId="77777777" w:rsidR="00C7106F" w:rsidRPr="00143016" w:rsidRDefault="00C7106F" w:rsidP="00DB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02888487" w14:textId="77777777" w:rsidR="00C7106F" w:rsidRPr="00143016" w:rsidRDefault="00C7106F" w:rsidP="00DB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69" w:type="dxa"/>
            <w:vAlign w:val="bottom"/>
          </w:tcPr>
          <w:p w14:paraId="4A50EA29" w14:textId="77777777" w:rsidR="00C7106F" w:rsidRPr="00143016" w:rsidRDefault="00C7106F" w:rsidP="00DB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1D340CCD" w14:textId="77777777" w:rsidR="00C7106F" w:rsidRPr="00143016" w:rsidRDefault="00C7106F" w:rsidP="00DB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" w:type="dxa"/>
            <w:vAlign w:val="bottom"/>
          </w:tcPr>
          <w:p w14:paraId="70DBE026" w14:textId="77777777" w:rsidR="00C7106F" w:rsidRPr="00143016" w:rsidRDefault="00C7106F" w:rsidP="00DB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3E32FD2D" w14:textId="77777777" w:rsidR="00C7106F" w:rsidRPr="00143016" w:rsidRDefault="00C7106F" w:rsidP="00DB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7" w:type="dxa"/>
            <w:vAlign w:val="bottom"/>
          </w:tcPr>
          <w:p w14:paraId="45278C6D" w14:textId="77777777" w:rsidR="00C7106F" w:rsidRPr="00143016" w:rsidRDefault="00C7106F" w:rsidP="00DB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19430CB7" w14:textId="77777777" w:rsidR="00C7106F" w:rsidRPr="00143016" w:rsidRDefault="00C7106F" w:rsidP="00DB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C7106F" w:rsidRPr="00EF470F" w14:paraId="22689F2F" w14:textId="77777777" w:rsidTr="00C7106F">
        <w:tc>
          <w:tcPr>
            <w:tcW w:w="3556" w:type="dxa"/>
            <w:vAlign w:val="bottom"/>
          </w:tcPr>
          <w:p w14:paraId="36273FF4" w14:textId="77777777" w:rsidR="00C7106F" w:rsidRPr="00143016" w:rsidRDefault="00C7106F" w:rsidP="00DB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358" w:type="dxa"/>
            <w:vAlign w:val="bottom"/>
          </w:tcPr>
          <w:p w14:paraId="1ACD483D" w14:textId="77777777" w:rsidR="00C7106F" w:rsidRPr="00143016" w:rsidRDefault="00C7106F" w:rsidP="00DB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50590268" w14:textId="77777777" w:rsidR="00C7106F" w:rsidRPr="00143016" w:rsidRDefault="00C7106F" w:rsidP="00DB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269" w:type="dxa"/>
            <w:vAlign w:val="bottom"/>
          </w:tcPr>
          <w:p w14:paraId="01BE3D1B" w14:textId="77777777" w:rsidR="00C7106F" w:rsidRPr="00143016" w:rsidRDefault="00C7106F" w:rsidP="00DB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7A3AE8CE" w14:textId="77777777" w:rsidR="00C7106F" w:rsidRPr="00143016" w:rsidRDefault="00C7106F" w:rsidP="00DB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69" w:type="dxa"/>
            <w:vAlign w:val="bottom"/>
          </w:tcPr>
          <w:p w14:paraId="4102294A" w14:textId="77777777" w:rsidR="00C7106F" w:rsidRPr="00143016" w:rsidRDefault="00C7106F" w:rsidP="00DB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0AF6CF6E" w14:textId="77777777" w:rsidR="00C7106F" w:rsidRPr="00143016" w:rsidRDefault="00C7106F" w:rsidP="00DB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57" w:type="dxa"/>
            <w:vAlign w:val="bottom"/>
          </w:tcPr>
          <w:p w14:paraId="398076BE" w14:textId="77777777" w:rsidR="00C7106F" w:rsidRPr="00143016" w:rsidRDefault="00C7106F" w:rsidP="00DB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10583151" w14:textId="77777777" w:rsidR="00C7106F" w:rsidRPr="00143016" w:rsidRDefault="00C7106F" w:rsidP="00DB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4301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</w:tr>
      <w:tr w:rsidR="00C7106F" w:rsidRPr="00EF470F" w14:paraId="487F0F0A" w14:textId="77777777" w:rsidTr="00C7106F">
        <w:tc>
          <w:tcPr>
            <w:tcW w:w="3556" w:type="dxa"/>
          </w:tcPr>
          <w:p w14:paraId="22AF8EBD" w14:textId="77777777" w:rsidR="00C7106F" w:rsidRPr="00143016" w:rsidRDefault="00C7106F" w:rsidP="00DB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dxa"/>
          </w:tcPr>
          <w:p w14:paraId="4403B922" w14:textId="77777777" w:rsidR="00C7106F" w:rsidRPr="00143016" w:rsidRDefault="00C7106F" w:rsidP="00DB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4" w:type="dxa"/>
            <w:gridSpan w:val="7"/>
          </w:tcPr>
          <w:p w14:paraId="5DE22A56" w14:textId="77777777" w:rsidR="00C7106F" w:rsidRPr="00143016" w:rsidRDefault="00C7106F" w:rsidP="00DB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80298" w:rsidRPr="00EF470F" w14:paraId="7D86EAD1" w14:textId="77777777" w:rsidTr="001C2785">
        <w:tc>
          <w:tcPr>
            <w:tcW w:w="3556" w:type="dxa"/>
          </w:tcPr>
          <w:p w14:paraId="4D70DEC1" w14:textId="78499CFA" w:rsidR="00C80298" w:rsidRPr="00143016" w:rsidRDefault="00C80298" w:rsidP="00DB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358" w:type="dxa"/>
          </w:tcPr>
          <w:p w14:paraId="7E1E7012" w14:textId="77777777" w:rsidR="00C80298" w:rsidRPr="00143016" w:rsidRDefault="00C80298" w:rsidP="00DB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70BE5A32" w14:textId="254CCE3A" w:rsidR="00C80298" w:rsidRPr="006F75FC" w:rsidRDefault="00C80298" w:rsidP="00DB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6F75FC">
              <w:rPr>
                <w:rFonts w:asciiTheme="majorBidi" w:hAnsiTheme="majorBidi" w:cs="Angsana New"/>
                <w:sz w:val="28"/>
                <w:szCs w:val="28"/>
              </w:rPr>
              <w:t>18</w:t>
            </w:r>
          </w:p>
        </w:tc>
        <w:tc>
          <w:tcPr>
            <w:tcW w:w="269" w:type="dxa"/>
            <w:vAlign w:val="bottom"/>
          </w:tcPr>
          <w:p w14:paraId="51973383" w14:textId="77777777" w:rsidR="00C80298" w:rsidRPr="006F75FC" w:rsidRDefault="00C80298" w:rsidP="00DB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vAlign w:val="bottom"/>
          </w:tcPr>
          <w:p w14:paraId="30A01277" w14:textId="4F17338A" w:rsidR="00C80298" w:rsidRPr="006F75FC" w:rsidRDefault="00C80298" w:rsidP="00DB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6F75FC">
              <w:rPr>
                <w:rFonts w:asciiTheme="majorBidi" w:hAnsiTheme="majorBidi" w:cs="Angsana New"/>
                <w:sz w:val="28"/>
                <w:szCs w:val="28"/>
              </w:rPr>
              <w:t>100</w:t>
            </w:r>
          </w:p>
        </w:tc>
        <w:tc>
          <w:tcPr>
            <w:tcW w:w="269" w:type="dxa"/>
            <w:vAlign w:val="bottom"/>
          </w:tcPr>
          <w:p w14:paraId="07F12BF6" w14:textId="77777777" w:rsidR="00C80298" w:rsidRPr="006F75FC" w:rsidRDefault="00C80298" w:rsidP="00DB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6" w:type="dxa"/>
            <w:vAlign w:val="bottom"/>
          </w:tcPr>
          <w:p w14:paraId="4A302FD8" w14:textId="36766192" w:rsidR="00C80298" w:rsidRPr="006F75FC" w:rsidRDefault="00C80298" w:rsidP="00DB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(40)</w:t>
            </w:r>
          </w:p>
        </w:tc>
        <w:tc>
          <w:tcPr>
            <w:tcW w:w="257" w:type="dxa"/>
            <w:vAlign w:val="bottom"/>
          </w:tcPr>
          <w:p w14:paraId="35A84324" w14:textId="77777777" w:rsidR="00C80298" w:rsidRPr="006F75FC" w:rsidRDefault="00C80298" w:rsidP="00DB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bottom"/>
          </w:tcPr>
          <w:p w14:paraId="13249578" w14:textId="24FD2FAA" w:rsidR="00C80298" w:rsidRPr="006F75FC" w:rsidRDefault="00C80298" w:rsidP="00DB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</w:tbl>
    <w:p w14:paraId="546E1B3F" w14:textId="77777777" w:rsidR="0012367C" w:rsidRPr="006F75FC" w:rsidRDefault="0012367C" w:rsidP="00123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6"/>
        <w:gridCol w:w="358"/>
        <w:gridCol w:w="1075"/>
        <w:gridCol w:w="269"/>
        <w:gridCol w:w="1161"/>
        <w:gridCol w:w="269"/>
        <w:gridCol w:w="1056"/>
        <w:gridCol w:w="257"/>
        <w:gridCol w:w="1167"/>
      </w:tblGrid>
      <w:tr w:rsidR="0012367C" w:rsidRPr="00EF470F" w14:paraId="2B746BE7" w14:textId="77777777" w:rsidTr="009A71EB">
        <w:tc>
          <w:tcPr>
            <w:tcW w:w="3600" w:type="dxa"/>
            <w:vAlign w:val="bottom"/>
          </w:tcPr>
          <w:p w14:paraId="1F181994" w14:textId="77777777" w:rsidR="0012367C" w:rsidRPr="00143016" w:rsidRDefault="0012367C" w:rsidP="00C2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  <w:vAlign w:val="bottom"/>
          </w:tcPr>
          <w:p w14:paraId="7A9A067F" w14:textId="77777777" w:rsidR="0012367C" w:rsidRPr="00143016" w:rsidRDefault="0012367C" w:rsidP="00C2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08" w:type="dxa"/>
            <w:gridSpan w:val="7"/>
            <w:vAlign w:val="bottom"/>
          </w:tcPr>
          <w:p w14:paraId="01F83E23" w14:textId="71EC5007" w:rsidR="0012367C" w:rsidRPr="00143016" w:rsidRDefault="0012367C" w:rsidP="00C2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367C" w:rsidRPr="00EF470F" w14:paraId="25DE61C1" w14:textId="77777777" w:rsidTr="009A71EB">
        <w:tc>
          <w:tcPr>
            <w:tcW w:w="3600" w:type="dxa"/>
            <w:shd w:val="clear" w:color="auto" w:fill="auto"/>
            <w:vAlign w:val="bottom"/>
          </w:tcPr>
          <w:p w14:paraId="2C5C56B0" w14:textId="77777777" w:rsidR="0012367C" w:rsidRPr="00143016" w:rsidRDefault="0012367C" w:rsidP="00C2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</w:p>
        </w:tc>
        <w:tc>
          <w:tcPr>
            <w:tcW w:w="360" w:type="dxa"/>
            <w:vAlign w:val="bottom"/>
          </w:tcPr>
          <w:p w14:paraId="6D765947" w14:textId="77777777" w:rsidR="0012367C" w:rsidRPr="00143016" w:rsidRDefault="0012367C" w:rsidP="00C2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CCD29B2" w14:textId="77777777" w:rsidR="0012367C" w:rsidRPr="00143016" w:rsidRDefault="0012367C" w:rsidP="00C2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55C567E8" w14:textId="77777777" w:rsidR="0012367C" w:rsidRPr="00143016" w:rsidRDefault="0012367C" w:rsidP="00C2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300BBF" w14:textId="77777777" w:rsidR="0012367C" w:rsidRPr="00143016" w:rsidRDefault="0012367C" w:rsidP="00C2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B3F5767" w14:textId="77777777" w:rsidR="0012367C" w:rsidRPr="00143016" w:rsidRDefault="0012367C" w:rsidP="00C2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8091363" w14:textId="77777777" w:rsidR="0012367C" w:rsidRPr="00143016" w:rsidRDefault="0012367C" w:rsidP="00C2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8" w:type="dxa"/>
            <w:vAlign w:val="bottom"/>
          </w:tcPr>
          <w:p w14:paraId="1F39984E" w14:textId="77777777" w:rsidR="0012367C" w:rsidRPr="00143016" w:rsidRDefault="0012367C" w:rsidP="00C2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94506F" w14:textId="77777777" w:rsidR="0012367C" w:rsidRPr="00143016" w:rsidRDefault="0012367C" w:rsidP="00C2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12367C" w:rsidRPr="00EF470F" w14:paraId="3ACB0BA2" w14:textId="77777777" w:rsidTr="009A71EB">
        <w:tc>
          <w:tcPr>
            <w:tcW w:w="3600" w:type="dxa"/>
            <w:vAlign w:val="bottom"/>
          </w:tcPr>
          <w:p w14:paraId="5F590220" w14:textId="77777777" w:rsidR="0012367C" w:rsidRPr="00143016" w:rsidRDefault="0012367C" w:rsidP="00C2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360" w:type="dxa"/>
            <w:vAlign w:val="bottom"/>
          </w:tcPr>
          <w:p w14:paraId="74B37DBB" w14:textId="77777777" w:rsidR="0012367C" w:rsidRPr="00143016" w:rsidRDefault="0012367C" w:rsidP="00C2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4EB75A8" w14:textId="77777777" w:rsidR="0012367C" w:rsidRPr="00143016" w:rsidRDefault="0012367C" w:rsidP="00C2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14:paraId="780D7848" w14:textId="77777777" w:rsidR="0012367C" w:rsidRPr="00143016" w:rsidRDefault="0012367C" w:rsidP="00C2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CC6296" w14:textId="77777777" w:rsidR="0012367C" w:rsidRPr="00143016" w:rsidRDefault="0012367C" w:rsidP="00C2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6EED4DB" w14:textId="77777777" w:rsidR="0012367C" w:rsidRPr="00143016" w:rsidRDefault="0012367C" w:rsidP="00C2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368B087" w14:textId="77777777" w:rsidR="0012367C" w:rsidRPr="00143016" w:rsidRDefault="0012367C" w:rsidP="00C2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58" w:type="dxa"/>
            <w:vAlign w:val="bottom"/>
          </w:tcPr>
          <w:p w14:paraId="6248CBC9" w14:textId="77777777" w:rsidR="0012367C" w:rsidRPr="00143016" w:rsidRDefault="0012367C" w:rsidP="00C2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BEC652" w14:textId="77777777" w:rsidR="0012367C" w:rsidRPr="00143016" w:rsidRDefault="0012367C" w:rsidP="00C2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4301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</w:tr>
      <w:tr w:rsidR="0012367C" w:rsidRPr="00EF470F" w14:paraId="5E922C9E" w14:textId="77777777" w:rsidTr="009A71EB">
        <w:tc>
          <w:tcPr>
            <w:tcW w:w="3600" w:type="dxa"/>
          </w:tcPr>
          <w:p w14:paraId="1A8A2982" w14:textId="77777777" w:rsidR="0012367C" w:rsidRPr="00143016" w:rsidRDefault="0012367C" w:rsidP="00C2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41672A08" w14:textId="77777777" w:rsidR="0012367C" w:rsidRPr="00143016" w:rsidRDefault="0012367C" w:rsidP="00C2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8" w:type="dxa"/>
            <w:gridSpan w:val="7"/>
          </w:tcPr>
          <w:p w14:paraId="2DC44B86" w14:textId="77777777" w:rsidR="0012367C" w:rsidRPr="00143016" w:rsidRDefault="0012367C" w:rsidP="00C2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57AC4" w:rsidRPr="00EF470F" w14:paraId="1C3EE2C9" w14:textId="77777777" w:rsidTr="009A71EB">
        <w:tc>
          <w:tcPr>
            <w:tcW w:w="3600" w:type="dxa"/>
          </w:tcPr>
          <w:p w14:paraId="41953CCC" w14:textId="2A1DB152" w:rsidR="00457AC4" w:rsidRPr="00143016" w:rsidRDefault="00457AC4" w:rsidP="00C2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60" w:type="dxa"/>
          </w:tcPr>
          <w:p w14:paraId="154A4643" w14:textId="77777777" w:rsidR="00457AC4" w:rsidRPr="00143016" w:rsidRDefault="00457AC4" w:rsidP="00C2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2C93D7" w14:textId="61913BDE" w:rsidR="00457AC4" w:rsidRPr="006F75FC" w:rsidRDefault="00457AC4" w:rsidP="006F75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6F75FC">
              <w:rPr>
                <w:rFonts w:asciiTheme="majorBidi" w:hAnsiTheme="majorBidi" w:cs="Angsana New"/>
                <w:sz w:val="28"/>
                <w:szCs w:val="28"/>
              </w:rPr>
              <w:t>40,000</w:t>
            </w:r>
          </w:p>
        </w:tc>
        <w:tc>
          <w:tcPr>
            <w:tcW w:w="270" w:type="dxa"/>
          </w:tcPr>
          <w:p w14:paraId="01304F83" w14:textId="77777777" w:rsidR="00457AC4" w:rsidRPr="006F75FC" w:rsidRDefault="00457AC4" w:rsidP="006F7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567151B" w14:textId="6E91B650" w:rsidR="00457AC4" w:rsidRPr="006F75FC" w:rsidRDefault="00457AC4" w:rsidP="006F75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6F75FC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A16F58" w14:textId="77777777" w:rsidR="00457AC4" w:rsidRPr="006F75FC" w:rsidRDefault="00457AC4" w:rsidP="006F7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23973AA" w14:textId="670C1FC2" w:rsidR="00457AC4" w:rsidRPr="006F75FC" w:rsidRDefault="00457AC4" w:rsidP="006F75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</w:tcPr>
          <w:p w14:paraId="1116FB6E" w14:textId="77777777" w:rsidR="00457AC4" w:rsidRPr="006F75FC" w:rsidRDefault="00457AC4" w:rsidP="006F7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D763E3F" w14:textId="0DC03E10" w:rsidR="00457AC4" w:rsidRPr="006F75FC" w:rsidRDefault="00457AC4" w:rsidP="006F75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</w:tr>
      <w:tr w:rsidR="0012367C" w:rsidRPr="00EF470F" w14:paraId="73C34C38" w14:textId="77777777" w:rsidTr="009A71EB">
        <w:tc>
          <w:tcPr>
            <w:tcW w:w="3600" w:type="dxa"/>
          </w:tcPr>
          <w:p w14:paraId="28C69A8B" w14:textId="77777777" w:rsidR="0012367C" w:rsidRPr="00143016" w:rsidRDefault="0012367C" w:rsidP="00C2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360" w:type="dxa"/>
          </w:tcPr>
          <w:p w14:paraId="6623849C" w14:textId="77777777" w:rsidR="0012367C" w:rsidRPr="00143016" w:rsidRDefault="0012367C" w:rsidP="00C2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BA344C3" w14:textId="77777777" w:rsidR="0012367C" w:rsidRPr="006F75FC" w:rsidRDefault="0012367C" w:rsidP="006F75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6F75FC">
              <w:rPr>
                <w:rFonts w:asciiTheme="majorBidi" w:hAnsiTheme="majorBidi" w:cs="Angsana New"/>
                <w:sz w:val="28"/>
                <w:szCs w:val="28"/>
              </w:rPr>
              <w:t>18</w:t>
            </w:r>
          </w:p>
        </w:tc>
        <w:tc>
          <w:tcPr>
            <w:tcW w:w="270" w:type="dxa"/>
            <w:vAlign w:val="bottom"/>
          </w:tcPr>
          <w:p w14:paraId="4191E2DA" w14:textId="77777777" w:rsidR="0012367C" w:rsidRPr="00143016" w:rsidRDefault="0012367C" w:rsidP="00C2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B8A256" w14:textId="77777777" w:rsidR="0012367C" w:rsidRPr="006F75FC" w:rsidRDefault="0012367C" w:rsidP="006F75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6F75FC">
              <w:rPr>
                <w:rFonts w:asciiTheme="majorBidi" w:hAnsiTheme="majorBidi" w:cs="Angsana New"/>
                <w:sz w:val="28"/>
                <w:szCs w:val="28"/>
              </w:rPr>
              <w:t>100</w:t>
            </w:r>
          </w:p>
        </w:tc>
        <w:tc>
          <w:tcPr>
            <w:tcW w:w="270" w:type="dxa"/>
            <w:vAlign w:val="bottom"/>
          </w:tcPr>
          <w:p w14:paraId="0A386841" w14:textId="77777777" w:rsidR="0012367C" w:rsidRPr="00143016" w:rsidRDefault="0012367C" w:rsidP="00C2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1044321" w14:textId="77777777" w:rsidR="0012367C" w:rsidRPr="00143016" w:rsidRDefault="0012367C" w:rsidP="006F75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(40)</w:t>
            </w:r>
          </w:p>
        </w:tc>
        <w:tc>
          <w:tcPr>
            <w:tcW w:w="258" w:type="dxa"/>
            <w:vAlign w:val="bottom"/>
          </w:tcPr>
          <w:p w14:paraId="0B9027B3" w14:textId="77777777" w:rsidR="0012367C" w:rsidRPr="00143016" w:rsidRDefault="0012367C" w:rsidP="00C21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4FC848" w14:textId="77777777" w:rsidR="0012367C" w:rsidRPr="00143016" w:rsidRDefault="0012367C" w:rsidP="006F75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</w:tbl>
    <w:p w14:paraId="473554C6" w14:textId="264FE6EC" w:rsidR="006F6CBB" w:rsidRPr="006F75FC" w:rsidRDefault="006F6CBB" w:rsidP="00511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1EE39FF" w14:textId="67546891" w:rsidR="00587AB7" w:rsidRDefault="0012367C" w:rsidP="00123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เงินให้กู้ยืมระยะสั้นมีอัตราดอกเบี้ยร้อยละ </w:t>
      </w:r>
      <w:r w:rsidR="00614A1C">
        <w:rPr>
          <w:rFonts w:asciiTheme="majorBidi" w:hAnsiTheme="majorBidi" w:cstheme="majorBidi"/>
          <w:sz w:val="28"/>
          <w:szCs w:val="28"/>
        </w:rPr>
        <w:t xml:space="preserve">4 - </w:t>
      </w:r>
      <w:r w:rsidR="0032520C">
        <w:rPr>
          <w:rFonts w:asciiTheme="majorBidi" w:hAnsiTheme="majorBidi" w:cstheme="majorBidi"/>
          <w:sz w:val="28"/>
          <w:szCs w:val="28"/>
        </w:rPr>
        <w:t>8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ต่อปี </w:t>
      </w:r>
      <w:r w:rsidRPr="0012367C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="0032520C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12367C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2367C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="0032520C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Pr="0012367C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12367C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ร้อยละ </w:t>
      </w:r>
      <w:r w:rsidR="0032520C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614A1C">
        <w:rPr>
          <w:rFonts w:asciiTheme="majorBidi" w:hAnsiTheme="majorBidi" w:cstheme="majorBidi"/>
          <w:i/>
          <w:iCs/>
          <w:sz w:val="28"/>
          <w:szCs w:val="28"/>
        </w:rPr>
        <w:t xml:space="preserve"> - </w:t>
      </w:r>
      <w:r w:rsidR="0032520C">
        <w:rPr>
          <w:rFonts w:asciiTheme="majorBidi" w:hAnsiTheme="majorBidi" w:cstheme="majorBidi"/>
          <w:i/>
          <w:iCs/>
          <w:sz w:val="28"/>
          <w:szCs w:val="28"/>
        </w:rPr>
        <w:t>8</w:t>
      </w:r>
      <w:r w:rsidRPr="0012367C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2367C">
        <w:rPr>
          <w:rFonts w:asciiTheme="majorBidi" w:hAnsiTheme="majorBidi" w:cstheme="majorBidi" w:hint="cs"/>
          <w:i/>
          <w:iCs/>
          <w:sz w:val="28"/>
          <w:szCs w:val="28"/>
          <w:cs/>
        </w:rPr>
        <w:t>ต่อปี)</w:t>
      </w:r>
    </w:p>
    <w:p w14:paraId="2B2892BA" w14:textId="77777777" w:rsidR="00457AC4" w:rsidRDefault="00457AC4" w:rsidP="000E1C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5"/>
        <w:gridCol w:w="1081"/>
        <w:gridCol w:w="269"/>
        <w:gridCol w:w="1081"/>
        <w:gridCol w:w="360"/>
        <w:gridCol w:w="1079"/>
        <w:gridCol w:w="271"/>
        <w:gridCol w:w="1174"/>
      </w:tblGrid>
      <w:tr w:rsidR="00BC6B79" w:rsidRPr="00637308" w14:paraId="6C4BD5FE" w14:textId="77777777" w:rsidTr="0012367C">
        <w:trPr>
          <w:tblHeader/>
        </w:trPr>
        <w:tc>
          <w:tcPr>
            <w:tcW w:w="2134" w:type="pct"/>
          </w:tcPr>
          <w:p w14:paraId="0FF53171" w14:textId="77777777" w:rsidR="00BC6B79" w:rsidRPr="00143016" w:rsidRDefault="00BC6B79" w:rsidP="00123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i/>
                <w:iCs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311" w:type="pct"/>
            <w:gridSpan w:val="3"/>
          </w:tcPr>
          <w:p w14:paraId="4C76772B" w14:textId="77777777" w:rsidR="00BC6B79" w:rsidRPr="00143016" w:rsidRDefault="00BC6B79" w:rsidP="00C0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4" w:type="pct"/>
          </w:tcPr>
          <w:p w14:paraId="77C69285" w14:textId="77777777" w:rsidR="00BC6B79" w:rsidRPr="00143016" w:rsidRDefault="00BC6B79" w:rsidP="00C0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pct"/>
            <w:gridSpan w:val="3"/>
          </w:tcPr>
          <w:p w14:paraId="17EFF9B8" w14:textId="77777777" w:rsidR="00BC6B79" w:rsidRPr="00143016" w:rsidRDefault="00BC6B79" w:rsidP="00C0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6B79" w:rsidRPr="00637308" w14:paraId="7DB8FE36" w14:textId="77777777" w:rsidTr="0012367C">
        <w:trPr>
          <w:trHeight w:val="515"/>
          <w:tblHeader/>
        </w:trPr>
        <w:tc>
          <w:tcPr>
            <w:tcW w:w="2134" w:type="pct"/>
            <w:shd w:val="clear" w:color="auto" w:fill="auto"/>
            <w:vAlign w:val="bottom"/>
          </w:tcPr>
          <w:p w14:paraId="345D5C6C" w14:textId="77777777" w:rsidR="00BC6B79" w:rsidRPr="00143016" w:rsidRDefault="00BC6B79" w:rsidP="00C0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CAF6B7B" w14:textId="77777777" w:rsidR="00BC6B79" w:rsidRPr="00143016" w:rsidRDefault="00BC6B79" w:rsidP="00C0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3" w:type="pct"/>
          </w:tcPr>
          <w:p w14:paraId="70BB3C20" w14:textId="77777777" w:rsidR="00BC6B79" w:rsidRPr="00143016" w:rsidRDefault="00BC6B79" w:rsidP="00C0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  <w:p w14:paraId="59FE8DEF" w14:textId="77777777" w:rsidR="00BC6B79" w:rsidRPr="00143016" w:rsidRDefault="00BC6B79" w:rsidP="00C006A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  <w:tc>
          <w:tcPr>
            <w:tcW w:w="145" w:type="pct"/>
          </w:tcPr>
          <w:p w14:paraId="159802D6" w14:textId="77777777" w:rsidR="00BC6B79" w:rsidRPr="00143016" w:rsidRDefault="00BC6B79" w:rsidP="00C0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03B18CA2" w14:textId="77777777" w:rsidR="00BC6B79" w:rsidRPr="00143016" w:rsidRDefault="00BC6B79" w:rsidP="00C0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31 ธันวาคม</w:t>
            </w:r>
          </w:p>
          <w:p w14:paraId="4D6CE1DE" w14:textId="77777777" w:rsidR="00BC6B79" w:rsidRPr="00143016" w:rsidRDefault="00BC6B79" w:rsidP="00C006A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  <w:tc>
          <w:tcPr>
            <w:tcW w:w="194" w:type="pct"/>
          </w:tcPr>
          <w:p w14:paraId="6521D245" w14:textId="77777777" w:rsidR="00BC6B79" w:rsidRPr="00143016" w:rsidRDefault="00BC6B79" w:rsidP="00C0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5D8C8BFD" w14:textId="77777777" w:rsidR="00BC6B79" w:rsidRPr="00143016" w:rsidRDefault="00BC6B79" w:rsidP="00C0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  <w:p w14:paraId="73E34A77" w14:textId="77777777" w:rsidR="00BC6B79" w:rsidRPr="00143016" w:rsidRDefault="00BC6B79" w:rsidP="00C006A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  <w:tc>
          <w:tcPr>
            <w:tcW w:w="146" w:type="pct"/>
          </w:tcPr>
          <w:p w14:paraId="71ACA419" w14:textId="77777777" w:rsidR="00BC6B79" w:rsidRPr="00143016" w:rsidRDefault="00BC6B79" w:rsidP="00C0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07205071" w14:textId="77777777" w:rsidR="00BC6B79" w:rsidRPr="00143016" w:rsidRDefault="00BC6B79" w:rsidP="00C0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31 ธันวาคม</w:t>
            </w:r>
          </w:p>
          <w:p w14:paraId="7DBAAE2D" w14:textId="77777777" w:rsidR="00BC6B79" w:rsidRPr="00143016" w:rsidRDefault="00BC6B79" w:rsidP="00C006A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</w:tr>
      <w:tr w:rsidR="00BC6B79" w:rsidRPr="00637308" w14:paraId="1F867462" w14:textId="77777777" w:rsidTr="0012367C">
        <w:trPr>
          <w:tblHeader/>
        </w:trPr>
        <w:tc>
          <w:tcPr>
            <w:tcW w:w="2134" w:type="pct"/>
          </w:tcPr>
          <w:p w14:paraId="3CFD6636" w14:textId="0CE10608" w:rsidR="00BC6B79" w:rsidRPr="00143016" w:rsidRDefault="00BC6B79" w:rsidP="00C0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66" w:type="pct"/>
            <w:gridSpan w:val="7"/>
          </w:tcPr>
          <w:p w14:paraId="6047048D" w14:textId="77777777" w:rsidR="00BC6B79" w:rsidRPr="00143016" w:rsidRDefault="00BC6B79" w:rsidP="00C0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36BA7" w:rsidRPr="00637308" w14:paraId="54E40C76" w14:textId="77777777" w:rsidTr="0012367C">
        <w:trPr>
          <w:tblHeader/>
        </w:trPr>
        <w:tc>
          <w:tcPr>
            <w:tcW w:w="2134" w:type="pct"/>
          </w:tcPr>
          <w:p w14:paraId="72E59EAC" w14:textId="50F361A1" w:rsidR="00E36BA7" w:rsidRPr="00143016" w:rsidRDefault="00E36BA7" w:rsidP="00E36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866" w:type="pct"/>
            <w:gridSpan w:val="7"/>
          </w:tcPr>
          <w:p w14:paraId="6E051ADA" w14:textId="77777777" w:rsidR="00E36BA7" w:rsidRPr="00143016" w:rsidRDefault="00E36BA7" w:rsidP="00E36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E36BA7" w:rsidRPr="00637308" w14:paraId="7859C53D" w14:textId="77777777" w:rsidTr="0012367C">
        <w:tc>
          <w:tcPr>
            <w:tcW w:w="2134" w:type="pct"/>
          </w:tcPr>
          <w:p w14:paraId="042BA14E" w14:textId="77777777" w:rsidR="00E36BA7" w:rsidRPr="00143016" w:rsidRDefault="00E36BA7" w:rsidP="00E3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18D7EEAD" w14:textId="4477508B" w:rsidR="00E36BA7" w:rsidRPr="00143016" w:rsidRDefault="00C8047B" w:rsidP="0014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</w:tcPr>
          <w:p w14:paraId="2EEC254F" w14:textId="77777777" w:rsidR="00E36BA7" w:rsidRPr="00143016" w:rsidRDefault="00E36BA7" w:rsidP="0014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346025F6" w14:textId="77777777" w:rsidR="00E36BA7" w:rsidRPr="00143016" w:rsidRDefault="00E36BA7" w:rsidP="0014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94" w:type="pct"/>
          </w:tcPr>
          <w:p w14:paraId="679D152C" w14:textId="77777777" w:rsidR="00E36BA7" w:rsidRPr="00143016" w:rsidRDefault="00E36BA7" w:rsidP="0014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10422BC7" w14:textId="2E8D50EB" w:rsidR="00E36BA7" w:rsidRPr="00143016" w:rsidRDefault="00C8047B" w:rsidP="006F75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,020</w:t>
            </w:r>
          </w:p>
        </w:tc>
        <w:tc>
          <w:tcPr>
            <w:tcW w:w="146" w:type="pct"/>
          </w:tcPr>
          <w:p w14:paraId="55962F42" w14:textId="77777777" w:rsidR="00E36BA7" w:rsidRPr="00143016" w:rsidRDefault="00E36BA7" w:rsidP="0014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7D9FD921" w14:textId="77777777" w:rsidR="00E36BA7" w:rsidRPr="00143016" w:rsidRDefault="00E36BA7" w:rsidP="0014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>24,885</w:t>
            </w:r>
          </w:p>
        </w:tc>
      </w:tr>
      <w:tr w:rsidR="00E36BA7" w:rsidRPr="00637308" w14:paraId="5C2E7DF6" w14:textId="77777777" w:rsidTr="0012367C">
        <w:tc>
          <w:tcPr>
            <w:tcW w:w="2134" w:type="pct"/>
          </w:tcPr>
          <w:p w14:paraId="26F0B7E9" w14:textId="3875F91E" w:rsidR="00E36BA7" w:rsidRPr="00143016" w:rsidRDefault="00E36BA7" w:rsidP="00E3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583" w:type="pct"/>
          </w:tcPr>
          <w:p w14:paraId="7BCC3E22" w14:textId="58C1E2A9" w:rsidR="00E36BA7" w:rsidRPr="00143016" w:rsidRDefault="00C8047B" w:rsidP="00C8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199</w:t>
            </w:r>
          </w:p>
        </w:tc>
        <w:tc>
          <w:tcPr>
            <w:tcW w:w="145" w:type="pct"/>
          </w:tcPr>
          <w:p w14:paraId="65788C0B" w14:textId="77777777" w:rsidR="00E36BA7" w:rsidRPr="00143016" w:rsidRDefault="00E36BA7" w:rsidP="0014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5CA17F33" w14:textId="1A2585D6" w:rsidR="00E36BA7" w:rsidRPr="00143016" w:rsidRDefault="003B368C" w:rsidP="00C8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  <w:tc>
          <w:tcPr>
            <w:tcW w:w="194" w:type="pct"/>
          </w:tcPr>
          <w:p w14:paraId="3A99B55F" w14:textId="35A04C7E" w:rsidR="00E36BA7" w:rsidRPr="00143016" w:rsidRDefault="00E36BA7" w:rsidP="0014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35CFE24B" w14:textId="33E70A75" w:rsidR="00E36BA7" w:rsidRPr="00143016" w:rsidRDefault="00C8047B" w:rsidP="006F75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199</w:t>
            </w:r>
          </w:p>
        </w:tc>
        <w:tc>
          <w:tcPr>
            <w:tcW w:w="146" w:type="pct"/>
          </w:tcPr>
          <w:p w14:paraId="0329167D" w14:textId="77777777" w:rsidR="00E36BA7" w:rsidRPr="00143016" w:rsidRDefault="00E36BA7" w:rsidP="0014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5A507893" w14:textId="375AA493" w:rsidR="00E36BA7" w:rsidRPr="00143016" w:rsidRDefault="00E36BA7" w:rsidP="0014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</w:tr>
    </w:tbl>
    <w:p w14:paraId="7EA3400C" w14:textId="49F9D471" w:rsidR="00EF470F" w:rsidRDefault="00EF470F" w:rsidP="00BC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1550E9B" w14:textId="2B33A9AE" w:rsidR="007D6941" w:rsidRPr="00143016" w:rsidRDefault="004010D9" w:rsidP="007D694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4301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สัญญาสำคัญที่ทำกับบุคคลหรือกิจการที่เกี่ยวข้องกัน</w:t>
      </w:r>
    </w:p>
    <w:p w14:paraId="571E22F4" w14:textId="77777777" w:rsidR="007D6941" w:rsidRPr="00143016" w:rsidRDefault="007D6941" w:rsidP="007D694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D41F2B" w14:textId="30067E08" w:rsidR="00E36BA7" w:rsidRDefault="00E72FB6" w:rsidP="004803B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>
        <w:rPr>
          <w:rFonts w:asciiTheme="majorBidi" w:hAnsiTheme="majorBidi" w:cstheme="majorBidi"/>
          <w:sz w:val="28"/>
          <w:szCs w:val="28"/>
        </w:rPr>
        <w:t xml:space="preserve">2563 </w:t>
      </w:r>
      <w:r w:rsidR="00E64321" w:rsidRPr="00301CB4">
        <w:rPr>
          <w:rFonts w:asciiTheme="majorBidi" w:hAnsiTheme="majorBidi" w:cstheme="majorBidi" w:hint="cs"/>
          <w:sz w:val="28"/>
          <w:szCs w:val="28"/>
          <w:cs/>
        </w:rPr>
        <w:t>กลุ่มบริษัทและ</w:t>
      </w:r>
      <w:r w:rsidR="007D6941" w:rsidRPr="00301CB4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075CF4" w:rsidRPr="00301CB4">
        <w:rPr>
          <w:rFonts w:asciiTheme="majorBidi" w:hAnsiTheme="majorBidi" w:cstheme="majorBidi"/>
          <w:sz w:val="28"/>
          <w:szCs w:val="28"/>
          <w:cs/>
        </w:rPr>
        <w:t>ลงนามในสัญญาหลายฉบับสำหรับการ</w:t>
      </w:r>
      <w:r w:rsidR="007D6941" w:rsidRPr="00301CB4">
        <w:rPr>
          <w:rFonts w:asciiTheme="majorBidi" w:hAnsiTheme="majorBidi" w:cstheme="majorBidi"/>
          <w:sz w:val="28"/>
          <w:szCs w:val="28"/>
          <w:cs/>
        </w:rPr>
        <w:t>เช่าอาคารส</w:t>
      </w:r>
      <w:r w:rsidR="00BE4CB9" w:rsidRPr="00301CB4">
        <w:rPr>
          <w:rFonts w:asciiTheme="majorBidi" w:hAnsiTheme="majorBidi" w:cstheme="majorBidi"/>
          <w:sz w:val="28"/>
          <w:szCs w:val="28"/>
          <w:cs/>
        </w:rPr>
        <w:t>ำ</w:t>
      </w:r>
      <w:r w:rsidR="007D6941" w:rsidRPr="00301CB4">
        <w:rPr>
          <w:rFonts w:asciiTheme="majorBidi" w:hAnsiTheme="majorBidi" w:cstheme="majorBidi"/>
          <w:sz w:val="28"/>
          <w:szCs w:val="28"/>
          <w:cs/>
        </w:rPr>
        <w:t xml:space="preserve">นักงาน </w:t>
      </w:r>
      <w:r w:rsidR="00075CF4" w:rsidRPr="00301CB4">
        <w:rPr>
          <w:rFonts w:asciiTheme="majorBidi" w:hAnsiTheme="majorBidi" w:cstheme="majorBidi"/>
          <w:sz w:val="28"/>
          <w:szCs w:val="28"/>
          <w:cs/>
        </w:rPr>
        <w:t>โดยมีระยะเวลาเช่า</w:t>
      </w:r>
      <w:r w:rsidR="006329DE" w:rsidRPr="00301CB4">
        <w:rPr>
          <w:rFonts w:asciiTheme="majorBidi" w:hAnsiTheme="majorBidi" w:cstheme="majorBidi"/>
          <w:sz w:val="28"/>
          <w:szCs w:val="28"/>
        </w:rPr>
        <w:t xml:space="preserve"> 1</w:t>
      </w:r>
      <w:r w:rsidR="00075CF4" w:rsidRPr="00301CB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75CF4" w:rsidRPr="00301CB4">
        <w:rPr>
          <w:rFonts w:asciiTheme="majorBidi" w:hAnsiTheme="majorBidi" w:cstheme="majorBidi"/>
          <w:sz w:val="28"/>
          <w:szCs w:val="28"/>
          <w:cs/>
        </w:rPr>
        <w:t>ปี</w:t>
      </w:r>
      <w:r w:rsidR="007D6941" w:rsidRPr="00301CB4">
        <w:rPr>
          <w:rFonts w:asciiTheme="majorBidi" w:hAnsiTheme="majorBidi" w:cstheme="majorBidi"/>
          <w:sz w:val="28"/>
          <w:szCs w:val="28"/>
          <w:cs/>
        </w:rPr>
        <w:t xml:space="preserve"> ถึง </w:t>
      </w:r>
      <w:r w:rsidR="0012367C">
        <w:rPr>
          <w:rFonts w:asciiTheme="majorBidi" w:hAnsiTheme="majorBidi" w:cstheme="majorBidi"/>
          <w:sz w:val="28"/>
          <w:szCs w:val="28"/>
        </w:rPr>
        <w:t>3</w:t>
      </w:r>
      <w:r w:rsidR="007D6941" w:rsidRPr="00301CB4">
        <w:rPr>
          <w:rFonts w:asciiTheme="majorBidi" w:hAnsiTheme="majorBidi" w:cstheme="majorBidi"/>
          <w:sz w:val="28"/>
          <w:szCs w:val="28"/>
          <w:cs/>
        </w:rPr>
        <w:t xml:space="preserve"> ปี </w:t>
      </w:r>
      <w:r w:rsidR="00075CF4" w:rsidRPr="00301CB4">
        <w:rPr>
          <w:rFonts w:asciiTheme="majorBidi" w:hAnsiTheme="majorBidi" w:cstheme="majorBidi"/>
          <w:sz w:val="28"/>
          <w:szCs w:val="28"/>
          <w:cs/>
        </w:rPr>
        <w:t>ตั้งแต่เดือน</w:t>
      </w:r>
      <w:r w:rsidR="006329DE" w:rsidRPr="00301CB4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="00075CF4" w:rsidRPr="00301CB4">
        <w:rPr>
          <w:rFonts w:asciiTheme="majorBidi" w:hAnsiTheme="majorBidi" w:cstheme="majorBidi"/>
          <w:sz w:val="28"/>
          <w:szCs w:val="28"/>
        </w:rPr>
        <w:t xml:space="preserve"> 256</w:t>
      </w:r>
      <w:r w:rsidR="0012367C">
        <w:rPr>
          <w:rFonts w:asciiTheme="majorBidi" w:hAnsiTheme="majorBidi" w:cstheme="majorBidi"/>
          <w:sz w:val="28"/>
          <w:szCs w:val="28"/>
        </w:rPr>
        <w:t>1</w:t>
      </w:r>
      <w:r w:rsidR="00075CF4" w:rsidRPr="00301CB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75CF4" w:rsidRPr="00301CB4">
        <w:rPr>
          <w:rFonts w:asciiTheme="majorBidi" w:hAnsiTheme="majorBidi" w:cstheme="majorBidi"/>
          <w:sz w:val="28"/>
          <w:szCs w:val="28"/>
          <w:cs/>
        </w:rPr>
        <w:t>และสิ้นสุดเดือน</w:t>
      </w:r>
      <w:r w:rsidR="006329DE" w:rsidRPr="00301CB4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="00075CF4" w:rsidRPr="00301CB4">
        <w:rPr>
          <w:rFonts w:asciiTheme="majorBidi" w:hAnsiTheme="majorBidi" w:cstheme="majorBidi"/>
          <w:sz w:val="28"/>
          <w:szCs w:val="28"/>
        </w:rPr>
        <w:t xml:space="preserve"> 256</w:t>
      </w:r>
      <w:r w:rsidR="006329DE" w:rsidRPr="00301CB4">
        <w:rPr>
          <w:rFonts w:asciiTheme="majorBidi" w:hAnsiTheme="majorBidi" w:cstheme="majorBidi" w:hint="cs"/>
          <w:sz w:val="28"/>
          <w:szCs w:val="28"/>
          <w:cs/>
        </w:rPr>
        <w:t>6</w:t>
      </w:r>
      <w:r w:rsidR="00075CF4" w:rsidRPr="00301CB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75CF4" w:rsidRPr="00301CB4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="002A4DFD">
        <w:rPr>
          <w:rFonts w:asciiTheme="majorBidi" w:hAnsiTheme="majorBidi" w:cs="Angsana New"/>
          <w:i/>
          <w:iCs/>
          <w:sz w:val="28"/>
          <w:szCs w:val="28"/>
        </w:rPr>
        <w:t xml:space="preserve">31 </w:t>
      </w:r>
      <w:r w:rsidR="002A4DFD">
        <w:rPr>
          <w:rFonts w:asciiTheme="majorBidi" w:hAnsiTheme="majorBidi" w:cs="Angsana New" w:hint="cs"/>
          <w:i/>
          <w:iCs/>
          <w:sz w:val="28"/>
          <w:szCs w:val="28"/>
          <w:cs/>
        </w:rPr>
        <w:t xml:space="preserve">ธันวาคม </w:t>
      </w:r>
      <w:r w:rsidR="0012367C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="0012367C">
        <w:rPr>
          <w:rFonts w:asciiTheme="majorBidi" w:hAnsiTheme="majorBidi" w:cs="Angsana New"/>
          <w:i/>
          <w:iCs/>
          <w:sz w:val="28"/>
          <w:szCs w:val="28"/>
        </w:rPr>
        <w:t>:</w:t>
      </w:r>
      <w:r w:rsidR="006329DE" w:rsidRPr="00301CB4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12367C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6329DE" w:rsidRPr="00301CB4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075CF4" w:rsidRPr="00301CB4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ปี ถึง </w:t>
      </w:r>
      <w:r w:rsidR="0012367C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075CF4" w:rsidRPr="00301CB4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075CF4" w:rsidRPr="00301CB4">
        <w:rPr>
          <w:rFonts w:asciiTheme="majorBidi" w:hAnsiTheme="majorBidi" w:cstheme="majorBidi"/>
          <w:i/>
          <w:iCs/>
          <w:sz w:val="28"/>
          <w:szCs w:val="28"/>
          <w:cs/>
        </w:rPr>
        <w:t>ปี ตั้งแต่</w:t>
      </w:r>
      <w:r w:rsidR="00E1658C" w:rsidRPr="00301CB4">
        <w:rPr>
          <w:rFonts w:asciiTheme="majorBidi" w:hAnsiTheme="majorBidi" w:cstheme="majorBidi"/>
          <w:i/>
          <w:iCs/>
          <w:sz w:val="28"/>
          <w:szCs w:val="28"/>
          <w:cs/>
        </w:rPr>
        <w:t>เดือ</w:t>
      </w:r>
      <w:r w:rsidR="00473A6A">
        <w:rPr>
          <w:rFonts w:asciiTheme="majorBidi" w:hAnsiTheme="majorBidi" w:cstheme="majorBidi" w:hint="cs"/>
          <w:i/>
          <w:iCs/>
          <w:sz w:val="28"/>
          <w:szCs w:val="28"/>
          <w:cs/>
        </w:rPr>
        <w:t>น</w:t>
      </w:r>
      <w:r w:rsidR="006329DE" w:rsidRPr="00301CB4">
        <w:rPr>
          <w:rFonts w:asciiTheme="majorBidi" w:hAnsiTheme="majorBidi" w:cstheme="majorBidi" w:hint="cs"/>
          <w:i/>
          <w:iCs/>
          <w:sz w:val="28"/>
          <w:szCs w:val="28"/>
          <w:cs/>
        </w:rPr>
        <w:t>มกราคม</w:t>
      </w:r>
      <w:r w:rsidR="006329DE" w:rsidRPr="00301CB4">
        <w:rPr>
          <w:rFonts w:asciiTheme="majorBidi" w:hAnsiTheme="majorBidi" w:cstheme="majorBidi"/>
          <w:i/>
          <w:iCs/>
          <w:sz w:val="28"/>
          <w:szCs w:val="28"/>
        </w:rPr>
        <w:t xml:space="preserve"> 2561</w:t>
      </w:r>
      <w:r w:rsidR="00E1658C" w:rsidRPr="00301CB4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6329DE" w:rsidRPr="00301CB4">
        <w:rPr>
          <w:rFonts w:asciiTheme="majorBidi" w:hAnsiTheme="majorBidi" w:cstheme="majorBidi"/>
          <w:i/>
          <w:iCs/>
          <w:sz w:val="28"/>
          <w:szCs w:val="28"/>
          <w:cs/>
        </w:rPr>
        <w:t>และสิ้นสุดเดือน</w:t>
      </w:r>
      <w:r w:rsidR="006329DE" w:rsidRPr="00301CB4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กันยายน </w:t>
      </w:r>
      <w:r w:rsidR="00E1658C" w:rsidRPr="00301CB4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301CB4" w:rsidRPr="00301CB4">
        <w:rPr>
          <w:rFonts w:asciiTheme="majorBidi" w:hAnsiTheme="majorBidi" w:cstheme="majorBidi" w:hint="cs"/>
          <w:i/>
          <w:iCs/>
          <w:sz w:val="28"/>
          <w:szCs w:val="28"/>
          <w:cs/>
        </w:rPr>
        <w:t>5</w:t>
      </w:r>
      <w:r w:rsidR="00E1658C" w:rsidRPr="00301CB4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080BB510" w14:textId="77777777" w:rsidR="00E36BA7" w:rsidRPr="00143016" w:rsidRDefault="00E36BA7" w:rsidP="004803B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130BB6B1" w14:textId="77777777" w:rsidR="005157AC" w:rsidRDefault="00515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1B76FAE4" w14:textId="3AB0286D" w:rsidR="009F2FC2" w:rsidRPr="00143016" w:rsidRDefault="00476D6C" w:rsidP="00A353E2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14301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ลูกหนี้เงินให้สินเชื่อ</w:t>
      </w:r>
    </w:p>
    <w:p w14:paraId="70B965E8" w14:textId="77777777" w:rsidR="00541C9D" w:rsidRPr="00143016" w:rsidRDefault="00D92587" w:rsidP="008D055F">
      <w:pPr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143016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Pr="00143016">
        <w:rPr>
          <w:rFonts w:asciiTheme="majorBidi" w:hAnsiTheme="majorBidi" w:cstheme="majorBidi"/>
          <w:sz w:val="28"/>
          <w:szCs w:val="28"/>
          <w:cs/>
          <w:lang w:val="th-TH"/>
        </w:rPr>
        <w:tab/>
      </w:r>
    </w:p>
    <w:tbl>
      <w:tblPr>
        <w:tblW w:w="945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1530"/>
        <w:gridCol w:w="1530"/>
        <w:gridCol w:w="1530"/>
      </w:tblGrid>
      <w:tr w:rsidR="00D92587" w:rsidRPr="00637308" w14:paraId="58110079" w14:textId="77777777" w:rsidTr="00510366">
        <w:tc>
          <w:tcPr>
            <w:tcW w:w="4860" w:type="dxa"/>
          </w:tcPr>
          <w:p w14:paraId="24BA43BA" w14:textId="77777777" w:rsidR="00D92587" w:rsidRPr="00143016" w:rsidRDefault="00D92587" w:rsidP="00541C9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18C4FC55" w14:textId="77777777" w:rsidR="00D92587" w:rsidRPr="00143016" w:rsidRDefault="00D92587" w:rsidP="00541C9D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430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D92587" w:rsidRPr="00637308" w14:paraId="4C0F7C87" w14:textId="77777777" w:rsidTr="00510366">
        <w:tc>
          <w:tcPr>
            <w:tcW w:w="4860" w:type="dxa"/>
          </w:tcPr>
          <w:p w14:paraId="1F4C199F" w14:textId="77777777" w:rsidR="00D92587" w:rsidRPr="00143016" w:rsidRDefault="00D92587" w:rsidP="00541C9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457F9F4F" w14:textId="36745559" w:rsidR="00D92587" w:rsidRPr="00143016" w:rsidRDefault="00D92587" w:rsidP="00541C9D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1430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มีนาคม </w:t>
            </w:r>
            <w:r w:rsidRPr="001430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</w:tr>
      <w:tr w:rsidR="00D92587" w:rsidRPr="00637308" w14:paraId="19C495F5" w14:textId="77777777" w:rsidTr="00510366">
        <w:tc>
          <w:tcPr>
            <w:tcW w:w="4860" w:type="dxa"/>
          </w:tcPr>
          <w:p w14:paraId="0929374A" w14:textId="77777777" w:rsidR="00D92587" w:rsidRPr="00143016" w:rsidRDefault="00D92587" w:rsidP="00541C9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0D3AC91C" w14:textId="4AF3E238" w:rsidR="00D92587" w:rsidRPr="00143016" w:rsidRDefault="00D92587" w:rsidP="0029584D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</w:p>
          <w:p w14:paraId="2341E5A1" w14:textId="18925539" w:rsidR="00D92587" w:rsidRPr="00143016" w:rsidRDefault="00D92587" w:rsidP="0029584D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  <w:lang w:bidi="th-TH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  <w:r w:rsidR="0040721F" w:rsidRPr="000F503A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  <w:lang w:bidi="th-TH"/>
              </w:rPr>
              <w:t xml:space="preserve"> </w:t>
            </w:r>
            <w:r w:rsidR="0040721F" w:rsidRPr="000F503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530" w:type="dxa"/>
            <w:vAlign w:val="bottom"/>
          </w:tcPr>
          <w:p w14:paraId="24A795EF" w14:textId="351392CF" w:rsidR="00D92587" w:rsidRPr="00143016" w:rsidRDefault="00D92587" w:rsidP="0029584D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1430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</w:p>
          <w:p w14:paraId="32131CA4" w14:textId="055BB6B1" w:rsidR="009870E0" w:rsidRPr="00143016" w:rsidRDefault="009870E0" w:rsidP="0029584D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แต่ไม่เกินห้าปี</w:t>
            </w:r>
          </w:p>
        </w:tc>
        <w:tc>
          <w:tcPr>
            <w:tcW w:w="1530" w:type="dxa"/>
            <w:vAlign w:val="bottom"/>
          </w:tcPr>
          <w:p w14:paraId="223EA08A" w14:textId="77777777" w:rsidR="00D92587" w:rsidRPr="00143016" w:rsidRDefault="00D92587" w:rsidP="0029584D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7A18341" w14:textId="77777777" w:rsidR="00D92587" w:rsidRPr="00143016" w:rsidRDefault="00D92587" w:rsidP="0029584D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A354C7F" w14:textId="77777777" w:rsidR="00D92587" w:rsidRPr="00143016" w:rsidRDefault="00D92587" w:rsidP="0029584D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92587" w:rsidRPr="00637308" w14:paraId="1E87CF83" w14:textId="77777777" w:rsidTr="00510366">
        <w:tc>
          <w:tcPr>
            <w:tcW w:w="4860" w:type="dxa"/>
          </w:tcPr>
          <w:p w14:paraId="25B9881C" w14:textId="77777777" w:rsidR="00D92587" w:rsidRPr="00143016" w:rsidRDefault="00D92587" w:rsidP="00541C9D">
            <w:pPr>
              <w:spacing w:line="240" w:lineRule="auto"/>
              <w:ind w:left="-18" w:right="3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9A7652D" w14:textId="77777777" w:rsidR="00D92587" w:rsidRPr="00143016" w:rsidRDefault="00D92587" w:rsidP="0054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5E1425F" w14:textId="77777777" w:rsidR="00D92587" w:rsidRPr="00143016" w:rsidRDefault="00D92587" w:rsidP="00541C9D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14301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1430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14301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530" w:type="dxa"/>
          </w:tcPr>
          <w:p w14:paraId="2DBBF3E1" w14:textId="77777777" w:rsidR="00D92587" w:rsidRPr="00143016" w:rsidRDefault="00D92587" w:rsidP="0054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2587" w:rsidRPr="000F503A" w14:paraId="74716649" w14:textId="77777777" w:rsidTr="00510366">
        <w:tc>
          <w:tcPr>
            <w:tcW w:w="4860" w:type="dxa"/>
          </w:tcPr>
          <w:p w14:paraId="5B30A716" w14:textId="289695CD" w:rsidR="00D92587" w:rsidRPr="000F503A" w:rsidRDefault="00476D6C" w:rsidP="00541C9D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03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530" w:type="dxa"/>
          </w:tcPr>
          <w:p w14:paraId="7486D04E" w14:textId="6E88F3E3" w:rsidR="00D92587" w:rsidRPr="000F503A" w:rsidRDefault="6AF9B2D2" w:rsidP="00123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0F503A">
              <w:rPr>
                <w:rFonts w:ascii="Angsana New" w:eastAsia="Angsana New" w:hAnsi="Angsana New" w:cs="Angsana New"/>
                <w:sz w:val="28"/>
                <w:szCs w:val="28"/>
                <w:lang w:val="th"/>
              </w:rPr>
              <w:t>3</w:t>
            </w:r>
            <w:r w:rsidRPr="000F503A">
              <w:rPr>
                <w:rFonts w:ascii="Angsana New" w:eastAsia="Angsana New" w:hAnsi="Angsana New" w:cs="Angsana New"/>
                <w:sz w:val="28"/>
                <w:szCs w:val="28"/>
              </w:rPr>
              <w:t>7,026,504</w:t>
            </w:r>
          </w:p>
        </w:tc>
        <w:tc>
          <w:tcPr>
            <w:tcW w:w="1530" w:type="dxa"/>
          </w:tcPr>
          <w:p w14:paraId="72F22DF4" w14:textId="14609861" w:rsidR="00D92587" w:rsidRPr="000F503A" w:rsidRDefault="6713C0F6" w:rsidP="00123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</w:pPr>
            <w:r w:rsidRPr="000F503A"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  <w:t>24,644,702</w:t>
            </w:r>
          </w:p>
        </w:tc>
        <w:tc>
          <w:tcPr>
            <w:tcW w:w="1530" w:type="dxa"/>
          </w:tcPr>
          <w:p w14:paraId="4FD9DFF4" w14:textId="3F49EE89" w:rsidR="00D92587" w:rsidRPr="000F503A" w:rsidRDefault="00441215" w:rsidP="00123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F503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61,671,206</w:t>
            </w:r>
          </w:p>
        </w:tc>
      </w:tr>
      <w:tr w:rsidR="00D92587" w:rsidRPr="000F503A" w14:paraId="7B9E2D56" w14:textId="77777777" w:rsidTr="00510366">
        <w:tc>
          <w:tcPr>
            <w:tcW w:w="4860" w:type="dxa"/>
          </w:tcPr>
          <w:p w14:paraId="3D6DE5C5" w14:textId="257345A5" w:rsidR="00D92587" w:rsidRPr="000F503A" w:rsidRDefault="00A317F1" w:rsidP="00541C9D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03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="00D92587" w:rsidRPr="000F50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F503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  <w:r w:rsidR="009870E0" w:rsidRPr="000F503A">
              <w:rPr>
                <w:rFonts w:asciiTheme="majorBidi" w:hAnsiTheme="majorBidi" w:cstheme="majorBidi"/>
                <w:sz w:val="28"/>
                <w:szCs w:val="28"/>
                <w:cs/>
              </w:rPr>
              <w:t>และรายได้ดอกเบี้ยที่ยังไม่ถึงกำหนดชำระ</w:t>
            </w:r>
          </w:p>
        </w:tc>
        <w:tc>
          <w:tcPr>
            <w:tcW w:w="1530" w:type="dxa"/>
          </w:tcPr>
          <w:p w14:paraId="3C149C18" w14:textId="108933DF" w:rsidR="00D92587" w:rsidRPr="000F503A" w:rsidRDefault="00441215" w:rsidP="001236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F503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867,431</w:t>
            </w:r>
          </w:p>
        </w:tc>
        <w:tc>
          <w:tcPr>
            <w:tcW w:w="1530" w:type="dxa"/>
          </w:tcPr>
          <w:p w14:paraId="7DB52346" w14:textId="0824883A" w:rsidR="00D92587" w:rsidRPr="000F503A" w:rsidRDefault="00441215" w:rsidP="001236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F503A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530" w:type="dxa"/>
          </w:tcPr>
          <w:p w14:paraId="29173D7A" w14:textId="5B7BDBD7" w:rsidR="00D92587" w:rsidRPr="000F503A" w:rsidRDefault="00441215" w:rsidP="001236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F503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867,431</w:t>
            </w:r>
          </w:p>
        </w:tc>
      </w:tr>
      <w:tr w:rsidR="00EF08FF" w:rsidRPr="000F503A" w14:paraId="6C420B16" w14:textId="77777777" w:rsidTr="00510366">
        <w:tc>
          <w:tcPr>
            <w:tcW w:w="4860" w:type="dxa"/>
          </w:tcPr>
          <w:p w14:paraId="7E3E2909" w14:textId="6786D08F" w:rsidR="00EF08FF" w:rsidRPr="000F503A" w:rsidRDefault="00EF08FF" w:rsidP="00EF08FF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03A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31B93495" w14:textId="45EED8A8" w:rsidR="00EF08FF" w:rsidRPr="000F503A" w:rsidRDefault="00EF08FF" w:rsidP="00EF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th"/>
              </w:rPr>
            </w:pPr>
            <w:r w:rsidRPr="000F503A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  <w:t>37,893,93</w:t>
            </w:r>
            <w:r w:rsidRPr="000F503A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th"/>
              </w:rPr>
              <w:t>5</w:t>
            </w:r>
          </w:p>
        </w:tc>
        <w:tc>
          <w:tcPr>
            <w:tcW w:w="1530" w:type="dxa"/>
          </w:tcPr>
          <w:p w14:paraId="29230AC7" w14:textId="302B610C" w:rsidR="00EF08FF" w:rsidRPr="000F503A" w:rsidRDefault="00EF08FF" w:rsidP="00EF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0F503A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  <w:t>24,644,702</w:t>
            </w:r>
          </w:p>
        </w:tc>
        <w:tc>
          <w:tcPr>
            <w:tcW w:w="1530" w:type="dxa"/>
          </w:tcPr>
          <w:p w14:paraId="4061352E" w14:textId="62EC9A6C" w:rsidR="00EF08FF" w:rsidRPr="000F503A" w:rsidRDefault="00EF08FF" w:rsidP="00EF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F50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62,538,637</w:t>
            </w:r>
          </w:p>
        </w:tc>
      </w:tr>
      <w:tr w:rsidR="00D92587" w:rsidRPr="000F503A" w14:paraId="1A7B5622" w14:textId="77777777" w:rsidTr="00510366">
        <w:tc>
          <w:tcPr>
            <w:tcW w:w="4860" w:type="dxa"/>
          </w:tcPr>
          <w:p w14:paraId="3CB041FB" w14:textId="144C9A92" w:rsidR="00D92587" w:rsidRPr="000F503A" w:rsidRDefault="00D92587" w:rsidP="00541C9D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03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F50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</w:t>
            </w:r>
            <w:r w:rsidR="009870E0" w:rsidRPr="000F503A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ผลขาดทุนจากการด้อยค่า</w:t>
            </w:r>
            <w:r w:rsidR="0012367C" w:rsidRPr="000F503A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530" w:type="dxa"/>
          </w:tcPr>
          <w:p w14:paraId="50DFFEBE" w14:textId="582F198A" w:rsidR="00D92587" w:rsidRPr="000F503A" w:rsidRDefault="71629899" w:rsidP="001236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="Angsana New" w:eastAsia="Angsana New" w:hAnsi="Angsana New" w:cs="Angsana New"/>
                <w:sz w:val="28"/>
                <w:szCs w:val="28"/>
                <w:lang w:val="th"/>
              </w:rPr>
            </w:pPr>
            <w:r w:rsidRPr="000F503A">
              <w:rPr>
                <w:rFonts w:ascii="Angsana New" w:eastAsia="Angsana New" w:hAnsi="Angsana New" w:cs="Angsana New"/>
                <w:sz w:val="28"/>
                <w:szCs w:val="28"/>
                <w:cs/>
                <w:lang w:val="th" w:bidi="th"/>
              </w:rPr>
              <w:t>(</w:t>
            </w:r>
            <w:r w:rsidR="00895BB7" w:rsidRPr="000F503A">
              <w:rPr>
                <w:rFonts w:ascii="Angsana New" w:eastAsia="Angsana New" w:hAnsi="Angsana New" w:cs="Angsana New"/>
                <w:sz w:val="28"/>
                <w:szCs w:val="28"/>
                <w:cs/>
                <w:lang w:val="th" w:bidi="th"/>
              </w:rPr>
              <w:t>898</w:t>
            </w:r>
            <w:r w:rsidR="00895BB7" w:rsidRPr="000F503A">
              <w:rPr>
                <w:rFonts w:ascii="Angsana New" w:eastAsia="Angsana New" w:hAnsi="Angsana New" w:cs="Angsana New"/>
                <w:sz w:val="28"/>
                <w:szCs w:val="28"/>
                <w:lang w:val="th" w:bidi="th"/>
              </w:rPr>
              <w:t>,</w:t>
            </w:r>
            <w:r w:rsidR="00895BB7" w:rsidRPr="000F503A">
              <w:rPr>
                <w:rFonts w:ascii="Angsana New" w:eastAsia="Angsana New" w:hAnsi="Angsana New" w:cs="Angsana New"/>
                <w:sz w:val="28"/>
                <w:szCs w:val="28"/>
                <w:cs/>
                <w:lang w:val="th" w:bidi="th"/>
              </w:rPr>
              <w:t>721</w:t>
            </w:r>
            <w:r w:rsidRPr="000F503A">
              <w:rPr>
                <w:rFonts w:ascii="Angsana New" w:eastAsia="Angsana New" w:hAnsi="Angsana New" w:cs="Angsana New"/>
                <w:sz w:val="28"/>
                <w:szCs w:val="28"/>
                <w:cs/>
                <w:lang w:val="th" w:bidi="th"/>
              </w:rPr>
              <w:t>)</w:t>
            </w:r>
          </w:p>
        </w:tc>
        <w:tc>
          <w:tcPr>
            <w:tcW w:w="1530" w:type="dxa"/>
          </w:tcPr>
          <w:p w14:paraId="3C3CA095" w14:textId="18E29941" w:rsidR="00D92587" w:rsidRPr="000F503A" w:rsidRDefault="71629899" w:rsidP="001236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="Angsana New" w:eastAsia="Angsana New" w:hAnsi="Angsana New" w:cs="Angsana New"/>
                <w:sz w:val="28"/>
                <w:szCs w:val="28"/>
                <w:lang w:val="th"/>
              </w:rPr>
            </w:pPr>
            <w:r w:rsidRPr="000F503A">
              <w:rPr>
                <w:rFonts w:ascii="Angsana New" w:eastAsia="Angsana New" w:hAnsi="Angsana New" w:cs="Angsana New"/>
                <w:sz w:val="28"/>
                <w:szCs w:val="28"/>
                <w:cs/>
                <w:lang w:val="th" w:bidi="th"/>
              </w:rPr>
              <w:t>(</w:t>
            </w:r>
            <w:r w:rsidR="0060623C" w:rsidRPr="000F503A">
              <w:rPr>
                <w:rFonts w:ascii="Angsana New" w:eastAsia="Angsana New" w:hAnsi="Angsana New" w:cs="Angsana New"/>
                <w:sz w:val="28"/>
                <w:szCs w:val="28"/>
                <w:cs/>
                <w:lang w:val="th" w:bidi="th"/>
              </w:rPr>
              <w:t>58</w:t>
            </w:r>
            <w:r w:rsidR="00A31867" w:rsidRPr="000F503A">
              <w:rPr>
                <w:rFonts w:ascii="Angsana New" w:eastAsia="Angsana New" w:hAnsi="Angsana New" w:cs="Angsana New"/>
                <w:sz w:val="28"/>
                <w:szCs w:val="28"/>
                <w:cs/>
                <w:lang w:val="th" w:bidi="th"/>
              </w:rPr>
              <w:t>4</w:t>
            </w:r>
            <w:r w:rsidR="00A31867" w:rsidRPr="000F503A">
              <w:rPr>
                <w:rFonts w:ascii="Angsana New" w:eastAsia="Angsana New" w:hAnsi="Angsana New" w:cs="Angsana New"/>
                <w:sz w:val="28"/>
                <w:szCs w:val="28"/>
                <w:lang w:val="th" w:bidi="th"/>
              </w:rPr>
              <w:t>,</w:t>
            </w:r>
            <w:r w:rsidR="00A31867" w:rsidRPr="000F503A">
              <w:rPr>
                <w:rFonts w:ascii="Angsana New" w:eastAsia="Angsana New" w:hAnsi="Angsana New" w:cs="Angsana New"/>
                <w:sz w:val="28"/>
                <w:szCs w:val="28"/>
                <w:cs/>
                <w:lang w:val="th" w:bidi="th"/>
              </w:rPr>
              <w:t>49</w:t>
            </w:r>
            <w:r w:rsidR="00244F0C" w:rsidRPr="000F503A">
              <w:rPr>
                <w:rFonts w:ascii="Angsana New" w:eastAsia="Angsana New" w:hAnsi="Angsana New" w:cs="Angsana New"/>
                <w:sz w:val="28"/>
                <w:szCs w:val="28"/>
                <w:cs/>
                <w:lang w:val="th" w:bidi="th"/>
              </w:rPr>
              <w:t>3</w:t>
            </w:r>
            <w:r w:rsidRPr="000F503A">
              <w:rPr>
                <w:rFonts w:ascii="Angsana New" w:eastAsia="Angsana New" w:hAnsi="Angsana New" w:cs="Angsana New"/>
                <w:sz w:val="28"/>
                <w:szCs w:val="28"/>
                <w:cs/>
                <w:lang w:val="th" w:bidi="th"/>
              </w:rPr>
              <w:t>)</w:t>
            </w:r>
          </w:p>
        </w:tc>
        <w:tc>
          <w:tcPr>
            <w:tcW w:w="1530" w:type="dxa"/>
          </w:tcPr>
          <w:p w14:paraId="7CE93AA2" w14:textId="4429E307" w:rsidR="00D92587" w:rsidRPr="000F503A" w:rsidRDefault="00441215" w:rsidP="001236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F503A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0F503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</w:t>
            </w:r>
            <w:r w:rsidR="00A31867" w:rsidRPr="000F503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483,214</w:t>
            </w:r>
            <w:r w:rsidRPr="000F503A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D92587" w:rsidRPr="000F503A" w14:paraId="04E37D9E" w14:textId="77777777" w:rsidTr="00692A19">
        <w:tc>
          <w:tcPr>
            <w:tcW w:w="4860" w:type="dxa"/>
            <w:tcBorders>
              <w:bottom w:val="nil"/>
            </w:tcBorders>
          </w:tcPr>
          <w:p w14:paraId="08A424CE" w14:textId="037DB33A" w:rsidR="00D92587" w:rsidRPr="000F503A" w:rsidRDefault="00A27B3B" w:rsidP="00541C9D">
            <w:pPr>
              <w:spacing w:line="240" w:lineRule="auto"/>
              <w:ind w:left="-18" w:right="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0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1C24AD22" w14:textId="4B0EA992" w:rsidR="00D92587" w:rsidRPr="000F503A" w:rsidRDefault="3E3E358A" w:rsidP="001236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0F503A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  <w:t>36,</w:t>
            </w:r>
            <w:r w:rsidR="00BD00FD" w:rsidRPr="000F503A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  <w:t>995,214</w:t>
            </w:r>
          </w:p>
        </w:tc>
        <w:tc>
          <w:tcPr>
            <w:tcW w:w="1530" w:type="dxa"/>
            <w:tcBorders>
              <w:bottom w:val="nil"/>
            </w:tcBorders>
          </w:tcPr>
          <w:p w14:paraId="4612B0F7" w14:textId="7698CD71" w:rsidR="00D92587" w:rsidRPr="000F503A" w:rsidRDefault="3E3E358A" w:rsidP="001236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0F503A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  <w:t>24,0</w:t>
            </w:r>
            <w:r w:rsidR="00BD00FD" w:rsidRPr="000F503A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  <w:t>60,209</w:t>
            </w:r>
          </w:p>
        </w:tc>
        <w:tc>
          <w:tcPr>
            <w:tcW w:w="1530" w:type="dxa"/>
            <w:tcBorders>
              <w:bottom w:val="nil"/>
            </w:tcBorders>
          </w:tcPr>
          <w:p w14:paraId="561BD5BC" w14:textId="45E22173" w:rsidR="00D92587" w:rsidRPr="000F503A" w:rsidRDefault="00441215" w:rsidP="001236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F50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61,0</w:t>
            </w:r>
            <w:r w:rsidR="00A31867" w:rsidRPr="000F50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55,</w:t>
            </w:r>
            <w:r w:rsidR="008B3D31" w:rsidRPr="000F50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423</w:t>
            </w:r>
          </w:p>
        </w:tc>
      </w:tr>
    </w:tbl>
    <w:p w14:paraId="3E3AB7EE" w14:textId="77777777" w:rsidR="0040721F" w:rsidRPr="000F503A" w:rsidRDefault="0040721F" w:rsidP="000F5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CA4ADD0" w14:textId="194D1C13" w:rsidR="0040721F" w:rsidRDefault="0040721F" w:rsidP="00407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45" w:hanging="270"/>
        <w:jc w:val="thaiDistribute"/>
        <w:rPr>
          <w:rFonts w:asciiTheme="majorBidi" w:hAnsiTheme="majorBidi" w:cstheme="majorBidi"/>
          <w:b/>
          <w:sz w:val="26"/>
          <w:szCs w:val="26"/>
        </w:rPr>
      </w:pPr>
      <w:r w:rsidRPr="000F503A">
        <w:rPr>
          <w:rFonts w:asciiTheme="majorBidi" w:hAnsiTheme="majorBidi" w:cstheme="majorBidi"/>
          <w:sz w:val="28"/>
          <w:szCs w:val="28"/>
          <w:vertAlign w:val="superscript"/>
        </w:rPr>
        <w:t>(1)</w:t>
      </w:r>
      <w:r>
        <w:rPr>
          <w:rFonts w:asciiTheme="majorBidi" w:hAnsiTheme="majorBidi" w:cs="Angsana New"/>
          <w:b/>
          <w:bCs/>
          <w:sz w:val="26"/>
          <w:szCs w:val="26"/>
          <w:cs/>
        </w:rPr>
        <w:tab/>
      </w:r>
      <w:r>
        <w:rPr>
          <w:rFonts w:asciiTheme="majorBidi" w:hAnsiTheme="majorBidi" w:cstheme="majorBidi" w:hint="cs"/>
          <w:b/>
          <w:sz w:val="26"/>
          <w:szCs w:val="26"/>
          <w:cs/>
        </w:rPr>
        <w:t>ลูกหนี้เงินให้สินเชื่อ</w:t>
      </w:r>
      <w:r w:rsidRPr="00F236B2">
        <w:rPr>
          <w:rFonts w:asciiTheme="majorBidi" w:hAnsiTheme="majorBidi" w:cstheme="majorBidi" w:hint="cs"/>
          <w:b/>
          <w:sz w:val="26"/>
          <w:szCs w:val="26"/>
          <w:cs/>
        </w:rPr>
        <w:t>ที่ถึงกำหนดชำระภายในหนึ่งปีรวม</w:t>
      </w:r>
      <w:r>
        <w:rPr>
          <w:rFonts w:asciiTheme="majorBidi" w:hAnsiTheme="majorBidi" w:cstheme="majorBidi" w:hint="cs"/>
          <w:b/>
          <w:sz w:val="26"/>
          <w:szCs w:val="26"/>
          <w:cs/>
        </w:rPr>
        <w:t>ลูกหนี้เงินให้สินเชื่อ</w:t>
      </w:r>
      <w:r w:rsidRPr="00F236B2">
        <w:rPr>
          <w:rFonts w:asciiTheme="majorBidi" w:hAnsiTheme="majorBidi" w:cstheme="majorBidi" w:hint="cs"/>
          <w:b/>
          <w:sz w:val="26"/>
          <w:szCs w:val="26"/>
          <w:cs/>
        </w:rPr>
        <w:t xml:space="preserve">ที่ค้างชำระเกินกว่า </w:t>
      </w:r>
      <w:r w:rsidRPr="005F18C3">
        <w:rPr>
          <w:rFonts w:asciiTheme="majorBidi" w:hAnsiTheme="majorBidi" w:cstheme="majorBidi"/>
          <w:bCs/>
          <w:sz w:val="26"/>
          <w:szCs w:val="26"/>
        </w:rPr>
        <w:t>90</w:t>
      </w:r>
      <w:r w:rsidRPr="00F236B2">
        <w:rPr>
          <w:rFonts w:asciiTheme="majorBidi" w:hAnsiTheme="majorBidi" w:cstheme="majorBidi" w:hint="cs"/>
          <w:b/>
          <w:sz w:val="26"/>
          <w:szCs w:val="26"/>
          <w:cs/>
        </w:rPr>
        <w:t xml:space="preserve"> วัน</w:t>
      </w:r>
    </w:p>
    <w:p w14:paraId="506856C8" w14:textId="3712D7FB" w:rsidR="0040721F" w:rsidRDefault="0040721F">
      <w:pPr>
        <w:rPr>
          <w:cs/>
        </w:rPr>
      </w:pPr>
    </w:p>
    <w:tbl>
      <w:tblPr>
        <w:tblW w:w="945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1530"/>
        <w:gridCol w:w="1530"/>
        <w:gridCol w:w="1530"/>
      </w:tblGrid>
      <w:tr w:rsidR="0029584D" w:rsidRPr="00637308" w14:paraId="4F7F96F7" w14:textId="77777777" w:rsidTr="00692A19">
        <w:trPr>
          <w:tblHeader/>
        </w:trPr>
        <w:tc>
          <w:tcPr>
            <w:tcW w:w="4860" w:type="dxa"/>
            <w:tcBorders>
              <w:top w:val="nil"/>
            </w:tcBorders>
          </w:tcPr>
          <w:p w14:paraId="785E641D" w14:textId="77777777" w:rsidR="0029584D" w:rsidRPr="00625236" w:rsidDel="00034AEF" w:rsidRDefault="0029584D" w:rsidP="005F18C3">
            <w:pPr>
              <w:spacing w:line="350" w:lineRule="exact"/>
              <w:ind w:left="252" w:right="38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3"/>
            <w:tcBorders>
              <w:top w:val="nil"/>
            </w:tcBorders>
          </w:tcPr>
          <w:p w14:paraId="58339FA0" w14:textId="41EE60AC" w:rsidR="0029584D" w:rsidRPr="00625236" w:rsidRDefault="0029584D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2"/>
                <w:tab w:val="decimal" w:pos="618"/>
                <w:tab w:val="decimal" w:pos="1017"/>
                <w:tab w:val="right" w:pos="1152"/>
              </w:tabs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523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9584D" w:rsidRPr="00637308" w14:paraId="09C2589A" w14:textId="77777777" w:rsidTr="00692A19">
        <w:trPr>
          <w:tblHeader/>
        </w:trPr>
        <w:tc>
          <w:tcPr>
            <w:tcW w:w="4860" w:type="dxa"/>
          </w:tcPr>
          <w:p w14:paraId="63786F06" w14:textId="77777777" w:rsidR="0029584D" w:rsidRPr="00625236" w:rsidDel="00034AEF" w:rsidRDefault="0029584D" w:rsidP="005F18C3">
            <w:pPr>
              <w:spacing w:line="350" w:lineRule="exact"/>
              <w:ind w:left="252" w:right="38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3"/>
          </w:tcPr>
          <w:p w14:paraId="21E5D8FE" w14:textId="4CC82DB9" w:rsidR="0029584D" w:rsidRPr="00625236" w:rsidRDefault="0029584D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2"/>
                <w:tab w:val="decimal" w:pos="618"/>
                <w:tab w:val="decimal" w:pos="1017"/>
                <w:tab w:val="right" w:pos="1152"/>
              </w:tabs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523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252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2523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29584D" w:rsidRPr="00637308" w14:paraId="4914BFCB" w14:textId="77777777" w:rsidTr="00692A19">
        <w:trPr>
          <w:tblHeader/>
        </w:trPr>
        <w:tc>
          <w:tcPr>
            <w:tcW w:w="4860" w:type="dxa"/>
          </w:tcPr>
          <w:p w14:paraId="4DC1B0D2" w14:textId="77777777" w:rsidR="0029584D" w:rsidRPr="00625236" w:rsidRDefault="0029584D" w:rsidP="005F18C3">
            <w:pPr>
              <w:spacing w:line="350" w:lineRule="exact"/>
              <w:ind w:left="252" w:right="38" w:hanging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EAF3FAB" w14:textId="57405B6F" w:rsidR="0029584D" w:rsidRPr="00625236" w:rsidRDefault="0029584D" w:rsidP="005F18C3">
            <w:pPr>
              <w:pStyle w:val="acctfourfigures"/>
              <w:tabs>
                <w:tab w:val="clear" w:pos="765"/>
              </w:tabs>
              <w:spacing w:line="350" w:lineRule="exact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2523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</w:p>
          <w:p w14:paraId="1AA9546A" w14:textId="2E682C51" w:rsidR="0029584D" w:rsidRPr="00625236" w:rsidRDefault="0029584D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66"/>
              </w:tabs>
              <w:spacing w:line="350" w:lineRule="exact"/>
              <w:ind w:left="-108"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5236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  <w:r w:rsidR="0012367C" w:rsidRPr="0012367C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 xml:space="preserve"> </w:t>
            </w:r>
            <w:r w:rsidR="0012367C" w:rsidRPr="000F503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530" w:type="dxa"/>
            <w:vAlign w:val="bottom"/>
          </w:tcPr>
          <w:p w14:paraId="5A5F4277" w14:textId="182ED224" w:rsidR="0029584D" w:rsidRPr="00625236" w:rsidRDefault="0029584D" w:rsidP="005F18C3">
            <w:pPr>
              <w:pStyle w:val="acctfourfigures"/>
              <w:tabs>
                <w:tab w:val="clear" w:pos="765"/>
              </w:tabs>
              <w:spacing w:line="350" w:lineRule="exact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2523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62523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</w:p>
          <w:p w14:paraId="6D181E1A" w14:textId="1385BF40" w:rsidR="0029584D" w:rsidRPr="00625236" w:rsidRDefault="0029584D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17"/>
                <w:tab w:val="decimal" w:pos="1066"/>
              </w:tabs>
              <w:spacing w:line="350" w:lineRule="exact"/>
              <w:ind w:left="-108"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5236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1530" w:type="dxa"/>
            <w:vAlign w:val="bottom"/>
          </w:tcPr>
          <w:p w14:paraId="0D06C2EF" w14:textId="77777777" w:rsidR="0029584D" w:rsidRPr="00625236" w:rsidRDefault="0029584D" w:rsidP="005F18C3">
            <w:pPr>
              <w:pStyle w:val="acctfourfigures"/>
              <w:tabs>
                <w:tab w:val="clear" w:pos="765"/>
              </w:tabs>
              <w:spacing w:line="350" w:lineRule="exact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77105A4" w14:textId="77777777" w:rsidR="0029584D" w:rsidRPr="00625236" w:rsidRDefault="0029584D" w:rsidP="005F18C3">
            <w:pPr>
              <w:pStyle w:val="acctfourfigures"/>
              <w:tabs>
                <w:tab w:val="clear" w:pos="765"/>
              </w:tabs>
              <w:spacing w:line="350" w:lineRule="exact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147C31B" w14:textId="25F254F9" w:rsidR="0029584D" w:rsidRPr="00625236" w:rsidRDefault="0029584D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center" w:pos="522"/>
                <w:tab w:val="decimal" w:pos="618"/>
                <w:tab w:val="decimal" w:pos="885"/>
                <w:tab w:val="decimal" w:pos="1017"/>
                <w:tab w:val="decimal" w:pos="1066"/>
                <w:tab w:val="right" w:pos="1152"/>
              </w:tabs>
              <w:spacing w:line="350" w:lineRule="exact"/>
              <w:ind w:left="-108"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523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9584D" w:rsidRPr="00637308" w14:paraId="7930F848" w14:textId="77777777" w:rsidTr="00692A19">
        <w:trPr>
          <w:tblHeader/>
        </w:trPr>
        <w:tc>
          <w:tcPr>
            <w:tcW w:w="4860" w:type="dxa"/>
          </w:tcPr>
          <w:p w14:paraId="2D06BAD7" w14:textId="77777777" w:rsidR="0029584D" w:rsidRPr="00625236" w:rsidRDefault="0029584D" w:rsidP="005F18C3">
            <w:pPr>
              <w:spacing w:line="350" w:lineRule="exact"/>
              <w:ind w:left="252" w:right="38" w:hanging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63A9B7A" w14:textId="77777777" w:rsidR="0029584D" w:rsidRPr="00625236" w:rsidRDefault="0029584D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66"/>
              </w:tabs>
              <w:spacing w:line="350" w:lineRule="exact"/>
              <w:ind w:left="-108"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16B7B33" w14:textId="5CB2999D" w:rsidR="0029584D" w:rsidRPr="00625236" w:rsidRDefault="0029584D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17"/>
                <w:tab w:val="decimal" w:pos="1066"/>
              </w:tabs>
              <w:spacing w:line="350" w:lineRule="exact"/>
              <w:ind w:left="-108"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523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62523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62523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</w:tcPr>
          <w:p w14:paraId="53623250" w14:textId="77777777" w:rsidR="0029584D" w:rsidRPr="0029584D" w:rsidRDefault="0029584D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center" w:pos="522"/>
                <w:tab w:val="decimal" w:pos="618"/>
                <w:tab w:val="decimal" w:pos="885"/>
                <w:tab w:val="decimal" w:pos="1017"/>
                <w:tab w:val="decimal" w:pos="1066"/>
                <w:tab w:val="right" w:pos="1152"/>
              </w:tabs>
              <w:spacing w:line="350" w:lineRule="exact"/>
              <w:ind w:left="-108" w:right="-15"/>
              <w:jc w:val="right"/>
              <w:rPr>
                <w:rFonts w:asciiTheme="majorBidi" w:hAnsiTheme="majorBidi" w:cstheme="majorBidi"/>
                <w:sz w:val="28"/>
                <w:szCs w:val="28"/>
                <w:highlight w:val="magenta"/>
                <w:lang w:val="en-GB"/>
              </w:rPr>
            </w:pPr>
          </w:p>
        </w:tc>
      </w:tr>
      <w:tr w:rsidR="0029584D" w:rsidRPr="00637308" w14:paraId="36B0797F" w14:textId="77777777" w:rsidTr="00510366">
        <w:tc>
          <w:tcPr>
            <w:tcW w:w="4860" w:type="dxa"/>
          </w:tcPr>
          <w:p w14:paraId="3EFD1959" w14:textId="68CD4D49" w:rsidR="0029584D" w:rsidRPr="00625236" w:rsidDel="00034AEF" w:rsidRDefault="0029584D" w:rsidP="005F18C3">
            <w:pPr>
              <w:spacing w:line="350" w:lineRule="exact"/>
              <w:ind w:left="252" w:right="38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523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530" w:type="dxa"/>
          </w:tcPr>
          <w:p w14:paraId="0EC240C1" w14:textId="3DE7A9E3" w:rsidR="0029584D" w:rsidRPr="00625236" w:rsidRDefault="0029584D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50" w:lineRule="exact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523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35,556,297</w:t>
            </w:r>
          </w:p>
        </w:tc>
        <w:tc>
          <w:tcPr>
            <w:tcW w:w="1530" w:type="dxa"/>
          </w:tcPr>
          <w:p w14:paraId="4D3AE249" w14:textId="7B6D4C38" w:rsidR="0029584D" w:rsidRPr="00625236" w:rsidRDefault="0029584D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50" w:lineRule="exact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523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23,792,921</w:t>
            </w:r>
          </w:p>
        </w:tc>
        <w:tc>
          <w:tcPr>
            <w:tcW w:w="1530" w:type="dxa"/>
          </w:tcPr>
          <w:p w14:paraId="6707F0DF" w14:textId="2B11E99F" w:rsidR="0029584D" w:rsidRPr="00143016" w:rsidRDefault="0029584D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50" w:lineRule="exact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59,349,218</w:t>
            </w:r>
            <w:r w:rsidRPr="0014301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29584D" w:rsidRPr="00637308" w14:paraId="2F499A4B" w14:textId="77777777" w:rsidTr="00510366">
        <w:tc>
          <w:tcPr>
            <w:tcW w:w="4860" w:type="dxa"/>
          </w:tcPr>
          <w:p w14:paraId="3BC5F6ED" w14:textId="598D6614" w:rsidR="0029584D" w:rsidRPr="00625236" w:rsidDel="00034AEF" w:rsidRDefault="0029584D" w:rsidP="005F18C3">
            <w:pPr>
              <w:spacing w:line="350" w:lineRule="exact"/>
              <w:ind w:left="252" w:right="38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523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6252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530" w:type="dxa"/>
          </w:tcPr>
          <w:p w14:paraId="349EB139" w14:textId="693C342D" w:rsidR="0029584D" w:rsidRPr="00625236" w:rsidRDefault="0029584D" w:rsidP="005F18C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50" w:lineRule="exact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523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903,681</w:t>
            </w:r>
          </w:p>
        </w:tc>
        <w:tc>
          <w:tcPr>
            <w:tcW w:w="1530" w:type="dxa"/>
          </w:tcPr>
          <w:p w14:paraId="4701AA5A" w14:textId="45AAA420" w:rsidR="0029584D" w:rsidRPr="00625236" w:rsidRDefault="0029584D" w:rsidP="005F18C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50" w:lineRule="exact"/>
              <w:ind w:left="-16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523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530" w:type="dxa"/>
          </w:tcPr>
          <w:p w14:paraId="25F125F3" w14:textId="3E672A2E" w:rsidR="0029584D" w:rsidRPr="00143016" w:rsidRDefault="0029584D" w:rsidP="005F18C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50" w:lineRule="exact"/>
              <w:ind w:left="-16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903,681</w:t>
            </w:r>
          </w:p>
        </w:tc>
      </w:tr>
      <w:tr w:rsidR="0029584D" w:rsidRPr="00276C94" w14:paraId="1F7F4446" w14:textId="77777777" w:rsidTr="00510366">
        <w:tc>
          <w:tcPr>
            <w:tcW w:w="4860" w:type="dxa"/>
          </w:tcPr>
          <w:p w14:paraId="1AD0EF28" w14:textId="0275DBA6" w:rsidR="0029584D" w:rsidRPr="000F503A" w:rsidDel="00034AEF" w:rsidRDefault="00EF08FF" w:rsidP="000F503A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5C7390B2" w14:textId="16C9F64A" w:rsidR="0029584D" w:rsidRPr="00276C94" w:rsidRDefault="0029584D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50" w:lineRule="exact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76C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36,459,978</w:t>
            </w:r>
          </w:p>
        </w:tc>
        <w:tc>
          <w:tcPr>
            <w:tcW w:w="1530" w:type="dxa"/>
          </w:tcPr>
          <w:p w14:paraId="5882DB39" w14:textId="5CFA249C" w:rsidR="0029584D" w:rsidRPr="00276C94" w:rsidRDefault="0029584D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50" w:lineRule="exact"/>
              <w:ind w:left="-16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76C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23,792,921</w:t>
            </w:r>
          </w:p>
        </w:tc>
        <w:tc>
          <w:tcPr>
            <w:tcW w:w="1530" w:type="dxa"/>
          </w:tcPr>
          <w:p w14:paraId="2F20FC64" w14:textId="035B6990" w:rsidR="0029584D" w:rsidRPr="00276C94" w:rsidRDefault="0029584D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50" w:lineRule="exact"/>
              <w:ind w:left="-16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76C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60,252,899</w:t>
            </w:r>
          </w:p>
        </w:tc>
      </w:tr>
      <w:tr w:rsidR="0029584D" w:rsidRPr="00637308" w14:paraId="2DE1F603" w14:textId="77777777" w:rsidTr="00510366">
        <w:tc>
          <w:tcPr>
            <w:tcW w:w="4860" w:type="dxa"/>
          </w:tcPr>
          <w:p w14:paraId="1F046D89" w14:textId="23A8B0B5" w:rsidR="0029584D" w:rsidRPr="00625236" w:rsidDel="00034AEF" w:rsidRDefault="0029584D" w:rsidP="005F18C3">
            <w:pPr>
              <w:spacing w:line="350" w:lineRule="exact"/>
              <w:ind w:left="252" w:right="38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523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252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</w:t>
            </w:r>
            <w:r w:rsidRPr="0062523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หนี้สงสัยจะสูญ</w:t>
            </w:r>
            <w:r w:rsidR="001236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2367C" w:rsidRPr="000E1C9F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530" w:type="dxa"/>
          </w:tcPr>
          <w:p w14:paraId="07EAD91F" w14:textId="64ED7A93" w:rsidR="0029584D" w:rsidRPr="00625236" w:rsidRDefault="0029584D" w:rsidP="005F18C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50" w:lineRule="exact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523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62523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1,557,633</w:t>
            </w:r>
            <w:r w:rsidRPr="0062523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530" w:type="dxa"/>
          </w:tcPr>
          <w:p w14:paraId="57981E27" w14:textId="05843B43" w:rsidR="0029584D" w:rsidRPr="00625236" w:rsidRDefault="0029584D" w:rsidP="005F18C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50" w:lineRule="exact"/>
              <w:ind w:left="-16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523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62523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156,481</w:t>
            </w:r>
            <w:r w:rsidRPr="0062523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530" w:type="dxa"/>
          </w:tcPr>
          <w:p w14:paraId="01C9983C" w14:textId="3CE2355C" w:rsidR="0029584D" w:rsidRPr="00143016" w:rsidRDefault="0029584D" w:rsidP="005F18C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50" w:lineRule="exact"/>
              <w:ind w:left="-16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4301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14301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1,714,114</w:t>
            </w:r>
            <w:r w:rsidRPr="0014301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29584D" w:rsidRPr="00276C94" w14:paraId="54A0CEAC" w14:textId="77777777" w:rsidTr="00510366">
        <w:tc>
          <w:tcPr>
            <w:tcW w:w="4860" w:type="dxa"/>
            <w:tcBorders>
              <w:bottom w:val="nil"/>
            </w:tcBorders>
          </w:tcPr>
          <w:p w14:paraId="6CDD8A0F" w14:textId="19E97FC6" w:rsidR="0029584D" w:rsidRPr="00276C94" w:rsidRDefault="0029584D" w:rsidP="005F18C3">
            <w:pPr>
              <w:spacing w:line="350" w:lineRule="exact"/>
              <w:ind w:left="252" w:right="38" w:hanging="25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0A0664F4" w14:textId="4D25D0DB" w:rsidR="0029584D" w:rsidRPr="00276C94" w:rsidRDefault="0029584D" w:rsidP="005F18C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50" w:lineRule="exact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76C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34,902,345</w:t>
            </w:r>
          </w:p>
        </w:tc>
        <w:tc>
          <w:tcPr>
            <w:tcW w:w="1530" w:type="dxa"/>
            <w:tcBorders>
              <w:bottom w:val="nil"/>
            </w:tcBorders>
          </w:tcPr>
          <w:p w14:paraId="325B8FBA" w14:textId="3ECA3182" w:rsidR="0029584D" w:rsidRPr="00276C94" w:rsidRDefault="0029584D" w:rsidP="005F18C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50" w:lineRule="exact"/>
              <w:ind w:left="-16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76C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23,636,440</w:t>
            </w:r>
          </w:p>
        </w:tc>
        <w:tc>
          <w:tcPr>
            <w:tcW w:w="1530" w:type="dxa"/>
            <w:tcBorders>
              <w:bottom w:val="nil"/>
            </w:tcBorders>
          </w:tcPr>
          <w:p w14:paraId="7DA5970D" w14:textId="6DDA1ACC" w:rsidR="0029584D" w:rsidRPr="00276C94" w:rsidRDefault="0029584D" w:rsidP="005F18C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50" w:lineRule="exact"/>
              <w:ind w:left="-16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76C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58,538,785</w:t>
            </w:r>
          </w:p>
        </w:tc>
      </w:tr>
    </w:tbl>
    <w:p w14:paraId="5AA687A5" w14:textId="0A9C0854" w:rsidR="00CA7422" w:rsidRDefault="00CA7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4AE03A52" w14:textId="198FD4C4" w:rsidR="00A72868" w:rsidRPr="002D7273" w:rsidRDefault="0012367C" w:rsidP="005F1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45" w:hanging="270"/>
        <w:jc w:val="thaiDistribute"/>
        <w:rPr>
          <w:rFonts w:asciiTheme="majorBidi" w:hAnsiTheme="majorBidi" w:cstheme="majorBidi"/>
          <w:b/>
          <w:sz w:val="26"/>
          <w:szCs w:val="26"/>
        </w:rPr>
      </w:pPr>
      <w:r w:rsidRPr="000F503A">
        <w:rPr>
          <w:rFonts w:asciiTheme="majorBidi" w:hAnsiTheme="majorBidi" w:cstheme="majorBidi"/>
          <w:sz w:val="28"/>
          <w:szCs w:val="28"/>
          <w:vertAlign w:val="superscript"/>
        </w:rPr>
        <w:t>(1)</w:t>
      </w:r>
      <w:r w:rsidR="005F18C3" w:rsidRPr="000E1C9F">
        <w:rPr>
          <w:rFonts w:asciiTheme="majorBidi" w:hAnsiTheme="majorBidi" w:cs="Angsana New"/>
          <w:b/>
          <w:bCs/>
          <w:sz w:val="26"/>
          <w:szCs w:val="26"/>
          <w:cs/>
        </w:rPr>
        <w:tab/>
      </w:r>
      <w:r w:rsidR="0027242F" w:rsidRPr="0062585E">
        <w:rPr>
          <w:rFonts w:asciiTheme="majorBidi" w:hAnsiTheme="majorBidi" w:cstheme="majorBidi" w:hint="cs"/>
          <w:b/>
          <w:sz w:val="26"/>
          <w:szCs w:val="26"/>
          <w:cs/>
        </w:rPr>
        <w:t xml:space="preserve">ลูกหนี้เงินให้สินเชื่อที่ถึงกำหนดชำระภายในหนึ่งปีรวมลูกหนี้เงินให้สินเชื่อที่ค้างชำระเกินกว่า </w:t>
      </w:r>
      <w:r w:rsidR="005F18C3" w:rsidRPr="0062585E">
        <w:rPr>
          <w:rFonts w:asciiTheme="majorBidi" w:hAnsiTheme="majorBidi" w:cstheme="majorBidi"/>
          <w:bCs/>
          <w:sz w:val="26"/>
          <w:szCs w:val="26"/>
        </w:rPr>
        <w:t>90</w:t>
      </w:r>
      <w:r w:rsidR="0027242F" w:rsidRPr="0062585E">
        <w:rPr>
          <w:rFonts w:asciiTheme="majorBidi" w:hAnsiTheme="majorBidi" w:cstheme="majorBidi" w:hint="cs"/>
          <w:b/>
          <w:sz w:val="26"/>
          <w:szCs w:val="26"/>
          <w:cs/>
        </w:rPr>
        <w:t xml:space="preserve"> วัน</w:t>
      </w:r>
    </w:p>
    <w:p w14:paraId="4FA22327" w14:textId="77777777" w:rsidR="00692A19" w:rsidRDefault="005F18C3" w:rsidP="00692A19">
      <w:pPr>
        <w:tabs>
          <w:tab w:val="clear" w:pos="907"/>
          <w:tab w:val="left" w:pos="810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6"/>
          <w:szCs w:val="26"/>
        </w:rPr>
      </w:pPr>
      <w:r w:rsidRPr="000F503A">
        <w:rPr>
          <w:rFonts w:asciiTheme="majorBidi" w:hAnsiTheme="majorBidi" w:cstheme="majorBidi"/>
          <w:sz w:val="28"/>
          <w:szCs w:val="28"/>
          <w:vertAlign w:val="superscript"/>
        </w:rPr>
        <w:t>(2)</w:t>
      </w:r>
      <w:r w:rsidRPr="000E1C9F">
        <w:rPr>
          <w:rFonts w:asciiTheme="majorBidi" w:hAnsiTheme="majorBidi" w:cs="Angsana New"/>
          <w:b/>
          <w:bCs/>
          <w:sz w:val="26"/>
          <w:szCs w:val="26"/>
          <w:cs/>
        </w:rPr>
        <w:tab/>
      </w:r>
      <w:r w:rsidR="00692A19">
        <w:rPr>
          <w:rFonts w:asciiTheme="majorBidi" w:hAnsiTheme="majorBidi" w:cs="Angsana New"/>
          <w:b/>
          <w:bCs/>
          <w:sz w:val="26"/>
          <w:szCs w:val="26"/>
        </w:rPr>
        <w:tab/>
      </w:r>
      <w:r w:rsidR="0040721F" w:rsidRPr="000F503A">
        <w:rPr>
          <w:rFonts w:asciiTheme="majorBidi" w:hAnsiTheme="majorBidi" w:cstheme="majorBidi"/>
          <w:b/>
          <w:sz w:val="26"/>
          <w:szCs w:val="26"/>
          <w:cs/>
        </w:rPr>
        <w:t>ค่าเผื่อหนี้สงสัยจะสูญของลูกหนี้เงินให้สินเชื่อที่ถึงกำหนดชำระภายในหนึ่งปีรวมสำรองส่วนเพิ่มเผื่อหนี้ที่อาจเรียกเก็บไม่ได้</w:t>
      </w:r>
    </w:p>
    <w:p w14:paraId="2E4520E8" w14:textId="77777777" w:rsidR="005157AC" w:rsidRDefault="005157AC" w:rsidP="00692A19">
      <w:pPr>
        <w:tabs>
          <w:tab w:val="clear" w:pos="907"/>
          <w:tab w:val="left" w:pos="810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43293063" w14:textId="436C56A7" w:rsidR="00541C9D" w:rsidRPr="00692A19" w:rsidRDefault="009F2FC2" w:rsidP="00692A19">
      <w:pPr>
        <w:tabs>
          <w:tab w:val="clear" w:pos="907"/>
          <w:tab w:val="left" w:pos="810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92A19">
        <w:rPr>
          <w:rFonts w:asciiTheme="majorBidi" w:hAnsiTheme="majorBidi" w:cstheme="majorBidi"/>
          <w:b/>
          <w:sz w:val="28"/>
          <w:szCs w:val="28"/>
          <w:cs/>
        </w:rPr>
        <w:t xml:space="preserve">เมื่อวันที่ </w:t>
      </w:r>
      <w:r w:rsidR="0012367C" w:rsidRPr="00692A19">
        <w:rPr>
          <w:rFonts w:asciiTheme="majorBidi" w:hAnsiTheme="majorBidi" w:cstheme="majorBidi"/>
          <w:bCs/>
          <w:sz w:val="28"/>
          <w:szCs w:val="28"/>
        </w:rPr>
        <w:t>31</w:t>
      </w:r>
      <w:r w:rsidRPr="00692A19">
        <w:rPr>
          <w:rFonts w:asciiTheme="majorBidi" w:hAnsiTheme="majorBidi" w:cstheme="majorBidi"/>
          <w:b/>
          <w:sz w:val="28"/>
          <w:szCs w:val="28"/>
          <w:cs/>
        </w:rPr>
        <w:t xml:space="preserve"> มกราคม </w:t>
      </w:r>
      <w:r w:rsidR="0012367C" w:rsidRPr="00692A19">
        <w:rPr>
          <w:rFonts w:asciiTheme="majorBidi" w:hAnsiTheme="majorBidi" w:cstheme="majorBidi"/>
          <w:bCs/>
          <w:sz w:val="28"/>
          <w:szCs w:val="28"/>
        </w:rPr>
        <w:t>2562</w:t>
      </w:r>
      <w:r w:rsidRPr="00692A19">
        <w:rPr>
          <w:rFonts w:asciiTheme="majorBidi" w:hAnsiTheme="majorBidi" w:cstheme="majorBidi"/>
          <w:b/>
          <w:sz w:val="28"/>
          <w:szCs w:val="28"/>
          <w:cs/>
        </w:rPr>
        <w:t xml:space="preserve"> ธนาคารแห่งประเทศไทย</w:t>
      </w:r>
      <w:r w:rsidR="001C5421" w:rsidRPr="00692A19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1C5421" w:rsidRPr="00692A19">
        <w:rPr>
          <w:rFonts w:ascii="Angsana New" w:hAnsi="Angsana New" w:cs="Angsana New"/>
          <w:sz w:val="28"/>
          <w:szCs w:val="28"/>
          <w:cs/>
        </w:rPr>
        <w:t>(</w:t>
      </w:r>
      <w:r w:rsidR="001C5421" w:rsidRPr="00692A19">
        <w:rPr>
          <w:rFonts w:ascii="Angsana New" w:hAnsi="Angsana New" w:cs="Angsana New"/>
          <w:sz w:val="28"/>
          <w:szCs w:val="28"/>
        </w:rPr>
        <w:t>“</w:t>
      </w:r>
      <w:r w:rsidR="001C5421" w:rsidRPr="00692A19">
        <w:rPr>
          <w:rFonts w:ascii="Angsana New" w:hAnsi="Angsana New" w:cs="Angsana New" w:hint="cs"/>
          <w:sz w:val="28"/>
          <w:szCs w:val="28"/>
          <w:cs/>
        </w:rPr>
        <w:t>ธปท</w:t>
      </w:r>
      <w:r w:rsidR="001C5421" w:rsidRPr="00692A19">
        <w:rPr>
          <w:rFonts w:ascii="Angsana New" w:hAnsi="Angsana New" w:cs="Angsana New"/>
          <w:sz w:val="28"/>
          <w:szCs w:val="28"/>
        </w:rPr>
        <w:t>.”</w:t>
      </w:r>
      <w:r w:rsidR="001C5421" w:rsidRPr="00692A19">
        <w:rPr>
          <w:rFonts w:ascii="Angsana New" w:hAnsi="Angsana New" w:cs="Angsana New"/>
          <w:sz w:val="28"/>
          <w:szCs w:val="28"/>
          <w:cs/>
        </w:rPr>
        <w:t xml:space="preserve">) </w:t>
      </w:r>
      <w:r w:rsidRPr="00692A19">
        <w:rPr>
          <w:rFonts w:asciiTheme="majorBidi" w:hAnsiTheme="majorBidi" w:cstheme="majorBidi"/>
          <w:b/>
          <w:sz w:val="28"/>
          <w:szCs w:val="28"/>
          <w:cs/>
        </w:rPr>
        <w:t>ได้กำหนดหลักเกณฑ์ วิธีการและเงื่อนไขในการประกอบธุรกิจสินเชื่อส่วนบุคคลภ</w:t>
      </w:r>
      <w:r w:rsidR="001053F1" w:rsidRPr="00692A19">
        <w:rPr>
          <w:rFonts w:asciiTheme="majorBidi" w:hAnsiTheme="majorBidi" w:cstheme="majorBidi"/>
          <w:b/>
          <w:sz w:val="28"/>
          <w:szCs w:val="28"/>
          <w:cs/>
        </w:rPr>
        <w:t>า</w:t>
      </w:r>
      <w:r w:rsidRPr="00692A19">
        <w:rPr>
          <w:rFonts w:asciiTheme="majorBidi" w:hAnsiTheme="majorBidi" w:cstheme="majorBidi"/>
          <w:b/>
          <w:sz w:val="28"/>
          <w:szCs w:val="28"/>
          <w:cs/>
        </w:rPr>
        <w:t>ยใต้การกำกับสำหรับผู้ประกอบธุรกิจสินเชื่อส่วนบุคคลภายใต้การกำกับที่มิใช่สถาบันการเงิน โดยขยายขอบเขตการกำกับให้ครอบคลุมถึงสินเชื่อที่มีทะเบียนรถเป็นประกัน ซึ่งมีผลบังคับใช้ตั้งแต่วันที่</w:t>
      </w:r>
      <w:r w:rsidR="00625236" w:rsidRPr="00692A19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12367C" w:rsidRPr="00692A19">
        <w:rPr>
          <w:rFonts w:asciiTheme="majorBidi" w:hAnsiTheme="majorBidi" w:cstheme="majorBidi"/>
          <w:bCs/>
          <w:sz w:val="28"/>
          <w:szCs w:val="28"/>
        </w:rPr>
        <w:t>1</w:t>
      </w:r>
      <w:r w:rsidRPr="00692A19">
        <w:rPr>
          <w:rFonts w:asciiTheme="majorBidi" w:hAnsiTheme="majorBidi" w:cstheme="majorBidi"/>
          <w:b/>
          <w:sz w:val="28"/>
          <w:szCs w:val="28"/>
          <w:cs/>
        </w:rPr>
        <w:t xml:space="preserve"> กุมภาพันธ์ </w:t>
      </w:r>
      <w:r w:rsidR="0012367C" w:rsidRPr="00692A19">
        <w:rPr>
          <w:rFonts w:asciiTheme="majorBidi" w:hAnsiTheme="majorBidi" w:cstheme="majorBidi"/>
          <w:bCs/>
          <w:sz w:val="28"/>
          <w:szCs w:val="28"/>
        </w:rPr>
        <w:t>2562</w:t>
      </w:r>
    </w:p>
    <w:p w14:paraId="2E70BAE2" w14:textId="35BE4C1D" w:rsidR="003D7AD2" w:rsidRPr="000F503A" w:rsidRDefault="003D7AD2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39F56D8B" w14:textId="2C3C70D2" w:rsidR="00CB7763" w:rsidRPr="000F503A" w:rsidRDefault="003D7AD2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bookmarkStart w:id="2" w:name="_Hlk38921864"/>
      <w:r w:rsidRPr="00EB5885">
        <w:rPr>
          <w:rFonts w:asciiTheme="majorBidi" w:hAnsiTheme="majorBidi" w:cstheme="majorBidi"/>
          <w:b/>
          <w:sz w:val="28"/>
          <w:szCs w:val="28"/>
          <w:cs/>
        </w:rPr>
        <w:lastRenderedPageBreak/>
        <w:t xml:space="preserve">ณ วันที่ </w:t>
      </w:r>
      <w:r w:rsidR="00EB5885" w:rsidRPr="00EB5885">
        <w:rPr>
          <w:rFonts w:asciiTheme="majorBidi" w:hAnsiTheme="majorBidi" w:cstheme="majorBidi"/>
          <w:bCs/>
          <w:sz w:val="28"/>
          <w:szCs w:val="28"/>
        </w:rPr>
        <w:t>31</w:t>
      </w:r>
      <w:r w:rsidRPr="001C2785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EB5885">
        <w:rPr>
          <w:rFonts w:asciiTheme="majorBidi" w:hAnsiTheme="majorBidi" w:cstheme="majorBidi"/>
          <w:b/>
          <w:sz w:val="28"/>
          <w:szCs w:val="28"/>
          <w:cs/>
        </w:rPr>
        <w:t>มีนาคม</w:t>
      </w:r>
      <w:r w:rsidRPr="000F503A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0F503A">
        <w:rPr>
          <w:rFonts w:asciiTheme="majorBidi" w:hAnsiTheme="majorBidi" w:cstheme="majorBidi"/>
          <w:bCs/>
          <w:sz w:val="28"/>
          <w:szCs w:val="28"/>
        </w:rPr>
        <w:t xml:space="preserve">2563 </w:t>
      </w:r>
      <w:r w:rsidR="00510366" w:rsidRPr="000F503A">
        <w:rPr>
          <w:rFonts w:asciiTheme="majorBidi" w:hAnsiTheme="majorBidi" w:cstheme="majorBidi"/>
          <w:b/>
          <w:sz w:val="28"/>
          <w:szCs w:val="28"/>
          <w:cs/>
        </w:rPr>
        <w:t xml:space="preserve">มูลค่าตามบัญชีขั้นต้น </w:t>
      </w:r>
      <w:r w:rsidR="00510366" w:rsidRPr="000F503A">
        <w:rPr>
          <w:rFonts w:asciiTheme="majorBidi" w:hAnsiTheme="majorBidi" w:cs="Angsana New"/>
          <w:b/>
          <w:sz w:val="28"/>
          <w:szCs w:val="28"/>
          <w:cs/>
        </w:rPr>
        <w:t>ค่าเผื่อผลขาดทุนจากการด้อยค่า</w:t>
      </w:r>
      <w:r w:rsidR="0012367C" w:rsidRPr="000F503A">
        <w:rPr>
          <w:rFonts w:asciiTheme="majorBidi" w:hAnsiTheme="majorBidi" w:cs="Angsana New"/>
          <w:b/>
          <w:sz w:val="28"/>
          <w:szCs w:val="28"/>
          <w:cs/>
        </w:rPr>
        <w:t>ด้านเครดิต</w:t>
      </w:r>
      <w:r w:rsidR="00510366" w:rsidRPr="000F503A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="00510366" w:rsidRPr="000F503A">
        <w:rPr>
          <w:rFonts w:asciiTheme="majorBidi" w:hAnsiTheme="majorBidi" w:cstheme="majorBidi"/>
          <w:b/>
          <w:sz w:val="28"/>
          <w:szCs w:val="28"/>
          <w:cs/>
        </w:rPr>
        <w:t>และ</w:t>
      </w:r>
      <w:r w:rsidR="00510366" w:rsidRPr="000F503A">
        <w:rPr>
          <w:rFonts w:asciiTheme="majorBidi" w:hAnsiTheme="majorBidi" w:cs="Angsana New"/>
          <w:b/>
          <w:sz w:val="28"/>
          <w:szCs w:val="28"/>
          <w:cs/>
        </w:rPr>
        <w:t>มูลค่าตามบัญชีสุทธิ</w:t>
      </w:r>
      <w:r w:rsidRPr="000F503A">
        <w:rPr>
          <w:rFonts w:asciiTheme="majorBidi" w:hAnsiTheme="majorBidi" w:cstheme="majorBidi"/>
          <w:b/>
          <w:sz w:val="28"/>
          <w:szCs w:val="28"/>
          <w:cs/>
        </w:rPr>
        <w:t>ของลูกหนี้เงินให้สินเชื่อ แสดงได้ดังนี้</w:t>
      </w:r>
    </w:p>
    <w:bookmarkEnd w:id="2"/>
    <w:p w14:paraId="5BCE725A" w14:textId="301999D5" w:rsidR="007C14FF" w:rsidRPr="000F503A" w:rsidRDefault="007C14FF" w:rsidP="000F503A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530"/>
        <w:gridCol w:w="1530"/>
        <w:gridCol w:w="1530"/>
      </w:tblGrid>
      <w:tr w:rsidR="00510366" w:rsidRPr="00637308" w14:paraId="6F9A82C9" w14:textId="77777777" w:rsidTr="00276C94">
        <w:tc>
          <w:tcPr>
            <w:tcW w:w="4860" w:type="dxa"/>
          </w:tcPr>
          <w:p w14:paraId="6F1839DC" w14:textId="77777777" w:rsidR="00510366" w:rsidRPr="005F18C3" w:rsidRDefault="00510366" w:rsidP="005F18C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3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0F70A5EF" w14:textId="77777777" w:rsidR="00510366" w:rsidRPr="005F18C3" w:rsidRDefault="00510366" w:rsidP="005F18C3">
            <w:pPr>
              <w:pStyle w:val="acctfourfigures"/>
              <w:tabs>
                <w:tab w:val="clear" w:pos="765"/>
              </w:tabs>
              <w:spacing w:line="350" w:lineRule="exact"/>
              <w:ind w:left="-92" w:right="-11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5F18C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510366" w:rsidRPr="00637308" w14:paraId="4BFAD258" w14:textId="77777777" w:rsidTr="00276C94">
        <w:tc>
          <w:tcPr>
            <w:tcW w:w="4860" w:type="dxa"/>
          </w:tcPr>
          <w:p w14:paraId="1598455E" w14:textId="77777777" w:rsidR="00510366" w:rsidRPr="005F18C3" w:rsidRDefault="00510366" w:rsidP="005F18C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3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0DA9F3CE" w14:textId="4A371121" w:rsidR="00510366" w:rsidRPr="005F18C3" w:rsidRDefault="00F32120" w:rsidP="005F18C3">
            <w:pPr>
              <w:pStyle w:val="acctfourfigures"/>
              <w:tabs>
                <w:tab w:val="clear" w:pos="765"/>
              </w:tabs>
              <w:spacing w:line="350" w:lineRule="exact"/>
              <w:ind w:right="-11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510366" w:rsidRPr="005F18C3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 xml:space="preserve"> </w:t>
            </w:r>
            <w:r w:rsidR="00510366" w:rsidRPr="005F18C3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มีนาคม </w:t>
            </w:r>
            <w:r w:rsidR="00510366" w:rsidRPr="005F18C3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2563</w:t>
            </w:r>
          </w:p>
        </w:tc>
      </w:tr>
      <w:tr w:rsidR="00510366" w:rsidRPr="00637308" w14:paraId="64C6A777" w14:textId="77777777" w:rsidTr="00276C94">
        <w:tc>
          <w:tcPr>
            <w:tcW w:w="4860" w:type="dxa"/>
          </w:tcPr>
          <w:p w14:paraId="70644FC2" w14:textId="77777777" w:rsidR="00510366" w:rsidRPr="005F18C3" w:rsidRDefault="00510366" w:rsidP="005F18C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3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610D74D" w14:textId="7193D7D5" w:rsidR="00510366" w:rsidRPr="005F18C3" w:rsidRDefault="00510366" w:rsidP="005F18C3">
            <w:pPr>
              <w:pStyle w:val="acctfourfigures"/>
              <w:tabs>
                <w:tab w:val="clear" w:pos="765"/>
              </w:tabs>
              <w:spacing w:line="350" w:lineRule="exact"/>
              <w:ind w:left="-92" w:right="-11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F18C3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มูลค่าตามบัญชีขั้นต้น</w:t>
            </w:r>
          </w:p>
        </w:tc>
        <w:tc>
          <w:tcPr>
            <w:tcW w:w="1530" w:type="dxa"/>
            <w:vAlign w:val="bottom"/>
          </w:tcPr>
          <w:p w14:paraId="236795EC" w14:textId="12A20945" w:rsidR="00510366" w:rsidRPr="005F18C3" w:rsidRDefault="00510366" w:rsidP="005F18C3">
            <w:pPr>
              <w:pStyle w:val="acctfourfigures"/>
              <w:tabs>
                <w:tab w:val="clear" w:pos="765"/>
              </w:tabs>
              <w:spacing w:line="350" w:lineRule="exact"/>
              <w:ind w:left="-92" w:right="-11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F18C3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ค่าเผื่อผลขาดทุนจากการด้อยค่า</w:t>
            </w:r>
            <w:r w:rsidR="0012367C" w:rsidRPr="005F18C3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br/>
            </w:r>
            <w:r w:rsidR="0012367C" w:rsidRPr="005F18C3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530" w:type="dxa"/>
            <w:vAlign w:val="bottom"/>
          </w:tcPr>
          <w:p w14:paraId="36187ED6" w14:textId="594739FF" w:rsidR="00510366" w:rsidRPr="005F18C3" w:rsidRDefault="00510366" w:rsidP="005F18C3">
            <w:pPr>
              <w:pStyle w:val="acctfourfigures"/>
              <w:tabs>
                <w:tab w:val="clear" w:pos="765"/>
              </w:tabs>
              <w:spacing w:line="350" w:lineRule="exact"/>
              <w:ind w:left="-92" w:right="-11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F18C3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มูลค่าตามบัญชีสุทธิ</w:t>
            </w:r>
          </w:p>
        </w:tc>
      </w:tr>
      <w:tr w:rsidR="00510366" w:rsidRPr="00637308" w14:paraId="6E107F93" w14:textId="77777777" w:rsidTr="00276C94">
        <w:tc>
          <w:tcPr>
            <w:tcW w:w="4860" w:type="dxa"/>
          </w:tcPr>
          <w:p w14:paraId="34136443" w14:textId="77777777" w:rsidR="00510366" w:rsidRPr="005F18C3" w:rsidRDefault="00510366" w:rsidP="005F18C3">
            <w:pPr>
              <w:spacing w:line="350" w:lineRule="exact"/>
              <w:ind w:left="-18" w:right="3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6FA249F" w14:textId="77777777" w:rsidR="00510366" w:rsidRPr="005F18C3" w:rsidRDefault="00510366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350" w:lineRule="exact"/>
              <w:ind w:left="-92" w:right="-11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55BD024" w14:textId="77777777" w:rsidR="00510366" w:rsidRPr="005F18C3" w:rsidRDefault="00510366" w:rsidP="005F18C3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5F18C3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  <w:tc>
          <w:tcPr>
            <w:tcW w:w="1530" w:type="dxa"/>
          </w:tcPr>
          <w:p w14:paraId="4E4CA987" w14:textId="77777777" w:rsidR="00510366" w:rsidRPr="005F18C3" w:rsidRDefault="00510366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350" w:lineRule="exact"/>
              <w:ind w:left="-92" w:right="-11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0366" w:rsidRPr="00510366" w14:paraId="35DD2DBD" w14:textId="77777777" w:rsidTr="00276C94">
        <w:tc>
          <w:tcPr>
            <w:tcW w:w="4860" w:type="dxa"/>
          </w:tcPr>
          <w:p w14:paraId="698BE141" w14:textId="477E5919" w:rsidR="00510366" w:rsidRPr="005F18C3" w:rsidRDefault="0012367C" w:rsidP="005F18C3">
            <w:pPr>
              <w:spacing w:line="350" w:lineRule="exact"/>
              <w:ind w:left="-18" w:right="-106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F18C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530" w:type="dxa"/>
          </w:tcPr>
          <w:p w14:paraId="364D7C51" w14:textId="77777777" w:rsidR="00510366" w:rsidRPr="005F18C3" w:rsidRDefault="00510366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350" w:lineRule="exact"/>
              <w:ind w:left="-108" w:right="-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5A6F303" w14:textId="77777777" w:rsidR="00510366" w:rsidRPr="005F18C3" w:rsidRDefault="00510366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350" w:lineRule="exact"/>
              <w:ind w:left="-108" w:right="-15"/>
              <w:jc w:val="right"/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</w:tcPr>
          <w:p w14:paraId="00C58DCA" w14:textId="77777777" w:rsidR="00510366" w:rsidRPr="005F18C3" w:rsidRDefault="00510366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350" w:lineRule="exact"/>
              <w:ind w:left="-108" w:right="-15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ED374C" w:rsidRPr="00637308" w14:paraId="5BA52BAC" w14:textId="77777777" w:rsidTr="00117964">
        <w:tc>
          <w:tcPr>
            <w:tcW w:w="4860" w:type="dxa"/>
          </w:tcPr>
          <w:p w14:paraId="3CBA9495" w14:textId="172A141E" w:rsidR="00ED374C" w:rsidRPr="005F18C3" w:rsidRDefault="00ED374C" w:rsidP="00ED374C">
            <w:pPr>
              <w:spacing w:line="350" w:lineRule="exact"/>
              <w:ind w:left="-18" w:right="-10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สินทรัพย์ที่ไม่มีการเพิ่มขึ้นอย่างมีนัยสำคัญของความเสี่ยง</w:t>
            </w:r>
          </w:p>
        </w:tc>
        <w:tc>
          <w:tcPr>
            <w:tcW w:w="1530" w:type="dxa"/>
            <w:shd w:val="clear" w:color="auto" w:fill="auto"/>
          </w:tcPr>
          <w:p w14:paraId="5CE2E288" w14:textId="77777777" w:rsidR="00ED374C" w:rsidRPr="000F503A" w:rsidRDefault="00ED374C" w:rsidP="00ED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350" w:lineRule="exact"/>
              <w:ind w:left="-108" w:right="-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7196369" w14:textId="77777777" w:rsidR="00ED374C" w:rsidRPr="000F503A" w:rsidRDefault="00ED374C" w:rsidP="00ED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350" w:lineRule="exact"/>
              <w:ind w:left="-108" w:right="-15"/>
              <w:jc w:val="right"/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74076B1D" w14:textId="77777777" w:rsidR="00ED374C" w:rsidRPr="000F503A" w:rsidRDefault="00ED374C" w:rsidP="00ED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350" w:lineRule="exact"/>
              <w:ind w:left="-108" w:right="-15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ED374C" w:rsidRPr="00637308" w14:paraId="2239DC8D" w14:textId="77777777" w:rsidTr="00117964">
        <w:tc>
          <w:tcPr>
            <w:tcW w:w="4860" w:type="dxa"/>
          </w:tcPr>
          <w:p w14:paraId="716737F1" w14:textId="4647ECBB" w:rsidR="00ED374C" w:rsidRPr="005F18C3" w:rsidRDefault="00ED374C" w:rsidP="00ED374C">
            <w:pPr>
              <w:spacing w:line="350" w:lineRule="exact"/>
              <w:ind w:left="-18" w:right="-10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5F18C3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ด้านเครดิต </w:t>
            </w:r>
            <w:r w:rsidRPr="005F18C3">
              <w:rPr>
                <w:rFonts w:ascii="Angsana New" w:hAnsi="Angsana New" w:cs="Angsana New" w:hint="cs"/>
                <w:sz w:val="28"/>
                <w:szCs w:val="28"/>
              </w:rPr>
              <w:t>(Performing)</w:t>
            </w:r>
          </w:p>
        </w:tc>
        <w:tc>
          <w:tcPr>
            <w:tcW w:w="1530" w:type="dxa"/>
            <w:shd w:val="clear" w:color="auto" w:fill="auto"/>
          </w:tcPr>
          <w:p w14:paraId="1FDA1DA0" w14:textId="7FF8AAB8" w:rsidR="00ED374C" w:rsidRPr="000F503A" w:rsidRDefault="00ED374C" w:rsidP="00ED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50" w:lineRule="exact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0F503A">
              <w:rPr>
                <w:rFonts w:ascii="Angsana New" w:hAnsi="Angsana New" w:cs="Angsana New" w:hint="cs"/>
                <w:sz w:val="28"/>
                <w:szCs w:val="28"/>
              </w:rPr>
              <w:t>56,344,747</w:t>
            </w:r>
          </w:p>
        </w:tc>
        <w:tc>
          <w:tcPr>
            <w:tcW w:w="1530" w:type="dxa"/>
            <w:shd w:val="clear" w:color="auto" w:fill="auto"/>
          </w:tcPr>
          <w:p w14:paraId="0DAF4D62" w14:textId="6364E889" w:rsidR="00ED374C" w:rsidRPr="000F503A" w:rsidRDefault="00ED374C" w:rsidP="00ED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50" w:lineRule="exact"/>
              <w:ind w:left="-108" w:right="-110"/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</w:pPr>
            <w:r w:rsidRPr="000F503A"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  <w:t>(</w:t>
            </w:r>
            <w:r w:rsidRPr="00D054ED"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  <w:t>576,157</w:t>
            </w:r>
            <w:r w:rsidRPr="000F503A"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19385C4E" w14:textId="3139B0F4" w:rsidR="00ED374C" w:rsidRPr="000F503A" w:rsidRDefault="00ED374C" w:rsidP="00ED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50" w:lineRule="exact"/>
              <w:ind w:left="-108" w:right="-11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F503A">
              <w:rPr>
                <w:rFonts w:ascii="Angsana New" w:hAnsi="Angsana New" w:cs="Angsana New"/>
                <w:sz w:val="28"/>
                <w:szCs w:val="28"/>
                <w:lang w:val="en-GB"/>
              </w:rPr>
              <w:t>55,</w:t>
            </w:r>
            <w:r w:rsidRPr="00D054ED">
              <w:rPr>
                <w:rFonts w:ascii="Angsana New" w:hAnsi="Angsana New" w:cs="Angsana New"/>
                <w:sz w:val="28"/>
                <w:szCs w:val="28"/>
                <w:lang w:val="en-GB"/>
              </w:rPr>
              <w:t>768,590</w:t>
            </w:r>
          </w:p>
        </w:tc>
      </w:tr>
      <w:tr w:rsidR="00ED374C" w:rsidRPr="00637308" w14:paraId="5E11443B" w14:textId="77777777" w:rsidTr="00117964">
        <w:tc>
          <w:tcPr>
            <w:tcW w:w="4860" w:type="dxa"/>
          </w:tcPr>
          <w:p w14:paraId="1D0301B0" w14:textId="0D464AAC" w:rsidR="00ED374C" w:rsidRPr="005F18C3" w:rsidRDefault="00ED374C" w:rsidP="00ED374C">
            <w:pPr>
              <w:spacing w:line="350" w:lineRule="exact"/>
              <w:ind w:left="-18" w:right="-10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สินทรัพย์ที่มีการเพิ่มขึ้นอย่างมีนัยสำคัญของความเสี่ยง</w:t>
            </w:r>
          </w:p>
        </w:tc>
        <w:tc>
          <w:tcPr>
            <w:tcW w:w="1530" w:type="dxa"/>
            <w:shd w:val="clear" w:color="auto" w:fill="auto"/>
          </w:tcPr>
          <w:p w14:paraId="17648A7E" w14:textId="77777777" w:rsidR="00ED374C" w:rsidRPr="000F503A" w:rsidRDefault="00ED374C" w:rsidP="00ED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50" w:lineRule="exact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721B72E" w14:textId="77777777" w:rsidR="00ED374C" w:rsidRPr="000F503A" w:rsidRDefault="00ED374C" w:rsidP="00ED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50" w:lineRule="exact"/>
              <w:ind w:left="-108" w:right="-110"/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337D040D" w14:textId="77777777" w:rsidR="00ED374C" w:rsidRPr="000F503A" w:rsidRDefault="00ED374C" w:rsidP="00ED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50" w:lineRule="exact"/>
              <w:ind w:left="-108" w:right="-11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ED374C" w:rsidRPr="00637308" w14:paraId="1AAF4BFE" w14:textId="77777777" w:rsidTr="00117964">
        <w:tc>
          <w:tcPr>
            <w:tcW w:w="4860" w:type="dxa"/>
          </w:tcPr>
          <w:p w14:paraId="09FB1AF3" w14:textId="35026DAB" w:rsidR="00ED374C" w:rsidRPr="005F18C3" w:rsidRDefault="00ED374C" w:rsidP="00ED374C">
            <w:pPr>
              <w:spacing w:line="350" w:lineRule="exact"/>
              <w:ind w:left="-18" w:right="-10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5F18C3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ด้านเครดิต </w:t>
            </w:r>
            <w:r w:rsidRPr="005F18C3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Under-p</w:t>
            </w:r>
            <w:r w:rsidRPr="005F18C3">
              <w:rPr>
                <w:rFonts w:ascii="Angsana New" w:hAnsi="Angsana New" w:cs="Angsana New" w:hint="cs"/>
                <w:sz w:val="28"/>
                <w:szCs w:val="28"/>
              </w:rPr>
              <w:t>erforming)</w:t>
            </w:r>
          </w:p>
        </w:tc>
        <w:tc>
          <w:tcPr>
            <w:tcW w:w="1530" w:type="dxa"/>
            <w:shd w:val="clear" w:color="auto" w:fill="auto"/>
          </w:tcPr>
          <w:p w14:paraId="0145892A" w14:textId="291E5115" w:rsidR="00ED374C" w:rsidRPr="000F503A" w:rsidRDefault="00ED374C" w:rsidP="00ED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50" w:lineRule="exact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0F503A">
              <w:rPr>
                <w:rFonts w:ascii="Angsana New" w:hAnsi="Angsana New" w:cs="Angsana New" w:hint="cs"/>
                <w:sz w:val="28"/>
                <w:szCs w:val="28"/>
              </w:rPr>
              <w:t>5,455,707</w:t>
            </w:r>
          </w:p>
        </w:tc>
        <w:tc>
          <w:tcPr>
            <w:tcW w:w="1530" w:type="dxa"/>
            <w:shd w:val="clear" w:color="auto" w:fill="auto"/>
          </w:tcPr>
          <w:p w14:paraId="63ABBC2A" w14:textId="68D30C70" w:rsidR="00ED374C" w:rsidRPr="000F503A" w:rsidRDefault="00ED374C" w:rsidP="00ED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50" w:lineRule="exact"/>
              <w:ind w:left="-108" w:right="-110"/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</w:pPr>
            <w:r w:rsidRPr="000F503A"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  <w:t>(</w:t>
            </w:r>
            <w:r w:rsidRPr="00D054ED"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  <w:t>471</w:t>
            </w:r>
            <w:r w:rsidRPr="000F503A"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  <w:t>,</w:t>
            </w:r>
            <w:r w:rsidRPr="00D054ED"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  <w:t>807</w:t>
            </w:r>
            <w:r w:rsidRPr="000F503A"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4E5E8208" w14:textId="0391026D" w:rsidR="00ED374C" w:rsidRPr="000F503A" w:rsidRDefault="00ED374C" w:rsidP="00ED3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50" w:lineRule="exact"/>
              <w:ind w:left="-108" w:right="-11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054ED">
              <w:rPr>
                <w:rFonts w:ascii="Angsana New" w:hAnsi="Angsana New" w:cs="Angsana New"/>
                <w:sz w:val="28"/>
                <w:szCs w:val="28"/>
                <w:lang w:val="en-GB"/>
              </w:rPr>
              <w:t>4,983,900</w:t>
            </w:r>
          </w:p>
        </w:tc>
      </w:tr>
      <w:tr w:rsidR="00ED374C" w:rsidRPr="00637308" w14:paraId="00A2905F" w14:textId="77777777" w:rsidTr="00117964">
        <w:tc>
          <w:tcPr>
            <w:tcW w:w="4860" w:type="dxa"/>
          </w:tcPr>
          <w:p w14:paraId="131CD3F6" w14:textId="07DD58DA" w:rsidR="00ED374C" w:rsidRPr="005F18C3" w:rsidRDefault="00ED374C" w:rsidP="00ED374C">
            <w:pPr>
              <w:spacing w:line="350" w:lineRule="exact"/>
              <w:ind w:left="-18" w:right="-10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5F18C3">
              <w:rPr>
                <w:rFonts w:ascii="Angsana New" w:hAnsi="Angsana New" w:cs="Angsana New" w:hint="cs"/>
                <w:sz w:val="28"/>
                <w:szCs w:val="28"/>
              </w:rPr>
              <w:t>(Non-performing)</w:t>
            </w:r>
          </w:p>
        </w:tc>
        <w:tc>
          <w:tcPr>
            <w:tcW w:w="1530" w:type="dxa"/>
            <w:shd w:val="clear" w:color="auto" w:fill="auto"/>
          </w:tcPr>
          <w:p w14:paraId="53FC3106" w14:textId="219831A5" w:rsidR="00ED374C" w:rsidRPr="000F503A" w:rsidRDefault="00ED374C" w:rsidP="00ED37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50" w:lineRule="exact"/>
              <w:ind w:left="-108" w:right="-110"/>
              <w:rPr>
                <w:rFonts w:ascii="Angsana New" w:eastAsia="Angsana New" w:hAnsi="Angsana New" w:cs="Angsana New"/>
                <w:sz w:val="28"/>
                <w:szCs w:val="28"/>
                <w:lang w:val="th"/>
              </w:rPr>
            </w:pPr>
            <w:r w:rsidRPr="000F503A">
              <w:rPr>
                <w:rFonts w:ascii="Angsana New" w:eastAsia="Angsana New" w:hAnsi="Angsana New" w:cs="Angsana New" w:hint="cs"/>
                <w:sz w:val="28"/>
                <w:szCs w:val="28"/>
                <w:cs/>
                <w:lang w:val="th" w:bidi="th"/>
              </w:rPr>
              <w:t>738</w:t>
            </w:r>
            <w:r w:rsidRPr="000F503A">
              <w:rPr>
                <w:rFonts w:ascii="Angsana New" w:eastAsia="Angsana New" w:hAnsi="Angsana New" w:cs="Angsana New"/>
                <w:sz w:val="28"/>
                <w:szCs w:val="28"/>
                <w:lang w:val="th"/>
              </w:rPr>
              <w:t>,</w:t>
            </w:r>
            <w:r w:rsidRPr="000F503A">
              <w:rPr>
                <w:rFonts w:ascii="Angsana New" w:eastAsia="Angsana New" w:hAnsi="Angsana New" w:cs="Angsana New"/>
                <w:sz w:val="28"/>
                <w:szCs w:val="28"/>
                <w:cs/>
                <w:lang w:val="th" w:bidi="th"/>
              </w:rPr>
              <w:t>183</w:t>
            </w:r>
          </w:p>
        </w:tc>
        <w:tc>
          <w:tcPr>
            <w:tcW w:w="1530" w:type="dxa"/>
            <w:shd w:val="clear" w:color="auto" w:fill="auto"/>
          </w:tcPr>
          <w:p w14:paraId="0CF196EA" w14:textId="1A346506" w:rsidR="00ED374C" w:rsidRPr="000F503A" w:rsidRDefault="00ED374C" w:rsidP="00ED37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50" w:lineRule="exact"/>
              <w:ind w:left="-16" w:right="-110"/>
              <w:rPr>
                <w:rFonts w:ascii="Angsana New" w:eastAsia="Angsana New" w:hAnsi="Angsana New" w:cs="Angsana New"/>
                <w:sz w:val="28"/>
                <w:szCs w:val="28"/>
                <w:cs/>
                <w:lang w:val="th"/>
              </w:rPr>
            </w:pPr>
            <w:r w:rsidRPr="000F503A">
              <w:rPr>
                <w:rFonts w:ascii="Angsana New" w:eastAsia="Angsana New" w:hAnsi="Angsana New" w:cs="Angsana New"/>
                <w:sz w:val="28"/>
                <w:szCs w:val="28"/>
                <w:cs/>
                <w:lang w:val="th" w:bidi="th"/>
              </w:rPr>
              <w:t>(</w:t>
            </w:r>
            <w:r w:rsidRPr="00D054ED">
              <w:rPr>
                <w:rFonts w:ascii="Angsana New" w:eastAsia="Angsana New" w:hAnsi="Angsana New" w:cs="Angsana New"/>
                <w:sz w:val="28"/>
                <w:szCs w:val="28"/>
                <w:cs/>
                <w:lang w:val="th" w:bidi="th"/>
              </w:rPr>
              <w:t>435</w:t>
            </w:r>
            <w:r w:rsidRPr="00D054ED">
              <w:rPr>
                <w:rFonts w:ascii="Angsana New" w:eastAsia="Angsana New" w:hAnsi="Angsana New" w:cs="Angsana New"/>
                <w:sz w:val="28"/>
                <w:szCs w:val="28"/>
                <w:lang w:val="th" w:bidi="th"/>
              </w:rPr>
              <w:t>,</w:t>
            </w:r>
            <w:r w:rsidRPr="00D054ED">
              <w:rPr>
                <w:rFonts w:ascii="Angsana New" w:eastAsia="Angsana New" w:hAnsi="Angsana New" w:cs="Angsana New"/>
                <w:sz w:val="28"/>
                <w:szCs w:val="28"/>
                <w:cs/>
                <w:lang w:val="th" w:bidi="th"/>
              </w:rPr>
              <w:t>250</w:t>
            </w:r>
            <w:r w:rsidRPr="000F503A">
              <w:rPr>
                <w:rFonts w:ascii="Angsana New" w:eastAsia="Angsana New" w:hAnsi="Angsana New" w:cs="Angsana New"/>
                <w:sz w:val="28"/>
                <w:szCs w:val="28"/>
                <w:cs/>
                <w:lang w:val="th" w:bidi="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2B37396B" w14:textId="0FA66A89" w:rsidR="00ED374C" w:rsidRPr="000F503A" w:rsidRDefault="00ED374C" w:rsidP="00ED37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50" w:lineRule="exact"/>
              <w:ind w:left="-16" w:right="-11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054ED"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 w:rsidR="00FC3E99">
              <w:rPr>
                <w:rFonts w:ascii="Angsana New" w:hAnsi="Angsana New" w:cs="Angsana New"/>
                <w:sz w:val="28"/>
                <w:szCs w:val="28"/>
                <w:lang w:val="en-GB"/>
              </w:rPr>
              <w:t>02</w:t>
            </w:r>
            <w:r w:rsidRPr="00D054ED">
              <w:rPr>
                <w:rFonts w:ascii="Angsana New" w:hAnsi="Angsana New" w:cs="Angsana New"/>
                <w:sz w:val="28"/>
                <w:szCs w:val="28"/>
                <w:lang w:val="en-GB"/>
              </w:rPr>
              <w:t>,933</w:t>
            </w:r>
          </w:p>
        </w:tc>
      </w:tr>
      <w:tr w:rsidR="005F18C3" w:rsidRPr="00510366" w14:paraId="3C7C90B8" w14:textId="77777777" w:rsidTr="00276C94">
        <w:tc>
          <w:tcPr>
            <w:tcW w:w="4860" w:type="dxa"/>
            <w:shd w:val="clear" w:color="auto" w:fill="auto"/>
          </w:tcPr>
          <w:p w14:paraId="77893F76" w14:textId="618881DF" w:rsidR="005F18C3" w:rsidRPr="005F18C3" w:rsidRDefault="005F18C3" w:rsidP="005F18C3">
            <w:pPr>
              <w:spacing w:line="350" w:lineRule="exact"/>
              <w:ind w:left="-18" w:right="3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18C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14:paraId="67547F7D" w14:textId="0EB42193" w:rsidR="005F18C3" w:rsidRPr="000F503A" w:rsidRDefault="005F18C3" w:rsidP="005F18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50" w:lineRule="exact"/>
              <w:ind w:left="-108" w:right="-110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0F503A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lang w:val="en-GB"/>
              </w:rPr>
              <w:t>62,</w:t>
            </w:r>
            <w:r w:rsidRPr="000F503A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  <w:t>538,637</w:t>
            </w:r>
          </w:p>
        </w:tc>
        <w:tc>
          <w:tcPr>
            <w:tcW w:w="1530" w:type="dxa"/>
            <w:shd w:val="clear" w:color="auto" w:fill="auto"/>
          </w:tcPr>
          <w:p w14:paraId="2FABB9E6" w14:textId="7E51C316" w:rsidR="005F18C3" w:rsidRPr="000F503A" w:rsidRDefault="005F18C3" w:rsidP="005F18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50" w:lineRule="exact"/>
              <w:ind w:left="-16" w:right="-110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0F503A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  <w:t>(1,</w:t>
            </w:r>
            <w:r w:rsidR="009C0B20" w:rsidRPr="00D054ED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  <w:t>483,214</w:t>
            </w:r>
            <w:r w:rsidRPr="000F503A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A077E13" w14:textId="632EE9CF" w:rsidR="005F18C3" w:rsidRPr="000F503A" w:rsidRDefault="005F18C3" w:rsidP="005F18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50" w:lineRule="exact"/>
              <w:ind w:left="-16" w:right="-110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0F503A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61,0</w:t>
            </w:r>
            <w:r w:rsidR="009C0B20" w:rsidRPr="00D054ED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55</w:t>
            </w:r>
            <w:r w:rsidRPr="000F503A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,4</w:t>
            </w:r>
            <w:r w:rsidR="009C0B20" w:rsidRPr="00D054ED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23</w:t>
            </w:r>
          </w:p>
        </w:tc>
      </w:tr>
    </w:tbl>
    <w:p w14:paraId="7CCE7653" w14:textId="77777777" w:rsidR="000F503A" w:rsidRDefault="000F503A" w:rsidP="008E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2D36E191" w14:textId="77777777" w:rsidR="000F503A" w:rsidRDefault="000F5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32B41B92" w14:textId="24EC6E06" w:rsidR="00276C94" w:rsidRDefault="00276C94" w:rsidP="00D054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8"/>
          <w:szCs w:val="28"/>
        </w:rPr>
      </w:pPr>
      <w:r w:rsidRPr="00276C94">
        <w:rPr>
          <w:rFonts w:ascii="Angsana New" w:hAnsi="Angsana New" w:cs="Angsana New" w:hint="cs"/>
          <w:sz w:val="28"/>
          <w:szCs w:val="28"/>
          <w:cs/>
        </w:rPr>
        <w:lastRenderedPageBreak/>
        <w:t>ณ</w:t>
      </w:r>
      <w:r w:rsidRPr="00276C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276C94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276C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276C94">
        <w:rPr>
          <w:rFonts w:ascii="Angsana New" w:hAnsi="Angsana New" w:cs="Angsana New"/>
          <w:sz w:val="28"/>
          <w:szCs w:val="28"/>
        </w:rPr>
        <w:t xml:space="preserve">31 </w:t>
      </w:r>
      <w:r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 w:cs="Angsana New"/>
          <w:sz w:val="28"/>
          <w:szCs w:val="28"/>
        </w:rPr>
        <w:t xml:space="preserve">2562 </w:t>
      </w:r>
      <w:r w:rsidR="00A25B37">
        <w:rPr>
          <w:rFonts w:ascii="Angsana New" w:hAnsi="Angsana New" w:cs="Angsana New" w:hint="cs"/>
          <w:sz w:val="28"/>
          <w:szCs w:val="28"/>
          <w:cs/>
        </w:rPr>
        <w:t>ลูกหน</w:t>
      </w:r>
      <w:r w:rsidR="002F133A">
        <w:rPr>
          <w:rFonts w:ascii="Angsana New" w:hAnsi="Angsana New" w:cs="Angsana New" w:hint="cs"/>
          <w:sz w:val="28"/>
          <w:szCs w:val="28"/>
          <w:cs/>
        </w:rPr>
        <w:t>ี้</w:t>
      </w:r>
      <w:r w:rsidR="000F4864">
        <w:rPr>
          <w:rFonts w:ascii="Angsana New" w:hAnsi="Angsana New" w:cs="Angsana New" w:hint="cs"/>
          <w:sz w:val="28"/>
          <w:szCs w:val="28"/>
          <w:cs/>
        </w:rPr>
        <w:t>เงินให้สินเชื่อ</w:t>
      </w:r>
      <w:r w:rsidR="00E06BCC">
        <w:rPr>
          <w:rFonts w:ascii="Angsana New" w:hAnsi="Angsana New" w:cs="Angsana New" w:hint="cs"/>
          <w:sz w:val="28"/>
          <w:szCs w:val="28"/>
          <w:cs/>
        </w:rPr>
        <w:t>แยกตามอายุ</w:t>
      </w:r>
      <w:r w:rsidR="00AA366F">
        <w:rPr>
          <w:rFonts w:ascii="Angsana New" w:hAnsi="Angsana New" w:cs="Angsana New" w:hint="cs"/>
          <w:sz w:val="28"/>
          <w:szCs w:val="28"/>
          <w:cs/>
        </w:rPr>
        <w:t>หนี้ที่ค้างชำระ</w:t>
      </w:r>
      <w:r w:rsidR="007B4530">
        <w:rPr>
          <w:rFonts w:ascii="Angsana New" w:hAnsi="Angsana New" w:cs="Angsana New" w:hint="cs"/>
          <w:sz w:val="28"/>
          <w:szCs w:val="28"/>
          <w:cs/>
        </w:rPr>
        <w:t xml:space="preserve"> และค่าเผื่อ</w:t>
      </w:r>
      <w:r w:rsidR="009F2BE4">
        <w:rPr>
          <w:rFonts w:ascii="Angsana New" w:hAnsi="Angsana New" w:cs="Angsana New" w:hint="cs"/>
          <w:sz w:val="28"/>
          <w:szCs w:val="28"/>
          <w:cs/>
        </w:rPr>
        <w:t>หนี้สงสัยจะสูญ</w:t>
      </w:r>
      <w:r w:rsidRPr="00276C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276C94">
        <w:rPr>
          <w:rFonts w:ascii="Angsana New" w:hAnsi="Angsana New" w:cs="Angsana New" w:hint="cs"/>
          <w:sz w:val="28"/>
          <w:szCs w:val="28"/>
          <w:cs/>
        </w:rPr>
        <w:t>แสดงได้ดังนี้</w:t>
      </w:r>
    </w:p>
    <w:p w14:paraId="5CC10E86" w14:textId="77777777" w:rsidR="00276C94" w:rsidRPr="00276C94" w:rsidRDefault="00276C94" w:rsidP="00276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 w:cs="Angsana New"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530"/>
        <w:gridCol w:w="1530"/>
        <w:gridCol w:w="1530"/>
        <w:gridCol w:w="1530"/>
      </w:tblGrid>
      <w:tr w:rsidR="00276C94" w:rsidRPr="00276C94" w14:paraId="5BC5035D" w14:textId="77777777" w:rsidTr="00276C94">
        <w:trPr>
          <w:cantSplit/>
        </w:trPr>
        <w:tc>
          <w:tcPr>
            <w:tcW w:w="3330" w:type="dxa"/>
            <w:vAlign w:val="bottom"/>
          </w:tcPr>
          <w:p w14:paraId="25780417" w14:textId="77777777" w:rsidR="00276C94" w:rsidRPr="00276C94" w:rsidRDefault="00276C94" w:rsidP="00276C94">
            <w:pPr>
              <w:spacing w:line="320" w:lineRule="exact"/>
              <w:ind w:left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0841B4E2" w14:textId="77777777" w:rsidR="00276C94" w:rsidRPr="00276C94" w:rsidRDefault="00276C94" w:rsidP="00276C94">
            <w:pPr>
              <w:tabs>
                <w:tab w:val="decimal" w:pos="740"/>
              </w:tabs>
              <w:spacing w:line="320" w:lineRule="exact"/>
              <w:ind w:left="-18" w:right="-5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76C94" w:rsidRPr="00276C94" w14:paraId="38B74CCD" w14:textId="77777777" w:rsidTr="00276C94">
        <w:trPr>
          <w:cantSplit/>
        </w:trPr>
        <w:tc>
          <w:tcPr>
            <w:tcW w:w="3330" w:type="dxa"/>
            <w:vAlign w:val="bottom"/>
          </w:tcPr>
          <w:p w14:paraId="301EE8A5" w14:textId="77777777" w:rsidR="00276C94" w:rsidRPr="00276C94" w:rsidRDefault="00276C94" w:rsidP="00276C94">
            <w:pPr>
              <w:spacing w:line="320" w:lineRule="exact"/>
              <w:ind w:left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2CCFBDF6" w14:textId="77777777" w:rsidR="00276C94" w:rsidRPr="00276C94" w:rsidRDefault="00276C94" w:rsidP="00276C94">
            <w:pPr>
              <w:tabs>
                <w:tab w:val="decimal" w:pos="740"/>
              </w:tabs>
              <w:spacing w:line="320" w:lineRule="exact"/>
              <w:ind w:left="-18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276C9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276C94" w:rsidRPr="00276C94" w14:paraId="216BBD2C" w14:textId="77777777" w:rsidTr="00276C94">
        <w:trPr>
          <w:cantSplit/>
        </w:trPr>
        <w:tc>
          <w:tcPr>
            <w:tcW w:w="3330" w:type="dxa"/>
            <w:vAlign w:val="bottom"/>
          </w:tcPr>
          <w:p w14:paraId="6B0A246B" w14:textId="77777777" w:rsidR="00276C94" w:rsidRPr="00276C94" w:rsidRDefault="00276C94" w:rsidP="00276C94">
            <w:pPr>
              <w:spacing w:line="320" w:lineRule="exact"/>
              <w:ind w:left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F2415CD" w14:textId="77777777" w:rsidR="00276C94" w:rsidRPr="00276C94" w:rsidRDefault="00276C94" w:rsidP="00276C94">
            <w:pPr>
              <w:tabs>
                <w:tab w:val="decimal" w:pos="792"/>
              </w:tabs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>ยอดหนี้คงค้าง</w:t>
            </w:r>
          </w:p>
        </w:tc>
        <w:tc>
          <w:tcPr>
            <w:tcW w:w="1530" w:type="dxa"/>
            <w:vAlign w:val="bottom"/>
          </w:tcPr>
          <w:p w14:paraId="26656045" w14:textId="77777777" w:rsidR="00276C94" w:rsidRPr="00276C94" w:rsidRDefault="00276C94" w:rsidP="00276C94">
            <w:pPr>
              <w:tabs>
                <w:tab w:val="decimal" w:pos="779"/>
              </w:tabs>
              <w:spacing w:line="320" w:lineRule="exact"/>
              <w:ind w:left="-18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>ยอดหนี้คงค้าง</w:t>
            </w:r>
          </w:p>
          <w:p w14:paraId="1A2B0837" w14:textId="6C8F8852" w:rsidR="00276C94" w:rsidRPr="00276C94" w:rsidRDefault="00276C94" w:rsidP="00276C94">
            <w:pPr>
              <w:tabs>
                <w:tab w:val="decimal" w:pos="779"/>
              </w:tabs>
              <w:spacing w:line="320" w:lineRule="exact"/>
              <w:ind w:left="-18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>หลังหักมูลค่าหลักประกัน</w:t>
            </w:r>
            <w:r w:rsidR="005F18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F18C3" w:rsidRPr="00D054ED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530" w:type="dxa"/>
            <w:vAlign w:val="bottom"/>
          </w:tcPr>
          <w:p w14:paraId="7FE6F4F4" w14:textId="77777777" w:rsidR="00276C94" w:rsidRPr="00276C94" w:rsidRDefault="00276C94" w:rsidP="00276C9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อัตราร้อยละของ</w:t>
            </w:r>
          </w:p>
          <w:p w14:paraId="5A501FB6" w14:textId="77777777" w:rsidR="00276C94" w:rsidRPr="00276C94" w:rsidRDefault="00276C94" w:rsidP="00276C9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D78AF" w14:textId="77777777" w:rsidR="00276C94" w:rsidRPr="00276C94" w:rsidRDefault="00276C94" w:rsidP="00276C94">
            <w:pPr>
              <w:tabs>
                <w:tab w:val="decimal" w:pos="740"/>
              </w:tabs>
              <w:spacing w:line="320" w:lineRule="exact"/>
              <w:ind w:left="-18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</w:tr>
      <w:tr w:rsidR="00276C94" w:rsidRPr="00276C94" w14:paraId="52A36EF7" w14:textId="77777777" w:rsidTr="00276C94">
        <w:trPr>
          <w:cantSplit/>
        </w:trPr>
        <w:tc>
          <w:tcPr>
            <w:tcW w:w="3330" w:type="dxa"/>
            <w:vAlign w:val="bottom"/>
          </w:tcPr>
          <w:p w14:paraId="3D451488" w14:textId="77777777" w:rsidR="00276C94" w:rsidRPr="00276C94" w:rsidRDefault="00276C94" w:rsidP="00276C94">
            <w:pPr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1E316D31" w14:textId="77777777" w:rsidR="00276C94" w:rsidRPr="00276C94" w:rsidRDefault="00276C94" w:rsidP="00276C94">
            <w:pPr>
              <w:tabs>
                <w:tab w:val="decimal" w:pos="779"/>
              </w:tabs>
              <w:spacing w:line="320" w:lineRule="exact"/>
              <w:ind w:left="-18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30" w:type="dxa"/>
            <w:vAlign w:val="bottom"/>
          </w:tcPr>
          <w:p w14:paraId="6936A4B9" w14:textId="77777777" w:rsidR="00276C94" w:rsidRPr="00276C94" w:rsidRDefault="00276C94" w:rsidP="00276C9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A48B0" w14:textId="77777777" w:rsidR="00276C94" w:rsidRPr="00276C94" w:rsidRDefault="00276C94" w:rsidP="00276C94">
            <w:pPr>
              <w:tabs>
                <w:tab w:val="decimal" w:pos="740"/>
              </w:tabs>
              <w:spacing w:line="320" w:lineRule="exact"/>
              <w:ind w:left="-18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76C94" w:rsidRPr="00276C94" w14:paraId="5D969FE8" w14:textId="77777777" w:rsidTr="00276C94">
        <w:trPr>
          <w:cantSplit/>
        </w:trPr>
        <w:tc>
          <w:tcPr>
            <w:tcW w:w="3330" w:type="dxa"/>
          </w:tcPr>
          <w:p w14:paraId="682B8E8D" w14:textId="77777777" w:rsidR="00276C94" w:rsidRPr="00276C94" w:rsidRDefault="00276C94" w:rsidP="00276C9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1530" w:type="dxa"/>
            <w:vAlign w:val="bottom"/>
          </w:tcPr>
          <w:p w14:paraId="6A08AB49" w14:textId="77777777" w:rsidR="00276C94" w:rsidRPr="00276C94" w:rsidRDefault="00276C94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>45</w:t>
            </w:r>
            <w:r w:rsidRPr="00276C94">
              <w:rPr>
                <w:rFonts w:asciiTheme="majorBidi" w:hAnsiTheme="majorBidi" w:cstheme="majorBidi"/>
                <w:sz w:val="28"/>
                <w:szCs w:val="28"/>
              </w:rPr>
              <w:t>,496,048</w:t>
            </w:r>
          </w:p>
        </w:tc>
        <w:tc>
          <w:tcPr>
            <w:tcW w:w="1530" w:type="dxa"/>
            <w:vAlign w:val="bottom"/>
          </w:tcPr>
          <w:p w14:paraId="699FF738" w14:textId="77777777" w:rsidR="00276C94" w:rsidRPr="00276C94" w:rsidRDefault="00276C94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20" w:lineRule="exact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32,180,592</w:t>
            </w:r>
          </w:p>
        </w:tc>
        <w:tc>
          <w:tcPr>
            <w:tcW w:w="1530" w:type="dxa"/>
            <w:vAlign w:val="bottom"/>
          </w:tcPr>
          <w:p w14:paraId="38DC082B" w14:textId="77777777" w:rsidR="00276C94" w:rsidRPr="00276C94" w:rsidRDefault="00276C94" w:rsidP="00276C94">
            <w:pPr>
              <w:tabs>
                <w:tab w:val="clear" w:pos="1644"/>
                <w:tab w:val="left" w:pos="1418"/>
              </w:tabs>
              <w:spacing w:line="320" w:lineRule="exact"/>
              <w:ind w:right="2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237E1" w14:textId="77777777" w:rsidR="00276C94" w:rsidRPr="00276C94" w:rsidRDefault="00276C94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320" w:lineRule="exact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321,806</w:t>
            </w:r>
          </w:p>
        </w:tc>
      </w:tr>
      <w:tr w:rsidR="00276C94" w:rsidRPr="00276C94" w14:paraId="6DF2ED74" w14:textId="77777777" w:rsidTr="00276C94">
        <w:trPr>
          <w:cantSplit/>
        </w:trPr>
        <w:tc>
          <w:tcPr>
            <w:tcW w:w="3330" w:type="dxa"/>
          </w:tcPr>
          <w:p w14:paraId="76817A25" w14:textId="77777777" w:rsidR="00276C94" w:rsidRPr="00276C94" w:rsidRDefault="00276C94" w:rsidP="00276C9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เกินกำหนดรับชำระหนี้</w:t>
            </w:r>
          </w:p>
        </w:tc>
        <w:tc>
          <w:tcPr>
            <w:tcW w:w="1530" w:type="dxa"/>
            <w:vAlign w:val="bottom"/>
          </w:tcPr>
          <w:p w14:paraId="6037C8BD" w14:textId="77777777" w:rsidR="00276C94" w:rsidRPr="00276C94" w:rsidRDefault="00276C94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71CD8B2" w14:textId="77777777" w:rsidR="00276C94" w:rsidRPr="00276C94" w:rsidRDefault="00276C94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20" w:lineRule="exact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8B1FCEF" w14:textId="77777777" w:rsidR="00276C94" w:rsidRPr="00276C94" w:rsidRDefault="00276C94" w:rsidP="00276C94">
            <w:pPr>
              <w:tabs>
                <w:tab w:val="clear" w:pos="1644"/>
                <w:tab w:val="left" w:pos="1418"/>
              </w:tabs>
              <w:spacing w:line="320" w:lineRule="exact"/>
              <w:ind w:right="2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10F41" w14:textId="77777777" w:rsidR="00276C94" w:rsidRPr="00276C94" w:rsidRDefault="00276C94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320" w:lineRule="exact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6C94" w:rsidRPr="00276C94" w14:paraId="12235CE6" w14:textId="77777777" w:rsidTr="00276C94">
        <w:trPr>
          <w:cantSplit/>
        </w:trPr>
        <w:tc>
          <w:tcPr>
            <w:tcW w:w="3330" w:type="dxa"/>
          </w:tcPr>
          <w:p w14:paraId="1B8C67DD" w14:textId="77777777" w:rsidR="00276C94" w:rsidRPr="00276C94" w:rsidRDefault="00276C94" w:rsidP="00276C9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276C9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276C9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vAlign w:val="bottom"/>
          </w:tcPr>
          <w:p w14:paraId="74795256" w14:textId="77777777" w:rsidR="00276C94" w:rsidRPr="00276C94" w:rsidRDefault="00276C94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276C94">
              <w:rPr>
                <w:rFonts w:asciiTheme="majorBidi" w:hAnsiTheme="majorBidi" w:cstheme="majorBidi"/>
                <w:sz w:val="28"/>
                <w:szCs w:val="28"/>
              </w:rPr>
              <w:t>,357,082</w:t>
            </w:r>
          </w:p>
        </w:tc>
        <w:tc>
          <w:tcPr>
            <w:tcW w:w="1530" w:type="dxa"/>
            <w:vAlign w:val="bottom"/>
          </w:tcPr>
          <w:p w14:paraId="6D58B143" w14:textId="77777777" w:rsidR="00276C94" w:rsidRPr="00276C94" w:rsidRDefault="00276C94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20" w:lineRule="exact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6,334,040</w:t>
            </w:r>
          </w:p>
        </w:tc>
        <w:tc>
          <w:tcPr>
            <w:tcW w:w="1530" w:type="dxa"/>
            <w:vAlign w:val="bottom"/>
          </w:tcPr>
          <w:p w14:paraId="7E9559A3" w14:textId="77777777" w:rsidR="00276C94" w:rsidRPr="00276C94" w:rsidRDefault="00276C94" w:rsidP="00276C94">
            <w:pPr>
              <w:tabs>
                <w:tab w:val="clear" w:pos="1644"/>
                <w:tab w:val="left" w:pos="1418"/>
              </w:tabs>
              <w:spacing w:line="320" w:lineRule="exact"/>
              <w:ind w:right="2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CBD9F" w14:textId="77777777" w:rsidR="00276C94" w:rsidRPr="00276C94" w:rsidRDefault="00276C94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320" w:lineRule="exact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63,340</w:t>
            </w:r>
          </w:p>
        </w:tc>
      </w:tr>
      <w:tr w:rsidR="00276C94" w:rsidRPr="00276C94" w14:paraId="320A4439" w14:textId="77777777" w:rsidTr="00276C94">
        <w:trPr>
          <w:cantSplit/>
        </w:trPr>
        <w:tc>
          <w:tcPr>
            <w:tcW w:w="3330" w:type="dxa"/>
          </w:tcPr>
          <w:p w14:paraId="71AF98C0" w14:textId="77777777" w:rsidR="00276C94" w:rsidRPr="00276C94" w:rsidRDefault="00276C94" w:rsidP="00276C9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276C9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76C94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76C94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vAlign w:val="bottom"/>
          </w:tcPr>
          <w:p w14:paraId="7883FC9A" w14:textId="77777777" w:rsidR="00276C94" w:rsidRPr="00276C94" w:rsidRDefault="00276C94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4,778,270</w:t>
            </w:r>
          </w:p>
        </w:tc>
        <w:tc>
          <w:tcPr>
            <w:tcW w:w="1530" w:type="dxa"/>
            <w:vAlign w:val="bottom"/>
          </w:tcPr>
          <w:p w14:paraId="7A7E8DB6" w14:textId="77777777" w:rsidR="00276C94" w:rsidRPr="00276C94" w:rsidRDefault="00276C94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20" w:lineRule="exact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3,105,673</w:t>
            </w:r>
          </w:p>
        </w:tc>
        <w:tc>
          <w:tcPr>
            <w:tcW w:w="1530" w:type="dxa"/>
            <w:vAlign w:val="bottom"/>
          </w:tcPr>
          <w:p w14:paraId="640F835D" w14:textId="77777777" w:rsidR="00276C94" w:rsidRPr="00276C94" w:rsidRDefault="00276C94" w:rsidP="00276C94">
            <w:pPr>
              <w:tabs>
                <w:tab w:val="clear" w:pos="1644"/>
                <w:tab w:val="left" w:pos="1418"/>
              </w:tabs>
              <w:spacing w:line="320" w:lineRule="exact"/>
              <w:ind w:right="2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F778D" w14:textId="77777777" w:rsidR="00276C94" w:rsidRPr="00276C94" w:rsidRDefault="00276C94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320" w:lineRule="exact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>62</w:t>
            </w:r>
            <w:r w:rsidRPr="00276C94">
              <w:rPr>
                <w:rFonts w:asciiTheme="majorBidi" w:hAnsiTheme="majorBidi" w:cstheme="majorBidi"/>
                <w:sz w:val="28"/>
                <w:szCs w:val="28"/>
              </w:rPr>
              <w:t>,113</w:t>
            </w:r>
          </w:p>
        </w:tc>
      </w:tr>
      <w:tr w:rsidR="00276C94" w:rsidRPr="00276C94" w14:paraId="0F612D01" w14:textId="77777777" w:rsidTr="00276C94">
        <w:trPr>
          <w:cantSplit/>
        </w:trPr>
        <w:tc>
          <w:tcPr>
            <w:tcW w:w="3330" w:type="dxa"/>
            <w:vAlign w:val="bottom"/>
          </w:tcPr>
          <w:p w14:paraId="4EE81D0B" w14:textId="77777777" w:rsidR="00276C94" w:rsidRPr="00276C94" w:rsidRDefault="00276C94" w:rsidP="00276C9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276C94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276C94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530" w:type="dxa"/>
            <w:vAlign w:val="bottom"/>
          </w:tcPr>
          <w:p w14:paraId="39AEFCC6" w14:textId="77777777" w:rsidR="00276C94" w:rsidRPr="00276C94" w:rsidRDefault="00276C94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235,775</w:t>
            </w:r>
          </w:p>
        </w:tc>
        <w:tc>
          <w:tcPr>
            <w:tcW w:w="1530" w:type="dxa"/>
            <w:vAlign w:val="bottom"/>
          </w:tcPr>
          <w:p w14:paraId="0924003D" w14:textId="77777777" w:rsidR="00276C94" w:rsidRPr="00276C94" w:rsidRDefault="00276C94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20" w:lineRule="exact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235,775</w:t>
            </w:r>
          </w:p>
        </w:tc>
        <w:tc>
          <w:tcPr>
            <w:tcW w:w="1530" w:type="dxa"/>
            <w:vAlign w:val="bottom"/>
          </w:tcPr>
          <w:p w14:paraId="4529E280" w14:textId="77777777" w:rsidR="00276C94" w:rsidRPr="00276C94" w:rsidRDefault="00276C94" w:rsidP="00276C94">
            <w:pPr>
              <w:tabs>
                <w:tab w:val="clear" w:pos="1644"/>
                <w:tab w:val="left" w:pos="1418"/>
              </w:tabs>
              <w:spacing w:line="320" w:lineRule="exact"/>
              <w:ind w:right="24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32722" w14:textId="77777777" w:rsidR="00276C94" w:rsidRPr="00276C94" w:rsidRDefault="00276C94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320" w:lineRule="exact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235,775</w:t>
            </w:r>
          </w:p>
        </w:tc>
      </w:tr>
      <w:tr w:rsidR="00276C94" w:rsidRPr="00276C94" w14:paraId="4D62986F" w14:textId="77777777" w:rsidTr="00276C94">
        <w:trPr>
          <w:cantSplit/>
        </w:trPr>
        <w:tc>
          <w:tcPr>
            <w:tcW w:w="3330" w:type="dxa"/>
            <w:vAlign w:val="bottom"/>
          </w:tcPr>
          <w:p w14:paraId="1E083756" w14:textId="77777777" w:rsidR="00276C94" w:rsidRPr="00276C94" w:rsidRDefault="00276C94" w:rsidP="00276C9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276C94">
              <w:rPr>
                <w:rFonts w:asciiTheme="majorBidi" w:hAnsiTheme="majorBidi" w:cstheme="majorBidi"/>
                <w:sz w:val="28"/>
                <w:szCs w:val="28"/>
              </w:rPr>
              <w:t>181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276C94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530" w:type="dxa"/>
            <w:vAlign w:val="bottom"/>
          </w:tcPr>
          <w:p w14:paraId="3C3FAC05" w14:textId="77777777" w:rsidR="00276C94" w:rsidRPr="00276C94" w:rsidRDefault="00276C94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229,555</w:t>
            </w:r>
          </w:p>
        </w:tc>
        <w:tc>
          <w:tcPr>
            <w:tcW w:w="1530" w:type="dxa"/>
            <w:vAlign w:val="bottom"/>
          </w:tcPr>
          <w:p w14:paraId="71B7041F" w14:textId="77777777" w:rsidR="00276C94" w:rsidRPr="00276C94" w:rsidRDefault="00276C94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20" w:lineRule="exact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229,555</w:t>
            </w:r>
          </w:p>
        </w:tc>
        <w:tc>
          <w:tcPr>
            <w:tcW w:w="1530" w:type="dxa"/>
            <w:vAlign w:val="bottom"/>
          </w:tcPr>
          <w:p w14:paraId="1525FDF8" w14:textId="77777777" w:rsidR="00276C94" w:rsidRPr="00276C94" w:rsidRDefault="00276C94" w:rsidP="00276C94">
            <w:pPr>
              <w:tabs>
                <w:tab w:val="clear" w:pos="1644"/>
                <w:tab w:val="left" w:pos="1418"/>
              </w:tabs>
              <w:spacing w:line="320" w:lineRule="exact"/>
              <w:ind w:right="24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CCB5D" w14:textId="77777777" w:rsidR="00276C94" w:rsidRPr="00276C94" w:rsidRDefault="00276C94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320" w:lineRule="exact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229,555</w:t>
            </w:r>
          </w:p>
        </w:tc>
      </w:tr>
      <w:tr w:rsidR="00276C94" w:rsidRPr="00276C94" w14:paraId="477B4646" w14:textId="77777777" w:rsidTr="00276C94">
        <w:trPr>
          <w:cantSplit/>
        </w:trPr>
        <w:tc>
          <w:tcPr>
            <w:tcW w:w="3330" w:type="dxa"/>
            <w:vAlign w:val="bottom"/>
          </w:tcPr>
          <w:p w14:paraId="5A7EB8A8" w14:textId="77777777" w:rsidR="00276C94" w:rsidRPr="00276C94" w:rsidRDefault="00276C94" w:rsidP="00276C9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276C94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530" w:type="dxa"/>
            <w:vAlign w:val="bottom"/>
          </w:tcPr>
          <w:p w14:paraId="4A7EF92B" w14:textId="77777777" w:rsidR="00276C94" w:rsidRPr="00276C94" w:rsidRDefault="00276C94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31,883</w:t>
            </w:r>
          </w:p>
        </w:tc>
        <w:tc>
          <w:tcPr>
            <w:tcW w:w="1530" w:type="dxa"/>
            <w:vAlign w:val="bottom"/>
          </w:tcPr>
          <w:p w14:paraId="0429D54B" w14:textId="77777777" w:rsidR="00276C94" w:rsidRPr="00276C94" w:rsidRDefault="00276C94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20" w:lineRule="exact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31,883</w:t>
            </w:r>
          </w:p>
        </w:tc>
        <w:tc>
          <w:tcPr>
            <w:tcW w:w="1530" w:type="dxa"/>
            <w:vAlign w:val="bottom"/>
          </w:tcPr>
          <w:p w14:paraId="53E85C96" w14:textId="77777777" w:rsidR="00276C94" w:rsidRPr="00276C94" w:rsidRDefault="00276C94" w:rsidP="00276C94">
            <w:pPr>
              <w:tabs>
                <w:tab w:val="clear" w:pos="1644"/>
                <w:tab w:val="left" w:pos="1418"/>
              </w:tabs>
              <w:spacing w:line="320" w:lineRule="exact"/>
              <w:ind w:right="24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4C521" w14:textId="77777777" w:rsidR="00276C94" w:rsidRPr="00276C94" w:rsidRDefault="00276C94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320" w:lineRule="exact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31,883</w:t>
            </w:r>
          </w:p>
        </w:tc>
      </w:tr>
      <w:tr w:rsidR="00276C94" w:rsidRPr="00276C94" w14:paraId="55096A75" w14:textId="77777777" w:rsidTr="00276C94">
        <w:trPr>
          <w:cantSplit/>
          <w:trHeight w:val="60"/>
        </w:trPr>
        <w:tc>
          <w:tcPr>
            <w:tcW w:w="3330" w:type="dxa"/>
            <w:vAlign w:val="bottom"/>
          </w:tcPr>
          <w:p w14:paraId="5F43C99D" w14:textId="77777777" w:rsidR="00276C94" w:rsidRPr="00276C94" w:rsidRDefault="00276C94" w:rsidP="00276C9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1530" w:type="dxa"/>
            <w:vAlign w:val="bottom"/>
          </w:tcPr>
          <w:p w14:paraId="469A723D" w14:textId="77777777" w:rsidR="00276C94" w:rsidRPr="00276C94" w:rsidRDefault="00276C94" w:rsidP="005F18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124,286</w:t>
            </w:r>
          </w:p>
        </w:tc>
        <w:tc>
          <w:tcPr>
            <w:tcW w:w="1530" w:type="dxa"/>
            <w:vAlign w:val="bottom"/>
          </w:tcPr>
          <w:p w14:paraId="2E1D5EB6" w14:textId="77777777" w:rsidR="00276C94" w:rsidRPr="00276C94" w:rsidRDefault="00276C94" w:rsidP="005F18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20" w:lineRule="exact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124,286</w:t>
            </w:r>
          </w:p>
        </w:tc>
        <w:tc>
          <w:tcPr>
            <w:tcW w:w="1530" w:type="dxa"/>
            <w:vAlign w:val="bottom"/>
          </w:tcPr>
          <w:p w14:paraId="37C729B6" w14:textId="77777777" w:rsidR="00276C94" w:rsidRPr="00276C94" w:rsidRDefault="00276C94" w:rsidP="00276C94">
            <w:pPr>
              <w:tabs>
                <w:tab w:val="clear" w:pos="1644"/>
                <w:tab w:val="left" w:pos="1418"/>
              </w:tabs>
              <w:spacing w:line="320" w:lineRule="exact"/>
              <w:ind w:right="2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7EA6E" w14:textId="77777777" w:rsidR="00276C94" w:rsidRPr="00276C94" w:rsidRDefault="00276C94" w:rsidP="005F18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320" w:lineRule="exact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124,286</w:t>
            </w:r>
          </w:p>
        </w:tc>
      </w:tr>
      <w:tr w:rsidR="00276C94" w:rsidRPr="00276C94" w14:paraId="41C311BA" w14:textId="77777777" w:rsidTr="00276C94">
        <w:trPr>
          <w:cantSplit/>
          <w:trHeight w:val="375"/>
        </w:trPr>
        <w:tc>
          <w:tcPr>
            <w:tcW w:w="3330" w:type="dxa"/>
            <w:vAlign w:val="bottom"/>
          </w:tcPr>
          <w:p w14:paraId="6545E4F1" w14:textId="77777777" w:rsidR="00276C94" w:rsidRPr="00276C94" w:rsidRDefault="00276C94" w:rsidP="00276C9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530" w:type="dxa"/>
            <w:vAlign w:val="bottom"/>
          </w:tcPr>
          <w:p w14:paraId="456CD49B" w14:textId="77777777" w:rsidR="00276C94" w:rsidRPr="00276C94" w:rsidRDefault="00276C94" w:rsidP="005F18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20" w:lineRule="exact"/>
              <w:ind w:left="-1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60,252,899</w:t>
            </w:r>
          </w:p>
        </w:tc>
        <w:tc>
          <w:tcPr>
            <w:tcW w:w="1530" w:type="dxa"/>
            <w:vAlign w:val="bottom"/>
          </w:tcPr>
          <w:p w14:paraId="7B251D17" w14:textId="77777777" w:rsidR="00276C94" w:rsidRPr="00276C94" w:rsidRDefault="00276C94" w:rsidP="005F18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320" w:lineRule="exact"/>
              <w:ind w:left="-18" w:right="-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42,241,804</w:t>
            </w:r>
          </w:p>
        </w:tc>
        <w:tc>
          <w:tcPr>
            <w:tcW w:w="1530" w:type="dxa"/>
          </w:tcPr>
          <w:p w14:paraId="59D9F2F1" w14:textId="77777777" w:rsidR="00276C94" w:rsidRPr="00276C94" w:rsidRDefault="00276C94" w:rsidP="00276C94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949DD7F" w14:textId="77777777" w:rsidR="00276C94" w:rsidRPr="00276C94" w:rsidRDefault="00276C94" w:rsidP="005F1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320" w:lineRule="exact"/>
              <w:ind w:left="-18" w:right="-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1,068,758</w:t>
            </w:r>
          </w:p>
        </w:tc>
      </w:tr>
      <w:tr w:rsidR="00276C94" w:rsidRPr="00276C94" w14:paraId="309336D4" w14:textId="77777777" w:rsidTr="00276C94">
        <w:trPr>
          <w:cantSplit/>
        </w:trPr>
        <w:tc>
          <w:tcPr>
            <w:tcW w:w="3330" w:type="dxa"/>
            <w:vAlign w:val="bottom"/>
          </w:tcPr>
          <w:p w14:paraId="738BD612" w14:textId="3410E188" w:rsidR="00276C94" w:rsidRPr="00276C94" w:rsidRDefault="00276C94" w:rsidP="00276C94">
            <w:pPr>
              <w:tabs>
                <w:tab w:val="clear" w:pos="907"/>
                <w:tab w:val="left" w:pos="88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 -  ส่วนเพิ่ม</w:t>
            </w:r>
            <w:r w:rsidR="0089597D"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>เผื่อหนี้</w:t>
            </w:r>
          </w:p>
          <w:p w14:paraId="56A07802" w14:textId="06A8DDB9" w:rsidR="00276C94" w:rsidRPr="00276C94" w:rsidRDefault="00276C94" w:rsidP="00276C94">
            <w:pPr>
              <w:tabs>
                <w:tab w:val="clear" w:pos="907"/>
                <w:tab w:val="left" w:pos="885"/>
              </w:tabs>
              <w:spacing w:line="320" w:lineRule="exact"/>
              <w:ind w:firstLine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</w:rPr>
              <w:t>ที่อาจเรียกเก็บไม่ได้</w:t>
            </w:r>
          </w:p>
        </w:tc>
        <w:tc>
          <w:tcPr>
            <w:tcW w:w="1530" w:type="dxa"/>
            <w:vAlign w:val="bottom"/>
          </w:tcPr>
          <w:p w14:paraId="6528CE26" w14:textId="77777777" w:rsidR="00276C94" w:rsidRPr="00276C94" w:rsidRDefault="00276C94" w:rsidP="00276C94">
            <w:pPr>
              <w:tabs>
                <w:tab w:val="decimal" w:pos="774"/>
              </w:tabs>
              <w:spacing w:line="320" w:lineRule="exact"/>
              <w:ind w:left="-108"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9797772" w14:textId="77777777" w:rsidR="00276C94" w:rsidRPr="00276C94" w:rsidRDefault="00276C94" w:rsidP="00276C94">
            <w:pPr>
              <w:spacing w:line="320" w:lineRule="exact"/>
              <w:ind w:left="-108"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3E842FA" w14:textId="77777777" w:rsidR="00276C94" w:rsidRPr="00276C94" w:rsidRDefault="00276C94" w:rsidP="00276C94">
            <w:pPr>
              <w:spacing w:line="320" w:lineRule="exact"/>
              <w:ind w:left="-108"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05E669C" w14:textId="77777777" w:rsidR="00276C94" w:rsidRPr="00276C94" w:rsidRDefault="00276C94" w:rsidP="005F18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320" w:lineRule="exact"/>
              <w:ind w:left="-18"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>645,356</w:t>
            </w:r>
          </w:p>
        </w:tc>
      </w:tr>
      <w:tr w:rsidR="00276C94" w:rsidRPr="00276C94" w14:paraId="2E0D6897" w14:textId="77777777" w:rsidTr="00276C94">
        <w:trPr>
          <w:cantSplit/>
        </w:trPr>
        <w:tc>
          <w:tcPr>
            <w:tcW w:w="3330" w:type="dxa"/>
            <w:vAlign w:val="bottom"/>
          </w:tcPr>
          <w:p w14:paraId="1AAB39C9" w14:textId="77777777" w:rsidR="00276C94" w:rsidRPr="00276C94" w:rsidRDefault="00276C94" w:rsidP="00276C9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35D49489" w14:textId="77777777" w:rsidR="00276C94" w:rsidRPr="00276C94" w:rsidRDefault="00276C94" w:rsidP="00276C94">
            <w:pPr>
              <w:tabs>
                <w:tab w:val="decimal" w:pos="774"/>
              </w:tabs>
              <w:spacing w:line="320" w:lineRule="exact"/>
              <w:ind w:right="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37530E4F" w14:textId="77777777" w:rsidR="00276C94" w:rsidRPr="00276C94" w:rsidRDefault="00276C94" w:rsidP="00276C94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858AB91" w14:textId="77777777" w:rsidR="00276C94" w:rsidRPr="00276C94" w:rsidRDefault="00276C94" w:rsidP="00276C94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CBA9C5D" w14:textId="77777777" w:rsidR="00276C94" w:rsidRPr="00276C94" w:rsidRDefault="00276C94" w:rsidP="005F18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320" w:lineRule="exact"/>
              <w:ind w:right="-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6C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1,714,114</w:t>
            </w:r>
          </w:p>
        </w:tc>
      </w:tr>
    </w:tbl>
    <w:p w14:paraId="0B196A68" w14:textId="6913BE24" w:rsidR="00276C94" w:rsidRDefault="00276C94" w:rsidP="00276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 w:cs="Angsana New"/>
          <w:sz w:val="28"/>
          <w:szCs w:val="28"/>
          <w:lang w:val="th-TH"/>
        </w:rPr>
      </w:pPr>
    </w:p>
    <w:p w14:paraId="1C2432EF" w14:textId="1D45AFE1" w:rsidR="00276C94" w:rsidRDefault="005F18C3" w:rsidP="005F1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Angsana New" w:hAnsi="Angsana New" w:cs="Angsana New"/>
          <w:sz w:val="28"/>
          <w:szCs w:val="28"/>
          <w:cs/>
          <w:lang w:val="th-TH"/>
        </w:rPr>
      </w:pPr>
      <w:r w:rsidRPr="00D054ED">
        <w:rPr>
          <w:rFonts w:asciiTheme="majorBidi" w:hAnsiTheme="majorBidi" w:cstheme="majorBidi"/>
          <w:sz w:val="28"/>
          <w:szCs w:val="28"/>
          <w:vertAlign w:val="superscript"/>
        </w:rPr>
        <w:t>(1)</w:t>
      </w:r>
      <w:r>
        <w:rPr>
          <w:rFonts w:asciiTheme="majorBidi" w:hAnsiTheme="majorBidi" w:cstheme="majorBidi"/>
          <w:i/>
          <w:iCs/>
          <w:sz w:val="28"/>
          <w:szCs w:val="28"/>
          <w:vertAlign w:val="superscript"/>
        </w:rPr>
        <w:tab/>
      </w:r>
      <w:r w:rsidR="00276C94" w:rsidRPr="0089597D">
        <w:rPr>
          <w:rFonts w:ascii="Angsana New" w:hAnsi="Angsana New" w:cs="Angsana New" w:hint="cs"/>
          <w:sz w:val="26"/>
          <w:szCs w:val="26"/>
          <w:cs/>
          <w:lang w:val="th-TH"/>
        </w:rPr>
        <w:t>เฉพาะลูกหนี้เงินให้สินเชื่อประเภททะเบียนรถยนต์</w:t>
      </w:r>
      <w:r w:rsidR="00276C94" w:rsidRPr="0089597D">
        <w:rPr>
          <w:rFonts w:ascii="Angsana New" w:hAnsi="Angsana New" w:cs="Angsana New"/>
          <w:sz w:val="26"/>
          <w:szCs w:val="26"/>
          <w:cs/>
          <w:lang w:val="th-TH"/>
        </w:rPr>
        <w:t xml:space="preserve"> </w:t>
      </w:r>
      <w:r w:rsidR="00276C94" w:rsidRPr="0089597D">
        <w:rPr>
          <w:rFonts w:ascii="Angsana New" w:hAnsi="Angsana New" w:cs="Angsana New" w:hint="cs"/>
          <w:sz w:val="26"/>
          <w:szCs w:val="26"/>
          <w:cs/>
          <w:lang w:val="th-TH"/>
        </w:rPr>
        <w:t>รถเกษตรและลูกหนี้ที่จดจำนองที่ดินและอาคารชุด</w:t>
      </w:r>
      <w:r w:rsidR="00276C94" w:rsidRPr="0089597D">
        <w:rPr>
          <w:rFonts w:ascii="Angsana New" w:hAnsi="Angsana New" w:cs="Angsana New"/>
          <w:sz w:val="26"/>
          <w:szCs w:val="26"/>
          <w:cs/>
          <w:lang w:val="th-TH"/>
        </w:rPr>
        <w:t>เป็นประกันที่</w:t>
      </w:r>
      <w:r w:rsidRPr="0089597D">
        <w:rPr>
          <w:rFonts w:ascii="Angsana New" w:hAnsi="Angsana New" w:cs="Angsana New"/>
          <w:sz w:val="26"/>
          <w:szCs w:val="26"/>
          <w:cs/>
          <w:lang w:val="th-TH"/>
        </w:rPr>
        <w:br/>
      </w:r>
      <w:r w:rsidR="00276C94" w:rsidRPr="0089597D">
        <w:rPr>
          <w:rFonts w:ascii="Angsana New" w:hAnsi="Angsana New" w:cs="Angsana New"/>
          <w:sz w:val="26"/>
          <w:szCs w:val="26"/>
          <w:cs/>
          <w:lang w:val="th-TH"/>
        </w:rPr>
        <w:t>ค้างชำระไม่เกิน</w:t>
      </w:r>
      <w:r w:rsidR="00276C94" w:rsidRPr="0089597D">
        <w:rPr>
          <w:rFonts w:ascii="Angsana New" w:hAnsi="Angsana New" w:cs="Angsana New" w:hint="cs"/>
          <w:sz w:val="26"/>
          <w:szCs w:val="26"/>
          <w:cs/>
          <w:lang w:val="th-TH"/>
        </w:rPr>
        <w:t xml:space="preserve"> </w:t>
      </w:r>
      <w:r w:rsidR="006C583A">
        <w:rPr>
          <w:rFonts w:ascii="Angsana New" w:hAnsi="Angsana New" w:cs="Angsana New" w:hint="cs"/>
          <w:sz w:val="26"/>
          <w:szCs w:val="26"/>
          <w:cs/>
          <w:lang w:val="th-TH"/>
        </w:rPr>
        <w:t>90</w:t>
      </w:r>
      <w:r w:rsidR="00276C94" w:rsidRPr="0089597D">
        <w:rPr>
          <w:rFonts w:ascii="Angsana New" w:hAnsi="Angsana New" w:cs="Angsana New"/>
          <w:sz w:val="26"/>
          <w:szCs w:val="26"/>
          <w:cs/>
          <w:lang w:val="th-TH"/>
        </w:rPr>
        <w:t xml:space="preserve"> วัน ยอดหนี้คงค้างแสดงหลังหักมูลค่าหลักประกัน</w:t>
      </w:r>
    </w:p>
    <w:p w14:paraId="33C2CE5F" w14:textId="77777777" w:rsidR="00276C94" w:rsidRPr="00F23749" w:rsidRDefault="00276C94" w:rsidP="00276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  <w:cs/>
          <w:lang w:val="th-TH"/>
        </w:rPr>
      </w:pPr>
    </w:p>
    <w:p w14:paraId="5E79FD05" w14:textId="2BBA2B32" w:rsidR="00282458" w:rsidRDefault="00276C94" w:rsidP="00582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4E36F0">
        <w:rPr>
          <w:rFonts w:ascii="Angsana New" w:hAnsi="Angsana New" w:cs="Angsana New"/>
          <w:sz w:val="28"/>
          <w:szCs w:val="28"/>
          <w:cs/>
          <w:lang w:val="th-TH"/>
        </w:rPr>
        <w:t>โดยปกติระยะเวลาการให้สินเชื่อแก่ลูกค้าของ</w:t>
      </w:r>
      <w:r w:rsidRPr="004E36F0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Pr="004E36F0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4E36F0">
        <w:rPr>
          <w:rFonts w:ascii="Angsana New" w:hAnsi="Angsana New" w:cs="Angsana New"/>
          <w:sz w:val="28"/>
          <w:szCs w:val="28"/>
          <w:cs/>
        </w:rPr>
        <w:t xml:space="preserve"> มีระยะเวลาตั้งแต่ </w:t>
      </w:r>
      <w:r w:rsidR="005F18C3">
        <w:rPr>
          <w:rFonts w:ascii="Angsana New" w:hAnsi="Angsana New" w:cs="Angsana New"/>
          <w:sz w:val="28"/>
          <w:szCs w:val="28"/>
        </w:rPr>
        <w:t>3</w:t>
      </w:r>
      <w:r w:rsidRPr="004E36F0">
        <w:rPr>
          <w:rFonts w:ascii="Angsana New" w:hAnsi="Angsana New" w:cs="Angsana New" w:hint="cs"/>
          <w:sz w:val="28"/>
          <w:szCs w:val="28"/>
          <w:cs/>
        </w:rPr>
        <w:t xml:space="preserve"> เดือน</w:t>
      </w:r>
      <w:r w:rsidRPr="004E36F0">
        <w:rPr>
          <w:rFonts w:ascii="Angsana New" w:hAnsi="Angsana New" w:cs="Angsana New"/>
          <w:sz w:val="28"/>
          <w:szCs w:val="28"/>
          <w:cs/>
        </w:rPr>
        <w:t xml:space="preserve"> ถึง </w:t>
      </w:r>
      <w:r w:rsidR="005F18C3">
        <w:rPr>
          <w:rFonts w:ascii="Angsana New" w:hAnsi="Angsana New" w:cs="Angsana New"/>
          <w:sz w:val="28"/>
          <w:szCs w:val="28"/>
        </w:rPr>
        <w:t>50</w:t>
      </w:r>
      <w:r w:rsidRPr="004E36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4E36F0">
        <w:rPr>
          <w:rFonts w:ascii="Angsana New" w:hAnsi="Angsana New" w:cs="Angsana New" w:hint="cs"/>
          <w:sz w:val="28"/>
          <w:szCs w:val="28"/>
          <w:cs/>
        </w:rPr>
        <w:t>เดือน</w:t>
      </w:r>
    </w:p>
    <w:p w14:paraId="792001DE" w14:textId="77777777" w:rsidR="00282458" w:rsidRDefault="00282458" w:rsidP="00D054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78220438" w14:textId="4B795211" w:rsidR="00282458" w:rsidRPr="00C56AB0" w:rsidRDefault="00D919AB" w:rsidP="00C56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  <w:lang w:val="th-TH"/>
        </w:rPr>
      </w:pPr>
      <w:r w:rsidRPr="00C56AB0">
        <w:rPr>
          <w:rFonts w:ascii="Angsana New" w:hAnsi="Angsana New" w:cs="Angsana New"/>
          <w:sz w:val="28"/>
          <w:szCs w:val="28"/>
          <w:cs/>
          <w:lang w:val="th-TH"/>
        </w:rPr>
        <w:t xml:space="preserve">เมื่อวันที่ </w:t>
      </w:r>
      <w:r w:rsidR="006C583A" w:rsidRPr="001C2785">
        <w:rPr>
          <w:rFonts w:ascii="Angsana New" w:hAnsi="Angsana New" w:cs="Angsana New"/>
          <w:sz w:val="28"/>
          <w:szCs w:val="28"/>
          <w:lang w:val="th-TH"/>
        </w:rPr>
        <w:t>28</w:t>
      </w:r>
      <w:r w:rsidRPr="00C56AB0">
        <w:rPr>
          <w:rFonts w:ascii="Angsana New" w:hAnsi="Angsana New" w:cs="Angsana New"/>
          <w:sz w:val="28"/>
          <w:szCs w:val="28"/>
          <w:cs/>
          <w:lang w:val="th-TH"/>
        </w:rPr>
        <w:t xml:space="preserve"> กุมภาพันธ์</w:t>
      </w:r>
      <w:r w:rsidR="00782491">
        <w:rPr>
          <w:rFonts w:ascii="Angsana New" w:hAnsi="Angsana New" w:cs="Angsana New" w:hint="cs"/>
          <w:sz w:val="28"/>
          <w:szCs w:val="28"/>
          <w:cs/>
          <w:lang w:val="th-TH"/>
        </w:rPr>
        <w:t xml:space="preserve"> </w:t>
      </w:r>
      <w:r w:rsidR="00782491" w:rsidRPr="00276C94">
        <w:rPr>
          <w:rFonts w:asciiTheme="majorBidi" w:hAnsiTheme="majorBidi" w:cstheme="majorBidi"/>
          <w:sz w:val="28"/>
          <w:szCs w:val="28"/>
        </w:rPr>
        <w:t>256</w:t>
      </w:r>
      <w:r w:rsidR="00782491">
        <w:rPr>
          <w:rFonts w:asciiTheme="majorBidi" w:hAnsiTheme="majorBidi" w:cstheme="majorBidi"/>
          <w:sz w:val="28"/>
          <w:szCs w:val="28"/>
        </w:rPr>
        <w:t>3</w:t>
      </w:r>
      <w:r w:rsidR="006C583A">
        <w:rPr>
          <w:rFonts w:ascii="Angsana New" w:hAnsi="Angsana New" w:cs="Angsana New" w:hint="cs"/>
          <w:sz w:val="28"/>
          <w:szCs w:val="28"/>
          <w:cs/>
          <w:lang w:val="th-TH"/>
        </w:rPr>
        <w:t xml:space="preserve"> </w:t>
      </w:r>
      <w:r w:rsidRPr="00C56AB0">
        <w:rPr>
          <w:rFonts w:ascii="Angsana New" w:hAnsi="Angsana New" w:cs="Angsana New"/>
          <w:sz w:val="28"/>
          <w:szCs w:val="28"/>
          <w:cs/>
          <w:lang w:val="th-TH"/>
        </w:rPr>
        <w:t>ธปท</w:t>
      </w:r>
      <w:r w:rsidRPr="00C56AB0">
        <w:rPr>
          <w:rFonts w:ascii="Angsana New" w:hAnsi="Angsana New" w:cs="Angsana New"/>
          <w:sz w:val="28"/>
          <w:szCs w:val="28"/>
          <w:lang w:val="th-TH"/>
        </w:rPr>
        <w:t xml:space="preserve">. </w:t>
      </w:r>
      <w:r w:rsidRPr="00C56AB0">
        <w:rPr>
          <w:rFonts w:ascii="Angsana New" w:hAnsi="Angsana New" w:cs="Angsana New"/>
          <w:sz w:val="28"/>
          <w:szCs w:val="28"/>
          <w:cs/>
          <w:lang w:val="th-TH"/>
        </w:rPr>
        <w:t>ได้ออก</w:t>
      </w:r>
      <w:r w:rsidR="00A05056" w:rsidRPr="00C56AB0">
        <w:rPr>
          <w:rFonts w:ascii="Angsana New" w:hAnsi="Angsana New" w:cs="Angsana New"/>
          <w:sz w:val="28"/>
          <w:szCs w:val="28"/>
          <w:cs/>
          <w:lang w:val="th-TH"/>
        </w:rPr>
        <w:t>หนังสือ</w:t>
      </w:r>
      <w:r w:rsidR="00473A6A">
        <w:rPr>
          <w:rFonts w:ascii="Angsana New" w:hAnsi="Angsana New" w:cs="Angsana New" w:hint="cs"/>
          <w:sz w:val="28"/>
          <w:szCs w:val="28"/>
          <w:cs/>
          <w:lang w:val="th-TH"/>
        </w:rPr>
        <w:t>เวียน</w:t>
      </w:r>
      <w:r w:rsidR="00A05056" w:rsidRPr="00C56AB0">
        <w:rPr>
          <w:rFonts w:ascii="Angsana New" w:hAnsi="Angsana New" w:cs="Angsana New"/>
          <w:sz w:val="28"/>
          <w:szCs w:val="28"/>
          <w:cs/>
          <w:lang w:val="th-TH"/>
        </w:rPr>
        <w:t>ที่</w:t>
      </w:r>
      <w:r w:rsidRPr="00C56AB0">
        <w:rPr>
          <w:rFonts w:ascii="Angsana New" w:hAnsi="Angsana New" w:cs="Angsana New"/>
          <w:sz w:val="28"/>
          <w:szCs w:val="28"/>
          <w:cs/>
          <w:lang w:val="th-TH"/>
        </w:rPr>
        <w:t xml:space="preserve"> ธปท.ฝนส.(</w:t>
      </w:r>
      <w:r w:rsidR="002C3276" w:rsidRPr="00276C94">
        <w:rPr>
          <w:rFonts w:asciiTheme="majorBidi" w:hAnsiTheme="majorBidi" w:cstheme="majorBidi"/>
          <w:sz w:val="28"/>
          <w:szCs w:val="28"/>
        </w:rPr>
        <w:t>2</w:t>
      </w:r>
      <w:r w:rsidR="00254B8D">
        <w:rPr>
          <w:rFonts w:asciiTheme="majorBidi" w:hAnsiTheme="majorBidi" w:cstheme="majorBidi"/>
          <w:sz w:val="28"/>
          <w:szCs w:val="28"/>
        </w:rPr>
        <w:t>3</w:t>
      </w:r>
      <w:r w:rsidRPr="00C56AB0">
        <w:rPr>
          <w:rFonts w:ascii="Angsana New" w:hAnsi="Angsana New" w:cs="Angsana New"/>
          <w:sz w:val="28"/>
          <w:szCs w:val="28"/>
          <w:cs/>
          <w:lang w:val="th-TH"/>
        </w:rPr>
        <w:t xml:space="preserve">)ว. </w:t>
      </w:r>
      <w:r w:rsidR="00782491" w:rsidRPr="00276C94">
        <w:rPr>
          <w:rFonts w:asciiTheme="majorBidi" w:hAnsiTheme="majorBidi" w:cstheme="majorBidi"/>
          <w:sz w:val="28"/>
          <w:szCs w:val="28"/>
        </w:rPr>
        <w:t>2</w:t>
      </w:r>
      <w:r w:rsidR="002C3276">
        <w:rPr>
          <w:rFonts w:asciiTheme="majorBidi" w:hAnsiTheme="majorBidi" w:cstheme="majorBidi"/>
          <w:sz w:val="28"/>
          <w:szCs w:val="28"/>
        </w:rPr>
        <w:t>76</w:t>
      </w:r>
      <w:r w:rsidRPr="00C56AB0">
        <w:rPr>
          <w:rFonts w:ascii="Angsana New" w:hAnsi="Angsana New" w:cs="Angsana New"/>
          <w:sz w:val="28"/>
          <w:szCs w:val="28"/>
          <w:cs/>
          <w:lang w:val="th-TH"/>
        </w:rPr>
        <w:t>/</w:t>
      </w:r>
      <w:r w:rsidR="00782491" w:rsidRPr="00276C94">
        <w:rPr>
          <w:rFonts w:asciiTheme="majorBidi" w:hAnsiTheme="majorBidi" w:cstheme="majorBidi"/>
          <w:sz w:val="28"/>
          <w:szCs w:val="28"/>
        </w:rPr>
        <w:t>256</w:t>
      </w:r>
      <w:r w:rsidR="00782491">
        <w:rPr>
          <w:rFonts w:asciiTheme="majorBidi" w:hAnsiTheme="majorBidi" w:cstheme="majorBidi"/>
          <w:sz w:val="28"/>
          <w:szCs w:val="28"/>
        </w:rPr>
        <w:t>3</w:t>
      </w:r>
      <w:r w:rsidRPr="00C56AB0">
        <w:rPr>
          <w:rFonts w:ascii="Angsana New" w:hAnsi="Angsana New" w:cs="Angsana New"/>
          <w:sz w:val="28"/>
          <w:szCs w:val="28"/>
          <w:cs/>
          <w:lang w:val="th-TH"/>
        </w:rPr>
        <w:t xml:space="preserve"> เรื่อง แนวทางในการให้</w:t>
      </w:r>
      <w:r w:rsidR="00473A6A">
        <w:rPr>
          <w:rFonts w:ascii="Angsana New" w:hAnsi="Angsana New" w:cs="Angsana New"/>
          <w:sz w:val="28"/>
          <w:szCs w:val="28"/>
          <w:cs/>
          <w:lang w:val="th-TH"/>
        </w:rPr>
        <w:br/>
      </w:r>
      <w:r w:rsidRPr="00C56AB0">
        <w:rPr>
          <w:rFonts w:ascii="Angsana New" w:hAnsi="Angsana New" w:cs="Angsana New"/>
          <w:sz w:val="28"/>
          <w:szCs w:val="28"/>
          <w:cs/>
          <w:lang w:val="th-TH"/>
        </w:rPr>
        <w:t>ความช่วย</w:t>
      </w:r>
      <w:r w:rsidR="00473A6A">
        <w:rPr>
          <w:rFonts w:ascii="Angsana New" w:hAnsi="Angsana New" w:cs="Angsana New" w:hint="cs"/>
          <w:sz w:val="28"/>
          <w:szCs w:val="28"/>
          <w:cs/>
          <w:lang w:val="th-TH"/>
        </w:rPr>
        <w:t>เ</w:t>
      </w:r>
      <w:r w:rsidRPr="00C56AB0">
        <w:rPr>
          <w:rFonts w:ascii="Angsana New" w:hAnsi="Angsana New" w:cs="Angsana New"/>
          <w:sz w:val="28"/>
          <w:szCs w:val="28"/>
          <w:cs/>
          <w:lang w:val="th-TH"/>
        </w:rPr>
        <w:t xml:space="preserve">หลือลูกหนี้ที่ได้รับผลกระทบจากสถานการณ์ที่ส่งผลกระทบต่อเศรษฐกิจไทย </w:t>
      </w:r>
      <w:r w:rsidR="00576C31" w:rsidRPr="00C56AB0">
        <w:rPr>
          <w:rFonts w:ascii="Angsana New" w:hAnsi="Angsana New" w:cs="Angsana New"/>
          <w:sz w:val="28"/>
          <w:szCs w:val="28"/>
          <w:cs/>
          <w:lang w:val="th-TH"/>
        </w:rPr>
        <w:t xml:space="preserve">โดย </w:t>
      </w:r>
      <w:r w:rsidRPr="00C56AB0">
        <w:rPr>
          <w:rFonts w:ascii="Angsana New" w:hAnsi="Angsana New" w:cs="Angsana New"/>
          <w:sz w:val="28"/>
          <w:szCs w:val="28"/>
          <w:cs/>
          <w:lang w:val="th-TH"/>
        </w:rPr>
        <w:t>ธปท. ขอความร่วมมือให้สถา</w:t>
      </w:r>
      <w:r w:rsidR="0089597D">
        <w:rPr>
          <w:rFonts w:ascii="Angsana New" w:hAnsi="Angsana New" w:cs="Angsana New" w:hint="cs"/>
          <w:sz w:val="28"/>
          <w:szCs w:val="28"/>
          <w:cs/>
          <w:lang w:val="th-TH"/>
        </w:rPr>
        <w:t>บัน</w:t>
      </w:r>
      <w:r w:rsidRPr="00C56AB0">
        <w:rPr>
          <w:rFonts w:ascii="Angsana New" w:hAnsi="Angsana New" w:cs="Angsana New"/>
          <w:sz w:val="28"/>
          <w:szCs w:val="28"/>
          <w:cs/>
          <w:lang w:val="th-TH"/>
        </w:rPr>
        <w:t>การเงินและผู้ประกอบธุรกิจเร่ง</w:t>
      </w:r>
      <w:r w:rsidR="00697C9A" w:rsidRPr="00C56AB0">
        <w:rPr>
          <w:rFonts w:ascii="Angsana New" w:hAnsi="Angsana New" w:cs="Angsana New"/>
          <w:sz w:val="28"/>
          <w:szCs w:val="28"/>
          <w:cs/>
          <w:lang w:val="th-TH"/>
        </w:rPr>
        <w:t>พิจารณา</w:t>
      </w:r>
      <w:r w:rsidRPr="00C56AB0">
        <w:rPr>
          <w:rFonts w:ascii="Angsana New" w:hAnsi="Angsana New" w:cs="Angsana New"/>
          <w:sz w:val="28"/>
          <w:szCs w:val="28"/>
          <w:cs/>
          <w:lang w:val="th-TH"/>
        </w:rPr>
        <w:t>ให้ความช่วยเหลือด้านเงินทุนและเสริมสภาพคล่องแก่ลู</w:t>
      </w:r>
      <w:r w:rsidR="00BF5FE5" w:rsidRPr="00C56AB0">
        <w:rPr>
          <w:rFonts w:ascii="Angsana New" w:hAnsi="Angsana New" w:cs="Angsana New"/>
          <w:sz w:val="28"/>
          <w:szCs w:val="28"/>
          <w:cs/>
          <w:lang w:val="th-TH"/>
        </w:rPr>
        <w:t>ก</w:t>
      </w:r>
      <w:r w:rsidRPr="00C56AB0">
        <w:rPr>
          <w:rFonts w:ascii="Angsana New" w:hAnsi="Angsana New" w:cs="Angsana New"/>
          <w:sz w:val="28"/>
          <w:szCs w:val="28"/>
          <w:cs/>
          <w:lang w:val="th-TH"/>
        </w:rPr>
        <w:t>หนี้ซึ่งมีศักยภาพที่ได้รับผลกระทบทั้งทางตรงและทางอ้อมตั้งแต่เริ่มมีสัญญาณของการมีปัญหาในการชำระหนี้หรือในเชิงป้องกัน (</w:t>
      </w:r>
      <w:r w:rsidRPr="00C56AB0">
        <w:rPr>
          <w:rFonts w:ascii="Angsana New" w:hAnsi="Angsana New" w:cs="Angsana New"/>
          <w:sz w:val="28"/>
          <w:szCs w:val="28"/>
          <w:lang w:val="th-TH"/>
        </w:rPr>
        <w:t xml:space="preserve">pre-emptive) </w:t>
      </w:r>
      <w:r w:rsidRPr="00C56AB0">
        <w:rPr>
          <w:rFonts w:ascii="Angsana New" w:hAnsi="Angsana New" w:cs="Angsana New"/>
          <w:sz w:val="28"/>
          <w:szCs w:val="28"/>
          <w:cs/>
          <w:lang w:val="th-TH"/>
        </w:rPr>
        <w:t>เพื่อให้ลูกหนี้มีกระแสเงินสดเพียงพอในการดำเน</w:t>
      </w:r>
      <w:r w:rsidR="00BF5FE5" w:rsidRPr="00C56AB0">
        <w:rPr>
          <w:rFonts w:ascii="Angsana New" w:hAnsi="Angsana New" w:cs="Angsana New"/>
          <w:sz w:val="28"/>
          <w:szCs w:val="28"/>
          <w:cs/>
          <w:lang w:val="th-TH"/>
        </w:rPr>
        <w:t>ินชี</w:t>
      </w:r>
      <w:r w:rsidRPr="00C56AB0">
        <w:rPr>
          <w:rFonts w:ascii="Angsana New" w:hAnsi="Angsana New" w:cs="Angsana New"/>
          <w:sz w:val="28"/>
          <w:szCs w:val="28"/>
          <w:cs/>
          <w:lang w:val="th-TH"/>
        </w:rPr>
        <w:t>วิตประจำวันหรือดำเนินธุรกิจต่</w:t>
      </w:r>
      <w:r w:rsidR="00BF5FE5" w:rsidRPr="00C56AB0">
        <w:rPr>
          <w:rFonts w:ascii="Angsana New" w:hAnsi="Angsana New" w:cs="Angsana New"/>
          <w:sz w:val="28"/>
          <w:szCs w:val="28"/>
          <w:cs/>
          <w:lang w:val="th-TH"/>
        </w:rPr>
        <w:t>อ</w:t>
      </w:r>
      <w:r w:rsidRPr="00C56AB0">
        <w:rPr>
          <w:rFonts w:ascii="Angsana New" w:hAnsi="Angsana New" w:cs="Angsana New"/>
          <w:sz w:val="28"/>
          <w:szCs w:val="28"/>
          <w:cs/>
          <w:lang w:val="th-TH"/>
        </w:rPr>
        <w:t xml:space="preserve">ไปได้ในช่วงสถานการณ์ดังกล่าว </w:t>
      </w:r>
    </w:p>
    <w:p w14:paraId="06FE6BED" w14:textId="77777777" w:rsidR="00282458" w:rsidRDefault="00282458" w:rsidP="00C56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1576AE35" w14:textId="77777777" w:rsidR="00D835CA" w:rsidRDefault="00D835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  <w:lang w:val="th-TH"/>
        </w:rPr>
      </w:pPr>
      <w:r>
        <w:rPr>
          <w:rFonts w:ascii="Angsana New" w:hAnsi="Angsana New" w:cs="Angsana New"/>
          <w:sz w:val="28"/>
          <w:szCs w:val="28"/>
          <w:cs/>
          <w:lang w:val="th-TH"/>
        </w:rPr>
        <w:br w:type="page"/>
      </w:r>
    </w:p>
    <w:p w14:paraId="6ABFC4CD" w14:textId="24D37F97" w:rsidR="00D835CA" w:rsidRDefault="00472937" w:rsidP="00582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  <w:lang w:val="th-TH"/>
        </w:rPr>
        <w:lastRenderedPageBreak/>
        <w:t xml:space="preserve">ทั้งนี้ </w:t>
      </w:r>
      <w:r w:rsidR="00282458" w:rsidRPr="00873E17">
        <w:rPr>
          <w:rFonts w:ascii="Angsana New" w:hAnsi="Angsana New" w:cs="Angsana New" w:hint="cs"/>
          <w:sz w:val="28"/>
          <w:szCs w:val="28"/>
          <w:cs/>
          <w:lang w:val="th-TH"/>
        </w:rPr>
        <w:t>ธปท</w:t>
      </w:r>
      <w:r w:rsidR="00282458" w:rsidRPr="00873E17">
        <w:rPr>
          <w:rFonts w:ascii="Angsana New" w:hAnsi="Angsana New" w:cs="Angsana New"/>
          <w:sz w:val="28"/>
          <w:szCs w:val="28"/>
          <w:lang w:val="th-TH"/>
        </w:rPr>
        <w:t xml:space="preserve">. </w:t>
      </w:r>
      <w:r w:rsidR="00282458" w:rsidRPr="00873E17">
        <w:rPr>
          <w:rFonts w:ascii="Angsana New" w:hAnsi="Angsana New" w:cs="Angsana New" w:hint="cs"/>
          <w:sz w:val="28"/>
          <w:szCs w:val="28"/>
          <w:cs/>
          <w:lang w:val="th-TH"/>
        </w:rPr>
        <w:t>ได้</w:t>
      </w:r>
      <w:r w:rsidR="00D919AB" w:rsidRPr="001C5421">
        <w:rPr>
          <w:rFonts w:ascii="Angsana New" w:hAnsi="Angsana New" w:cs="Angsana New" w:hint="cs"/>
          <w:sz w:val="28"/>
          <w:szCs w:val="28"/>
          <w:cs/>
        </w:rPr>
        <w:t>กำหนดแนวทางการให้ความช่วยเหลือลูกหนี้ในระหว่างวันที่</w:t>
      </w:r>
      <w:r w:rsidR="00D919AB" w:rsidRPr="001C5421">
        <w:rPr>
          <w:rFonts w:ascii="Angsana New" w:hAnsi="Angsana New" w:cs="Angsana New"/>
          <w:sz w:val="28"/>
          <w:szCs w:val="28"/>
          <w:cs/>
        </w:rPr>
        <w:t xml:space="preserve"> </w:t>
      </w:r>
      <w:r w:rsidR="00CC2E16">
        <w:rPr>
          <w:rFonts w:ascii="Angsana New" w:hAnsi="Angsana New" w:cs="Angsana New"/>
          <w:sz w:val="28"/>
          <w:szCs w:val="28"/>
        </w:rPr>
        <w:t>1</w:t>
      </w:r>
      <w:r w:rsidR="00D919AB" w:rsidRPr="001C5421">
        <w:rPr>
          <w:rFonts w:ascii="Angsana New" w:hAnsi="Angsana New" w:cs="Angsana New"/>
          <w:sz w:val="28"/>
          <w:szCs w:val="28"/>
          <w:cs/>
        </w:rPr>
        <w:t xml:space="preserve"> </w:t>
      </w:r>
      <w:r w:rsidR="00D919AB" w:rsidRPr="001C5421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="00D919AB" w:rsidRPr="001C5421">
        <w:rPr>
          <w:rFonts w:ascii="Angsana New" w:hAnsi="Angsana New" w:cs="Angsana New"/>
          <w:sz w:val="28"/>
          <w:szCs w:val="28"/>
          <w:cs/>
        </w:rPr>
        <w:t xml:space="preserve"> </w:t>
      </w:r>
      <w:r w:rsidR="00CC2E16">
        <w:rPr>
          <w:rFonts w:ascii="Angsana New" w:hAnsi="Angsana New" w:cs="Angsana New"/>
          <w:sz w:val="28"/>
          <w:szCs w:val="28"/>
        </w:rPr>
        <w:t>2563</w:t>
      </w:r>
      <w:r w:rsidR="00D919AB" w:rsidRPr="001C5421">
        <w:rPr>
          <w:rFonts w:ascii="Angsana New" w:hAnsi="Angsana New" w:cs="Angsana New"/>
          <w:sz w:val="28"/>
          <w:szCs w:val="28"/>
          <w:cs/>
        </w:rPr>
        <w:t xml:space="preserve"> </w:t>
      </w:r>
      <w:r w:rsidR="00D919AB" w:rsidRPr="001C5421">
        <w:rPr>
          <w:rFonts w:ascii="Angsana New" w:hAnsi="Angsana New" w:cs="Angsana New" w:hint="cs"/>
          <w:sz w:val="28"/>
          <w:szCs w:val="28"/>
          <w:cs/>
        </w:rPr>
        <w:t>ถึงวันที่</w:t>
      </w:r>
      <w:r w:rsidR="00D919AB" w:rsidRPr="001C5421">
        <w:rPr>
          <w:rFonts w:ascii="Angsana New" w:hAnsi="Angsana New" w:cs="Angsana New"/>
          <w:sz w:val="28"/>
          <w:szCs w:val="28"/>
          <w:cs/>
        </w:rPr>
        <w:t xml:space="preserve"> </w:t>
      </w:r>
      <w:r w:rsidR="00CC2E16">
        <w:rPr>
          <w:rFonts w:ascii="Angsana New" w:hAnsi="Angsana New" w:cs="Angsana New"/>
          <w:sz w:val="28"/>
          <w:szCs w:val="28"/>
        </w:rPr>
        <w:t>31</w:t>
      </w:r>
      <w:r w:rsidR="00D919AB" w:rsidRPr="001C5421">
        <w:rPr>
          <w:rFonts w:ascii="Angsana New" w:hAnsi="Angsana New" w:cs="Angsana New"/>
          <w:sz w:val="28"/>
          <w:szCs w:val="28"/>
          <w:cs/>
        </w:rPr>
        <w:t xml:space="preserve"> </w:t>
      </w:r>
      <w:r w:rsidR="00D919AB" w:rsidRPr="001C5421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D919AB" w:rsidRPr="001C5421">
        <w:rPr>
          <w:rFonts w:ascii="Angsana New" w:hAnsi="Angsana New" w:cs="Angsana New"/>
          <w:sz w:val="28"/>
          <w:szCs w:val="28"/>
          <w:cs/>
        </w:rPr>
        <w:t xml:space="preserve"> </w:t>
      </w:r>
      <w:r w:rsidR="00CC2E16">
        <w:rPr>
          <w:rFonts w:ascii="Angsana New" w:hAnsi="Angsana New" w:cs="Angsana New"/>
          <w:sz w:val="28"/>
          <w:szCs w:val="28"/>
        </w:rPr>
        <w:t>2564</w:t>
      </w:r>
      <w:r w:rsidR="00D919AB" w:rsidRPr="001C5421">
        <w:rPr>
          <w:rFonts w:ascii="Angsana New" w:hAnsi="Angsana New" w:cs="Angsana New"/>
          <w:sz w:val="28"/>
          <w:szCs w:val="28"/>
          <w:cs/>
        </w:rPr>
        <w:t xml:space="preserve"> </w:t>
      </w:r>
      <w:r w:rsidR="00D919AB" w:rsidRPr="001C5421">
        <w:rPr>
          <w:rFonts w:ascii="Angsana New" w:hAnsi="Angsana New" w:cs="Angsana New" w:hint="cs"/>
          <w:sz w:val="28"/>
          <w:szCs w:val="28"/>
          <w:cs/>
        </w:rPr>
        <w:t>โดยขอบเขตของลูกหนี้ตามแนวการให้ความช่วยเหลือครั้งนี้จะเป็นลูกหนี้ซึ่งยังคงมีศักยภาพในการดำเนินธุรกิจหรือสามารถชำระหนี้</w:t>
      </w:r>
      <w:r w:rsidR="00BB07F2">
        <w:rPr>
          <w:rFonts w:ascii="Angsana New" w:hAnsi="Angsana New" w:cs="Angsana New" w:hint="cs"/>
          <w:sz w:val="28"/>
          <w:szCs w:val="28"/>
          <w:cs/>
        </w:rPr>
        <w:t>ได้</w:t>
      </w:r>
      <w:r w:rsidR="00D919AB" w:rsidRPr="001C5421">
        <w:rPr>
          <w:rFonts w:ascii="Angsana New" w:hAnsi="Angsana New" w:cs="Angsana New" w:hint="cs"/>
          <w:sz w:val="28"/>
          <w:szCs w:val="28"/>
          <w:cs/>
        </w:rPr>
        <w:t>ในอนาคต</w:t>
      </w:r>
      <w:r w:rsidR="00D919AB" w:rsidRPr="001C5421">
        <w:rPr>
          <w:rFonts w:ascii="Angsana New" w:hAnsi="Angsana New" w:cs="Angsana New"/>
          <w:sz w:val="28"/>
          <w:szCs w:val="28"/>
          <w:cs/>
        </w:rPr>
        <w:t xml:space="preserve"> </w:t>
      </w:r>
      <w:r w:rsidR="00D919AB" w:rsidRPr="001C5421">
        <w:rPr>
          <w:rFonts w:ascii="Angsana New" w:hAnsi="Angsana New" w:cs="Angsana New" w:hint="cs"/>
          <w:sz w:val="28"/>
          <w:szCs w:val="28"/>
          <w:cs/>
        </w:rPr>
        <w:t>และได้รับผลกระทบจากสถานการณ์ดังกล่าวไม่ว่าทางตรงหรือทางอ้อม</w:t>
      </w:r>
      <w:r w:rsidR="00D919AB" w:rsidRPr="001C5421">
        <w:rPr>
          <w:rFonts w:ascii="Angsana New" w:hAnsi="Angsana New" w:cs="Angsana New"/>
          <w:sz w:val="28"/>
          <w:szCs w:val="28"/>
          <w:cs/>
        </w:rPr>
        <w:t xml:space="preserve"> </w:t>
      </w:r>
      <w:r w:rsidR="00D919AB" w:rsidRPr="001C5421">
        <w:rPr>
          <w:rFonts w:ascii="Angsana New" w:hAnsi="Angsana New" w:cs="Angsana New" w:hint="cs"/>
          <w:sz w:val="28"/>
          <w:szCs w:val="28"/>
          <w:cs/>
        </w:rPr>
        <w:t>โดย</w:t>
      </w:r>
      <w:r w:rsidR="0061605E">
        <w:rPr>
          <w:rFonts w:ascii="Angsana New" w:hAnsi="Angsana New" w:cs="Angsana New" w:hint="cs"/>
          <w:sz w:val="28"/>
          <w:szCs w:val="28"/>
          <w:cs/>
        </w:rPr>
        <w:t>มีแนวทาง</w:t>
      </w:r>
      <w:r w:rsidR="00D835CA">
        <w:rPr>
          <w:rFonts w:ascii="Angsana New" w:hAnsi="Angsana New" w:cs="Angsana New" w:hint="cs"/>
          <w:sz w:val="28"/>
          <w:szCs w:val="28"/>
          <w:cs/>
        </w:rPr>
        <w:t>การ</w:t>
      </w:r>
      <w:r w:rsidR="00D919AB" w:rsidRPr="001C5421">
        <w:rPr>
          <w:rFonts w:ascii="Angsana New" w:hAnsi="Angsana New" w:cs="Angsana New" w:hint="cs"/>
          <w:sz w:val="28"/>
          <w:szCs w:val="28"/>
          <w:cs/>
        </w:rPr>
        <w:t>พิจา</w:t>
      </w:r>
      <w:r w:rsidR="00D835CA">
        <w:rPr>
          <w:rFonts w:ascii="Angsana New" w:hAnsi="Angsana New" w:cs="Angsana New" w:hint="cs"/>
          <w:sz w:val="28"/>
          <w:szCs w:val="28"/>
          <w:cs/>
        </w:rPr>
        <w:t>ร</w:t>
      </w:r>
      <w:r w:rsidR="00D919AB" w:rsidRPr="001C5421">
        <w:rPr>
          <w:rFonts w:ascii="Angsana New" w:hAnsi="Angsana New" w:cs="Angsana New" w:hint="cs"/>
          <w:sz w:val="28"/>
          <w:szCs w:val="28"/>
          <w:cs/>
        </w:rPr>
        <w:t>ณา</w:t>
      </w:r>
      <w:r w:rsidR="00D835CA">
        <w:rPr>
          <w:rFonts w:ascii="Angsana New" w:hAnsi="Angsana New" w:cs="Angsana New" w:hint="cs"/>
          <w:sz w:val="28"/>
          <w:szCs w:val="28"/>
          <w:cs/>
        </w:rPr>
        <w:t xml:space="preserve"> ดังนี้</w:t>
      </w:r>
    </w:p>
    <w:p w14:paraId="667464E4" w14:textId="77777777" w:rsidR="00D835CA" w:rsidRDefault="00D835CA" w:rsidP="00800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7F0EB1D6" w14:textId="5ED8460C" w:rsidR="00D835CA" w:rsidRPr="005824E5" w:rsidRDefault="00D919AB" w:rsidP="00260199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  <w:r w:rsidRPr="00260199">
        <w:rPr>
          <w:rFonts w:ascii="Angsana New" w:hAnsi="Angsana New"/>
          <w:sz w:val="28"/>
          <w:szCs w:val="28"/>
          <w:cs/>
        </w:rPr>
        <w:t>ลูกหนี้ที่ยังไม่ด้อยคุณภาพ (</w:t>
      </w:r>
      <w:r w:rsidRPr="00260199">
        <w:rPr>
          <w:rFonts w:ascii="Angsana New" w:hAnsi="Angsana New"/>
          <w:sz w:val="28"/>
          <w:szCs w:val="28"/>
        </w:rPr>
        <w:t xml:space="preserve">stage </w:t>
      </w:r>
      <w:r w:rsidR="00593788">
        <w:rPr>
          <w:rFonts w:ascii="Angsana New" w:hAnsi="Angsana New"/>
          <w:sz w:val="28"/>
          <w:szCs w:val="28"/>
        </w:rPr>
        <w:t>1</w:t>
      </w:r>
      <w:r w:rsidRPr="00260199">
        <w:rPr>
          <w:rFonts w:ascii="Angsana New" w:hAnsi="Angsana New"/>
          <w:sz w:val="28"/>
          <w:szCs w:val="28"/>
          <w:cs/>
        </w:rPr>
        <w:t xml:space="preserve"> หรือ </w:t>
      </w:r>
      <w:r w:rsidRPr="00260199">
        <w:rPr>
          <w:rFonts w:ascii="Angsana New" w:hAnsi="Angsana New"/>
          <w:sz w:val="28"/>
          <w:szCs w:val="28"/>
        </w:rPr>
        <w:t xml:space="preserve">stage </w:t>
      </w:r>
      <w:r w:rsidR="00593788">
        <w:rPr>
          <w:rFonts w:ascii="Angsana New" w:hAnsi="Angsana New"/>
          <w:sz w:val="28"/>
          <w:szCs w:val="28"/>
        </w:rPr>
        <w:t>2</w:t>
      </w:r>
      <w:r w:rsidRPr="00260199">
        <w:rPr>
          <w:rFonts w:ascii="Angsana New" w:hAnsi="Angsana New"/>
          <w:sz w:val="28"/>
          <w:szCs w:val="28"/>
          <w:cs/>
        </w:rPr>
        <w:t xml:space="preserve">) ตั้งแต่วันที่ </w:t>
      </w:r>
      <w:r w:rsidR="00593788">
        <w:rPr>
          <w:rFonts w:ascii="Angsana New" w:hAnsi="Angsana New"/>
          <w:sz w:val="28"/>
          <w:szCs w:val="28"/>
        </w:rPr>
        <w:t>1</w:t>
      </w:r>
      <w:r w:rsidRPr="00260199">
        <w:rPr>
          <w:rFonts w:ascii="Angsana New" w:hAnsi="Angsana New"/>
          <w:sz w:val="28"/>
          <w:szCs w:val="28"/>
          <w:cs/>
        </w:rPr>
        <w:t xml:space="preserve"> มกราคม </w:t>
      </w:r>
      <w:r w:rsidR="00593788">
        <w:rPr>
          <w:rFonts w:ascii="Angsana New" w:hAnsi="Angsana New"/>
          <w:sz w:val="28"/>
          <w:szCs w:val="28"/>
        </w:rPr>
        <w:t>2563</w:t>
      </w:r>
    </w:p>
    <w:p w14:paraId="6195EB8C" w14:textId="75B12139" w:rsidR="00D919AB" w:rsidRPr="00260199" w:rsidRDefault="00D919AB" w:rsidP="00260199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  <w:r w:rsidRPr="00260199">
        <w:rPr>
          <w:rFonts w:ascii="Angsana New" w:hAnsi="Angsana New"/>
          <w:sz w:val="28"/>
          <w:szCs w:val="28"/>
          <w:cs/>
        </w:rPr>
        <w:t xml:space="preserve">ลูกหนี้ที่ด้อยคุณภาพ ตั้งแต่วันที่ </w:t>
      </w:r>
      <w:r w:rsidR="005E3A1C">
        <w:rPr>
          <w:rFonts w:ascii="Angsana New" w:hAnsi="Angsana New"/>
          <w:sz w:val="28"/>
          <w:szCs w:val="28"/>
        </w:rPr>
        <w:t>1</w:t>
      </w:r>
      <w:r w:rsidRPr="00260199">
        <w:rPr>
          <w:rFonts w:ascii="Angsana New" w:hAnsi="Angsana New"/>
          <w:sz w:val="28"/>
          <w:szCs w:val="28"/>
          <w:cs/>
        </w:rPr>
        <w:t xml:space="preserve"> มกราคม </w:t>
      </w:r>
      <w:r w:rsidR="005E3A1C">
        <w:rPr>
          <w:rFonts w:ascii="Angsana New" w:hAnsi="Angsana New"/>
          <w:sz w:val="28"/>
          <w:szCs w:val="28"/>
        </w:rPr>
        <w:t>2562</w:t>
      </w:r>
      <w:r w:rsidRPr="00260199">
        <w:rPr>
          <w:rFonts w:ascii="Angsana New" w:hAnsi="Angsana New"/>
          <w:sz w:val="28"/>
          <w:szCs w:val="28"/>
          <w:cs/>
        </w:rPr>
        <w:t xml:space="preserve"> เว้นแต่สถาบันการเงินและผู้ประกอบธุรกิจสามารถพิสูจน์ได้ว่าลูกหนี้ด้อยคุณภาพที่เกิดก่อน </w:t>
      </w:r>
      <w:r w:rsidR="005E3A1C">
        <w:rPr>
          <w:rFonts w:ascii="Angsana New" w:hAnsi="Angsana New"/>
          <w:sz w:val="28"/>
          <w:szCs w:val="28"/>
        </w:rPr>
        <w:t>1</w:t>
      </w:r>
      <w:r w:rsidRPr="00260199">
        <w:rPr>
          <w:rFonts w:ascii="Angsana New" w:hAnsi="Angsana New"/>
          <w:sz w:val="28"/>
          <w:szCs w:val="28"/>
          <w:cs/>
        </w:rPr>
        <w:t xml:space="preserve"> มกราคม </w:t>
      </w:r>
      <w:r w:rsidR="005E3A1C">
        <w:rPr>
          <w:rFonts w:ascii="Angsana New" w:hAnsi="Angsana New"/>
          <w:sz w:val="28"/>
          <w:szCs w:val="28"/>
        </w:rPr>
        <w:t>2562</w:t>
      </w:r>
      <w:r w:rsidRPr="00260199">
        <w:rPr>
          <w:rFonts w:ascii="Angsana New" w:hAnsi="Angsana New"/>
          <w:sz w:val="28"/>
          <w:szCs w:val="28"/>
          <w:cs/>
        </w:rPr>
        <w:t xml:space="preserve"> เป็นลูกหนี</w:t>
      </w:r>
      <w:r w:rsidR="00D835CA" w:rsidRPr="005824E5">
        <w:rPr>
          <w:rFonts w:ascii="Angsana New" w:hAnsi="Angsana New" w:hint="cs"/>
          <w:sz w:val="28"/>
          <w:szCs w:val="28"/>
          <w:cs/>
        </w:rPr>
        <w:t>้ด้อยคุณภาพ</w:t>
      </w:r>
      <w:r w:rsidRPr="00260199">
        <w:rPr>
          <w:rFonts w:ascii="Angsana New" w:hAnsi="Angsana New"/>
          <w:sz w:val="28"/>
          <w:szCs w:val="28"/>
          <w:cs/>
        </w:rPr>
        <w:t>ที่ได้รับผลกระทบจากภาวะเศรษฐกิจ</w:t>
      </w:r>
    </w:p>
    <w:p w14:paraId="4F7A3559" w14:textId="77777777" w:rsidR="00D835CA" w:rsidRPr="001C5421" w:rsidRDefault="00D835CA" w:rsidP="00582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1A78DD60" w14:textId="1F687862" w:rsidR="007216B6" w:rsidRDefault="00D919AB" w:rsidP="009D2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  <w:lang w:val="th-TH"/>
        </w:rPr>
      </w:pPr>
      <w:r w:rsidRPr="009D2905">
        <w:rPr>
          <w:rFonts w:ascii="Angsana New" w:hAnsi="Angsana New" w:cs="Angsana New"/>
          <w:sz w:val="28"/>
          <w:szCs w:val="28"/>
          <w:cs/>
          <w:lang w:val="th-TH"/>
        </w:rPr>
        <w:t>สถาบันการเงินและผู้ประกอบธุรกิจที่ให้ความช่วยเหลือลูกหนี้ที่ได้รับผลกระทบจากสถานการณ์ดังกล่าวต้องมีนโยบายให้ความช่วยเหลือและแนวทาง</w:t>
      </w:r>
      <w:r w:rsidR="00E17800">
        <w:rPr>
          <w:rFonts w:ascii="Angsana New" w:hAnsi="Angsana New" w:cs="Angsana New" w:hint="cs"/>
          <w:sz w:val="28"/>
          <w:szCs w:val="28"/>
          <w:cs/>
          <w:lang w:val="th-TH"/>
        </w:rPr>
        <w:t>การ</w:t>
      </w:r>
      <w:r w:rsidRPr="009D2905">
        <w:rPr>
          <w:rFonts w:ascii="Angsana New" w:hAnsi="Angsana New" w:cs="Angsana New"/>
          <w:sz w:val="28"/>
          <w:szCs w:val="28"/>
          <w:cs/>
          <w:lang w:val="th-TH"/>
        </w:rPr>
        <w:t xml:space="preserve">พิจารณาลูกหนี้ที่ได้รับผลกระทบจากสถานการณ์ดังกล่าวอย่างชัดเจน และสามารถเชื่อมโยงผลกระทบที่เกิดขึ้นกับลูกหนี้ในระดับอุตสาหกรรมหรือระดับพื้นที่ที่ได้รับผลกระทบทั้งทางตรงและทางอ้อม เพื่อให้ความช่วยเหลือลูกหนี้อย่างรวดเร็ว </w:t>
      </w:r>
    </w:p>
    <w:p w14:paraId="05DF1AA0" w14:textId="5B0D297D" w:rsidR="00FB361D" w:rsidRDefault="00FB361D" w:rsidP="009D2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  <w:lang w:val="th-TH"/>
        </w:rPr>
      </w:pPr>
    </w:p>
    <w:p w14:paraId="22FD978C" w14:textId="27547302" w:rsidR="00FB361D" w:rsidRPr="00993BD2" w:rsidRDefault="00FB361D" w:rsidP="009D2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  <w:lang w:val="th-TH"/>
        </w:rPr>
        <w:t>เมื่อ</w:t>
      </w:r>
      <w:r w:rsidR="00AD2AB6">
        <w:rPr>
          <w:rFonts w:ascii="Angsana New" w:hAnsi="Angsana New" w:cs="Angsana New" w:hint="cs"/>
          <w:sz w:val="28"/>
          <w:szCs w:val="28"/>
          <w:cs/>
          <w:lang w:val="th-TH"/>
        </w:rPr>
        <w:t xml:space="preserve">วันที่ </w:t>
      </w:r>
      <w:r w:rsidR="00AD2AB6">
        <w:rPr>
          <w:rFonts w:ascii="Angsana New" w:hAnsi="Angsana New" w:cs="Angsana New"/>
          <w:sz w:val="28"/>
          <w:szCs w:val="28"/>
        </w:rPr>
        <w:t xml:space="preserve">16 </w:t>
      </w:r>
      <w:r w:rsidR="00AD2AB6">
        <w:rPr>
          <w:rFonts w:ascii="Angsana New" w:hAnsi="Angsana New" w:cs="Angsana New" w:hint="cs"/>
          <w:sz w:val="28"/>
          <w:szCs w:val="28"/>
          <w:cs/>
        </w:rPr>
        <w:t xml:space="preserve">เมษายน </w:t>
      </w:r>
      <w:r w:rsidR="00AD2AB6">
        <w:rPr>
          <w:rFonts w:ascii="Angsana New" w:hAnsi="Angsana New" w:cs="Angsana New"/>
          <w:sz w:val="28"/>
          <w:szCs w:val="28"/>
        </w:rPr>
        <w:t xml:space="preserve">2563 </w:t>
      </w:r>
      <w:r w:rsidR="00AD2AB6">
        <w:rPr>
          <w:rFonts w:ascii="Angsana New" w:hAnsi="Angsana New" w:cs="Angsana New" w:hint="cs"/>
          <w:sz w:val="28"/>
          <w:szCs w:val="28"/>
          <w:cs/>
          <w:lang w:val="th-TH"/>
        </w:rPr>
        <w:t>สภาวิชาชีพบัญชี</w:t>
      </w:r>
      <w:r w:rsidR="009E380E">
        <w:rPr>
          <w:rFonts w:ascii="Angsana New" w:hAnsi="Angsana New" w:cs="Angsana New" w:hint="cs"/>
          <w:sz w:val="28"/>
          <w:szCs w:val="28"/>
          <w:cs/>
          <w:lang w:val="th-TH"/>
        </w:rPr>
        <w:t xml:space="preserve">ฯ </w:t>
      </w:r>
      <w:r w:rsidR="00AD2AB6" w:rsidRPr="00C56AB0">
        <w:rPr>
          <w:rFonts w:ascii="Angsana New" w:hAnsi="Angsana New" w:cs="Angsana New"/>
          <w:sz w:val="28"/>
          <w:szCs w:val="28"/>
          <w:cs/>
          <w:lang w:val="th-TH"/>
        </w:rPr>
        <w:t>ได้ออก</w:t>
      </w:r>
      <w:r w:rsidR="00F510A2">
        <w:rPr>
          <w:rFonts w:ascii="Angsana New" w:hAnsi="Angsana New" w:cs="Angsana New" w:hint="cs"/>
          <w:sz w:val="28"/>
          <w:szCs w:val="28"/>
          <w:cs/>
          <w:lang w:val="th-TH"/>
        </w:rPr>
        <w:t>ประกาศสภาวิชาชีพบัญชี</w:t>
      </w:r>
      <w:r w:rsidR="00AD2AB6" w:rsidRPr="00C56AB0">
        <w:rPr>
          <w:rFonts w:ascii="Angsana New" w:hAnsi="Angsana New" w:cs="Angsana New"/>
          <w:sz w:val="28"/>
          <w:szCs w:val="28"/>
          <w:cs/>
          <w:lang w:val="th-TH"/>
        </w:rPr>
        <w:t xml:space="preserve">ที่ </w:t>
      </w:r>
      <w:r w:rsidR="00F510A2">
        <w:rPr>
          <w:rFonts w:ascii="Angsana New" w:hAnsi="Angsana New" w:cs="Angsana New"/>
          <w:sz w:val="28"/>
          <w:szCs w:val="28"/>
        </w:rPr>
        <w:t>17</w:t>
      </w:r>
      <w:r w:rsidR="00AD2AB6" w:rsidRPr="00C56AB0">
        <w:rPr>
          <w:rFonts w:ascii="Angsana New" w:hAnsi="Angsana New" w:cs="Angsana New"/>
          <w:sz w:val="28"/>
          <w:szCs w:val="28"/>
          <w:cs/>
          <w:lang w:val="th-TH"/>
        </w:rPr>
        <w:t>/</w:t>
      </w:r>
      <w:r w:rsidR="004C7B6A" w:rsidRPr="00276C94">
        <w:rPr>
          <w:rFonts w:asciiTheme="majorBidi" w:hAnsiTheme="majorBidi" w:cstheme="majorBidi"/>
          <w:sz w:val="28"/>
          <w:szCs w:val="28"/>
        </w:rPr>
        <w:t>256</w:t>
      </w:r>
      <w:r w:rsidR="004C7B6A">
        <w:rPr>
          <w:rFonts w:asciiTheme="majorBidi" w:hAnsiTheme="majorBidi" w:cstheme="majorBidi"/>
          <w:sz w:val="28"/>
          <w:szCs w:val="28"/>
        </w:rPr>
        <w:t>3</w:t>
      </w:r>
      <w:r w:rsidR="00AD2AB6" w:rsidRPr="00C56AB0">
        <w:rPr>
          <w:rFonts w:ascii="Angsana New" w:hAnsi="Angsana New" w:cs="Angsana New"/>
          <w:sz w:val="28"/>
          <w:szCs w:val="28"/>
          <w:cs/>
          <w:lang w:val="th-TH"/>
        </w:rPr>
        <w:t xml:space="preserve"> เรื่อง </w:t>
      </w:r>
      <w:r w:rsidR="00F510A2">
        <w:rPr>
          <w:rFonts w:ascii="Angsana New" w:hAnsi="Angsana New" w:cs="Angsana New" w:hint="cs"/>
          <w:sz w:val="28"/>
          <w:szCs w:val="28"/>
          <w:cs/>
          <w:lang w:val="th-TH"/>
        </w:rPr>
        <w:t>แนวปฏิบัติ</w:t>
      </w:r>
      <w:r w:rsidR="004A7989">
        <w:rPr>
          <w:rFonts w:ascii="Angsana New" w:hAnsi="Angsana New" w:cs="Angsana New" w:hint="cs"/>
          <w:sz w:val="28"/>
          <w:szCs w:val="28"/>
          <w:cs/>
          <w:lang w:val="th-TH"/>
        </w:rPr>
        <w:t>ทางการบัญชี เรื่องมาตรการผ่อนปร</w:t>
      </w:r>
      <w:r w:rsidR="00345DA7">
        <w:rPr>
          <w:rFonts w:ascii="Angsana New" w:hAnsi="Angsana New" w:cs="Angsana New" w:hint="cs"/>
          <w:sz w:val="28"/>
          <w:szCs w:val="28"/>
          <w:cs/>
          <w:lang w:val="th-TH"/>
        </w:rPr>
        <w:t>น</w:t>
      </w:r>
      <w:r w:rsidR="004A7989">
        <w:rPr>
          <w:rFonts w:ascii="Angsana New" w:hAnsi="Angsana New" w:cs="Angsana New" w:hint="cs"/>
          <w:sz w:val="28"/>
          <w:szCs w:val="28"/>
          <w:cs/>
          <w:lang w:val="th-TH"/>
        </w:rPr>
        <w:t>ชั่วคราวสำหรับกิจการที่ให้ความช่วยเหลือลูกหนี้ที่ได้รับผลกระทบจากส</w:t>
      </w:r>
      <w:r w:rsidR="005664E9">
        <w:rPr>
          <w:rFonts w:ascii="Angsana New" w:hAnsi="Angsana New" w:cs="Angsana New" w:hint="cs"/>
          <w:sz w:val="28"/>
          <w:szCs w:val="28"/>
          <w:cs/>
          <w:lang w:val="th-TH"/>
        </w:rPr>
        <w:t>ถ</w:t>
      </w:r>
      <w:r w:rsidR="004A7989">
        <w:rPr>
          <w:rFonts w:ascii="Angsana New" w:hAnsi="Angsana New" w:cs="Angsana New" w:hint="cs"/>
          <w:sz w:val="28"/>
          <w:szCs w:val="28"/>
          <w:cs/>
          <w:lang w:val="th-TH"/>
        </w:rPr>
        <w:t>านการณ์ที่ส่งผลกระทบต่อเศรษฐกิจไทย</w:t>
      </w:r>
      <w:r w:rsidR="00426300">
        <w:rPr>
          <w:rFonts w:ascii="Angsana New" w:hAnsi="Angsana New" w:cs="Angsana New" w:hint="cs"/>
          <w:sz w:val="28"/>
          <w:szCs w:val="28"/>
          <w:cs/>
          <w:lang w:val="th-TH"/>
        </w:rPr>
        <w:t xml:space="preserve"> เพื่อให้กิจการมีข้อผ่อนปรนช</w:t>
      </w:r>
      <w:r w:rsidR="00345DA7">
        <w:rPr>
          <w:rFonts w:ascii="Angsana New" w:hAnsi="Angsana New" w:cs="Angsana New" w:hint="cs"/>
          <w:sz w:val="28"/>
          <w:szCs w:val="28"/>
          <w:cs/>
          <w:lang w:val="th-TH"/>
        </w:rPr>
        <w:t>ั่ว</w:t>
      </w:r>
      <w:r w:rsidR="00426300">
        <w:rPr>
          <w:rFonts w:ascii="Angsana New" w:hAnsi="Angsana New" w:cs="Angsana New" w:hint="cs"/>
          <w:sz w:val="28"/>
          <w:szCs w:val="28"/>
          <w:cs/>
          <w:lang w:val="th-TH"/>
        </w:rPr>
        <w:t>คราวในการพิจารณาผลขาดทุนด้านเครดิตที่คาดว่าจะเกิดขึ้น</w:t>
      </w:r>
    </w:p>
    <w:p w14:paraId="61354681" w14:textId="77777777" w:rsidR="007216B6" w:rsidRDefault="007216B6" w:rsidP="00582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8"/>
          <w:szCs w:val="28"/>
          <w:lang w:val="th-TH"/>
        </w:rPr>
      </w:pPr>
    </w:p>
    <w:p w14:paraId="3907C0D9" w14:textId="21C42203" w:rsidR="006E640D" w:rsidRDefault="00E40E7E" w:rsidP="009D2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  <w:lang w:val="th-TH"/>
        </w:rPr>
      </w:pPr>
      <w:r>
        <w:rPr>
          <w:rFonts w:ascii="Angsana New" w:hAnsi="Angsana New" w:cs="Angsana New" w:hint="cs"/>
          <w:sz w:val="28"/>
          <w:szCs w:val="28"/>
          <w:cs/>
          <w:lang w:val="th-TH"/>
        </w:rPr>
        <w:t>กลุ่มบริษัทและ</w:t>
      </w:r>
      <w:r w:rsidR="007C030A">
        <w:rPr>
          <w:rFonts w:ascii="Angsana New" w:hAnsi="Angsana New" w:cs="Angsana New" w:hint="cs"/>
          <w:sz w:val="28"/>
          <w:szCs w:val="28"/>
          <w:cs/>
          <w:lang w:val="th-TH"/>
        </w:rPr>
        <w:t>บริษัทในฐานะที่เป็น</w:t>
      </w:r>
      <w:r w:rsidR="006E640D" w:rsidRPr="00873E17">
        <w:rPr>
          <w:rFonts w:ascii="Angsana New" w:hAnsi="Angsana New" w:cs="Angsana New" w:hint="cs"/>
          <w:sz w:val="28"/>
          <w:szCs w:val="28"/>
          <w:cs/>
          <w:lang w:val="th-TH"/>
        </w:rPr>
        <w:t>ผู้ประกอบธุรกิจที่ให้ความช่วยเหลือ</w:t>
      </w:r>
      <w:r w:rsidR="00523CE0" w:rsidRPr="00873E17">
        <w:rPr>
          <w:rFonts w:ascii="Angsana New" w:hAnsi="Angsana New" w:cs="Angsana New" w:hint="cs"/>
          <w:sz w:val="28"/>
          <w:szCs w:val="28"/>
          <w:cs/>
          <w:lang w:val="th-TH"/>
        </w:rPr>
        <w:t>ลูกหนี้ที่ได้รับผลกระทบ</w:t>
      </w:r>
      <w:r w:rsidR="007C030A">
        <w:rPr>
          <w:rFonts w:ascii="Angsana New" w:hAnsi="Angsana New" w:cs="Angsana New" w:hint="cs"/>
          <w:sz w:val="28"/>
          <w:szCs w:val="28"/>
          <w:cs/>
          <w:lang w:val="th-TH"/>
        </w:rPr>
        <w:t>ได้</w:t>
      </w:r>
      <w:r w:rsidR="00523CE0">
        <w:rPr>
          <w:rFonts w:ascii="Angsana New" w:hAnsi="Angsana New" w:cs="Angsana New" w:hint="cs"/>
          <w:sz w:val="28"/>
          <w:szCs w:val="28"/>
          <w:cs/>
          <w:lang w:val="th-TH"/>
        </w:rPr>
        <w:t>ถือปฏิบัติ</w:t>
      </w:r>
      <w:r w:rsidR="00E874EF">
        <w:rPr>
          <w:rFonts w:ascii="Angsana New" w:hAnsi="Angsana New" w:cs="Angsana New" w:hint="cs"/>
          <w:sz w:val="28"/>
          <w:szCs w:val="28"/>
          <w:cs/>
          <w:lang w:val="th-TH"/>
        </w:rPr>
        <w:t>ตาม</w:t>
      </w:r>
      <w:r w:rsidR="00120505">
        <w:rPr>
          <w:rFonts w:ascii="Angsana New" w:hAnsi="Angsana New" w:cs="Angsana New" w:hint="cs"/>
          <w:sz w:val="28"/>
          <w:szCs w:val="28"/>
          <w:cs/>
          <w:lang w:val="th-TH"/>
        </w:rPr>
        <w:t>หนังสือเวียนและ</w:t>
      </w:r>
      <w:r w:rsidR="00526116">
        <w:rPr>
          <w:rFonts w:ascii="Angsana New" w:hAnsi="Angsana New" w:cs="Angsana New" w:hint="cs"/>
          <w:sz w:val="28"/>
          <w:szCs w:val="28"/>
          <w:cs/>
          <w:lang w:val="th-TH"/>
        </w:rPr>
        <w:t>ประกาศ</w:t>
      </w:r>
      <w:r w:rsidR="00183EEA">
        <w:rPr>
          <w:rFonts w:ascii="Angsana New" w:hAnsi="Angsana New" w:cs="Angsana New" w:hint="cs"/>
          <w:sz w:val="28"/>
          <w:szCs w:val="28"/>
          <w:cs/>
          <w:lang w:val="th-TH"/>
        </w:rPr>
        <w:t>ดังกล่าว</w:t>
      </w:r>
      <w:r w:rsidR="00526116">
        <w:rPr>
          <w:rFonts w:ascii="Angsana New" w:hAnsi="Angsana New" w:cs="Angsana New" w:hint="cs"/>
          <w:sz w:val="28"/>
          <w:szCs w:val="28"/>
          <w:cs/>
          <w:lang w:val="th-TH"/>
        </w:rPr>
        <w:t xml:space="preserve"> </w:t>
      </w:r>
      <w:r w:rsidR="006E2A9D">
        <w:rPr>
          <w:rFonts w:ascii="Angsana New" w:hAnsi="Angsana New" w:cs="Angsana New" w:hint="cs"/>
          <w:sz w:val="28"/>
          <w:szCs w:val="28"/>
          <w:cs/>
          <w:lang w:val="th-TH"/>
        </w:rPr>
        <w:t xml:space="preserve">ทั้งนี้ </w:t>
      </w:r>
      <w:r w:rsidR="00D20821">
        <w:rPr>
          <w:rFonts w:ascii="Angsana New" w:hAnsi="Angsana New" w:cs="Angsana New" w:hint="cs"/>
          <w:sz w:val="28"/>
          <w:szCs w:val="28"/>
          <w:cs/>
          <w:lang w:val="th-TH"/>
        </w:rPr>
        <w:t>แนวทางการช่วยเหลือและ</w:t>
      </w:r>
      <w:r w:rsidR="006E2A9D">
        <w:rPr>
          <w:rFonts w:ascii="Angsana New" w:hAnsi="Angsana New" w:cs="Angsana New" w:hint="cs"/>
          <w:sz w:val="28"/>
          <w:szCs w:val="28"/>
          <w:cs/>
          <w:lang w:val="th-TH"/>
        </w:rPr>
        <w:t>วิธีปฏิบัติทางการบัญชีที่เกี่ยวข้องกับ</w:t>
      </w:r>
      <w:r>
        <w:rPr>
          <w:rFonts w:ascii="Angsana New" w:hAnsi="Angsana New" w:cs="Angsana New" w:hint="cs"/>
          <w:sz w:val="28"/>
          <w:szCs w:val="28"/>
          <w:cs/>
          <w:lang w:val="th-TH"/>
        </w:rPr>
        <w:t>กลุ่มบริษัท</w:t>
      </w:r>
      <w:r w:rsidR="00276AD3">
        <w:rPr>
          <w:rFonts w:ascii="Angsana New" w:hAnsi="Angsana New" w:cs="Angsana New" w:hint="cs"/>
          <w:sz w:val="28"/>
          <w:szCs w:val="28"/>
          <w:cs/>
          <w:lang w:val="th-TH"/>
        </w:rPr>
        <w:t>และ</w:t>
      </w:r>
      <w:r w:rsidR="006E2A9D">
        <w:rPr>
          <w:rFonts w:ascii="Angsana New" w:hAnsi="Angsana New" w:cs="Angsana New" w:hint="cs"/>
          <w:sz w:val="28"/>
          <w:szCs w:val="28"/>
          <w:cs/>
          <w:lang w:val="th-TH"/>
        </w:rPr>
        <w:t>บริษัท มี</w:t>
      </w:r>
      <w:r w:rsidR="00523CE0">
        <w:rPr>
          <w:rFonts w:ascii="Angsana New" w:hAnsi="Angsana New" w:cs="Angsana New" w:hint="cs"/>
          <w:sz w:val="28"/>
          <w:szCs w:val="28"/>
          <w:cs/>
          <w:lang w:val="th-TH"/>
        </w:rPr>
        <w:t>ดังนี้</w:t>
      </w:r>
    </w:p>
    <w:p w14:paraId="1AD3361F" w14:textId="77777777" w:rsidR="006E640D" w:rsidRDefault="006E6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8"/>
          <w:szCs w:val="28"/>
          <w:lang w:val="th-TH"/>
        </w:rPr>
      </w:pPr>
    </w:p>
    <w:p w14:paraId="008C6504" w14:textId="3910E72B" w:rsidR="00D919AB" w:rsidRPr="00E05ECB" w:rsidRDefault="00197A99" w:rsidP="00E05ECB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1. </w:t>
      </w:r>
      <w:r>
        <w:rPr>
          <w:rFonts w:ascii="Angsana New" w:hAnsi="Angsana New"/>
          <w:sz w:val="28"/>
          <w:szCs w:val="28"/>
        </w:rPr>
        <w:tab/>
      </w:r>
      <w:r w:rsidR="00D919AB" w:rsidRPr="00E05ECB">
        <w:rPr>
          <w:rFonts w:ascii="Angsana New" w:hAnsi="Angsana New"/>
          <w:sz w:val="28"/>
          <w:szCs w:val="28"/>
          <w:cs/>
        </w:rPr>
        <w:t>การจัดชั้นลูกหนี้</w:t>
      </w:r>
    </w:p>
    <w:p w14:paraId="250BFA8F" w14:textId="39E48694" w:rsidR="00D919AB" w:rsidRPr="001C5421" w:rsidRDefault="00D919AB" w:rsidP="00E0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1350" w:hanging="450"/>
        <w:jc w:val="thaiDistribute"/>
        <w:rPr>
          <w:rFonts w:ascii="Angsana New" w:hAnsi="Angsana New"/>
          <w:sz w:val="28"/>
          <w:szCs w:val="28"/>
        </w:rPr>
      </w:pPr>
      <w:r w:rsidRPr="001C5421">
        <w:rPr>
          <w:rFonts w:ascii="Angsana New" w:hAnsi="Angsana New" w:cs="Angsana New"/>
          <w:sz w:val="28"/>
          <w:szCs w:val="28"/>
          <w:cs/>
        </w:rPr>
        <w:t>1.1</w:t>
      </w:r>
      <w:r w:rsidRPr="001C5421">
        <w:rPr>
          <w:rFonts w:ascii="Angsana New" w:hAnsi="Angsana New" w:cs="Angsana New"/>
          <w:sz w:val="28"/>
          <w:szCs w:val="28"/>
          <w:cs/>
        </w:rPr>
        <w:tab/>
      </w:r>
      <w:r w:rsidRPr="001C5421">
        <w:rPr>
          <w:rFonts w:ascii="Angsana New" w:hAnsi="Angsana New" w:cs="Angsana New" w:hint="cs"/>
          <w:sz w:val="28"/>
          <w:szCs w:val="28"/>
          <w:cs/>
        </w:rPr>
        <w:t>การให้ความช่วยเหลือแก่ลูกหนี้ที่ยังไม่ด้อยคุณภาพ</w:t>
      </w:r>
      <w:r w:rsidRPr="001C5421">
        <w:rPr>
          <w:rFonts w:ascii="Angsana New" w:hAnsi="Angsana New" w:cs="Angsana New"/>
          <w:sz w:val="28"/>
          <w:szCs w:val="28"/>
          <w:cs/>
        </w:rPr>
        <w:t xml:space="preserve"> (</w:t>
      </w:r>
      <w:r w:rsidRPr="001C5421">
        <w:rPr>
          <w:rFonts w:ascii="Angsana New" w:hAnsi="Angsana New"/>
          <w:sz w:val="28"/>
          <w:szCs w:val="28"/>
        </w:rPr>
        <w:t xml:space="preserve">Non-NPL) </w:t>
      </w:r>
      <w:r w:rsidR="00E40E7E">
        <w:rPr>
          <w:rFonts w:ascii="Angsana New" w:hAnsi="Angsana New" w:cs="Angsana New" w:hint="cs"/>
          <w:sz w:val="28"/>
          <w:szCs w:val="28"/>
          <w:cs/>
        </w:rPr>
        <w:t>กลุ่มบริษัทและ</w:t>
      </w:r>
      <w:r w:rsidRPr="001C5421">
        <w:rPr>
          <w:rFonts w:ascii="Angsana New" w:hAnsi="Angsana New" w:cs="Angsana New" w:hint="cs"/>
          <w:sz w:val="28"/>
          <w:szCs w:val="28"/>
          <w:cs/>
        </w:rPr>
        <w:t>บริษัทสามารถจัดชั้นลูกหนี้ดังกล่าวเป็นชั้นที่ไม่มีการเพิ่มขึ้นอย่างมีนัยสำคัญของความเสี่ยงด้านเครดิต</w:t>
      </w:r>
      <w:r w:rsidRPr="001C5421">
        <w:rPr>
          <w:rFonts w:ascii="Angsana New" w:hAnsi="Angsana New" w:cs="Angsana New"/>
          <w:sz w:val="28"/>
          <w:szCs w:val="28"/>
          <w:cs/>
        </w:rPr>
        <w:t xml:space="preserve"> (</w:t>
      </w:r>
      <w:r w:rsidRPr="001C5421">
        <w:rPr>
          <w:rFonts w:ascii="Angsana New" w:hAnsi="Angsana New"/>
          <w:sz w:val="28"/>
          <w:szCs w:val="28"/>
        </w:rPr>
        <w:t xml:space="preserve">Performing </w:t>
      </w:r>
      <w:r w:rsidRPr="001C5421">
        <w:rPr>
          <w:rFonts w:ascii="Angsana New" w:hAnsi="Angsana New" w:cs="Angsana New" w:hint="cs"/>
          <w:sz w:val="28"/>
          <w:szCs w:val="28"/>
          <w:cs/>
        </w:rPr>
        <w:t>หรือ</w:t>
      </w:r>
      <w:r w:rsidRPr="001C5421">
        <w:rPr>
          <w:rFonts w:ascii="Angsana New" w:hAnsi="Angsana New" w:cs="Angsana New"/>
          <w:sz w:val="28"/>
          <w:szCs w:val="28"/>
          <w:cs/>
        </w:rPr>
        <w:t xml:space="preserve"> </w:t>
      </w:r>
      <w:r w:rsidRPr="001C5421">
        <w:rPr>
          <w:rFonts w:ascii="Angsana New" w:hAnsi="Angsana New"/>
          <w:sz w:val="28"/>
          <w:szCs w:val="28"/>
        </w:rPr>
        <w:t xml:space="preserve">stage </w:t>
      </w:r>
      <w:r w:rsidRPr="001C5421">
        <w:rPr>
          <w:rFonts w:ascii="Angsana New" w:hAnsi="Angsana New" w:cs="Angsana New"/>
          <w:sz w:val="28"/>
          <w:szCs w:val="28"/>
          <w:cs/>
        </w:rPr>
        <w:t xml:space="preserve">1) </w:t>
      </w:r>
      <w:r w:rsidR="003F36C1">
        <w:rPr>
          <w:rFonts w:ascii="Angsana New" w:hAnsi="Angsana New" w:cs="Angsana New" w:hint="cs"/>
          <w:sz w:val="28"/>
          <w:szCs w:val="28"/>
          <w:cs/>
        </w:rPr>
        <w:t>ได้</w:t>
      </w:r>
      <w:r w:rsidRPr="001C5421">
        <w:rPr>
          <w:rFonts w:ascii="Angsana New" w:hAnsi="Angsana New" w:cs="Angsana New" w:hint="cs"/>
          <w:sz w:val="28"/>
          <w:szCs w:val="28"/>
          <w:cs/>
        </w:rPr>
        <w:t>ทันที</w:t>
      </w:r>
      <w:r w:rsidR="003F36C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C5421">
        <w:rPr>
          <w:rFonts w:ascii="Angsana New" w:hAnsi="Angsana New" w:cs="Angsana New" w:hint="cs"/>
          <w:sz w:val="28"/>
          <w:szCs w:val="28"/>
          <w:cs/>
        </w:rPr>
        <w:t>หากวิเ</w:t>
      </w:r>
      <w:r w:rsidR="003F36C1">
        <w:rPr>
          <w:rFonts w:ascii="Angsana New" w:hAnsi="Angsana New" w:cs="Angsana New" w:hint="cs"/>
          <w:sz w:val="28"/>
          <w:szCs w:val="28"/>
          <w:cs/>
        </w:rPr>
        <w:t>ค</w:t>
      </w:r>
      <w:r w:rsidRPr="001C5421">
        <w:rPr>
          <w:rFonts w:ascii="Angsana New" w:hAnsi="Angsana New" w:cs="Angsana New" w:hint="cs"/>
          <w:sz w:val="28"/>
          <w:szCs w:val="28"/>
          <w:cs/>
        </w:rPr>
        <w:t>ราะห์ฐานะและกิจการของลูกหนี้แล้วเห็นว่าลูกหนี้สามารถปฏิบัติตาม</w:t>
      </w:r>
      <w:r w:rsidR="003F36C1">
        <w:rPr>
          <w:rFonts w:ascii="Angsana New" w:hAnsi="Angsana New" w:cs="Angsana New" w:hint="cs"/>
          <w:sz w:val="28"/>
          <w:szCs w:val="28"/>
          <w:cs/>
        </w:rPr>
        <w:t>สัญญา</w:t>
      </w:r>
      <w:r w:rsidRPr="001C5421">
        <w:rPr>
          <w:rFonts w:ascii="Angsana New" w:hAnsi="Angsana New" w:cs="Angsana New" w:hint="cs"/>
          <w:sz w:val="28"/>
          <w:szCs w:val="28"/>
          <w:cs/>
        </w:rPr>
        <w:t>การปรับปรุงโครงสร้างหนี้ได้</w:t>
      </w:r>
      <w:r w:rsidRPr="001C5421">
        <w:rPr>
          <w:rFonts w:ascii="Angsana New" w:hAnsi="Angsana New" w:cs="Angsana New"/>
          <w:sz w:val="28"/>
          <w:szCs w:val="28"/>
          <w:cs/>
        </w:rPr>
        <w:t xml:space="preserve"> </w:t>
      </w:r>
      <w:r w:rsidRPr="001C5421">
        <w:rPr>
          <w:rFonts w:ascii="Angsana New" w:hAnsi="Angsana New" w:cs="Angsana New" w:hint="cs"/>
          <w:sz w:val="28"/>
          <w:szCs w:val="28"/>
          <w:cs/>
        </w:rPr>
        <w:t>โดยไม่ต้องรอการติตตามผลการปฏิบัติตามเงื่อนไขการปรับปรุงโครงสร้างหนี้</w:t>
      </w:r>
      <w:r w:rsidRPr="001C5421">
        <w:rPr>
          <w:rFonts w:ascii="Angsana New" w:hAnsi="Angsana New" w:cs="Angsana New"/>
          <w:sz w:val="28"/>
          <w:szCs w:val="28"/>
          <w:cs/>
        </w:rPr>
        <w:t xml:space="preserve"> </w:t>
      </w:r>
      <w:r w:rsidRPr="001C5421">
        <w:rPr>
          <w:rFonts w:ascii="Angsana New" w:hAnsi="Angsana New" w:cs="Angsana New" w:hint="cs"/>
          <w:sz w:val="28"/>
          <w:szCs w:val="28"/>
          <w:cs/>
        </w:rPr>
        <w:t>และให้ถือว่าการปรับปรุงโครงสร้างหนี้ดังกล่าวเป็นการปรับปรุงโครงสร้างหนี้ในลักษณะเชิงป้องกัน</w:t>
      </w:r>
      <w:r w:rsidRPr="001C5421">
        <w:rPr>
          <w:rFonts w:ascii="Angsana New" w:hAnsi="Angsana New" w:cs="Angsana New"/>
          <w:sz w:val="28"/>
          <w:szCs w:val="28"/>
          <w:cs/>
        </w:rPr>
        <w:t xml:space="preserve"> (</w:t>
      </w:r>
      <w:r w:rsidR="003F36C1">
        <w:rPr>
          <w:rFonts w:ascii="Angsana New" w:hAnsi="Angsana New"/>
          <w:sz w:val="28"/>
          <w:szCs w:val="28"/>
        </w:rPr>
        <w:t>p</w:t>
      </w:r>
      <w:r w:rsidRPr="001C5421">
        <w:rPr>
          <w:rFonts w:ascii="Angsana New" w:hAnsi="Angsana New"/>
          <w:sz w:val="28"/>
          <w:szCs w:val="28"/>
        </w:rPr>
        <w:t xml:space="preserve">re-emptive) </w:t>
      </w:r>
      <w:r w:rsidRPr="001C5421">
        <w:rPr>
          <w:rFonts w:ascii="Angsana New" w:hAnsi="Angsana New" w:cs="Angsana New" w:hint="cs"/>
          <w:sz w:val="28"/>
          <w:szCs w:val="28"/>
          <w:cs/>
        </w:rPr>
        <w:t>โดยไม่ถือเป็นการปรับปรุงโครงสร้างหนี้ที่มีปัญหา</w:t>
      </w:r>
      <w:r w:rsidRPr="001C5421">
        <w:rPr>
          <w:rFonts w:ascii="Angsana New" w:hAnsi="Angsana New" w:cs="Angsana New"/>
          <w:sz w:val="28"/>
          <w:szCs w:val="28"/>
          <w:cs/>
        </w:rPr>
        <w:t xml:space="preserve"> (</w:t>
      </w:r>
      <w:r w:rsidRPr="001C5421">
        <w:rPr>
          <w:rFonts w:ascii="Angsana New" w:hAnsi="Angsana New"/>
          <w:sz w:val="28"/>
          <w:szCs w:val="28"/>
        </w:rPr>
        <w:t>Troubled Debt Restructuring)</w:t>
      </w:r>
    </w:p>
    <w:p w14:paraId="7EE91129" w14:textId="4D1C8E37" w:rsidR="00D919AB" w:rsidRDefault="00D919AB" w:rsidP="00E0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1350" w:hanging="450"/>
        <w:jc w:val="thaiDistribute"/>
        <w:rPr>
          <w:rFonts w:ascii="Angsana New" w:hAnsi="Angsana New" w:cs="Angsana New"/>
          <w:sz w:val="28"/>
          <w:szCs w:val="28"/>
        </w:rPr>
      </w:pPr>
      <w:r w:rsidRPr="001C5421">
        <w:rPr>
          <w:rFonts w:ascii="Angsana New" w:hAnsi="Angsana New" w:cs="Angsana New"/>
          <w:sz w:val="28"/>
          <w:szCs w:val="28"/>
          <w:cs/>
        </w:rPr>
        <w:t>1.2</w:t>
      </w:r>
      <w:r w:rsidRPr="001C5421">
        <w:rPr>
          <w:rFonts w:ascii="Angsana New" w:hAnsi="Angsana New" w:cs="Angsana New"/>
          <w:sz w:val="28"/>
          <w:szCs w:val="28"/>
          <w:cs/>
        </w:rPr>
        <w:tab/>
      </w:r>
      <w:r w:rsidRPr="001C5421">
        <w:rPr>
          <w:rFonts w:ascii="Angsana New" w:hAnsi="Angsana New" w:cs="Angsana New" w:hint="cs"/>
          <w:sz w:val="28"/>
          <w:szCs w:val="28"/>
          <w:cs/>
        </w:rPr>
        <w:t>การให้ความช่วยเหลือลูกหนี้ที่ด้อยคุณภาพ</w:t>
      </w:r>
      <w:r w:rsidRPr="001C5421">
        <w:rPr>
          <w:rFonts w:ascii="Angsana New" w:hAnsi="Angsana New" w:cs="Angsana New"/>
          <w:sz w:val="28"/>
          <w:szCs w:val="28"/>
          <w:cs/>
        </w:rPr>
        <w:t xml:space="preserve"> (</w:t>
      </w:r>
      <w:r w:rsidRPr="001C5421">
        <w:rPr>
          <w:rFonts w:ascii="Angsana New" w:hAnsi="Angsana New"/>
          <w:sz w:val="28"/>
          <w:szCs w:val="28"/>
        </w:rPr>
        <w:t xml:space="preserve">NPL) </w:t>
      </w:r>
      <w:r w:rsidR="00E40E7E" w:rsidRPr="00E05ECB">
        <w:rPr>
          <w:rFonts w:ascii="Angsana New" w:hAnsi="Angsana New" w:cs="Angsana New"/>
          <w:sz w:val="28"/>
          <w:szCs w:val="28"/>
          <w:cs/>
        </w:rPr>
        <w:t>กลุ่ม</w:t>
      </w:r>
      <w:r w:rsidRPr="001C5421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E40E7E">
        <w:rPr>
          <w:rFonts w:ascii="Angsana New" w:hAnsi="Angsana New" w:cs="Angsana New" w:hint="cs"/>
          <w:sz w:val="28"/>
          <w:szCs w:val="28"/>
          <w:cs/>
        </w:rPr>
        <w:t>และ</w:t>
      </w:r>
      <w:r w:rsidRPr="001C5421">
        <w:rPr>
          <w:rFonts w:ascii="Angsana New" w:hAnsi="Angsana New" w:cs="Angsana New" w:hint="cs"/>
          <w:sz w:val="28"/>
          <w:szCs w:val="28"/>
          <w:cs/>
        </w:rPr>
        <w:t>บริษัทสามารถจัดชั้นลู</w:t>
      </w:r>
      <w:r w:rsidR="00271AEE">
        <w:rPr>
          <w:rFonts w:ascii="Angsana New" w:hAnsi="Angsana New" w:cs="Angsana New" w:hint="cs"/>
          <w:sz w:val="28"/>
          <w:szCs w:val="28"/>
          <w:cs/>
        </w:rPr>
        <w:t>ก</w:t>
      </w:r>
      <w:r w:rsidRPr="001C5421">
        <w:rPr>
          <w:rFonts w:ascii="Angsana New" w:hAnsi="Angsana New" w:cs="Angsana New" w:hint="cs"/>
          <w:sz w:val="28"/>
          <w:szCs w:val="28"/>
          <w:cs/>
        </w:rPr>
        <w:t>หนี้ดังกล่าวเป็นชั้น</w:t>
      </w:r>
      <w:r w:rsidRPr="001C5421">
        <w:rPr>
          <w:rFonts w:ascii="Angsana New" w:hAnsi="Angsana New" w:cs="Angsana New"/>
          <w:sz w:val="28"/>
          <w:szCs w:val="28"/>
          <w:cs/>
        </w:rPr>
        <w:t xml:space="preserve"> </w:t>
      </w:r>
      <w:r w:rsidRPr="001C5421">
        <w:rPr>
          <w:rFonts w:ascii="Angsana New" w:hAnsi="Angsana New"/>
          <w:sz w:val="28"/>
          <w:szCs w:val="28"/>
        </w:rPr>
        <w:t xml:space="preserve">performing </w:t>
      </w:r>
      <w:r w:rsidRPr="001C5421">
        <w:rPr>
          <w:rFonts w:ascii="Angsana New" w:hAnsi="Angsana New" w:cs="Angsana New" w:hint="cs"/>
          <w:sz w:val="28"/>
          <w:szCs w:val="28"/>
          <w:cs/>
        </w:rPr>
        <w:t>ได้</w:t>
      </w:r>
      <w:r w:rsidRPr="001C5421">
        <w:rPr>
          <w:rFonts w:ascii="Angsana New" w:hAnsi="Angsana New" w:cs="Angsana New"/>
          <w:sz w:val="28"/>
          <w:szCs w:val="28"/>
          <w:cs/>
        </w:rPr>
        <w:t xml:space="preserve"> </w:t>
      </w:r>
      <w:r w:rsidRPr="001C5421">
        <w:rPr>
          <w:rFonts w:ascii="Angsana New" w:hAnsi="Angsana New" w:cs="Angsana New" w:hint="cs"/>
          <w:sz w:val="28"/>
          <w:szCs w:val="28"/>
          <w:cs/>
        </w:rPr>
        <w:t>หากลูกหนี้สามารถชำระเงินตามสัญญา</w:t>
      </w:r>
      <w:r w:rsidR="00271AEE">
        <w:rPr>
          <w:rFonts w:ascii="Angsana New" w:hAnsi="Angsana New" w:cs="Angsana New" w:hint="cs"/>
          <w:sz w:val="28"/>
          <w:szCs w:val="28"/>
          <w:cs/>
        </w:rPr>
        <w:t>การ</w:t>
      </w:r>
      <w:r w:rsidRPr="001C5421">
        <w:rPr>
          <w:rFonts w:ascii="Angsana New" w:hAnsi="Angsana New" w:cs="Angsana New" w:hint="cs"/>
          <w:sz w:val="28"/>
          <w:szCs w:val="28"/>
          <w:cs/>
        </w:rPr>
        <w:t>ปรับปรุงโครงสร้างหนี้ใหม่ได้ติดต่อกันเป็นเวลา</w:t>
      </w:r>
      <w:r w:rsidRPr="001C5421">
        <w:rPr>
          <w:rFonts w:ascii="Angsana New" w:hAnsi="Angsana New" w:cs="Angsana New"/>
          <w:sz w:val="28"/>
          <w:szCs w:val="28"/>
          <w:cs/>
        </w:rPr>
        <w:t xml:space="preserve"> 3 </w:t>
      </w:r>
      <w:r w:rsidRPr="001C5421">
        <w:rPr>
          <w:rFonts w:ascii="Angsana New" w:hAnsi="Angsana New" w:cs="Angsana New" w:hint="cs"/>
          <w:sz w:val="28"/>
          <w:szCs w:val="28"/>
          <w:cs/>
        </w:rPr>
        <w:t>เดือนหรือ</w:t>
      </w:r>
      <w:r w:rsidR="00271AE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71AEE">
        <w:rPr>
          <w:rFonts w:ascii="Angsana New" w:hAnsi="Angsana New" w:cs="Angsana New"/>
          <w:sz w:val="28"/>
          <w:szCs w:val="28"/>
        </w:rPr>
        <w:t xml:space="preserve">3 </w:t>
      </w:r>
      <w:r w:rsidRPr="001C5421">
        <w:rPr>
          <w:rFonts w:ascii="Angsana New" w:hAnsi="Angsana New" w:cs="Angsana New" w:hint="cs"/>
          <w:sz w:val="28"/>
          <w:szCs w:val="28"/>
          <w:cs/>
        </w:rPr>
        <w:t>งวดการชำระเงิน</w:t>
      </w:r>
      <w:r w:rsidRPr="001C5421">
        <w:rPr>
          <w:rFonts w:ascii="Angsana New" w:hAnsi="Angsana New" w:cs="Angsana New"/>
          <w:sz w:val="28"/>
          <w:szCs w:val="28"/>
          <w:cs/>
        </w:rPr>
        <w:t xml:space="preserve"> </w:t>
      </w:r>
      <w:r w:rsidRPr="001C5421">
        <w:rPr>
          <w:rFonts w:ascii="Angsana New" w:hAnsi="Angsana New" w:cs="Angsana New" w:hint="cs"/>
          <w:sz w:val="28"/>
          <w:szCs w:val="28"/>
          <w:cs/>
        </w:rPr>
        <w:t>แล้วแต่ะระยะเวลาใดจะนานกว่า</w:t>
      </w:r>
    </w:p>
    <w:p w14:paraId="5B65807B" w14:textId="77777777" w:rsidR="003225FC" w:rsidRDefault="003225FC" w:rsidP="00E0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1350" w:hanging="450"/>
        <w:jc w:val="thaiDistribute"/>
        <w:rPr>
          <w:rFonts w:ascii="Angsana New" w:hAnsi="Angsana New" w:cs="Angsana New"/>
          <w:sz w:val="28"/>
          <w:szCs w:val="28"/>
        </w:rPr>
      </w:pPr>
    </w:p>
    <w:p w14:paraId="5B88B53C" w14:textId="16DF6F67" w:rsidR="00E03231" w:rsidRDefault="00E03231" w:rsidP="00E0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hanging="360"/>
        <w:jc w:val="thaiDistribute"/>
        <w:rPr>
          <w:rFonts w:ascii="Angsana New" w:hAnsi="Angsana New" w:cs="Angsana New"/>
          <w:sz w:val="28"/>
          <w:szCs w:val="28"/>
        </w:rPr>
      </w:pPr>
      <w:r w:rsidRPr="00E03231">
        <w:rPr>
          <w:rFonts w:ascii="Angsana New" w:hAnsi="Angsana New" w:cs="Angsana New"/>
          <w:sz w:val="28"/>
          <w:szCs w:val="28"/>
          <w:cs/>
        </w:rPr>
        <w:t>2.</w:t>
      </w:r>
      <w:r w:rsidRPr="00E03231">
        <w:rPr>
          <w:rFonts w:ascii="Angsana New" w:hAnsi="Angsana New" w:cs="Angsana New"/>
          <w:sz w:val="28"/>
          <w:szCs w:val="28"/>
          <w:cs/>
        </w:rPr>
        <w:tab/>
      </w:r>
      <w:r w:rsidRPr="00E03231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กลุ่มบริษัทและบริษัทสามารถ</w:t>
      </w:r>
      <w:r w:rsidR="004B32EE">
        <w:rPr>
          <w:rFonts w:ascii="Angsana New" w:hAnsi="Angsana New" w:cs="Angsana New" w:hint="cs"/>
          <w:sz w:val="28"/>
          <w:szCs w:val="28"/>
          <w:cs/>
        </w:rPr>
        <w:t>พิจารณา</w:t>
      </w:r>
      <w:r w:rsidRPr="00E03231">
        <w:rPr>
          <w:rFonts w:ascii="Angsana New" w:hAnsi="Angsana New" w:cs="Angsana New" w:hint="cs"/>
          <w:sz w:val="28"/>
          <w:szCs w:val="28"/>
          <w:cs/>
        </w:rPr>
        <w:t>กำหนดวงเงินชั่วคราวกรณีฉุกเฉินที่มีความจำเป็นต่อการดำรงชีพของสินเชื่อส่วนบุคคลภายใต้การกำกับ</w:t>
      </w:r>
      <w:r w:rsidRPr="00E03231">
        <w:rPr>
          <w:rFonts w:ascii="Angsana New" w:hAnsi="Angsana New" w:cs="Angsana New"/>
          <w:sz w:val="28"/>
          <w:szCs w:val="28"/>
          <w:cs/>
        </w:rPr>
        <w:t xml:space="preserve"> </w:t>
      </w:r>
      <w:r w:rsidRPr="00E03231">
        <w:rPr>
          <w:rFonts w:ascii="Angsana New" w:hAnsi="Angsana New" w:cs="Angsana New" w:hint="cs"/>
          <w:sz w:val="28"/>
          <w:szCs w:val="28"/>
          <w:cs/>
        </w:rPr>
        <w:t>โดยขึ้นอยู่กับการพิจารณาของ</w:t>
      </w:r>
      <w:r w:rsidR="004B32EE" w:rsidRPr="00E03231">
        <w:rPr>
          <w:rFonts w:ascii="Angsana New" w:hAnsi="Angsana New" w:cs="Angsana New" w:hint="cs"/>
          <w:sz w:val="28"/>
          <w:szCs w:val="28"/>
          <w:cs/>
        </w:rPr>
        <w:t>กลุ่มบริษัทและ</w:t>
      </w:r>
      <w:r w:rsidRPr="00E03231">
        <w:rPr>
          <w:rFonts w:ascii="Angsana New" w:hAnsi="Angsana New" w:cs="Angsana New" w:hint="cs"/>
          <w:sz w:val="28"/>
          <w:szCs w:val="28"/>
          <w:cs/>
        </w:rPr>
        <w:t>บริษัท</w:t>
      </w:r>
    </w:p>
    <w:p w14:paraId="063EAAA5" w14:textId="4BF78CF2" w:rsidR="00167120" w:rsidRPr="00993BD2" w:rsidRDefault="005D58D1" w:rsidP="00993BD2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6</w:t>
      </w:r>
      <w:r w:rsidR="00993BD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ab/>
      </w:r>
      <w:r w:rsidR="004C7F9F" w:rsidRPr="0014301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ลูกหนี้ตามสัญญาเช่าซื้อ</w:t>
      </w:r>
    </w:p>
    <w:p w14:paraId="27A92056" w14:textId="77777777" w:rsidR="00C6601E" w:rsidRPr="00BF3C31" w:rsidRDefault="00C6601E" w:rsidP="00C6601E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7"/>
        <w:gridCol w:w="1008"/>
        <w:gridCol w:w="1008"/>
        <w:gridCol w:w="1008"/>
        <w:gridCol w:w="1011"/>
        <w:gridCol w:w="1008"/>
        <w:gridCol w:w="990"/>
        <w:gridCol w:w="990"/>
      </w:tblGrid>
      <w:tr w:rsidR="00C6601E" w:rsidRPr="00276C94" w14:paraId="1A5E3C17" w14:textId="77777777" w:rsidTr="00C6601E">
        <w:trPr>
          <w:trHeight w:val="403"/>
        </w:trPr>
        <w:tc>
          <w:tcPr>
            <w:tcW w:w="2427" w:type="dxa"/>
          </w:tcPr>
          <w:p w14:paraId="1530D71E" w14:textId="77777777" w:rsidR="00C6601E" w:rsidRPr="00276C94" w:rsidRDefault="00C6601E" w:rsidP="00C6601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7"/>
            <w:vAlign w:val="center"/>
          </w:tcPr>
          <w:p w14:paraId="0DB9577E" w14:textId="77777777" w:rsidR="00C6601E" w:rsidRPr="00276C94" w:rsidRDefault="00C6601E" w:rsidP="00C6601E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76C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6601E" w:rsidRPr="00276C94" w14:paraId="3D8FACE3" w14:textId="77777777" w:rsidTr="00C6601E">
        <w:trPr>
          <w:trHeight w:val="403"/>
        </w:trPr>
        <w:tc>
          <w:tcPr>
            <w:tcW w:w="2427" w:type="dxa"/>
          </w:tcPr>
          <w:p w14:paraId="2C34047D" w14:textId="77777777" w:rsidR="00C6601E" w:rsidRPr="00276C94" w:rsidRDefault="00C6601E" w:rsidP="00C6601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7"/>
            <w:vAlign w:val="center"/>
          </w:tcPr>
          <w:p w14:paraId="629D09D9" w14:textId="77777777" w:rsidR="00C6601E" w:rsidRPr="00276C94" w:rsidRDefault="00C6601E" w:rsidP="00C6601E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มีนาคม </w:t>
            </w:r>
            <w:r w:rsidRPr="00276C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</w:tr>
      <w:tr w:rsidR="00C6601E" w:rsidRPr="00276C94" w14:paraId="007A41A5" w14:textId="77777777" w:rsidTr="00C6601E">
        <w:tc>
          <w:tcPr>
            <w:tcW w:w="2427" w:type="dxa"/>
          </w:tcPr>
          <w:p w14:paraId="4BE85F40" w14:textId="77777777" w:rsidR="00C6601E" w:rsidRPr="00276C94" w:rsidRDefault="00C6601E" w:rsidP="00C6601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2C9AEB79" w14:textId="2D056C0F" w:rsidR="00C6601E" w:rsidRPr="00276C94" w:rsidRDefault="00C6601E" w:rsidP="00C6601E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276C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4E4856E6" w14:textId="77777777" w:rsidR="00C6601E" w:rsidRPr="00276C94" w:rsidRDefault="00C6601E" w:rsidP="00C6601E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276C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1008" w:type="dxa"/>
            <w:vAlign w:val="bottom"/>
          </w:tcPr>
          <w:p w14:paraId="483A9C82" w14:textId="4B9D3F78" w:rsidR="00C6601E" w:rsidRPr="00276C94" w:rsidRDefault="00C6601E" w:rsidP="00C6601E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="00D844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1008" w:type="dxa"/>
            <w:vAlign w:val="bottom"/>
          </w:tcPr>
          <w:p w14:paraId="0B92F0BC" w14:textId="6A98AEB1" w:rsidR="00C6601E" w:rsidRPr="00276C94" w:rsidRDefault="00C6601E" w:rsidP="00C6601E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="00D844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1011" w:type="dxa"/>
            <w:vAlign w:val="bottom"/>
          </w:tcPr>
          <w:p w14:paraId="1F2A170B" w14:textId="7E729CCE" w:rsidR="00C6601E" w:rsidRPr="00276C94" w:rsidRDefault="00C6601E" w:rsidP="00C6601E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="00D844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2CC2C40F" w14:textId="77777777" w:rsidR="00C6601E" w:rsidRPr="00276C94" w:rsidRDefault="00C6601E" w:rsidP="00C6601E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1008" w:type="dxa"/>
            <w:vAlign w:val="bottom"/>
          </w:tcPr>
          <w:p w14:paraId="46E83CBB" w14:textId="0DF6893E" w:rsidR="00C6601E" w:rsidRPr="00276C94" w:rsidRDefault="00C6601E" w:rsidP="00C6601E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="00D844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276C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เกินสี่ปี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566E9E22" w14:textId="77777777" w:rsidR="00C6601E" w:rsidRPr="00276C94" w:rsidRDefault="00C6601E" w:rsidP="00C6601E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990" w:type="dxa"/>
            <w:vAlign w:val="bottom"/>
          </w:tcPr>
          <w:p w14:paraId="6CB57423" w14:textId="68ED0C38" w:rsidR="00C6601E" w:rsidRPr="00276C94" w:rsidRDefault="00C6601E" w:rsidP="00C6601E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="00D844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เกินห้าปี</w:t>
            </w:r>
          </w:p>
        </w:tc>
        <w:tc>
          <w:tcPr>
            <w:tcW w:w="990" w:type="dxa"/>
            <w:vAlign w:val="bottom"/>
          </w:tcPr>
          <w:p w14:paraId="0835513D" w14:textId="77777777" w:rsidR="00C6601E" w:rsidRPr="00276C94" w:rsidRDefault="00C6601E" w:rsidP="00C6601E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6601E" w:rsidRPr="00276C94" w14:paraId="109C6E4A" w14:textId="77777777" w:rsidTr="00C6601E">
        <w:trPr>
          <w:trHeight w:val="403"/>
        </w:trPr>
        <w:tc>
          <w:tcPr>
            <w:tcW w:w="2427" w:type="dxa"/>
          </w:tcPr>
          <w:p w14:paraId="6D34F80F" w14:textId="77777777" w:rsidR="00C6601E" w:rsidRPr="00276C94" w:rsidRDefault="00C6601E" w:rsidP="00C6601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7"/>
            <w:vAlign w:val="bottom"/>
          </w:tcPr>
          <w:p w14:paraId="241D3C3B" w14:textId="77777777" w:rsidR="00C6601E" w:rsidRPr="00276C94" w:rsidRDefault="00C6601E" w:rsidP="00C6601E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276C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6601E" w:rsidRPr="00276C94" w14:paraId="1DB350C7" w14:textId="77777777" w:rsidTr="00C6601E">
        <w:trPr>
          <w:trHeight w:val="403"/>
        </w:trPr>
        <w:tc>
          <w:tcPr>
            <w:tcW w:w="2427" w:type="dxa"/>
          </w:tcPr>
          <w:p w14:paraId="5C3FD1F7" w14:textId="77777777" w:rsidR="00C6601E" w:rsidRPr="004E3E95" w:rsidRDefault="00C6601E" w:rsidP="00C6601E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3E9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08" w:type="dxa"/>
          </w:tcPr>
          <w:p w14:paraId="1766DCB4" w14:textId="247F69F0" w:rsidR="00C6601E" w:rsidRPr="004E3E95" w:rsidRDefault="00C6601E" w:rsidP="00D8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E3E9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7</w:t>
            </w:r>
            <w:r w:rsidR="00ED3CB5" w:rsidRPr="004E3E9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6,02</w:t>
            </w:r>
            <w:r w:rsidR="008E67EA" w:rsidRPr="00023D7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</w:p>
        </w:tc>
        <w:tc>
          <w:tcPr>
            <w:tcW w:w="1008" w:type="dxa"/>
          </w:tcPr>
          <w:p w14:paraId="602DB56A" w14:textId="6132CA2B" w:rsidR="00C6601E" w:rsidRPr="004E3E95" w:rsidRDefault="00C6601E" w:rsidP="00D8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E9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63,352</w:t>
            </w:r>
          </w:p>
        </w:tc>
        <w:tc>
          <w:tcPr>
            <w:tcW w:w="1008" w:type="dxa"/>
          </w:tcPr>
          <w:p w14:paraId="54957D0C" w14:textId="46337FB6" w:rsidR="00C6601E" w:rsidRPr="004E3E95" w:rsidRDefault="00C6601E" w:rsidP="00D8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E9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38,883</w:t>
            </w:r>
          </w:p>
        </w:tc>
        <w:tc>
          <w:tcPr>
            <w:tcW w:w="1011" w:type="dxa"/>
          </w:tcPr>
          <w:p w14:paraId="05EB1186" w14:textId="376791D5" w:rsidR="00C6601E" w:rsidRPr="004E3E95" w:rsidRDefault="00C6601E" w:rsidP="00D8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E9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15,370</w:t>
            </w:r>
          </w:p>
        </w:tc>
        <w:tc>
          <w:tcPr>
            <w:tcW w:w="1008" w:type="dxa"/>
          </w:tcPr>
          <w:p w14:paraId="260C0531" w14:textId="470FDCB3" w:rsidR="00C6601E" w:rsidRPr="004E3E95" w:rsidRDefault="00292B40" w:rsidP="00D8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E9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48</w:t>
            </w:r>
            <w:r w:rsidR="00FA45E6" w:rsidRPr="004E3E9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</w:p>
        </w:tc>
        <w:tc>
          <w:tcPr>
            <w:tcW w:w="990" w:type="dxa"/>
          </w:tcPr>
          <w:p w14:paraId="362FF587" w14:textId="4692A7ED" w:rsidR="00C6601E" w:rsidRPr="004E3E95" w:rsidRDefault="6283CFA8" w:rsidP="00D8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E9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  <w:r w:rsidR="00FA45E6" w:rsidRPr="004E3E9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  <w:tc>
          <w:tcPr>
            <w:tcW w:w="990" w:type="dxa"/>
          </w:tcPr>
          <w:p w14:paraId="68EB15E1" w14:textId="488D9E1C" w:rsidR="00C6601E" w:rsidRPr="004E3E95" w:rsidRDefault="00292B40" w:rsidP="00D8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E9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</w:t>
            </w:r>
            <w:r w:rsidR="00C3675A" w:rsidRPr="004E3E9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4,15</w:t>
            </w:r>
            <w:r w:rsidR="008E67EA" w:rsidRPr="00023D7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</w:p>
        </w:tc>
      </w:tr>
      <w:tr w:rsidR="00C6601E" w:rsidRPr="00276C94" w14:paraId="69A706CF" w14:textId="77777777" w:rsidTr="00C6601E">
        <w:trPr>
          <w:trHeight w:val="403"/>
        </w:trPr>
        <w:tc>
          <w:tcPr>
            <w:tcW w:w="2427" w:type="dxa"/>
          </w:tcPr>
          <w:p w14:paraId="032E9553" w14:textId="77777777" w:rsidR="00C6601E" w:rsidRPr="004E3E95" w:rsidRDefault="00C6601E" w:rsidP="00C6601E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3E9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E3E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รายได้ดอกเบี้ยที่ยังไม่ถือ</w:t>
            </w:r>
          </w:p>
        </w:tc>
        <w:tc>
          <w:tcPr>
            <w:tcW w:w="1008" w:type="dxa"/>
          </w:tcPr>
          <w:p w14:paraId="2D233904" w14:textId="77777777" w:rsidR="00C6601E" w:rsidRPr="004E3E95" w:rsidRDefault="00C6601E" w:rsidP="00D8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</w:tcPr>
          <w:p w14:paraId="3B4F1A35" w14:textId="77777777" w:rsidR="00C6601E" w:rsidRPr="004E3E95" w:rsidRDefault="00C6601E" w:rsidP="00D8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</w:tcPr>
          <w:p w14:paraId="64AD463B" w14:textId="77777777" w:rsidR="00C6601E" w:rsidRPr="004E3E95" w:rsidRDefault="00C6601E" w:rsidP="00D8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11" w:type="dxa"/>
          </w:tcPr>
          <w:p w14:paraId="666C439C" w14:textId="77777777" w:rsidR="00C6601E" w:rsidRPr="004E3E95" w:rsidRDefault="00C6601E" w:rsidP="00D8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</w:tcPr>
          <w:p w14:paraId="626AB360" w14:textId="77777777" w:rsidR="00C6601E" w:rsidRPr="004E3E95" w:rsidRDefault="00C6601E" w:rsidP="00D8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327065CF" w14:textId="77777777" w:rsidR="00C6601E" w:rsidRPr="004E3E95" w:rsidRDefault="00C6601E" w:rsidP="00D8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1CFE7A50" w14:textId="77777777" w:rsidR="00C6601E" w:rsidRPr="004E3E95" w:rsidRDefault="00C6601E" w:rsidP="00D8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C6601E" w:rsidRPr="00276C94" w14:paraId="278B0929" w14:textId="77777777" w:rsidTr="00C6601E">
        <w:trPr>
          <w:trHeight w:val="403"/>
        </w:trPr>
        <w:tc>
          <w:tcPr>
            <w:tcW w:w="2427" w:type="dxa"/>
          </w:tcPr>
          <w:p w14:paraId="47BD126F" w14:textId="77777777" w:rsidR="00C6601E" w:rsidRPr="004E3E95" w:rsidRDefault="00C6601E" w:rsidP="00C6601E">
            <w:pPr>
              <w:spacing w:line="340" w:lineRule="exact"/>
              <w:ind w:left="-1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4E3E9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เป็นรายได้</w:t>
            </w:r>
          </w:p>
        </w:tc>
        <w:tc>
          <w:tcPr>
            <w:tcW w:w="1008" w:type="dxa"/>
          </w:tcPr>
          <w:p w14:paraId="3B7900FE" w14:textId="694F21C1" w:rsidR="00C6601E" w:rsidRPr="004E3E95" w:rsidRDefault="00292B40" w:rsidP="00D844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E9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="00ED3CB5" w:rsidRPr="004E3E9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30,565</w:t>
            </w:r>
            <w:r w:rsidRPr="004E3E9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</w:tcPr>
          <w:p w14:paraId="2C27F3DB" w14:textId="3AC61780" w:rsidR="00C6601E" w:rsidRPr="004E3E95" w:rsidRDefault="00292B40" w:rsidP="00D844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E9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4E3E9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18,356</w:t>
            </w:r>
            <w:r w:rsidRPr="004E3E9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</w:tcPr>
          <w:p w14:paraId="13C2DB66" w14:textId="7B0DAA44" w:rsidR="00C6601E" w:rsidRPr="004E3E95" w:rsidRDefault="00292B40" w:rsidP="00D844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E9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4E3E9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7,796</w:t>
            </w:r>
            <w:r w:rsidRPr="004E3E9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11" w:type="dxa"/>
          </w:tcPr>
          <w:p w14:paraId="35678C6E" w14:textId="5EFC01AF" w:rsidR="00C6601E" w:rsidRPr="004E3E95" w:rsidRDefault="00292B40" w:rsidP="00D844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E9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4E3E9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1,830</w:t>
            </w:r>
            <w:r w:rsidRPr="004E3E9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</w:tcPr>
          <w:p w14:paraId="60833086" w14:textId="296DF7E6" w:rsidR="00C6601E" w:rsidRPr="004E3E95" w:rsidRDefault="00292B40" w:rsidP="00D844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E9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4E3E9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24</w:t>
            </w:r>
            <w:r w:rsidRPr="004E3E9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90" w:type="dxa"/>
          </w:tcPr>
          <w:p w14:paraId="23E97958" w14:textId="7BF78304" w:rsidR="00C6601E" w:rsidRPr="004E3E95" w:rsidRDefault="00292B40" w:rsidP="00D844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E9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="001A1168" w:rsidRPr="00023D7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  <w:r w:rsidRPr="004E3E9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90" w:type="dxa"/>
          </w:tcPr>
          <w:p w14:paraId="4EE0F7B0" w14:textId="616A3167" w:rsidR="00C6601E" w:rsidRPr="004E3E95" w:rsidRDefault="00292B40" w:rsidP="00D844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E9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="00F97B9B" w:rsidRPr="004E3E9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58,</w:t>
            </w:r>
            <w:r w:rsidR="0028487C" w:rsidRPr="004E3E9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57</w:t>
            </w:r>
            <w:r w:rsidR="00EE1A40" w:rsidRPr="004E3E9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Pr="004E3E9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</w:tr>
      <w:tr w:rsidR="00C6601E" w:rsidRPr="00276C94" w14:paraId="68BC6C5F" w14:textId="77777777" w:rsidTr="00C6601E">
        <w:trPr>
          <w:trHeight w:val="403"/>
        </w:trPr>
        <w:tc>
          <w:tcPr>
            <w:tcW w:w="2427" w:type="dxa"/>
          </w:tcPr>
          <w:p w14:paraId="1BEB24CA" w14:textId="1D6B9C84" w:rsidR="00C6601E" w:rsidRPr="00023D7D" w:rsidRDefault="000E1C9F" w:rsidP="00023D7D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23D7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8" w:type="dxa"/>
          </w:tcPr>
          <w:p w14:paraId="26EF2A62" w14:textId="41F62D7C" w:rsidR="00C6601E" w:rsidRPr="004E3E95" w:rsidRDefault="00292B40" w:rsidP="00D8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E3E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45,</w:t>
            </w:r>
            <w:r w:rsidR="6283CFA8" w:rsidRPr="004E3E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45</w:t>
            </w:r>
            <w:r w:rsidR="00FC37C8" w:rsidRPr="004E3E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9</w:t>
            </w:r>
          </w:p>
        </w:tc>
        <w:tc>
          <w:tcPr>
            <w:tcW w:w="1008" w:type="dxa"/>
          </w:tcPr>
          <w:p w14:paraId="4039B2A4" w14:textId="78FDDF60" w:rsidR="00C6601E" w:rsidRPr="004E3E95" w:rsidRDefault="00292B40" w:rsidP="00D8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E3E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44,996</w:t>
            </w:r>
          </w:p>
        </w:tc>
        <w:tc>
          <w:tcPr>
            <w:tcW w:w="1008" w:type="dxa"/>
          </w:tcPr>
          <w:p w14:paraId="00870A89" w14:textId="56D8AF8B" w:rsidR="00C6601E" w:rsidRPr="004E3E95" w:rsidRDefault="00292B40" w:rsidP="00D8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E3E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31,087</w:t>
            </w:r>
          </w:p>
        </w:tc>
        <w:tc>
          <w:tcPr>
            <w:tcW w:w="1011" w:type="dxa"/>
          </w:tcPr>
          <w:p w14:paraId="57ABCBC9" w14:textId="0DDE48ED" w:rsidR="00C6601E" w:rsidRPr="004E3E95" w:rsidRDefault="00292B40" w:rsidP="00D8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E3E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13,540</w:t>
            </w:r>
          </w:p>
        </w:tc>
        <w:tc>
          <w:tcPr>
            <w:tcW w:w="1008" w:type="dxa"/>
          </w:tcPr>
          <w:p w14:paraId="74B5C9B1" w14:textId="08C2459D" w:rsidR="00C6601E" w:rsidRPr="004E3E95" w:rsidRDefault="00292B40" w:rsidP="00D8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E3E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460</w:t>
            </w:r>
          </w:p>
        </w:tc>
        <w:tc>
          <w:tcPr>
            <w:tcW w:w="990" w:type="dxa"/>
          </w:tcPr>
          <w:p w14:paraId="7D077146" w14:textId="1C3BCB8F" w:rsidR="00C6601E" w:rsidRPr="004E3E95" w:rsidRDefault="6283CFA8" w:rsidP="00D8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E3E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</w:t>
            </w:r>
            <w:r w:rsidR="00E95AFE" w:rsidRPr="004E3E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</w:t>
            </w:r>
          </w:p>
        </w:tc>
        <w:tc>
          <w:tcPr>
            <w:tcW w:w="990" w:type="dxa"/>
          </w:tcPr>
          <w:p w14:paraId="219192E0" w14:textId="3CFCFACD" w:rsidR="00C6601E" w:rsidRPr="004E3E95" w:rsidRDefault="00292B40" w:rsidP="00D8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E3E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135,58</w:t>
            </w:r>
            <w:r w:rsidR="0077349C" w:rsidRPr="004E3E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</w:t>
            </w:r>
          </w:p>
        </w:tc>
      </w:tr>
      <w:tr w:rsidR="00C6601E" w:rsidRPr="00276C94" w14:paraId="10819CB1" w14:textId="77777777" w:rsidTr="00C6601E">
        <w:trPr>
          <w:trHeight w:val="403"/>
        </w:trPr>
        <w:tc>
          <w:tcPr>
            <w:tcW w:w="2427" w:type="dxa"/>
          </w:tcPr>
          <w:p w14:paraId="1F965FEA" w14:textId="77777777" w:rsidR="00C6601E" w:rsidRPr="004E3E95" w:rsidRDefault="00C6601E" w:rsidP="00C6601E">
            <w:pPr>
              <w:spacing w:line="340" w:lineRule="exact"/>
              <w:ind w:left="-18" w:right="-15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4E3E9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4E3E9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  <w:p w14:paraId="66EA60F5" w14:textId="6B33EB48" w:rsidR="00C6601E" w:rsidRPr="004E3E95" w:rsidRDefault="00C6601E" w:rsidP="00C6601E">
            <w:pPr>
              <w:spacing w:line="340" w:lineRule="exact"/>
              <w:ind w:left="-18" w:right="-15" w:firstLine="176"/>
              <w:rPr>
                <w:rFonts w:asciiTheme="majorBidi" w:hAnsiTheme="majorBidi" w:cstheme="majorBidi"/>
                <w:sz w:val="28"/>
                <w:szCs w:val="28"/>
              </w:rPr>
            </w:pPr>
            <w:r w:rsidRPr="004E3E95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จากการด้อยค่า</w:t>
            </w:r>
            <w:r w:rsidR="00D8449B" w:rsidRPr="004E3E95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008" w:type="dxa"/>
            <w:vAlign w:val="bottom"/>
          </w:tcPr>
          <w:p w14:paraId="489685BF" w14:textId="502E59BF" w:rsidR="00C6601E" w:rsidRPr="004E3E95" w:rsidRDefault="004A110E" w:rsidP="00D844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E9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4E3E9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22</w:t>
            </w:r>
            <w:r w:rsidR="00821485" w:rsidRPr="004E3E9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</w:t>
            </w:r>
            <w:r w:rsidRPr="004E3E9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5195DC0F" w14:textId="7D5784F2" w:rsidR="00C6601E" w:rsidRPr="004E3E95" w:rsidRDefault="004A110E" w:rsidP="00D844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E9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4E3E9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222</w:t>
            </w:r>
            <w:r w:rsidRPr="004E3E9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7D2805F6" w14:textId="548F6F7E" w:rsidR="00C6601E" w:rsidRPr="004E3E95" w:rsidRDefault="004A110E" w:rsidP="00D844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E9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4E3E9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151</w:t>
            </w:r>
            <w:r w:rsidRPr="004E3E9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11" w:type="dxa"/>
            <w:vAlign w:val="bottom"/>
          </w:tcPr>
          <w:p w14:paraId="03799865" w14:textId="269BD474" w:rsidR="00C6601E" w:rsidRPr="004E3E95" w:rsidRDefault="004A110E" w:rsidP="00D844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E9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4E3E9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65</w:t>
            </w:r>
            <w:r w:rsidRPr="004E3E9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6AD80F10" w14:textId="764FB5EE" w:rsidR="00C6601E" w:rsidRPr="004E3E95" w:rsidRDefault="004A110E" w:rsidP="00D844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E9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4E3E9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Pr="004E3E9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90" w:type="dxa"/>
            <w:vAlign w:val="bottom"/>
          </w:tcPr>
          <w:p w14:paraId="7DC6D7BD" w14:textId="4E591BA2" w:rsidR="00C6601E" w:rsidRPr="004E3E95" w:rsidRDefault="004A110E" w:rsidP="00D844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E9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504F6279" w14:textId="1D35D4F9" w:rsidR="00C6601E" w:rsidRPr="004E3E95" w:rsidRDefault="004A110E" w:rsidP="00D844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E9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4E3E9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66</w:t>
            </w:r>
            <w:r w:rsidR="00821485" w:rsidRPr="004E3E9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</w:t>
            </w:r>
            <w:r w:rsidRPr="004E3E9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</w:tr>
      <w:tr w:rsidR="00C6601E" w:rsidRPr="00276C94" w14:paraId="345D7EEA" w14:textId="77777777" w:rsidTr="00C6601E">
        <w:trPr>
          <w:trHeight w:val="403"/>
        </w:trPr>
        <w:tc>
          <w:tcPr>
            <w:tcW w:w="2427" w:type="dxa"/>
          </w:tcPr>
          <w:p w14:paraId="5764F8E2" w14:textId="77777777" w:rsidR="00C6601E" w:rsidRPr="004E3E95" w:rsidRDefault="00C6601E" w:rsidP="00C6601E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3E9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08" w:type="dxa"/>
          </w:tcPr>
          <w:p w14:paraId="57ACD3FC" w14:textId="2E45E9B1" w:rsidR="00C6601E" w:rsidRPr="004E3E95" w:rsidRDefault="004A110E" w:rsidP="00D844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4E3E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45,</w:t>
            </w:r>
            <w:r w:rsidR="2757C377" w:rsidRPr="004E3E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</w:t>
            </w:r>
            <w:r w:rsidR="7430F1C2" w:rsidRPr="004E3E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</w:t>
            </w:r>
          </w:p>
        </w:tc>
        <w:tc>
          <w:tcPr>
            <w:tcW w:w="1008" w:type="dxa"/>
          </w:tcPr>
          <w:p w14:paraId="1C4D5B3E" w14:textId="26E311A9" w:rsidR="00C6601E" w:rsidRPr="004E3E95" w:rsidRDefault="004A110E" w:rsidP="00D844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4E3E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44,774</w:t>
            </w:r>
          </w:p>
        </w:tc>
        <w:tc>
          <w:tcPr>
            <w:tcW w:w="1008" w:type="dxa"/>
          </w:tcPr>
          <w:p w14:paraId="5EB21431" w14:textId="37347AD6" w:rsidR="00C6601E" w:rsidRPr="004E3E95" w:rsidRDefault="004A110E" w:rsidP="00D844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E3E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30,936</w:t>
            </w:r>
          </w:p>
        </w:tc>
        <w:tc>
          <w:tcPr>
            <w:tcW w:w="1011" w:type="dxa"/>
          </w:tcPr>
          <w:p w14:paraId="70BD7E41" w14:textId="7648F6A6" w:rsidR="00C6601E" w:rsidRPr="004E3E95" w:rsidRDefault="004A110E" w:rsidP="00D844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4E3E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13,475</w:t>
            </w:r>
          </w:p>
        </w:tc>
        <w:tc>
          <w:tcPr>
            <w:tcW w:w="1008" w:type="dxa"/>
          </w:tcPr>
          <w:p w14:paraId="30A17761" w14:textId="38DBD9B4" w:rsidR="00C6601E" w:rsidRPr="004E3E95" w:rsidRDefault="004A110E" w:rsidP="00D844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4E3E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458</w:t>
            </w:r>
          </w:p>
        </w:tc>
        <w:tc>
          <w:tcPr>
            <w:tcW w:w="990" w:type="dxa"/>
          </w:tcPr>
          <w:p w14:paraId="3D6D9024" w14:textId="415D60D6" w:rsidR="00C6601E" w:rsidRPr="004E3E95" w:rsidRDefault="2757C377" w:rsidP="00D844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E3E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</w:t>
            </w:r>
            <w:r w:rsidR="4EF6464E" w:rsidRPr="004E3E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</w:t>
            </w:r>
          </w:p>
        </w:tc>
        <w:tc>
          <w:tcPr>
            <w:tcW w:w="990" w:type="dxa"/>
          </w:tcPr>
          <w:p w14:paraId="2F3F8EFE" w14:textId="56A5441D" w:rsidR="00C6601E" w:rsidRPr="004E3E95" w:rsidRDefault="004A110E" w:rsidP="00D844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4E3E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134,913</w:t>
            </w:r>
          </w:p>
        </w:tc>
      </w:tr>
    </w:tbl>
    <w:p w14:paraId="3486435D" w14:textId="77777777" w:rsidR="00C8047B" w:rsidRPr="00276C94" w:rsidRDefault="00C80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710"/>
        <w:gridCol w:w="1710"/>
        <w:gridCol w:w="1620"/>
      </w:tblGrid>
      <w:tr w:rsidR="001E12E9" w:rsidRPr="002F0385" w14:paraId="6E358180" w14:textId="77777777" w:rsidTr="0099480B">
        <w:trPr>
          <w:trHeight w:val="403"/>
        </w:trPr>
        <w:tc>
          <w:tcPr>
            <w:tcW w:w="4410" w:type="dxa"/>
          </w:tcPr>
          <w:p w14:paraId="12155521" w14:textId="67B79488" w:rsidR="001E12E9" w:rsidRPr="002F0385" w:rsidRDefault="001E12E9" w:rsidP="0014301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040" w:type="dxa"/>
            <w:gridSpan w:val="3"/>
          </w:tcPr>
          <w:p w14:paraId="576F91B4" w14:textId="46AEFD5E" w:rsidR="001E12E9" w:rsidRPr="00143016" w:rsidRDefault="001E12E9" w:rsidP="00350817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430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1E12E9" w:rsidRPr="002F0385" w14:paraId="40985A5B" w14:textId="77777777" w:rsidTr="0099480B">
        <w:trPr>
          <w:trHeight w:val="403"/>
        </w:trPr>
        <w:tc>
          <w:tcPr>
            <w:tcW w:w="4410" w:type="dxa"/>
          </w:tcPr>
          <w:p w14:paraId="23BECDF7" w14:textId="77777777" w:rsidR="001E12E9" w:rsidRPr="002F0385" w:rsidRDefault="001E12E9" w:rsidP="00350817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040" w:type="dxa"/>
            <w:gridSpan w:val="3"/>
          </w:tcPr>
          <w:p w14:paraId="69F03E71" w14:textId="22CF53E0" w:rsidR="001E12E9" w:rsidRPr="002F0385" w:rsidRDefault="005C4BD7" w:rsidP="00350817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3016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2F038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2F0385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 xml:space="preserve">ธันวาคม </w:t>
            </w:r>
            <w:r w:rsidR="001E12E9" w:rsidRPr="002F0385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</w:tr>
      <w:tr w:rsidR="00C406BD" w:rsidRPr="002F0385" w14:paraId="2131EF2B" w14:textId="77777777" w:rsidTr="0099480B">
        <w:tc>
          <w:tcPr>
            <w:tcW w:w="4410" w:type="dxa"/>
          </w:tcPr>
          <w:p w14:paraId="15B606E9" w14:textId="77777777" w:rsidR="001E12E9" w:rsidRPr="002F0385" w:rsidRDefault="001E12E9" w:rsidP="00350817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761C0811" w14:textId="218044CC" w:rsidR="001E12E9" w:rsidRPr="002F0385" w:rsidRDefault="001E12E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03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</w:p>
          <w:p w14:paraId="2C6E7309" w14:textId="77777777" w:rsidR="001E12E9" w:rsidRPr="002F0385" w:rsidRDefault="001E12E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F03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</w:p>
        </w:tc>
        <w:tc>
          <w:tcPr>
            <w:tcW w:w="1710" w:type="dxa"/>
            <w:vAlign w:val="bottom"/>
          </w:tcPr>
          <w:p w14:paraId="0AC4B884" w14:textId="1A289246" w:rsidR="004A049D" w:rsidRDefault="001E12E9" w:rsidP="00C406BD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03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2F03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</w:p>
          <w:p w14:paraId="243FD83E" w14:textId="3FD28853" w:rsidR="001E12E9" w:rsidRPr="002F0385" w:rsidRDefault="004A049D" w:rsidP="00C406BD">
            <w:pPr>
              <w:pStyle w:val="acctfourfigures"/>
              <w:tabs>
                <w:tab w:val="clear" w:pos="765"/>
              </w:tabs>
              <w:spacing w:line="240" w:lineRule="auto"/>
              <w:ind w:left="-140" w:right="-119" w:firstLine="4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แต่ไม่เกินห้าปี</w:t>
            </w:r>
          </w:p>
        </w:tc>
        <w:tc>
          <w:tcPr>
            <w:tcW w:w="1620" w:type="dxa"/>
            <w:vAlign w:val="bottom"/>
          </w:tcPr>
          <w:p w14:paraId="7A47A246" w14:textId="77777777" w:rsidR="001E12E9" w:rsidRPr="002F0385" w:rsidRDefault="001E12E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3B480C6" w14:textId="77777777" w:rsidR="001E12E9" w:rsidRPr="002F0385" w:rsidRDefault="001E12E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EBCEF37" w14:textId="77777777" w:rsidR="001E12E9" w:rsidRPr="002F0385" w:rsidRDefault="001E12E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F03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D12F3" w:rsidRPr="002F0385" w14:paraId="324B1FB7" w14:textId="77777777" w:rsidTr="0099480B">
        <w:trPr>
          <w:trHeight w:val="403"/>
        </w:trPr>
        <w:tc>
          <w:tcPr>
            <w:tcW w:w="4410" w:type="dxa"/>
          </w:tcPr>
          <w:p w14:paraId="13B10477" w14:textId="77777777" w:rsidR="004D12F3" w:rsidRPr="002F0385" w:rsidRDefault="004D12F3" w:rsidP="00350817">
            <w:pPr>
              <w:spacing w:line="240" w:lineRule="auto"/>
              <w:ind w:left="-18" w:right="3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3"/>
          </w:tcPr>
          <w:p w14:paraId="14EBB9FF" w14:textId="580E2808" w:rsidR="004D12F3" w:rsidRPr="002F0385" w:rsidRDefault="004D12F3" w:rsidP="0014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0385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2F03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2F0385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C406BD" w:rsidRPr="002F0385" w14:paraId="409A1B9C" w14:textId="77777777" w:rsidTr="0099480B">
        <w:trPr>
          <w:trHeight w:val="403"/>
        </w:trPr>
        <w:tc>
          <w:tcPr>
            <w:tcW w:w="4410" w:type="dxa"/>
          </w:tcPr>
          <w:p w14:paraId="070C6C2D" w14:textId="77777777" w:rsidR="001E12E9" w:rsidRPr="002F0385" w:rsidRDefault="001E12E9" w:rsidP="00350817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F038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710" w:type="dxa"/>
          </w:tcPr>
          <w:p w14:paraId="029EB2C6" w14:textId="01823034" w:rsidR="001E12E9" w:rsidRPr="002F0385" w:rsidRDefault="00FA53BA" w:rsidP="0044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F038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45,312</w:t>
            </w:r>
          </w:p>
        </w:tc>
        <w:tc>
          <w:tcPr>
            <w:tcW w:w="1710" w:type="dxa"/>
          </w:tcPr>
          <w:p w14:paraId="1D3D00CB" w14:textId="031DA7EA" w:rsidR="001E12E9" w:rsidRPr="002F0385" w:rsidRDefault="00FA53BA" w:rsidP="0044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F038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76,130</w:t>
            </w:r>
          </w:p>
        </w:tc>
        <w:tc>
          <w:tcPr>
            <w:tcW w:w="1620" w:type="dxa"/>
          </w:tcPr>
          <w:p w14:paraId="5DA93D1B" w14:textId="78729AF8" w:rsidR="001E12E9" w:rsidRPr="002F0385" w:rsidRDefault="00FA53BA" w:rsidP="0044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F038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121,442</w:t>
            </w:r>
          </w:p>
        </w:tc>
      </w:tr>
      <w:tr w:rsidR="00C406BD" w:rsidRPr="002F0385" w14:paraId="2CE83B7A" w14:textId="77777777" w:rsidTr="0099480B">
        <w:trPr>
          <w:trHeight w:val="403"/>
        </w:trPr>
        <w:tc>
          <w:tcPr>
            <w:tcW w:w="4410" w:type="dxa"/>
          </w:tcPr>
          <w:p w14:paraId="7322119A" w14:textId="77777777" w:rsidR="001E12E9" w:rsidRPr="002F0385" w:rsidRDefault="001E12E9" w:rsidP="00350817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F03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710" w:type="dxa"/>
          </w:tcPr>
          <w:p w14:paraId="7D0A2A4B" w14:textId="54741D4B" w:rsidR="001E12E9" w:rsidRPr="002F0385" w:rsidRDefault="00FA53BA" w:rsidP="004435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F0385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2F038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18,038</w:t>
            </w:r>
            <w:r w:rsidRPr="002F0385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10" w:type="dxa"/>
          </w:tcPr>
          <w:p w14:paraId="0A056813" w14:textId="0DC029F5" w:rsidR="001E12E9" w:rsidRPr="002F0385" w:rsidRDefault="00FA53BA" w:rsidP="004435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F0385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2F038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18,607</w:t>
            </w:r>
            <w:r w:rsidRPr="002F0385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620" w:type="dxa"/>
          </w:tcPr>
          <w:p w14:paraId="333C5727" w14:textId="1B4D443C" w:rsidR="001E12E9" w:rsidRPr="002F0385" w:rsidRDefault="00FA53BA" w:rsidP="004435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F0385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2F038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36,645</w:t>
            </w:r>
            <w:r w:rsidRPr="002F0385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C406BD" w:rsidRPr="000E1C9F" w14:paraId="6626894C" w14:textId="77777777" w:rsidTr="0099480B">
        <w:trPr>
          <w:trHeight w:val="403"/>
        </w:trPr>
        <w:tc>
          <w:tcPr>
            <w:tcW w:w="4410" w:type="dxa"/>
          </w:tcPr>
          <w:p w14:paraId="643E75A9" w14:textId="6B911348" w:rsidR="001E12E9" w:rsidRPr="00023D7D" w:rsidRDefault="00D8449B" w:rsidP="00350817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3D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</w:tcPr>
          <w:p w14:paraId="4B34B307" w14:textId="672F85E6" w:rsidR="001E12E9" w:rsidRPr="000E1C9F" w:rsidRDefault="00FA53BA" w:rsidP="0044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line="240" w:lineRule="auto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E1C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27,274</w:t>
            </w:r>
          </w:p>
        </w:tc>
        <w:tc>
          <w:tcPr>
            <w:tcW w:w="1710" w:type="dxa"/>
          </w:tcPr>
          <w:p w14:paraId="3FC4FD31" w14:textId="02A616D1" w:rsidR="001E12E9" w:rsidRPr="0062585E" w:rsidRDefault="00FA53BA" w:rsidP="0044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line="240" w:lineRule="auto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258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57,523</w:t>
            </w:r>
          </w:p>
        </w:tc>
        <w:tc>
          <w:tcPr>
            <w:tcW w:w="1620" w:type="dxa"/>
          </w:tcPr>
          <w:p w14:paraId="34DB8FC0" w14:textId="29030326" w:rsidR="001E12E9" w:rsidRPr="0062585E" w:rsidRDefault="00FA53BA" w:rsidP="0044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258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84,797</w:t>
            </w:r>
          </w:p>
        </w:tc>
      </w:tr>
      <w:tr w:rsidR="00C406BD" w:rsidRPr="002F0385" w14:paraId="1C009C02" w14:textId="77777777" w:rsidTr="0099480B">
        <w:trPr>
          <w:trHeight w:val="403"/>
        </w:trPr>
        <w:tc>
          <w:tcPr>
            <w:tcW w:w="4410" w:type="dxa"/>
          </w:tcPr>
          <w:p w14:paraId="6F6E2390" w14:textId="77777777" w:rsidR="001E12E9" w:rsidRPr="002F0385" w:rsidRDefault="001E12E9" w:rsidP="00350817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F03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710" w:type="dxa"/>
          </w:tcPr>
          <w:p w14:paraId="6F574E49" w14:textId="22A7A80B" w:rsidR="001E12E9" w:rsidRPr="002F0385" w:rsidRDefault="00FA53BA" w:rsidP="004435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F0385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2F038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274</w:t>
            </w:r>
            <w:r w:rsidRPr="002F0385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10" w:type="dxa"/>
          </w:tcPr>
          <w:p w14:paraId="036333D8" w14:textId="0449067F" w:rsidR="001E12E9" w:rsidRPr="002F0385" w:rsidRDefault="00FA53BA" w:rsidP="004435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F0385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2F038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577</w:t>
            </w:r>
            <w:r w:rsidRPr="002F0385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620" w:type="dxa"/>
          </w:tcPr>
          <w:p w14:paraId="1DB74C8E" w14:textId="22480736" w:rsidR="001E12E9" w:rsidRPr="002F0385" w:rsidRDefault="00FA53BA" w:rsidP="004435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F0385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Pr="002F038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851</w:t>
            </w:r>
            <w:r w:rsidRPr="002F0385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C406BD" w:rsidRPr="002F0385" w14:paraId="594B32DF" w14:textId="77777777" w:rsidTr="0099480B">
        <w:trPr>
          <w:trHeight w:val="403"/>
        </w:trPr>
        <w:tc>
          <w:tcPr>
            <w:tcW w:w="4410" w:type="dxa"/>
          </w:tcPr>
          <w:p w14:paraId="5E6DC9F3" w14:textId="77777777" w:rsidR="001E12E9" w:rsidRPr="002F0385" w:rsidRDefault="001E12E9" w:rsidP="00350817">
            <w:pPr>
              <w:spacing w:line="240" w:lineRule="auto"/>
              <w:ind w:left="-18" w:right="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3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10" w:type="dxa"/>
          </w:tcPr>
          <w:p w14:paraId="34E94539" w14:textId="4899BF69" w:rsidR="001E12E9" w:rsidRPr="00ED3CB5" w:rsidRDefault="00FA53BA" w:rsidP="0044351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line="240" w:lineRule="auto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D3C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27,000</w:t>
            </w:r>
          </w:p>
        </w:tc>
        <w:tc>
          <w:tcPr>
            <w:tcW w:w="1710" w:type="dxa"/>
          </w:tcPr>
          <w:p w14:paraId="74115C4B" w14:textId="74C2BF65" w:rsidR="001E12E9" w:rsidRPr="00ED3CB5" w:rsidRDefault="00FA53BA" w:rsidP="0044351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line="240" w:lineRule="auto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D3C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56,946</w:t>
            </w:r>
          </w:p>
        </w:tc>
        <w:tc>
          <w:tcPr>
            <w:tcW w:w="1620" w:type="dxa"/>
          </w:tcPr>
          <w:p w14:paraId="2014CEB8" w14:textId="62E38711" w:rsidR="001E12E9" w:rsidRPr="00ED3CB5" w:rsidRDefault="00FA53BA" w:rsidP="0044351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D3C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83,946</w:t>
            </w:r>
          </w:p>
        </w:tc>
      </w:tr>
    </w:tbl>
    <w:p w14:paraId="3374ACBA" w14:textId="50FC1BBB" w:rsidR="00C624FE" w:rsidRDefault="00C624FE" w:rsidP="00143016">
      <w:pPr>
        <w:spacing w:line="240" w:lineRule="auto"/>
        <w:ind w:right="45"/>
        <w:jc w:val="thaiDistribute"/>
        <w:rPr>
          <w:rFonts w:asciiTheme="majorBidi" w:hAnsiTheme="majorBidi" w:cs="Angsana New"/>
          <w:b/>
          <w:bCs/>
          <w:sz w:val="30"/>
          <w:szCs w:val="30"/>
        </w:rPr>
      </w:pPr>
    </w:p>
    <w:p w14:paraId="72C0BB22" w14:textId="77777777" w:rsidR="00C624FE" w:rsidRDefault="00C62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30"/>
          <w:szCs w:val="30"/>
        </w:rPr>
      </w:pPr>
      <w:r>
        <w:rPr>
          <w:rFonts w:asciiTheme="majorBidi" w:hAnsiTheme="majorBidi" w:cs="Angsana New"/>
          <w:b/>
          <w:bCs/>
          <w:sz w:val="30"/>
          <w:szCs w:val="30"/>
        </w:rPr>
        <w:br w:type="page"/>
      </w:r>
    </w:p>
    <w:p w14:paraId="6D30A99B" w14:textId="141C5BED" w:rsidR="00276C94" w:rsidRPr="00276C94" w:rsidRDefault="00276C94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276C94">
        <w:rPr>
          <w:rFonts w:asciiTheme="majorBidi" w:hAnsiTheme="majorBidi" w:cstheme="majorBidi" w:hint="cs"/>
          <w:b/>
          <w:sz w:val="28"/>
          <w:szCs w:val="28"/>
          <w:cs/>
        </w:rPr>
        <w:lastRenderedPageBreak/>
        <w:t xml:space="preserve">ณ วันที่ </w:t>
      </w:r>
      <w:r w:rsidRPr="00276C94">
        <w:rPr>
          <w:rFonts w:asciiTheme="majorBidi" w:hAnsiTheme="majorBidi" w:cstheme="majorBidi"/>
          <w:bCs/>
          <w:sz w:val="28"/>
          <w:szCs w:val="28"/>
        </w:rPr>
        <w:t xml:space="preserve">31 </w:t>
      </w:r>
      <w:r w:rsidRPr="00276C94">
        <w:rPr>
          <w:rFonts w:asciiTheme="majorBidi" w:hAnsiTheme="majorBidi" w:cstheme="majorBidi" w:hint="cs"/>
          <w:b/>
          <w:sz w:val="28"/>
          <w:szCs w:val="28"/>
          <w:cs/>
        </w:rPr>
        <w:t xml:space="preserve">มีนาคม </w:t>
      </w:r>
      <w:r w:rsidRPr="00276C94">
        <w:rPr>
          <w:rFonts w:asciiTheme="majorBidi" w:hAnsiTheme="majorBidi" w:cstheme="majorBidi"/>
          <w:bCs/>
          <w:sz w:val="28"/>
          <w:szCs w:val="28"/>
        </w:rPr>
        <w:t xml:space="preserve">2563 </w:t>
      </w:r>
      <w:r w:rsidRPr="00276C94">
        <w:rPr>
          <w:rFonts w:asciiTheme="majorBidi" w:hAnsiTheme="majorBidi" w:cstheme="majorBidi" w:hint="cs"/>
          <w:b/>
          <w:sz w:val="28"/>
          <w:szCs w:val="28"/>
          <w:cs/>
        </w:rPr>
        <w:t xml:space="preserve">มูลค่าตามบัญชีขั้นต้น </w:t>
      </w:r>
      <w:r w:rsidRPr="00276C94">
        <w:rPr>
          <w:rFonts w:asciiTheme="majorBidi" w:hAnsiTheme="majorBidi" w:cs="Angsana New" w:hint="cs"/>
          <w:b/>
          <w:sz w:val="28"/>
          <w:szCs w:val="28"/>
          <w:cs/>
        </w:rPr>
        <w:t>ค่าเผื่อผลขาดทุนจากการด้อยค่า</w:t>
      </w:r>
      <w:r w:rsidR="00443516">
        <w:rPr>
          <w:rFonts w:asciiTheme="majorBidi" w:hAnsiTheme="majorBidi" w:cs="Angsana New" w:hint="cs"/>
          <w:b/>
          <w:sz w:val="28"/>
          <w:szCs w:val="28"/>
          <w:cs/>
        </w:rPr>
        <w:t>ด้านเครดิต</w:t>
      </w:r>
      <w:r w:rsidRPr="00276C94">
        <w:rPr>
          <w:rFonts w:asciiTheme="majorBidi" w:hAnsiTheme="majorBidi" w:cs="Angsana New" w:hint="cs"/>
          <w:b/>
          <w:sz w:val="28"/>
          <w:szCs w:val="28"/>
          <w:cs/>
        </w:rPr>
        <w:t xml:space="preserve"> </w:t>
      </w:r>
      <w:r w:rsidRPr="00276C94"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Pr="00276C94">
        <w:rPr>
          <w:rFonts w:asciiTheme="majorBidi" w:hAnsiTheme="majorBidi" w:cs="Angsana New" w:hint="cs"/>
          <w:b/>
          <w:sz w:val="28"/>
          <w:szCs w:val="28"/>
          <w:cs/>
        </w:rPr>
        <w:t>มูลค่าตามบัญชีสุทธิ</w:t>
      </w:r>
      <w:r w:rsidRPr="00276C94">
        <w:rPr>
          <w:rFonts w:asciiTheme="majorBidi" w:hAnsiTheme="majorBidi" w:cstheme="majorBidi" w:hint="cs"/>
          <w:b/>
          <w:sz w:val="28"/>
          <w:szCs w:val="28"/>
          <w:cs/>
        </w:rPr>
        <w:t>ของ</w:t>
      </w:r>
      <w:r w:rsidRPr="00276C94">
        <w:rPr>
          <w:rFonts w:asciiTheme="majorBidi" w:hAnsiTheme="majorBidi" w:cs="Angsana New" w:hint="cs"/>
          <w:b/>
          <w:sz w:val="28"/>
          <w:szCs w:val="28"/>
          <w:cs/>
        </w:rPr>
        <w:t xml:space="preserve">ลูกหนี้ตามสัญญาเช่าซื้อ </w:t>
      </w:r>
      <w:r w:rsidRPr="00276C94">
        <w:rPr>
          <w:rFonts w:asciiTheme="majorBidi" w:hAnsiTheme="majorBidi" w:cstheme="majorBidi" w:hint="cs"/>
          <w:b/>
          <w:sz w:val="28"/>
          <w:szCs w:val="28"/>
          <w:cs/>
        </w:rPr>
        <w:t>แสดงได้ดังนี้</w:t>
      </w:r>
    </w:p>
    <w:p w14:paraId="7EE78638" w14:textId="77777777" w:rsidR="00276C94" w:rsidRPr="00276C94" w:rsidRDefault="00276C94" w:rsidP="00276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530"/>
        <w:gridCol w:w="1530"/>
        <w:gridCol w:w="1530"/>
      </w:tblGrid>
      <w:tr w:rsidR="00276C94" w:rsidRPr="00276C94" w14:paraId="0055098C" w14:textId="77777777" w:rsidTr="00276C94">
        <w:tc>
          <w:tcPr>
            <w:tcW w:w="4860" w:type="dxa"/>
          </w:tcPr>
          <w:p w14:paraId="131511F3" w14:textId="77777777" w:rsidR="00276C94" w:rsidRPr="00276C94" w:rsidRDefault="00276C94" w:rsidP="00276C9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2A5E57A4" w14:textId="5FC1D509" w:rsidR="00276C94" w:rsidRPr="00276C94" w:rsidRDefault="00276C94" w:rsidP="00276C94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76C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276C94" w:rsidRPr="00276C94" w14:paraId="6C13BF1E" w14:textId="77777777" w:rsidTr="00276C94">
        <w:tc>
          <w:tcPr>
            <w:tcW w:w="4860" w:type="dxa"/>
          </w:tcPr>
          <w:p w14:paraId="595BE09A" w14:textId="77777777" w:rsidR="00276C94" w:rsidRPr="00276C94" w:rsidRDefault="00276C94" w:rsidP="00276C9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34C45C3F" w14:textId="77777777" w:rsidR="00276C94" w:rsidRPr="00276C94" w:rsidRDefault="00276C94" w:rsidP="00276C94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มีนาคม </w:t>
            </w:r>
            <w:r w:rsidRPr="00276C9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</w:tr>
      <w:tr w:rsidR="00276C94" w:rsidRPr="00276C94" w14:paraId="05945CDF" w14:textId="77777777" w:rsidTr="00276C94">
        <w:tc>
          <w:tcPr>
            <w:tcW w:w="4860" w:type="dxa"/>
          </w:tcPr>
          <w:p w14:paraId="4C97C0C2" w14:textId="77777777" w:rsidR="00276C94" w:rsidRPr="00276C94" w:rsidRDefault="00276C94" w:rsidP="00276C9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4CAAAD0" w14:textId="77777777" w:rsidR="00276C94" w:rsidRPr="00276C94" w:rsidRDefault="00276C94" w:rsidP="00276C94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76C9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มูลค่าตามบัญชีขั้นต้น</w:t>
            </w:r>
          </w:p>
        </w:tc>
        <w:tc>
          <w:tcPr>
            <w:tcW w:w="1530" w:type="dxa"/>
            <w:vAlign w:val="bottom"/>
          </w:tcPr>
          <w:p w14:paraId="1E07F3B0" w14:textId="086C4D9E" w:rsidR="00276C94" w:rsidRPr="00276C94" w:rsidRDefault="00276C94" w:rsidP="00276C94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76C9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ค่าเผื่อผลขาดทุนจากการด้อยค่า</w:t>
            </w:r>
            <w:r w:rsidR="004435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="00443516">
              <w:rPr>
                <w:rFonts w:asciiTheme="majorBidi" w:hAnsiTheme="majorBidi" w:cs="Angsana New" w:hint="cs"/>
                <w:b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530" w:type="dxa"/>
            <w:vAlign w:val="bottom"/>
          </w:tcPr>
          <w:p w14:paraId="321C5FCF" w14:textId="77777777" w:rsidR="00276C94" w:rsidRPr="00276C94" w:rsidRDefault="00276C94" w:rsidP="00276C94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76C9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มูลค่าตามบัญชีสุทธิ</w:t>
            </w:r>
          </w:p>
        </w:tc>
      </w:tr>
      <w:tr w:rsidR="00276C94" w:rsidRPr="00276C94" w14:paraId="28F607B8" w14:textId="77777777" w:rsidTr="00276C94">
        <w:tc>
          <w:tcPr>
            <w:tcW w:w="4860" w:type="dxa"/>
          </w:tcPr>
          <w:p w14:paraId="27BB943B" w14:textId="77777777" w:rsidR="00276C94" w:rsidRPr="00276C94" w:rsidRDefault="00276C94" w:rsidP="00276C94">
            <w:pPr>
              <w:spacing w:line="240" w:lineRule="auto"/>
              <w:ind w:left="-18" w:right="3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2325E45" w14:textId="77777777" w:rsidR="00276C94" w:rsidRPr="00276C94" w:rsidRDefault="00276C94" w:rsidP="0027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15757CE" w14:textId="77777777" w:rsidR="00276C94" w:rsidRPr="00276C94" w:rsidRDefault="00276C94" w:rsidP="00276C94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276C94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276C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276C94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530" w:type="dxa"/>
          </w:tcPr>
          <w:p w14:paraId="4ED05267" w14:textId="77777777" w:rsidR="00276C94" w:rsidRPr="00276C94" w:rsidRDefault="00276C94" w:rsidP="0027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3516" w:rsidRPr="00276C94" w14:paraId="4C62AD99" w14:textId="77777777" w:rsidTr="00276C94">
        <w:tc>
          <w:tcPr>
            <w:tcW w:w="4860" w:type="dxa"/>
          </w:tcPr>
          <w:p w14:paraId="0192F092" w14:textId="2972D2E1" w:rsidR="00443516" w:rsidRPr="00276C94" w:rsidRDefault="00443516" w:rsidP="00443516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F18C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530" w:type="dxa"/>
          </w:tcPr>
          <w:p w14:paraId="7D23B287" w14:textId="77777777" w:rsidR="00443516" w:rsidRPr="00276C94" w:rsidRDefault="00443516" w:rsidP="0044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D84ECAA" w14:textId="77777777" w:rsidR="00443516" w:rsidRPr="00276C94" w:rsidRDefault="00443516" w:rsidP="0044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</w:tcPr>
          <w:p w14:paraId="4F78124B" w14:textId="77777777" w:rsidR="00443516" w:rsidRPr="00276C94" w:rsidRDefault="00443516" w:rsidP="0044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443516" w:rsidRPr="00276C94" w14:paraId="525A1FDC" w14:textId="77777777" w:rsidTr="00117964">
        <w:tc>
          <w:tcPr>
            <w:tcW w:w="4860" w:type="dxa"/>
          </w:tcPr>
          <w:p w14:paraId="00AAA512" w14:textId="356593FE" w:rsidR="00443516" w:rsidRPr="00276C94" w:rsidRDefault="00443516" w:rsidP="00443516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  <w:r w:rsidR="00B079D5"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>ของความเสี่ยง</w:t>
            </w:r>
          </w:p>
        </w:tc>
        <w:tc>
          <w:tcPr>
            <w:tcW w:w="1530" w:type="dxa"/>
            <w:shd w:val="clear" w:color="auto" w:fill="auto"/>
          </w:tcPr>
          <w:p w14:paraId="2D8B58E4" w14:textId="5D182414" w:rsidR="00443516" w:rsidRPr="00276C94" w:rsidRDefault="00443516" w:rsidP="0044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5DDE2E4" w14:textId="06E367F7" w:rsidR="00443516" w:rsidRPr="00276C94" w:rsidRDefault="00443516" w:rsidP="0044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3C5635C8" w14:textId="4B39E3C2" w:rsidR="00443516" w:rsidRPr="00276C94" w:rsidRDefault="00443516" w:rsidP="0044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443516" w:rsidRPr="00276C94" w14:paraId="755D7684" w14:textId="77777777" w:rsidTr="00117964">
        <w:tc>
          <w:tcPr>
            <w:tcW w:w="4860" w:type="dxa"/>
          </w:tcPr>
          <w:p w14:paraId="17C1E2C2" w14:textId="14EB41D4" w:rsidR="00443516" w:rsidRPr="00276C94" w:rsidRDefault="00443516" w:rsidP="00443516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5F18C3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ด้านเครดิต </w:t>
            </w:r>
            <w:r w:rsidRPr="005F18C3">
              <w:rPr>
                <w:rFonts w:ascii="Angsana New" w:hAnsi="Angsana New" w:cs="Angsana New" w:hint="cs"/>
                <w:sz w:val="28"/>
                <w:szCs w:val="28"/>
              </w:rPr>
              <w:t>(Performing)</w:t>
            </w:r>
          </w:p>
        </w:tc>
        <w:tc>
          <w:tcPr>
            <w:tcW w:w="1530" w:type="dxa"/>
            <w:shd w:val="clear" w:color="auto" w:fill="auto"/>
          </w:tcPr>
          <w:p w14:paraId="0424E414" w14:textId="20493197" w:rsidR="00443516" w:rsidRDefault="00443516" w:rsidP="0044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134,86</w:t>
            </w:r>
            <w:r w:rsidR="00EF6C2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30" w:type="dxa"/>
            <w:shd w:val="clear" w:color="auto" w:fill="auto"/>
          </w:tcPr>
          <w:p w14:paraId="164E7E34" w14:textId="330043F3" w:rsidR="00443516" w:rsidRDefault="00443516" w:rsidP="0044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  <w:t>(</w:t>
            </w:r>
            <w:r w:rsidRPr="00117964"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  <w:t>63</w:t>
            </w:r>
            <w:r w:rsidR="002D3B6B"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  <w:t>1</w:t>
            </w:r>
            <w:r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5C4C4770" w14:textId="5377E060" w:rsidR="00443516" w:rsidRPr="00117964" w:rsidRDefault="00443516" w:rsidP="0044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1796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134,232</w:t>
            </w:r>
          </w:p>
        </w:tc>
      </w:tr>
      <w:tr w:rsidR="00443516" w:rsidRPr="00276C94" w14:paraId="1E81B842" w14:textId="77777777" w:rsidTr="00117964">
        <w:tc>
          <w:tcPr>
            <w:tcW w:w="4860" w:type="dxa"/>
          </w:tcPr>
          <w:p w14:paraId="3837C9E8" w14:textId="2C3B8FCE" w:rsidR="00443516" w:rsidRPr="00276C94" w:rsidRDefault="00443516" w:rsidP="00443516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  <w:r w:rsidR="00B079D5"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>ของความเสี่ยง</w:t>
            </w:r>
          </w:p>
        </w:tc>
        <w:tc>
          <w:tcPr>
            <w:tcW w:w="1530" w:type="dxa"/>
            <w:shd w:val="clear" w:color="auto" w:fill="auto"/>
          </w:tcPr>
          <w:p w14:paraId="4F499F13" w14:textId="77777777" w:rsidR="00443516" w:rsidRDefault="00443516" w:rsidP="0044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66874EB" w14:textId="77777777" w:rsidR="00443516" w:rsidRDefault="00443516" w:rsidP="0044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005A2D1F" w14:textId="77777777" w:rsidR="00443516" w:rsidRPr="00117964" w:rsidRDefault="00443516" w:rsidP="0044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443516" w:rsidRPr="00276C94" w14:paraId="6A4C6524" w14:textId="77777777" w:rsidTr="00117964">
        <w:tc>
          <w:tcPr>
            <w:tcW w:w="4860" w:type="dxa"/>
          </w:tcPr>
          <w:p w14:paraId="66850B78" w14:textId="580007F0" w:rsidR="00443516" w:rsidRPr="00276C94" w:rsidRDefault="00443516" w:rsidP="00443516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5F18C3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ด้านเครดิต </w:t>
            </w:r>
            <w:r w:rsidRPr="005F18C3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="00D01886">
              <w:rPr>
                <w:rFonts w:ascii="Angsana New" w:hAnsi="Angsana New" w:cs="Angsana New"/>
                <w:sz w:val="28"/>
                <w:szCs w:val="28"/>
              </w:rPr>
              <w:t>Under-p</w:t>
            </w:r>
            <w:r w:rsidRPr="005F18C3">
              <w:rPr>
                <w:rFonts w:ascii="Angsana New" w:hAnsi="Angsana New" w:cs="Angsana New" w:hint="cs"/>
                <w:sz w:val="28"/>
                <w:szCs w:val="28"/>
              </w:rPr>
              <w:t>erforming)</w:t>
            </w:r>
          </w:p>
        </w:tc>
        <w:tc>
          <w:tcPr>
            <w:tcW w:w="1530" w:type="dxa"/>
            <w:shd w:val="clear" w:color="auto" w:fill="auto"/>
          </w:tcPr>
          <w:p w14:paraId="1915DE8D" w14:textId="2C2D011A" w:rsidR="00443516" w:rsidRPr="00276C94" w:rsidRDefault="00443516" w:rsidP="0044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  <w:tc>
          <w:tcPr>
            <w:tcW w:w="1530" w:type="dxa"/>
            <w:shd w:val="clear" w:color="auto" w:fill="auto"/>
          </w:tcPr>
          <w:p w14:paraId="77078689" w14:textId="768AF482" w:rsidR="00443516" w:rsidRPr="00276C94" w:rsidRDefault="00443516" w:rsidP="0044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  <w:t>(</w:t>
            </w:r>
            <w:r w:rsidRPr="00117964"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  <w:t>15</w:t>
            </w:r>
            <w:r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76C12243" w14:textId="6D32B699" w:rsidR="00443516" w:rsidRPr="00276C94" w:rsidRDefault="00443516" w:rsidP="0044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1796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553</w:t>
            </w:r>
          </w:p>
        </w:tc>
      </w:tr>
      <w:tr w:rsidR="0089304C" w:rsidRPr="00276C94" w14:paraId="4B380C4F" w14:textId="77777777" w:rsidTr="00117964">
        <w:tc>
          <w:tcPr>
            <w:tcW w:w="4860" w:type="dxa"/>
          </w:tcPr>
          <w:p w14:paraId="0FD0F936" w14:textId="13F46BD5" w:rsidR="0089304C" w:rsidRPr="00276C94" w:rsidRDefault="0089304C" w:rsidP="0089304C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18C3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5F18C3">
              <w:rPr>
                <w:rFonts w:ascii="Angsana New" w:hAnsi="Angsana New" w:cs="Angsana New" w:hint="cs"/>
                <w:sz w:val="28"/>
                <w:szCs w:val="28"/>
              </w:rPr>
              <w:t>(Non-performing)</w:t>
            </w:r>
          </w:p>
        </w:tc>
        <w:tc>
          <w:tcPr>
            <w:tcW w:w="1530" w:type="dxa"/>
            <w:shd w:val="clear" w:color="auto" w:fill="auto"/>
          </w:tcPr>
          <w:p w14:paraId="5EF54C01" w14:textId="22D97889" w:rsidR="0089304C" w:rsidRPr="00276C94" w:rsidRDefault="0089304C" w:rsidP="008930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="Angsana New" w:eastAsia="Angsana New" w:hAnsi="Angsana New" w:cs="Angsana New"/>
                <w:sz w:val="28"/>
                <w:szCs w:val="28"/>
                <w:cs/>
                <w:lang w:val="th"/>
              </w:rPr>
            </w:pPr>
            <w:r>
              <w:rPr>
                <w:rFonts w:ascii="Angsana New" w:eastAsia="Angsana New" w:hAnsi="Angsana New" w:cs="Angsana New" w:hint="cs"/>
                <w:sz w:val="28"/>
                <w:szCs w:val="28"/>
                <w:cs/>
                <w:lang w:val="th"/>
              </w:rPr>
              <w:t>151</w:t>
            </w:r>
          </w:p>
        </w:tc>
        <w:tc>
          <w:tcPr>
            <w:tcW w:w="1530" w:type="dxa"/>
            <w:shd w:val="clear" w:color="auto" w:fill="auto"/>
          </w:tcPr>
          <w:p w14:paraId="0371B5D5" w14:textId="04168A7C" w:rsidR="0089304C" w:rsidRPr="00276C94" w:rsidRDefault="0089304C" w:rsidP="008930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="Angsana New" w:eastAsia="Angsana New" w:hAnsi="Angsana New" w:cs="Angsana New"/>
                <w:sz w:val="28"/>
                <w:szCs w:val="28"/>
                <w:cs/>
                <w:lang w:val="th"/>
              </w:rPr>
            </w:pPr>
            <w:r>
              <w:rPr>
                <w:rFonts w:ascii="Angsana New" w:eastAsia="Angsana New" w:hAnsi="Angsana New" w:cs="Angsana New" w:hint="cs"/>
                <w:sz w:val="28"/>
                <w:szCs w:val="28"/>
                <w:cs/>
                <w:lang w:val="th" w:bidi="th"/>
              </w:rPr>
              <w:t>(</w:t>
            </w:r>
            <w:r w:rsidRPr="00117964">
              <w:rPr>
                <w:rFonts w:ascii="Angsana New" w:eastAsia="Angsana New" w:hAnsi="Angsana New" w:cs="Angsana New"/>
                <w:sz w:val="28"/>
                <w:szCs w:val="28"/>
                <w:cs/>
                <w:lang w:val="th" w:bidi="th"/>
              </w:rPr>
              <w:t>23</w:t>
            </w:r>
            <w:r>
              <w:rPr>
                <w:rFonts w:ascii="Angsana New" w:eastAsia="Angsana New" w:hAnsi="Angsana New" w:cs="Angsana New" w:hint="cs"/>
                <w:sz w:val="28"/>
                <w:szCs w:val="28"/>
                <w:cs/>
                <w:lang w:val="th" w:bidi="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3C595C55" w14:textId="6FCB704A" w:rsidR="0089304C" w:rsidRPr="00276C94" w:rsidRDefault="0089304C" w:rsidP="008930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1796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128</w:t>
            </w:r>
          </w:p>
        </w:tc>
      </w:tr>
      <w:tr w:rsidR="0089304C" w:rsidRPr="00276C94" w14:paraId="666718DF" w14:textId="77777777" w:rsidTr="00276C94">
        <w:tc>
          <w:tcPr>
            <w:tcW w:w="4860" w:type="dxa"/>
            <w:shd w:val="clear" w:color="auto" w:fill="auto"/>
          </w:tcPr>
          <w:p w14:paraId="403D0DF6" w14:textId="77777777" w:rsidR="0089304C" w:rsidRPr="00276C94" w:rsidRDefault="0089304C" w:rsidP="0089304C">
            <w:pPr>
              <w:spacing w:line="240" w:lineRule="auto"/>
              <w:ind w:left="-18" w:right="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6C9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14:paraId="014D795A" w14:textId="6A9FBE64" w:rsidR="0089304C" w:rsidRPr="00276C94" w:rsidRDefault="0089304C" w:rsidP="008930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276C94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  <w:t>135,58</w:t>
            </w:r>
            <w:r w:rsidR="00EF6C27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14352327" w14:textId="0D57F7BF" w:rsidR="0089304C" w:rsidRPr="00276C94" w:rsidRDefault="0089304C" w:rsidP="008930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276C94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  <w:t>(66</w:t>
            </w:r>
            <w:r w:rsidR="00EF6C27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  <w:t>9</w:t>
            </w:r>
            <w:r w:rsidRPr="00276C94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55923E26" w14:textId="46D5D89F" w:rsidR="0089304C" w:rsidRPr="00276C94" w:rsidRDefault="0089304C" w:rsidP="008930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76C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134,913</w:t>
            </w:r>
          </w:p>
        </w:tc>
      </w:tr>
    </w:tbl>
    <w:p w14:paraId="565A5332" w14:textId="77777777" w:rsidR="00276C94" w:rsidRPr="00276C94" w:rsidRDefault="00276C94" w:rsidP="00276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cs="Angsana New"/>
          <w:sz w:val="28"/>
          <w:szCs w:val="28"/>
        </w:rPr>
      </w:pPr>
    </w:p>
    <w:p w14:paraId="1C321C19" w14:textId="1EA6D6C1" w:rsidR="00276C94" w:rsidRPr="00276C94" w:rsidRDefault="00276C94" w:rsidP="00276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276C94">
        <w:rPr>
          <w:rFonts w:ascii="Angsana New" w:hAnsi="Angsana New" w:cs="Angsana New" w:hint="cs"/>
          <w:sz w:val="28"/>
          <w:szCs w:val="28"/>
          <w:cs/>
        </w:rPr>
        <w:t>ณ</w:t>
      </w:r>
      <w:r w:rsidRPr="00276C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276C94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276C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276C94">
        <w:rPr>
          <w:rFonts w:ascii="Angsana New" w:hAnsi="Angsana New" w:cs="Angsana New"/>
          <w:sz w:val="28"/>
          <w:szCs w:val="28"/>
        </w:rPr>
        <w:t xml:space="preserve">31 </w:t>
      </w:r>
      <w:r w:rsidRPr="00276C94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276C94">
        <w:rPr>
          <w:rFonts w:ascii="Angsana New" w:hAnsi="Angsana New" w:cs="Angsana New"/>
          <w:sz w:val="28"/>
          <w:szCs w:val="28"/>
        </w:rPr>
        <w:t>2562</w:t>
      </w:r>
      <w:r w:rsidR="005A7494">
        <w:rPr>
          <w:rFonts w:ascii="Angsana New" w:hAnsi="Angsana New" w:cs="Angsana New"/>
          <w:sz w:val="28"/>
          <w:szCs w:val="28"/>
        </w:rPr>
        <w:t xml:space="preserve"> </w:t>
      </w:r>
      <w:r w:rsidR="005A7494">
        <w:rPr>
          <w:rFonts w:ascii="Angsana New" w:hAnsi="Angsana New" w:cs="Angsana New" w:hint="cs"/>
          <w:sz w:val="28"/>
          <w:szCs w:val="28"/>
          <w:cs/>
        </w:rPr>
        <w:t>ลูก</w:t>
      </w:r>
      <w:r w:rsidRPr="00276C94">
        <w:rPr>
          <w:rFonts w:ascii="Angsana New" w:hAnsi="Angsana New" w:cs="Angsana New" w:hint="cs"/>
          <w:sz w:val="28"/>
          <w:szCs w:val="28"/>
          <w:cs/>
        </w:rPr>
        <w:t>หนี้</w:t>
      </w:r>
      <w:r w:rsidR="005A7494">
        <w:rPr>
          <w:rFonts w:ascii="Angsana New" w:hAnsi="Angsana New" w:cs="Angsana New" w:hint="cs"/>
          <w:sz w:val="28"/>
          <w:szCs w:val="28"/>
          <w:cs/>
        </w:rPr>
        <w:t>ตามสัญญาเช่าซื้อแยกตามอายุหนี้ที่ค้างชำระ และ</w:t>
      </w:r>
      <w:r w:rsidRPr="00276C94">
        <w:rPr>
          <w:rFonts w:ascii="Angsana New" w:hAnsi="Angsana New" w:cs="Angsana New" w:hint="cs"/>
          <w:sz w:val="28"/>
          <w:szCs w:val="28"/>
          <w:cs/>
        </w:rPr>
        <w:t>ค่าเผื่อหนี้สงสัยจะสูญ</w:t>
      </w:r>
      <w:r w:rsidRPr="00276C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276C94">
        <w:rPr>
          <w:rFonts w:ascii="Angsana New" w:hAnsi="Angsana New" w:cs="Angsana New" w:hint="cs"/>
          <w:sz w:val="28"/>
          <w:szCs w:val="28"/>
          <w:cs/>
        </w:rPr>
        <w:t>แสดงได้ดังนี้</w:t>
      </w:r>
    </w:p>
    <w:p w14:paraId="0F46E1DE" w14:textId="77777777" w:rsidR="00276C94" w:rsidRDefault="00276C94" w:rsidP="00143016">
      <w:pPr>
        <w:spacing w:line="240" w:lineRule="auto"/>
        <w:ind w:right="45"/>
        <w:jc w:val="thaiDistribute"/>
        <w:rPr>
          <w:rFonts w:asciiTheme="majorBidi" w:hAnsiTheme="majorBidi" w:cs="Angsana New"/>
          <w:b/>
          <w:bCs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530"/>
        <w:gridCol w:w="1530"/>
        <w:gridCol w:w="1530"/>
      </w:tblGrid>
      <w:tr w:rsidR="00276C94" w:rsidRPr="00DF1217" w14:paraId="255737EF" w14:textId="77777777" w:rsidTr="00276C94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023B8B7E" w14:textId="77777777" w:rsidR="00276C94" w:rsidRPr="00DF1217" w:rsidRDefault="00276C94" w:rsidP="00276C94">
            <w:pPr>
              <w:spacing w:line="36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16313CD" w14:textId="77777777" w:rsidR="00276C94" w:rsidRPr="00DF1217" w:rsidRDefault="00276C94" w:rsidP="00276C94">
            <w:pPr>
              <w:tabs>
                <w:tab w:val="decimal" w:pos="1140"/>
              </w:tabs>
              <w:spacing w:line="360" w:lineRule="exact"/>
              <w:ind w:right="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0FB6DB4" w14:textId="77777777" w:rsidR="00276C94" w:rsidRPr="00DF1217" w:rsidRDefault="00276C94" w:rsidP="00276C94">
            <w:pPr>
              <w:spacing w:line="360" w:lineRule="exact"/>
              <w:ind w:left="162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12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8AC4EC9" w14:textId="77777777" w:rsidR="00276C94" w:rsidRPr="00DF1217" w:rsidRDefault="00276C94" w:rsidP="00276C94">
            <w:pPr>
              <w:tabs>
                <w:tab w:val="decimal" w:pos="1140"/>
              </w:tabs>
              <w:spacing w:line="360" w:lineRule="exact"/>
              <w:ind w:right="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76C94" w:rsidRPr="00DF1217" w14:paraId="04710C92" w14:textId="77777777" w:rsidTr="00276C94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0BF6399E" w14:textId="77777777" w:rsidR="00276C94" w:rsidRPr="00DF1217" w:rsidRDefault="00276C94" w:rsidP="00276C94">
            <w:pPr>
              <w:spacing w:line="36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3"/>
            <w:shd w:val="clear" w:color="auto" w:fill="auto"/>
            <w:vAlign w:val="bottom"/>
          </w:tcPr>
          <w:p w14:paraId="508B20AA" w14:textId="3041DE6E" w:rsidR="00276C94" w:rsidRPr="00DF1217" w:rsidRDefault="00276C94" w:rsidP="00276C94">
            <w:pPr>
              <w:tabs>
                <w:tab w:val="decimal" w:pos="1140"/>
              </w:tabs>
              <w:spacing w:line="360" w:lineRule="exact"/>
              <w:ind w:right="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76C94">
              <w:rPr>
                <w:rFonts w:asciiTheme="majorBidi" w:hAnsiTheme="majorBidi" w:cs="Angsana New" w:hint="cs"/>
                <w:sz w:val="28"/>
                <w:szCs w:val="28"/>
                <w:cs/>
              </w:rPr>
              <w:t>ธันวาคม</w:t>
            </w:r>
            <w:r w:rsidRPr="00276C94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76C9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276C94" w:rsidRPr="00DF1217" w14:paraId="4777A03F" w14:textId="77777777" w:rsidTr="00276C94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1E09872B" w14:textId="77777777" w:rsidR="00276C94" w:rsidRPr="00DF1217" w:rsidRDefault="00276C94" w:rsidP="00276C94">
            <w:pPr>
              <w:spacing w:line="36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E935110" w14:textId="77777777" w:rsidR="00276C94" w:rsidRPr="00DF1217" w:rsidRDefault="00276C94" w:rsidP="00276C94">
            <w:pPr>
              <w:tabs>
                <w:tab w:val="decimal" w:pos="1140"/>
              </w:tabs>
              <w:spacing w:line="360" w:lineRule="exact"/>
              <w:ind w:right="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217">
              <w:rPr>
                <w:rFonts w:asciiTheme="majorBidi" w:hAnsiTheme="majorBidi" w:cstheme="majorBidi"/>
                <w:sz w:val="28"/>
                <w:szCs w:val="28"/>
                <w:cs/>
              </w:rPr>
              <w:t>ยอดลูกหนี้หลังหัก</w:t>
            </w:r>
            <w:r w:rsidRPr="00DF1217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99C7DA" w14:textId="77777777" w:rsidR="00276C94" w:rsidRPr="00DF1217" w:rsidRDefault="00276C94" w:rsidP="00276C94">
            <w:pPr>
              <w:spacing w:line="360" w:lineRule="exact"/>
              <w:ind w:left="162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121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อัตราร้อยละของ</w:t>
            </w:r>
          </w:p>
          <w:p w14:paraId="3A94C58C" w14:textId="77777777" w:rsidR="00276C94" w:rsidRPr="00DF1217" w:rsidRDefault="00276C94" w:rsidP="00276C94">
            <w:pPr>
              <w:spacing w:line="360" w:lineRule="exact"/>
              <w:ind w:left="162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121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86B4D0B" w14:textId="77777777" w:rsidR="00276C94" w:rsidRPr="00DF1217" w:rsidRDefault="00276C94" w:rsidP="00276C94">
            <w:pPr>
              <w:tabs>
                <w:tab w:val="decimal" w:pos="1140"/>
              </w:tabs>
              <w:spacing w:line="360" w:lineRule="exact"/>
              <w:ind w:right="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121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DF1217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                       </w:t>
            </w:r>
            <w:r w:rsidRPr="00DF121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หนี้สงสัยจะสูญ</w:t>
            </w:r>
          </w:p>
        </w:tc>
      </w:tr>
      <w:tr w:rsidR="00276C94" w:rsidRPr="00DF1217" w14:paraId="675EFC53" w14:textId="77777777" w:rsidTr="00276C94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534B7776" w14:textId="77777777" w:rsidR="00276C94" w:rsidRPr="00DF1217" w:rsidRDefault="00276C94" w:rsidP="00276C94">
            <w:pPr>
              <w:spacing w:line="36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3"/>
            <w:shd w:val="clear" w:color="auto" w:fill="auto"/>
            <w:vAlign w:val="center"/>
          </w:tcPr>
          <w:p w14:paraId="1132DD43" w14:textId="77777777" w:rsidR="00276C94" w:rsidRPr="00DF1217" w:rsidRDefault="00276C94" w:rsidP="00276C94">
            <w:pPr>
              <w:tabs>
                <w:tab w:val="decimal" w:pos="1140"/>
              </w:tabs>
              <w:spacing w:line="360" w:lineRule="exact"/>
              <w:ind w:right="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121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76C94" w:rsidRPr="00DF1217" w14:paraId="55F96DD2" w14:textId="77777777" w:rsidTr="00276C94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7B512EAA" w14:textId="77777777" w:rsidR="00276C94" w:rsidRPr="00DF1217" w:rsidRDefault="00276C94" w:rsidP="00276C94">
            <w:pPr>
              <w:spacing w:line="36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217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4782997" w14:textId="77777777" w:rsidR="00276C94" w:rsidRPr="00A415FB" w:rsidRDefault="00276C94" w:rsidP="0044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  <w:r w:rsidRPr="00A415FB">
              <w:rPr>
                <w:rFonts w:asciiTheme="majorBidi" w:hAnsiTheme="majorBidi" w:cstheme="majorBidi"/>
                <w:sz w:val="28"/>
                <w:szCs w:val="28"/>
                <w:cs/>
              </w:rPr>
              <w:t>82</w:t>
            </w:r>
            <w:r w:rsidRPr="00A415FB">
              <w:rPr>
                <w:rFonts w:asciiTheme="majorBidi" w:hAnsiTheme="majorBidi" w:cstheme="majorBidi"/>
                <w:sz w:val="28"/>
                <w:szCs w:val="28"/>
              </w:rPr>
              <w:t>,924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0E06D2F" w14:textId="77777777" w:rsidR="00276C94" w:rsidRPr="00A415FB" w:rsidRDefault="00276C94" w:rsidP="00276C94">
            <w:pPr>
              <w:spacing w:line="360" w:lineRule="exact"/>
              <w:ind w:left="162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15F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CC96A21" w14:textId="77777777" w:rsidR="00276C94" w:rsidRPr="00A415FB" w:rsidRDefault="00276C94" w:rsidP="0044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60" w:lineRule="exact"/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  <w:r w:rsidRPr="00A415FB">
              <w:rPr>
                <w:rFonts w:asciiTheme="majorBidi" w:hAnsiTheme="majorBidi" w:cstheme="majorBidi"/>
                <w:sz w:val="28"/>
                <w:szCs w:val="28"/>
              </w:rPr>
              <w:t>829</w:t>
            </w:r>
          </w:p>
        </w:tc>
      </w:tr>
      <w:tr w:rsidR="00276C94" w:rsidRPr="00DF1217" w14:paraId="143BFA10" w14:textId="77777777" w:rsidTr="00276C94">
        <w:trPr>
          <w:trHeight w:val="20"/>
        </w:trPr>
        <w:tc>
          <w:tcPr>
            <w:tcW w:w="4860" w:type="dxa"/>
            <w:shd w:val="clear" w:color="auto" w:fill="auto"/>
          </w:tcPr>
          <w:p w14:paraId="5CF6F89D" w14:textId="77777777" w:rsidR="00276C94" w:rsidRPr="00DF1217" w:rsidRDefault="00276C94" w:rsidP="00276C94">
            <w:pPr>
              <w:spacing w:line="36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217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เกินกำหนดรับชำระหนี้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9AC8B63" w14:textId="77777777" w:rsidR="00276C94" w:rsidRPr="00A415FB" w:rsidRDefault="00276C94" w:rsidP="0044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4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B6BFB1B" w14:textId="77777777" w:rsidR="00276C94" w:rsidRPr="00A415FB" w:rsidRDefault="00276C94" w:rsidP="00276C94">
            <w:pPr>
              <w:spacing w:line="360" w:lineRule="exact"/>
              <w:ind w:left="162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88CFFBE" w14:textId="77777777" w:rsidR="00276C94" w:rsidRPr="00A415FB" w:rsidRDefault="00276C94" w:rsidP="0044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60" w:lineRule="exact"/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6C94" w:rsidRPr="00DF1217" w14:paraId="3101815D" w14:textId="77777777" w:rsidTr="00276C94">
        <w:trPr>
          <w:trHeight w:val="20"/>
        </w:trPr>
        <w:tc>
          <w:tcPr>
            <w:tcW w:w="4860" w:type="dxa"/>
            <w:shd w:val="clear" w:color="auto" w:fill="auto"/>
          </w:tcPr>
          <w:p w14:paraId="5BF4E9B7" w14:textId="77777777" w:rsidR="00276C94" w:rsidRPr="00DF1217" w:rsidRDefault="00276C94" w:rsidP="00276C94">
            <w:pPr>
              <w:spacing w:line="36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2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DF121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F12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DF121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F1217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DB6EA45" w14:textId="77777777" w:rsidR="00276C94" w:rsidRPr="00A415FB" w:rsidRDefault="00276C94" w:rsidP="0044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  <w:r w:rsidRPr="00A415FB">
              <w:rPr>
                <w:rFonts w:asciiTheme="majorBidi" w:hAnsiTheme="majorBidi" w:cstheme="majorBidi"/>
                <w:sz w:val="28"/>
                <w:szCs w:val="28"/>
              </w:rPr>
              <w:t>1,556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D463C45" w14:textId="77777777" w:rsidR="00276C94" w:rsidRPr="00A415FB" w:rsidRDefault="00276C94" w:rsidP="00276C94">
            <w:pPr>
              <w:spacing w:line="360" w:lineRule="exact"/>
              <w:ind w:left="162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15F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A830FCA" w14:textId="77777777" w:rsidR="00276C94" w:rsidRPr="00A415FB" w:rsidRDefault="00276C94" w:rsidP="00443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60" w:lineRule="exact"/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  <w:r w:rsidRPr="00A415FB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</w:tr>
      <w:tr w:rsidR="00276C94" w:rsidRPr="00DF1217" w14:paraId="1D0F61D4" w14:textId="77777777" w:rsidTr="00276C94">
        <w:trPr>
          <w:trHeight w:val="20"/>
        </w:trPr>
        <w:tc>
          <w:tcPr>
            <w:tcW w:w="4860" w:type="dxa"/>
            <w:shd w:val="clear" w:color="auto" w:fill="auto"/>
          </w:tcPr>
          <w:p w14:paraId="21CCA37B" w14:textId="77777777" w:rsidR="00276C94" w:rsidRPr="00DF1217" w:rsidRDefault="00276C94" w:rsidP="00276C94">
            <w:pPr>
              <w:spacing w:line="36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2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DF121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F12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F1217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Pr="00DF121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F1217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DF1217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2A85F3B" w14:textId="77777777" w:rsidR="00276C94" w:rsidRPr="00A415FB" w:rsidRDefault="00276C94" w:rsidP="004435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  <w:r w:rsidRPr="00A415FB">
              <w:rPr>
                <w:rFonts w:asciiTheme="majorBidi" w:hAnsiTheme="majorBidi" w:cstheme="majorBidi"/>
                <w:sz w:val="28"/>
                <w:szCs w:val="28"/>
              </w:rPr>
              <w:t>317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05A2117" w14:textId="77777777" w:rsidR="00276C94" w:rsidRPr="00A415FB" w:rsidRDefault="00276C94" w:rsidP="00276C94">
            <w:pPr>
              <w:spacing w:line="360" w:lineRule="exact"/>
              <w:ind w:left="162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15F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B45436" w14:textId="77777777" w:rsidR="00276C94" w:rsidRPr="00A415FB" w:rsidRDefault="00276C94" w:rsidP="004435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60" w:lineRule="exact"/>
              <w:ind w:right="46"/>
              <w:rPr>
                <w:rFonts w:asciiTheme="majorBidi" w:hAnsiTheme="majorBidi" w:cstheme="majorBidi"/>
                <w:sz w:val="28"/>
                <w:szCs w:val="28"/>
              </w:rPr>
            </w:pPr>
            <w:r w:rsidRPr="00A415F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276C94" w:rsidRPr="00DF1217" w14:paraId="7F118EB9" w14:textId="77777777" w:rsidTr="00276C94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7228BD0E" w14:textId="77777777" w:rsidR="00276C94" w:rsidRPr="00DF1217" w:rsidRDefault="00276C94" w:rsidP="00276C94">
            <w:pPr>
              <w:tabs>
                <w:tab w:val="clear" w:pos="907"/>
                <w:tab w:val="left" w:pos="885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12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E9C763" w14:textId="77777777" w:rsidR="00276C94" w:rsidRPr="00A415FB" w:rsidRDefault="00276C94" w:rsidP="0044351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15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84,797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92D9D5" w14:textId="77777777" w:rsidR="00276C94" w:rsidRPr="00A415FB" w:rsidRDefault="00276C94" w:rsidP="00276C94">
            <w:pPr>
              <w:spacing w:line="360" w:lineRule="exact"/>
              <w:ind w:left="162" w:hanging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ABBBB6A" w14:textId="77777777" w:rsidR="00276C94" w:rsidRPr="00A415FB" w:rsidRDefault="00276C94" w:rsidP="0044351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60" w:lineRule="exact"/>
              <w:ind w:right="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15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851</w:t>
            </w:r>
          </w:p>
        </w:tc>
      </w:tr>
    </w:tbl>
    <w:p w14:paraId="5F9D3868" w14:textId="77777777" w:rsidR="00276C94" w:rsidRPr="00DF1217" w:rsidRDefault="00276C94" w:rsidP="00276C94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28"/>
          <w:szCs w:val="28"/>
          <w:lang w:bidi="th-TH"/>
        </w:rPr>
      </w:pPr>
    </w:p>
    <w:p w14:paraId="2D89C885" w14:textId="717FADA6" w:rsidR="00276C94" w:rsidRDefault="00276C94" w:rsidP="00276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4E36F0">
        <w:rPr>
          <w:rFonts w:ascii="Angsana New" w:hAnsi="Angsana New" w:cs="Angsana New"/>
          <w:sz w:val="28"/>
          <w:szCs w:val="28"/>
          <w:cs/>
          <w:lang w:val="th-TH"/>
        </w:rPr>
        <w:t>โดยปกติระยะเวลาการให้สินเชื่อแก่ลูกค้าของ</w:t>
      </w:r>
      <w:r w:rsidRPr="004E36F0">
        <w:rPr>
          <w:rFonts w:ascii="Angsana New" w:hAnsi="Angsana New" w:cs="Angsana New"/>
          <w:sz w:val="28"/>
          <w:szCs w:val="28"/>
          <w:cs/>
        </w:rPr>
        <w:t xml:space="preserve">กลุ่มบริษัทมีระยะเวลาตั้งแต่ </w:t>
      </w:r>
      <w:r>
        <w:rPr>
          <w:rFonts w:ascii="Angsana New" w:hAnsi="Angsana New" w:cs="Angsana New"/>
          <w:sz w:val="28"/>
          <w:szCs w:val="28"/>
        </w:rPr>
        <w:t>12</w:t>
      </w:r>
      <w:r w:rsidRPr="004E36F0">
        <w:rPr>
          <w:rFonts w:ascii="Angsana New" w:hAnsi="Angsana New" w:cs="Angsana New" w:hint="cs"/>
          <w:sz w:val="28"/>
          <w:szCs w:val="28"/>
          <w:cs/>
        </w:rPr>
        <w:t xml:space="preserve"> เดือน</w:t>
      </w:r>
      <w:r w:rsidRPr="004E36F0">
        <w:rPr>
          <w:rFonts w:ascii="Angsana New" w:hAnsi="Angsana New" w:cs="Angsana New"/>
          <w:sz w:val="28"/>
          <w:szCs w:val="28"/>
          <w:cs/>
        </w:rPr>
        <w:t xml:space="preserve"> ถึง </w:t>
      </w:r>
      <w:r>
        <w:rPr>
          <w:rFonts w:ascii="Angsana New" w:hAnsi="Angsana New" w:cs="Angsana New"/>
          <w:sz w:val="28"/>
          <w:szCs w:val="28"/>
        </w:rPr>
        <w:t>72</w:t>
      </w:r>
      <w:r w:rsidRPr="004E36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4E36F0">
        <w:rPr>
          <w:rFonts w:ascii="Angsana New" w:hAnsi="Angsana New" w:cs="Angsana New" w:hint="cs"/>
          <w:sz w:val="28"/>
          <w:szCs w:val="28"/>
          <w:cs/>
        </w:rPr>
        <w:t>เดือน</w:t>
      </w:r>
    </w:p>
    <w:p w14:paraId="2E798443" w14:textId="2D53A817" w:rsidR="00276C94" w:rsidRPr="00276C94" w:rsidRDefault="00276C94" w:rsidP="00143016">
      <w:pPr>
        <w:spacing w:line="240" w:lineRule="auto"/>
        <w:ind w:right="45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  <w:sectPr w:rsidR="00276C94" w:rsidRPr="00276C94" w:rsidSect="00727B54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360"/>
        </w:sectPr>
      </w:pPr>
    </w:p>
    <w:p w14:paraId="613A4607" w14:textId="1CAEC01D" w:rsidR="00173DC0" w:rsidRDefault="00173DC0" w:rsidP="005D0CA2">
      <w:pPr>
        <w:pStyle w:val="Heading1"/>
        <w:keepLines/>
        <w:numPr>
          <w:ilvl w:val="0"/>
          <w:numId w:val="41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เงินลงทุนในบริษัทย่อย</w:t>
      </w:r>
    </w:p>
    <w:p w14:paraId="06304FDA" w14:textId="77777777" w:rsidR="008834BE" w:rsidRPr="00350817" w:rsidRDefault="008834BE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pPr w:leftFromText="180" w:rightFromText="180" w:vertAnchor="text" w:horzAnchor="margin" w:tblpX="450" w:tblpY="47"/>
        <w:tblW w:w="140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59"/>
        <w:gridCol w:w="1536"/>
        <w:gridCol w:w="1175"/>
        <w:gridCol w:w="990"/>
        <w:gridCol w:w="180"/>
        <w:gridCol w:w="990"/>
        <w:gridCol w:w="180"/>
        <w:gridCol w:w="990"/>
        <w:gridCol w:w="268"/>
        <w:gridCol w:w="992"/>
        <w:gridCol w:w="180"/>
        <w:gridCol w:w="990"/>
        <w:gridCol w:w="180"/>
        <w:gridCol w:w="990"/>
        <w:gridCol w:w="180"/>
        <w:gridCol w:w="990"/>
        <w:gridCol w:w="180"/>
        <w:gridCol w:w="990"/>
      </w:tblGrid>
      <w:tr w:rsidR="005F3429" w:rsidRPr="005F3429" w14:paraId="7ECA5AAA" w14:textId="77777777" w:rsidTr="002D5BCB">
        <w:trPr>
          <w:cantSplit/>
          <w:trHeight w:val="183"/>
          <w:tblHeader/>
        </w:trPr>
        <w:tc>
          <w:tcPr>
            <w:tcW w:w="3595" w:type="dxa"/>
            <w:gridSpan w:val="2"/>
            <w:vAlign w:val="bottom"/>
          </w:tcPr>
          <w:p w14:paraId="2DD1056B" w14:textId="3D15D911" w:rsidR="005F3429" w:rsidRPr="005F3429" w:rsidRDefault="005F3429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5" w:type="dxa"/>
          </w:tcPr>
          <w:p w14:paraId="39244307" w14:textId="77777777" w:rsidR="005F3429" w:rsidRPr="005F3429" w:rsidRDefault="005F3429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270" w:type="dxa"/>
            <w:gridSpan w:val="15"/>
            <w:vAlign w:val="bottom"/>
          </w:tcPr>
          <w:p w14:paraId="63B701BB" w14:textId="59EAF089" w:rsidR="005F3429" w:rsidRPr="005F3429" w:rsidRDefault="005F3429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430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87444F" w:rsidRPr="005F3429" w14:paraId="483AB702" w14:textId="77777777" w:rsidTr="002D5BCB">
        <w:trPr>
          <w:cantSplit/>
          <w:trHeight w:val="576"/>
          <w:tblHeader/>
        </w:trPr>
        <w:tc>
          <w:tcPr>
            <w:tcW w:w="2059" w:type="dxa"/>
            <w:vAlign w:val="bottom"/>
          </w:tcPr>
          <w:p w14:paraId="34053600" w14:textId="3C7BEF86" w:rsidR="00F0006F" w:rsidRPr="005F3429" w:rsidRDefault="00F0006F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6" w:type="dxa"/>
            <w:vAlign w:val="bottom"/>
          </w:tcPr>
          <w:p w14:paraId="2BD4A77E" w14:textId="77777777" w:rsidR="00F0006F" w:rsidRPr="005F3429" w:rsidRDefault="00F0006F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F342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</w:t>
            </w:r>
          </w:p>
          <w:p w14:paraId="46F57CC9" w14:textId="0D0249C4" w:rsidR="00F0006F" w:rsidRPr="005F3429" w:rsidRDefault="00F0006F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F342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175" w:type="dxa"/>
          </w:tcPr>
          <w:p w14:paraId="1CE5C52D" w14:textId="7AC1AEB9" w:rsidR="00F0006F" w:rsidRPr="005F3429" w:rsidRDefault="0087444F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F342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2160" w:type="dxa"/>
            <w:gridSpan w:val="3"/>
            <w:vAlign w:val="bottom"/>
          </w:tcPr>
          <w:p w14:paraId="52C0FC3E" w14:textId="3F2C2DCC" w:rsidR="00F0006F" w:rsidRPr="005F3429" w:rsidRDefault="00F0006F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F342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5099AC77" w14:textId="77777777" w:rsidR="00F0006F" w:rsidRPr="005F3429" w:rsidRDefault="00F0006F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F342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327A382F" w14:textId="77777777" w:rsidR="00F0006F" w:rsidRPr="005F3429" w:rsidRDefault="00F0006F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5CA2C95" w14:textId="77777777" w:rsidR="00F0006F" w:rsidRPr="005F3429" w:rsidRDefault="00F0006F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81D0AE0" w14:textId="77777777" w:rsidR="00F0006F" w:rsidRPr="005F3429" w:rsidRDefault="00F0006F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F342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5D36F66F" w14:textId="77777777" w:rsidR="00F0006F" w:rsidRPr="005F3429" w:rsidRDefault="00F0006F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2098EFF8" w14:textId="77777777" w:rsidR="00F0006F" w:rsidRPr="005F3429" w:rsidRDefault="00F0006F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63AC94C" w14:textId="77777777" w:rsidR="00F0006F" w:rsidRPr="005F3429" w:rsidRDefault="00F0006F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F342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38493809" w14:textId="77777777" w:rsidR="00F0006F" w:rsidRPr="005F3429" w:rsidRDefault="00F0006F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735A890D" w14:textId="77777777" w:rsidR="00F0006F" w:rsidRPr="005F3429" w:rsidRDefault="00F0006F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F342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7348BAFF" w14:textId="655175C3" w:rsidR="00F0006F" w:rsidRPr="005F3429" w:rsidRDefault="00F0006F" w:rsidP="002D5BCB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F342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งวดสามเดือนสิ้นสุดวันที่</w:t>
            </w:r>
          </w:p>
        </w:tc>
      </w:tr>
      <w:tr w:rsidR="0087444F" w:rsidRPr="005F3429" w14:paraId="76FB9106" w14:textId="77777777" w:rsidTr="002D5BCB">
        <w:trPr>
          <w:cantSplit/>
          <w:trHeight w:val="306"/>
          <w:tblHeader/>
        </w:trPr>
        <w:tc>
          <w:tcPr>
            <w:tcW w:w="2059" w:type="dxa"/>
          </w:tcPr>
          <w:p w14:paraId="0F8B90A3" w14:textId="77777777" w:rsidR="00F0006F" w:rsidRPr="005F3429" w:rsidRDefault="00F0006F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6" w:type="dxa"/>
          </w:tcPr>
          <w:p w14:paraId="78386692" w14:textId="77777777" w:rsidR="00F0006F" w:rsidRPr="005F3429" w:rsidRDefault="00F0006F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</w:tcPr>
          <w:p w14:paraId="23C3D457" w14:textId="77777777" w:rsidR="00F0006F" w:rsidRPr="005F3429" w:rsidRDefault="00F0006F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6C3F96F" w14:textId="0BE5AA95" w:rsidR="00F0006F" w:rsidRPr="005F3429" w:rsidRDefault="00F0006F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F3429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="0087444F" w:rsidRPr="005F342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4744DDAF" w14:textId="77777777" w:rsidR="00F0006F" w:rsidRPr="005F3429" w:rsidRDefault="00F0006F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F94B8E" w14:textId="2F403393" w:rsidR="00F0006F" w:rsidRPr="005F3429" w:rsidRDefault="00F0006F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F3429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F342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71D45D46" w14:textId="77777777" w:rsidR="00F0006F" w:rsidRPr="005F3429" w:rsidRDefault="00F0006F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0B4CB3" w14:textId="514F43FE" w:rsidR="00F0006F" w:rsidRPr="005F3429" w:rsidRDefault="00F0006F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F3429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87444F" w:rsidRPr="005F342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  <w:tc>
          <w:tcPr>
            <w:tcW w:w="268" w:type="dxa"/>
          </w:tcPr>
          <w:p w14:paraId="7B8A5C0B" w14:textId="77777777" w:rsidR="00F0006F" w:rsidRPr="005F3429" w:rsidRDefault="00F0006F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5FA1D4B" w14:textId="746CAE69" w:rsidR="00F0006F" w:rsidRPr="005F3429" w:rsidRDefault="00F0006F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F3429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F342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67426D22" w14:textId="77777777" w:rsidR="00F0006F" w:rsidRPr="005F3429" w:rsidRDefault="00F0006F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A61959A" w14:textId="68F03DAA" w:rsidR="00F0006F" w:rsidRPr="005F3429" w:rsidRDefault="00F0006F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F3429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="0087444F" w:rsidRPr="005F342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0CB53680" w14:textId="77777777" w:rsidR="00F0006F" w:rsidRPr="005F3429" w:rsidRDefault="00F0006F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F8823A" w14:textId="49527745" w:rsidR="00F0006F" w:rsidRPr="005F3429" w:rsidRDefault="00F0006F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F3429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F342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3EA8A79D" w14:textId="77777777" w:rsidR="00F0006F" w:rsidRPr="005F3429" w:rsidRDefault="00F0006F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878F484" w14:textId="2FE56F8D" w:rsidR="00F0006F" w:rsidRPr="005F3429" w:rsidRDefault="00F0006F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F3429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="00263660" w:rsidRPr="005F342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53496B8E" w14:textId="77777777" w:rsidR="00F0006F" w:rsidRPr="005F3429" w:rsidRDefault="00F0006F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B00D50" w14:textId="0FF542E7" w:rsidR="00F0006F" w:rsidRPr="005F3429" w:rsidRDefault="00263660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F3429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F342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มีนาคม</w:t>
            </w:r>
          </w:p>
        </w:tc>
      </w:tr>
      <w:tr w:rsidR="0087444F" w:rsidRPr="005F3429" w14:paraId="2484F7A7" w14:textId="77777777" w:rsidTr="002D5BCB">
        <w:trPr>
          <w:cantSplit/>
          <w:trHeight w:val="189"/>
          <w:tblHeader/>
        </w:trPr>
        <w:tc>
          <w:tcPr>
            <w:tcW w:w="2059" w:type="dxa"/>
          </w:tcPr>
          <w:p w14:paraId="2BF780A7" w14:textId="77777777" w:rsidR="00F0006F" w:rsidRPr="005F3429" w:rsidRDefault="00F0006F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6" w:type="dxa"/>
          </w:tcPr>
          <w:p w14:paraId="510F48AE" w14:textId="77777777" w:rsidR="00F0006F" w:rsidRPr="005F3429" w:rsidRDefault="00F0006F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</w:tcPr>
          <w:p w14:paraId="1DEA6432" w14:textId="77777777" w:rsidR="00F0006F" w:rsidRPr="005F3429" w:rsidRDefault="00F0006F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641606" w14:textId="2AB5DCF5" w:rsidR="00F0006F" w:rsidRPr="005F3429" w:rsidRDefault="00F0006F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F342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F342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</w:p>
        </w:tc>
        <w:tc>
          <w:tcPr>
            <w:tcW w:w="180" w:type="dxa"/>
          </w:tcPr>
          <w:p w14:paraId="64ADC3B6" w14:textId="77777777" w:rsidR="00F0006F" w:rsidRPr="005F3429" w:rsidRDefault="00F0006F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93A0DA8" w14:textId="6DF3DB67" w:rsidR="00F0006F" w:rsidRPr="005F3429" w:rsidRDefault="00F0006F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F342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F342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14:paraId="432ADF7D" w14:textId="77777777" w:rsidR="00F0006F" w:rsidRPr="005F3429" w:rsidRDefault="00F0006F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CCA92E" w14:textId="2F6B3B99" w:rsidR="00F0006F" w:rsidRPr="005F3429" w:rsidRDefault="00F0006F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F342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F342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</w:p>
        </w:tc>
        <w:tc>
          <w:tcPr>
            <w:tcW w:w="268" w:type="dxa"/>
          </w:tcPr>
          <w:p w14:paraId="6C8343B1" w14:textId="77777777" w:rsidR="00F0006F" w:rsidRPr="005F3429" w:rsidRDefault="00F0006F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C8D26B" w14:textId="2CC37452" w:rsidR="00F0006F" w:rsidRPr="005F3429" w:rsidRDefault="00F0006F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F342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F342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14:paraId="6D3D02BF" w14:textId="77777777" w:rsidR="00F0006F" w:rsidRPr="005F3429" w:rsidRDefault="00F0006F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9F5C36" w14:textId="1EB2C7D6" w:rsidR="00F0006F" w:rsidRPr="005F3429" w:rsidRDefault="00F0006F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F342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F342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</w:p>
        </w:tc>
        <w:tc>
          <w:tcPr>
            <w:tcW w:w="180" w:type="dxa"/>
          </w:tcPr>
          <w:p w14:paraId="74A17A13" w14:textId="77777777" w:rsidR="00F0006F" w:rsidRPr="005F3429" w:rsidRDefault="00F0006F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D531C5" w14:textId="33BCD987" w:rsidR="00F0006F" w:rsidRPr="005F3429" w:rsidRDefault="00F0006F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F342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F342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14:paraId="1AE350F9" w14:textId="77777777" w:rsidR="00F0006F" w:rsidRPr="005F3429" w:rsidRDefault="00F0006F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0C5DC07" w14:textId="0B651EA2" w:rsidR="00F0006F" w:rsidRPr="005F3429" w:rsidRDefault="00F0006F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F342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F342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</w:p>
        </w:tc>
        <w:tc>
          <w:tcPr>
            <w:tcW w:w="180" w:type="dxa"/>
          </w:tcPr>
          <w:p w14:paraId="6196B875" w14:textId="77777777" w:rsidR="00F0006F" w:rsidRPr="005F3429" w:rsidRDefault="00F0006F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E2F3805" w14:textId="3FDF6F8C" w:rsidR="00F0006F" w:rsidRPr="005F3429" w:rsidRDefault="00F0006F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F342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F342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</w:t>
            </w:r>
          </w:p>
        </w:tc>
      </w:tr>
      <w:tr w:rsidR="00344163" w:rsidRPr="00F321C0" w14:paraId="750A2FC3" w14:textId="77777777" w:rsidTr="002D5BCB">
        <w:trPr>
          <w:cantSplit/>
        </w:trPr>
        <w:tc>
          <w:tcPr>
            <w:tcW w:w="3595" w:type="dxa"/>
            <w:gridSpan w:val="2"/>
          </w:tcPr>
          <w:p w14:paraId="0C2F5DF8" w14:textId="77777777" w:rsidR="00344163" w:rsidRPr="005F3429" w:rsidRDefault="00344163" w:rsidP="002D5BCB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5" w:type="dxa"/>
          </w:tcPr>
          <w:p w14:paraId="274A5AA5" w14:textId="77777777" w:rsidR="00344163" w:rsidRPr="005F3429" w:rsidRDefault="00344163" w:rsidP="002D5BC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0F323C9E" w14:textId="6B66BBD1" w:rsidR="00344163" w:rsidRPr="00F321C0" w:rsidRDefault="00344163" w:rsidP="002D5BC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21C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154C2F46" w14:textId="77777777" w:rsidR="00344163" w:rsidRPr="00F321C0" w:rsidRDefault="00344163" w:rsidP="002D5B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30" w:type="dxa"/>
            <w:gridSpan w:val="11"/>
            <w:vAlign w:val="center"/>
          </w:tcPr>
          <w:p w14:paraId="77F7B5E6" w14:textId="3A332FC9" w:rsidR="00344163" w:rsidRPr="00F321C0" w:rsidRDefault="00344163" w:rsidP="002D5BC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321C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344163" w:rsidRPr="00F321C0" w14:paraId="715B629A" w14:textId="77777777" w:rsidTr="002D5BCB">
        <w:trPr>
          <w:cantSplit/>
        </w:trPr>
        <w:tc>
          <w:tcPr>
            <w:tcW w:w="3595" w:type="dxa"/>
            <w:gridSpan w:val="2"/>
          </w:tcPr>
          <w:p w14:paraId="0B65A231" w14:textId="77777777" w:rsidR="00344163" w:rsidRPr="00F321C0" w:rsidRDefault="00344163" w:rsidP="002D5BCB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321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บริษัทย่อยทางตรง</w:t>
            </w:r>
          </w:p>
        </w:tc>
        <w:tc>
          <w:tcPr>
            <w:tcW w:w="1175" w:type="dxa"/>
          </w:tcPr>
          <w:p w14:paraId="6BB5C685" w14:textId="77777777" w:rsidR="00344163" w:rsidRPr="00F321C0" w:rsidRDefault="00344163" w:rsidP="002D5BC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550BFBE7" w14:textId="6A842CC1" w:rsidR="00344163" w:rsidRPr="00F321C0" w:rsidRDefault="00344163" w:rsidP="002D5BC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7CBBF69" w14:textId="77777777" w:rsidR="00344163" w:rsidRPr="00F321C0" w:rsidRDefault="00344163" w:rsidP="002D5BC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E7AE799" w14:textId="77777777" w:rsidR="00344163" w:rsidRPr="00F321C0" w:rsidRDefault="00344163" w:rsidP="002D5BC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C13CB38" w14:textId="77777777" w:rsidR="00344163" w:rsidRPr="00F321C0" w:rsidRDefault="00344163" w:rsidP="002D5B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682040" w14:textId="77777777" w:rsidR="00344163" w:rsidRPr="00F321C0" w:rsidRDefault="00344163" w:rsidP="002D5BCB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68" w:type="dxa"/>
          </w:tcPr>
          <w:p w14:paraId="1BAA094D" w14:textId="77777777" w:rsidR="00344163" w:rsidRPr="00F321C0" w:rsidRDefault="00344163" w:rsidP="002D5B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5337E7A" w14:textId="77777777" w:rsidR="00344163" w:rsidRPr="00F321C0" w:rsidRDefault="00344163" w:rsidP="002D5BCB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387EE4F" w14:textId="77777777" w:rsidR="00344163" w:rsidRPr="00F321C0" w:rsidRDefault="00344163" w:rsidP="002D5B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0CDF3F7" w14:textId="77777777" w:rsidR="00344163" w:rsidRPr="00F321C0" w:rsidRDefault="00344163" w:rsidP="002D5BCB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48150519" w14:textId="77777777" w:rsidR="00344163" w:rsidRPr="00F321C0" w:rsidRDefault="00344163" w:rsidP="002D5B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717D07" w14:textId="77777777" w:rsidR="00344163" w:rsidRPr="00F321C0" w:rsidRDefault="00344163" w:rsidP="002D5BCB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41D6536E" w14:textId="77777777" w:rsidR="00344163" w:rsidRPr="00F321C0" w:rsidRDefault="00344163" w:rsidP="002D5B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C0648B" w14:textId="77777777" w:rsidR="00344163" w:rsidRPr="00F321C0" w:rsidRDefault="00344163" w:rsidP="002D5BC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5ADE2733" w14:textId="77777777" w:rsidR="00344163" w:rsidRPr="00F321C0" w:rsidRDefault="00344163" w:rsidP="002D5B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792AF4A" w14:textId="77777777" w:rsidR="00344163" w:rsidRPr="00F321C0" w:rsidRDefault="00344163" w:rsidP="002D5BC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344163" w:rsidRPr="00F321C0" w14:paraId="303FEE14" w14:textId="77777777" w:rsidTr="002D5BCB">
        <w:trPr>
          <w:cantSplit/>
        </w:trPr>
        <w:tc>
          <w:tcPr>
            <w:tcW w:w="2059" w:type="dxa"/>
          </w:tcPr>
          <w:p w14:paraId="59E29B0A" w14:textId="40EF177B" w:rsidR="00344163" w:rsidRPr="00F321C0" w:rsidRDefault="00344163" w:rsidP="002D5BCB">
            <w:pPr>
              <w:shd w:val="clear" w:color="auto" w:fill="FFFFFF" w:themeFill="background1"/>
              <w:tabs>
                <w:tab w:val="clear" w:pos="227"/>
              </w:tabs>
              <w:spacing w:line="240" w:lineRule="auto"/>
              <w:ind w:left="99" w:right="8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321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เมืองไทยลิสซิ่ง </w:t>
            </w:r>
            <w:r w:rsidRPr="00F321C0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อินชัวรันส์</w:t>
            </w:r>
            <w:r w:rsidRPr="00F321C0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F321C0">
              <w:rPr>
                <w:rFonts w:asciiTheme="majorBidi" w:hAnsiTheme="majorBidi" w:cstheme="majorBidi"/>
                <w:sz w:val="24"/>
                <w:szCs w:val="24"/>
                <w:cs/>
              </w:rPr>
              <w:t>โบรกเกอร์ จำกัด</w:t>
            </w:r>
          </w:p>
        </w:tc>
        <w:tc>
          <w:tcPr>
            <w:tcW w:w="1536" w:type="dxa"/>
          </w:tcPr>
          <w:p w14:paraId="6CE47F3F" w14:textId="77777777" w:rsidR="00344163" w:rsidRPr="00F321C0" w:rsidRDefault="00344163" w:rsidP="002D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7" w:firstLine="1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321C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ธุรกิจนายหน้า</w:t>
            </w:r>
          </w:p>
          <w:p w14:paraId="6562BA74" w14:textId="7708C17D" w:rsidR="00344163" w:rsidRPr="00F321C0" w:rsidRDefault="00344163" w:rsidP="002D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97" w:firstLine="17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321C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ประกันภัย</w:t>
            </w:r>
          </w:p>
        </w:tc>
        <w:tc>
          <w:tcPr>
            <w:tcW w:w="1175" w:type="dxa"/>
            <w:vAlign w:val="bottom"/>
          </w:tcPr>
          <w:p w14:paraId="578E34DB" w14:textId="6F49E39B" w:rsidR="00344163" w:rsidRPr="00F321C0" w:rsidDel="00F0006F" w:rsidRDefault="00344163" w:rsidP="002D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7" w:firstLine="1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321C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990" w:type="dxa"/>
            <w:vAlign w:val="bottom"/>
          </w:tcPr>
          <w:p w14:paraId="1797DC98" w14:textId="7F286F56" w:rsidR="00344163" w:rsidRPr="00F321C0" w:rsidRDefault="00344163" w:rsidP="00ED3CB5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9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21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F321C0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.</w:t>
            </w:r>
            <w:r w:rsidRPr="00F321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37F66EA3" w14:textId="77777777" w:rsidR="00344163" w:rsidRPr="00F321C0" w:rsidRDefault="00344163" w:rsidP="002D5BC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3FF3EA2" w14:textId="4D443A6A" w:rsidR="00344163" w:rsidRPr="00F321C0" w:rsidRDefault="00344163" w:rsidP="00ED3CB5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21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F321C0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.</w:t>
            </w:r>
            <w:r w:rsidRPr="00F321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7212710A" w14:textId="77777777" w:rsidR="00344163" w:rsidRPr="00F321C0" w:rsidRDefault="00344163" w:rsidP="002D5B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8878292" w14:textId="6FAD8CD6" w:rsidR="00344163" w:rsidRPr="00F321C0" w:rsidRDefault="00344163" w:rsidP="00ED3CB5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9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21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</w:t>
            </w:r>
            <w:r w:rsidRPr="00F321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,000</w:t>
            </w:r>
          </w:p>
        </w:tc>
        <w:tc>
          <w:tcPr>
            <w:tcW w:w="268" w:type="dxa"/>
            <w:vAlign w:val="bottom"/>
          </w:tcPr>
          <w:p w14:paraId="11A8F149" w14:textId="77777777" w:rsidR="00344163" w:rsidRPr="00F321C0" w:rsidRDefault="00344163" w:rsidP="002D5B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93D339F" w14:textId="7B9E0CE2" w:rsidR="00344163" w:rsidRPr="00F321C0" w:rsidRDefault="00344163" w:rsidP="00ED3CB5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left="-79" w:right="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21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</w:t>
            </w:r>
            <w:r w:rsidRPr="00F321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,000</w:t>
            </w:r>
          </w:p>
        </w:tc>
        <w:tc>
          <w:tcPr>
            <w:tcW w:w="180" w:type="dxa"/>
            <w:vAlign w:val="bottom"/>
          </w:tcPr>
          <w:p w14:paraId="5BF213C8" w14:textId="77777777" w:rsidR="00344163" w:rsidRPr="00F321C0" w:rsidRDefault="00344163" w:rsidP="002D5B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0EDC242" w14:textId="67CBFC28" w:rsidR="00344163" w:rsidRPr="00F321C0" w:rsidRDefault="00344163" w:rsidP="00ED3CB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9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21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</w:t>
            </w:r>
            <w:r w:rsidRPr="00F321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,000</w:t>
            </w:r>
          </w:p>
        </w:tc>
        <w:tc>
          <w:tcPr>
            <w:tcW w:w="180" w:type="dxa"/>
            <w:vAlign w:val="bottom"/>
          </w:tcPr>
          <w:p w14:paraId="6C425FAD" w14:textId="77777777" w:rsidR="00344163" w:rsidRPr="00F321C0" w:rsidRDefault="00344163" w:rsidP="002D5BCB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95D59DF" w14:textId="56034161" w:rsidR="00344163" w:rsidRPr="00F321C0" w:rsidRDefault="00344163" w:rsidP="00ED3CB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21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</w:t>
            </w:r>
            <w:r w:rsidRPr="00F321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,000</w:t>
            </w:r>
          </w:p>
        </w:tc>
        <w:tc>
          <w:tcPr>
            <w:tcW w:w="180" w:type="dxa"/>
            <w:vAlign w:val="bottom"/>
          </w:tcPr>
          <w:p w14:paraId="1D4D9AC1" w14:textId="77777777" w:rsidR="00344163" w:rsidRPr="00F321C0" w:rsidRDefault="00344163" w:rsidP="002D5BCB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50E5A82" w14:textId="64DFD008" w:rsidR="00344163" w:rsidRPr="00F321C0" w:rsidRDefault="003B368C" w:rsidP="00ED3CB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9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2B31095" w14:textId="77777777" w:rsidR="00344163" w:rsidRPr="00F321C0" w:rsidRDefault="00344163" w:rsidP="002D5BCB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A8FF892" w14:textId="14E93705" w:rsidR="00344163" w:rsidRPr="00F321C0" w:rsidRDefault="003B368C" w:rsidP="00ED3CB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9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344163" w:rsidRPr="00F321C0" w14:paraId="4A0F8D96" w14:textId="77777777" w:rsidTr="003B368C">
        <w:trPr>
          <w:cantSplit/>
          <w:trHeight w:val="593"/>
        </w:trPr>
        <w:tc>
          <w:tcPr>
            <w:tcW w:w="2059" w:type="dxa"/>
          </w:tcPr>
          <w:p w14:paraId="689D5B2B" w14:textId="3B15E720" w:rsidR="00344163" w:rsidRPr="00F321C0" w:rsidRDefault="00344163" w:rsidP="002D5BCB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321C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 เมืองไทย ลิสซิ่ง จำกัด</w:t>
            </w:r>
          </w:p>
        </w:tc>
        <w:tc>
          <w:tcPr>
            <w:tcW w:w="1536" w:type="dxa"/>
          </w:tcPr>
          <w:p w14:paraId="77BF75A8" w14:textId="0F663BEA" w:rsidR="00344163" w:rsidRPr="00F321C0" w:rsidRDefault="00344163" w:rsidP="0015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07" w:hanging="1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321C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ธุรกิจสินเชื่อเช่าซื้</w:t>
            </w:r>
            <w:r w:rsidRPr="00F321C0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อ</w:t>
            </w:r>
            <w:r w:rsidRPr="00F321C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รถจักรยานยนต์</w:t>
            </w:r>
          </w:p>
        </w:tc>
        <w:tc>
          <w:tcPr>
            <w:tcW w:w="1175" w:type="dxa"/>
            <w:vAlign w:val="bottom"/>
          </w:tcPr>
          <w:p w14:paraId="4BDA8E4D" w14:textId="1DF248B5" w:rsidR="00344163" w:rsidRPr="00F321C0" w:rsidRDefault="00344163" w:rsidP="002D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7" w:firstLine="1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321C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990" w:type="dxa"/>
            <w:vAlign w:val="bottom"/>
          </w:tcPr>
          <w:p w14:paraId="0711A399" w14:textId="0A376297" w:rsidR="00344163" w:rsidRPr="00F321C0" w:rsidRDefault="00344163" w:rsidP="00ED3CB5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9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21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F321C0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.</w:t>
            </w:r>
            <w:r w:rsidRPr="00F321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4ABDD7E8" w14:textId="77777777" w:rsidR="00344163" w:rsidRPr="00F321C0" w:rsidRDefault="00344163" w:rsidP="002D5BC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010C961" w14:textId="09CDF694" w:rsidR="00344163" w:rsidRPr="00F321C0" w:rsidRDefault="00344163" w:rsidP="00ED3CB5">
            <w:pPr>
              <w:pStyle w:val="acctfourfigures"/>
              <w:tabs>
                <w:tab w:val="clear" w:pos="765"/>
                <w:tab w:val="decimal" w:pos="29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321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F321C0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.</w:t>
            </w:r>
            <w:r w:rsidRPr="00F321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4F0A6FDF" w14:textId="77777777" w:rsidR="00344163" w:rsidRPr="00F321C0" w:rsidRDefault="00344163" w:rsidP="002D5B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E728B90" w14:textId="028E80CC" w:rsidR="00344163" w:rsidRPr="00F321C0" w:rsidRDefault="003B368C" w:rsidP="00ED3CB5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9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140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,000</w:t>
            </w:r>
          </w:p>
        </w:tc>
        <w:tc>
          <w:tcPr>
            <w:tcW w:w="268" w:type="dxa"/>
            <w:vAlign w:val="bottom"/>
          </w:tcPr>
          <w:p w14:paraId="6B60ED13" w14:textId="77777777" w:rsidR="00344163" w:rsidRPr="00F321C0" w:rsidRDefault="00344163" w:rsidP="002D5B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073E2F9" w14:textId="1ACA1165" w:rsidR="00344163" w:rsidRPr="00F321C0" w:rsidRDefault="00344163" w:rsidP="00ED3CB5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left="-79" w:right="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321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</w:t>
            </w:r>
            <w:r w:rsidR="003B368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0</w:t>
            </w:r>
            <w:r w:rsidRPr="00F321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,000</w:t>
            </w:r>
          </w:p>
        </w:tc>
        <w:tc>
          <w:tcPr>
            <w:tcW w:w="180" w:type="dxa"/>
            <w:vAlign w:val="bottom"/>
          </w:tcPr>
          <w:p w14:paraId="78D721AD" w14:textId="77777777" w:rsidR="00344163" w:rsidRPr="00F321C0" w:rsidRDefault="00344163" w:rsidP="002D5B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033E507" w14:textId="5A7313D2" w:rsidR="00344163" w:rsidRPr="00F321C0" w:rsidRDefault="003B368C" w:rsidP="00ED3CB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9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140,000</w:t>
            </w:r>
          </w:p>
        </w:tc>
        <w:tc>
          <w:tcPr>
            <w:tcW w:w="180" w:type="dxa"/>
            <w:vAlign w:val="bottom"/>
          </w:tcPr>
          <w:p w14:paraId="11E63A9A" w14:textId="77777777" w:rsidR="00344163" w:rsidRPr="00F321C0" w:rsidRDefault="00344163" w:rsidP="002D5BCB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862DF91" w14:textId="7A77947C" w:rsidR="00344163" w:rsidRPr="00F321C0" w:rsidRDefault="00344163" w:rsidP="00ED3CB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321C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</w:t>
            </w:r>
            <w:r w:rsidR="003B368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0</w:t>
            </w:r>
            <w:r w:rsidRPr="00F321C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,000</w:t>
            </w:r>
          </w:p>
        </w:tc>
        <w:tc>
          <w:tcPr>
            <w:tcW w:w="180" w:type="dxa"/>
            <w:vAlign w:val="bottom"/>
          </w:tcPr>
          <w:p w14:paraId="14278B4E" w14:textId="77777777" w:rsidR="00344163" w:rsidRPr="00F321C0" w:rsidRDefault="00344163" w:rsidP="002D5BCB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5992517" w14:textId="72E1156F" w:rsidR="00344163" w:rsidRPr="00F321C0" w:rsidRDefault="003B368C" w:rsidP="00ED3CB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9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30C25D" w14:textId="77777777" w:rsidR="00344163" w:rsidRPr="00F321C0" w:rsidRDefault="00344163" w:rsidP="002D5BCB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C9D4FE9" w14:textId="07EECA72" w:rsidR="00344163" w:rsidRPr="00F321C0" w:rsidRDefault="003B368C" w:rsidP="00ED3CB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9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344163" w:rsidRPr="005F3429" w14:paraId="56326D36" w14:textId="77777777" w:rsidTr="002D5BCB">
        <w:trPr>
          <w:cantSplit/>
          <w:trHeight w:val="197"/>
        </w:trPr>
        <w:tc>
          <w:tcPr>
            <w:tcW w:w="2059" w:type="dxa"/>
            <w:vAlign w:val="bottom"/>
          </w:tcPr>
          <w:p w14:paraId="40652F8B" w14:textId="77777777" w:rsidR="00344163" w:rsidRPr="00F321C0" w:rsidRDefault="00344163" w:rsidP="002D5BCB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21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36" w:type="dxa"/>
          </w:tcPr>
          <w:p w14:paraId="04DDABFD" w14:textId="77777777" w:rsidR="00344163" w:rsidRPr="00F321C0" w:rsidRDefault="00344163" w:rsidP="002D5B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5" w:type="dxa"/>
          </w:tcPr>
          <w:p w14:paraId="6C7FD9DD" w14:textId="77777777" w:rsidR="00344163" w:rsidRPr="00F321C0" w:rsidRDefault="00344163" w:rsidP="002D5B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471BADC6" w14:textId="1A91F565" w:rsidR="00344163" w:rsidRPr="00F321C0" w:rsidRDefault="00344163" w:rsidP="002D5B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BE66CDC" w14:textId="77777777" w:rsidR="00344163" w:rsidRPr="00F321C0" w:rsidRDefault="00344163" w:rsidP="002D5BC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1EAE4ED" w14:textId="77777777" w:rsidR="00344163" w:rsidRPr="00F321C0" w:rsidRDefault="00344163" w:rsidP="002D5B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B5D29FE" w14:textId="77777777" w:rsidR="00344163" w:rsidRPr="00F321C0" w:rsidRDefault="00344163" w:rsidP="002D5B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020E391" w14:textId="77777777" w:rsidR="00344163" w:rsidRPr="00F321C0" w:rsidRDefault="00344163" w:rsidP="002D5BCB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18C719E7" w14:textId="77777777" w:rsidR="00344163" w:rsidRPr="00F321C0" w:rsidRDefault="00344163" w:rsidP="002D5B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9397FCC" w14:textId="77777777" w:rsidR="00344163" w:rsidRPr="00F321C0" w:rsidRDefault="00344163" w:rsidP="002D5BC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DE87686" w14:textId="77777777" w:rsidR="00344163" w:rsidRPr="00F321C0" w:rsidRDefault="00344163" w:rsidP="002D5BC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17BC1B" w14:textId="6455B861" w:rsidR="00344163" w:rsidRPr="003B368C" w:rsidRDefault="003B368C" w:rsidP="00ED3CB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9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142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,000</w:t>
            </w:r>
          </w:p>
        </w:tc>
        <w:tc>
          <w:tcPr>
            <w:tcW w:w="180" w:type="dxa"/>
          </w:tcPr>
          <w:p w14:paraId="7B98584F" w14:textId="77777777" w:rsidR="00344163" w:rsidRPr="00F321C0" w:rsidRDefault="00344163" w:rsidP="002D5BC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E80BC52" w14:textId="3C5F29B1" w:rsidR="00344163" w:rsidRPr="00F321C0" w:rsidRDefault="00344163" w:rsidP="00ED3CB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321C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</w:t>
            </w:r>
            <w:r w:rsidRPr="00F321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2</w:t>
            </w:r>
            <w:r w:rsidRPr="00F321C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,000</w:t>
            </w:r>
          </w:p>
        </w:tc>
        <w:tc>
          <w:tcPr>
            <w:tcW w:w="180" w:type="dxa"/>
          </w:tcPr>
          <w:p w14:paraId="4BC565BD" w14:textId="77777777" w:rsidR="00344163" w:rsidRPr="00F321C0" w:rsidRDefault="00344163" w:rsidP="002D5BC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5E5E4C2" w14:textId="788BFA3B" w:rsidR="00344163" w:rsidRPr="00F321C0" w:rsidRDefault="003B368C" w:rsidP="00ED3CB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9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F85CCD5" w14:textId="77777777" w:rsidR="00344163" w:rsidRPr="00F321C0" w:rsidRDefault="00344163" w:rsidP="002D5BC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B0FBF7F" w14:textId="2BFD3EDA" w:rsidR="00344163" w:rsidRPr="005F3429" w:rsidRDefault="003B368C" w:rsidP="00ED3CB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9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</w:tr>
    </w:tbl>
    <w:p w14:paraId="51A499A8" w14:textId="01C5843D" w:rsidR="00A038AA" w:rsidRPr="00350817" w:rsidRDefault="00A038AA" w:rsidP="00A038AA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5D549CE7" w14:textId="77777777" w:rsidR="00A038AA" w:rsidRDefault="00505DBC" w:rsidP="002D5BCB">
      <w:pPr>
        <w:ind w:left="54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20FFC980" w14:textId="77777777" w:rsidR="00505DBC" w:rsidRDefault="00505DBC" w:rsidP="002D5BCB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53434A63" w14:textId="50A8037E" w:rsidR="00D170AD" w:rsidRDefault="00505DBC" w:rsidP="002D5BCB">
      <w:pPr>
        <w:ind w:left="54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รายละเอียดการเพิ่มขึ้นของเงินลงทุนในบริษัทย่อยในระหว่างงวดสามเดือนสิ้นสุดวันที่ </w:t>
      </w:r>
      <w:r w:rsidR="00944B39">
        <w:rPr>
          <w:rFonts w:asciiTheme="majorBidi" w:hAnsiTheme="majorBidi" w:cstheme="majorBidi"/>
          <w:sz w:val="28"/>
          <w:szCs w:val="28"/>
        </w:rPr>
        <w:t>31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>
        <w:rPr>
          <w:rFonts w:asciiTheme="majorBidi" w:hAnsiTheme="majorBidi" w:cstheme="majorBidi"/>
          <w:sz w:val="28"/>
          <w:szCs w:val="28"/>
        </w:rPr>
        <w:t xml:space="preserve">2563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มีดังนี้  </w:t>
      </w:r>
    </w:p>
    <w:p w14:paraId="558B67E9" w14:textId="77777777" w:rsidR="00D170AD" w:rsidRPr="00BA7D4F" w:rsidRDefault="00D170AD" w:rsidP="002D5BCB">
      <w:pPr>
        <w:ind w:left="540"/>
        <w:rPr>
          <w:rFonts w:asciiTheme="majorBidi" w:hAnsiTheme="majorBidi" w:cstheme="majorBidi"/>
          <w:sz w:val="8"/>
          <w:szCs w:val="8"/>
        </w:rPr>
      </w:pPr>
    </w:p>
    <w:p w14:paraId="3AE9F2B1" w14:textId="5F573AAD" w:rsidR="00505DBC" w:rsidRPr="00143016" w:rsidRDefault="00505DBC" w:rsidP="00ED3CB5">
      <w:pPr>
        <w:ind w:left="540"/>
        <w:jc w:val="thaiDistribute"/>
        <w:rPr>
          <w:rFonts w:asciiTheme="majorBidi" w:hAnsiTheme="majorBidi" w:cstheme="majorBidi"/>
          <w:sz w:val="28"/>
          <w:szCs w:val="28"/>
        </w:rPr>
        <w:sectPr w:rsidR="00505DBC" w:rsidRPr="00143016" w:rsidSect="00F321C0">
          <w:footerReference w:type="default" r:id="rId16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6D26F0">
        <w:rPr>
          <w:rFonts w:asciiTheme="majorBidi" w:hAnsiTheme="majorBidi" w:cstheme="majorBidi"/>
          <w:sz w:val="28"/>
          <w:szCs w:val="28"/>
          <w:cs/>
        </w:rPr>
        <w:t>ในการประชุม</w:t>
      </w:r>
      <w:r w:rsidR="00E10863">
        <w:rPr>
          <w:rFonts w:asciiTheme="majorBidi" w:hAnsiTheme="majorBidi" w:cstheme="majorBidi" w:hint="cs"/>
          <w:sz w:val="28"/>
          <w:szCs w:val="28"/>
          <w:cs/>
        </w:rPr>
        <w:t>วิ</w:t>
      </w:r>
      <w:r w:rsidRPr="006D26F0">
        <w:rPr>
          <w:rFonts w:asciiTheme="majorBidi" w:hAnsiTheme="majorBidi" w:cstheme="majorBidi"/>
          <w:sz w:val="28"/>
          <w:szCs w:val="28"/>
          <w:cs/>
        </w:rPr>
        <w:t xml:space="preserve">สามัญผู้ถือหุ้นของบริษัทย่อย (บริษัท เมืองไทย ลิสซิ่ง จำกัด) </w:t>
      </w:r>
      <w:r w:rsidR="00135401" w:rsidRPr="00ED3CB5">
        <w:rPr>
          <w:rFonts w:asciiTheme="majorBidi" w:hAnsiTheme="majorBidi" w:cstheme="majorBidi"/>
          <w:sz w:val="28"/>
          <w:szCs w:val="28"/>
        </w:rPr>
        <w:t>(“</w:t>
      </w:r>
      <w:r w:rsidR="00135401" w:rsidRPr="00ED3CB5">
        <w:rPr>
          <w:rFonts w:asciiTheme="majorBidi" w:hAnsiTheme="majorBidi" w:cstheme="majorBidi"/>
          <w:sz w:val="28"/>
          <w:szCs w:val="28"/>
          <w:cs/>
        </w:rPr>
        <w:t>เมืองไทย ลิสซิ่ง</w:t>
      </w:r>
      <w:r w:rsidR="00135401" w:rsidRPr="00ED3CB5">
        <w:rPr>
          <w:rFonts w:asciiTheme="majorBidi" w:hAnsiTheme="majorBidi" w:cstheme="majorBidi"/>
          <w:sz w:val="28"/>
          <w:szCs w:val="28"/>
        </w:rPr>
        <w:t>”)</w:t>
      </w:r>
      <w:r w:rsidR="00135401" w:rsidRPr="006D26F0">
        <w:rPr>
          <w:rFonts w:asciiTheme="majorBidi" w:hAnsiTheme="majorBidi" w:cstheme="majorBidi"/>
          <w:sz w:val="28"/>
          <w:szCs w:val="28"/>
        </w:rPr>
        <w:t xml:space="preserve"> </w:t>
      </w:r>
      <w:r w:rsidRPr="006D26F0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3B368C" w:rsidRPr="00E10863">
        <w:rPr>
          <w:rFonts w:asciiTheme="majorBidi" w:hAnsiTheme="majorBidi" w:cstheme="majorBidi"/>
          <w:sz w:val="28"/>
          <w:szCs w:val="28"/>
        </w:rPr>
        <w:t xml:space="preserve">18 </w:t>
      </w:r>
      <w:r w:rsidR="006D26F0" w:rsidRPr="00ED3CB5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6D26F0" w:rsidRPr="006D26F0">
        <w:rPr>
          <w:rFonts w:asciiTheme="majorBidi" w:hAnsiTheme="majorBidi" w:cstheme="majorBidi"/>
          <w:sz w:val="28"/>
          <w:szCs w:val="28"/>
        </w:rPr>
        <w:t xml:space="preserve"> </w:t>
      </w:r>
      <w:r w:rsidRPr="006D26F0">
        <w:rPr>
          <w:rFonts w:asciiTheme="majorBidi" w:hAnsiTheme="majorBidi" w:cstheme="majorBidi"/>
          <w:sz w:val="28"/>
          <w:szCs w:val="28"/>
        </w:rPr>
        <w:t>2563</w:t>
      </w:r>
      <w:r w:rsidRPr="00E1086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10863">
        <w:rPr>
          <w:rFonts w:asciiTheme="majorBidi" w:hAnsiTheme="majorBidi" w:cstheme="majorBidi"/>
          <w:sz w:val="28"/>
          <w:szCs w:val="28"/>
          <w:cs/>
        </w:rPr>
        <w:t>ที่ประชุมมีมติอนุมัติการเพิ่มทุนจดทะเบียนของ</w:t>
      </w:r>
      <w:r w:rsidR="00567179" w:rsidRPr="00385756">
        <w:rPr>
          <w:rFonts w:asciiTheme="majorBidi" w:hAnsiTheme="majorBidi" w:cstheme="majorBidi"/>
          <w:sz w:val="28"/>
          <w:szCs w:val="28"/>
          <w:cs/>
        </w:rPr>
        <w:t>เมืองไทย ลิสซิ่ง</w:t>
      </w:r>
      <w:r w:rsidR="00D170AD" w:rsidRPr="006D26F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D26F0">
        <w:rPr>
          <w:rFonts w:asciiTheme="majorBidi" w:hAnsiTheme="majorBidi" w:cstheme="majorBidi"/>
          <w:sz w:val="28"/>
          <w:szCs w:val="28"/>
          <w:cs/>
        </w:rPr>
        <w:t>จากทุนจดทะเบียนเดิม</w:t>
      </w:r>
      <w:r w:rsidR="00443516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6D26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D26F0">
        <w:rPr>
          <w:rFonts w:asciiTheme="majorBidi" w:hAnsiTheme="majorBidi" w:cstheme="majorBidi"/>
          <w:sz w:val="28"/>
          <w:szCs w:val="28"/>
        </w:rPr>
        <w:t xml:space="preserve">20 </w:t>
      </w:r>
      <w:r w:rsidRPr="006D26F0">
        <w:rPr>
          <w:rFonts w:asciiTheme="majorBidi" w:hAnsiTheme="majorBidi" w:cstheme="majorBidi"/>
          <w:sz w:val="28"/>
          <w:szCs w:val="28"/>
          <w:cs/>
        </w:rPr>
        <w:t>ล้านบาท เป็นทุนจดทะเบียนใหม่</w:t>
      </w:r>
      <w:r w:rsidR="00443516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6D26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D26F0">
        <w:rPr>
          <w:rFonts w:asciiTheme="majorBidi" w:hAnsiTheme="majorBidi" w:cstheme="majorBidi"/>
          <w:sz w:val="28"/>
          <w:szCs w:val="28"/>
        </w:rPr>
        <w:t xml:space="preserve">500 </w:t>
      </w:r>
      <w:r w:rsidRPr="006D26F0">
        <w:rPr>
          <w:rFonts w:asciiTheme="majorBidi" w:hAnsiTheme="majorBidi" w:cstheme="majorBidi"/>
          <w:sz w:val="28"/>
          <w:szCs w:val="28"/>
          <w:cs/>
        </w:rPr>
        <w:t>ล้านบาท ทั้งนี้</w:t>
      </w:r>
      <w:r w:rsidR="00A86D29" w:rsidRPr="006D26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D26F0">
        <w:rPr>
          <w:rFonts w:asciiTheme="majorBidi" w:hAnsiTheme="majorBidi" w:cstheme="majorBidi"/>
          <w:sz w:val="28"/>
          <w:szCs w:val="28"/>
          <w:cs/>
        </w:rPr>
        <w:t xml:space="preserve">บริษัทได้จ่ายชำระค่าหุ้น จำนวน </w:t>
      </w:r>
      <w:r w:rsidR="00BF5015">
        <w:rPr>
          <w:rFonts w:asciiTheme="majorBidi" w:hAnsiTheme="majorBidi" w:cstheme="majorBidi"/>
          <w:sz w:val="28"/>
          <w:szCs w:val="28"/>
        </w:rPr>
        <w:t>120</w:t>
      </w:r>
      <w:r w:rsidRPr="006D26F0">
        <w:rPr>
          <w:rFonts w:asciiTheme="majorBidi" w:hAnsiTheme="majorBidi" w:cstheme="majorBidi"/>
          <w:sz w:val="28"/>
          <w:szCs w:val="28"/>
          <w:cs/>
        </w:rPr>
        <w:t xml:space="preserve"> ล้านบาท ให้แก่</w:t>
      </w:r>
      <w:r w:rsidR="00987876" w:rsidRPr="006D26F0">
        <w:rPr>
          <w:rFonts w:asciiTheme="majorBidi" w:hAnsiTheme="majorBidi" w:cstheme="majorBidi"/>
          <w:sz w:val="28"/>
          <w:szCs w:val="28"/>
          <w:cs/>
        </w:rPr>
        <w:t>เมืองไทย ลิสซิ่ง</w:t>
      </w:r>
      <w:r w:rsidRPr="006D26F0">
        <w:rPr>
          <w:rFonts w:asciiTheme="majorBidi" w:hAnsiTheme="majorBidi" w:cstheme="majorBidi"/>
          <w:sz w:val="28"/>
          <w:szCs w:val="28"/>
          <w:cs/>
        </w:rPr>
        <w:t xml:space="preserve"> เมื่อวันที่ </w:t>
      </w:r>
      <w:r w:rsidR="00BF5015">
        <w:rPr>
          <w:rFonts w:asciiTheme="majorBidi" w:hAnsiTheme="majorBidi" w:cstheme="majorBidi"/>
          <w:sz w:val="28"/>
          <w:szCs w:val="28"/>
        </w:rPr>
        <w:t>19</w:t>
      </w:r>
      <w:r w:rsidR="003B368C" w:rsidRPr="006D26F0">
        <w:rPr>
          <w:rFonts w:asciiTheme="majorBidi" w:hAnsiTheme="majorBidi" w:cstheme="majorBidi"/>
          <w:sz w:val="28"/>
          <w:szCs w:val="28"/>
          <w:cs/>
        </w:rPr>
        <w:t xml:space="preserve"> มีนาคม</w:t>
      </w:r>
      <w:r w:rsidR="00E02D4A" w:rsidRPr="006D26F0">
        <w:rPr>
          <w:rFonts w:asciiTheme="majorBidi" w:hAnsiTheme="majorBidi" w:cstheme="majorBidi"/>
          <w:sz w:val="28"/>
          <w:szCs w:val="28"/>
        </w:rPr>
        <w:t xml:space="preserve"> 2563</w:t>
      </w:r>
      <w:r w:rsidR="00E02D4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02D4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143EEF56" w14:textId="19698910" w:rsidR="00B57F16" w:rsidRDefault="00F321C0" w:rsidP="005D0CA2">
      <w:pPr>
        <w:pStyle w:val="Heading1"/>
        <w:keepLines/>
        <w:numPr>
          <w:ilvl w:val="0"/>
          <w:numId w:val="41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เงินกู้ยืมระยะสั้น</w:t>
      </w:r>
      <w:r w:rsidRPr="00F321C0">
        <w:rPr>
          <w:rFonts w:asciiTheme="majorBidi" w:hAnsiTheme="majorBidi" w:cs="Angsana New" w:hint="cs"/>
          <w:sz w:val="28"/>
          <w:szCs w:val="28"/>
          <w:u w:val="none"/>
          <w:cs/>
          <w:lang w:val="th-TH"/>
        </w:rPr>
        <w:t>จากสถาบันการเงิน</w:t>
      </w:r>
    </w:p>
    <w:p w14:paraId="5E24012A" w14:textId="5F5CEBE8" w:rsidR="00F321C0" w:rsidRDefault="00F321C0" w:rsidP="002E7FE1">
      <w:pPr>
        <w:rPr>
          <w:rFonts w:asciiTheme="majorBidi" w:hAnsiTheme="majorBidi" w:cstheme="majorBidi"/>
          <w:b/>
          <w:sz w:val="28"/>
          <w:szCs w:val="28"/>
        </w:rPr>
      </w:pPr>
    </w:p>
    <w:p w14:paraId="31A09788" w14:textId="4CFAD9E3" w:rsidR="00655ECB" w:rsidRDefault="00655ECB" w:rsidP="002E7FE1">
      <w:pPr>
        <w:tabs>
          <w:tab w:val="clear" w:pos="907"/>
          <w:tab w:val="left" w:pos="90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E31A6A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Pr="00E31A6A">
        <w:rPr>
          <w:rFonts w:ascii="Angsana New" w:hAnsi="Angsana New" w:hint="cs"/>
          <w:sz w:val="28"/>
          <w:szCs w:val="28"/>
        </w:rPr>
        <w:t>31</w:t>
      </w:r>
      <w:r w:rsidRPr="00E31A6A">
        <w:rPr>
          <w:rFonts w:ascii="Angsana New" w:hAnsi="Angsana New" w:cs="Angsana New" w:hint="cs"/>
          <w:sz w:val="28"/>
          <w:szCs w:val="28"/>
          <w:cs/>
        </w:rPr>
        <w:t xml:space="preserve"> มีนาคม </w:t>
      </w:r>
      <w:r w:rsidRPr="00E31A6A">
        <w:rPr>
          <w:rFonts w:ascii="Angsana New" w:hAnsi="Angsana New" w:hint="cs"/>
          <w:sz w:val="28"/>
          <w:szCs w:val="28"/>
        </w:rPr>
        <w:t xml:space="preserve">2563 </w:t>
      </w:r>
      <w:r w:rsidRPr="00E31A6A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Pr="00E31A6A">
        <w:rPr>
          <w:rFonts w:ascii="Angsana New" w:hAnsi="Angsana New" w:hint="cs"/>
          <w:sz w:val="28"/>
          <w:szCs w:val="28"/>
        </w:rPr>
        <w:t xml:space="preserve">31 </w:t>
      </w:r>
      <w:r w:rsidRPr="00E31A6A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E31A6A">
        <w:rPr>
          <w:rFonts w:ascii="Angsana New" w:hAnsi="Angsana New" w:hint="cs"/>
          <w:sz w:val="28"/>
          <w:szCs w:val="28"/>
        </w:rPr>
        <w:t>2562</w:t>
      </w:r>
      <w:r w:rsidRPr="00E31A6A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กลุ่มบริษัทและ</w:t>
      </w:r>
      <w:r w:rsidRPr="00E31A6A">
        <w:rPr>
          <w:rFonts w:ascii="Angsana New" w:hAnsi="Angsana New" w:cs="Angsana New" w:hint="cs"/>
          <w:sz w:val="28"/>
          <w:szCs w:val="28"/>
          <w:cs/>
        </w:rPr>
        <w:t>บริษัทมีเงินกู้ยืมในรูปของตั๋วสัญญาใช้เงินและตั๋วแลกเงินจากสถาบันการเงินในประเทศดังนี้</w:t>
      </w:r>
    </w:p>
    <w:p w14:paraId="715F8BEE" w14:textId="77777777" w:rsidR="00655ECB" w:rsidRPr="00E31A6A" w:rsidRDefault="00655ECB" w:rsidP="002E7FE1">
      <w:pPr>
        <w:tabs>
          <w:tab w:val="clear" w:pos="907"/>
          <w:tab w:val="left" w:pos="900"/>
        </w:tabs>
        <w:ind w:left="547"/>
        <w:jc w:val="thaiDistribute"/>
        <w:rPr>
          <w:rFonts w:ascii="Angsana New" w:hAnsi="Angsana New"/>
          <w:b/>
          <w:sz w:val="28"/>
          <w:szCs w:val="28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1"/>
        <w:gridCol w:w="6169"/>
        <w:gridCol w:w="1296"/>
        <w:gridCol w:w="1296"/>
      </w:tblGrid>
      <w:tr w:rsidR="00655ECB" w:rsidRPr="00655ECB" w14:paraId="715620DF" w14:textId="77777777" w:rsidTr="00655ECB">
        <w:tc>
          <w:tcPr>
            <w:tcW w:w="401" w:type="dxa"/>
          </w:tcPr>
          <w:p w14:paraId="78E1FDF7" w14:textId="77777777" w:rsidR="00655ECB" w:rsidRPr="00655ECB" w:rsidRDefault="00655ECB" w:rsidP="00655EC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169" w:type="dxa"/>
          </w:tcPr>
          <w:p w14:paraId="10D8EA77" w14:textId="77777777" w:rsidR="00655ECB" w:rsidRPr="00655ECB" w:rsidRDefault="00655ECB" w:rsidP="00655ECB">
            <w:pPr>
              <w:ind w:right="-10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2"/>
          </w:tcPr>
          <w:p w14:paraId="6CA782E9" w14:textId="77777777" w:rsidR="00655ECB" w:rsidRPr="00655ECB" w:rsidRDefault="00655ECB" w:rsidP="00655ECB">
            <w:pPr>
              <w:tabs>
                <w:tab w:val="clear" w:pos="907"/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55E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งบการเงินรวมและ                                       งบการเงินเฉพาะกิจการ</w:t>
            </w:r>
          </w:p>
        </w:tc>
      </w:tr>
      <w:tr w:rsidR="00655ECB" w:rsidRPr="00655ECB" w14:paraId="450B92CC" w14:textId="77777777" w:rsidTr="00655ECB">
        <w:tc>
          <w:tcPr>
            <w:tcW w:w="401" w:type="dxa"/>
          </w:tcPr>
          <w:p w14:paraId="10381183" w14:textId="77777777" w:rsidR="00655ECB" w:rsidRPr="00655ECB" w:rsidRDefault="00655ECB" w:rsidP="00655EC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169" w:type="dxa"/>
          </w:tcPr>
          <w:p w14:paraId="520483DD" w14:textId="77777777" w:rsidR="00655ECB" w:rsidRPr="00655ECB" w:rsidRDefault="00655ECB" w:rsidP="00655ECB">
            <w:pPr>
              <w:ind w:right="-10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124394BF" w14:textId="77777777" w:rsidR="00655ECB" w:rsidRPr="00655ECB" w:rsidRDefault="00655ECB" w:rsidP="00655ECB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55ECB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655EC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มีนาคม </w:t>
            </w:r>
            <w:r w:rsidRPr="00655ECB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296" w:type="dxa"/>
            <w:vAlign w:val="bottom"/>
          </w:tcPr>
          <w:p w14:paraId="45AE2699" w14:textId="77777777" w:rsidR="00655ECB" w:rsidRPr="00655ECB" w:rsidRDefault="00655ECB" w:rsidP="00655ECB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55ECB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655EC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655ECB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</w:tr>
      <w:tr w:rsidR="00BF5015" w:rsidRPr="00655ECB" w14:paraId="5FB164CB" w14:textId="77777777" w:rsidTr="00655ECB">
        <w:tc>
          <w:tcPr>
            <w:tcW w:w="401" w:type="dxa"/>
          </w:tcPr>
          <w:p w14:paraId="30A225DA" w14:textId="77777777" w:rsidR="00BF5015" w:rsidRPr="00655ECB" w:rsidRDefault="00BF5015" w:rsidP="00190454">
            <w:pPr>
              <w:tabs>
                <w:tab w:val="clear" w:pos="227"/>
                <w:tab w:val="left" w:pos="15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169" w:type="dxa"/>
          </w:tcPr>
          <w:p w14:paraId="5792EB2B" w14:textId="42FC4977" w:rsidR="00BF5015" w:rsidRPr="00655ECB" w:rsidRDefault="00BF5015" w:rsidP="00BF5015">
            <w:pPr>
              <w:ind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55E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วงเงิน / เงื่อนไขการชำระคืน</w:t>
            </w:r>
          </w:p>
        </w:tc>
        <w:tc>
          <w:tcPr>
            <w:tcW w:w="2592" w:type="dxa"/>
            <w:gridSpan w:val="2"/>
          </w:tcPr>
          <w:p w14:paraId="3A54BBB2" w14:textId="77777777" w:rsidR="00BF5015" w:rsidRPr="00655ECB" w:rsidRDefault="00BF5015" w:rsidP="00BF5015">
            <w:pPr>
              <w:tabs>
                <w:tab w:val="left" w:pos="5070"/>
                <w:tab w:val="right" w:pos="8931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655EC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F5015" w:rsidRPr="00655ECB" w14:paraId="5491EF66" w14:textId="77777777" w:rsidTr="00C20FF6">
        <w:tc>
          <w:tcPr>
            <w:tcW w:w="401" w:type="dxa"/>
          </w:tcPr>
          <w:p w14:paraId="3374A460" w14:textId="7748D55D" w:rsidR="00BF5015" w:rsidRPr="00655ECB" w:rsidRDefault="00BF5015" w:rsidP="00C50549">
            <w:pPr>
              <w:tabs>
                <w:tab w:val="clear" w:pos="227"/>
                <w:tab w:val="left" w:pos="15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55ECB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6169" w:type="dxa"/>
          </w:tcPr>
          <w:p w14:paraId="5E4A71E7" w14:textId="3078F5C2" w:rsidR="00BF5015" w:rsidRPr="00655ECB" w:rsidRDefault="00BF5015" w:rsidP="001A1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"/>
              </w:tabs>
              <w:ind w:left="216" w:hanging="2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55EC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655ECB">
              <w:rPr>
                <w:rFonts w:ascii="Angsana New" w:hAnsi="Angsana New" w:cs="Angsana New" w:hint="cs"/>
                <w:sz w:val="28"/>
                <w:szCs w:val="28"/>
              </w:rPr>
              <w:t>2,000</w:t>
            </w:r>
            <w:r w:rsidRPr="00655EC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 คิดดอกเบี้ยในอัตราร้อยละคงที่ต่อปี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655ECB">
              <w:rPr>
                <w:rFonts w:ascii="Angsana New" w:hAnsi="Angsana New" w:cs="Angsana New" w:hint="cs"/>
                <w:sz w:val="28"/>
                <w:szCs w:val="28"/>
                <w:cs/>
              </w:rPr>
              <w:t>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296" w:type="dxa"/>
            <w:vAlign w:val="bottom"/>
          </w:tcPr>
          <w:p w14:paraId="690088BA" w14:textId="5C07BF85" w:rsidR="00BF5015" w:rsidRPr="00655ECB" w:rsidRDefault="00BF5015" w:rsidP="00BF5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905,000</w:t>
            </w:r>
          </w:p>
        </w:tc>
        <w:tc>
          <w:tcPr>
            <w:tcW w:w="1296" w:type="dxa"/>
            <w:vAlign w:val="bottom"/>
          </w:tcPr>
          <w:p w14:paraId="548A314B" w14:textId="77777777" w:rsidR="00BF5015" w:rsidRPr="00655ECB" w:rsidRDefault="00BF5015" w:rsidP="00BF5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55ECB">
              <w:rPr>
                <w:rFonts w:ascii="Angsana New" w:hAnsi="Angsana New" w:cs="Angsana New" w:hint="cs"/>
                <w:sz w:val="28"/>
                <w:szCs w:val="28"/>
                <w:cs/>
              </w:rPr>
              <w:t>650</w:t>
            </w:r>
            <w:r w:rsidRPr="00655ECB">
              <w:rPr>
                <w:rFonts w:ascii="Angsana New" w:hAnsi="Angsana New" w:cs="Angsana New" w:hint="cs"/>
                <w:sz w:val="28"/>
                <w:szCs w:val="28"/>
              </w:rPr>
              <w:t>,000</w:t>
            </w:r>
          </w:p>
        </w:tc>
      </w:tr>
      <w:tr w:rsidR="00BF5015" w:rsidRPr="00655ECB" w14:paraId="03168062" w14:textId="77777777" w:rsidTr="00C20FF6">
        <w:tc>
          <w:tcPr>
            <w:tcW w:w="401" w:type="dxa"/>
          </w:tcPr>
          <w:p w14:paraId="7D99FE22" w14:textId="0A3F47C5" w:rsidR="00BF5015" w:rsidRPr="00655ECB" w:rsidRDefault="00BF5015" w:rsidP="00BF501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55ECB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6169" w:type="dxa"/>
          </w:tcPr>
          <w:p w14:paraId="64D36760" w14:textId="53E5C30F" w:rsidR="00BF5015" w:rsidRPr="00655ECB" w:rsidRDefault="00BF5015" w:rsidP="001A1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6" w:hanging="2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55EC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655ECB">
              <w:rPr>
                <w:rFonts w:ascii="Angsana New" w:hAnsi="Angsana New" w:cs="Angsana New" w:hint="cs"/>
                <w:sz w:val="28"/>
                <w:szCs w:val="28"/>
              </w:rPr>
              <w:t>2,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655ECB">
              <w:rPr>
                <w:rFonts w:ascii="Angsana New" w:hAnsi="Angsana New" w:cs="Angsana New" w:hint="cs"/>
                <w:sz w:val="28"/>
                <w:szCs w:val="28"/>
              </w:rPr>
              <w:t xml:space="preserve">00 </w:t>
            </w:r>
            <w:r w:rsidRPr="00655EC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คิดดอกเบี้ยในอัตราร้อยละคงที่ต่อปี 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655ECB">
              <w:rPr>
                <w:rFonts w:ascii="Angsana New" w:hAnsi="Angsana New" w:cs="Angsana New" w:hint="cs"/>
                <w:sz w:val="28"/>
                <w:szCs w:val="28"/>
                <w:cs/>
              </w:rPr>
              <w:t>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296" w:type="dxa"/>
            <w:vAlign w:val="bottom"/>
          </w:tcPr>
          <w:p w14:paraId="1D31BC66" w14:textId="23C57D26" w:rsidR="00BF5015" w:rsidRPr="00655ECB" w:rsidRDefault="00BF5015" w:rsidP="00BF5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1,975,000</w:t>
            </w:r>
          </w:p>
        </w:tc>
        <w:tc>
          <w:tcPr>
            <w:tcW w:w="1296" w:type="dxa"/>
            <w:vAlign w:val="bottom"/>
          </w:tcPr>
          <w:p w14:paraId="18154576" w14:textId="77777777" w:rsidR="00BF5015" w:rsidRPr="00655ECB" w:rsidRDefault="00BF5015" w:rsidP="00BF5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55ECB">
              <w:rPr>
                <w:rFonts w:ascii="Angsana New" w:hAnsi="Angsana New" w:cs="Angsana New" w:hint="cs"/>
                <w:sz w:val="28"/>
                <w:szCs w:val="28"/>
              </w:rPr>
              <w:t>300,000</w:t>
            </w:r>
          </w:p>
        </w:tc>
      </w:tr>
      <w:tr w:rsidR="00BF5015" w:rsidRPr="00655ECB" w14:paraId="679BD3A0" w14:textId="77777777" w:rsidTr="00C20FF6">
        <w:tc>
          <w:tcPr>
            <w:tcW w:w="401" w:type="dxa"/>
          </w:tcPr>
          <w:p w14:paraId="1147F224" w14:textId="261B8EBA" w:rsidR="00BF5015" w:rsidRPr="00655ECB" w:rsidRDefault="00BF5015" w:rsidP="00BF5015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655EC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6169" w:type="dxa"/>
          </w:tcPr>
          <w:p w14:paraId="10210DF3" w14:textId="77777777" w:rsidR="00BF5015" w:rsidRPr="00655ECB" w:rsidRDefault="00BF5015" w:rsidP="00BF5015">
            <w:pPr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55ECB">
              <w:rPr>
                <w:rFonts w:ascii="Angsana New" w:hAnsi="Angsana New" w:cs="Angsana New" w:hint="cs"/>
                <w:sz w:val="28"/>
                <w:szCs w:val="28"/>
                <w:cs/>
              </w:rPr>
              <w:t>ตั๋วแลกเงินมีกำหนดชำระคืนเงินต้นทั้งจำนวนตามวันที่ระบุในตั๋วแต่ละฉบับ</w:t>
            </w:r>
          </w:p>
        </w:tc>
        <w:tc>
          <w:tcPr>
            <w:tcW w:w="1296" w:type="dxa"/>
            <w:vAlign w:val="bottom"/>
          </w:tcPr>
          <w:p w14:paraId="5F20D69A" w14:textId="56CA2042" w:rsidR="00BF5015" w:rsidRPr="00655ECB" w:rsidRDefault="00BF5015" w:rsidP="00BF50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1,554,</w:t>
            </w:r>
            <w:r w:rsidRPr="6FBC621B">
              <w:rPr>
                <w:rFonts w:ascii="Angsana New" w:hAnsi="Angsana New" w:cs="Angsana New"/>
                <w:sz w:val="28"/>
                <w:szCs w:val="28"/>
              </w:rPr>
              <w:t>53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296" w:type="dxa"/>
            <w:vAlign w:val="bottom"/>
          </w:tcPr>
          <w:p w14:paraId="09D5BC0C" w14:textId="77777777" w:rsidR="00BF5015" w:rsidRPr="00655ECB" w:rsidRDefault="00BF5015" w:rsidP="00BF50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55ECB">
              <w:rPr>
                <w:rFonts w:ascii="Angsana New" w:hAnsi="Angsana New" w:cs="Angsana New" w:hint="cs"/>
                <w:sz w:val="28"/>
                <w:szCs w:val="28"/>
              </w:rPr>
              <w:t>947,233</w:t>
            </w:r>
          </w:p>
        </w:tc>
      </w:tr>
      <w:tr w:rsidR="00BF5015" w:rsidRPr="00655ECB" w14:paraId="3F85A9F4" w14:textId="77777777" w:rsidTr="00655ECB">
        <w:tc>
          <w:tcPr>
            <w:tcW w:w="6570" w:type="dxa"/>
            <w:gridSpan w:val="2"/>
          </w:tcPr>
          <w:p w14:paraId="0362A8C4" w14:textId="69F64FB9" w:rsidR="00BF5015" w:rsidRPr="00655ECB" w:rsidRDefault="00BF5015" w:rsidP="00BF5015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</w:tcPr>
          <w:p w14:paraId="7AF1138F" w14:textId="140EA73A" w:rsidR="00BF5015" w:rsidRPr="00655ECB" w:rsidRDefault="00BF5015" w:rsidP="00BF50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4,434,</w:t>
            </w:r>
            <w:r w:rsidRPr="6FBC621B">
              <w:rPr>
                <w:rFonts w:ascii="Angsana New" w:hAnsi="Angsana New" w:cs="Angsana New"/>
                <w:b/>
                <w:bCs/>
                <w:sz w:val="28"/>
                <w:szCs w:val="28"/>
              </w:rPr>
              <w:t>53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96" w:type="dxa"/>
          </w:tcPr>
          <w:p w14:paraId="0D88432C" w14:textId="77777777" w:rsidR="00BF5015" w:rsidRPr="00655ECB" w:rsidRDefault="00BF5015" w:rsidP="00BF50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55EC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1,897,233</w:t>
            </w:r>
          </w:p>
        </w:tc>
      </w:tr>
    </w:tbl>
    <w:p w14:paraId="0AD31B8B" w14:textId="5FD46B6D" w:rsidR="00655ECB" w:rsidRDefault="00655ECB" w:rsidP="00F321C0">
      <w:pPr>
        <w:rPr>
          <w:rFonts w:asciiTheme="majorBidi" w:hAnsiTheme="majorBidi" w:cstheme="majorBidi"/>
          <w:b/>
          <w:sz w:val="28"/>
          <w:szCs w:val="28"/>
        </w:rPr>
      </w:pPr>
    </w:p>
    <w:p w14:paraId="732A1CD2" w14:textId="3B380288" w:rsidR="00655ECB" w:rsidRPr="00655ECB" w:rsidRDefault="00655ECB" w:rsidP="00655ECB">
      <w:pPr>
        <w:tabs>
          <w:tab w:val="clear" w:pos="907"/>
          <w:tab w:val="left" w:pos="540"/>
        </w:tabs>
        <w:rPr>
          <w:rFonts w:asciiTheme="majorBidi" w:hAnsiTheme="majorBidi" w:cs="Angsana New"/>
          <w:b/>
          <w:sz w:val="28"/>
          <w:szCs w:val="28"/>
        </w:rPr>
      </w:pPr>
      <w:r w:rsidRPr="00655ECB">
        <w:rPr>
          <w:rFonts w:asciiTheme="majorBidi" w:hAnsiTheme="majorBidi" w:cs="Angsana New"/>
          <w:b/>
          <w:sz w:val="28"/>
          <w:szCs w:val="28"/>
          <w:cs/>
        </w:rPr>
        <w:tab/>
      </w:r>
      <w:r w:rsidRPr="00655ECB">
        <w:rPr>
          <w:rFonts w:asciiTheme="majorBidi" w:hAnsiTheme="majorBidi" w:cs="Angsana New"/>
          <w:b/>
          <w:sz w:val="28"/>
          <w:szCs w:val="28"/>
          <w:cs/>
        </w:rPr>
        <w:tab/>
      </w:r>
      <w:r w:rsidRPr="00655ECB">
        <w:rPr>
          <w:rFonts w:asciiTheme="majorBidi" w:hAnsiTheme="majorBidi" w:cs="Angsana New"/>
          <w:b/>
          <w:sz w:val="28"/>
          <w:szCs w:val="28"/>
          <w:cs/>
        </w:rPr>
        <w:tab/>
      </w:r>
      <w:r w:rsidRPr="00655ECB">
        <w:rPr>
          <w:rFonts w:asciiTheme="majorBidi" w:hAnsiTheme="majorBidi" w:cs="Angsana New" w:hint="cs"/>
          <w:b/>
          <w:sz w:val="28"/>
          <w:szCs w:val="28"/>
          <w:cs/>
        </w:rPr>
        <w:t>เงินกู้ยืม</w:t>
      </w:r>
      <w:r w:rsidR="007659A5">
        <w:rPr>
          <w:rFonts w:asciiTheme="majorBidi" w:hAnsiTheme="majorBidi" w:cs="Angsana New" w:hint="cs"/>
          <w:b/>
          <w:sz w:val="28"/>
          <w:szCs w:val="28"/>
          <w:cs/>
        </w:rPr>
        <w:t>ลำดับ</w:t>
      </w:r>
      <w:r w:rsidRPr="00655ECB">
        <w:rPr>
          <w:rFonts w:asciiTheme="majorBidi" w:hAnsiTheme="majorBidi" w:cs="Angsana New" w:hint="cs"/>
          <w:b/>
          <w:sz w:val="28"/>
          <w:szCs w:val="28"/>
          <w:cs/>
        </w:rPr>
        <w:t xml:space="preserve">ที่ </w:t>
      </w:r>
      <w:r w:rsidRPr="00655ECB">
        <w:rPr>
          <w:rFonts w:asciiTheme="majorBidi" w:hAnsiTheme="majorBidi" w:cs="Angsana New"/>
          <w:bCs/>
          <w:sz w:val="28"/>
          <w:szCs w:val="28"/>
        </w:rPr>
        <w:t xml:space="preserve">1 </w:t>
      </w:r>
      <w:r w:rsidRPr="00655ECB">
        <w:rPr>
          <w:rFonts w:asciiTheme="majorBidi" w:hAnsiTheme="majorBidi" w:cs="Angsana New" w:hint="cs"/>
          <w:b/>
          <w:sz w:val="28"/>
          <w:szCs w:val="28"/>
          <w:cs/>
        </w:rPr>
        <w:t>และ</w:t>
      </w:r>
      <w:r w:rsidRPr="00655ECB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655ECB">
        <w:rPr>
          <w:rFonts w:asciiTheme="majorBidi" w:hAnsiTheme="majorBidi" w:cs="Angsana New"/>
          <w:bCs/>
          <w:sz w:val="28"/>
          <w:szCs w:val="28"/>
        </w:rPr>
        <w:t>2</w:t>
      </w:r>
      <w:r w:rsidRPr="00655ECB">
        <w:rPr>
          <w:rFonts w:asciiTheme="majorBidi" w:hAnsiTheme="majorBidi" w:cs="Angsana New"/>
          <w:bCs/>
          <w:sz w:val="28"/>
          <w:szCs w:val="28"/>
          <w:cs/>
        </w:rPr>
        <w:t xml:space="preserve"> </w:t>
      </w:r>
      <w:r w:rsidRPr="00655ECB">
        <w:rPr>
          <w:rFonts w:asciiTheme="majorBidi" w:hAnsiTheme="majorBidi" w:cs="Angsana New" w:hint="cs"/>
          <w:b/>
          <w:sz w:val="28"/>
          <w:szCs w:val="28"/>
          <w:cs/>
        </w:rPr>
        <w:t>เป็นเงินกู้ยืม</w:t>
      </w:r>
      <w:r>
        <w:rPr>
          <w:rFonts w:asciiTheme="majorBidi" w:hAnsiTheme="majorBidi" w:cs="Angsana New" w:hint="cs"/>
          <w:b/>
          <w:sz w:val="28"/>
          <w:szCs w:val="28"/>
          <w:cs/>
        </w:rPr>
        <w:t>ที่</w:t>
      </w:r>
      <w:r w:rsidRPr="00655ECB">
        <w:rPr>
          <w:rFonts w:asciiTheme="majorBidi" w:hAnsiTheme="majorBidi" w:cs="Angsana New" w:hint="cs"/>
          <w:b/>
          <w:sz w:val="28"/>
          <w:szCs w:val="28"/>
          <w:cs/>
        </w:rPr>
        <w:t>ไม่มีหลักประกัน</w:t>
      </w:r>
    </w:p>
    <w:p w14:paraId="6C119CC8" w14:textId="77777777" w:rsidR="00655ECB" w:rsidRPr="000C7FD4" w:rsidRDefault="00655ECB" w:rsidP="00655ECB">
      <w:pPr>
        <w:tabs>
          <w:tab w:val="clear" w:pos="907"/>
          <w:tab w:val="left" w:pos="540"/>
        </w:tabs>
        <w:rPr>
          <w:rFonts w:asciiTheme="majorBidi" w:hAnsiTheme="majorBidi" w:cstheme="majorBidi"/>
          <w:b/>
          <w:sz w:val="28"/>
          <w:szCs w:val="28"/>
        </w:rPr>
      </w:pPr>
    </w:p>
    <w:p w14:paraId="7764AE2A" w14:textId="3D8E3ED0" w:rsidR="000C7FD4" w:rsidRPr="006C72F5" w:rsidRDefault="00655ECB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กลุ่มบริษัทและ</w:t>
      </w:r>
      <w:r w:rsidRPr="00E31A6A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ต้องปฏิบัติตามเงื่อนไขทางการเงินตามที่ก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หนด</w:t>
      </w:r>
      <w:r w:rsidR="000C7FD4" w:rsidRPr="006C72F5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เช่น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รงอัตราส่วนลูกหนี้ที่มียอดค้างช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ระไม่เกิน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BF5015">
        <w:rPr>
          <w:rFonts w:asciiTheme="majorBidi" w:hAnsiTheme="majorBidi" w:cstheme="majorBidi"/>
          <w:bCs/>
          <w:sz w:val="28"/>
          <w:szCs w:val="28"/>
        </w:rPr>
        <w:t>3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เดือนต่อหนี้เงินกู้ยืม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รงอัตราส่วนของลูกหนี้ด้อยคุณภาพ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(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ค้างช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ระเกิ</w:t>
      </w:r>
      <w:r w:rsidR="00BF5015">
        <w:rPr>
          <w:rFonts w:asciiTheme="majorBidi" w:hAnsiTheme="majorBidi" w:cstheme="majorBidi" w:hint="cs"/>
          <w:b/>
          <w:sz w:val="28"/>
          <w:szCs w:val="28"/>
          <w:cs/>
        </w:rPr>
        <w:t xml:space="preserve">น </w:t>
      </w:r>
      <w:r w:rsidR="00BF5015" w:rsidRPr="00BF5015">
        <w:rPr>
          <w:rFonts w:asciiTheme="majorBidi" w:hAnsiTheme="majorBidi" w:cstheme="majorBidi"/>
          <w:bCs/>
          <w:sz w:val="28"/>
          <w:szCs w:val="28"/>
        </w:rPr>
        <w:t>3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เดือน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)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ต่อ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ลูกหนี้เงินให้สินเชื่อ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ทั้งหมด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รงอัตราส่วนหนี้สินรวมต่อส่วนของผู้ถือหุ้น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รงอัตราส่วนความสามารถในการจ่ายช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ระดอกเบี้ย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BF5015">
        <w:rPr>
          <w:rFonts w:asciiTheme="majorBidi" w:hAnsiTheme="majorBidi" w:cstheme="majorBidi"/>
          <w:b/>
          <w:sz w:val="28"/>
          <w:szCs w:val="28"/>
          <w:cs/>
        </w:rPr>
        <w:br/>
      </w:r>
      <w:r w:rsidR="00BF5015" w:rsidRPr="00BF5015">
        <w:rPr>
          <w:rFonts w:asciiTheme="majorBidi" w:hAnsiTheme="majorBidi" w:cstheme="majorBidi" w:hint="cs"/>
          <w:b/>
          <w:spacing w:val="-4"/>
          <w:sz w:val="28"/>
          <w:szCs w:val="28"/>
          <w:cs/>
        </w:rPr>
        <w:t>เป็นต้น รวมถึง</w:t>
      </w:r>
      <w:r w:rsidR="000C7FD4" w:rsidRPr="00BF5015">
        <w:rPr>
          <w:rFonts w:asciiTheme="majorBidi" w:hAnsiTheme="majorBidi" w:cstheme="majorBidi" w:hint="eastAsia"/>
          <w:b/>
          <w:spacing w:val="-4"/>
          <w:sz w:val="28"/>
          <w:szCs w:val="28"/>
          <w:cs/>
        </w:rPr>
        <w:t>การด</w:t>
      </w:r>
      <w:r w:rsidR="000C7FD4" w:rsidRPr="00BF5015">
        <w:rPr>
          <w:rFonts w:asciiTheme="majorBidi" w:hAnsiTheme="majorBidi" w:cstheme="majorBidi" w:hint="cs"/>
          <w:b/>
          <w:spacing w:val="-4"/>
          <w:sz w:val="28"/>
          <w:szCs w:val="28"/>
          <w:cs/>
        </w:rPr>
        <w:t>ำ</w:t>
      </w:r>
      <w:r w:rsidR="000C7FD4" w:rsidRPr="00BF5015">
        <w:rPr>
          <w:rFonts w:asciiTheme="majorBidi" w:hAnsiTheme="majorBidi" w:cstheme="majorBidi" w:hint="eastAsia"/>
          <w:b/>
          <w:spacing w:val="-4"/>
          <w:sz w:val="28"/>
          <w:szCs w:val="28"/>
          <w:cs/>
        </w:rPr>
        <w:t>รงอัตราส่วนการถือหุ้นของผู้ถือหุ้นรายใหญ่ในบริษัท</w:t>
      </w:r>
      <w:r w:rsidR="000C7FD4" w:rsidRPr="00BF5015">
        <w:rPr>
          <w:rFonts w:asciiTheme="majorBidi" w:hAnsiTheme="majorBidi" w:cs="Angsana New"/>
          <w:b/>
          <w:bCs/>
          <w:spacing w:val="-4"/>
          <w:sz w:val="28"/>
          <w:szCs w:val="28"/>
          <w:cs/>
        </w:rPr>
        <w:t xml:space="preserve"> </w:t>
      </w:r>
      <w:r w:rsidR="000C7FD4" w:rsidRPr="00BF5015">
        <w:rPr>
          <w:rFonts w:asciiTheme="majorBidi" w:hAnsiTheme="majorBidi" w:cstheme="majorBidi" w:hint="cs"/>
          <w:b/>
          <w:spacing w:val="-4"/>
          <w:sz w:val="28"/>
          <w:szCs w:val="28"/>
          <w:cs/>
        </w:rPr>
        <w:t>ทั้งนี้ขึ้นอยู่กับเงื่อนไขในสัญญาเงินกู้ยืมแต่ละฉบับ</w:t>
      </w:r>
    </w:p>
    <w:p w14:paraId="6C7A84C1" w14:textId="77777777" w:rsidR="000C7FD4" w:rsidRPr="006C72F5" w:rsidRDefault="000C7FD4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3343D7ED" w14:textId="086B6672" w:rsidR="000C7FD4" w:rsidRPr="00A23861" w:rsidRDefault="000C7FD4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A86D29">
        <w:rPr>
          <w:rFonts w:asciiTheme="majorBidi" w:hAnsiTheme="majorBidi" w:cstheme="majorBidi" w:hint="cs"/>
          <w:b/>
          <w:sz w:val="28"/>
          <w:szCs w:val="28"/>
          <w:cs/>
        </w:rPr>
        <w:t xml:space="preserve">ณ </w:t>
      </w:r>
      <w:r w:rsidRPr="00A86D29">
        <w:rPr>
          <w:rFonts w:asciiTheme="majorBidi" w:hAnsiTheme="majorBidi" w:cstheme="majorBidi"/>
          <w:b/>
          <w:sz w:val="28"/>
          <w:szCs w:val="28"/>
          <w:cs/>
        </w:rPr>
        <w:t xml:space="preserve">วันที่ </w:t>
      </w:r>
      <w:r w:rsidR="00BF5015" w:rsidRPr="00BF5015">
        <w:rPr>
          <w:rFonts w:asciiTheme="majorBidi" w:hAnsiTheme="majorBidi" w:cstheme="majorBidi"/>
          <w:bCs/>
          <w:sz w:val="28"/>
          <w:szCs w:val="28"/>
        </w:rPr>
        <w:t>31</w:t>
      </w:r>
      <w:r w:rsidRPr="00A86D29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A86D29">
        <w:rPr>
          <w:rFonts w:asciiTheme="majorBidi" w:hAnsiTheme="majorBidi" w:cstheme="majorBidi" w:hint="cs"/>
          <w:b/>
          <w:sz w:val="28"/>
          <w:szCs w:val="28"/>
          <w:cs/>
        </w:rPr>
        <w:t>มีนาคม</w:t>
      </w:r>
      <w:r w:rsidRPr="00A86D29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BF5015" w:rsidRPr="00BF5015">
        <w:rPr>
          <w:rFonts w:asciiTheme="majorBidi" w:hAnsiTheme="majorBidi" w:cstheme="majorBidi"/>
          <w:bCs/>
          <w:sz w:val="28"/>
          <w:szCs w:val="28"/>
        </w:rPr>
        <w:t>256</w:t>
      </w:r>
      <w:r w:rsidR="00BF5015">
        <w:rPr>
          <w:rFonts w:asciiTheme="majorBidi" w:hAnsiTheme="majorBidi" w:cstheme="majorBidi"/>
          <w:bCs/>
          <w:sz w:val="28"/>
          <w:szCs w:val="28"/>
        </w:rPr>
        <w:t>3</w:t>
      </w:r>
      <w:r w:rsidRPr="00A86D29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A86D29"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กลุ่มบริษัทและบริษัท</w:t>
      </w:r>
      <w:r w:rsidRPr="00A86D29">
        <w:rPr>
          <w:rFonts w:asciiTheme="majorBidi" w:hAnsiTheme="majorBidi" w:cstheme="majorBidi"/>
          <w:b/>
          <w:sz w:val="28"/>
          <w:szCs w:val="28"/>
          <w:cs/>
        </w:rPr>
        <w:t>มีวงเงินเบิกเกินบัญชี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Pr="00A86D29">
        <w:rPr>
          <w:rFonts w:asciiTheme="majorBidi" w:hAnsiTheme="majorBidi" w:cstheme="majorBidi"/>
          <w:b/>
          <w:sz w:val="28"/>
          <w:szCs w:val="28"/>
          <w:cs/>
        </w:rPr>
        <w:t>วงเงิน</w:t>
      </w:r>
      <w:r w:rsidRPr="006C72F5">
        <w:rPr>
          <w:rFonts w:asciiTheme="majorBidi" w:hAnsiTheme="majorBidi" w:cstheme="majorBidi"/>
          <w:b/>
          <w:sz w:val="28"/>
          <w:szCs w:val="28"/>
          <w:cs/>
        </w:rPr>
        <w:t>กู้ยืมระยะสั้นจากสถาบันการเงินที่ยังมิได้เบิกใช้คงเหลือ</w:t>
      </w:r>
      <w:r w:rsidRPr="00111087">
        <w:rPr>
          <w:rFonts w:asciiTheme="majorBidi" w:hAnsiTheme="majorBidi" w:cstheme="majorBidi"/>
          <w:b/>
          <w:sz w:val="28"/>
          <w:szCs w:val="28"/>
          <w:cs/>
        </w:rPr>
        <w:t xml:space="preserve">จำนวน </w:t>
      </w:r>
      <w:r w:rsidR="00111087" w:rsidRPr="00111087">
        <w:rPr>
          <w:rFonts w:asciiTheme="majorBidi" w:hAnsiTheme="majorBidi" w:cstheme="majorBidi"/>
          <w:bCs/>
          <w:sz w:val="28"/>
          <w:szCs w:val="28"/>
        </w:rPr>
        <w:t>5,240</w:t>
      </w:r>
      <w:r w:rsidRPr="00111087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111087">
        <w:rPr>
          <w:rFonts w:asciiTheme="majorBidi" w:hAnsiTheme="majorBidi" w:cstheme="majorBidi"/>
          <w:b/>
          <w:sz w:val="28"/>
          <w:szCs w:val="28"/>
          <w:cs/>
        </w:rPr>
        <w:t xml:space="preserve">ล้านบาท </w:t>
      </w:r>
      <w:r w:rsidRPr="00111087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="00BF5015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 xml:space="preserve"> ธันวาคม </w:t>
      </w:r>
      <w:r w:rsidR="00BF5015" w:rsidRPr="00BF5015">
        <w:rPr>
          <w:rFonts w:asciiTheme="majorBidi" w:hAnsiTheme="majorBidi" w:cstheme="majorBidi"/>
          <w:bCs/>
          <w:i/>
          <w:iCs/>
          <w:sz w:val="28"/>
          <w:szCs w:val="28"/>
        </w:rPr>
        <w:t>2562</w:t>
      </w:r>
      <w:r w:rsidRPr="00143016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: </w:t>
      </w:r>
      <w:r>
        <w:rPr>
          <w:rFonts w:asciiTheme="majorBidi" w:hAnsiTheme="majorBidi" w:cstheme="majorBidi"/>
          <w:bCs/>
          <w:i/>
          <w:iCs/>
          <w:sz w:val="28"/>
          <w:szCs w:val="28"/>
        </w:rPr>
        <w:t>7</w:t>
      </w:r>
      <w:r w:rsidRPr="000C7FD4">
        <w:rPr>
          <w:rFonts w:asciiTheme="majorBidi" w:hAnsiTheme="majorBidi" w:cstheme="majorBidi"/>
          <w:bCs/>
          <w:i/>
          <w:iCs/>
          <w:sz w:val="28"/>
          <w:szCs w:val="28"/>
        </w:rPr>
        <w:t>,</w:t>
      </w:r>
      <w:r>
        <w:rPr>
          <w:rFonts w:asciiTheme="majorBidi" w:hAnsiTheme="majorBidi" w:cstheme="majorBidi"/>
          <w:bCs/>
          <w:i/>
          <w:iCs/>
          <w:sz w:val="28"/>
          <w:szCs w:val="28"/>
        </w:rPr>
        <w:t>170</w:t>
      </w:r>
      <w:r w:rsidRPr="000C7FD4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ล้าน</w:t>
      </w:r>
      <w:r w:rsidRPr="00143016">
        <w:rPr>
          <w:rFonts w:asciiTheme="majorBidi" w:hAnsiTheme="majorBidi" w:cstheme="majorBidi"/>
          <w:b/>
          <w:i/>
          <w:iCs/>
          <w:sz w:val="28"/>
          <w:szCs w:val="28"/>
          <w:cs/>
        </w:rPr>
        <w:t>บาท)</w:t>
      </w:r>
    </w:p>
    <w:p w14:paraId="58515428" w14:textId="431664FD" w:rsidR="000C7FD4" w:rsidRDefault="000C7FD4" w:rsidP="00F321C0">
      <w:pPr>
        <w:rPr>
          <w:rFonts w:cs="Arial"/>
          <w:cs/>
          <w:lang w:val="th-TH"/>
        </w:rPr>
      </w:pPr>
    </w:p>
    <w:p w14:paraId="1BB013F8" w14:textId="77777777" w:rsidR="00655ECB" w:rsidRDefault="0065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708FD6E4" w14:textId="087C17F7" w:rsidR="00F321C0" w:rsidRDefault="00F321C0" w:rsidP="005D0CA2">
      <w:pPr>
        <w:pStyle w:val="Heading1"/>
        <w:keepLines/>
        <w:numPr>
          <w:ilvl w:val="0"/>
          <w:numId w:val="41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เงินกู้ยืมระยะยาว</w:t>
      </w:r>
      <w:r w:rsidRPr="00F321C0">
        <w:rPr>
          <w:rFonts w:asciiTheme="majorBidi" w:hAnsiTheme="majorBidi" w:cs="Angsana New" w:hint="cs"/>
          <w:sz w:val="28"/>
          <w:szCs w:val="28"/>
          <w:u w:val="none"/>
          <w:cs/>
          <w:lang w:val="th-TH"/>
        </w:rPr>
        <w:t>จากสถาบันการเงิน</w:t>
      </w:r>
    </w:p>
    <w:p w14:paraId="5B783F90" w14:textId="074BB414" w:rsidR="00B57F16" w:rsidRDefault="00B57F16" w:rsidP="00B57F16">
      <w:pPr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7E481564" w14:textId="78538560" w:rsidR="00655ECB" w:rsidRPr="00655ECB" w:rsidRDefault="00655ECB" w:rsidP="00655ECB">
      <w:pPr>
        <w:tabs>
          <w:tab w:val="clear" w:pos="6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sz w:val="28"/>
          <w:szCs w:val="28"/>
          <w:cs/>
        </w:rPr>
        <w:tab/>
      </w:r>
      <w:r>
        <w:rPr>
          <w:rFonts w:asciiTheme="majorBidi" w:hAnsiTheme="majorBidi" w:cstheme="majorBidi"/>
          <w:b/>
          <w:sz w:val="28"/>
          <w:szCs w:val="28"/>
          <w:cs/>
        </w:rPr>
        <w:tab/>
      </w:r>
      <w:r>
        <w:rPr>
          <w:rFonts w:asciiTheme="majorBidi" w:hAnsiTheme="majorBidi" w:cstheme="majorBidi"/>
          <w:b/>
          <w:sz w:val="28"/>
          <w:szCs w:val="28"/>
          <w:cs/>
        </w:rPr>
        <w:tab/>
      </w:r>
      <w:r w:rsidRPr="00655ECB">
        <w:rPr>
          <w:rFonts w:asciiTheme="majorBidi" w:hAnsiTheme="majorBidi" w:cstheme="majorBidi" w:hint="cs"/>
          <w:b/>
          <w:sz w:val="28"/>
          <w:szCs w:val="28"/>
          <w:cs/>
        </w:rPr>
        <w:t>ณ</w:t>
      </w:r>
      <w:r w:rsidRPr="00655ECB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655ECB">
        <w:rPr>
          <w:rFonts w:asciiTheme="majorBidi" w:hAnsiTheme="majorBidi" w:cstheme="majorBidi" w:hint="cs"/>
          <w:b/>
          <w:sz w:val="28"/>
          <w:szCs w:val="28"/>
          <w:cs/>
        </w:rPr>
        <w:t>วันที่</w:t>
      </w:r>
      <w:r w:rsidRPr="00655ECB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B741AC" w:rsidRPr="00E31A6A">
        <w:rPr>
          <w:rFonts w:ascii="Angsana New" w:hAnsi="Angsana New" w:hint="cs"/>
          <w:sz w:val="28"/>
          <w:szCs w:val="28"/>
        </w:rPr>
        <w:t>31</w:t>
      </w:r>
      <w:r w:rsidR="00B741AC" w:rsidRPr="00E31A6A">
        <w:rPr>
          <w:rFonts w:ascii="Angsana New" w:hAnsi="Angsana New" w:cs="Angsana New" w:hint="cs"/>
          <w:sz w:val="28"/>
          <w:szCs w:val="28"/>
          <w:cs/>
        </w:rPr>
        <w:t xml:space="preserve"> มีนาคม </w:t>
      </w:r>
      <w:r w:rsidR="00B741AC" w:rsidRPr="00E31A6A">
        <w:rPr>
          <w:rFonts w:ascii="Angsana New" w:hAnsi="Angsana New" w:hint="cs"/>
          <w:sz w:val="28"/>
          <w:szCs w:val="28"/>
        </w:rPr>
        <w:t xml:space="preserve">2563 </w:t>
      </w:r>
      <w:r w:rsidR="00B741AC" w:rsidRPr="00E31A6A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B741AC" w:rsidRPr="00E31A6A">
        <w:rPr>
          <w:rFonts w:ascii="Angsana New" w:hAnsi="Angsana New" w:hint="cs"/>
          <w:sz w:val="28"/>
          <w:szCs w:val="28"/>
        </w:rPr>
        <w:t xml:space="preserve">31 </w:t>
      </w:r>
      <w:r w:rsidR="00B741AC" w:rsidRPr="00E31A6A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B741AC" w:rsidRPr="00E31A6A">
        <w:rPr>
          <w:rFonts w:ascii="Angsana New" w:hAnsi="Angsana New" w:hint="cs"/>
          <w:sz w:val="28"/>
          <w:szCs w:val="28"/>
        </w:rPr>
        <w:t>2562</w:t>
      </w:r>
      <w:r w:rsidR="00B741AC" w:rsidRPr="00E31A6A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กลุ่มบริษัทและ</w:t>
      </w:r>
      <w:r w:rsidRPr="00E31A6A">
        <w:rPr>
          <w:rFonts w:ascii="Angsana New" w:hAnsi="Angsana New" w:cs="Angsana New" w:hint="cs"/>
          <w:sz w:val="28"/>
          <w:szCs w:val="28"/>
          <w:cs/>
        </w:rPr>
        <w:t>บริษัทมีเงินกู้ยืม</w:t>
      </w:r>
      <w:r w:rsidR="00325BC8">
        <w:rPr>
          <w:rFonts w:ascii="Angsana New" w:hAnsi="Angsana New" w:cs="Angsana New" w:hint="cs"/>
          <w:sz w:val="28"/>
          <w:szCs w:val="28"/>
          <w:cs/>
        </w:rPr>
        <w:t>ระยะยาว</w:t>
      </w:r>
      <w:r w:rsidRPr="00655ECB">
        <w:rPr>
          <w:rFonts w:asciiTheme="majorBidi" w:hAnsiTheme="majorBidi" w:cstheme="majorBidi" w:hint="cs"/>
          <w:b/>
          <w:sz w:val="28"/>
          <w:szCs w:val="28"/>
          <w:cs/>
        </w:rPr>
        <w:t>จาก</w:t>
      </w:r>
      <w:r w:rsidR="008D2846">
        <w:rPr>
          <w:rFonts w:asciiTheme="majorBidi" w:hAnsiTheme="majorBidi" w:cstheme="majorBidi" w:hint="cs"/>
          <w:b/>
          <w:sz w:val="28"/>
          <w:szCs w:val="28"/>
          <w:cs/>
        </w:rPr>
        <w:t>สถาบันการเงิน</w:t>
      </w:r>
      <w:r w:rsidRPr="00655ECB">
        <w:rPr>
          <w:rFonts w:asciiTheme="majorBidi" w:hAnsiTheme="majorBidi" w:cstheme="majorBidi" w:hint="cs"/>
          <w:b/>
          <w:sz w:val="28"/>
          <w:szCs w:val="28"/>
          <w:cs/>
        </w:rPr>
        <w:t>ในประเทศ</w:t>
      </w:r>
      <w:r w:rsidRPr="00655ECB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655ECB">
        <w:rPr>
          <w:rFonts w:asciiTheme="majorBidi" w:hAnsiTheme="majorBidi" w:cstheme="majorBidi" w:hint="cs"/>
          <w:b/>
          <w:sz w:val="28"/>
          <w:szCs w:val="28"/>
          <w:cs/>
        </w:rPr>
        <w:t>ซึ่งมีรายละเอียดดังนี้</w:t>
      </w:r>
    </w:p>
    <w:p w14:paraId="22073C06" w14:textId="2EFA1C58" w:rsidR="00655ECB" w:rsidRDefault="00655ECB" w:rsidP="00B57F16">
      <w:pPr>
        <w:rPr>
          <w:rFonts w:asciiTheme="majorBidi" w:hAnsiTheme="majorBidi" w:cs="Angsana New"/>
          <w:sz w:val="28"/>
          <w:szCs w:val="28"/>
          <w:cs/>
          <w:lang w:val="th-TH"/>
        </w:rPr>
      </w:pPr>
    </w:p>
    <w:tbl>
      <w:tblPr>
        <w:tblW w:w="94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"/>
        <w:gridCol w:w="6750"/>
        <w:gridCol w:w="1130"/>
        <w:gridCol w:w="1125"/>
      </w:tblGrid>
      <w:tr w:rsidR="00655ECB" w:rsidRPr="00C20FF6" w14:paraId="677872AA" w14:textId="77777777" w:rsidTr="00333AC4">
        <w:trPr>
          <w:tblHeader/>
        </w:trPr>
        <w:tc>
          <w:tcPr>
            <w:tcW w:w="450" w:type="dxa"/>
          </w:tcPr>
          <w:p w14:paraId="694D37B8" w14:textId="77777777" w:rsidR="00655ECB" w:rsidRPr="00C20FF6" w:rsidRDefault="00655ECB" w:rsidP="00655ECB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750" w:type="dxa"/>
          </w:tcPr>
          <w:p w14:paraId="525F8175" w14:textId="77777777" w:rsidR="00655ECB" w:rsidRPr="00C20FF6" w:rsidRDefault="00655ECB" w:rsidP="00655ECB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55" w:type="dxa"/>
            <w:gridSpan w:val="2"/>
            <w:vAlign w:val="center"/>
          </w:tcPr>
          <w:p w14:paraId="34F649C2" w14:textId="77777777" w:rsidR="00655ECB" w:rsidRPr="00C20FF6" w:rsidRDefault="00655ECB" w:rsidP="00655ECB">
            <w:pPr>
              <w:tabs>
                <w:tab w:val="clear" w:pos="907"/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งบการเงินรวมและ                                       งบการเงินเฉพาะกิจการ</w:t>
            </w:r>
          </w:p>
        </w:tc>
      </w:tr>
      <w:tr w:rsidR="00655ECB" w:rsidRPr="00C20FF6" w14:paraId="48530D4F" w14:textId="77777777" w:rsidTr="00333AC4">
        <w:trPr>
          <w:tblHeader/>
        </w:trPr>
        <w:tc>
          <w:tcPr>
            <w:tcW w:w="450" w:type="dxa"/>
            <w:vAlign w:val="bottom"/>
          </w:tcPr>
          <w:p w14:paraId="12D3BFC6" w14:textId="17F6BBE9" w:rsidR="00655ECB" w:rsidRPr="00C20FF6" w:rsidRDefault="00655ECB" w:rsidP="00655ECB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50" w:type="dxa"/>
            <w:vAlign w:val="bottom"/>
          </w:tcPr>
          <w:p w14:paraId="6070C480" w14:textId="49BCDAC3" w:rsidR="00655ECB" w:rsidRPr="00C20FF6" w:rsidRDefault="00655ECB" w:rsidP="00655ECB">
            <w:pPr>
              <w:ind w:right="-3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0" w:type="dxa"/>
            <w:vAlign w:val="bottom"/>
          </w:tcPr>
          <w:p w14:paraId="612F5DD5" w14:textId="77777777" w:rsidR="00655ECB" w:rsidRPr="00C20FF6" w:rsidRDefault="00655ECB" w:rsidP="00655ECB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มีนาคม </w:t>
            </w: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125" w:type="dxa"/>
            <w:vAlign w:val="bottom"/>
          </w:tcPr>
          <w:p w14:paraId="712F8D77" w14:textId="77777777" w:rsidR="00655ECB" w:rsidRPr="00C20FF6" w:rsidRDefault="00655ECB" w:rsidP="00655ECB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</w:tr>
      <w:tr w:rsidR="00655ECB" w:rsidRPr="00C20FF6" w14:paraId="75F93E0C" w14:textId="77777777" w:rsidTr="00333AC4">
        <w:trPr>
          <w:tblHeader/>
        </w:trPr>
        <w:tc>
          <w:tcPr>
            <w:tcW w:w="450" w:type="dxa"/>
          </w:tcPr>
          <w:p w14:paraId="5B46FD81" w14:textId="77777777" w:rsidR="00655ECB" w:rsidRPr="00C20FF6" w:rsidRDefault="00655ECB" w:rsidP="00655ECB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50" w:type="dxa"/>
          </w:tcPr>
          <w:p w14:paraId="4D781F58" w14:textId="60E88D80" w:rsidR="00655ECB" w:rsidRPr="00C20FF6" w:rsidRDefault="00B741AC" w:rsidP="00B741AC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วงเงิน / เงื่อนไขการชำระคืน</w:t>
            </w:r>
          </w:p>
        </w:tc>
        <w:tc>
          <w:tcPr>
            <w:tcW w:w="2255" w:type="dxa"/>
            <w:gridSpan w:val="2"/>
            <w:vAlign w:val="center"/>
          </w:tcPr>
          <w:p w14:paraId="145758E0" w14:textId="057EE471" w:rsidR="00655ECB" w:rsidRPr="00C20FF6" w:rsidRDefault="00655ECB" w:rsidP="00655ECB">
            <w:pPr>
              <w:tabs>
                <w:tab w:val="left" w:pos="5070"/>
                <w:tab w:val="right" w:pos="8931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55ECB" w:rsidRPr="00C20FF6" w14:paraId="6A93DD27" w14:textId="77777777" w:rsidTr="00333AC4">
        <w:tc>
          <w:tcPr>
            <w:tcW w:w="450" w:type="dxa"/>
          </w:tcPr>
          <w:p w14:paraId="114DEA2C" w14:textId="77777777" w:rsidR="00655ECB" w:rsidRPr="00C20FF6" w:rsidRDefault="00655ECB" w:rsidP="00655ECB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6750" w:type="dxa"/>
          </w:tcPr>
          <w:p w14:paraId="02C97BAB" w14:textId="463B186E" w:rsidR="00655ECB" w:rsidRPr="00C20FF6" w:rsidRDefault="00655ECB" w:rsidP="008D284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วงเงินกู้จำนวน </w:t>
            </w: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 xml:space="preserve">2,000 </w:t>
            </w: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มีกำหนดชำระคืนเงินต้นทุก </w:t>
            </w: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 xml:space="preserve">3 </w:t>
            </w: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เท่า ๆ กัน ภายใน</w:t>
            </w:r>
            <w:r w:rsidR="00DE4C5D">
              <w:rPr>
                <w:rFonts w:ascii="Angsana New" w:hAnsi="Angsana New" w:cs="Angsana New"/>
                <w:sz w:val="28"/>
                <w:szCs w:val="28"/>
              </w:rPr>
              <w:t xml:space="preserve">                    </w:t>
            </w: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เดือนพฤศจิกายน </w:t>
            </w: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 xml:space="preserve">2564 </w:t>
            </w: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และในเดือนธันวาคม </w:t>
            </w: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และชำระดอกเบี้ยทุกสิ้นเดือน </w:t>
            </w:r>
            <w:r w:rsidR="00BF423D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คิดดอกเบี้ยในอัตราร้อยละ </w:t>
            </w: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 xml:space="preserve">THBFIX </w:t>
            </w: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>บวกร้อยละคงที่ต่อปี</w:t>
            </w:r>
          </w:p>
        </w:tc>
        <w:tc>
          <w:tcPr>
            <w:tcW w:w="1130" w:type="dxa"/>
            <w:vAlign w:val="bottom"/>
          </w:tcPr>
          <w:p w14:paraId="069A0958" w14:textId="24E70365" w:rsidR="00655ECB" w:rsidRPr="00C20FF6" w:rsidRDefault="006161A0" w:rsidP="008D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875</w:t>
            </w:r>
            <w:r>
              <w:rPr>
                <w:rFonts w:ascii="Angsana New" w:hAnsi="Angsana New" w:cs="Angsana New"/>
                <w:sz w:val="28"/>
                <w:szCs w:val="28"/>
              </w:rPr>
              <w:t>,000</w:t>
            </w:r>
          </w:p>
        </w:tc>
        <w:tc>
          <w:tcPr>
            <w:tcW w:w="1125" w:type="dxa"/>
            <w:vAlign w:val="bottom"/>
          </w:tcPr>
          <w:p w14:paraId="5E652D9E" w14:textId="77777777" w:rsidR="00655ECB" w:rsidRPr="00C20FF6" w:rsidRDefault="00655ECB" w:rsidP="0042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62"/>
              <w:rPr>
                <w:rFonts w:ascii="Angsana New" w:hAnsi="Angsana New" w:cs="Angsana New"/>
                <w:sz w:val="28"/>
                <w:szCs w:val="28"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,000,000</w:t>
            </w:r>
          </w:p>
        </w:tc>
      </w:tr>
      <w:tr w:rsidR="00655ECB" w:rsidRPr="00C20FF6" w14:paraId="439130A7" w14:textId="77777777" w:rsidTr="00333AC4">
        <w:tc>
          <w:tcPr>
            <w:tcW w:w="450" w:type="dxa"/>
          </w:tcPr>
          <w:p w14:paraId="45981F1F" w14:textId="77777777" w:rsidR="00655ECB" w:rsidRPr="00C20FF6" w:rsidRDefault="00655ECB" w:rsidP="00655EC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6750" w:type="dxa"/>
          </w:tcPr>
          <w:p w14:paraId="1F8A7ABF" w14:textId="39A99B6E" w:rsidR="00655ECB" w:rsidRPr="00C20FF6" w:rsidRDefault="00655ECB" w:rsidP="008D284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วงเงินกู้จำนวน </w:t>
            </w: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500</w:t>
            </w: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มีกำหนดชำระคืนเงินต้นในเดือนมีนาคม </w:t>
            </w: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1E93B473" w14:textId="42024D88" w:rsidR="00655ECB" w:rsidRPr="00C20FF6" w:rsidRDefault="006161A0" w:rsidP="008D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237E690F" w14:textId="77777777" w:rsidR="00655ECB" w:rsidRPr="00C20FF6" w:rsidRDefault="00655ECB" w:rsidP="0042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62"/>
              <w:rPr>
                <w:rFonts w:ascii="Angsana New" w:hAnsi="Angsana New" w:cs="Angsana New"/>
                <w:sz w:val="28"/>
                <w:szCs w:val="28"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</w:tr>
      <w:tr w:rsidR="00655ECB" w:rsidRPr="00C20FF6" w14:paraId="1B4FA15D" w14:textId="77777777" w:rsidTr="00333AC4">
        <w:tc>
          <w:tcPr>
            <w:tcW w:w="450" w:type="dxa"/>
          </w:tcPr>
          <w:p w14:paraId="34044618" w14:textId="77777777" w:rsidR="00655ECB" w:rsidRPr="00C20FF6" w:rsidRDefault="00655ECB" w:rsidP="00655ECB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6750" w:type="dxa"/>
          </w:tcPr>
          <w:p w14:paraId="176A3E25" w14:textId="3ABC9298" w:rsidR="00655ECB" w:rsidRPr="00C20FF6" w:rsidRDefault="00655ECB" w:rsidP="008D284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วงเงินกู้จำนวน </w:t>
            </w: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750</w:t>
            </w: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มีกำหนดชำระคืนเงินต้นในเดือนมีนาคม </w:t>
            </w: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61DED1F4" w14:textId="30D3AED2" w:rsidR="00655ECB" w:rsidRPr="00C20FF6" w:rsidRDefault="006161A0" w:rsidP="008D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3C29668A" w14:textId="77777777" w:rsidR="00655ECB" w:rsidRPr="00C20FF6" w:rsidRDefault="00655ECB" w:rsidP="0042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62"/>
              <w:rPr>
                <w:rFonts w:ascii="Angsana New" w:hAnsi="Angsana New" w:cs="Angsana New"/>
                <w:sz w:val="28"/>
                <w:szCs w:val="28"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750,000</w:t>
            </w:r>
          </w:p>
        </w:tc>
      </w:tr>
      <w:tr w:rsidR="00655ECB" w:rsidRPr="00C20FF6" w14:paraId="3D22624E" w14:textId="77777777" w:rsidTr="00333AC4">
        <w:tc>
          <w:tcPr>
            <w:tcW w:w="450" w:type="dxa"/>
          </w:tcPr>
          <w:p w14:paraId="58EE2F78" w14:textId="77777777" w:rsidR="00655ECB" w:rsidRPr="00C20FF6" w:rsidRDefault="00655ECB" w:rsidP="00655EC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4</w:t>
            </w:r>
          </w:p>
        </w:tc>
        <w:tc>
          <w:tcPr>
            <w:tcW w:w="6750" w:type="dxa"/>
          </w:tcPr>
          <w:p w14:paraId="44A001C2" w14:textId="77777777" w:rsidR="00655ECB" w:rsidRPr="00C20FF6" w:rsidRDefault="00655ECB" w:rsidP="008D284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วงเงินกู้จำนวน </w:t>
            </w: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 xml:space="preserve">500 </w:t>
            </w: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มีกำหนดชำระคืนเงินต้นในเดือนเมษายน </w:t>
            </w: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 xml:space="preserve">2563 </w:t>
            </w: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49705049" w14:textId="5514DD79" w:rsidR="00655ECB" w:rsidRPr="00C20FF6" w:rsidRDefault="006161A0" w:rsidP="008D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  <w:tc>
          <w:tcPr>
            <w:tcW w:w="1125" w:type="dxa"/>
            <w:vAlign w:val="bottom"/>
          </w:tcPr>
          <w:p w14:paraId="74C4CE11" w14:textId="77777777" w:rsidR="00655ECB" w:rsidRPr="00C20FF6" w:rsidRDefault="00655ECB" w:rsidP="0042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62"/>
              <w:rPr>
                <w:rFonts w:ascii="Angsana New" w:hAnsi="Angsana New" w:cs="Angsana New"/>
                <w:sz w:val="28"/>
                <w:szCs w:val="28"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</w:tr>
      <w:tr w:rsidR="00655ECB" w:rsidRPr="00C20FF6" w14:paraId="56C6846B" w14:textId="77777777" w:rsidTr="00333AC4">
        <w:tc>
          <w:tcPr>
            <w:tcW w:w="450" w:type="dxa"/>
          </w:tcPr>
          <w:p w14:paraId="6B221530" w14:textId="77777777" w:rsidR="00655ECB" w:rsidRPr="00C20FF6" w:rsidRDefault="00655ECB" w:rsidP="00655EC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5</w:t>
            </w:r>
          </w:p>
        </w:tc>
        <w:tc>
          <w:tcPr>
            <w:tcW w:w="6750" w:type="dxa"/>
          </w:tcPr>
          <w:p w14:paraId="1593BDE3" w14:textId="02B9C767" w:rsidR="00655ECB" w:rsidRPr="00C20FF6" w:rsidRDefault="00655ECB" w:rsidP="008D284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วงเงินกู้จำนวน </w:t>
            </w: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500</w:t>
            </w: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มีกำหนดชำระคืนเงินต้นทุก </w:t>
            </w: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เท่า</w:t>
            </w:r>
            <w:r w:rsidR="00BF423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>ๆ</w:t>
            </w:r>
            <w:r w:rsidR="00BF423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กัน ภายในเดือนมิถุนายน </w:t>
            </w: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5FE87339" w14:textId="127DCC8A" w:rsidR="00655ECB" w:rsidRPr="00C20FF6" w:rsidRDefault="006161A0" w:rsidP="008D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208,333</w:t>
            </w:r>
          </w:p>
        </w:tc>
        <w:tc>
          <w:tcPr>
            <w:tcW w:w="1125" w:type="dxa"/>
            <w:vAlign w:val="bottom"/>
          </w:tcPr>
          <w:p w14:paraId="73992FAA" w14:textId="77777777" w:rsidR="00655ECB" w:rsidRPr="00C20FF6" w:rsidRDefault="00655ECB" w:rsidP="0042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250,000</w:t>
            </w:r>
          </w:p>
        </w:tc>
      </w:tr>
      <w:tr w:rsidR="00655ECB" w:rsidRPr="00C20FF6" w14:paraId="10FF08A8" w14:textId="77777777" w:rsidTr="00333AC4">
        <w:tc>
          <w:tcPr>
            <w:tcW w:w="450" w:type="dxa"/>
          </w:tcPr>
          <w:p w14:paraId="18D2D9DC" w14:textId="77777777" w:rsidR="00655ECB" w:rsidRPr="00C20FF6" w:rsidRDefault="00655ECB" w:rsidP="00655EC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6</w:t>
            </w:r>
          </w:p>
        </w:tc>
        <w:tc>
          <w:tcPr>
            <w:tcW w:w="6750" w:type="dxa"/>
          </w:tcPr>
          <w:p w14:paraId="6BFC905B" w14:textId="291E53B3" w:rsidR="00655ECB" w:rsidRPr="00C20FF6" w:rsidRDefault="00655ECB" w:rsidP="008D284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วงเงินกู้จำนวน </w:t>
            </w: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1,000</w:t>
            </w: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มีกำหนดชำระคืนเงินต้นทุก </w:t>
            </w: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เท่า</w:t>
            </w:r>
            <w:r w:rsidR="00BF423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>ๆ</w:t>
            </w:r>
            <w:r w:rsidR="00BF423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>กัน ภายใ</w:t>
            </w:r>
            <w:r w:rsidR="00282A1A">
              <w:rPr>
                <w:rFonts w:ascii="Angsana New" w:hAnsi="Angsana New" w:cs="Angsana New" w:hint="cs"/>
                <w:sz w:val="28"/>
                <w:szCs w:val="28"/>
                <w:cs/>
              </w:rPr>
              <w:t>น</w:t>
            </w: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เดือนมิถุนายน </w:t>
            </w: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533ADF2E" w14:textId="083020D2" w:rsidR="00655ECB" w:rsidRPr="00C20FF6" w:rsidRDefault="006161A0" w:rsidP="008D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125,000</w:t>
            </w:r>
          </w:p>
        </w:tc>
        <w:tc>
          <w:tcPr>
            <w:tcW w:w="1125" w:type="dxa"/>
            <w:vAlign w:val="bottom"/>
          </w:tcPr>
          <w:p w14:paraId="1490C5C0" w14:textId="77777777" w:rsidR="00655ECB" w:rsidRPr="00C20FF6" w:rsidRDefault="00655ECB" w:rsidP="0042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250,000</w:t>
            </w:r>
          </w:p>
        </w:tc>
      </w:tr>
      <w:tr w:rsidR="00655ECB" w:rsidRPr="00C20FF6" w14:paraId="220387AB" w14:textId="77777777" w:rsidTr="00333AC4">
        <w:tc>
          <w:tcPr>
            <w:tcW w:w="450" w:type="dxa"/>
          </w:tcPr>
          <w:p w14:paraId="22FBC776" w14:textId="77777777" w:rsidR="00655ECB" w:rsidRPr="00C20FF6" w:rsidRDefault="00655ECB" w:rsidP="00655EC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7</w:t>
            </w:r>
          </w:p>
        </w:tc>
        <w:tc>
          <w:tcPr>
            <w:tcW w:w="6750" w:type="dxa"/>
          </w:tcPr>
          <w:p w14:paraId="301FB6B6" w14:textId="77777777" w:rsidR="00655ECB" w:rsidRPr="00C20FF6" w:rsidRDefault="00655ECB" w:rsidP="008D284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วงเงินกู้จำนวน </w:t>
            </w: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1,000</w:t>
            </w: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มีกำหนดชำระคืนเงินต้นในเดือนมีนาคม </w:t>
            </w: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4BB12A79" w14:textId="24B8179E" w:rsidR="00655ECB" w:rsidRPr="00C20FF6" w:rsidRDefault="006161A0" w:rsidP="008D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66B7534C" w14:textId="77777777" w:rsidR="00655ECB" w:rsidRPr="00C20FF6" w:rsidRDefault="00655ECB" w:rsidP="0042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1,000,000</w:t>
            </w:r>
          </w:p>
        </w:tc>
      </w:tr>
      <w:tr w:rsidR="00655ECB" w:rsidRPr="00C20FF6" w14:paraId="2B73A764" w14:textId="77777777" w:rsidTr="00333AC4">
        <w:tc>
          <w:tcPr>
            <w:tcW w:w="450" w:type="dxa"/>
          </w:tcPr>
          <w:p w14:paraId="7C7864AA" w14:textId="77777777" w:rsidR="00655ECB" w:rsidRPr="00C20FF6" w:rsidRDefault="00655ECB" w:rsidP="00655EC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8</w:t>
            </w:r>
          </w:p>
        </w:tc>
        <w:tc>
          <w:tcPr>
            <w:tcW w:w="6750" w:type="dxa"/>
          </w:tcPr>
          <w:p w14:paraId="31BABAC8" w14:textId="681EA623" w:rsidR="00655ECB" w:rsidRPr="00C20FF6" w:rsidRDefault="00655ECB" w:rsidP="008D284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วงเงินกู้จำนวน </w:t>
            </w: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600</w:t>
            </w: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มีกำหนดชำระคืนเงินต้นในเดือนตุลาคม </w:t>
            </w: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639C4938" w14:textId="2C8F17FF" w:rsidR="00655ECB" w:rsidRPr="00C20FF6" w:rsidRDefault="006161A0" w:rsidP="008D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600,000</w:t>
            </w:r>
          </w:p>
        </w:tc>
        <w:tc>
          <w:tcPr>
            <w:tcW w:w="1125" w:type="dxa"/>
            <w:vAlign w:val="bottom"/>
          </w:tcPr>
          <w:p w14:paraId="7DB1DCE1" w14:textId="77777777" w:rsidR="00655ECB" w:rsidRPr="00C20FF6" w:rsidRDefault="00655ECB" w:rsidP="0042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600,000</w:t>
            </w:r>
          </w:p>
        </w:tc>
      </w:tr>
      <w:tr w:rsidR="00655ECB" w:rsidRPr="00C20FF6" w14:paraId="2B9E9456" w14:textId="77777777" w:rsidTr="00333AC4">
        <w:tc>
          <w:tcPr>
            <w:tcW w:w="450" w:type="dxa"/>
          </w:tcPr>
          <w:p w14:paraId="0EE9605A" w14:textId="77777777" w:rsidR="00655ECB" w:rsidRPr="00C20FF6" w:rsidRDefault="00655ECB" w:rsidP="00655ECB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9</w:t>
            </w:r>
          </w:p>
        </w:tc>
        <w:tc>
          <w:tcPr>
            <w:tcW w:w="6750" w:type="dxa"/>
          </w:tcPr>
          <w:p w14:paraId="2A2218F0" w14:textId="77777777" w:rsidR="00655ECB" w:rsidRPr="00C20FF6" w:rsidRDefault="00655ECB" w:rsidP="008D284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วงเงินกู้จำนวน </w:t>
            </w: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 xml:space="preserve">500 </w:t>
            </w: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มีกำหนดชำระคืนเงินต้นในเดือนมิถุนายน </w:t>
            </w: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 xml:space="preserve">2564 </w:t>
            </w: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79238A86" w14:textId="2237DEC4" w:rsidR="00655ECB" w:rsidRPr="00C20FF6" w:rsidRDefault="006161A0" w:rsidP="008D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  <w:tc>
          <w:tcPr>
            <w:tcW w:w="1125" w:type="dxa"/>
            <w:vAlign w:val="bottom"/>
          </w:tcPr>
          <w:p w14:paraId="638620A0" w14:textId="77777777" w:rsidR="00655ECB" w:rsidRPr="00C20FF6" w:rsidRDefault="00655ECB" w:rsidP="0042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62"/>
              <w:rPr>
                <w:rFonts w:ascii="Angsana New" w:hAnsi="Angsana New" w:cs="Angsana New"/>
                <w:sz w:val="28"/>
                <w:szCs w:val="28"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</w:tr>
      <w:tr w:rsidR="00655ECB" w:rsidRPr="00C20FF6" w14:paraId="3FF2E604" w14:textId="77777777" w:rsidTr="00333AC4">
        <w:tc>
          <w:tcPr>
            <w:tcW w:w="450" w:type="dxa"/>
          </w:tcPr>
          <w:p w14:paraId="7DAD6488" w14:textId="77777777" w:rsidR="00655ECB" w:rsidRPr="00C20FF6" w:rsidRDefault="00655ECB" w:rsidP="00655ECB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10</w:t>
            </w:r>
          </w:p>
        </w:tc>
        <w:tc>
          <w:tcPr>
            <w:tcW w:w="6750" w:type="dxa"/>
          </w:tcPr>
          <w:p w14:paraId="7FF6A592" w14:textId="29967C28" w:rsidR="00655ECB" w:rsidRPr="00C50549" w:rsidRDefault="00655ECB" w:rsidP="008D284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5054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วงเงินกู้จำนวน </w:t>
            </w:r>
            <w:r w:rsidRPr="00C50549">
              <w:rPr>
                <w:rFonts w:ascii="Angsana New" w:hAnsi="Angsana New" w:cs="Angsana New" w:hint="cs"/>
                <w:sz w:val="28"/>
                <w:szCs w:val="28"/>
              </w:rPr>
              <w:t>500</w:t>
            </w:r>
            <w:r w:rsidRPr="00C5054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มีกำหนดชำระคืนเงินต้นทุก </w:t>
            </w:r>
            <w:r w:rsidRPr="00C50549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5054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เท่า</w:t>
            </w:r>
            <w:r w:rsidR="00BF423D" w:rsidRPr="00C5054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50549">
              <w:rPr>
                <w:rFonts w:ascii="Angsana New" w:hAnsi="Angsana New" w:cs="Angsana New" w:hint="cs"/>
                <w:sz w:val="28"/>
                <w:szCs w:val="28"/>
                <w:cs/>
              </w:rPr>
              <w:t>ๆ</w:t>
            </w:r>
            <w:r w:rsidR="00BF423D" w:rsidRPr="00C5054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5054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กัน ภายในเดือนกรกฎาคม </w:t>
            </w:r>
            <w:r w:rsidRPr="00C50549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C5054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343ACF18" w14:textId="304B28AE" w:rsidR="00655ECB" w:rsidRPr="00C20FF6" w:rsidRDefault="006161A0" w:rsidP="008D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375,000</w:t>
            </w:r>
          </w:p>
        </w:tc>
        <w:tc>
          <w:tcPr>
            <w:tcW w:w="1125" w:type="dxa"/>
            <w:vAlign w:val="bottom"/>
          </w:tcPr>
          <w:p w14:paraId="4F27ABB4" w14:textId="77777777" w:rsidR="00655ECB" w:rsidRPr="00C20FF6" w:rsidRDefault="00655ECB" w:rsidP="0042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62"/>
              <w:rPr>
                <w:rFonts w:ascii="Angsana New" w:hAnsi="Angsana New" w:cs="Angsana New"/>
                <w:sz w:val="28"/>
                <w:szCs w:val="28"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437,500</w:t>
            </w:r>
          </w:p>
        </w:tc>
      </w:tr>
      <w:tr w:rsidR="00655ECB" w:rsidRPr="00C20FF6" w14:paraId="0126EFE1" w14:textId="77777777" w:rsidTr="00333AC4">
        <w:tc>
          <w:tcPr>
            <w:tcW w:w="450" w:type="dxa"/>
          </w:tcPr>
          <w:p w14:paraId="646F082F" w14:textId="77777777" w:rsidR="00655ECB" w:rsidRPr="00C20FF6" w:rsidRDefault="00655ECB" w:rsidP="00655ECB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</w:p>
        </w:tc>
        <w:tc>
          <w:tcPr>
            <w:tcW w:w="6750" w:type="dxa"/>
          </w:tcPr>
          <w:p w14:paraId="1299E006" w14:textId="77777777" w:rsidR="00655ECB" w:rsidRPr="00C50549" w:rsidRDefault="00655ECB" w:rsidP="008D284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5054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วงเงินกู้จำนวน </w:t>
            </w:r>
            <w:r w:rsidRPr="00C50549">
              <w:rPr>
                <w:rFonts w:ascii="Angsana New" w:hAnsi="Angsana New" w:cs="Angsana New" w:hint="cs"/>
                <w:sz w:val="28"/>
                <w:szCs w:val="28"/>
              </w:rPr>
              <w:t>1,000</w:t>
            </w:r>
            <w:r w:rsidRPr="00C5054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มีกำหนดชำระคืนเงินต้นในเดือนมีนาคม </w:t>
            </w:r>
            <w:r w:rsidRPr="00C50549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C5054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3433FDB4" w14:textId="3470F5BC" w:rsidR="00655ECB" w:rsidRPr="00C20FF6" w:rsidRDefault="006161A0" w:rsidP="008D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1,000,000</w:t>
            </w:r>
          </w:p>
        </w:tc>
        <w:tc>
          <w:tcPr>
            <w:tcW w:w="1125" w:type="dxa"/>
            <w:vAlign w:val="bottom"/>
          </w:tcPr>
          <w:p w14:paraId="4998ACB8" w14:textId="77777777" w:rsidR="00655ECB" w:rsidRPr="00C20FF6" w:rsidRDefault="00655ECB" w:rsidP="0042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62"/>
              <w:rPr>
                <w:rFonts w:ascii="Angsana New" w:hAnsi="Angsana New" w:cs="Angsana New"/>
                <w:sz w:val="28"/>
                <w:szCs w:val="28"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1,000,000</w:t>
            </w:r>
          </w:p>
        </w:tc>
      </w:tr>
      <w:tr w:rsidR="00655ECB" w:rsidRPr="00C20FF6" w14:paraId="25A2434F" w14:textId="77777777" w:rsidTr="00333AC4">
        <w:tc>
          <w:tcPr>
            <w:tcW w:w="450" w:type="dxa"/>
          </w:tcPr>
          <w:p w14:paraId="4DCD46D5" w14:textId="77777777" w:rsidR="00655ECB" w:rsidRPr="00C20FF6" w:rsidRDefault="00655ECB" w:rsidP="00655ECB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12</w:t>
            </w:r>
          </w:p>
        </w:tc>
        <w:tc>
          <w:tcPr>
            <w:tcW w:w="6750" w:type="dxa"/>
          </w:tcPr>
          <w:p w14:paraId="572326C8" w14:textId="7F529DBA" w:rsidR="00655ECB" w:rsidRPr="00C50549" w:rsidRDefault="00655ECB" w:rsidP="008D2846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5054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วงเงินกู้จำนวน </w:t>
            </w:r>
            <w:r w:rsidRPr="00C50549">
              <w:rPr>
                <w:rFonts w:ascii="Angsana New" w:hAnsi="Angsana New" w:cs="Angsana New" w:hint="cs"/>
                <w:sz w:val="28"/>
                <w:szCs w:val="28"/>
              </w:rPr>
              <w:t>250</w:t>
            </w:r>
            <w:r w:rsidRPr="00C5054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มีกำหนดชำระคืนเงินต้นทุก </w:t>
            </w:r>
            <w:r w:rsidRPr="00C50549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C5054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เท่า</w:t>
            </w:r>
            <w:r w:rsidR="00BF423D" w:rsidRPr="00C5054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50549">
              <w:rPr>
                <w:rFonts w:ascii="Angsana New" w:hAnsi="Angsana New" w:cs="Angsana New" w:hint="cs"/>
                <w:sz w:val="28"/>
                <w:szCs w:val="28"/>
                <w:cs/>
              </w:rPr>
              <w:t>ๆ</w:t>
            </w:r>
            <w:r w:rsidR="00BF423D" w:rsidRPr="00C5054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5054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กัน ภายในเดือนธันวาคม </w:t>
            </w:r>
            <w:r w:rsidRPr="00C50549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C5054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7A939DF2" w14:textId="71391549" w:rsidR="00655ECB" w:rsidRPr="00C20FF6" w:rsidRDefault="006161A0" w:rsidP="008D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218,750</w:t>
            </w:r>
          </w:p>
        </w:tc>
        <w:tc>
          <w:tcPr>
            <w:tcW w:w="1125" w:type="dxa"/>
            <w:vAlign w:val="bottom"/>
          </w:tcPr>
          <w:p w14:paraId="0C1F3E36" w14:textId="77777777" w:rsidR="00655ECB" w:rsidRPr="00C20FF6" w:rsidRDefault="00655ECB" w:rsidP="0042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62"/>
              <w:rPr>
                <w:rFonts w:ascii="Angsana New" w:hAnsi="Angsana New" w:cs="Angsana New"/>
                <w:sz w:val="28"/>
                <w:szCs w:val="28"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250,000</w:t>
            </w:r>
          </w:p>
        </w:tc>
      </w:tr>
      <w:tr w:rsidR="006161A0" w:rsidRPr="00C20FF6" w14:paraId="23CEAA2F" w14:textId="77777777" w:rsidTr="00333AC4">
        <w:tc>
          <w:tcPr>
            <w:tcW w:w="450" w:type="dxa"/>
          </w:tcPr>
          <w:p w14:paraId="5DF0223F" w14:textId="66060B8F" w:rsidR="006161A0" w:rsidRPr="00C20FF6" w:rsidRDefault="006161A0" w:rsidP="00655EC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lastRenderedPageBreak/>
              <w:t>13</w:t>
            </w:r>
          </w:p>
        </w:tc>
        <w:tc>
          <w:tcPr>
            <w:tcW w:w="6750" w:type="dxa"/>
          </w:tcPr>
          <w:p w14:paraId="605EB908" w14:textId="0F1A7AD7" w:rsidR="006161A0" w:rsidRPr="00C20FF6" w:rsidRDefault="006161A0" w:rsidP="00333AC4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วงเงินกู้จำนวน</w:t>
            </w:r>
            <w:r w:rsidRPr="006161A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161A0">
              <w:rPr>
                <w:rFonts w:ascii="Angsana New" w:hAnsi="Angsana New" w:cs="Angsana New"/>
                <w:sz w:val="28"/>
                <w:szCs w:val="28"/>
              </w:rPr>
              <w:t xml:space="preserve">500 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6161A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มีกำหนดชำระคืนเงินต้นทุก</w:t>
            </w:r>
            <w:r w:rsidRPr="006161A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161A0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6161A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เท่า</w:t>
            </w:r>
            <w:r w:rsidR="001A649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ๆ</w:t>
            </w:r>
            <w:r w:rsidR="001A649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กัน</w:t>
            </w:r>
            <w:r w:rsidRPr="006161A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ภายในเดือนกุมภาพันธ์</w:t>
            </w:r>
            <w:r w:rsidRPr="006161A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6161A0">
              <w:rPr>
                <w:rFonts w:ascii="Angsana New" w:hAnsi="Angsana New" w:cs="Angsana New"/>
                <w:sz w:val="28"/>
                <w:szCs w:val="28"/>
              </w:rPr>
              <w:t xml:space="preserve">66 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และชำระดอกเบี้ยทุกสิ้นเดือน</w:t>
            </w:r>
            <w:r w:rsidRPr="006161A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2CED4232" w14:textId="6C537B46" w:rsidR="006161A0" w:rsidRDefault="006161A0" w:rsidP="00333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  <w:tc>
          <w:tcPr>
            <w:tcW w:w="1125" w:type="dxa"/>
            <w:vAlign w:val="bottom"/>
          </w:tcPr>
          <w:p w14:paraId="25114D49" w14:textId="1D707461" w:rsidR="006161A0" w:rsidRPr="00C20FF6" w:rsidRDefault="006161A0" w:rsidP="00333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6161A0" w:rsidRPr="00C20FF6" w14:paraId="0C715FC0" w14:textId="77777777" w:rsidTr="00333AC4">
        <w:tc>
          <w:tcPr>
            <w:tcW w:w="450" w:type="dxa"/>
          </w:tcPr>
          <w:p w14:paraId="12C08191" w14:textId="00F285F0" w:rsidR="006161A0" w:rsidRPr="00C20FF6" w:rsidRDefault="006161A0" w:rsidP="00655ECB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6750" w:type="dxa"/>
          </w:tcPr>
          <w:p w14:paraId="7E3746F4" w14:textId="5D886B73" w:rsidR="006161A0" w:rsidRPr="00C20FF6" w:rsidRDefault="006161A0" w:rsidP="00333AC4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วงเงินกู้จำนวน</w:t>
            </w:r>
            <w:r w:rsidRPr="006161A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161A0">
              <w:rPr>
                <w:rFonts w:ascii="Angsana New" w:hAnsi="Angsana New" w:cs="Angsana New"/>
                <w:sz w:val="28"/>
                <w:szCs w:val="28"/>
              </w:rPr>
              <w:t xml:space="preserve">500 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6161A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มีกำหนดชำระคืนเงินต้นในเดือนมิถุนายน</w:t>
            </w:r>
            <w:r w:rsidRPr="006161A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161A0">
              <w:rPr>
                <w:rFonts w:ascii="Angsana New" w:hAnsi="Angsana New" w:cs="Angsana New"/>
                <w:sz w:val="28"/>
                <w:szCs w:val="28"/>
              </w:rPr>
              <w:t xml:space="preserve">2564 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และชำระดอกเบี้ยทุกสิ้นเดือน</w:t>
            </w:r>
            <w:r w:rsidRPr="006161A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29A9F015" w14:textId="23C3D7B7" w:rsidR="006161A0" w:rsidRDefault="006161A0" w:rsidP="00333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  <w:tc>
          <w:tcPr>
            <w:tcW w:w="1125" w:type="dxa"/>
            <w:vAlign w:val="bottom"/>
          </w:tcPr>
          <w:p w14:paraId="776C2FC4" w14:textId="23A24E23" w:rsidR="006161A0" w:rsidRPr="00C20FF6" w:rsidRDefault="006161A0" w:rsidP="00333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C20FF6" w:rsidRPr="00C20FF6" w14:paraId="14FE9184" w14:textId="77777777" w:rsidTr="00333AC4">
        <w:tc>
          <w:tcPr>
            <w:tcW w:w="7200" w:type="dxa"/>
            <w:gridSpan w:val="2"/>
          </w:tcPr>
          <w:p w14:paraId="6E70D4D5" w14:textId="074AD6BF" w:rsidR="00C20FF6" w:rsidRPr="00C20FF6" w:rsidRDefault="00C20FF6" w:rsidP="00333AC4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0" w:type="dxa"/>
            <w:vAlign w:val="bottom"/>
          </w:tcPr>
          <w:p w14:paraId="79A1EBC2" w14:textId="2A223180" w:rsidR="00C20FF6" w:rsidRPr="00C20FF6" w:rsidRDefault="006161A0" w:rsidP="00333AC4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4" w:right="-2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5,402,083</w:t>
            </w:r>
          </w:p>
        </w:tc>
        <w:tc>
          <w:tcPr>
            <w:tcW w:w="1125" w:type="dxa"/>
            <w:vAlign w:val="bottom"/>
          </w:tcPr>
          <w:p w14:paraId="53DE5F65" w14:textId="77777777" w:rsidR="00C20FF6" w:rsidRPr="00C20FF6" w:rsidRDefault="00C20FF6" w:rsidP="00333AC4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4"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FF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7</w:t>
            </w:r>
            <w:r w:rsidRPr="00C20FF6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,037,500</w:t>
            </w:r>
          </w:p>
        </w:tc>
      </w:tr>
      <w:tr w:rsidR="00C20FF6" w:rsidRPr="00C20FF6" w14:paraId="55340D49" w14:textId="77777777" w:rsidTr="00333AC4">
        <w:tc>
          <w:tcPr>
            <w:tcW w:w="7200" w:type="dxa"/>
            <w:gridSpan w:val="2"/>
          </w:tcPr>
          <w:p w14:paraId="0521370B" w14:textId="3510DA3C" w:rsidR="00C20FF6" w:rsidRPr="00C20FF6" w:rsidRDefault="00C20FF6" w:rsidP="00333AC4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</w:rPr>
            </w:pPr>
            <w:r w:rsidRPr="002E7FE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ค่าใช้จ่ายในการกู้ยืมรอตัดบัญชี</w:t>
            </w:r>
          </w:p>
        </w:tc>
        <w:tc>
          <w:tcPr>
            <w:tcW w:w="1130" w:type="dxa"/>
            <w:vAlign w:val="bottom"/>
          </w:tcPr>
          <w:p w14:paraId="66495C6A" w14:textId="0B4835E0" w:rsidR="00C20FF6" w:rsidRPr="0062585E" w:rsidRDefault="006161A0" w:rsidP="00333A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585E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62585E">
              <w:rPr>
                <w:rFonts w:ascii="Angsana New" w:hAnsi="Angsana New" w:cs="Angsana New"/>
                <w:sz w:val="28"/>
                <w:szCs w:val="28"/>
              </w:rPr>
              <w:t>5,036</w:t>
            </w:r>
            <w:r w:rsidRPr="0062585E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14:paraId="276B29EC" w14:textId="720ADC5F" w:rsidR="00C20FF6" w:rsidRPr="00926753" w:rsidRDefault="00C20FF6" w:rsidP="00333A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62585E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2D7273">
              <w:rPr>
                <w:rFonts w:ascii="Angsana New" w:hAnsi="Angsana New" w:cs="Angsana New" w:hint="cs"/>
                <w:sz w:val="28"/>
                <w:szCs w:val="28"/>
              </w:rPr>
              <w:t>5,842</w:t>
            </w:r>
            <w:r w:rsidRPr="00926753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655ECB" w:rsidRPr="00C20FF6" w14:paraId="03132870" w14:textId="77777777" w:rsidTr="00333AC4">
        <w:tc>
          <w:tcPr>
            <w:tcW w:w="7200" w:type="dxa"/>
            <w:gridSpan w:val="2"/>
          </w:tcPr>
          <w:p w14:paraId="48EE9F75" w14:textId="7EF800D8" w:rsidR="00655ECB" w:rsidRPr="00C20FF6" w:rsidRDefault="00C20FF6" w:rsidP="00333AC4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30" w:type="dxa"/>
            <w:vAlign w:val="bottom"/>
          </w:tcPr>
          <w:p w14:paraId="0568219A" w14:textId="3E55A4FF" w:rsidR="00655ECB" w:rsidRPr="00C20FF6" w:rsidRDefault="006161A0" w:rsidP="00333AC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4"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5,397,047</w:t>
            </w:r>
          </w:p>
        </w:tc>
        <w:tc>
          <w:tcPr>
            <w:tcW w:w="1125" w:type="dxa"/>
            <w:vAlign w:val="bottom"/>
          </w:tcPr>
          <w:p w14:paraId="06DDB91C" w14:textId="77777777" w:rsidR="00655ECB" w:rsidRPr="00C20FF6" w:rsidRDefault="00655ECB" w:rsidP="00333AC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4"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0FF6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7,031,658</w:t>
            </w:r>
          </w:p>
        </w:tc>
      </w:tr>
      <w:tr w:rsidR="00C20FF6" w:rsidRPr="00C20FF6" w14:paraId="20AE4361" w14:textId="77777777" w:rsidTr="00333AC4">
        <w:tc>
          <w:tcPr>
            <w:tcW w:w="7200" w:type="dxa"/>
            <w:gridSpan w:val="2"/>
          </w:tcPr>
          <w:p w14:paraId="14A679A9" w14:textId="77777777" w:rsidR="00C20FF6" w:rsidRPr="00C20FF6" w:rsidRDefault="00C20FF6" w:rsidP="00333AC4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vAlign w:val="bottom"/>
          </w:tcPr>
          <w:p w14:paraId="5196089B" w14:textId="77777777" w:rsidR="00C20FF6" w:rsidRPr="00C20FF6" w:rsidRDefault="00C20FF6" w:rsidP="00333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6"/>
                <w:tab w:val="left" w:pos="796"/>
              </w:tabs>
              <w:ind w:left="-104" w:right="-20" w:firstLine="9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03D515B4" w14:textId="11B22E8A" w:rsidR="00C20FF6" w:rsidRPr="00C20FF6" w:rsidRDefault="00C20FF6" w:rsidP="00333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20FF6" w:rsidRPr="00C20FF6" w14:paraId="4CA8C998" w14:textId="77777777" w:rsidTr="00333AC4">
        <w:tc>
          <w:tcPr>
            <w:tcW w:w="7200" w:type="dxa"/>
            <w:gridSpan w:val="2"/>
          </w:tcPr>
          <w:p w14:paraId="66AB7D1C" w14:textId="44F494A6" w:rsidR="00C20FF6" w:rsidRPr="00C20FF6" w:rsidRDefault="00C20FF6" w:rsidP="00333AC4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130" w:type="dxa"/>
            <w:vAlign w:val="bottom"/>
          </w:tcPr>
          <w:p w14:paraId="5BEB7FB9" w14:textId="62A0DF21" w:rsidR="00C20FF6" w:rsidRPr="00C20FF6" w:rsidRDefault="006161A0" w:rsidP="00333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6"/>
                <w:tab w:val="left" w:pos="796"/>
              </w:tabs>
              <w:ind w:left="-104" w:right="-20" w:firstLine="9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2,830,317</w:t>
            </w:r>
          </w:p>
        </w:tc>
        <w:tc>
          <w:tcPr>
            <w:tcW w:w="1125" w:type="dxa"/>
            <w:vAlign w:val="bottom"/>
          </w:tcPr>
          <w:p w14:paraId="748FD344" w14:textId="14B95BBA" w:rsidR="00C20FF6" w:rsidRPr="00C20FF6" w:rsidRDefault="00C20FF6" w:rsidP="00333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4,038,162</w:t>
            </w:r>
          </w:p>
        </w:tc>
      </w:tr>
      <w:tr w:rsidR="00C20FF6" w:rsidRPr="00C20FF6" w14:paraId="05403B1D" w14:textId="77777777" w:rsidTr="00333AC4">
        <w:tc>
          <w:tcPr>
            <w:tcW w:w="7200" w:type="dxa"/>
            <w:gridSpan w:val="2"/>
          </w:tcPr>
          <w:p w14:paraId="145DF9D8" w14:textId="75F76F75" w:rsidR="00C20FF6" w:rsidRPr="00C20FF6" w:rsidRDefault="00C20FF6" w:rsidP="00333AC4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130" w:type="dxa"/>
            <w:vAlign w:val="bottom"/>
          </w:tcPr>
          <w:p w14:paraId="744699F9" w14:textId="036F4DA0" w:rsidR="00C20FF6" w:rsidRPr="00C20FF6" w:rsidRDefault="006161A0" w:rsidP="00333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6"/>
                <w:tab w:val="left" w:pos="796"/>
              </w:tabs>
              <w:ind w:left="-104" w:right="-20" w:firstLine="9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2,566,730</w:t>
            </w:r>
          </w:p>
        </w:tc>
        <w:tc>
          <w:tcPr>
            <w:tcW w:w="1125" w:type="dxa"/>
            <w:vAlign w:val="bottom"/>
          </w:tcPr>
          <w:p w14:paraId="538DE2BC" w14:textId="5C911FA3" w:rsidR="00C20FF6" w:rsidRPr="00C20FF6" w:rsidRDefault="00C20FF6" w:rsidP="00333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sz w:val="28"/>
                <w:szCs w:val="28"/>
              </w:rPr>
              <w:t>2,993,496</w:t>
            </w:r>
          </w:p>
        </w:tc>
      </w:tr>
      <w:tr w:rsidR="00C20FF6" w:rsidRPr="00C20FF6" w14:paraId="0E49FC5A" w14:textId="77777777" w:rsidTr="00333AC4">
        <w:tc>
          <w:tcPr>
            <w:tcW w:w="7200" w:type="dxa"/>
            <w:gridSpan w:val="2"/>
          </w:tcPr>
          <w:p w14:paraId="3A8255AC" w14:textId="307BC7ED" w:rsidR="00C20FF6" w:rsidRPr="00C20FF6" w:rsidRDefault="00C20FF6" w:rsidP="00333AC4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0" w:type="dxa"/>
            <w:vAlign w:val="bottom"/>
          </w:tcPr>
          <w:p w14:paraId="351D720A" w14:textId="79CD9A12" w:rsidR="00C20FF6" w:rsidRPr="006161A0" w:rsidRDefault="006161A0" w:rsidP="00333A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6"/>
                <w:tab w:val="left" w:pos="796"/>
              </w:tabs>
              <w:ind w:left="-104" w:right="-20" w:firstLine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161A0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5,397,047</w:t>
            </w:r>
          </w:p>
        </w:tc>
        <w:tc>
          <w:tcPr>
            <w:tcW w:w="1125" w:type="dxa"/>
            <w:vAlign w:val="bottom"/>
          </w:tcPr>
          <w:p w14:paraId="45ACB935" w14:textId="673827C4" w:rsidR="00C20FF6" w:rsidRPr="00C20FF6" w:rsidRDefault="00C20FF6" w:rsidP="00333A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0FF6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7,031,658</w:t>
            </w:r>
          </w:p>
        </w:tc>
      </w:tr>
    </w:tbl>
    <w:p w14:paraId="4C1E3283" w14:textId="3D849D90" w:rsidR="00655ECB" w:rsidRDefault="00655ECB" w:rsidP="00B57F16">
      <w:pPr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3D3F5535" w14:textId="662069A4" w:rsidR="000C7FD4" w:rsidRPr="006C72F5" w:rsidRDefault="00655ECB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กลุ่มบริษัทและ</w:t>
      </w:r>
      <w:r w:rsidRPr="00E31A6A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ต้องปฏิบัติตามเงื่อนไขทางการเงินตามที่ก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หนด</w:t>
      </w:r>
      <w:r w:rsidR="000C7FD4" w:rsidRPr="006C72F5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เช่น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รงอัตราส่วนลูกหนี้ที่มียอดค้างช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ระไม่เกิน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4249E7" w:rsidRPr="004249E7">
        <w:rPr>
          <w:rFonts w:asciiTheme="majorBidi" w:hAnsiTheme="majorBidi" w:cstheme="majorBidi"/>
          <w:bCs/>
          <w:sz w:val="28"/>
          <w:szCs w:val="28"/>
        </w:rPr>
        <w:t>3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เดือนต่อหนี้เงินกู้ยืม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รงอัตราส่วนของลูกหนี้ด้อยคุณภาพ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(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ค้างช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ระเกิน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4249E7">
        <w:rPr>
          <w:rFonts w:asciiTheme="majorBidi" w:hAnsiTheme="majorBidi" w:cstheme="majorBidi"/>
          <w:bCs/>
          <w:sz w:val="28"/>
          <w:szCs w:val="28"/>
        </w:rPr>
        <w:t>3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เดือน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)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ต่อ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ลูกหนี้เงินให้สินเชื่อ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ทั้งหมด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รงอัตราส่วนหนี้สินรวมต่อส่วนของผู้ถือหุ้น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รงอัตราส่วนความสามารถในการจ่ายช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ระดอกเบี้ย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รงอัตราส่วนการถือหุ้นของผู้ถือหุ้นรายใหญ่ในบริษัท</w:t>
      </w:r>
      <w:r w:rsidR="000C7FD4" w:rsidRPr="006C72F5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ทั้งนี้ขึ้นอยู่กับเงื่อนไขในสัญญาเงินกู้ยืมแต่ละฉบับ</w:t>
      </w:r>
    </w:p>
    <w:p w14:paraId="41B4B143" w14:textId="77777777" w:rsidR="000C7FD4" w:rsidRPr="006C72F5" w:rsidRDefault="000C7FD4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4C013D77" w14:textId="6038C3E0" w:rsidR="000C7FD4" w:rsidRPr="00A23861" w:rsidRDefault="000C7FD4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A86D29">
        <w:rPr>
          <w:rFonts w:asciiTheme="majorBidi" w:hAnsiTheme="majorBidi" w:cstheme="majorBidi" w:hint="cs"/>
          <w:b/>
          <w:sz w:val="28"/>
          <w:szCs w:val="28"/>
          <w:cs/>
        </w:rPr>
        <w:t xml:space="preserve">ณ </w:t>
      </w:r>
      <w:r w:rsidRPr="00A86D29">
        <w:rPr>
          <w:rFonts w:asciiTheme="majorBidi" w:hAnsiTheme="majorBidi" w:cstheme="majorBidi"/>
          <w:b/>
          <w:sz w:val="28"/>
          <w:szCs w:val="28"/>
          <w:cs/>
        </w:rPr>
        <w:t xml:space="preserve">วันที่ </w:t>
      </w:r>
      <w:r w:rsidR="004249E7" w:rsidRPr="00E31A6A">
        <w:rPr>
          <w:rFonts w:ascii="Angsana New" w:hAnsi="Angsana New" w:hint="cs"/>
          <w:sz w:val="28"/>
          <w:szCs w:val="28"/>
        </w:rPr>
        <w:t>31</w:t>
      </w:r>
      <w:r w:rsidR="004249E7" w:rsidRPr="00E31A6A">
        <w:rPr>
          <w:rFonts w:ascii="Angsana New" w:hAnsi="Angsana New" w:cs="Angsana New" w:hint="cs"/>
          <w:sz w:val="28"/>
          <w:szCs w:val="28"/>
          <w:cs/>
        </w:rPr>
        <w:t xml:space="preserve"> มีนาคม </w:t>
      </w:r>
      <w:r w:rsidR="004249E7" w:rsidRPr="00E31A6A">
        <w:rPr>
          <w:rFonts w:ascii="Angsana New" w:hAnsi="Angsana New" w:hint="cs"/>
          <w:sz w:val="28"/>
          <w:szCs w:val="28"/>
        </w:rPr>
        <w:t xml:space="preserve">2563 </w:t>
      </w:r>
      <w:r w:rsidRPr="00A86D29"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กลุ่มบริษัทและบริษัท</w:t>
      </w:r>
      <w:r w:rsidRPr="00A86D29">
        <w:rPr>
          <w:rFonts w:asciiTheme="majorBidi" w:hAnsiTheme="majorBidi" w:cstheme="majorBidi"/>
          <w:b/>
          <w:sz w:val="28"/>
          <w:szCs w:val="28"/>
          <w:cs/>
        </w:rPr>
        <w:t>มีวงเงิน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กู้ยืมระยะยาว</w:t>
      </w:r>
      <w:r w:rsidRPr="006C72F5">
        <w:rPr>
          <w:rFonts w:asciiTheme="majorBidi" w:hAnsiTheme="majorBidi" w:cstheme="majorBidi"/>
          <w:b/>
          <w:sz w:val="28"/>
          <w:szCs w:val="28"/>
          <w:cs/>
        </w:rPr>
        <w:t xml:space="preserve">จากสถาบันการเงินที่ยังมิได้เบิกใช้คงเหลือจำนวน </w:t>
      </w:r>
      <w:r w:rsidR="006161A0" w:rsidRPr="001A649F">
        <w:rPr>
          <w:rFonts w:asciiTheme="majorBidi" w:hAnsiTheme="majorBidi" w:cstheme="majorBidi" w:hint="cs"/>
          <w:b/>
          <w:sz w:val="28"/>
          <w:szCs w:val="28"/>
          <w:cs/>
        </w:rPr>
        <w:t>1</w:t>
      </w:r>
      <w:r w:rsidR="006161A0" w:rsidRPr="006161A0">
        <w:rPr>
          <w:rFonts w:asciiTheme="majorBidi" w:hAnsiTheme="majorBidi" w:cstheme="majorBidi"/>
          <w:bCs/>
          <w:sz w:val="28"/>
          <w:szCs w:val="28"/>
        </w:rPr>
        <w:t>,800</w:t>
      </w:r>
      <w:r w:rsidRPr="006161A0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6161A0">
        <w:rPr>
          <w:rFonts w:asciiTheme="majorBidi" w:hAnsiTheme="majorBidi" w:cstheme="majorBidi"/>
          <w:b/>
          <w:sz w:val="28"/>
          <w:szCs w:val="28"/>
          <w:cs/>
        </w:rPr>
        <w:t xml:space="preserve">ล้านบาท </w:t>
      </w:r>
      <w:r w:rsidRPr="006161A0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="004249E7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 xml:space="preserve"> ธันวาคม </w:t>
      </w:r>
      <w:r w:rsidR="004249E7">
        <w:rPr>
          <w:rFonts w:asciiTheme="majorBidi" w:hAnsiTheme="majorBidi" w:cstheme="majorBidi"/>
          <w:bCs/>
          <w:i/>
          <w:iCs/>
          <w:sz w:val="28"/>
          <w:szCs w:val="28"/>
        </w:rPr>
        <w:t>2562</w:t>
      </w:r>
      <w:r w:rsidRPr="00143016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: </w:t>
      </w:r>
      <w:r w:rsidRPr="000C7FD4">
        <w:rPr>
          <w:rFonts w:asciiTheme="majorBidi" w:hAnsiTheme="majorBidi" w:cstheme="majorBidi"/>
          <w:bCs/>
          <w:i/>
          <w:iCs/>
          <w:sz w:val="28"/>
          <w:szCs w:val="28"/>
        </w:rPr>
        <w:t xml:space="preserve">1,500 </w:t>
      </w:r>
      <w:r w:rsidRPr="00143016">
        <w:rPr>
          <w:rFonts w:asciiTheme="majorBidi" w:hAnsiTheme="majorBidi" w:cstheme="majorBidi"/>
          <w:b/>
          <w:i/>
          <w:iCs/>
          <w:sz w:val="28"/>
          <w:szCs w:val="28"/>
          <w:cs/>
        </w:rPr>
        <w:t>ล้านบาท)</w:t>
      </w:r>
    </w:p>
    <w:p w14:paraId="698AC299" w14:textId="77777777" w:rsidR="00C20FF6" w:rsidRPr="006C72F5" w:rsidRDefault="00C20FF6" w:rsidP="00C20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3FE3A86E" w14:textId="2CE80C9F" w:rsidR="002E7FE1" w:rsidRPr="006161A0" w:rsidRDefault="000C7FD4" w:rsidP="006161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>
        <w:rPr>
          <w:rFonts w:asciiTheme="majorBidi" w:hAnsiTheme="majorBidi" w:cstheme="majorBidi" w:hint="cs"/>
          <w:b/>
          <w:sz w:val="28"/>
          <w:szCs w:val="28"/>
          <w:cs/>
        </w:rPr>
        <w:t xml:space="preserve">เพื่อเป็นการป้องกันความเสี่ยงจากอัตราดอกเบี้ย ณ วันที่ </w:t>
      </w:r>
      <w:r w:rsidR="004249E7" w:rsidRPr="00E31A6A">
        <w:rPr>
          <w:rFonts w:ascii="Angsana New" w:hAnsi="Angsana New" w:hint="cs"/>
          <w:sz w:val="28"/>
          <w:szCs w:val="28"/>
        </w:rPr>
        <w:t>31</w:t>
      </w:r>
      <w:r w:rsidR="004249E7" w:rsidRPr="00E31A6A">
        <w:rPr>
          <w:rFonts w:ascii="Angsana New" w:hAnsi="Angsana New" w:cs="Angsana New" w:hint="cs"/>
          <w:sz w:val="28"/>
          <w:szCs w:val="28"/>
          <w:cs/>
        </w:rPr>
        <w:t xml:space="preserve"> มีนาคม </w:t>
      </w:r>
      <w:r w:rsidR="004249E7" w:rsidRPr="00E31A6A">
        <w:rPr>
          <w:rFonts w:ascii="Angsana New" w:hAnsi="Angsana New" w:hint="cs"/>
          <w:sz w:val="28"/>
          <w:szCs w:val="28"/>
        </w:rPr>
        <w:t xml:space="preserve">2563 </w:t>
      </w:r>
      <w:r w:rsidRPr="00A86D29"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กลุ่มบริษัทและบริษัท</w:t>
      </w:r>
      <w:r w:rsidRPr="00A86D29">
        <w:rPr>
          <w:rFonts w:asciiTheme="majorBidi" w:hAnsiTheme="majorBidi" w:cstheme="majorBidi" w:hint="eastAsia"/>
          <w:b/>
          <w:sz w:val="28"/>
          <w:szCs w:val="28"/>
          <w:cs/>
        </w:rPr>
        <w:t>มีภ</w:t>
      </w:r>
      <w:r w:rsidRPr="00A86D29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A86D29">
        <w:rPr>
          <w:rFonts w:asciiTheme="majorBidi" w:hAnsiTheme="majorBidi" w:cstheme="majorBidi" w:hint="eastAsia"/>
          <w:b/>
          <w:sz w:val="28"/>
          <w:szCs w:val="28"/>
          <w:cs/>
        </w:rPr>
        <w:t>ระผูกพันต</w:t>
      </w:r>
      <w:r w:rsidRPr="00A86D29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A86D29">
        <w:rPr>
          <w:rFonts w:asciiTheme="majorBidi" w:hAnsiTheme="majorBidi" w:cstheme="majorBidi" w:hint="eastAsia"/>
          <w:b/>
          <w:sz w:val="28"/>
          <w:szCs w:val="28"/>
          <w:cs/>
        </w:rPr>
        <w:t>มสัญญ</w:t>
      </w:r>
      <w:r w:rsidRPr="00A86D29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A86D29">
        <w:rPr>
          <w:rFonts w:asciiTheme="majorBidi" w:hAnsiTheme="majorBidi" w:cstheme="majorBidi" w:hint="eastAsia"/>
          <w:b/>
          <w:sz w:val="28"/>
          <w:szCs w:val="28"/>
          <w:cs/>
        </w:rPr>
        <w:t>แลกเปลี่ยนอัตร</w:t>
      </w:r>
      <w:r w:rsidRPr="00A86D29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A86D29">
        <w:rPr>
          <w:rFonts w:asciiTheme="majorBidi" w:hAnsiTheme="majorBidi" w:cstheme="majorBidi" w:hint="eastAsia"/>
          <w:b/>
          <w:sz w:val="28"/>
          <w:szCs w:val="28"/>
          <w:cs/>
        </w:rPr>
        <w:t>ดอกเบี้ยกับธน</w:t>
      </w:r>
      <w:r w:rsidRPr="00A86D29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A86D29">
        <w:rPr>
          <w:rFonts w:asciiTheme="majorBidi" w:hAnsiTheme="majorBidi" w:cstheme="majorBidi" w:hint="eastAsia"/>
          <w:b/>
          <w:sz w:val="28"/>
          <w:szCs w:val="28"/>
          <w:cs/>
        </w:rPr>
        <w:t>ค</w:t>
      </w:r>
      <w:r w:rsidRPr="00A86D29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A86D29">
        <w:rPr>
          <w:rFonts w:asciiTheme="majorBidi" w:hAnsiTheme="majorBidi" w:cstheme="majorBidi" w:hint="eastAsia"/>
          <w:b/>
          <w:sz w:val="28"/>
          <w:szCs w:val="28"/>
          <w:cs/>
        </w:rPr>
        <w:t>รผู้ให้กู้ยืมเงิน</w:t>
      </w:r>
      <w:r w:rsidRPr="00A86D29">
        <w:rPr>
          <w:rFonts w:asciiTheme="majorBidi" w:hAnsiTheme="majorBidi" w:cstheme="majorBidi" w:hint="cs"/>
          <w:b/>
          <w:sz w:val="28"/>
          <w:szCs w:val="28"/>
          <w:cs/>
        </w:rPr>
        <w:t>ในประเทศแห่งหนึ่ง ภายใต้สัญญาดังกล่าว กลุ่มบริษัทและบริษัทจะจ่าย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ดอกเบี้ยในอัตราคงที่ให้กับธนาคาร</w:t>
      </w:r>
      <w:r w:rsidRPr="006161A0"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 xml:space="preserve"> </w:t>
      </w:r>
      <w:r w:rsidRPr="006161A0">
        <w:rPr>
          <w:rFonts w:asciiTheme="majorBidi" w:hAnsiTheme="majorBidi" w:cstheme="majorBidi" w:hint="cs"/>
          <w:b/>
          <w:sz w:val="28"/>
          <w:szCs w:val="28"/>
          <w:cs/>
        </w:rPr>
        <w:t>เพื่อ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แลกกับดอกเบี้ยในอัตรา</w:t>
      </w:r>
      <w:r w:rsidRPr="001A649F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Pr="001A649F">
        <w:rPr>
          <w:rFonts w:asciiTheme="majorBidi" w:hAnsiTheme="majorBidi" w:cstheme="majorBidi"/>
          <w:bCs/>
          <w:sz w:val="28"/>
          <w:szCs w:val="28"/>
        </w:rPr>
        <w:t>THBFIX</w:t>
      </w:r>
      <w:r>
        <w:rPr>
          <w:rFonts w:asciiTheme="majorBidi" w:hAnsiTheme="majorBidi" w:cstheme="majorBidi"/>
          <w:bCs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บวก</w:t>
      </w:r>
      <w:r w:rsidR="000A5395">
        <w:rPr>
          <w:rFonts w:asciiTheme="majorBidi" w:hAnsiTheme="majorBidi" w:cstheme="majorBidi" w:hint="cs"/>
          <w:b/>
          <w:sz w:val="28"/>
          <w:szCs w:val="28"/>
          <w:cs/>
        </w:rPr>
        <w:t>อัตรา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ร้อยละคงที่ต่อปี</w:t>
      </w:r>
      <w:r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ซึ่งสัญญ</w:t>
      </w:r>
      <w:r w:rsidRPr="006C72F5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แลกเปลี่ยนอัตร</w:t>
      </w:r>
      <w:r w:rsidRPr="006C72F5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ดอกเบี้ยจะทยอยครบกำหนดจำนวน</w:t>
      </w:r>
      <w:r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4249E7">
        <w:rPr>
          <w:rFonts w:asciiTheme="majorBidi" w:hAnsiTheme="majorBidi" w:cstheme="majorBidi"/>
          <w:bCs/>
          <w:sz w:val="28"/>
          <w:szCs w:val="28"/>
        </w:rPr>
        <w:t>500</w:t>
      </w:r>
      <w:r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ล</w:t>
      </w:r>
      <w:r w:rsidRPr="006C72F5">
        <w:rPr>
          <w:rFonts w:asciiTheme="majorBidi" w:hAnsiTheme="majorBidi" w:cstheme="majorBidi" w:hint="cs"/>
          <w:b/>
          <w:sz w:val="28"/>
          <w:szCs w:val="28"/>
          <w:cs/>
        </w:rPr>
        <w:t>้า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นบ</w:t>
      </w:r>
      <w:r w:rsidRPr="006C72F5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ทในเดือนพฤศจิก</w:t>
      </w:r>
      <w:r w:rsidRPr="006C72F5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ยน</w:t>
      </w:r>
      <w:r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4249E7" w:rsidRPr="004249E7">
        <w:rPr>
          <w:rFonts w:asciiTheme="majorBidi" w:hAnsiTheme="majorBidi" w:cstheme="majorBidi"/>
          <w:bCs/>
          <w:sz w:val="28"/>
          <w:szCs w:val="28"/>
        </w:rPr>
        <w:t>2564</w:t>
      </w:r>
      <w:r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และจำนวน</w:t>
      </w:r>
      <w:r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4249E7">
        <w:rPr>
          <w:rFonts w:asciiTheme="majorBidi" w:hAnsiTheme="majorBidi" w:cstheme="majorBidi"/>
          <w:bCs/>
          <w:sz w:val="28"/>
          <w:szCs w:val="28"/>
        </w:rPr>
        <w:t>1,500</w:t>
      </w:r>
      <w:r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ล</w:t>
      </w:r>
      <w:r w:rsidRPr="006C72F5">
        <w:rPr>
          <w:rFonts w:asciiTheme="majorBidi" w:hAnsiTheme="majorBidi" w:cstheme="majorBidi" w:hint="cs"/>
          <w:b/>
          <w:sz w:val="28"/>
          <w:szCs w:val="28"/>
          <w:cs/>
        </w:rPr>
        <w:t>้า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นบ</w:t>
      </w:r>
      <w:r w:rsidRPr="006C72F5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ทในเดือนธันว</w:t>
      </w:r>
      <w:r w:rsidRPr="006C72F5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คม</w:t>
      </w:r>
      <w:r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4249E7" w:rsidRPr="004249E7">
        <w:rPr>
          <w:rFonts w:asciiTheme="majorBidi" w:hAnsiTheme="majorBidi" w:cstheme="majorBidi"/>
          <w:bCs/>
          <w:sz w:val="28"/>
          <w:szCs w:val="28"/>
        </w:rPr>
        <w:t>2564</w:t>
      </w:r>
      <w:r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ต</w:t>
      </w:r>
      <w:r w:rsidRPr="006C72F5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มล</w:t>
      </w:r>
      <w:r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ดับ</w:t>
      </w:r>
      <w:r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เช่นเดียวกับเงื่อนไขก</w:t>
      </w:r>
      <w:r w:rsidRPr="006C72F5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รจ่</w:t>
      </w:r>
      <w:r w:rsidRPr="006C72F5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ยชำระคืนเงินกู้ยืม</w:t>
      </w:r>
    </w:p>
    <w:p w14:paraId="47023033" w14:textId="77777777" w:rsidR="004249E7" w:rsidRDefault="00424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4BA2B20C" w14:textId="13C6A705" w:rsidR="00F321C0" w:rsidRPr="00E31CB2" w:rsidRDefault="00F321C0" w:rsidP="005D0CA2">
      <w:pPr>
        <w:pStyle w:val="Heading1"/>
        <w:keepLines/>
        <w:numPr>
          <w:ilvl w:val="0"/>
          <w:numId w:val="41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หุ้นกู้</w:t>
      </w:r>
    </w:p>
    <w:p w14:paraId="5B364284" w14:textId="77777777" w:rsidR="00F321C0" w:rsidRPr="00F321C0" w:rsidRDefault="00F321C0" w:rsidP="002E7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6D6564A6" w14:textId="34B64593" w:rsidR="00F321C0" w:rsidRPr="00F321C0" w:rsidRDefault="00F321C0" w:rsidP="002E7FE1">
      <w:pPr>
        <w:tabs>
          <w:tab w:val="clear" w:pos="1644"/>
          <w:tab w:val="left" w:pos="1620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F321C0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Pr="00F321C0">
        <w:rPr>
          <w:rFonts w:ascii="Angsana New" w:hAnsi="Angsana New" w:cs="Angsana New" w:hint="cs"/>
          <w:sz w:val="28"/>
          <w:szCs w:val="28"/>
        </w:rPr>
        <w:t>31</w:t>
      </w:r>
      <w:r w:rsidRPr="00F321C0">
        <w:rPr>
          <w:rFonts w:ascii="Angsana New" w:hAnsi="Angsana New" w:cs="Angsana New" w:hint="cs"/>
          <w:sz w:val="28"/>
          <w:szCs w:val="28"/>
          <w:cs/>
        </w:rPr>
        <w:t xml:space="preserve"> มีนาคม </w:t>
      </w:r>
      <w:r w:rsidRPr="00F321C0">
        <w:rPr>
          <w:rFonts w:ascii="Angsana New" w:hAnsi="Angsana New" w:cs="Angsana New" w:hint="cs"/>
          <w:sz w:val="28"/>
          <w:szCs w:val="28"/>
        </w:rPr>
        <w:t xml:space="preserve">2563 </w:t>
      </w:r>
      <w:r w:rsidRPr="00F321C0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Pr="00F321C0">
        <w:rPr>
          <w:rFonts w:ascii="Angsana New" w:hAnsi="Angsana New" w:cs="Angsana New" w:hint="cs"/>
          <w:sz w:val="28"/>
          <w:szCs w:val="28"/>
        </w:rPr>
        <w:t xml:space="preserve">31 </w:t>
      </w:r>
      <w:r w:rsidRPr="00F321C0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F321C0">
        <w:rPr>
          <w:rFonts w:ascii="Angsana New" w:hAnsi="Angsana New" w:cs="Angsana New" w:hint="cs"/>
          <w:sz w:val="28"/>
          <w:szCs w:val="28"/>
        </w:rPr>
        <w:t>2562</w:t>
      </w:r>
      <w:r w:rsidRPr="00F321C0">
        <w:rPr>
          <w:rFonts w:ascii="Angsana New" w:hAnsi="Angsana New" w:cs="Angsana New" w:hint="cs"/>
          <w:sz w:val="28"/>
          <w:szCs w:val="28"/>
          <w:cs/>
        </w:rPr>
        <w:t xml:space="preserve"> กลุ่มบริษัทและบริษัทมียอดคงเหลือจากการออกหุ้นกู้ชนิดระบุชื่อผู้ถือ ประเภทไม่ด้อยสิทธิและไม่มีหลักประกัน ซึ่งมีรายละเอียดดังนี้</w:t>
      </w:r>
    </w:p>
    <w:p w14:paraId="66C1C8CD" w14:textId="77777777" w:rsidR="00F321C0" w:rsidRPr="00F321C0" w:rsidRDefault="00F321C0" w:rsidP="002E7FE1">
      <w:pPr>
        <w:tabs>
          <w:tab w:val="clear" w:pos="1644"/>
          <w:tab w:val="left" w:pos="1620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"/>
        <w:gridCol w:w="6660"/>
        <w:gridCol w:w="1117"/>
        <w:gridCol w:w="8"/>
        <w:gridCol w:w="1117"/>
        <w:gridCol w:w="8"/>
      </w:tblGrid>
      <w:tr w:rsidR="00F321C0" w:rsidRPr="00F321C0" w14:paraId="766A2A25" w14:textId="77777777" w:rsidTr="00B941E6">
        <w:trPr>
          <w:tblHeader/>
        </w:trPr>
        <w:tc>
          <w:tcPr>
            <w:tcW w:w="450" w:type="dxa"/>
            <w:vAlign w:val="center"/>
          </w:tcPr>
          <w:p w14:paraId="65D32213" w14:textId="77777777" w:rsidR="00F321C0" w:rsidRPr="00F321C0" w:rsidRDefault="00F321C0" w:rsidP="002E7FE1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660" w:type="dxa"/>
            <w:vAlign w:val="center"/>
          </w:tcPr>
          <w:p w14:paraId="6FCF10C9" w14:textId="77777777" w:rsidR="00F321C0" w:rsidRPr="00F321C0" w:rsidRDefault="00F321C0" w:rsidP="002E7FE1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4"/>
          </w:tcPr>
          <w:p w14:paraId="75C3DFB5" w14:textId="77777777" w:rsidR="00F321C0" w:rsidRPr="00F321C0" w:rsidRDefault="00F321C0" w:rsidP="002E7FE1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งบการเงินรวมและ                                       งบการเงินเฉพาะกิจการ</w:t>
            </w:r>
          </w:p>
        </w:tc>
      </w:tr>
      <w:tr w:rsidR="00F321C0" w:rsidRPr="00F321C0" w14:paraId="17167C6A" w14:textId="77777777" w:rsidTr="00B941E6">
        <w:trPr>
          <w:tblHeader/>
        </w:trPr>
        <w:tc>
          <w:tcPr>
            <w:tcW w:w="450" w:type="dxa"/>
            <w:vAlign w:val="center"/>
          </w:tcPr>
          <w:p w14:paraId="61DFD655" w14:textId="6F938D44" w:rsidR="00F321C0" w:rsidRPr="00F321C0" w:rsidRDefault="00F321C0" w:rsidP="002E7FE1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0" w:type="dxa"/>
            <w:vAlign w:val="bottom"/>
          </w:tcPr>
          <w:p w14:paraId="632E75AF" w14:textId="13CFA381" w:rsidR="00F321C0" w:rsidRPr="00655ECB" w:rsidRDefault="00F321C0" w:rsidP="002E7FE1">
            <w:pPr>
              <w:ind w:right="-3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5" w:type="dxa"/>
            <w:gridSpan w:val="2"/>
          </w:tcPr>
          <w:p w14:paraId="0865AF9E" w14:textId="77777777" w:rsidR="00F321C0" w:rsidRPr="00F321C0" w:rsidRDefault="00F321C0" w:rsidP="002E7FE1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มีนาคม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125" w:type="dxa"/>
            <w:gridSpan w:val="2"/>
            <w:vAlign w:val="bottom"/>
          </w:tcPr>
          <w:p w14:paraId="400EE93C" w14:textId="77777777" w:rsidR="00F321C0" w:rsidRPr="00F321C0" w:rsidRDefault="00F321C0" w:rsidP="002E7FE1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</w:tr>
      <w:tr w:rsidR="00F321C0" w:rsidRPr="00F321C0" w14:paraId="1FD31EBE" w14:textId="77777777" w:rsidTr="00B941E6">
        <w:trPr>
          <w:tblHeader/>
        </w:trPr>
        <w:tc>
          <w:tcPr>
            <w:tcW w:w="450" w:type="dxa"/>
          </w:tcPr>
          <w:p w14:paraId="54AFAB46" w14:textId="77777777" w:rsidR="00F321C0" w:rsidRPr="00F321C0" w:rsidRDefault="00F321C0" w:rsidP="002E7FE1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0" w:type="dxa"/>
          </w:tcPr>
          <w:p w14:paraId="724A822E" w14:textId="2906A125" w:rsidR="00F321C0" w:rsidRPr="00F321C0" w:rsidRDefault="004249E7" w:rsidP="004249E7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55E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วงเงิน / เงื่อนไขการชำระคืน</w:t>
            </w:r>
          </w:p>
        </w:tc>
        <w:tc>
          <w:tcPr>
            <w:tcW w:w="2250" w:type="dxa"/>
            <w:gridSpan w:val="4"/>
            <w:vAlign w:val="center"/>
          </w:tcPr>
          <w:p w14:paraId="2F71122D" w14:textId="77777777" w:rsidR="00F321C0" w:rsidRPr="00F321C0" w:rsidRDefault="00F321C0" w:rsidP="002E7FE1">
            <w:pPr>
              <w:tabs>
                <w:tab w:val="decimal" w:pos="973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321C0" w:rsidRPr="00F321C0" w14:paraId="2083211A" w14:textId="77777777" w:rsidTr="00B941E6">
        <w:tc>
          <w:tcPr>
            <w:tcW w:w="450" w:type="dxa"/>
          </w:tcPr>
          <w:p w14:paraId="014F2310" w14:textId="77777777" w:rsidR="00F321C0" w:rsidRPr="00F321C0" w:rsidRDefault="00F321C0" w:rsidP="00264129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6660" w:type="dxa"/>
          </w:tcPr>
          <w:p w14:paraId="3DDBFD36" w14:textId="68D871D3" w:rsidR="00F321C0" w:rsidRPr="00F321C0" w:rsidRDefault="00F321C0" w:rsidP="00B941E6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2,600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</w:t>
            </w:r>
            <w:r w:rsidR="0032327F"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กุมภาพันธ์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3 และชำระดอกเบี้ยทุก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 6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25" w:type="dxa"/>
            <w:gridSpan w:val="2"/>
            <w:vAlign w:val="bottom"/>
          </w:tcPr>
          <w:p w14:paraId="3B8DE060" w14:textId="38AE5284" w:rsidR="00F321C0" w:rsidRPr="00F321C0" w:rsidRDefault="006161A0" w:rsidP="00B94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4CE5A1F5" w14:textId="77777777" w:rsidR="00F321C0" w:rsidRPr="00F321C0" w:rsidRDefault="00F321C0" w:rsidP="00B94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2,600,000</w:t>
            </w:r>
          </w:p>
        </w:tc>
      </w:tr>
      <w:tr w:rsidR="00F321C0" w:rsidRPr="00F321C0" w14:paraId="245390EE" w14:textId="77777777" w:rsidTr="00B941E6">
        <w:tc>
          <w:tcPr>
            <w:tcW w:w="450" w:type="dxa"/>
          </w:tcPr>
          <w:p w14:paraId="6199A7E7" w14:textId="77777777" w:rsidR="00F321C0" w:rsidRPr="00F321C0" w:rsidRDefault="00F321C0" w:rsidP="00264129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6660" w:type="dxa"/>
          </w:tcPr>
          <w:p w14:paraId="5ECB315E" w14:textId="5293A6FC" w:rsidR="00F321C0" w:rsidRPr="00F321C0" w:rsidRDefault="00F321C0" w:rsidP="00B941E6">
            <w:pPr>
              <w:tabs>
                <w:tab w:val="clear" w:pos="227"/>
                <w:tab w:val="clear" w:pos="6549"/>
                <w:tab w:val="left" w:pos="348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1,930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ครบกำหนดไถ่ถอน</w:t>
            </w:r>
            <w:r w:rsidR="0032327F"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พฤศจิกายน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25" w:type="dxa"/>
            <w:gridSpan w:val="2"/>
            <w:vAlign w:val="bottom"/>
          </w:tcPr>
          <w:p w14:paraId="3431C4EE" w14:textId="6A31DB07" w:rsidR="00F321C0" w:rsidRPr="00F321C0" w:rsidRDefault="006161A0" w:rsidP="00B94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,930,000</w:t>
            </w:r>
          </w:p>
        </w:tc>
        <w:tc>
          <w:tcPr>
            <w:tcW w:w="1125" w:type="dxa"/>
            <w:gridSpan w:val="2"/>
            <w:vAlign w:val="bottom"/>
          </w:tcPr>
          <w:p w14:paraId="745CB9DF" w14:textId="77777777" w:rsidR="00F321C0" w:rsidRPr="00F321C0" w:rsidRDefault="00F321C0" w:rsidP="002E7FE1">
            <w:pPr>
              <w:tabs>
                <w:tab w:val="clear" w:pos="680"/>
                <w:tab w:val="clear" w:pos="907"/>
                <w:tab w:val="clear" w:pos="1871"/>
                <w:tab w:val="left" w:pos="837"/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1,930,000</w:t>
            </w:r>
          </w:p>
        </w:tc>
      </w:tr>
      <w:tr w:rsidR="00F321C0" w:rsidRPr="00F321C0" w14:paraId="6E9A8116" w14:textId="77777777" w:rsidTr="00B941E6">
        <w:tc>
          <w:tcPr>
            <w:tcW w:w="450" w:type="dxa"/>
          </w:tcPr>
          <w:p w14:paraId="34EBCA1C" w14:textId="77777777" w:rsidR="00F321C0" w:rsidRPr="00F321C0" w:rsidRDefault="00F321C0" w:rsidP="00264129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6660" w:type="dxa"/>
          </w:tcPr>
          <w:p w14:paraId="4FC5D533" w14:textId="0579EAA4" w:rsidR="00F321C0" w:rsidRPr="00F321C0" w:rsidRDefault="00F321C0" w:rsidP="00B941E6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110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3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ปี ครบกำหนดไถ่ถอน</w:t>
            </w:r>
            <w:r w:rsidR="0032327F"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กรกฎาคม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2563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25" w:type="dxa"/>
            <w:gridSpan w:val="2"/>
            <w:vAlign w:val="bottom"/>
          </w:tcPr>
          <w:p w14:paraId="7390ED86" w14:textId="35D85CAE" w:rsidR="00F321C0" w:rsidRPr="00F321C0" w:rsidRDefault="006161A0" w:rsidP="00B94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110,000</w:t>
            </w:r>
          </w:p>
        </w:tc>
        <w:tc>
          <w:tcPr>
            <w:tcW w:w="1125" w:type="dxa"/>
            <w:gridSpan w:val="2"/>
            <w:vAlign w:val="bottom"/>
          </w:tcPr>
          <w:p w14:paraId="19F53261" w14:textId="77777777" w:rsidR="00F321C0" w:rsidRPr="00F321C0" w:rsidRDefault="00F321C0" w:rsidP="002E7FE1">
            <w:pPr>
              <w:tabs>
                <w:tab w:val="clear" w:pos="680"/>
                <w:tab w:val="clear" w:pos="907"/>
                <w:tab w:val="clear" w:pos="1871"/>
                <w:tab w:val="left" w:pos="837"/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110,000</w:t>
            </w:r>
          </w:p>
        </w:tc>
      </w:tr>
      <w:tr w:rsidR="00F321C0" w:rsidRPr="00F321C0" w14:paraId="68F0716F" w14:textId="77777777" w:rsidTr="00B941E6">
        <w:tc>
          <w:tcPr>
            <w:tcW w:w="450" w:type="dxa"/>
          </w:tcPr>
          <w:p w14:paraId="38571EA1" w14:textId="77777777" w:rsidR="00F321C0" w:rsidRPr="00F321C0" w:rsidRDefault="00F321C0" w:rsidP="0026412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4</w:t>
            </w:r>
          </w:p>
        </w:tc>
        <w:tc>
          <w:tcPr>
            <w:tcW w:w="6660" w:type="dxa"/>
          </w:tcPr>
          <w:p w14:paraId="65393C4A" w14:textId="312B47EE" w:rsidR="00F321C0" w:rsidRPr="00F321C0" w:rsidRDefault="00F321C0" w:rsidP="00B941E6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800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3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ปี ครบกำหนดไถ่ถอน</w:t>
            </w:r>
            <w:r w:rsidR="0032327F"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สิงหาคม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2563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6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25" w:type="dxa"/>
            <w:gridSpan w:val="2"/>
            <w:vAlign w:val="bottom"/>
          </w:tcPr>
          <w:p w14:paraId="5FCAC0C4" w14:textId="4B734698" w:rsidR="00F321C0" w:rsidRPr="00F321C0" w:rsidRDefault="006161A0" w:rsidP="00B94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800,000</w:t>
            </w:r>
          </w:p>
        </w:tc>
        <w:tc>
          <w:tcPr>
            <w:tcW w:w="1125" w:type="dxa"/>
            <w:gridSpan w:val="2"/>
            <w:vAlign w:val="bottom"/>
          </w:tcPr>
          <w:p w14:paraId="00521B5D" w14:textId="77777777" w:rsidR="00F321C0" w:rsidRPr="00F321C0" w:rsidRDefault="00F321C0" w:rsidP="002E7FE1">
            <w:pPr>
              <w:tabs>
                <w:tab w:val="clear" w:pos="680"/>
                <w:tab w:val="clear" w:pos="907"/>
                <w:tab w:val="clear" w:pos="1871"/>
                <w:tab w:val="left" w:pos="837"/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800,000</w:t>
            </w:r>
          </w:p>
        </w:tc>
      </w:tr>
      <w:tr w:rsidR="00F321C0" w:rsidRPr="00F321C0" w14:paraId="3E4F4616" w14:textId="77777777" w:rsidTr="00B941E6">
        <w:tc>
          <w:tcPr>
            <w:tcW w:w="450" w:type="dxa"/>
          </w:tcPr>
          <w:p w14:paraId="6B3CA76F" w14:textId="77777777" w:rsidR="00F321C0" w:rsidRPr="00F321C0" w:rsidRDefault="00F321C0" w:rsidP="00264129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6660" w:type="dxa"/>
          </w:tcPr>
          <w:p w14:paraId="6B3D43FF" w14:textId="647351B2" w:rsidR="00F321C0" w:rsidRPr="00F321C0" w:rsidRDefault="00F321C0" w:rsidP="00B941E6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100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</w:t>
            </w:r>
            <w:r w:rsidR="0032327F"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สิงหาคม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3 เดือน คิดดอกเบี้ยในอัตราร้อยละคงที่ต่อปี</w:t>
            </w:r>
          </w:p>
        </w:tc>
        <w:tc>
          <w:tcPr>
            <w:tcW w:w="1125" w:type="dxa"/>
            <w:gridSpan w:val="2"/>
            <w:vAlign w:val="bottom"/>
          </w:tcPr>
          <w:p w14:paraId="28667617" w14:textId="70C571B1" w:rsidR="00F321C0" w:rsidRPr="00F321C0" w:rsidRDefault="006161A0" w:rsidP="00B94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100,000</w:t>
            </w:r>
          </w:p>
        </w:tc>
        <w:tc>
          <w:tcPr>
            <w:tcW w:w="1125" w:type="dxa"/>
            <w:gridSpan w:val="2"/>
            <w:vAlign w:val="bottom"/>
          </w:tcPr>
          <w:p w14:paraId="7DCD0BEC" w14:textId="77777777" w:rsidR="00F321C0" w:rsidRPr="00F321C0" w:rsidRDefault="00F321C0" w:rsidP="002E7FE1">
            <w:pPr>
              <w:tabs>
                <w:tab w:val="clear" w:pos="680"/>
                <w:tab w:val="clear" w:pos="907"/>
                <w:tab w:val="clear" w:pos="1871"/>
                <w:tab w:val="left" w:pos="837"/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100,000</w:t>
            </w:r>
          </w:p>
        </w:tc>
      </w:tr>
      <w:tr w:rsidR="00F321C0" w:rsidRPr="00F321C0" w14:paraId="714AAED1" w14:textId="77777777" w:rsidTr="00B941E6">
        <w:tc>
          <w:tcPr>
            <w:tcW w:w="450" w:type="dxa"/>
          </w:tcPr>
          <w:p w14:paraId="02407C75" w14:textId="77777777" w:rsidR="00F321C0" w:rsidRPr="00F321C0" w:rsidRDefault="00F321C0" w:rsidP="0026412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6</w:t>
            </w:r>
          </w:p>
        </w:tc>
        <w:tc>
          <w:tcPr>
            <w:tcW w:w="6660" w:type="dxa"/>
          </w:tcPr>
          <w:p w14:paraId="56C6D23A" w14:textId="37120A82" w:rsidR="00F321C0" w:rsidRPr="00F321C0" w:rsidRDefault="00F321C0" w:rsidP="00B941E6">
            <w:pPr>
              <w:tabs>
                <w:tab w:val="clear" w:pos="227"/>
                <w:tab w:val="clear" w:pos="6549"/>
                <w:tab w:val="left" w:pos="348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1,947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</w:t>
            </w:r>
            <w:r w:rsidR="0032327F"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สิงหาคม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25" w:type="dxa"/>
            <w:gridSpan w:val="2"/>
            <w:vAlign w:val="bottom"/>
          </w:tcPr>
          <w:p w14:paraId="247BDE81" w14:textId="5ACF4396" w:rsidR="00F321C0" w:rsidRPr="00F321C0" w:rsidRDefault="006161A0" w:rsidP="00B94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1,947,200</w:t>
            </w:r>
          </w:p>
        </w:tc>
        <w:tc>
          <w:tcPr>
            <w:tcW w:w="1125" w:type="dxa"/>
            <w:gridSpan w:val="2"/>
            <w:vAlign w:val="bottom"/>
          </w:tcPr>
          <w:p w14:paraId="3F13AFC3" w14:textId="77777777" w:rsidR="00F321C0" w:rsidRPr="00F321C0" w:rsidRDefault="00F321C0" w:rsidP="002E7FE1">
            <w:pPr>
              <w:tabs>
                <w:tab w:val="clear" w:pos="680"/>
                <w:tab w:val="clear" w:pos="907"/>
                <w:tab w:val="clear" w:pos="1871"/>
                <w:tab w:val="left" w:pos="837"/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1,947,200</w:t>
            </w:r>
          </w:p>
        </w:tc>
      </w:tr>
      <w:tr w:rsidR="00F321C0" w:rsidRPr="00F321C0" w14:paraId="2290FCDD" w14:textId="77777777" w:rsidTr="00B941E6">
        <w:tc>
          <w:tcPr>
            <w:tcW w:w="450" w:type="dxa"/>
          </w:tcPr>
          <w:p w14:paraId="5921861B" w14:textId="77777777" w:rsidR="00F321C0" w:rsidRPr="00F321C0" w:rsidRDefault="00F321C0" w:rsidP="0026412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7</w:t>
            </w:r>
          </w:p>
        </w:tc>
        <w:tc>
          <w:tcPr>
            <w:tcW w:w="6660" w:type="dxa"/>
          </w:tcPr>
          <w:p w14:paraId="26DAA0BD" w14:textId="4A29E5D5" w:rsidR="00F321C0" w:rsidRPr="00F321C0" w:rsidRDefault="00F321C0" w:rsidP="00B941E6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1,295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8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</w:t>
            </w:r>
            <w:r w:rsidR="0032327F"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สิงหาคม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25" w:type="dxa"/>
            <w:gridSpan w:val="2"/>
            <w:vAlign w:val="bottom"/>
          </w:tcPr>
          <w:p w14:paraId="2C5536EC" w14:textId="39EF19A1" w:rsidR="00F321C0" w:rsidRPr="00F321C0" w:rsidRDefault="006161A0" w:rsidP="00B94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1,295,800</w:t>
            </w:r>
          </w:p>
        </w:tc>
        <w:tc>
          <w:tcPr>
            <w:tcW w:w="1125" w:type="dxa"/>
            <w:gridSpan w:val="2"/>
            <w:vAlign w:val="bottom"/>
          </w:tcPr>
          <w:p w14:paraId="5C28C16B" w14:textId="77777777" w:rsidR="00F321C0" w:rsidRPr="00F321C0" w:rsidRDefault="00F321C0" w:rsidP="002E7FE1">
            <w:pPr>
              <w:tabs>
                <w:tab w:val="clear" w:pos="680"/>
                <w:tab w:val="clear" w:pos="907"/>
                <w:tab w:val="clear" w:pos="1871"/>
                <w:tab w:val="left" w:pos="837"/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1,295,800</w:t>
            </w:r>
          </w:p>
        </w:tc>
      </w:tr>
      <w:tr w:rsidR="00F321C0" w:rsidRPr="00F321C0" w14:paraId="54C62EEE" w14:textId="77777777" w:rsidTr="00B941E6">
        <w:tc>
          <w:tcPr>
            <w:tcW w:w="450" w:type="dxa"/>
          </w:tcPr>
          <w:p w14:paraId="2F417FB4" w14:textId="77777777" w:rsidR="00F321C0" w:rsidRPr="00F321C0" w:rsidRDefault="00F321C0" w:rsidP="0026412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8</w:t>
            </w:r>
          </w:p>
        </w:tc>
        <w:tc>
          <w:tcPr>
            <w:tcW w:w="6660" w:type="dxa"/>
          </w:tcPr>
          <w:p w14:paraId="18768274" w14:textId="4462F698" w:rsidR="00F321C0" w:rsidRPr="00F321C0" w:rsidRDefault="00F321C0" w:rsidP="00B941E6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1,250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18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วัน ครบกำหนดไถ่ถอน</w:t>
            </w:r>
            <w:r w:rsidR="0032327F"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ตุลาคม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2563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6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25" w:type="dxa"/>
            <w:gridSpan w:val="2"/>
            <w:vAlign w:val="bottom"/>
          </w:tcPr>
          <w:p w14:paraId="1577546A" w14:textId="2892FC53" w:rsidR="00F321C0" w:rsidRPr="00F321C0" w:rsidRDefault="006161A0" w:rsidP="00B94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1,250,000</w:t>
            </w:r>
          </w:p>
        </w:tc>
        <w:tc>
          <w:tcPr>
            <w:tcW w:w="1125" w:type="dxa"/>
            <w:gridSpan w:val="2"/>
            <w:vAlign w:val="bottom"/>
          </w:tcPr>
          <w:p w14:paraId="1DEE29CC" w14:textId="77777777" w:rsidR="00F321C0" w:rsidRPr="00F321C0" w:rsidRDefault="00F321C0" w:rsidP="002E7FE1">
            <w:pPr>
              <w:tabs>
                <w:tab w:val="clear" w:pos="680"/>
                <w:tab w:val="clear" w:pos="907"/>
                <w:tab w:val="clear" w:pos="1871"/>
                <w:tab w:val="left" w:pos="837"/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1,250,000</w:t>
            </w:r>
          </w:p>
        </w:tc>
      </w:tr>
      <w:tr w:rsidR="00F321C0" w:rsidRPr="00F321C0" w14:paraId="006899DB" w14:textId="77777777" w:rsidTr="00B941E6">
        <w:tc>
          <w:tcPr>
            <w:tcW w:w="450" w:type="dxa"/>
          </w:tcPr>
          <w:p w14:paraId="520346AA" w14:textId="77777777" w:rsidR="00F321C0" w:rsidRPr="00F321C0" w:rsidRDefault="00F321C0" w:rsidP="0026412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9</w:t>
            </w:r>
          </w:p>
        </w:tc>
        <w:tc>
          <w:tcPr>
            <w:tcW w:w="6660" w:type="dxa"/>
          </w:tcPr>
          <w:p w14:paraId="303D6C4B" w14:textId="239AF35F" w:rsidR="00F321C0" w:rsidRPr="00F321C0" w:rsidRDefault="00F321C0" w:rsidP="00B941E6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2,000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3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ปี ครบกำหนดไถ่ถอน</w:t>
            </w:r>
            <w:r w:rsidR="0032327F"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กุมภาพันธ์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2564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6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25" w:type="dxa"/>
            <w:gridSpan w:val="2"/>
            <w:vAlign w:val="bottom"/>
          </w:tcPr>
          <w:p w14:paraId="3F703890" w14:textId="3DB21828" w:rsidR="00F321C0" w:rsidRPr="00F321C0" w:rsidRDefault="006161A0" w:rsidP="00B94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2,000,000</w:t>
            </w:r>
          </w:p>
        </w:tc>
        <w:tc>
          <w:tcPr>
            <w:tcW w:w="1125" w:type="dxa"/>
            <w:gridSpan w:val="2"/>
            <w:vAlign w:val="bottom"/>
          </w:tcPr>
          <w:p w14:paraId="4F36B272" w14:textId="77777777" w:rsidR="00F321C0" w:rsidRPr="00F321C0" w:rsidRDefault="00F321C0" w:rsidP="002E7FE1">
            <w:pPr>
              <w:tabs>
                <w:tab w:val="clear" w:pos="680"/>
                <w:tab w:val="clear" w:pos="907"/>
                <w:tab w:val="clear" w:pos="1871"/>
                <w:tab w:val="left" w:pos="837"/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2,000,000</w:t>
            </w:r>
          </w:p>
        </w:tc>
      </w:tr>
      <w:tr w:rsidR="00F321C0" w:rsidRPr="00F321C0" w14:paraId="6F35F7C2" w14:textId="77777777" w:rsidTr="00B941E6">
        <w:tc>
          <w:tcPr>
            <w:tcW w:w="450" w:type="dxa"/>
          </w:tcPr>
          <w:p w14:paraId="47E32340" w14:textId="77777777" w:rsidR="00F321C0" w:rsidRPr="00F321C0" w:rsidRDefault="00F321C0" w:rsidP="0026412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10</w:t>
            </w:r>
          </w:p>
        </w:tc>
        <w:tc>
          <w:tcPr>
            <w:tcW w:w="6660" w:type="dxa"/>
          </w:tcPr>
          <w:p w14:paraId="06E891E2" w14:textId="0A77484D" w:rsidR="00F321C0" w:rsidRPr="00F321C0" w:rsidRDefault="00F321C0" w:rsidP="00B941E6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1,000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</w:t>
            </w:r>
            <w:r w:rsidR="0032327F"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กุมภาพันธ์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25" w:type="dxa"/>
            <w:gridSpan w:val="2"/>
            <w:vAlign w:val="bottom"/>
          </w:tcPr>
          <w:p w14:paraId="233135E3" w14:textId="492A2F93" w:rsidR="00F321C0" w:rsidRPr="00F321C0" w:rsidRDefault="006161A0" w:rsidP="00B94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1,000,000</w:t>
            </w:r>
          </w:p>
        </w:tc>
        <w:tc>
          <w:tcPr>
            <w:tcW w:w="1125" w:type="dxa"/>
            <w:gridSpan w:val="2"/>
            <w:vAlign w:val="bottom"/>
          </w:tcPr>
          <w:p w14:paraId="31ED1471" w14:textId="77777777" w:rsidR="00F321C0" w:rsidRPr="00F321C0" w:rsidRDefault="00F321C0" w:rsidP="002E7FE1">
            <w:pPr>
              <w:tabs>
                <w:tab w:val="clear" w:pos="680"/>
                <w:tab w:val="clear" w:pos="907"/>
                <w:tab w:val="clear" w:pos="1871"/>
                <w:tab w:val="left" w:pos="837"/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1,000,000</w:t>
            </w:r>
          </w:p>
        </w:tc>
      </w:tr>
      <w:tr w:rsidR="00F321C0" w:rsidRPr="00F321C0" w14:paraId="6A2FA077" w14:textId="77777777" w:rsidTr="00B941E6">
        <w:tc>
          <w:tcPr>
            <w:tcW w:w="450" w:type="dxa"/>
          </w:tcPr>
          <w:p w14:paraId="046EBCF9" w14:textId="77777777" w:rsidR="00F321C0" w:rsidRPr="00F321C0" w:rsidRDefault="00F321C0" w:rsidP="0026412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</w:p>
        </w:tc>
        <w:tc>
          <w:tcPr>
            <w:tcW w:w="6660" w:type="dxa"/>
          </w:tcPr>
          <w:p w14:paraId="27545AB9" w14:textId="1D1D5BB6" w:rsidR="00F321C0" w:rsidRPr="00F321C0" w:rsidRDefault="00F321C0" w:rsidP="00B941E6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1,833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ครบกำหนดไถ่ถอน</w:t>
            </w:r>
            <w:r w:rsidR="0032327F"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พฤษภาคม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25" w:type="dxa"/>
            <w:gridSpan w:val="2"/>
            <w:vAlign w:val="bottom"/>
          </w:tcPr>
          <w:p w14:paraId="6A2942DF" w14:textId="4BA9341E" w:rsidR="00F321C0" w:rsidRPr="00F321C0" w:rsidRDefault="006161A0" w:rsidP="00B94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1,833,000</w:t>
            </w:r>
          </w:p>
        </w:tc>
        <w:tc>
          <w:tcPr>
            <w:tcW w:w="1125" w:type="dxa"/>
            <w:gridSpan w:val="2"/>
            <w:vAlign w:val="bottom"/>
          </w:tcPr>
          <w:p w14:paraId="4BF752C8" w14:textId="77777777" w:rsidR="00F321C0" w:rsidRPr="00F321C0" w:rsidRDefault="00F321C0" w:rsidP="002E7FE1">
            <w:pPr>
              <w:tabs>
                <w:tab w:val="clear" w:pos="680"/>
                <w:tab w:val="clear" w:pos="907"/>
                <w:tab w:val="clear" w:pos="1871"/>
                <w:tab w:val="left" w:pos="837"/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1,833,000</w:t>
            </w:r>
          </w:p>
        </w:tc>
      </w:tr>
      <w:tr w:rsidR="00F321C0" w:rsidRPr="00F321C0" w14:paraId="252DB2BA" w14:textId="77777777" w:rsidTr="00B941E6">
        <w:tc>
          <w:tcPr>
            <w:tcW w:w="450" w:type="dxa"/>
          </w:tcPr>
          <w:p w14:paraId="402BDEF4" w14:textId="77777777" w:rsidR="00F321C0" w:rsidRPr="00F321C0" w:rsidRDefault="00F321C0" w:rsidP="0026412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12</w:t>
            </w:r>
          </w:p>
        </w:tc>
        <w:tc>
          <w:tcPr>
            <w:tcW w:w="6660" w:type="dxa"/>
          </w:tcPr>
          <w:p w14:paraId="3AD81CD4" w14:textId="0A540F44" w:rsidR="00F321C0" w:rsidRPr="00F321C0" w:rsidRDefault="00F321C0" w:rsidP="00B941E6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1,564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</w:t>
            </w:r>
            <w:r w:rsidR="0032327F"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กรกฎาคม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25" w:type="dxa"/>
            <w:gridSpan w:val="2"/>
            <w:vAlign w:val="bottom"/>
          </w:tcPr>
          <w:p w14:paraId="0FD6C204" w14:textId="1AB651E6" w:rsidR="00F321C0" w:rsidRPr="00F321C0" w:rsidRDefault="006161A0" w:rsidP="00B94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1,564,000</w:t>
            </w:r>
          </w:p>
        </w:tc>
        <w:tc>
          <w:tcPr>
            <w:tcW w:w="1125" w:type="dxa"/>
            <w:gridSpan w:val="2"/>
            <w:vAlign w:val="bottom"/>
          </w:tcPr>
          <w:p w14:paraId="3CDDD47E" w14:textId="77777777" w:rsidR="00F321C0" w:rsidRPr="00F321C0" w:rsidRDefault="00F321C0" w:rsidP="002E7FE1">
            <w:pPr>
              <w:tabs>
                <w:tab w:val="clear" w:pos="680"/>
                <w:tab w:val="clear" w:pos="907"/>
                <w:tab w:val="clear" w:pos="1871"/>
                <w:tab w:val="left" w:pos="837"/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1,564,000</w:t>
            </w:r>
          </w:p>
        </w:tc>
      </w:tr>
      <w:tr w:rsidR="006161A0" w:rsidRPr="00F321C0" w14:paraId="566EB172" w14:textId="77777777" w:rsidTr="00B941E6">
        <w:tc>
          <w:tcPr>
            <w:tcW w:w="450" w:type="dxa"/>
          </w:tcPr>
          <w:p w14:paraId="652E51F3" w14:textId="77777777" w:rsidR="006161A0" w:rsidRPr="00F321C0" w:rsidRDefault="006161A0" w:rsidP="006161A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lastRenderedPageBreak/>
              <w:t>13</w:t>
            </w:r>
          </w:p>
        </w:tc>
        <w:tc>
          <w:tcPr>
            <w:tcW w:w="6660" w:type="dxa"/>
          </w:tcPr>
          <w:p w14:paraId="3D0AC2F3" w14:textId="55DA5561" w:rsidR="006161A0" w:rsidRPr="00F321C0" w:rsidRDefault="006161A0" w:rsidP="00B941E6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1,697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</w:t>
            </w:r>
            <w:r w:rsidR="0032327F"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พฤศจิกายน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2564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6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25" w:type="dxa"/>
            <w:gridSpan w:val="2"/>
            <w:vAlign w:val="bottom"/>
          </w:tcPr>
          <w:p w14:paraId="60E5BECA" w14:textId="21154F4C" w:rsidR="006161A0" w:rsidRPr="00F321C0" w:rsidRDefault="006161A0" w:rsidP="00B94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1,697,500</w:t>
            </w:r>
          </w:p>
        </w:tc>
        <w:tc>
          <w:tcPr>
            <w:tcW w:w="1125" w:type="dxa"/>
            <w:gridSpan w:val="2"/>
            <w:vAlign w:val="bottom"/>
          </w:tcPr>
          <w:p w14:paraId="68D53567" w14:textId="77777777" w:rsidR="006161A0" w:rsidRPr="00F321C0" w:rsidRDefault="006161A0" w:rsidP="00B94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1,697,500</w:t>
            </w:r>
          </w:p>
        </w:tc>
      </w:tr>
      <w:tr w:rsidR="006161A0" w:rsidRPr="00F321C0" w14:paraId="33011C2D" w14:textId="77777777" w:rsidTr="00B941E6">
        <w:tc>
          <w:tcPr>
            <w:tcW w:w="450" w:type="dxa"/>
          </w:tcPr>
          <w:p w14:paraId="6F9A3402" w14:textId="77777777" w:rsidR="006161A0" w:rsidRPr="00F321C0" w:rsidRDefault="006161A0" w:rsidP="006161A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14</w:t>
            </w:r>
          </w:p>
        </w:tc>
        <w:tc>
          <w:tcPr>
            <w:tcW w:w="6660" w:type="dxa"/>
          </w:tcPr>
          <w:p w14:paraId="09CA2984" w14:textId="340A547D" w:rsidR="006161A0" w:rsidRPr="00F321C0" w:rsidRDefault="006161A0" w:rsidP="00B941E6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1,515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</w:t>
            </w:r>
            <w:r w:rsidR="0032327F"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พฤศจิกายน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25" w:type="dxa"/>
            <w:gridSpan w:val="2"/>
            <w:vAlign w:val="bottom"/>
          </w:tcPr>
          <w:p w14:paraId="2BA758F0" w14:textId="498FEAAE" w:rsidR="006161A0" w:rsidRPr="00F321C0" w:rsidRDefault="006161A0" w:rsidP="00B94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1,515,500</w:t>
            </w:r>
          </w:p>
        </w:tc>
        <w:tc>
          <w:tcPr>
            <w:tcW w:w="1125" w:type="dxa"/>
            <w:gridSpan w:val="2"/>
            <w:vAlign w:val="bottom"/>
          </w:tcPr>
          <w:p w14:paraId="4E0BBA91" w14:textId="77777777" w:rsidR="006161A0" w:rsidRPr="00F321C0" w:rsidRDefault="006161A0" w:rsidP="00B94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1,515,500</w:t>
            </w:r>
          </w:p>
        </w:tc>
      </w:tr>
      <w:tr w:rsidR="006161A0" w:rsidRPr="00F321C0" w14:paraId="184D7C1F" w14:textId="77777777" w:rsidTr="00B941E6">
        <w:tc>
          <w:tcPr>
            <w:tcW w:w="450" w:type="dxa"/>
          </w:tcPr>
          <w:p w14:paraId="4CA2B979" w14:textId="77777777" w:rsidR="006161A0" w:rsidRPr="00F321C0" w:rsidRDefault="006161A0" w:rsidP="006161A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15</w:t>
            </w:r>
          </w:p>
        </w:tc>
        <w:tc>
          <w:tcPr>
            <w:tcW w:w="6660" w:type="dxa"/>
          </w:tcPr>
          <w:p w14:paraId="19B2299B" w14:textId="0B58089E" w:rsidR="006161A0" w:rsidRPr="00F321C0" w:rsidRDefault="006161A0" w:rsidP="00B941E6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1,650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</w:t>
            </w:r>
            <w:r w:rsidR="0032327F"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กุมภาพันธ์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25" w:type="dxa"/>
            <w:gridSpan w:val="2"/>
            <w:vAlign w:val="bottom"/>
          </w:tcPr>
          <w:p w14:paraId="62F2E032" w14:textId="312AE769" w:rsidR="006161A0" w:rsidRPr="00F321C0" w:rsidRDefault="006161A0" w:rsidP="00B94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,650,300</w:t>
            </w:r>
          </w:p>
        </w:tc>
        <w:tc>
          <w:tcPr>
            <w:tcW w:w="1125" w:type="dxa"/>
            <w:gridSpan w:val="2"/>
            <w:vAlign w:val="bottom"/>
          </w:tcPr>
          <w:p w14:paraId="1A8FC38B" w14:textId="77777777" w:rsidR="006161A0" w:rsidRPr="00F321C0" w:rsidRDefault="006161A0" w:rsidP="00B94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,650,300</w:t>
            </w:r>
          </w:p>
        </w:tc>
      </w:tr>
      <w:tr w:rsidR="006161A0" w:rsidRPr="00F321C0" w14:paraId="54EA3BE9" w14:textId="77777777" w:rsidTr="00B941E6">
        <w:tc>
          <w:tcPr>
            <w:tcW w:w="450" w:type="dxa"/>
          </w:tcPr>
          <w:p w14:paraId="6F9F75D2" w14:textId="77777777" w:rsidR="006161A0" w:rsidRPr="00F321C0" w:rsidRDefault="006161A0" w:rsidP="006161A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16</w:t>
            </w:r>
          </w:p>
        </w:tc>
        <w:tc>
          <w:tcPr>
            <w:tcW w:w="6660" w:type="dxa"/>
          </w:tcPr>
          <w:p w14:paraId="5377DAD8" w14:textId="4B4F5AA2" w:rsidR="006161A0" w:rsidRPr="00F321C0" w:rsidRDefault="006161A0" w:rsidP="00B941E6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2,349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7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8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 w:rsidR="00B544F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วัน ครบกำหนดไถ่ถอน</w:t>
            </w:r>
            <w:r w:rsidR="0032327F"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พฤศจิกายน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25" w:type="dxa"/>
            <w:gridSpan w:val="2"/>
            <w:vAlign w:val="bottom"/>
          </w:tcPr>
          <w:p w14:paraId="38137D7D" w14:textId="55FC6496" w:rsidR="006161A0" w:rsidRPr="00F321C0" w:rsidRDefault="006161A0" w:rsidP="00B94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2,349,700</w:t>
            </w:r>
          </w:p>
        </w:tc>
        <w:tc>
          <w:tcPr>
            <w:tcW w:w="1125" w:type="dxa"/>
            <w:gridSpan w:val="2"/>
            <w:vAlign w:val="bottom"/>
          </w:tcPr>
          <w:p w14:paraId="5EC20943" w14:textId="77777777" w:rsidR="006161A0" w:rsidRPr="00F321C0" w:rsidRDefault="006161A0" w:rsidP="00B94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2,349,700</w:t>
            </w:r>
          </w:p>
        </w:tc>
      </w:tr>
      <w:tr w:rsidR="006161A0" w:rsidRPr="00F321C0" w14:paraId="4F833333" w14:textId="77777777" w:rsidTr="00B941E6">
        <w:tc>
          <w:tcPr>
            <w:tcW w:w="450" w:type="dxa"/>
          </w:tcPr>
          <w:p w14:paraId="39093B0D" w14:textId="77777777" w:rsidR="006161A0" w:rsidRPr="00F321C0" w:rsidRDefault="006161A0" w:rsidP="006161A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17</w:t>
            </w:r>
          </w:p>
        </w:tc>
        <w:tc>
          <w:tcPr>
            <w:tcW w:w="6660" w:type="dxa"/>
          </w:tcPr>
          <w:p w14:paraId="322B40A8" w14:textId="3E54CC66" w:rsidR="006161A0" w:rsidRPr="00F321C0" w:rsidRDefault="006161A0" w:rsidP="00B941E6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500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</w:t>
            </w:r>
            <w:r w:rsidR="0032327F"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กุมภาพันธ์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 3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25" w:type="dxa"/>
            <w:gridSpan w:val="2"/>
            <w:vAlign w:val="bottom"/>
          </w:tcPr>
          <w:p w14:paraId="405C4C31" w14:textId="4EABA63C" w:rsidR="006161A0" w:rsidRPr="00F321C0" w:rsidRDefault="006161A0" w:rsidP="00B94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  <w:tc>
          <w:tcPr>
            <w:tcW w:w="1125" w:type="dxa"/>
            <w:gridSpan w:val="2"/>
            <w:vAlign w:val="bottom"/>
          </w:tcPr>
          <w:p w14:paraId="2FE3C181" w14:textId="77777777" w:rsidR="006161A0" w:rsidRPr="00F321C0" w:rsidRDefault="006161A0" w:rsidP="00B94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</w:tr>
      <w:tr w:rsidR="006161A0" w:rsidRPr="00F321C0" w14:paraId="6FC69805" w14:textId="77777777" w:rsidTr="00B941E6">
        <w:tc>
          <w:tcPr>
            <w:tcW w:w="450" w:type="dxa"/>
          </w:tcPr>
          <w:p w14:paraId="77501459" w14:textId="77777777" w:rsidR="006161A0" w:rsidRPr="00F321C0" w:rsidRDefault="006161A0" w:rsidP="006161A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18</w:t>
            </w:r>
          </w:p>
        </w:tc>
        <w:tc>
          <w:tcPr>
            <w:tcW w:w="6660" w:type="dxa"/>
          </w:tcPr>
          <w:p w14:paraId="56299EF4" w14:textId="56322CD6" w:rsidR="006161A0" w:rsidRPr="00F321C0" w:rsidRDefault="006161A0" w:rsidP="00B941E6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270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</w:t>
            </w:r>
            <w:r w:rsidR="0032327F"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25" w:type="dxa"/>
            <w:gridSpan w:val="2"/>
            <w:vAlign w:val="bottom"/>
          </w:tcPr>
          <w:p w14:paraId="15C3E3F7" w14:textId="2A151A2C" w:rsidR="006161A0" w:rsidRPr="00F321C0" w:rsidRDefault="006161A0" w:rsidP="00B94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270,000</w:t>
            </w:r>
          </w:p>
        </w:tc>
        <w:tc>
          <w:tcPr>
            <w:tcW w:w="1125" w:type="dxa"/>
            <w:gridSpan w:val="2"/>
            <w:vAlign w:val="bottom"/>
          </w:tcPr>
          <w:p w14:paraId="170D2EBC" w14:textId="77777777" w:rsidR="006161A0" w:rsidRPr="00F321C0" w:rsidRDefault="006161A0" w:rsidP="00B94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270,000</w:t>
            </w:r>
          </w:p>
        </w:tc>
      </w:tr>
      <w:tr w:rsidR="006161A0" w:rsidRPr="00F321C0" w14:paraId="3CC1DC81" w14:textId="77777777" w:rsidTr="00B941E6">
        <w:tc>
          <w:tcPr>
            <w:tcW w:w="450" w:type="dxa"/>
          </w:tcPr>
          <w:p w14:paraId="30C2DAB9" w14:textId="77777777" w:rsidR="006161A0" w:rsidRPr="00F321C0" w:rsidRDefault="006161A0" w:rsidP="006161A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19</w:t>
            </w:r>
          </w:p>
        </w:tc>
        <w:tc>
          <w:tcPr>
            <w:tcW w:w="6660" w:type="dxa"/>
          </w:tcPr>
          <w:p w14:paraId="3E4DBC0E" w14:textId="5DEEE807" w:rsidR="006161A0" w:rsidRPr="00F321C0" w:rsidRDefault="006161A0" w:rsidP="00B941E6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1,200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</w:t>
            </w:r>
            <w:r w:rsidR="0032327F"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กรกฎาคม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25" w:type="dxa"/>
            <w:gridSpan w:val="2"/>
            <w:vAlign w:val="bottom"/>
          </w:tcPr>
          <w:p w14:paraId="47343E8D" w14:textId="0699E3AD" w:rsidR="006161A0" w:rsidRPr="00F321C0" w:rsidRDefault="006161A0" w:rsidP="00B94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1,200,000</w:t>
            </w:r>
          </w:p>
        </w:tc>
        <w:tc>
          <w:tcPr>
            <w:tcW w:w="1125" w:type="dxa"/>
            <w:gridSpan w:val="2"/>
            <w:vAlign w:val="bottom"/>
          </w:tcPr>
          <w:p w14:paraId="3A507C6B" w14:textId="77777777" w:rsidR="006161A0" w:rsidRPr="00F321C0" w:rsidRDefault="006161A0" w:rsidP="00B94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1,200,000</w:t>
            </w:r>
          </w:p>
        </w:tc>
      </w:tr>
      <w:tr w:rsidR="006161A0" w:rsidRPr="00F321C0" w14:paraId="2162ED04" w14:textId="77777777" w:rsidTr="00B941E6">
        <w:tc>
          <w:tcPr>
            <w:tcW w:w="450" w:type="dxa"/>
          </w:tcPr>
          <w:p w14:paraId="74350D36" w14:textId="77777777" w:rsidR="006161A0" w:rsidRPr="00F321C0" w:rsidRDefault="006161A0" w:rsidP="006161A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20</w:t>
            </w:r>
          </w:p>
        </w:tc>
        <w:tc>
          <w:tcPr>
            <w:tcW w:w="6660" w:type="dxa"/>
          </w:tcPr>
          <w:p w14:paraId="3248D458" w14:textId="3E32DD35" w:rsidR="006161A0" w:rsidRPr="00F321C0" w:rsidRDefault="006161A0" w:rsidP="00B941E6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2,043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</w:t>
            </w:r>
            <w:r w:rsidR="0032327F"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กรกฎาคม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25" w:type="dxa"/>
            <w:gridSpan w:val="2"/>
            <w:vAlign w:val="bottom"/>
          </w:tcPr>
          <w:p w14:paraId="2F06F409" w14:textId="58C02795" w:rsidR="006161A0" w:rsidRPr="00F321C0" w:rsidRDefault="006161A0" w:rsidP="00B94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2,043,300</w:t>
            </w:r>
          </w:p>
        </w:tc>
        <w:tc>
          <w:tcPr>
            <w:tcW w:w="1125" w:type="dxa"/>
            <w:gridSpan w:val="2"/>
            <w:vAlign w:val="bottom"/>
          </w:tcPr>
          <w:p w14:paraId="38CCBC5C" w14:textId="77777777" w:rsidR="006161A0" w:rsidRPr="00F321C0" w:rsidRDefault="006161A0" w:rsidP="00B94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2,043,300</w:t>
            </w:r>
          </w:p>
        </w:tc>
      </w:tr>
      <w:tr w:rsidR="006161A0" w:rsidRPr="00F321C0" w14:paraId="02801C9B" w14:textId="77777777" w:rsidTr="00B941E6">
        <w:tc>
          <w:tcPr>
            <w:tcW w:w="450" w:type="dxa"/>
          </w:tcPr>
          <w:p w14:paraId="6B2B72E4" w14:textId="77777777" w:rsidR="006161A0" w:rsidRPr="00F321C0" w:rsidRDefault="006161A0" w:rsidP="006161A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6660" w:type="dxa"/>
          </w:tcPr>
          <w:p w14:paraId="7CE376C2" w14:textId="4C715E8E" w:rsidR="006161A0" w:rsidRPr="00F321C0" w:rsidRDefault="006161A0" w:rsidP="00B941E6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1,756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7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</w:t>
            </w:r>
            <w:r w:rsidR="0032327F"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กรกฎาคม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25" w:type="dxa"/>
            <w:gridSpan w:val="2"/>
            <w:vAlign w:val="bottom"/>
          </w:tcPr>
          <w:p w14:paraId="3D4FD9E7" w14:textId="5EBB60C2" w:rsidR="006161A0" w:rsidRPr="00F321C0" w:rsidRDefault="006161A0" w:rsidP="00B94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1,756,700</w:t>
            </w:r>
          </w:p>
        </w:tc>
        <w:tc>
          <w:tcPr>
            <w:tcW w:w="1125" w:type="dxa"/>
            <w:gridSpan w:val="2"/>
            <w:vAlign w:val="bottom"/>
          </w:tcPr>
          <w:p w14:paraId="3B673C46" w14:textId="77777777" w:rsidR="006161A0" w:rsidRPr="00F321C0" w:rsidRDefault="006161A0" w:rsidP="00B94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1,756,700</w:t>
            </w:r>
          </w:p>
        </w:tc>
      </w:tr>
      <w:tr w:rsidR="006161A0" w:rsidRPr="00F321C0" w14:paraId="4AE32075" w14:textId="77777777" w:rsidTr="00B941E6">
        <w:tc>
          <w:tcPr>
            <w:tcW w:w="450" w:type="dxa"/>
          </w:tcPr>
          <w:p w14:paraId="07D60B41" w14:textId="77777777" w:rsidR="006161A0" w:rsidRPr="00F321C0" w:rsidRDefault="006161A0" w:rsidP="006161A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6660" w:type="dxa"/>
          </w:tcPr>
          <w:p w14:paraId="397A5EC9" w14:textId="34455763" w:rsidR="006161A0" w:rsidRPr="00F321C0" w:rsidRDefault="006161A0" w:rsidP="00B941E6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200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</w:t>
            </w:r>
            <w:r w:rsidR="0032327F"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กรกฎาคม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25" w:type="dxa"/>
            <w:gridSpan w:val="2"/>
            <w:vAlign w:val="bottom"/>
          </w:tcPr>
          <w:p w14:paraId="269308E6" w14:textId="557BE651" w:rsidR="006161A0" w:rsidRPr="00F321C0" w:rsidRDefault="006161A0" w:rsidP="00B94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200,000</w:t>
            </w:r>
          </w:p>
        </w:tc>
        <w:tc>
          <w:tcPr>
            <w:tcW w:w="1125" w:type="dxa"/>
            <w:gridSpan w:val="2"/>
            <w:vAlign w:val="bottom"/>
          </w:tcPr>
          <w:p w14:paraId="71C91979" w14:textId="77777777" w:rsidR="006161A0" w:rsidRPr="00F321C0" w:rsidRDefault="006161A0" w:rsidP="00B94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200,000</w:t>
            </w:r>
          </w:p>
        </w:tc>
      </w:tr>
      <w:tr w:rsidR="006161A0" w:rsidRPr="00F321C0" w14:paraId="440CF14F" w14:textId="77777777" w:rsidTr="00B941E6">
        <w:tc>
          <w:tcPr>
            <w:tcW w:w="450" w:type="dxa"/>
          </w:tcPr>
          <w:p w14:paraId="0660F8C2" w14:textId="77777777" w:rsidR="006161A0" w:rsidRPr="00F321C0" w:rsidRDefault="006161A0" w:rsidP="006161A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6660" w:type="dxa"/>
          </w:tcPr>
          <w:p w14:paraId="5133CC32" w14:textId="633636B9" w:rsidR="006161A0" w:rsidRPr="00F321C0" w:rsidRDefault="006161A0" w:rsidP="00B941E6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500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</w:t>
            </w:r>
            <w:r w:rsidR="0032327F"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กรกฎาคม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25" w:type="dxa"/>
            <w:gridSpan w:val="2"/>
            <w:vAlign w:val="bottom"/>
          </w:tcPr>
          <w:p w14:paraId="4B2D69F6" w14:textId="0D3F843A" w:rsidR="006161A0" w:rsidRPr="00F321C0" w:rsidRDefault="006161A0" w:rsidP="00B94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  <w:tc>
          <w:tcPr>
            <w:tcW w:w="1125" w:type="dxa"/>
            <w:gridSpan w:val="2"/>
            <w:vAlign w:val="bottom"/>
          </w:tcPr>
          <w:p w14:paraId="2846ED5E" w14:textId="77777777" w:rsidR="006161A0" w:rsidRPr="00F321C0" w:rsidRDefault="006161A0" w:rsidP="00B94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</w:tr>
      <w:tr w:rsidR="006161A0" w:rsidRPr="00F321C0" w14:paraId="6AC27CCA" w14:textId="77777777" w:rsidTr="00B941E6">
        <w:tc>
          <w:tcPr>
            <w:tcW w:w="450" w:type="dxa"/>
          </w:tcPr>
          <w:p w14:paraId="3F924C73" w14:textId="77777777" w:rsidR="006161A0" w:rsidRPr="00F321C0" w:rsidRDefault="006161A0" w:rsidP="006161A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6660" w:type="dxa"/>
          </w:tcPr>
          <w:p w14:paraId="6A8BAF11" w14:textId="31DE352B" w:rsidR="006161A0" w:rsidRPr="00F321C0" w:rsidRDefault="006161A0" w:rsidP="00B941E6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200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</w:t>
            </w:r>
            <w:r w:rsidR="0032327F"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สิงหาคม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25" w:type="dxa"/>
            <w:gridSpan w:val="2"/>
            <w:vAlign w:val="bottom"/>
          </w:tcPr>
          <w:p w14:paraId="0BC81079" w14:textId="58C04D88" w:rsidR="006161A0" w:rsidRPr="00F321C0" w:rsidRDefault="006161A0" w:rsidP="00B94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200,000</w:t>
            </w:r>
          </w:p>
        </w:tc>
        <w:tc>
          <w:tcPr>
            <w:tcW w:w="1125" w:type="dxa"/>
            <w:gridSpan w:val="2"/>
            <w:vAlign w:val="bottom"/>
          </w:tcPr>
          <w:p w14:paraId="152C97A6" w14:textId="77777777" w:rsidR="006161A0" w:rsidRPr="00F321C0" w:rsidRDefault="006161A0" w:rsidP="00B94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200,000</w:t>
            </w:r>
          </w:p>
        </w:tc>
      </w:tr>
      <w:tr w:rsidR="006161A0" w:rsidRPr="00F321C0" w14:paraId="735A43AA" w14:textId="77777777" w:rsidTr="00B941E6">
        <w:tc>
          <w:tcPr>
            <w:tcW w:w="450" w:type="dxa"/>
          </w:tcPr>
          <w:p w14:paraId="423A4825" w14:textId="77777777" w:rsidR="006161A0" w:rsidRPr="00F321C0" w:rsidRDefault="006161A0" w:rsidP="006161A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6660" w:type="dxa"/>
          </w:tcPr>
          <w:p w14:paraId="50EE8975" w14:textId="34AA83EB" w:rsidR="006161A0" w:rsidRPr="00F321C0" w:rsidRDefault="006161A0" w:rsidP="00B941E6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500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29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</w:t>
            </w:r>
            <w:r w:rsidR="0032327F"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สิงหาคม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25" w:type="dxa"/>
            <w:gridSpan w:val="2"/>
            <w:vAlign w:val="bottom"/>
          </w:tcPr>
          <w:p w14:paraId="6A1C3B6C" w14:textId="646B378A" w:rsidR="006161A0" w:rsidRPr="00F321C0" w:rsidRDefault="006161A0" w:rsidP="00B94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  <w:tc>
          <w:tcPr>
            <w:tcW w:w="1125" w:type="dxa"/>
            <w:gridSpan w:val="2"/>
            <w:vAlign w:val="bottom"/>
          </w:tcPr>
          <w:p w14:paraId="582089FB" w14:textId="77777777" w:rsidR="006161A0" w:rsidRPr="00F321C0" w:rsidRDefault="006161A0" w:rsidP="00B94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</w:tr>
      <w:tr w:rsidR="006161A0" w:rsidRPr="00F321C0" w14:paraId="41CA5496" w14:textId="77777777" w:rsidTr="00B941E6">
        <w:tc>
          <w:tcPr>
            <w:tcW w:w="450" w:type="dxa"/>
          </w:tcPr>
          <w:p w14:paraId="68E2B6A8" w14:textId="77777777" w:rsidR="006161A0" w:rsidRPr="00F321C0" w:rsidRDefault="006161A0" w:rsidP="006161A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6660" w:type="dxa"/>
          </w:tcPr>
          <w:p w14:paraId="272F0C67" w14:textId="181ECBFD" w:rsidR="006161A0" w:rsidRPr="00F321C0" w:rsidRDefault="006161A0" w:rsidP="00B941E6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500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</w:t>
            </w:r>
            <w:r w:rsidR="0032327F"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สิงหาคม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25" w:type="dxa"/>
            <w:gridSpan w:val="2"/>
            <w:vAlign w:val="bottom"/>
          </w:tcPr>
          <w:p w14:paraId="52FB893C" w14:textId="003EA0DF" w:rsidR="006161A0" w:rsidRPr="00F321C0" w:rsidRDefault="006161A0" w:rsidP="00B94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  <w:tc>
          <w:tcPr>
            <w:tcW w:w="1125" w:type="dxa"/>
            <w:gridSpan w:val="2"/>
            <w:vAlign w:val="bottom"/>
          </w:tcPr>
          <w:p w14:paraId="16CC9705" w14:textId="77777777" w:rsidR="006161A0" w:rsidRPr="00F321C0" w:rsidRDefault="006161A0" w:rsidP="00B94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</w:tr>
      <w:tr w:rsidR="001D0F19" w:rsidRPr="00F321C0" w14:paraId="5AAD7894" w14:textId="77777777" w:rsidTr="00B941E6">
        <w:tc>
          <w:tcPr>
            <w:tcW w:w="450" w:type="dxa"/>
          </w:tcPr>
          <w:p w14:paraId="0A1BDA0F" w14:textId="77777777" w:rsidR="001D0F19" w:rsidRPr="00F321C0" w:rsidRDefault="001D0F19" w:rsidP="001D0F1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6660" w:type="dxa"/>
          </w:tcPr>
          <w:p w14:paraId="69892393" w14:textId="24348CF8" w:rsidR="001D0F19" w:rsidRPr="00F321C0" w:rsidRDefault="001D0F19" w:rsidP="00B941E6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1,000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2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ปี ครบกำหนดไถ่ถอน</w:t>
            </w:r>
            <w:r w:rsidR="0032327F"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พฤศจิกายน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25" w:type="dxa"/>
            <w:gridSpan w:val="2"/>
            <w:vAlign w:val="bottom"/>
          </w:tcPr>
          <w:p w14:paraId="4D26AC19" w14:textId="33FA3F8C" w:rsidR="001D0F19" w:rsidRPr="00F321C0" w:rsidRDefault="001D0F19" w:rsidP="00B94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1,000,000</w:t>
            </w:r>
          </w:p>
        </w:tc>
        <w:tc>
          <w:tcPr>
            <w:tcW w:w="1125" w:type="dxa"/>
            <w:gridSpan w:val="2"/>
            <w:vAlign w:val="bottom"/>
          </w:tcPr>
          <w:p w14:paraId="5FA511EC" w14:textId="77777777" w:rsidR="001D0F19" w:rsidRPr="00F321C0" w:rsidRDefault="001D0F19" w:rsidP="00B94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1,000,000</w:t>
            </w:r>
          </w:p>
        </w:tc>
      </w:tr>
      <w:tr w:rsidR="001D0F19" w:rsidRPr="00F321C0" w14:paraId="5752ACFC" w14:textId="77777777" w:rsidTr="00B941E6">
        <w:tc>
          <w:tcPr>
            <w:tcW w:w="450" w:type="dxa"/>
          </w:tcPr>
          <w:p w14:paraId="4BF7AA8B" w14:textId="77777777" w:rsidR="001D0F19" w:rsidRPr="00F321C0" w:rsidRDefault="001D0F19" w:rsidP="001D0F1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lastRenderedPageBreak/>
              <w:t>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6660" w:type="dxa"/>
          </w:tcPr>
          <w:p w14:paraId="77567C19" w14:textId="5D38EB41" w:rsidR="001D0F19" w:rsidRPr="00F321C0" w:rsidRDefault="001D0F19" w:rsidP="00B941E6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="00FE62A7">
              <w:rPr>
                <w:rFonts w:ascii="Angsana New" w:hAnsi="Angsana New" w:cs="Angsana New"/>
                <w:sz w:val="28"/>
                <w:szCs w:val="28"/>
              </w:rPr>
              <w:t>1,500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ครบกำหนดไถ่ถอน</w:t>
            </w:r>
            <w:r w:rsidR="0032327F"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กุมภาพันธ์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25" w:type="dxa"/>
            <w:gridSpan w:val="2"/>
            <w:vAlign w:val="bottom"/>
          </w:tcPr>
          <w:p w14:paraId="4BE3B09C" w14:textId="2264A318" w:rsidR="001D0F19" w:rsidRPr="00F321C0" w:rsidRDefault="001D0F19" w:rsidP="00B94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1,500,000</w:t>
            </w:r>
          </w:p>
        </w:tc>
        <w:tc>
          <w:tcPr>
            <w:tcW w:w="1125" w:type="dxa"/>
            <w:gridSpan w:val="2"/>
            <w:vAlign w:val="bottom"/>
          </w:tcPr>
          <w:p w14:paraId="78FB2F4E" w14:textId="77777777" w:rsidR="001D0F19" w:rsidRPr="00F321C0" w:rsidRDefault="001D0F19" w:rsidP="00B94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1,500,000</w:t>
            </w:r>
          </w:p>
        </w:tc>
      </w:tr>
      <w:tr w:rsidR="001D0F19" w:rsidRPr="00F321C0" w14:paraId="482741EF" w14:textId="77777777" w:rsidTr="00B941E6">
        <w:tc>
          <w:tcPr>
            <w:tcW w:w="450" w:type="dxa"/>
          </w:tcPr>
          <w:p w14:paraId="19C31DE2" w14:textId="77777777" w:rsidR="001D0F19" w:rsidRPr="00F321C0" w:rsidRDefault="001D0F19" w:rsidP="001D0F1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6660" w:type="dxa"/>
          </w:tcPr>
          <w:p w14:paraId="521F640B" w14:textId="3CC4A5E3" w:rsidR="001D0F19" w:rsidRPr="00F321C0" w:rsidRDefault="001D0F19" w:rsidP="00B941E6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500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</w:t>
            </w:r>
            <w:r w:rsidR="0032327F"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พฤศจิกายน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25" w:type="dxa"/>
            <w:gridSpan w:val="2"/>
            <w:vAlign w:val="bottom"/>
          </w:tcPr>
          <w:p w14:paraId="194DDEC7" w14:textId="09D1A344" w:rsidR="001D0F19" w:rsidRPr="00F321C0" w:rsidRDefault="001D0F19" w:rsidP="00B94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  <w:tc>
          <w:tcPr>
            <w:tcW w:w="1125" w:type="dxa"/>
            <w:gridSpan w:val="2"/>
            <w:vAlign w:val="bottom"/>
          </w:tcPr>
          <w:p w14:paraId="5B683788" w14:textId="77777777" w:rsidR="001D0F19" w:rsidRPr="00F321C0" w:rsidRDefault="001D0F19" w:rsidP="00B94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</w:tr>
      <w:tr w:rsidR="001D0F19" w:rsidRPr="00F321C0" w14:paraId="71A236BB" w14:textId="77777777" w:rsidTr="00B941E6">
        <w:tc>
          <w:tcPr>
            <w:tcW w:w="450" w:type="dxa"/>
          </w:tcPr>
          <w:p w14:paraId="25194C63" w14:textId="77777777" w:rsidR="001D0F19" w:rsidRPr="00F321C0" w:rsidRDefault="001D0F19" w:rsidP="001D0F1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6660" w:type="dxa"/>
          </w:tcPr>
          <w:p w14:paraId="56942E48" w14:textId="6D89492E" w:rsidR="001D0F19" w:rsidRPr="00F321C0" w:rsidRDefault="001D0F19" w:rsidP="00B941E6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1,000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ครบกำหนดไถ่ถอน</w:t>
            </w:r>
            <w:r w:rsidR="0032327F"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กุมภาพันธ์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25" w:type="dxa"/>
            <w:gridSpan w:val="2"/>
            <w:vAlign w:val="bottom"/>
          </w:tcPr>
          <w:p w14:paraId="0DC06277" w14:textId="4A712F7C" w:rsidR="001D0F19" w:rsidRPr="00F321C0" w:rsidRDefault="001D0F19" w:rsidP="0042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1,000,000</w:t>
            </w:r>
          </w:p>
        </w:tc>
        <w:tc>
          <w:tcPr>
            <w:tcW w:w="1125" w:type="dxa"/>
            <w:gridSpan w:val="2"/>
            <w:vAlign w:val="bottom"/>
          </w:tcPr>
          <w:p w14:paraId="288E2EB2" w14:textId="77777777" w:rsidR="001D0F19" w:rsidRPr="00F321C0" w:rsidRDefault="001D0F19" w:rsidP="0042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1,000,000</w:t>
            </w:r>
          </w:p>
        </w:tc>
      </w:tr>
      <w:tr w:rsidR="001D0F19" w:rsidRPr="00F321C0" w14:paraId="672A9973" w14:textId="77777777" w:rsidTr="00B941E6">
        <w:tc>
          <w:tcPr>
            <w:tcW w:w="450" w:type="dxa"/>
          </w:tcPr>
          <w:p w14:paraId="2B16C102" w14:textId="53B8EDA8" w:rsidR="001D0F19" w:rsidRPr="00F321C0" w:rsidRDefault="001D0F19" w:rsidP="001D0F1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6660" w:type="dxa"/>
          </w:tcPr>
          <w:p w14:paraId="22F7393A" w14:textId="367B5891" w:rsidR="001D0F19" w:rsidRPr="00F321C0" w:rsidRDefault="001D0F19" w:rsidP="00B941E6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/>
                <w:sz w:val="28"/>
                <w:szCs w:val="28"/>
              </w:rPr>
              <w:t xml:space="preserve">1,200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</w:t>
            </w:r>
            <w:r w:rsidR="0032327F"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/>
                <w:sz w:val="28"/>
                <w:szCs w:val="28"/>
              </w:rPr>
              <w:t xml:space="preserve">2565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25" w:type="dxa"/>
            <w:gridSpan w:val="2"/>
            <w:vAlign w:val="bottom"/>
          </w:tcPr>
          <w:p w14:paraId="015B3533" w14:textId="5DC20084" w:rsidR="001D0F19" w:rsidRPr="00F321C0" w:rsidRDefault="001D0F19" w:rsidP="0042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00,000</w:t>
            </w:r>
          </w:p>
        </w:tc>
        <w:tc>
          <w:tcPr>
            <w:tcW w:w="1125" w:type="dxa"/>
            <w:gridSpan w:val="2"/>
            <w:vAlign w:val="bottom"/>
          </w:tcPr>
          <w:p w14:paraId="231491D0" w14:textId="6D5F1064" w:rsidR="001D0F19" w:rsidRPr="00F321C0" w:rsidRDefault="001D0F19" w:rsidP="0042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1D0F19" w:rsidRPr="00F321C0" w14:paraId="3F5A01B1" w14:textId="77777777" w:rsidTr="00B941E6">
        <w:tc>
          <w:tcPr>
            <w:tcW w:w="450" w:type="dxa"/>
          </w:tcPr>
          <w:p w14:paraId="1F0ECB2A" w14:textId="2EED2932" w:rsidR="001D0F19" w:rsidRPr="00F321C0" w:rsidRDefault="001D0F19" w:rsidP="001D0F1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</w:t>
            </w:r>
          </w:p>
        </w:tc>
        <w:tc>
          <w:tcPr>
            <w:tcW w:w="6660" w:type="dxa"/>
          </w:tcPr>
          <w:p w14:paraId="1594BE43" w14:textId="251B1778" w:rsidR="001D0F19" w:rsidRPr="00F321C0" w:rsidRDefault="001D0F19" w:rsidP="00B941E6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FC3E41">
              <w:rPr>
                <w:rFonts w:ascii="Angsana New" w:hAnsi="Angsana New" w:cs="Angsana New"/>
                <w:sz w:val="28"/>
                <w:szCs w:val="28"/>
              </w:rPr>
              <w:t>900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C3457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C3457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</w:t>
            </w:r>
            <w:r w:rsidR="0032327F"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="00C34578">
              <w:rPr>
                <w:rFonts w:ascii="Angsana New" w:hAnsi="Angsana New" w:cs="Angsana New"/>
                <w:sz w:val="28"/>
                <w:szCs w:val="28"/>
              </w:rPr>
              <w:t xml:space="preserve"> 2566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C3457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25" w:type="dxa"/>
            <w:gridSpan w:val="2"/>
            <w:vAlign w:val="bottom"/>
          </w:tcPr>
          <w:p w14:paraId="0653C611" w14:textId="7EE0EBB7" w:rsidR="001D0F19" w:rsidRPr="00F321C0" w:rsidRDefault="001D0F19" w:rsidP="0042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9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00,000</w:t>
            </w:r>
          </w:p>
        </w:tc>
        <w:tc>
          <w:tcPr>
            <w:tcW w:w="1125" w:type="dxa"/>
            <w:gridSpan w:val="2"/>
            <w:vAlign w:val="bottom"/>
          </w:tcPr>
          <w:p w14:paraId="56E236B7" w14:textId="43FA2E1E" w:rsidR="001D0F19" w:rsidRPr="00F321C0" w:rsidRDefault="001D0F19" w:rsidP="0042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1D0F19" w:rsidRPr="00F321C0" w14:paraId="5C55073E" w14:textId="77777777" w:rsidTr="00B941E6">
        <w:tc>
          <w:tcPr>
            <w:tcW w:w="450" w:type="dxa"/>
          </w:tcPr>
          <w:p w14:paraId="0943CACB" w14:textId="5D4DCD8A" w:rsidR="001D0F19" w:rsidRPr="00F321C0" w:rsidRDefault="001D0F19" w:rsidP="001D0F1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</w:t>
            </w:r>
          </w:p>
        </w:tc>
        <w:tc>
          <w:tcPr>
            <w:tcW w:w="6660" w:type="dxa"/>
          </w:tcPr>
          <w:p w14:paraId="08C7747D" w14:textId="3D0EF855" w:rsidR="001D0F19" w:rsidRPr="00F321C0" w:rsidRDefault="001D0F19" w:rsidP="00B941E6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C34578">
              <w:rPr>
                <w:rFonts w:ascii="Angsana New" w:hAnsi="Angsana New" w:cs="Angsana New"/>
                <w:sz w:val="28"/>
                <w:szCs w:val="28"/>
              </w:rPr>
              <w:t>900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C3457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</w:t>
            </w:r>
            <w:r w:rsidR="0032327F" w:rsidRPr="006161A0">
              <w:rPr>
                <w:rFonts w:ascii="Angsana New" w:hAnsi="Angsana New" w:cs="Angsana New" w:hint="cs"/>
                <w:sz w:val="28"/>
                <w:szCs w:val="28"/>
                <w:cs/>
              </w:rPr>
              <w:t>ในเดือน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C34578">
              <w:rPr>
                <w:rFonts w:ascii="Angsana New" w:hAnsi="Angsana New" w:cs="Angsana New"/>
                <w:sz w:val="28"/>
                <w:szCs w:val="28"/>
              </w:rPr>
              <w:t>2567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C3457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1D0F1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0F19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25" w:type="dxa"/>
            <w:gridSpan w:val="2"/>
            <w:vAlign w:val="bottom"/>
          </w:tcPr>
          <w:p w14:paraId="66CC8F5D" w14:textId="5466769C" w:rsidR="001D0F19" w:rsidRPr="00F321C0" w:rsidRDefault="001D0F19" w:rsidP="0042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900,000</w:t>
            </w:r>
          </w:p>
        </w:tc>
        <w:tc>
          <w:tcPr>
            <w:tcW w:w="1125" w:type="dxa"/>
            <w:gridSpan w:val="2"/>
            <w:vAlign w:val="bottom"/>
          </w:tcPr>
          <w:p w14:paraId="50A4C637" w14:textId="7242A1F7" w:rsidR="001D0F19" w:rsidRPr="00F321C0" w:rsidRDefault="001D0F19" w:rsidP="0042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A6370C" w:rsidRPr="00F321C0" w14:paraId="407B4EBA" w14:textId="77777777" w:rsidTr="00B941E6">
        <w:tc>
          <w:tcPr>
            <w:tcW w:w="7110" w:type="dxa"/>
            <w:gridSpan w:val="2"/>
          </w:tcPr>
          <w:p w14:paraId="52F271A7" w14:textId="0E01EB86" w:rsidR="00A6370C" w:rsidRPr="00F321C0" w:rsidRDefault="00A6370C" w:rsidP="001D0F19">
            <w:pPr>
              <w:ind w:left="177" w:right="-36" w:hanging="17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  <w:gridSpan w:val="2"/>
          </w:tcPr>
          <w:p w14:paraId="39FEF274" w14:textId="6F55EBCD" w:rsidR="00A6370C" w:rsidRPr="00F321C0" w:rsidRDefault="00A6370C" w:rsidP="00B941E6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35,713,000</w:t>
            </w:r>
          </w:p>
        </w:tc>
        <w:tc>
          <w:tcPr>
            <w:tcW w:w="1125" w:type="dxa"/>
            <w:gridSpan w:val="2"/>
          </w:tcPr>
          <w:p w14:paraId="04A81D5E" w14:textId="77777777" w:rsidR="00A6370C" w:rsidRPr="00F321C0" w:rsidRDefault="00A6370C" w:rsidP="004249E7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35</w:t>
            </w:r>
            <w:r w:rsidRPr="00F321C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,313,000</w:t>
            </w:r>
          </w:p>
        </w:tc>
      </w:tr>
      <w:tr w:rsidR="001D0F19" w:rsidRPr="00F321C0" w14:paraId="2E956423" w14:textId="77777777" w:rsidTr="00B941E6">
        <w:trPr>
          <w:gridAfter w:val="1"/>
          <w:wAfter w:w="8" w:type="dxa"/>
        </w:trPr>
        <w:tc>
          <w:tcPr>
            <w:tcW w:w="7110" w:type="dxa"/>
            <w:gridSpan w:val="2"/>
          </w:tcPr>
          <w:p w14:paraId="55881C85" w14:textId="409ACC77" w:rsidR="001D0F19" w:rsidRPr="00F321C0" w:rsidRDefault="001D0F19" w:rsidP="001D0F19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E7FE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ค่าใช้จ่ายในการกู้ยืมรอตัดบัญชี</w:t>
            </w:r>
          </w:p>
        </w:tc>
        <w:tc>
          <w:tcPr>
            <w:tcW w:w="1117" w:type="dxa"/>
          </w:tcPr>
          <w:p w14:paraId="61BB0A2F" w14:textId="2851888B" w:rsidR="001D0F19" w:rsidRPr="00F321C0" w:rsidRDefault="001D0F19" w:rsidP="004249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103,770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gridSpan w:val="2"/>
            <w:vAlign w:val="bottom"/>
          </w:tcPr>
          <w:p w14:paraId="5F828E2E" w14:textId="77777777" w:rsidR="001D0F19" w:rsidRPr="00F321C0" w:rsidRDefault="001D0F19" w:rsidP="004249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105,652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1D0F19" w:rsidRPr="00F321C0" w14:paraId="30120D90" w14:textId="77777777" w:rsidTr="00B941E6">
        <w:trPr>
          <w:gridAfter w:val="1"/>
          <w:wAfter w:w="8" w:type="dxa"/>
        </w:trPr>
        <w:tc>
          <w:tcPr>
            <w:tcW w:w="7110" w:type="dxa"/>
            <w:gridSpan w:val="2"/>
          </w:tcPr>
          <w:p w14:paraId="342F5BFF" w14:textId="78DE714C" w:rsidR="001D0F19" w:rsidRPr="00F321C0" w:rsidRDefault="001D0F19" w:rsidP="001D0F19">
            <w:pPr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17" w:type="dxa"/>
          </w:tcPr>
          <w:p w14:paraId="17E911D7" w14:textId="61E27057" w:rsidR="001D0F19" w:rsidRPr="00F321C0" w:rsidRDefault="001D0F19" w:rsidP="004249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35,609,230</w:t>
            </w:r>
          </w:p>
        </w:tc>
        <w:tc>
          <w:tcPr>
            <w:tcW w:w="1125" w:type="dxa"/>
            <w:gridSpan w:val="2"/>
          </w:tcPr>
          <w:p w14:paraId="635E3487" w14:textId="6F65C9F9" w:rsidR="001D0F19" w:rsidRPr="00F321C0" w:rsidRDefault="001D0F19" w:rsidP="004249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35,207,348</w:t>
            </w:r>
          </w:p>
        </w:tc>
      </w:tr>
      <w:tr w:rsidR="001D0F19" w:rsidRPr="00F321C0" w14:paraId="7CCB9F0C" w14:textId="77777777" w:rsidTr="00B941E6">
        <w:trPr>
          <w:gridAfter w:val="1"/>
          <w:wAfter w:w="8" w:type="dxa"/>
        </w:trPr>
        <w:tc>
          <w:tcPr>
            <w:tcW w:w="7110" w:type="dxa"/>
            <w:gridSpan w:val="2"/>
          </w:tcPr>
          <w:p w14:paraId="3F9F2414" w14:textId="6E98DD65" w:rsidR="001D0F19" w:rsidRPr="00F321C0" w:rsidRDefault="001D0F19" w:rsidP="001D0F19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7" w:type="dxa"/>
          </w:tcPr>
          <w:p w14:paraId="5737FA24" w14:textId="77777777" w:rsidR="001D0F19" w:rsidRPr="00F321C0" w:rsidRDefault="001D0F19" w:rsidP="0042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19841FFB" w14:textId="66E5FF0B" w:rsidR="001D0F19" w:rsidRPr="00F321C0" w:rsidRDefault="001D0F19" w:rsidP="0042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D0F19" w:rsidRPr="00F321C0" w14:paraId="066EBE27" w14:textId="77777777" w:rsidTr="00B941E6">
        <w:trPr>
          <w:gridAfter w:val="1"/>
          <w:wAfter w:w="8" w:type="dxa"/>
        </w:trPr>
        <w:tc>
          <w:tcPr>
            <w:tcW w:w="7110" w:type="dxa"/>
            <w:gridSpan w:val="2"/>
          </w:tcPr>
          <w:p w14:paraId="65248B12" w14:textId="2DDDD5D4" w:rsidR="001D0F19" w:rsidRPr="00F321C0" w:rsidRDefault="001D0F19" w:rsidP="001D0F19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117" w:type="dxa"/>
          </w:tcPr>
          <w:p w14:paraId="45F830FE" w14:textId="527F655A" w:rsidR="001D0F19" w:rsidRPr="00F321C0" w:rsidRDefault="001D0F19" w:rsidP="0042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8,133,412</w:t>
            </w:r>
          </w:p>
        </w:tc>
        <w:tc>
          <w:tcPr>
            <w:tcW w:w="1125" w:type="dxa"/>
            <w:gridSpan w:val="2"/>
            <w:vAlign w:val="bottom"/>
          </w:tcPr>
          <w:p w14:paraId="5D7C58FD" w14:textId="1FDFC71A" w:rsidR="001D0F19" w:rsidRPr="00F321C0" w:rsidRDefault="001D0F19" w:rsidP="0042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8,733,878</w:t>
            </w:r>
          </w:p>
        </w:tc>
      </w:tr>
      <w:tr w:rsidR="001D0F19" w:rsidRPr="00F321C0" w14:paraId="0EEB71B3" w14:textId="77777777" w:rsidTr="00B941E6">
        <w:trPr>
          <w:gridAfter w:val="1"/>
          <w:wAfter w:w="8" w:type="dxa"/>
        </w:trPr>
        <w:tc>
          <w:tcPr>
            <w:tcW w:w="7110" w:type="dxa"/>
            <w:gridSpan w:val="2"/>
          </w:tcPr>
          <w:p w14:paraId="1A60C242" w14:textId="1ADD3282" w:rsidR="001D0F19" w:rsidRPr="00F321C0" w:rsidRDefault="001D0F19" w:rsidP="001D0F19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117" w:type="dxa"/>
          </w:tcPr>
          <w:p w14:paraId="0D0922C4" w14:textId="2F8822B1" w:rsidR="001D0F19" w:rsidRPr="00F321C0" w:rsidRDefault="001D0F19" w:rsidP="004249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27,475,818</w:t>
            </w:r>
          </w:p>
        </w:tc>
        <w:tc>
          <w:tcPr>
            <w:tcW w:w="1125" w:type="dxa"/>
            <w:gridSpan w:val="2"/>
            <w:vAlign w:val="bottom"/>
          </w:tcPr>
          <w:p w14:paraId="328762F0" w14:textId="46556735" w:rsidR="001D0F19" w:rsidRPr="00F321C0" w:rsidRDefault="001D0F19" w:rsidP="004249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26,473,470</w:t>
            </w:r>
          </w:p>
        </w:tc>
      </w:tr>
      <w:tr w:rsidR="001D0F19" w:rsidRPr="00F321C0" w14:paraId="589D8E8A" w14:textId="77777777" w:rsidTr="00B941E6">
        <w:trPr>
          <w:gridAfter w:val="1"/>
          <w:wAfter w:w="8" w:type="dxa"/>
        </w:trPr>
        <w:tc>
          <w:tcPr>
            <w:tcW w:w="7110" w:type="dxa"/>
            <w:gridSpan w:val="2"/>
          </w:tcPr>
          <w:p w14:paraId="2AA17869" w14:textId="28E4DA56" w:rsidR="001D0F19" w:rsidRPr="00F321C0" w:rsidRDefault="001D0F19" w:rsidP="001D0F19">
            <w:pPr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17" w:type="dxa"/>
          </w:tcPr>
          <w:p w14:paraId="0F952119" w14:textId="4763AEEB" w:rsidR="001D0F19" w:rsidRPr="00F321C0" w:rsidRDefault="001D0F19" w:rsidP="004249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35,609,230</w:t>
            </w:r>
          </w:p>
        </w:tc>
        <w:tc>
          <w:tcPr>
            <w:tcW w:w="1125" w:type="dxa"/>
            <w:gridSpan w:val="2"/>
          </w:tcPr>
          <w:p w14:paraId="67238476" w14:textId="0828789D" w:rsidR="001D0F19" w:rsidRPr="00F321C0" w:rsidRDefault="001D0F19" w:rsidP="004249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35,207,348</w:t>
            </w:r>
          </w:p>
        </w:tc>
      </w:tr>
    </w:tbl>
    <w:p w14:paraId="714BAB21" w14:textId="77777777" w:rsidR="00F321C0" w:rsidRPr="00F321C0" w:rsidRDefault="00F321C0" w:rsidP="00F321C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F721EA6" w14:textId="3F2DE38C" w:rsidR="00F321C0" w:rsidRDefault="00F321C0" w:rsidP="00F321C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 w:hint="cs"/>
          <w:b/>
          <w:sz w:val="28"/>
          <w:szCs w:val="28"/>
          <w:cs/>
        </w:rPr>
        <w:t>บริษัทในฐานะผู้ออก</w:t>
      </w:r>
      <w:r w:rsidRPr="00F321C0">
        <w:rPr>
          <w:rFonts w:asciiTheme="majorBidi" w:hAnsiTheme="majorBidi" w:cstheme="majorBidi" w:hint="cs"/>
          <w:b/>
          <w:sz w:val="28"/>
          <w:szCs w:val="28"/>
          <w:cs/>
        </w:rPr>
        <w:t>หุ้นกู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้จะต้องปฏิบัติตาม</w:t>
      </w:r>
      <w:r w:rsidRPr="00F321C0">
        <w:rPr>
          <w:rFonts w:asciiTheme="majorBidi" w:hAnsiTheme="majorBidi" w:cstheme="majorBidi" w:hint="cs"/>
          <w:b/>
          <w:sz w:val="28"/>
          <w:szCs w:val="28"/>
          <w:cs/>
        </w:rPr>
        <w:t>กำหนดเงื่อนไข</w:t>
      </w:r>
      <w:r>
        <w:rPr>
          <w:rFonts w:asciiTheme="majorBidi" w:hAnsiTheme="majorBidi" w:cstheme="majorBidi" w:hint="cs"/>
          <w:b/>
          <w:sz w:val="28"/>
          <w:szCs w:val="28"/>
          <w:cs/>
        </w:rPr>
        <w:t xml:space="preserve">ตามที่ระบุไว้ เช่น </w:t>
      </w:r>
      <w:r w:rsidRPr="00F321C0">
        <w:rPr>
          <w:rFonts w:asciiTheme="majorBidi" w:hAnsiTheme="majorBidi" w:cstheme="majorBidi" w:hint="cs"/>
          <w:b/>
          <w:sz w:val="28"/>
          <w:szCs w:val="28"/>
          <w:cs/>
        </w:rPr>
        <w:t>การดำรงอัตราส่วนหนี้สินต่อส่วนของ</w:t>
      </w:r>
      <w:r w:rsidR="004249E7">
        <w:rPr>
          <w:rFonts w:asciiTheme="majorBidi" w:hAnsiTheme="majorBidi" w:cstheme="majorBidi"/>
          <w:b/>
          <w:sz w:val="28"/>
          <w:szCs w:val="28"/>
        </w:rPr>
        <w:br/>
      </w:r>
      <w:r w:rsidRPr="00F321C0">
        <w:rPr>
          <w:rFonts w:asciiTheme="majorBidi" w:hAnsiTheme="majorBidi" w:cstheme="majorBidi" w:hint="cs"/>
          <w:b/>
          <w:sz w:val="28"/>
          <w:szCs w:val="28"/>
          <w:cs/>
        </w:rPr>
        <w:t>ผู้ถือหุ้น ณ วันสิ้นงวดบัญชีของแต่ละปี</w:t>
      </w:r>
    </w:p>
    <w:p w14:paraId="1C49B9A1" w14:textId="41C64B39" w:rsidR="001D0F19" w:rsidRDefault="001D0F19" w:rsidP="00F321C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6F40A20C" w14:textId="77777777" w:rsidR="001D0F19" w:rsidRPr="00F321C0" w:rsidRDefault="001D0F19" w:rsidP="00F321C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p w14:paraId="1A342808" w14:textId="77777777" w:rsidR="00F321C0" w:rsidRPr="00F321C0" w:rsidRDefault="00F321C0" w:rsidP="00F321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46AC5A9" w14:textId="77777777" w:rsidR="004249E7" w:rsidRDefault="00424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0B540961" w14:textId="557B409E" w:rsidR="00DB47A9" w:rsidRPr="00154E62" w:rsidRDefault="00DB47A9" w:rsidP="005D0CA2">
      <w:pPr>
        <w:pStyle w:val="Heading1"/>
        <w:keepLines/>
        <w:numPr>
          <w:ilvl w:val="0"/>
          <w:numId w:val="41"/>
        </w:numPr>
        <w:shd w:val="clear" w:color="auto" w:fill="auto"/>
        <w:tabs>
          <w:tab w:val="left" w:pos="540"/>
        </w:tabs>
        <w:spacing w:line="240" w:lineRule="auto"/>
        <w:ind w:left="990" w:right="-45" w:hanging="990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 w:rsidRPr="00154E6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31F88071" w14:textId="77777777" w:rsidR="00DB47A9" w:rsidRPr="00154E62" w:rsidRDefault="00DB47A9" w:rsidP="00DB47A9">
      <w:pPr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3BD94C4B" w14:textId="42DF41A4" w:rsidR="0099480B" w:rsidRDefault="0042761B" w:rsidP="0099480B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154E62">
        <w:rPr>
          <w:rFonts w:asciiTheme="majorBidi" w:hAnsiTheme="majorBidi" w:cstheme="majorBidi" w:hint="cs"/>
          <w:b/>
          <w:sz w:val="28"/>
          <w:szCs w:val="28"/>
          <w:cs/>
        </w:rPr>
        <w:t>บริษัท</w:t>
      </w:r>
      <w:r w:rsidR="00DB47A9" w:rsidRPr="00154E62">
        <w:rPr>
          <w:rFonts w:asciiTheme="majorBidi" w:hAnsiTheme="majorBidi" w:cstheme="majorBidi"/>
          <w:b/>
          <w:sz w:val="28"/>
          <w:szCs w:val="28"/>
          <w:cs/>
        </w:rPr>
        <w:t>ดำเนินธุรกิจหลักในส่วนงานด</w:t>
      </w:r>
      <w:r w:rsidR="00DB47A9" w:rsidRPr="00154E62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DB47A9" w:rsidRPr="00154E62">
        <w:rPr>
          <w:rFonts w:asciiTheme="majorBidi" w:hAnsiTheme="majorBidi" w:cstheme="majorBidi"/>
          <w:b/>
          <w:sz w:val="28"/>
          <w:szCs w:val="28"/>
          <w:cs/>
        </w:rPr>
        <w:t>เนินงานที่รายงานเพียงส่วนงานเดียว คือ</w:t>
      </w:r>
      <w:r w:rsidR="0033375E" w:rsidRPr="00154E62">
        <w:rPr>
          <w:rFonts w:asciiTheme="majorBidi" w:hAnsiTheme="majorBidi" w:cstheme="majorBidi" w:hint="cs"/>
          <w:b/>
          <w:sz w:val="28"/>
          <w:szCs w:val="28"/>
          <w:cs/>
        </w:rPr>
        <w:t>ธุรกิจการ</w:t>
      </w:r>
      <w:r w:rsidR="00DB47A9" w:rsidRPr="00154E62">
        <w:rPr>
          <w:rFonts w:asciiTheme="majorBidi" w:hAnsiTheme="majorBidi" w:cstheme="majorBidi"/>
          <w:b/>
          <w:sz w:val="28"/>
          <w:szCs w:val="28"/>
          <w:cs/>
        </w:rPr>
        <w:t xml:space="preserve">ให้สินเชื่อ และบริษัทย่อยแต่ละบริษัทดำเนินธุรกิจหลักเพียงส่วนงานเดียว คือธุรกิจนายหน้าประกันภัย และธุรกิจสินเชื่อเช่าซื้อรถจักรยานยนต์ </w:t>
      </w:r>
      <w:r w:rsidR="00E22E29" w:rsidRPr="00154E62">
        <w:rPr>
          <w:rFonts w:asciiTheme="majorBidi" w:hAnsiTheme="majorBidi" w:cstheme="majorBidi" w:hint="cs"/>
          <w:b/>
          <w:sz w:val="28"/>
          <w:szCs w:val="28"/>
          <w:cs/>
        </w:rPr>
        <w:t>กลุ่ม</w:t>
      </w:r>
      <w:r w:rsidR="00DB47A9" w:rsidRPr="00154E62">
        <w:rPr>
          <w:rFonts w:asciiTheme="majorBidi" w:hAnsiTheme="majorBidi" w:cstheme="majorBidi"/>
          <w:b/>
          <w:sz w:val="28"/>
          <w:szCs w:val="28"/>
          <w:cs/>
        </w:rPr>
        <w:t xml:space="preserve">บริษัทและบริษัทดำเนินธุรกิจในเขตภูมิศาสตร์เดียว คือประเทศไทย ในระหว่างงวดปัจจุบัน </w:t>
      </w:r>
      <w:r w:rsidRPr="00154E62"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</w:t>
      </w:r>
      <w:r w:rsidR="00DB47A9" w:rsidRPr="00154E62">
        <w:rPr>
          <w:rFonts w:asciiTheme="majorBidi" w:hAnsiTheme="majorBidi" w:cstheme="majorBidi"/>
          <w:b/>
          <w:sz w:val="28"/>
          <w:szCs w:val="28"/>
          <w:cs/>
        </w:rPr>
        <w:t>ไม่มีการเปลี่ยนแปลงโครงสร้างของส่วนงานดำเนินงาน</w:t>
      </w:r>
    </w:p>
    <w:p w14:paraId="22B71E67" w14:textId="77777777" w:rsidR="0099480B" w:rsidRDefault="0099480B" w:rsidP="0099480B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0A2C19E6" w14:textId="1A50A42D" w:rsidR="0099480B" w:rsidRPr="0099480B" w:rsidRDefault="0099480B" w:rsidP="0099480B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  <w:sectPr w:rsidR="0099480B" w:rsidRPr="0099480B" w:rsidSect="00F321C0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99480B">
        <w:rPr>
          <w:rFonts w:asciiTheme="majorBidi" w:hAnsiTheme="majorBidi" w:cs="Angsana New" w:hint="cs"/>
          <w:sz w:val="28"/>
          <w:szCs w:val="28"/>
          <w:cs/>
        </w:rPr>
        <w:t>การรับรู้รายได้ของธุรกิจการให้สินเชื่อและธุรกิจสินเชื่อเช่าซื้อรถจักยานยนต์จะรับรู้โดยใช้วิธีอัตราดอกเบี้ยที่แท้จริง</w:t>
      </w:r>
      <w:r w:rsidRPr="0099480B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99480B">
        <w:rPr>
          <w:rFonts w:asciiTheme="majorBidi" w:hAnsiTheme="majorBidi" w:cs="Angsana New"/>
          <w:sz w:val="28"/>
          <w:szCs w:val="28"/>
        </w:rPr>
        <w:t xml:space="preserve">Effective interest rate method) </w:t>
      </w:r>
      <w:r w:rsidRPr="0099480B">
        <w:rPr>
          <w:rFonts w:asciiTheme="majorBidi" w:hAnsiTheme="majorBidi" w:cs="Angsana New" w:hint="cs"/>
          <w:sz w:val="28"/>
          <w:szCs w:val="28"/>
          <w:cs/>
        </w:rPr>
        <w:t>ตลอดอายุสัญญา</w:t>
      </w:r>
      <w:r w:rsidRPr="0099480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9480B">
        <w:rPr>
          <w:rFonts w:asciiTheme="majorBidi" w:hAnsiTheme="majorBidi" w:cs="Angsana New" w:hint="cs"/>
          <w:sz w:val="28"/>
          <w:szCs w:val="28"/>
          <w:cs/>
        </w:rPr>
        <w:t>ในขณะที่การรับรู้รายได้ของธุรกิจนายหน้าประกันภัยจะเกิดขึ้น</w:t>
      </w:r>
      <w:r w:rsidRPr="0099480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9480B">
        <w:rPr>
          <w:rFonts w:asciiTheme="majorBidi" w:hAnsiTheme="majorBidi" w:cs="Angsana New" w:hint="cs"/>
          <w:sz w:val="28"/>
          <w:szCs w:val="28"/>
          <w:cs/>
        </w:rPr>
        <w:t>ณ</w:t>
      </w:r>
      <w:r w:rsidRPr="0099480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9480B">
        <w:rPr>
          <w:rFonts w:asciiTheme="majorBidi" w:hAnsiTheme="majorBidi" w:cs="Angsana New" w:hint="cs"/>
          <w:sz w:val="28"/>
          <w:szCs w:val="28"/>
          <w:cs/>
        </w:rPr>
        <w:t>ช่วงเวลาใดเวลาหนึ่งเมื่อลูกค้ามีอำนาจควบคุมในสินค้า</w:t>
      </w:r>
    </w:p>
    <w:p w14:paraId="25053130" w14:textId="661616E7" w:rsidR="00B17B80" w:rsidRPr="00264129" w:rsidRDefault="007552C5" w:rsidP="00264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="Angsana New"/>
          <w:b/>
          <w:sz w:val="28"/>
          <w:szCs w:val="28"/>
          <w:cs/>
        </w:rPr>
      </w:pPr>
      <w:r w:rsidRPr="00350817">
        <w:rPr>
          <w:rFonts w:asciiTheme="majorBidi" w:hAnsiTheme="majorBidi" w:cstheme="majorBidi"/>
          <w:b/>
          <w:sz w:val="28"/>
          <w:szCs w:val="28"/>
          <w:cs/>
        </w:rPr>
        <w:lastRenderedPageBreak/>
        <w:t>ข้อมูลทางการเงินจำแนกตามส่วนงานของ</w:t>
      </w:r>
      <w:r w:rsidR="00EC2108">
        <w:rPr>
          <w:rFonts w:asciiTheme="majorBidi" w:hAnsiTheme="majorBidi" w:cstheme="majorBidi" w:hint="cs"/>
          <w:b/>
          <w:sz w:val="28"/>
          <w:szCs w:val="28"/>
          <w:cs/>
        </w:rPr>
        <w:t>กลุ่ม</w:t>
      </w:r>
      <w:r w:rsidRPr="00350817">
        <w:rPr>
          <w:rFonts w:asciiTheme="majorBidi" w:hAnsiTheme="majorBidi" w:cstheme="majorBidi"/>
          <w:b/>
          <w:sz w:val="28"/>
          <w:szCs w:val="28"/>
          <w:cs/>
        </w:rPr>
        <w:t>บริษัทและบริษัทสำหรับงวดสามเดือนสิ้นสุดวันที่</w:t>
      </w:r>
      <w:r w:rsidRPr="00350817">
        <w:rPr>
          <w:rFonts w:asciiTheme="majorBidi" w:hAnsiTheme="majorBidi" w:cstheme="majorBidi"/>
          <w:bCs/>
          <w:sz w:val="28"/>
          <w:szCs w:val="28"/>
        </w:rPr>
        <w:t xml:space="preserve"> 31 </w:t>
      </w:r>
      <w:r w:rsidRPr="00350817">
        <w:rPr>
          <w:rFonts w:asciiTheme="majorBidi" w:hAnsiTheme="majorBidi" w:cstheme="majorBidi"/>
          <w:b/>
          <w:sz w:val="28"/>
          <w:szCs w:val="28"/>
          <w:cs/>
        </w:rPr>
        <w:t xml:space="preserve">มีนาคม </w:t>
      </w:r>
      <w:r w:rsidRPr="00350817">
        <w:rPr>
          <w:rFonts w:asciiTheme="majorBidi" w:hAnsiTheme="majorBidi" w:cstheme="majorBidi"/>
          <w:bCs/>
          <w:sz w:val="28"/>
          <w:szCs w:val="28"/>
        </w:rPr>
        <w:t>2563</w:t>
      </w:r>
      <w:r w:rsidRPr="00350817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350817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350817">
        <w:rPr>
          <w:rFonts w:asciiTheme="majorBidi" w:hAnsiTheme="majorBidi" w:cstheme="majorBidi"/>
          <w:bCs/>
          <w:sz w:val="28"/>
          <w:szCs w:val="28"/>
        </w:rPr>
        <w:t>2562</w:t>
      </w:r>
      <w:r w:rsidRPr="00350817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350817">
        <w:rPr>
          <w:rFonts w:asciiTheme="majorBidi" w:hAnsiTheme="majorBidi" w:cstheme="majorBidi"/>
          <w:b/>
          <w:sz w:val="28"/>
          <w:szCs w:val="28"/>
          <w:cs/>
        </w:rPr>
        <w:t>มีดังต่อไปนี้</w:t>
      </w:r>
    </w:p>
    <w:p w14:paraId="166AF905" w14:textId="77777777" w:rsidR="007552C5" w:rsidRPr="00E94394" w:rsidRDefault="007552C5" w:rsidP="00B17B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16"/>
          <w:szCs w:val="16"/>
          <w:cs/>
        </w:rPr>
      </w:pPr>
    </w:p>
    <w:tbl>
      <w:tblPr>
        <w:tblStyle w:val="TableGrid"/>
        <w:tblW w:w="1402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823"/>
        <w:gridCol w:w="257"/>
        <w:gridCol w:w="900"/>
        <w:gridCol w:w="270"/>
        <w:gridCol w:w="881"/>
        <w:gridCol w:w="236"/>
        <w:gridCol w:w="819"/>
        <w:gridCol w:w="236"/>
        <w:gridCol w:w="820"/>
        <w:gridCol w:w="236"/>
        <w:gridCol w:w="839"/>
        <w:gridCol w:w="236"/>
        <w:gridCol w:w="820"/>
        <w:gridCol w:w="236"/>
        <w:gridCol w:w="822"/>
        <w:gridCol w:w="236"/>
        <w:gridCol w:w="963"/>
        <w:gridCol w:w="236"/>
        <w:gridCol w:w="919"/>
      </w:tblGrid>
      <w:tr w:rsidR="004074F8" w:rsidRPr="00350817" w14:paraId="72660900" w14:textId="77777777" w:rsidTr="00A610D0">
        <w:trPr>
          <w:trHeight w:val="144"/>
          <w:tblHeader/>
        </w:trPr>
        <w:tc>
          <w:tcPr>
            <w:tcW w:w="3240" w:type="dxa"/>
            <w:shd w:val="clear" w:color="auto" w:fill="auto"/>
            <w:vAlign w:val="bottom"/>
          </w:tcPr>
          <w:p w14:paraId="5644A3B6" w14:textId="7785BED5" w:rsidR="00ED6635" w:rsidRPr="00350817" w:rsidRDefault="00ED6635" w:rsidP="00300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cs/>
              </w:rPr>
            </w:pPr>
          </w:p>
        </w:tc>
        <w:tc>
          <w:tcPr>
            <w:tcW w:w="10785" w:type="dxa"/>
            <w:gridSpan w:val="19"/>
            <w:vAlign w:val="bottom"/>
          </w:tcPr>
          <w:p w14:paraId="2249559C" w14:textId="6C0659C2" w:rsidR="00ED6635" w:rsidRPr="00350817" w:rsidRDefault="00ED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074F8" w:rsidRPr="00350817" w14:paraId="0C2B2B00" w14:textId="77777777" w:rsidTr="00A610D0">
        <w:trPr>
          <w:trHeight w:val="399"/>
          <w:tblHeader/>
        </w:trPr>
        <w:tc>
          <w:tcPr>
            <w:tcW w:w="3240" w:type="dxa"/>
            <w:shd w:val="clear" w:color="auto" w:fill="auto"/>
            <w:vAlign w:val="bottom"/>
          </w:tcPr>
          <w:p w14:paraId="4F744234" w14:textId="18756BED" w:rsidR="00ED6635" w:rsidRPr="00350817" w:rsidRDefault="00ED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3A1CB2D0" w14:textId="2BD0A686" w:rsidR="00ED6635" w:rsidRPr="00350817" w:rsidRDefault="00654E08" w:rsidP="0035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 w:rsidR="00FC6A97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</w:t>
            </w: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70" w:type="dxa"/>
            <w:vAlign w:val="bottom"/>
          </w:tcPr>
          <w:p w14:paraId="7A049AF1" w14:textId="77777777" w:rsidR="00ED6635" w:rsidRPr="00350817" w:rsidRDefault="00ED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6" w:type="dxa"/>
            <w:gridSpan w:val="3"/>
            <w:vAlign w:val="bottom"/>
          </w:tcPr>
          <w:p w14:paraId="60C363AB" w14:textId="3D34A278" w:rsidR="00ED6635" w:rsidRPr="00350817" w:rsidRDefault="00654E08" w:rsidP="0035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ธุรกิจนายหน้าประกันภัย</w:t>
            </w:r>
          </w:p>
        </w:tc>
        <w:tc>
          <w:tcPr>
            <w:tcW w:w="236" w:type="dxa"/>
            <w:vAlign w:val="bottom"/>
          </w:tcPr>
          <w:p w14:paraId="42D37921" w14:textId="77777777" w:rsidR="00ED6635" w:rsidRPr="00350817" w:rsidRDefault="00ED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5" w:type="dxa"/>
            <w:gridSpan w:val="3"/>
            <w:vAlign w:val="bottom"/>
          </w:tcPr>
          <w:p w14:paraId="45DAB0F1" w14:textId="5D42B823" w:rsidR="00ED6635" w:rsidRPr="00350817" w:rsidRDefault="00654E08" w:rsidP="0035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 w:rsidR="00A379E3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สินเชื่อ</w:t>
            </w: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เช่าซื้อ</w:t>
            </w:r>
            <w:r w:rsidR="00E4565E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รถจักรยานยนต์</w:t>
            </w:r>
          </w:p>
        </w:tc>
        <w:tc>
          <w:tcPr>
            <w:tcW w:w="236" w:type="dxa"/>
            <w:vAlign w:val="bottom"/>
          </w:tcPr>
          <w:p w14:paraId="71C2F21A" w14:textId="77777777" w:rsidR="00ED6635" w:rsidRPr="00350817" w:rsidRDefault="00ED6635" w:rsidP="00654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8" w:type="dxa"/>
            <w:gridSpan w:val="3"/>
            <w:vAlign w:val="bottom"/>
          </w:tcPr>
          <w:p w14:paraId="5ECEC681" w14:textId="09503959" w:rsidR="00ED6635" w:rsidRPr="00350817" w:rsidRDefault="00654E08" w:rsidP="00654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  <w:r w:rsidR="00F5067B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236" w:type="dxa"/>
            <w:vAlign w:val="bottom"/>
          </w:tcPr>
          <w:p w14:paraId="3DA234D4" w14:textId="77777777" w:rsidR="00ED6635" w:rsidRPr="00350817" w:rsidRDefault="00ED6635" w:rsidP="00654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18" w:type="dxa"/>
            <w:gridSpan w:val="3"/>
            <w:vAlign w:val="bottom"/>
          </w:tcPr>
          <w:p w14:paraId="12D18D6C" w14:textId="3287F3F4" w:rsidR="00ED6635" w:rsidRPr="00350817" w:rsidRDefault="00654E08" w:rsidP="00654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327E3" w:rsidRPr="00350817" w14:paraId="4E42A556" w14:textId="77777777" w:rsidTr="00A610D0">
        <w:trPr>
          <w:trHeight w:val="144"/>
          <w:tblHeader/>
        </w:trPr>
        <w:tc>
          <w:tcPr>
            <w:tcW w:w="3240" w:type="dxa"/>
            <w:vAlign w:val="bottom"/>
          </w:tcPr>
          <w:p w14:paraId="6F1D4C67" w14:textId="20A6C751" w:rsidR="00480DC5" w:rsidRPr="00350817" w:rsidRDefault="00903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036714" w:rsidRPr="003508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สาม</w:t>
            </w:r>
            <w:r w:rsidRPr="003508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เดือนสิ้นสุด</w:t>
            </w:r>
            <w:r w:rsidR="00A2483A" w:rsidRPr="003508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="00654E08" w:rsidRPr="003508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="00654E08" w:rsidRPr="003508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</w:p>
        </w:tc>
        <w:tc>
          <w:tcPr>
            <w:tcW w:w="823" w:type="dxa"/>
            <w:vAlign w:val="bottom"/>
          </w:tcPr>
          <w:p w14:paraId="52090E77" w14:textId="4CB604B7" w:rsidR="00480DC5" w:rsidRPr="00350817" w:rsidRDefault="0067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257" w:type="dxa"/>
            <w:vAlign w:val="bottom"/>
          </w:tcPr>
          <w:p w14:paraId="407CDF98" w14:textId="77777777" w:rsidR="00480DC5" w:rsidRPr="00350817" w:rsidRDefault="0048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19AA76F" w14:textId="3E9F32BE" w:rsidR="00480DC5" w:rsidRPr="00350817" w:rsidRDefault="0067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2562</w:t>
            </w:r>
          </w:p>
        </w:tc>
        <w:tc>
          <w:tcPr>
            <w:tcW w:w="270" w:type="dxa"/>
            <w:vAlign w:val="bottom"/>
          </w:tcPr>
          <w:p w14:paraId="7515FF4C" w14:textId="77777777" w:rsidR="00480DC5" w:rsidRPr="00350817" w:rsidRDefault="0048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67F00CBB" w14:textId="3C208C95" w:rsidR="00480DC5" w:rsidRPr="00350817" w:rsidRDefault="0067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236" w:type="dxa"/>
            <w:vAlign w:val="bottom"/>
          </w:tcPr>
          <w:p w14:paraId="7F25412A" w14:textId="77777777" w:rsidR="00480DC5" w:rsidRPr="00350817" w:rsidRDefault="0048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5341E34A" w14:textId="5CD39374" w:rsidR="00480DC5" w:rsidRPr="00350817" w:rsidRDefault="0067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2562</w:t>
            </w:r>
          </w:p>
        </w:tc>
        <w:tc>
          <w:tcPr>
            <w:tcW w:w="236" w:type="dxa"/>
            <w:vAlign w:val="bottom"/>
          </w:tcPr>
          <w:p w14:paraId="21B9719D" w14:textId="77777777" w:rsidR="00480DC5" w:rsidRPr="00350817" w:rsidRDefault="0048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624864CE" w14:textId="3A1756BE" w:rsidR="00480DC5" w:rsidRPr="00350817" w:rsidRDefault="0067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236" w:type="dxa"/>
            <w:vAlign w:val="bottom"/>
          </w:tcPr>
          <w:p w14:paraId="0E502BB3" w14:textId="77777777" w:rsidR="00480DC5" w:rsidRPr="00350817" w:rsidRDefault="0048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34A924FB" w14:textId="16F7D375" w:rsidR="00480DC5" w:rsidRPr="00350817" w:rsidRDefault="0067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2562</w:t>
            </w:r>
          </w:p>
        </w:tc>
        <w:tc>
          <w:tcPr>
            <w:tcW w:w="236" w:type="dxa"/>
            <w:vAlign w:val="bottom"/>
          </w:tcPr>
          <w:p w14:paraId="57FC7870" w14:textId="77777777" w:rsidR="00480DC5" w:rsidRPr="00350817" w:rsidRDefault="0048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0BA556EE" w14:textId="544A663A" w:rsidR="00480DC5" w:rsidRPr="00350817" w:rsidRDefault="0067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236" w:type="dxa"/>
            <w:vAlign w:val="bottom"/>
          </w:tcPr>
          <w:p w14:paraId="61048DB3" w14:textId="77777777" w:rsidR="00480DC5" w:rsidRPr="00350817" w:rsidRDefault="0048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06BCF06F" w14:textId="745D7DB7" w:rsidR="00480DC5" w:rsidRPr="00350817" w:rsidRDefault="0067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2562</w:t>
            </w:r>
          </w:p>
        </w:tc>
        <w:tc>
          <w:tcPr>
            <w:tcW w:w="236" w:type="dxa"/>
            <w:vAlign w:val="bottom"/>
          </w:tcPr>
          <w:p w14:paraId="19609517" w14:textId="77777777" w:rsidR="00480DC5" w:rsidRPr="00350817" w:rsidRDefault="0048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vAlign w:val="bottom"/>
          </w:tcPr>
          <w:p w14:paraId="294440C4" w14:textId="2676EE56" w:rsidR="00480DC5" w:rsidRPr="00350817" w:rsidRDefault="0067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236" w:type="dxa"/>
            <w:vAlign w:val="bottom"/>
          </w:tcPr>
          <w:p w14:paraId="3A755587" w14:textId="77777777" w:rsidR="00480DC5" w:rsidRPr="00350817" w:rsidRDefault="00480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14:paraId="425EE9F8" w14:textId="0C4F9861" w:rsidR="00480DC5" w:rsidRPr="00350817" w:rsidRDefault="0067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2562</w:t>
            </w:r>
          </w:p>
        </w:tc>
      </w:tr>
      <w:tr w:rsidR="009F7A5C" w:rsidRPr="00350817" w14:paraId="4423369C" w14:textId="77777777" w:rsidTr="00A610D0">
        <w:trPr>
          <w:trHeight w:val="144"/>
          <w:tblHeader/>
        </w:trPr>
        <w:tc>
          <w:tcPr>
            <w:tcW w:w="3240" w:type="dxa"/>
            <w:vAlign w:val="bottom"/>
          </w:tcPr>
          <w:p w14:paraId="6DCDB0B4" w14:textId="77777777" w:rsidR="004716EA" w:rsidRPr="00350817" w:rsidRDefault="0047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785" w:type="dxa"/>
            <w:gridSpan w:val="19"/>
            <w:vAlign w:val="bottom"/>
          </w:tcPr>
          <w:p w14:paraId="0700C8C7" w14:textId="1CBCBF55" w:rsidR="004716EA" w:rsidRPr="00350817" w:rsidRDefault="0047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 w:rsidR="00654E08" w:rsidRPr="0035081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</w:t>
            </w:r>
            <w:r w:rsidRPr="0035081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นบาท)</w:t>
            </w:r>
          </w:p>
        </w:tc>
      </w:tr>
      <w:tr w:rsidR="006A4832" w:rsidRPr="00350817" w14:paraId="1DE9F186" w14:textId="77777777" w:rsidTr="00A610D0">
        <w:trPr>
          <w:trHeight w:val="144"/>
        </w:trPr>
        <w:tc>
          <w:tcPr>
            <w:tcW w:w="3240" w:type="dxa"/>
            <w:shd w:val="clear" w:color="auto" w:fill="auto"/>
          </w:tcPr>
          <w:p w14:paraId="300E682F" w14:textId="7FB371C3" w:rsidR="008C52B4" w:rsidRPr="001C1F9F" w:rsidRDefault="008C52B4" w:rsidP="00356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รายได้ดอกเบี้ยและค่าธรรมเนียมในกา</w:t>
            </w:r>
            <w:r w:rsidR="00085D18">
              <w:rPr>
                <w:rFonts w:asciiTheme="majorBidi" w:hAnsiTheme="majorBidi" w:cstheme="majorBidi" w:hint="cs"/>
                <w:sz w:val="24"/>
                <w:szCs w:val="24"/>
                <w:cs/>
              </w:rPr>
              <w:t>ร</w:t>
            </w: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ให้บริการสินเชื่อ</w:t>
            </w:r>
            <w:r w:rsidR="00AA57B7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และสัญญาเช่าซื้อ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33BF96A9" w14:textId="14C59B64" w:rsidR="008C52B4" w:rsidRPr="001C1F9F" w:rsidRDefault="00CE7532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3,324,640</w:t>
            </w:r>
          </w:p>
        </w:tc>
        <w:tc>
          <w:tcPr>
            <w:tcW w:w="257" w:type="dxa"/>
            <w:shd w:val="clear" w:color="auto" w:fill="auto"/>
          </w:tcPr>
          <w:p w14:paraId="5803A517" w14:textId="77777777" w:rsidR="008C52B4" w:rsidRPr="001C1F9F" w:rsidRDefault="008C52B4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E13913" w14:textId="5F9FD9C7" w:rsidR="008C52B4" w:rsidRPr="001C1F9F" w:rsidRDefault="008C52B4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2,665,318</w:t>
            </w:r>
          </w:p>
        </w:tc>
        <w:tc>
          <w:tcPr>
            <w:tcW w:w="270" w:type="dxa"/>
            <w:shd w:val="clear" w:color="auto" w:fill="auto"/>
          </w:tcPr>
          <w:p w14:paraId="41575FF3" w14:textId="77777777" w:rsidR="008C52B4" w:rsidRPr="001C1F9F" w:rsidRDefault="008C52B4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008C325" w14:textId="0EA3B5E6" w:rsidR="008C52B4" w:rsidRPr="001C1F9F" w:rsidRDefault="006204F1" w:rsidP="008E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33426C" w14:textId="77777777" w:rsidR="008C52B4" w:rsidRPr="001C1F9F" w:rsidRDefault="008C52B4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</w:tcPr>
          <w:p w14:paraId="7B3EB77B" w14:textId="77777777" w:rsidR="00F1487F" w:rsidRPr="001C1F9F" w:rsidRDefault="00F1487F" w:rsidP="00F1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881D38" w14:textId="06D38269" w:rsidR="008C52B4" w:rsidRPr="001C1F9F" w:rsidRDefault="008C52B4" w:rsidP="00F1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D5F471" w14:textId="77777777" w:rsidR="008C52B4" w:rsidRPr="00CE7532" w:rsidRDefault="008C52B4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30F59B5" w14:textId="30D1EAA5" w:rsidR="008C52B4" w:rsidRPr="00CE7532" w:rsidRDefault="006204F1" w:rsidP="008E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7,60</w:t>
            </w:r>
            <w:r w:rsidR="003C254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5EF1599B" w14:textId="77777777" w:rsidR="008C52B4" w:rsidRPr="00CE7532" w:rsidRDefault="008C52B4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C077BE1" w14:textId="0A994908" w:rsidR="008C52B4" w:rsidRPr="00CE7532" w:rsidRDefault="008C52B4" w:rsidP="00F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E753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284824" w14:textId="77777777" w:rsidR="008C52B4" w:rsidRPr="00CE7532" w:rsidRDefault="008C52B4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2649261" w14:textId="14EBAB42" w:rsidR="008C52B4" w:rsidRPr="00CE7532" w:rsidRDefault="002F3B46" w:rsidP="008E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504C1B" w14:textId="77777777" w:rsidR="008C52B4" w:rsidRPr="000D6776" w:rsidRDefault="008C52B4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0E84A2D9" w14:textId="4E58EC4B" w:rsidR="008C52B4" w:rsidRPr="002F3B46" w:rsidRDefault="008C52B4" w:rsidP="008E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F3B46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680CB1" w14:textId="77777777" w:rsidR="008C52B4" w:rsidRPr="002F3B46" w:rsidRDefault="008C52B4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FBB9C12" w14:textId="0023996B" w:rsidR="008C52B4" w:rsidRPr="001C1F9F" w:rsidRDefault="002F3B46" w:rsidP="00A6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3,332,24</w:t>
            </w:r>
            <w:r w:rsidR="003C254E" w:rsidRPr="001C1F9F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3B5F3A1A" w14:textId="77777777" w:rsidR="008C52B4" w:rsidRPr="001C1F9F" w:rsidRDefault="008C52B4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36C5A390" w14:textId="77777777" w:rsidR="00F1487F" w:rsidRPr="001C1F9F" w:rsidRDefault="00F1487F" w:rsidP="00380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44CFEF" w14:textId="3011D282" w:rsidR="008C52B4" w:rsidRPr="001C1F9F" w:rsidRDefault="0038070C" w:rsidP="00A6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2,665,318</w:t>
            </w:r>
          </w:p>
        </w:tc>
      </w:tr>
      <w:tr w:rsidR="006A4832" w:rsidRPr="00350817" w14:paraId="4F4F28B3" w14:textId="77777777" w:rsidTr="00A610D0">
        <w:trPr>
          <w:trHeight w:val="144"/>
        </w:trPr>
        <w:tc>
          <w:tcPr>
            <w:tcW w:w="3240" w:type="dxa"/>
            <w:shd w:val="clear" w:color="auto" w:fill="auto"/>
          </w:tcPr>
          <w:p w14:paraId="32E35229" w14:textId="3608DAEC" w:rsidR="008C52B4" w:rsidRPr="001C1F9F" w:rsidRDefault="008C52B4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55D3B660" w14:textId="4130E1A4" w:rsidR="008C52B4" w:rsidRPr="001C1F9F" w:rsidRDefault="00CE7532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177,618</w:t>
            </w:r>
          </w:p>
        </w:tc>
        <w:tc>
          <w:tcPr>
            <w:tcW w:w="257" w:type="dxa"/>
            <w:shd w:val="clear" w:color="auto" w:fill="auto"/>
          </w:tcPr>
          <w:p w14:paraId="360865A8" w14:textId="77777777" w:rsidR="008C52B4" w:rsidRPr="001C1F9F" w:rsidRDefault="008C52B4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309D44" w14:textId="2809F55B" w:rsidR="008C52B4" w:rsidRPr="001C1F9F" w:rsidRDefault="008C52B4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167,567</w:t>
            </w:r>
          </w:p>
        </w:tc>
        <w:tc>
          <w:tcPr>
            <w:tcW w:w="270" w:type="dxa"/>
            <w:shd w:val="clear" w:color="auto" w:fill="auto"/>
          </w:tcPr>
          <w:p w14:paraId="130E4599" w14:textId="77777777" w:rsidR="008C52B4" w:rsidRPr="001C1F9F" w:rsidRDefault="008C52B4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2590B6DB" w14:textId="1B26CEEB" w:rsidR="008C52B4" w:rsidRPr="001C1F9F" w:rsidRDefault="006204F1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12,446</w:t>
            </w:r>
          </w:p>
        </w:tc>
        <w:tc>
          <w:tcPr>
            <w:tcW w:w="236" w:type="dxa"/>
            <w:shd w:val="clear" w:color="auto" w:fill="auto"/>
          </w:tcPr>
          <w:p w14:paraId="3BC3B2D8" w14:textId="77777777" w:rsidR="008C52B4" w:rsidRPr="001C1F9F" w:rsidRDefault="008C52B4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</w:tcPr>
          <w:p w14:paraId="5DB0E6A7" w14:textId="75B2A5CC" w:rsidR="008C52B4" w:rsidRPr="001C1F9F" w:rsidRDefault="008C52B4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10,057</w:t>
            </w:r>
          </w:p>
        </w:tc>
        <w:tc>
          <w:tcPr>
            <w:tcW w:w="236" w:type="dxa"/>
            <w:shd w:val="clear" w:color="auto" w:fill="auto"/>
          </w:tcPr>
          <w:p w14:paraId="668D7ADE" w14:textId="77777777" w:rsidR="008C52B4" w:rsidRPr="00CE7532" w:rsidRDefault="008C52B4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CAF8D8F" w14:textId="3CF43CAE" w:rsidR="008C52B4" w:rsidRPr="00CE7532" w:rsidRDefault="006204F1" w:rsidP="008E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236" w:type="dxa"/>
            <w:shd w:val="clear" w:color="auto" w:fill="auto"/>
          </w:tcPr>
          <w:p w14:paraId="55D68AE7" w14:textId="77777777" w:rsidR="008C52B4" w:rsidRPr="00CE7532" w:rsidRDefault="008C52B4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29BA599" w14:textId="7393FFE2" w:rsidR="008C52B4" w:rsidRPr="00CE7532" w:rsidRDefault="008C52B4" w:rsidP="00F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E753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2CA4B7" w14:textId="77777777" w:rsidR="008C52B4" w:rsidRPr="00CE7532" w:rsidRDefault="008C52B4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73B7DAEB" w14:textId="72852404" w:rsidR="008C52B4" w:rsidRPr="00CE7532" w:rsidRDefault="002F3B46" w:rsidP="008E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564C6C" w14:textId="77777777" w:rsidR="008C52B4" w:rsidRPr="000D6776" w:rsidRDefault="008C52B4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5CBED088" w14:textId="47D41BCC" w:rsidR="008C52B4" w:rsidRPr="002F3B46" w:rsidRDefault="008C52B4" w:rsidP="008E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F3B46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52D0A4" w14:textId="77777777" w:rsidR="008C52B4" w:rsidRPr="002F3B46" w:rsidRDefault="008C52B4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471AF83F" w14:textId="254D8C75" w:rsidR="008C52B4" w:rsidRPr="001C1F9F" w:rsidRDefault="002F3B46" w:rsidP="00A6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190,076</w:t>
            </w:r>
          </w:p>
        </w:tc>
        <w:tc>
          <w:tcPr>
            <w:tcW w:w="236" w:type="dxa"/>
            <w:shd w:val="clear" w:color="auto" w:fill="auto"/>
          </w:tcPr>
          <w:p w14:paraId="70B26C77" w14:textId="77777777" w:rsidR="008C52B4" w:rsidRPr="001C1F9F" w:rsidRDefault="008C52B4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07F7FA6F" w14:textId="0D5099E7" w:rsidR="008C52B4" w:rsidRPr="001C1F9F" w:rsidRDefault="0038070C" w:rsidP="00A6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177,624</w:t>
            </w:r>
          </w:p>
        </w:tc>
      </w:tr>
      <w:tr w:rsidR="004074F8" w:rsidRPr="00350817" w14:paraId="2F3CD8CA" w14:textId="77777777" w:rsidTr="00E94394">
        <w:trPr>
          <w:trHeight w:val="144"/>
        </w:trPr>
        <w:tc>
          <w:tcPr>
            <w:tcW w:w="3240" w:type="dxa"/>
            <w:shd w:val="clear" w:color="auto" w:fill="auto"/>
          </w:tcPr>
          <w:p w14:paraId="2AD93398" w14:textId="64E790C3" w:rsidR="008C52B4" w:rsidRPr="001C1F9F" w:rsidRDefault="008C52B4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D1C84" w14:textId="480C5481" w:rsidR="008C52B4" w:rsidRPr="001C1F9F" w:rsidRDefault="00CE7532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28,282</w:t>
            </w:r>
          </w:p>
        </w:tc>
        <w:tc>
          <w:tcPr>
            <w:tcW w:w="257" w:type="dxa"/>
            <w:shd w:val="clear" w:color="auto" w:fill="auto"/>
          </w:tcPr>
          <w:p w14:paraId="4B5BED09" w14:textId="77777777" w:rsidR="008C52B4" w:rsidRPr="001C1F9F" w:rsidRDefault="008C52B4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1607E" w14:textId="74FC0AF9" w:rsidR="008C52B4" w:rsidRPr="001C1F9F" w:rsidRDefault="008C52B4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22,132</w:t>
            </w:r>
          </w:p>
        </w:tc>
        <w:tc>
          <w:tcPr>
            <w:tcW w:w="270" w:type="dxa"/>
            <w:shd w:val="clear" w:color="auto" w:fill="auto"/>
          </w:tcPr>
          <w:p w14:paraId="69FF7CAA" w14:textId="77777777" w:rsidR="008C52B4" w:rsidRPr="001C1F9F" w:rsidRDefault="008C52B4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E7D1F" w14:textId="3EB06C9D" w:rsidR="008C52B4" w:rsidRPr="001C1F9F" w:rsidRDefault="006204F1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  <w:tc>
          <w:tcPr>
            <w:tcW w:w="236" w:type="dxa"/>
            <w:shd w:val="clear" w:color="auto" w:fill="auto"/>
          </w:tcPr>
          <w:p w14:paraId="08F2CF4E" w14:textId="77777777" w:rsidR="008C52B4" w:rsidRPr="001C1F9F" w:rsidRDefault="008C52B4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660789EC" w14:textId="47712660" w:rsidR="008C52B4" w:rsidRPr="001C1F9F" w:rsidRDefault="008C52B4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236" w:type="dxa"/>
            <w:shd w:val="clear" w:color="auto" w:fill="auto"/>
          </w:tcPr>
          <w:p w14:paraId="4A43117A" w14:textId="77777777" w:rsidR="008C52B4" w:rsidRPr="00CE7532" w:rsidRDefault="008C52B4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260FF" w14:textId="0397AF71" w:rsidR="008C52B4" w:rsidRPr="00CE7532" w:rsidRDefault="006204F1" w:rsidP="008E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4FCACA" w14:textId="77777777" w:rsidR="008C52B4" w:rsidRPr="00CE7532" w:rsidRDefault="008C52B4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36B0B" w14:textId="319DD520" w:rsidR="008C52B4" w:rsidRPr="00CE7532" w:rsidRDefault="008C52B4" w:rsidP="00F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E753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CE5FAA" w14:textId="77777777" w:rsidR="008C52B4" w:rsidRPr="00CE7532" w:rsidRDefault="008C52B4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</w:tcPr>
          <w:p w14:paraId="3538A7FE" w14:textId="1459FA1E" w:rsidR="008C52B4" w:rsidRPr="00CE7532" w:rsidRDefault="002F3B46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10,537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9918DB1" w14:textId="77777777" w:rsidR="008C52B4" w:rsidRPr="000D6776" w:rsidRDefault="008C52B4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</w:tcPr>
          <w:p w14:paraId="3FF5B803" w14:textId="3FA3BB9A" w:rsidR="008C52B4" w:rsidRPr="002F3B46" w:rsidRDefault="008C52B4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F3B46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2F3B46">
              <w:rPr>
                <w:rFonts w:asciiTheme="majorBidi" w:hAnsiTheme="majorBidi" w:cstheme="majorBidi"/>
                <w:sz w:val="24"/>
                <w:szCs w:val="24"/>
              </w:rPr>
              <w:t>7,154</w:t>
            </w:r>
            <w:r w:rsidRPr="002F3B46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0A11678" w14:textId="77777777" w:rsidR="008C52B4" w:rsidRPr="002F3B46" w:rsidRDefault="008C52B4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7C918" w14:textId="7EDA59C3" w:rsidR="008C52B4" w:rsidRPr="001C1F9F" w:rsidRDefault="002F3B46" w:rsidP="00A6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17,788</w:t>
            </w:r>
          </w:p>
        </w:tc>
        <w:tc>
          <w:tcPr>
            <w:tcW w:w="236" w:type="dxa"/>
            <w:shd w:val="clear" w:color="auto" w:fill="auto"/>
          </w:tcPr>
          <w:p w14:paraId="2D1A6CD8" w14:textId="77777777" w:rsidR="008C52B4" w:rsidRPr="001C1F9F" w:rsidRDefault="008C52B4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shd w:val="clear" w:color="auto" w:fill="auto"/>
          </w:tcPr>
          <w:p w14:paraId="69CE6D1D" w14:textId="32722FEF" w:rsidR="008C52B4" w:rsidRPr="001C1F9F" w:rsidRDefault="0038070C" w:rsidP="00A6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15,026</w:t>
            </w:r>
          </w:p>
        </w:tc>
      </w:tr>
      <w:tr w:rsidR="004074F8" w:rsidRPr="00350817" w14:paraId="50095427" w14:textId="77777777" w:rsidTr="00E94394">
        <w:trPr>
          <w:trHeight w:val="144"/>
        </w:trPr>
        <w:tc>
          <w:tcPr>
            <w:tcW w:w="3240" w:type="dxa"/>
            <w:shd w:val="clear" w:color="auto" w:fill="auto"/>
          </w:tcPr>
          <w:p w14:paraId="4C557C66" w14:textId="77777777" w:rsidR="008C52B4" w:rsidRPr="001C1F9F" w:rsidRDefault="008C52B4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9225AE" w14:textId="0826288B" w:rsidR="008C52B4" w:rsidRPr="001C1F9F" w:rsidRDefault="00CE7532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3,530,540</w:t>
            </w:r>
          </w:p>
        </w:tc>
        <w:tc>
          <w:tcPr>
            <w:tcW w:w="257" w:type="dxa"/>
            <w:shd w:val="clear" w:color="auto" w:fill="auto"/>
          </w:tcPr>
          <w:p w14:paraId="2FBC48C6" w14:textId="77777777" w:rsidR="008C52B4" w:rsidRPr="001C1F9F" w:rsidRDefault="008C52B4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08F1F" w14:textId="5A5CACAC" w:rsidR="008C52B4" w:rsidRPr="001C1F9F" w:rsidRDefault="008C52B4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2,855,017</w:t>
            </w:r>
          </w:p>
        </w:tc>
        <w:tc>
          <w:tcPr>
            <w:tcW w:w="270" w:type="dxa"/>
            <w:shd w:val="clear" w:color="auto" w:fill="auto"/>
          </w:tcPr>
          <w:p w14:paraId="78BF8521" w14:textId="77777777" w:rsidR="008C52B4" w:rsidRPr="001C1F9F" w:rsidRDefault="008C52B4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34044" w14:textId="484EA4A0" w:rsidR="008C52B4" w:rsidRPr="001C1F9F" w:rsidRDefault="006204F1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12,489</w:t>
            </w:r>
          </w:p>
        </w:tc>
        <w:tc>
          <w:tcPr>
            <w:tcW w:w="236" w:type="dxa"/>
            <w:shd w:val="clear" w:color="auto" w:fill="auto"/>
          </w:tcPr>
          <w:p w14:paraId="08A56585" w14:textId="77777777" w:rsidR="008C52B4" w:rsidRPr="001C1F9F" w:rsidRDefault="008C52B4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34599C" w14:textId="23D01620" w:rsidR="008C52B4" w:rsidRPr="001C1F9F" w:rsidRDefault="008C52B4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10,105</w:t>
            </w:r>
          </w:p>
        </w:tc>
        <w:tc>
          <w:tcPr>
            <w:tcW w:w="236" w:type="dxa"/>
            <w:shd w:val="clear" w:color="auto" w:fill="auto"/>
          </w:tcPr>
          <w:p w14:paraId="0F5E9BA7" w14:textId="77777777" w:rsidR="008C52B4" w:rsidRPr="00CE7532" w:rsidRDefault="008C52B4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61150" w14:textId="70C1550E" w:rsidR="008C52B4" w:rsidRPr="00CE7532" w:rsidRDefault="006204F1" w:rsidP="008E0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7,61</w:t>
            </w:r>
            <w:r w:rsidR="00413792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2152F405" w14:textId="77777777" w:rsidR="008C52B4" w:rsidRPr="00CE7532" w:rsidRDefault="008C52B4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682203" w14:textId="71811F73" w:rsidR="008C52B4" w:rsidRPr="00CE7532" w:rsidRDefault="008C52B4" w:rsidP="00F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E753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ED776C" w14:textId="77777777" w:rsidR="008C52B4" w:rsidRPr="00CE7532" w:rsidRDefault="008C52B4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B5C21" w14:textId="37CC4878" w:rsidR="008C52B4" w:rsidRPr="00CE7532" w:rsidRDefault="002F3B46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10,537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6DA150F" w14:textId="77777777" w:rsidR="008C52B4" w:rsidRPr="000D6776" w:rsidRDefault="008C52B4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6CDB3" w14:textId="73C130F0" w:rsidR="008C52B4" w:rsidRPr="002F3B46" w:rsidRDefault="008C52B4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F3B46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2F3B46">
              <w:rPr>
                <w:rFonts w:asciiTheme="majorBidi" w:hAnsiTheme="majorBidi" w:cstheme="majorBidi"/>
                <w:sz w:val="24"/>
                <w:szCs w:val="24"/>
              </w:rPr>
              <w:t>7,154</w:t>
            </w:r>
            <w:r w:rsidRPr="002F3B46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DEDF910" w14:textId="77777777" w:rsidR="008C52B4" w:rsidRPr="002F3B46" w:rsidRDefault="008C52B4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894A7" w14:textId="57B0A8C3" w:rsidR="008C52B4" w:rsidRPr="001C1F9F" w:rsidRDefault="0032361E" w:rsidP="00A6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3,540,1</w:t>
            </w:r>
            <w:r w:rsidR="000F3BAD" w:rsidRPr="001C1F9F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15EBD391" w14:textId="77777777" w:rsidR="008C52B4" w:rsidRPr="001C1F9F" w:rsidRDefault="008C52B4" w:rsidP="008C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00FC2" w14:textId="468BFA2A" w:rsidR="008C52B4" w:rsidRPr="001C1F9F" w:rsidRDefault="0038070C" w:rsidP="00A6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2,857,968</w:t>
            </w:r>
          </w:p>
        </w:tc>
      </w:tr>
      <w:tr w:rsidR="00E94394" w:rsidRPr="00756177" w14:paraId="0B3F48D9" w14:textId="77777777" w:rsidTr="00E94394">
        <w:trPr>
          <w:trHeight w:val="144"/>
        </w:trPr>
        <w:tc>
          <w:tcPr>
            <w:tcW w:w="3240" w:type="dxa"/>
            <w:shd w:val="clear" w:color="auto" w:fill="auto"/>
          </w:tcPr>
          <w:p w14:paraId="2A0B89B1" w14:textId="77777777" w:rsidR="00E94394" w:rsidRPr="00756177" w:rsidRDefault="00E94394" w:rsidP="0036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E0AC5" w14:textId="77777777" w:rsidR="00E94394" w:rsidRPr="00756177" w:rsidRDefault="00E94394" w:rsidP="009E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57" w:type="dxa"/>
            <w:shd w:val="clear" w:color="auto" w:fill="auto"/>
          </w:tcPr>
          <w:p w14:paraId="0ADFD547" w14:textId="77777777" w:rsidR="00E94394" w:rsidRPr="00756177" w:rsidRDefault="00E94394" w:rsidP="009E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5B0A0" w14:textId="77777777" w:rsidR="00E94394" w:rsidRPr="00756177" w:rsidRDefault="00E94394" w:rsidP="009E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1D55CDEF" w14:textId="77777777" w:rsidR="00E94394" w:rsidRPr="00756177" w:rsidRDefault="00E94394" w:rsidP="009E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9FB33" w14:textId="77777777" w:rsidR="00E94394" w:rsidRPr="00756177" w:rsidRDefault="00E94394" w:rsidP="009E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02B6C845" w14:textId="77777777" w:rsidR="00E94394" w:rsidRPr="00756177" w:rsidRDefault="00E94394" w:rsidP="009E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14:paraId="392DB28B" w14:textId="77777777" w:rsidR="00E94394" w:rsidRPr="00756177" w:rsidRDefault="00E94394" w:rsidP="009E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2927502C" w14:textId="77777777" w:rsidR="00E94394" w:rsidRPr="00756177" w:rsidRDefault="00E94394" w:rsidP="009E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</w:tcPr>
          <w:p w14:paraId="643B7203" w14:textId="77777777" w:rsidR="00E94394" w:rsidRPr="00756177" w:rsidRDefault="00E94394" w:rsidP="009E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5791C89C" w14:textId="77777777" w:rsidR="00E94394" w:rsidRPr="00756177" w:rsidRDefault="00E94394" w:rsidP="009E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</w:tcPr>
          <w:p w14:paraId="0EC9FB9D" w14:textId="77777777" w:rsidR="00E94394" w:rsidRPr="00756177" w:rsidRDefault="00E94394" w:rsidP="00A6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75C681EF" w14:textId="77777777" w:rsidR="00E94394" w:rsidRPr="00756177" w:rsidRDefault="00E94394" w:rsidP="009E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</w:tcPr>
          <w:p w14:paraId="5B73AE1A" w14:textId="77777777" w:rsidR="00E94394" w:rsidRPr="00756177" w:rsidRDefault="00E94394" w:rsidP="009E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FEAF415" w14:textId="77777777" w:rsidR="00E94394" w:rsidRPr="00756177" w:rsidRDefault="00E94394" w:rsidP="009E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</w:tcPr>
          <w:p w14:paraId="73A2C542" w14:textId="77777777" w:rsidR="00E94394" w:rsidRPr="00756177" w:rsidRDefault="00E94394" w:rsidP="009E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6766A17" w14:textId="77777777" w:rsidR="00E94394" w:rsidRPr="00756177" w:rsidRDefault="00E94394" w:rsidP="009E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0CA99" w14:textId="77777777" w:rsidR="00E94394" w:rsidRPr="00756177" w:rsidRDefault="00E94394" w:rsidP="00A6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95" w:right="-1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FF92C0B" w14:textId="77777777" w:rsidR="00E94394" w:rsidRPr="00756177" w:rsidRDefault="00E94394" w:rsidP="009E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  <w:shd w:val="clear" w:color="auto" w:fill="auto"/>
          </w:tcPr>
          <w:p w14:paraId="051B8162" w14:textId="77777777" w:rsidR="00E94394" w:rsidRPr="00756177" w:rsidRDefault="00E94394" w:rsidP="00A6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</w:tr>
      <w:tr w:rsidR="009E56A7" w:rsidRPr="00350817" w14:paraId="00C59BA0" w14:textId="77777777" w:rsidTr="00E94394">
        <w:trPr>
          <w:trHeight w:val="144"/>
        </w:trPr>
        <w:tc>
          <w:tcPr>
            <w:tcW w:w="3240" w:type="dxa"/>
            <w:shd w:val="clear" w:color="auto" w:fill="auto"/>
          </w:tcPr>
          <w:p w14:paraId="529B38D0" w14:textId="1765C34F" w:rsidR="009E56A7" w:rsidRPr="001C1F9F" w:rsidRDefault="009E56A7" w:rsidP="0036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</w:t>
            </w:r>
            <w:r w:rsidR="003670F6"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และบริหาร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27DF71C9" w14:textId="188BA7B9" w:rsidR="009E56A7" w:rsidRPr="001C1F9F" w:rsidRDefault="00CE7532" w:rsidP="009E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991F27" w:rsidRPr="001C1F9F">
              <w:rPr>
                <w:rFonts w:asciiTheme="majorBidi" w:hAnsiTheme="majorBidi" w:cstheme="majorBidi"/>
                <w:sz w:val="24"/>
                <w:szCs w:val="24"/>
              </w:rPr>
              <w:t>490</w:t>
            </w:r>
            <w:r w:rsidRPr="001C1F9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91F27" w:rsidRPr="001C1F9F">
              <w:rPr>
                <w:rFonts w:asciiTheme="majorBidi" w:hAnsiTheme="majorBidi" w:cstheme="majorBidi"/>
                <w:sz w:val="24"/>
                <w:szCs w:val="24"/>
              </w:rPr>
              <w:t>586</w:t>
            </w:r>
          </w:p>
        </w:tc>
        <w:tc>
          <w:tcPr>
            <w:tcW w:w="257" w:type="dxa"/>
            <w:shd w:val="clear" w:color="auto" w:fill="auto"/>
          </w:tcPr>
          <w:p w14:paraId="421CE6EA" w14:textId="77777777" w:rsidR="009E56A7" w:rsidRPr="001C1F9F" w:rsidRDefault="009E56A7" w:rsidP="009E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D37001" w14:textId="162CAB13" w:rsidR="009E56A7" w:rsidRPr="001C1F9F" w:rsidRDefault="009E56A7" w:rsidP="009E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1,152,569</w:t>
            </w:r>
          </w:p>
        </w:tc>
        <w:tc>
          <w:tcPr>
            <w:tcW w:w="270" w:type="dxa"/>
            <w:shd w:val="clear" w:color="auto" w:fill="auto"/>
          </w:tcPr>
          <w:p w14:paraId="6F7CBDC3" w14:textId="77777777" w:rsidR="009E56A7" w:rsidRPr="001C1F9F" w:rsidRDefault="009E56A7" w:rsidP="009E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1F88D528" w14:textId="02599984" w:rsidR="009E56A7" w:rsidRPr="001C1F9F" w:rsidRDefault="006204F1" w:rsidP="009E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9,33</w:t>
            </w:r>
            <w:r w:rsidR="00F379BF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5F6627FC" w14:textId="77777777" w:rsidR="009E56A7" w:rsidRPr="001C1F9F" w:rsidRDefault="009E56A7" w:rsidP="009E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</w:tcPr>
          <w:p w14:paraId="6D18E12F" w14:textId="38336A64" w:rsidR="009E56A7" w:rsidRPr="001C1F9F" w:rsidRDefault="009E56A7" w:rsidP="009E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8,522</w:t>
            </w:r>
          </w:p>
        </w:tc>
        <w:tc>
          <w:tcPr>
            <w:tcW w:w="236" w:type="dxa"/>
            <w:shd w:val="clear" w:color="auto" w:fill="auto"/>
          </w:tcPr>
          <w:p w14:paraId="6E83C4D4" w14:textId="77777777" w:rsidR="009E56A7" w:rsidRPr="00CE7532" w:rsidRDefault="009E56A7" w:rsidP="009E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5022E37D" w14:textId="40AE2EE9" w:rsidR="009E56A7" w:rsidRPr="001C1F9F" w:rsidRDefault="006204F1" w:rsidP="009E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4A400F" w:rsidRPr="001C1F9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B46CA1" w:rsidRPr="001C1F9F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4A400F" w:rsidRPr="001C1F9F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657E1098" w14:textId="77777777" w:rsidR="009E56A7" w:rsidRPr="00CE7532" w:rsidRDefault="009E56A7" w:rsidP="009E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304F7D6C" w14:textId="4223F4D4" w:rsidR="009E56A7" w:rsidRPr="00CE7532" w:rsidRDefault="009E56A7" w:rsidP="00A6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753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748B68C8" w14:textId="77777777" w:rsidR="009E56A7" w:rsidRPr="00CE7532" w:rsidRDefault="009E56A7" w:rsidP="009E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233FA49D" w14:textId="42631F1D" w:rsidR="009E56A7" w:rsidRPr="00CE7532" w:rsidRDefault="002F3B46" w:rsidP="009E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59490C">
              <w:rPr>
                <w:rFonts w:asciiTheme="majorBidi" w:hAnsiTheme="majorBidi" w:cstheme="majorBidi"/>
                <w:sz w:val="24"/>
                <w:szCs w:val="24"/>
              </w:rPr>
              <w:t>10,13</w:t>
            </w:r>
            <w:r w:rsidR="00524AA0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B9ADA80" w14:textId="77777777" w:rsidR="009E56A7" w:rsidRPr="000D6776" w:rsidRDefault="009E56A7" w:rsidP="009E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2" w:type="dxa"/>
            <w:shd w:val="clear" w:color="auto" w:fill="auto"/>
          </w:tcPr>
          <w:p w14:paraId="5EBD3491" w14:textId="1D023695" w:rsidR="009E56A7" w:rsidRPr="002F3B46" w:rsidRDefault="009E56A7" w:rsidP="009E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F3B46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2F3B46">
              <w:rPr>
                <w:rFonts w:asciiTheme="majorBidi" w:hAnsiTheme="majorBidi" w:cstheme="majorBidi"/>
                <w:sz w:val="24"/>
                <w:szCs w:val="24"/>
              </w:rPr>
              <w:t>7,154</w:t>
            </w:r>
            <w:r w:rsidRPr="002F3B46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B96973D" w14:textId="77777777" w:rsidR="009E56A7" w:rsidRPr="002F3B46" w:rsidRDefault="009E56A7" w:rsidP="009E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7B34BC99" w14:textId="3624B9D4" w:rsidR="009E56A7" w:rsidRPr="001C1F9F" w:rsidRDefault="002F3B46" w:rsidP="00A6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1C1F9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562BE" w:rsidRPr="001C1F9F">
              <w:rPr>
                <w:rFonts w:asciiTheme="majorBidi" w:hAnsiTheme="majorBidi" w:cstheme="majorBidi"/>
                <w:sz w:val="24"/>
                <w:szCs w:val="24"/>
              </w:rPr>
              <w:t>491,480</w:t>
            </w:r>
          </w:p>
        </w:tc>
        <w:tc>
          <w:tcPr>
            <w:tcW w:w="236" w:type="dxa"/>
            <w:shd w:val="clear" w:color="auto" w:fill="auto"/>
          </w:tcPr>
          <w:p w14:paraId="313437B0" w14:textId="77777777" w:rsidR="009E56A7" w:rsidRPr="001C1F9F" w:rsidRDefault="009E56A7" w:rsidP="009E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3B492963" w14:textId="5CC6F9E0" w:rsidR="009E56A7" w:rsidRPr="001C1F9F" w:rsidRDefault="009E56A7" w:rsidP="00A6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1,153,946</w:t>
            </w:r>
          </w:p>
        </w:tc>
      </w:tr>
      <w:tr w:rsidR="00E94394" w:rsidRPr="00350817" w14:paraId="03A7E5EC" w14:textId="77777777" w:rsidTr="00E94394">
        <w:trPr>
          <w:trHeight w:val="144"/>
        </w:trPr>
        <w:tc>
          <w:tcPr>
            <w:tcW w:w="3240" w:type="dxa"/>
            <w:shd w:val="clear" w:color="auto" w:fill="auto"/>
          </w:tcPr>
          <w:p w14:paraId="0078F022" w14:textId="1BAAEC29" w:rsidR="00E94394" w:rsidRPr="001C1F9F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หนี้สูญและหนี้สงสัยจะสูญ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10904" w14:textId="24094C9C" w:rsidR="00E94394" w:rsidRPr="001C1F9F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4EE3AEED" w14:textId="77777777" w:rsidR="00E94394" w:rsidRPr="001C1F9F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AA28D" w14:textId="3E2A4761" w:rsidR="00E94394" w:rsidRPr="001C1F9F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116,698</w:t>
            </w:r>
          </w:p>
        </w:tc>
        <w:tc>
          <w:tcPr>
            <w:tcW w:w="270" w:type="dxa"/>
            <w:shd w:val="clear" w:color="auto" w:fill="auto"/>
          </w:tcPr>
          <w:p w14:paraId="05FAB6A5" w14:textId="77777777" w:rsidR="00E94394" w:rsidRPr="001C1F9F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D8CFD" w14:textId="17BD2356" w:rsidR="00E94394" w:rsidRPr="001C1F9F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56B6D4" w14:textId="77777777" w:rsidR="00E94394" w:rsidRPr="001C1F9F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0BB0B2AB" w14:textId="000D0C93" w:rsidR="00E94394" w:rsidRPr="001C1F9F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C300D2" w14:textId="77777777" w:rsidR="00E94394" w:rsidRPr="00CE7532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342B2" w14:textId="10A27E3F" w:rsidR="00E94394" w:rsidRPr="001C1F9F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22684D" w14:textId="77777777" w:rsidR="00E94394" w:rsidRPr="00CE7532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</w:tcPr>
          <w:p w14:paraId="5308304E" w14:textId="3FF276DC" w:rsidR="00E94394" w:rsidRPr="00CE7532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E753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321479" w14:textId="77777777" w:rsidR="00E94394" w:rsidRPr="00CE7532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</w:tcPr>
          <w:p w14:paraId="284854A1" w14:textId="5E50BA2A" w:rsidR="00E94394" w:rsidRPr="00CE7532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E362E6" w14:textId="77777777" w:rsidR="00E94394" w:rsidRPr="000D6776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</w:tcPr>
          <w:p w14:paraId="23561D86" w14:textId="05FC705D" w:rsidR="00E94394" w:rsidRPr="002F3B46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F3B46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B75CD8" w14:textId="77777777" w:rsidR="00E94394" w:rsidRPr="002F3B46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4A71A907" w14:textId="68C662F7" w:rsidR="00E94394" w:rsidRPr="001C1F9F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6E543A" w14:textId="77777777" w:rsidR="00E94394" w:rsidRPr="001C1F9F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shd w:val="clear" w:color="auto" w:fill="auto"/>
          </w:tcPr>
          <w:p w14:paraId="74A1F103" w14:textId="0B5851D1" w:rsidR="00E94394" w:rsidRPr="001C1F9F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116,698</w:t>
            </w:r>
          </w:p>
        </w:tc>
      </w:tr>
      <w:tr w:rsidR="00E94394" w:rsidRPr="00350817" w14:paraId="6E635675" w14:textId="77777777" w:rsidTr="00E94394">
        <w:trPr>
          <w:trHeight w:val="144"/>
        </w:trPr>
        <w:tc>
          <w:tcPr>
            <w:tcW w:w="3240" w:type="dxa"/>
            <w:shd w:val="clear" w:color="auto" w:fill="auto"/>
          </w:tcPr>
          <w:p w14:paraId="3C20AF66" w14:textId="3AEFAE97" w:rsidR="00E94394" w:rsidRPr="001C1F9F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5B119" w14:textId="39F9D4E8" w:rsidR="00E94394" w:rsidRPr="001C1F9F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72214F" w:rsidRPr="001C1F9F">
              <w:rPr>
                <w:rFonts w:asciiTheme="majorBidi" w:hAnsiTheme="majorBidi" w:cstheme="majorBidi"/>
                <w:sz w:val="24"/>
                <w:szCs w:val="24"/>
              </w:rPr>
              <w:t>490,586</w:t>
            </w:r>
          </w:p>
        </w:tc>
        <w:tc>
          <w:tcPr>
            <w:tcW w:w="257" w:type="dxa"/>
            <w:shd w:val="clear" w:color="auto" w:fill="auto"/>
          </w:tcPr>
          <w:p w14:paraId="0897EC25" w14:textId="77777777" w:rsidR="00E94394" w:rsidRPr="001C1F9F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AF5AC" w14:textId="3B4D11AC" w:rsidR="00E94394" w:rsidRPr="001C1F9F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1,269,267</w:t>
            </w:r>
          </w:p>
        </w:tc>
        <w:tc>
          <w:tcPr>
            <w:tcW w:w="270" w:type="dxa"/>
            <w:shd w:val="clear" w:color="auto" w:fill="auto"/>
          </w:tcPr>
          <w:p w14:paraId="21BFA419" w14:textId="77777777" w:rsidR="00E94394" w:rsidRPr="001C1F9F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071A0A" w14:textId="6FAD8449" w:rsidR="00E94394" w:rsidRPr="001C1F9F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9,33</w:t>
            </w:r>
            <w:r w:rsidR="00F379BF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3B7ECBFF" w14:textId="77777777" w:rsidR="00E94394" w:rsidRPr="001C1F9F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4D1BA" w14:textId="1725A631" w:rsidR="00E94394" w:rsidRPr="001C1F9F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8,522</w:t>
            </w:r>
          </w:p>
        </w:tc>
        <w:tc>
          <w:tcPr>
            <w:tcW w:w="236" w:type="dxa"/>
            <w:shd w:val="clear" w:color="auto" w:fill="auto"/>
          </w:tcPr>
          <w:p w14:paraId="58CE891C" w14:textId="77777777" w:rsidR="00E94394" w:rsidRPr="00CE7532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EEE63" w14:textId="4069886C" w:rsidR="00E94394" w:rsidRPr="001C1F9F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1,6</w:t>
            </w:r>
            <w:r w:rsidR="00AB5074" w:rsidRPr="001C1F9F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1C1F9F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68BBFF10" w14:textId="77777777" w:rsidR="00E94394" w:rsidRPr="00CE7532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35045F" w14:textId="3C1C161B" w:rsidR="00E94394" w:rsidRPr="00CE7532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E753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7FF57824" w14:textId="77777777" w:rsidR="00E94394" w:rsidRPr="00CE7532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EEFCC" w14:textId="6EB8D2D0" w:rsidR="00E94394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10,</w:t>
            </w:r>
            <w:r w:rsidR="00CD04B3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524AA0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3121C2E" w14:textId="77777777" w:rsidR="00E94394" w:rsidRPr="000D6776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FFDF5" w14:textId="1CBD0CEE" w:rsidR="00E94394" w:rsidRPr="002F3B46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2F3B46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2F3B46">
              <w:rPr>
                <w:rFonts w:asciiTheme="majorBidi" w:hAnsiTheme="majorBidi" w:cstheme="majorBidi"/>
                <w:sz w:val="24"/>
                <w:szCs w:val="24"/>
              </w:rPr>
              <w:t>7,154</w:t>
            </w:r>
            <w:r w:rsidRPr="002F3B46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E4E7366" w14:textId="77777777" w:rsidR="00E94394" w:rsidRPr="002F3B46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ADF043" w14:textId="10AB9372" w:rsidR="00E94394" w:rsidRPr="001C1F9F" w:rsidRDefault="00AB507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1,491,480</w:t>
            </w:r>
          </w:p>
        </w:tc>
        <w:tc>
          <w:tcPr>
            <w:tcW w:w="236" w:type="dxa"/>
            <w:shd w:val="clear" w:color="auto" w:fill="auto"/>
          </w:tcPr>
          <w:p w14:paraId="75E71CDE" w14:textId="77777777" w:rsidR="00E94394" w:rsidRPr="001C1F9F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4B6B62" w14:textId="7A7523E4" w:rsidR="00E94394" w:rsidRPr="001C1F9F" w:rsidRDefault="00266260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1,270,644</w:t>
            </w:r>
          </w:p>
        </w:tc>
      </w:tr>
      <w:tr w:rsidR="00827F14" w:rsidRPr="00756177" w14:paraId="66A6B119" w14:textId="77777777" w:rsidTr="00497E1B">
        <w:trPr>
          <w:trHeight w:val="271"/>
        </w:trPr>
        <w:tc>
          <w:tcPr>
            <w:tcW w:w="3240" w:type="dxa"/>
            <w:shd w:val="clear" w:color="auto" w:fill="auto"/>
          </w:tcPr>
          <w:p w14:paraId="462C850A" w14:textId="77777777" w:rsidR="00E94394" w:rsidRPr="00756177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8A8E6" w14:textId="77777777" w:rsidR="00E94394" w:rsidRPr="00756177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42745858" w14:textId="77777777" w:rsidR="00E94394" w:rsidRPr="00756177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E0B2E" w14:textId="77777777" w:rsidR="00E94394" w:rsidRPr="00756177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CAF83B5" w14:textId="77777777" w:rsidR="00E94394" w:rsidRPr="00756177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C7FBC" w14:textId="77777777" w:rsidR="00E94394" w:rsidRPr="00756177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108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B9D25FE" w14:textId="77777777" w:rsidR="00E94394" w:rsidRPr="00756177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73AD1" w14:textId="77777777" w:rsidR="00E94394" w:rsidRPr="00756177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2850F2" w14:textId="77777777" w:rsidR="00E94394" w:rsidRPr="00756177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jc w:val="right"/>
              <w:rPr>
                <w:rFonts w:asciiTheme="majorBidi" w:hAnsiTheme="majorBidi" w:cs="Angsana New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638C4" w14:textId="77777777" w:rsidR="00E94394" w:rsidRPr="00756177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EACA3C6" w14:textId="77777777" w:rsidR="00E94394" w:rsidRPr="00756177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3C46A" w14:textId="77777777" w:rsidR="00E94394" w:rsidRPr="00756177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162D60C" w14:textId="77777777" w:rsidR="00E94394" w:rsidRPr="00756177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A6566" w14:textId="35603557" w:rsidR="00E94394" w:rsidRPr="00756177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D0C822" w14:textId="77777777" w:rsidR="00E94394" w:rsidRPr="00756177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A7E2B" w14:textId="77777777" w:rsidR="00E94394" w:rsidRPr="00756177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9E70BD7" w14:textId="77777777" w:rsidR="00E94394" w:rsidRPr="00756177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E173C" w14:textId="77777777" w:rsidR="00E94394" w:rsidRPr="00756177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95" w:right="-1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A8E5AB8" w14:textId="77777777" w:rsidR="00E94394" w:rsidRPr="00756177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B43D8" w14:textId="77777777" w:rsidR="00E94394" w:rsidRPr="00756177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</w:tr>
      <w:tr w:rsidR="00E94394" w:rsidRPr="00350817" w14:paraId="36201F77" w14:textId="77777777" w:rsidTr="00AD1BEC">
        <w:trPr>
          <w:trHeight w:val="144"/>
        </w:trPr>
        <w:tc>
          <w:tcPr>
            <w:tcW w:w="3240" w:type="dxa"/>
            <w:shd w:val="clear" w:color="auto" w:fill="auto"/>
          </w:tcPr>
          <w:p w14:paraId="113EC624" w14:textId="6AF4BDC6" w:rsidR="00E94394" w:rsidRPr="001C1F9F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="Angsana New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30441218" w14:textId="21442ACC" w:rsidR="00E94394" w:rsidRPr="001C1F9F" w:rsidRDefault="0039471B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="Angsana New"/>
                <w:sz w:val="24"/>
                <w:szCs w:val="24"/>
              </w:rPr>
              <w:t>2,039,95</w:t>
            </w:r>
            <w:r w:rsidR="009D6F18" w:rsidRPr="001C1F9F">
              <w:rPr>
                <w:rFonts w:asciiTheme="majorBidi" w:hAnsiTheme="majorBidi" w:cs="Angsana New"/>
                <w:sz w:val="24"/>
                <w:szCs w:val="24"/>
              </w:rPr>
              <w:t>4</w:t>
            </w:r>
          </w:p>
        </w:tc>
        <w:tc>
          <w:tcPr>
            <w:tcW w:w="257" w:type="dxa"/>
            <w:shd w:val="clear" w:color="auto" w:fill="auto"/>
          </w:tcPr>
          <w:p w14:paraId="3E76F358" w14:textId="77777777" w:rsidR="00E94394" w:rsidRPr="001C1F9F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4623B86" w14:textId="076EF704" w:rsidR="00E94394" w:rsidRPr="001C1F9F" w:rsidRDefault="00266260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="Angsana New"/>
                <w:sz w:val="24"/>
                <w:szCs w:val="24"/>
              </w:rPr>
              <w:t>1,585,750</w:t>
            </w:r>
          </w:p>
        </w:tc>
        <w:tc>
          <w:tcPr>
            <w:tcW w:w="270" w:type="dxa"/>
            <w:shd w:val="clear" w:color="auto" w:fill="auto"/>
          </w:tcPr>
          <w:p w14:paraId="77928B99" w14:textId="77777777" w:rsidR="00E94394" w:rsidRPr="001C1F9F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C02599A" w14:textId="437C5DCA" w:rsidR="00E94394" w:rsidRPr="001C1F9F" w:rsidRDefault="00266260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="Angsana New"/>
                <w:sz w:val="24"/>
                <w:szCs w:val="24"/>
              </w:rPr>
              <w:t>3,15</w:t>
            </w:r>
            <w:r w:rsidR="001E60E0">
              <w:rPr>
                <w:rFonts w:asciiTheme="majorBidi" w:hAnsiTheme="majorBidi" w:cs="Angsana New"/>
                <w:sz w:val="24"/>
                <w:szCs w:val="24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11344DE0" w14:textId="77777777" w:rsidR="00E94394" w:rsidRPr="001C1F9F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1E9C578E" w14:textId="7C924E66" w:rsidR="00E94394" w:rsidRPr="001C1F9F" w:rsidRDefault="00266260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="Angsana New"/>
                <w:sz w:val="24"/>
                <w:szCs w:val="24"/>
              </w:rPr>
              <w:t>1,583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D79981" w14:textId="77777777" w:rsidR="00E94394" w:rsidRPr="00A610D0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028EF89" w14:textId="4F2A984B" w:rsidR="00E94394" w:rsidRPr="000655B0" w:rsidRDefault="00266260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="Angsana New"/>
                <w:sz w:val="24"/>
                <w:szCs w:val="24"/>
              </w:rPr>
              <w:t>5,9</w:t>
            </w:r>
            <w:r w:rsidR="008105D2" w:rsidRPr="001C1F9F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Pr="001C1F9F">
              <w:rPr>
                <w:rFonts w:asciiTheme="majorBidi" w:hAnsiTheme="majorBidi" w:cs="Angsana New"/>
                <w:sz w:val="24"/>
                <w:szCs w:val="24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1D7A3669" w14:textId="77777777" w:rsidR="00E94394" w:rsidRPr="00CE7532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486133D" w14:textId="4DFD7E46" w:rsidR="00E94394" w:rsidRPr="00CE7532" w:rsidRDefault="00266260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(9)</w:t>
            </w:r>
          </w:p>
        </w:tc>
        <w:tc>
          <w:tcPr>
            <w:tcW w:w="236" w:type="dxa"/>
            <w:shd w:val="clear" w:color="auto" w:fill="auto"/>
          </w:tcPr>
          <w:p w14:paraId="569CF4BC" w14:textId="77777777" w:rsidR="00E94394" w:rsidRPr="00CE7532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E65A796" w14:textId="1526DB56" w:rsidR="00E94394" w:rsidRDefault="00266260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(39</w:t>
            </w:r>
            <w:r w:rsidR="008E7AEA">
              <w:rPr>
                <w:rFonts w:asciiTheme="majorBidi" w:hAnsiTheme="majorBidi" w:cs="Angsana New"/>
                <w:sz w:val="24"/>
                <w:szCs w:val="24"/>
              </w:rPr>
              <w:t>9</w:t>
            </w:r>
            <w:r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DB16C8" w14:textId="77777777" w:rsidR="00E94394" w:rsidRPr="000D6776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7C05E912" w14:textId="44814EC0" w:rsidR="00E94394" w:rsidRPr="002F3B46" w:rsidRDefault="00266260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CB3F78" w14:textId="77777777" w:rsidR="00E94394" w:rsidRPr="002F3B46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54E8FAC" w14:textId="0A92FD45" w:rsidR="00E94394" w:rsidRPr="001C1F9F" w:rsidRDefault="00263935" w:rsidP="00266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2,048,630</w:t>
            </w:r>
          </w:p>
        </w:tc>
        <w:tc>
          <w:tcPr>
            <w:tcW w:w="236" w:type="dxa"/>
            <w:shd w:val="clear" w:color="auto" w:fill="auto"/>
          </w:tcPr>
          <w:p w14:paraId="41EA9259" w14:textId="77777777" w:rsidR="00E94394" w:rsidRPr="001C1F9F" w:rsidRDefault="00E94394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5EFD4A81" w14:textId="06DE22B3" w:rsidR="00E94394" w:rsidRPr="001C1F9F" w:rsidRDefault="00266260" w:rsidP="00E9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1,587,324</w:t>
            </w:r>
          </w:p>
        </w:tc>
      </w:tr>
      <w:tr w:rsidR="00797CE5" w:rsidRPr="00350817" w14:paraId="75D022BD" w14:textId="77777777" w:rsidTr="00AD1BEC">
        <w:trPr>
          <w:trHeight w:val="144"/>
        </w:trPr>
        <w:tc>
          <w:tcPr>
            <w:tcW w:w="3240" w:type="dxa"/>
            <w:shd w:val="clear" w:color="auto" w:fill="auto"/>
          </w:tcPr>
          <w:p w14:paraId="74CBE58A" w14:textId="77777777" w:rsidR="00797CE5" w:rsidRPr="00756177" w:rsidRDefault="00797CE5" w:rsidP="009E6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right="-111" w:hanging="249"/>
              <w:rPr>
                <w:rFonts w:asciiTheme="majorBidi" w:hAnsiTheme="majorBidi"/>
                <w:sz w:val="24"/>
                <w:szCs w:val="24"/>
                <w:cs/>
              </w:rPr>
            </w:pPr>
            <w:r w:rsidRPr="00756177">
              <w:rPr>
                <w:rFonts w:asciiTheme="majorBidi" w:hAnsiTheme="majorBidi" w:cs="Angsana New" w:hint="cs"/>
                <w:sz w:val="24"/>
                <w:szCs w:val="24"/>
                <w:cs/>
              </w:rPr>
              <w:t>ผลขาดทุนจากการตัดรายการสินทรัพย์ทาง</w:t>
            </w:r>
            <w:r w:rsidRPr="00756177">
              <w:rPr>
                <w:rFonts w:asciiTheme="majorBidi" w:hAnsiTheme="majorBidi" w:cs="Angsana New"/>
                <w:sz w:val="24"/>
                <w:szCs w:val="24"/>
                <w:cs/>
              </w:rPr>
              <w:br/>
            </w:r>
            <w:r w:rsidRPr="00756177">
              <w:rPr>
                <w:rFonts w:asciiTheme="majorBidi" w:hAnsiTheme="majorBidi" w:cs="Angsana New" w:hint="cs"/>
                <w:sz w:val="24"/>
                <w:szCs w:val="24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4D31E04F" w14:textId="77777777" w:rsidR="00797CE5" w:rsidRPr="00756177" w:rsidRDefault="00797CE5" w:rsidP="009E6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6177">
              <w:rPr>
                <w:rFonts w:asciiTheme="majorBidi" w:hAnsiTheme="majorBidi" w:cstheme="majorBidi"/>
                <w:sz w:val="24"/>
                <w:szCs w:val="24"/>
              </w:rPr>
              <w:t>(130,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969</w:t>
            </w:r>
            <w:r w:rsidRPr="0075617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0D77163C" w14:textId="77777777" w:rsidR="00797CE5" w:rsidRPr="00756177" w:rsidRDefault="00797CE5" w:rsidP="009E6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C9CC5FA" w14:textId="77777777" w:rsidR="00797CE5" w:rsidRPr="00756177" w:rsidRDefault="00797CE5" w:rsidP="009E6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75617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63DAEB" w14:textId="77777777" w:rsidR="00797CE5" w:rsidRPr="00756177" w:rsidRDefault="00797CE5" w:rsidP="009E6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32D22DB5" w14:textId="77777777" w:rsidR="00797CE5" w:rsidRPr="00756177" w:rsidRDefault="00797CE5" w:rsidP="009E6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75617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304568" w14:textId="77777777" w:rsidR="00797CE5" w:rsidRPr="00756177" w:rsidRDefault="00797CE5" w:rsidP="009E6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AE379A8" w14:textId="77777777" w:rsidR="00797CE5" w:rsidRPr="00756177" w:rsidRDefault="00797CE5" w:rsidP="009E6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75617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BED176" w14:textId="77777777" w:rsidR="00797CE5" w:rsidRPr="00756177" w:rsidRDefault="00797CE5" w:rsidP="009E6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A7674E1" w14:textId="77777777" w:rsidR="00797CE5" w:rsidRPr="00756177" w:rsidRDefault="00797CE5" w:rsidP="009E6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</w:rPr>
            </w:pPr>
            <w:r w:rsidRPr="0075617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6ED3DA" w14:textId="77777777" w:rsidR="00797CE5" w:rsidRPr="00756177" w:rsidRDefault="00797CE5" w:rsidP="009E6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FC20C30" w14:textId="77777777" w:rsidR="00797CE5" w:rsidRPr="00756177" w:rsidRDefault="00797CE5" w:rsidP="009E6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75617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5A7DE9" w14:textId="77777777" w:rsidR="00797CE5" w:rsidRPr="00756177" w:rsidRDefault="00797CE5" w:rsidP="009E6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49CF97B" w14:textId="77777777" w:rsidR="00797CE5" w:rsidRPr="00756177" w:rsidRDefault="00797CE5" w:rsidP="009E6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75617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1BD978" w14:textId="77777777" w:rsidR="00797CE5" w:rsidRPr="00756177" w:rsidRDefault="00797CE5" w:rsidP="009E6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4872D61E" w14:textId="77777777" w:rsidR="00797CE5" w:rsidRPr="00756177" w:rsidRDefault="00797CE5" w:rsidP="009E6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75617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8D0ABF" w14:textId="77777777" w:rsidR="00797CE5" w:rsidRPr="00756177" w:rsidRDefault="00797CE5" w:rsidP="009E6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5E23706" w14:textId="77777777" w:rsidR="00797CE5" w:rsidRPr="00756177" w:rsidRDefault="00797CE5" w:rsidP="009E6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56177">
              <w:rPr>
                <w:rFonts w:asciiTheme="majorBidi" w:hAnsiTheme="majorBidi" w:cstheme="majorBidi"/>
                <w:sz w:val="24"/>
                <w:szCs w:val="24"/>
              </w:rPr>
              <w:t>(130,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969</w:t>
            </w:r>
            <w:r w:rsidRPr="0075617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265C1E9" w14:textId="77777777" w:rsidR="00797CE5" w:rsidRPr="00756177" w:rsidRDefault="00797CE5" w:rsidP="009E6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74CCF496" w14:textId="77777777" w:rsidR="00797CE5" w:rsidRPr="00756177" w:rsidRDefault="00797CE5" w:rsidP="009E6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617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99480B" w:rsidRPr="00350817" w14:paraId="36ED310F" w14:textId="77777777" w:rsidTr="00AD1BEC">
        <w:trPr>
          <w:trHeight w:val="144"/>
        </w:trPr>
        <w:tc>
          <w:tcPr>
            <w:tcW w:w="3240" w:type="dxa"/>
            <w:shd w:val="clear" w:color="auto" w:fill="auto"/>
          </w:tcPr>
          <w:p w14:paraId="30579546" w14:textId="530B9C7E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2B065880" w14:textId="5C9DBE7F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1C1F9F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BD146B" w:rsidRPr="001C1F9F">
              <w:rPr>
                <w:rFonts w:asciiTheme="majorBidi" w:hAnsiTheme="majorBidi" w:cstheme="majorBidi"/>
                <w:sz w:val="24"/>
                <w:szCs w:val="24"/>
              </w:rPr>
              <w:t>2,505</w:t>
            </w:r>
            <w:r w:rsidRPr="001C1F9F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2D7DF793" w14:textId="77777777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8F8A68" w14:textId="37785F47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1C1F9F">
              <w:rPr>
                <w:rFonts w:asciiTheme="majorBidi" w:hAnsiTheme="majorBidi" w:cstheme="majorBidi"/>
                <w:sz w:val="24"/>
                <w:szCs w:val="24"/>
              </w:rPr>
              <w:t>331,124</w:t>
            </w:r>
            <w:r w:rsidRPr="001C1F9F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1BDA6FA" w14:textId="77777777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03BB8D94" w14:textId="1FEC001C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33288D" w14:textId="77777777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</w:tcPr>
          <w:p w14:paraId="3EA7957F" w14:textId="3BCCF96E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1EEEAC" w14:textId="77777777" w:rsidR="0099480B" w:rsidRPr="00A610D0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3B7058A" w14:textId="0EB93AA0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1C1F9F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4F667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1C1F9F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F5C5CCB" w14:textId="77777777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7560B388" w14:textId="5CB79D58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D455CE" w14:textId="77777777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1EC7ACF" w14:textId="730AD16E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4F667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683008CD" w14:textId="77777777" w:rsidR="0099480B" w:rsidRPr="000D6776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15CE83C2" w14:textId="509FAEA3" w:rsidR="0099480B" w:rsidRPr="002F3B46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2F3B46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A16772" w14:textId="77777777" w:rsidR="0099480B" w:rsidRPr="002F3B46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010A3C36" w14:textId="2A764B5E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C1F9F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C523D0" w:rsidRPr="001C1F9F">
              <w:rPr>
                <w:rFonts w:asciiTheme="majorBidi" w:hAnsiTheme="majorBidi" w:cstheme="majorBidi"/>
                <w:sz w:val="24"/>
                <w:szCs w:val="24"/>
              </w:rPr>
              <w:t>2,505</w:t>
            </w: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0B49526" w14:textId="77777777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2ACA88C1" w14:textId="02107E3D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C1F9F">
              <w:rPr>
                <w:rFonts w:asciiTheme="majorBidi" w:hAnsiTheme="majorBidi" w:cstheme="majorBidi"/>
                <w:sz w:val="24"/>
                <w:szCs w:val="24"/>
              </w:rPr>
              <w:t>331,124</w:t>
            </w: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) </w:t>
            </w:r>
          </w:p>
        </w:tc>
      </w:tr>
      <w:tr w:rsidR="0099480B" w:rsidRPr="00756177" w14:paraId="395F75D5" w14:textId="77777777" w:rsidTr="00756177">
        <w:trPr>
          <w:trHeight w:val="144"/>
        </w:trPr>
        <w:tc>
          <w:tcPr>
            <w:tcW w:w="3240" w:type="dxa"/>
            <w:shd w:val="clear" w:color="auto" w:fill="auto"/>
          </w:tcPr>
          <w:p w14:paraId="772421B2" w14:textId="03FB4C29" w:rsidR="0099480B" w:rsidRPr="00756177" w:rsidRDefault="0099480B" w:rsidP="0075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right="-111" w:hanging="249"/>
              <w:rPr>
                <w:rFonts w:asciiTheme="majorBidi" w:hAnsiTheme="majorBidi" w:cs="Angsana New"/>
                <w:sz w:val="24"/>
                <w:szCs w:val="24"/>
              </w:rPr>
            </w:pPr>
            <w:r w:rsidRPr="00756177">
              <w:rPr>
                <w:rFonts w:asciiTheme="majorBidi" w:hAnsiTheme="majorBidi" w:cs="Angsana New"/>
                <w:sz w:val="24"/>
                <w:szCs w:val="24"/>
                <w:cs/>
              </w:rPr>
              <w:t>ผล</w:t>
            </w:r>
            <w:r w:rsidR="00902065" w:rsidRPr="00756177">
              <w:rPr>
                <w:rFonts w:asciiTheme="majorBidi" w:hAnsiTheme="majorBidi" w:cs="Angsana New"/>
                <w:sz w:val="24"/>
                <w:szCs w:val="24"/>
                <w:cs/>
              </w:rPr>
              <w:t>กำไรและกลับรายการ</w:t>
            </w:r>
            <w:r w:rsidRPr="00756177">
              <w:rPr>
                <w:rFonts w:asciiTheme="majorBidi" w:hAnsiTheme="majorBidi" w:cs="Angsana New"/>
                <w:sz w:val="24"/>
                <w:szCs w:val="24"/>
                <w:cs/>
              </w:rPr>
              <w:t>จาก</w:t>
            </w:r>
            <w:r w:rsidR="007E4957" w:rsidRPr="00756177">
              <w:rPr>
                <w:rFonts w:asciiTheme="majorBidi" w:hAnsiTheme="majorBidi" w:cs="Angsana New"/>
                <w:sz w:val="24"/>
                <w:szCs w:val="24"/>
                <w:cs/>
              </w:rPr>
              <w:t>การด้อยค่า</w:t>
            </w:r>
            <w:r w:rsidR="007E4957" w:rsidRPr="00756177">
              <w:rPr>
                <w:rFonts w:asciiTheme="majorBidi" w:hAnsiTheme="majorBidi" w:cs="Angsana New"/>
                <w:sz w:val="24"/>
                <w:szCs w:val="24"/>
              </w:rPr>
              <w:br/>
            </w:r>
            <w:r w:rsidR="007E4957" w:rsidRPr="00756177">
              <w:rPr>
                <w:rFonts w:asciiTheme="majorBidi" w:hAnsiTheme="majorBidi" w:cs="Angsana New" w:hint="cs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402D91E4" w14:textId="2AE1B8A1" w:rsidR="0099480B" w:rsidRPr="00756177" w:rsidRDefault="005D4893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6177">
              <w:rPr>
                <w:rFonts w:asciiTheme="majorBidi" w:hAnsiTheme="majorBidi" w:cstheme="majorBidi"/>
                <w:sz w:val="24"/>
                <w:szCs w:val="24"/>
              </w:rPr>
              <w:t>68,476</w:t>
            </w:r>
          </w:p>
        </w:tc>
        <w:tc>
          <w:tcPr>
            <w:tcW w:w="257" w:type="dxa"/>
            <w:shd w:val="clear" w:color="auto" w:fill="auto"/>
          </w:tcPr>
          <w:p w14:paraId="2F42A4C8" w14:textId="77777777" w:rsidR="0099480B" w:rsidRPr="00756177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B8550A" w14:textId="0E736F19" w:rsidR="0099480B" w:rsidRPr="00756177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617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A325F0" w14:textId="77777777" w:rsidR="0099480B" w:rsidRPr="00756177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19F36911" w14:textId="64EAB695" w:rsidR="0099480B" w:rsidRPr="00756177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617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1274D6" w14:textId="77777777" w:rsidR="0099480B" w:rsidRPr="00756177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1191068" w14:textId="4DCA1CC7" w:rsidR="0099480B" w:rsidRPr="00756177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</w:rPr>
            </w:pPr>
            <w:r w:rsidRPr="0075617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973760" w14:textId="77777777" w:rsidR="0099480B" w:rsidRPr="00756177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193456A9" w14:textId="43C98FDF" w:rsidR="0099480B" w:rsidRPr="00756177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</w:rPr>
            </w:pPr>
            <w:r w:rsidRPr="00756177">
              <w:rPr>
                <w:rFonts w:asciiTheme="majorBidi" w:hAnsiTheme="majorBidi" w:cs="Angsana New"/>
                <w:sz w:val="24"/>
                <w:szCs w:val="24"/>
              </w:rPr>
              <w:t>18</w:t>
            </w:r>
            <w:r w:rsidR="00E35619" w:rsidRPr="00756177">
              <w:rPr>
                <w:rFonts w:asciiTheme="majorBidi" w:hAnsiTheme="majorBidi" w:cs="Angsana New"/>
                <w:sz w:val="24"/>
                <w:szCs w:val="24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07ED63BF" w14:textId="77777777" w:rsidR="0099480B" w:rsidRPr="00756177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9183B67" w14:textId="2F41D1BD" w:rsidR="0099480B" w:rsidRPr="00756177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5617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ABADEA" w14:textId="77777777" w:rsidR="0099480B" w:rsidRPr="00756177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23BDF7E" w14:textId="22DC1CB5" w:rsidR="0099480B" w:rsidRPr="00756177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5617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F9DDC9" w14:textId="77777777" w:rsidR="0099480B" w:rsidRPr="00756177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65BE28E8" w14:textId="675FDFD5" w:rsidR="0099480B" w:rsidRPr="00756177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5617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3431A9" w14:textId="77777777" w:rsidR="0099480B" w:rsidRPr="00756177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2C61F105" w14:textId="68D6F994" w:rsidR="0099480B" w:rsidRPr="00756177" w:rsidRDefault="00936684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617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BA3DE2" w:rsidRPr="00756177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BF48C7" w:rsidRPr="007561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A3DE2" w:rsidRPr="00756177">
              <w:rPr>
                <w:rFonts w:asciiTheme="majorBidi" w:hAnsiTheme="majorBidi" w:cstheme="majorBidi"/>
                <w:sz w:val="24"/>
                <w:szCs w:val="24"/>
              </w:rPr>
              <w:t>658</w:t>
            </w:r>
          </w:p>
        </w:tc>
        <w:tc>
          <w:tcPr>
            <w:tcW w:w="236" w:type="dxa"/>
            <w:shd w:val="clear" w:color="auto" w:fill="auto"/>
          </w:tcPr>
          <w:p w14:paraId="44681160" w14:textId="77777777" w:rsidR="0099480B" w:rsidRPr="00756177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676F716E" w14:textId="663D4174" w:rsidR="0099480B" w:rsidRPr="00756177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617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99480B" w:rsidRPr="00350817" w14:paraId="6ADB7F4F" w14:textId="77777777" w:rsidTr="00A610D0">
        <w:trPr>
          <w:trHeight w:val="144"/>
        </w:trPr>
        <w:tc>
          <w:tcPr>
            <w:tcW w:w="3240" w:type="dxa"/>
            <w:shd w:val="clear" w:color="auto" w:fill="auto"/>
          </w:tcPr>
          <w:p w14:paraId="5FA7805F" w14:textId="283F275F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4B3A6" w14:textId="3F7D1F25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1,5</w:t>
            </w:r>
            <w:r w:rsidR="00B86173" w:rsidRPr="001C1F9F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Pr="001C1F9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86173" w:rsidRPr="001C1F9F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="006736E8" w:rsidRPr="001C1F9F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57" w:type="dxa"/>
            <w:shd w:val="clear" w:color="auto" w:fill="auto"/>
          </w:tcPr>
          <w:p w14:paraId="419CB9CD" w14:textId="77777777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0C6CA" w14:textId="2AC1D518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1,254,626</w:t>
            </w:r>
          </w:p>
        </w:tc>
        <w:tc>
          <w:tcPr>
            <w:tcW w:w="270" w:type="dxa"/>
            <w:shd w:val="clear" w:color="auto" w:fill="auto"/>
          </w:tcPr>
          <w:p w14:paraId="3126FAA4" w14:textId="77777777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A3574" w14:textId="011169D7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3,15</w:t>
            </w:r>
            <w:r w:rsidR="00671B0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68916EBE" w14:textId="77777777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14:paraId="2E52536E" w14:textId="57745F7F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1,583</w:t>
            </w:r>
          </w:p>
        </w:tc>
        <w:tc>
          <w:tcPr>
            <w:tcW w:w="236" w:type="dxa"/>
            <w:shd w:val="clear" w:color="auto" w:fill="auto"/>
          </w:tcPr>
          <w:p w14:paraId="275765B9" w14:textId="77777777" w:rsidR="0099480B" w:rsidRPr="00CE7532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63DFA" w14:textId="141620C5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 w:rsidR="00B6393D" w:rsidRPr="001C1F9F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="001B40E0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1E47C82" w14:textId="77777777" w:rsidR="0099480B" w:rsidRPr="00CE7532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</w:tcPr>
          <w:p w14:paraId="75895526" w14:textId="70A6D61C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1C1F9F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1C1F9F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0948F69" w14:textId="77777777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E8BAE" w14:textId="4C13898B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517890" w14:textId="77777777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B0ACB" w14:textId="2DB33A19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2A0FD2" w14:textId="77777777" w:rsidR="0099480B" w:rsidRPr="002F3B46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DD1B7" w14:textId="06590E8F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1,5</w:t>
            </w:r>
            <w:r w:rsidR="00AA1122" w:rsidRPr="001C1F9F">
              <w:rPr>
                <w:rFonts w:asciiTheme="majorBidi" w:hAnsiTheme="majorBidi" w:cstheme="majorBidi"/>
                <w:sz w:val="24"/>
                <w:szCs w:val="24"/>
              </w:rPr>
              <w:t>53,814</w:t>
            </w:r>
          </w:p>
        </w:tc>
        <w:tc>
          <w:tcPr>
            <w:tcW w:w="236" w:type="dxa"/>
            <w:shd w:val="clear" w:color="auto" w:fill="auto"/>
          </w:tcPr>
          <w:p w14:paraId="4E533EEF" w14:textId="77777777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  <w:shd w:val="clear" w:color="auto" w:fill="auto"/>
          </w:tcPr>
          <w:p w14:paraId="6AA22E6A" w14:textId="241580E9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1,256,200</w:t>
            </w:r>
          </w:p>
        </w:tc>
      </w:tr>
      <w:tr w:rsidR="0099480B" w:rsidRPr="00350817" w14:paraId="681DC0D4" w14:textId="77777777" w:rsidTr="00A610D0">
        <w:trPr>
          <w:trHeight w:val="144"/>
        </w:trPr>
        <w:tc>
          <w:tcPr>
            <w:tcW w:w="3240" w:type="dxa"/>
            <w:shd w:val="clear" w:color="auto" w:fill="auto"/>
          </w:tcPr>
          <w:p w14:paraId="39CF85FD" w14:textId="17EA1331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69541E90" w14:textId="32104046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1235BA" w:rsidRPr="001C1F9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1C1F9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62E63" w:rsidRPr="001C1F9F">
              <w:rPr>
                <w:rFonts w:asciiTheme="majorBidi" w:hAnsiTheme="majorBidi" w:cstheme="majorBidi"/>
                <w:sz w:val="24"/>
                <w:szCs w:val="24"/>
              </w:rPr>
              <w:t>700</w:t>
            </w:r>
          </w:p>
        </w:tc>
        <w:tc>
          <w:tcPr>
            <w:tcW w:w="257" w:type="dxa"/>
            <w:shd w:val="clear" w:color="auto" w:fill="auto"/>
          </w:tcPr>
          <w:p w14:paraId="5B256A7B" w14:textId="77777777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72C74D" w14:textId="58F4BC66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250,520</w:t>
            </w:r>
          </w:p>
        </w:tc>
        <w:tc>
          <w:tcPr>
            <w:tcW w:w="270" w:type="dxa"/>
            <w:shd w:val="clear" w:color="auto" w:fill="auto"/>
          </w:tcPr>
          <w:p w14:paraId="5F54ADE9" w14:textId="77777777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EA0B4C9" w14:textId="6F5836FA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631</w:t>
            </w:r>
          </w:p>
        </w:tc>
        <w:tc>
          <w:tcPr>
            <w:tcW w:w="236" w:type="dxa"/>
            <w:shd w:val="clear" w:color="auto" w:fill="auto"/>
          </w:tcPr>
          <w:p w14:paraId="06446781" w14:textId="77777777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</w:tcPr>
          <w:p w14:paraId="0943633C" w14:textId="4F476346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316</w:t>
            </w:r>
          </w:p>
        </w:tc>
        <w:tc>
          <w:tcPr>
            <w:tcW w:w="236" w:type="dxa"/>
            <w:shd w:val="clear" w:color="auto" w:fill="auto"/>
          </w:tcPr>
          <w:p w14:paraId="79429E14" w14:textId="77777777" w:rsidR="0099480B" w:rsidRPr="00CE7532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BB768B2" w14:textId="347E93D3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A136B4" w:rsidRPr="001C1F9F">
              <w:rPr>
                <w:rFonts w:asciiTheme="majorBidi" w:hAnsiTheme="majorBidi" w:cstheme="majorBidi"/>
                <w:sz w:val="24"/>
                <w:szCs w:val="24"/>
              </w:rPr>
              <w:t>141</w:t>
            </w:r>
          </w:p>
        </w:tc>
        <w:tc>
          <w:tcPr>
            <w:tcW w:w="236" w:type="dxa"/>
            <w:shd w:val="clear" w:color="auto" w:fill="auto"/>
          </w:tcPr>
          <w:p w14:paraId="163818DB" w14:textId="77777777" w:rsidR="0099480B" w:rsidRPr="00CE7532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011E5923" w14:textId="5B2D5C35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4E4373" w14:textId="77777777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97E3AF1" w14:textId="646BEFD8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A7FC50" w14:textId="77777777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69874B99" w14:textId="4FC88F6C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66C11D0" w14:textId="77777777" w:rsidR="0099480B" w:rsidRPr="002F3B46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7AF41B3F" w14:textId="76F9C9AF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457F19" w:rsidRPr="001C1F9F">
              <w:rPr>
                <w:rFonts w:asciiTheme="majorBidi" w:hAnsiTheme="majorBidi" w:cstheme="majorBidi"/>
                <w:sz w:val="24"/>
                <w:szCs w:val="24"/>
              </w:rPr>
              <w:t>6,</w:t>
            </w:r>
            <w:r w:rsidR="00480699" w:rsidRPr="001C1F9F">
              <w:rPr>
                <w:rFonts w:asciiTheme="majorBidi" w:hAnsiTheme="majorBidi" w:cstheme="majorBidi"/>
                <w:sz w:val="24"/>
                <w:szCs w:val="24"/>
              </w:rPr>
              <w:t>472</w:t>
            </w:r>
          </w:p>
        </w:tc>
        <w:tc>
          <w:tcPr>
            <w:tcW w:w="236" w:type="dxa"/>
            <w:shd w:val="clear" w:color="auto" w:fill="auto"/>
          </w:tcPr>
          <w:p w14:paraId="01C6330E" w14:textId="77777777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2BA15A9B" w14:textId="491CC07A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</w:rPr>
              <w:t>250,836</w:t>
            </w:r>
          </w:p>
        </w:tc>
      </w:tr>
      <w:tr w:rsidR="0099480B" w:rsidRPr="00350817" w14:paraId="2515622D" w14:textId="77777777" w:rsidTr="009028EA">
        <w:trPr>
          <w:trHeight w:val="144"/>
        </w:trPr>
        <w:tc>
          <w:tcPr>
            <w:tcW w:w="3240" w:type="dxa"/>
            <w:shd w:val="clear" w:color="auto" w:fill="auto"/>
          </w:tcPr>
          <w:p w14:paraId="526500E7" w14:textId="7980A4DA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E075F6" w14:textId="14FCAEB3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C1F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1,23</w:t>
            </w:r>
            <w:r w:rsidR="00DB3028" w:rsidRPr="001C1F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1C1F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B3028" w:rsidRPr="001C1F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</w:p>
        </w:tc>
        <w:tc>
          <w:tcPr>
            <w:tcW w:w="257" w:type="dxa"/>
            <w:shd w:val="clear" w:color="auto" w:fill="auto"/>
          </w:tcPr>
          <w:p w14:paraId="491A2241" w14:textId="77777777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A0E0D2" w14:textId="09047305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C1F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1,004,106</w:t>
            </w:r>
          </w:p>
        </w:tc>
        <w:tc>
          <w:tcPr>
            <w:tcW w:w="270" w:type="dxa"/>
            <w:shd w:val="clear" w:color="auto" w:fill="auto"/>
          </w:tcPr>
          <w:p w14:paraId="58DD9D86" w14:textId="77777777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F0F139" w14:textId="2FF3D9DE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C1F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2,52</w:t>
            </w:r>
            <w:r w:rsidR="00671B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5E6305DA" w14:textId="77777777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E4567D" w14:textId="5B0454BB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C1F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1,267</w:t>
            </w:r>
          </w:p>
        </w:tc>
        <w:tc>
          <w:tcPr>
            <w:tcW w:w="236" w:type="dxa"/>
            <w:shd w:val="clear" w:color="auto" w:fill="auto"/>
          </w:tcPr>
          <w:p w14:paraId="2DD6A82B" w14:textId="77777777" w:rsidR="0099480B" w:rsidRPr="00CE7532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FE3A49" w14:textId="38F9F6BF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C1F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4,56</w:t>
            </w:r>
            <w:r w:rsidR="001B40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1A0ED2FF" w14:textId="77777777" w:rsidR="0099480B" w:rsidRPr="00CE7532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C13742" w14:textId="6FDAF7EA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1F9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</w:t>
            </w:r>
            <w:r w:rsidRPr="001C1F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Pr="001C1F9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071C8C7" w14:textId="77777777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30400D" w14:textId="7AEDF271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C1F9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1610AE" w14:textId="77777777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8ADADF" w14:textId="60BDF7CB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C1F9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FB79FF" w14:textId="77777777" w:rsidR="0099480B" w:rsidRPr="0059490C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84156F" w14:textId="1F82A715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C1F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</w:t>
            </w:r>
            <w:r w:rsidR="00CC1481" w:rsidRPr="001C1F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37,342</w:t>
            </w:r>
          </w:p>
        </w:tc>
        <w:tc>
          <w:tcPr>
            <w:tcW w:w="236" w:type="dxa"/>
            <w:shd w:val="clear" w:color="auto" w:fill="auto"/>
          </w:tcPr>
          <w:p w14:paraId="24372F73" w14:textId="77777777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4065F" w14:textId="6297398B" w:rsidR="0099480B" w:rsidRPr="001C1F9F" w:rsidRDefault="0099480B" w:rsidP="0099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C1F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1,005,364</w:t>
            </w:r>
          </w:p>
        </w:tc>
      </w:tr>
    </w:tbl>
    <w:p w14:paraId="483FD71D" w14:textId="2FB6EABA" w:rsidR="0038070C" w:rsidRPr="001C1F9F" w:rsidRDefault="0038070C" w:rsidP="00186708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1368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270"/>
        <w:gridCol w:w="871"/>
        <w:gridCol w:w="239"/>
        <w:gridCol w:w="872"/>
        <w:gridCol w:w="236"/>
        <w:gridCol w:w="771"/>
        <w:gridCol w:w="236"/>
        <w:gridCol w:w="772"/>
        <w:gridCol w:w="236"/>
        <w:gridCol w:w="790"/>
        <w:gridCol w:w="236"/>
        <w:gridCol w:w="772"/>
        <w:gridCol w:w="236"/>
        <w:gridCol w:w="774"/>
        <w:gridCol w:w="236"/>
        <w:gridCol w:w="775"/>
        <w:gridCol w:w="236"/>
        <w:gridCol w:w="888"/>
        <w:gridCol w:w="9"/>
      </w:tblGrid>
      <w:tr w:rsidR="006A4832" w:rsidRPr="00350817" w14:paraId="021A9856" w14:textId="77777777" w:rsidTr="007C4200">
        <w:trPr>
          <w:gridAfter w:val="1"/>
          <w:wAfter w:w="9" w:type="dxa"/>
          <w:trHeight w:val="144"/>
        </w:trPr>
        <w:tc>
          <w:tcPr>
            <w:tcW w:w="3330" w:type="dxa"/>
            <w:vAlign w:val="bottom"/>
          </w:tcPr>
          <w:p w14:paraId="2E96FAE7" w14:textId="70AB5CA8" w:rsidR="00C74776" w:rsidRPr="00350817" w:rsidRDefault="00C74776" w:rsidP="00C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346" w:type="dxa"/>
            <w:gridSpan w:val="19"/>
            <w:vAlign w:val="center"/>
          </w:tcPr>
          <w:p w14:paraId="03878C36" w14:textId="111FB9FD" w:rsidR="00C74776" w:rsidRPr="00350817" w:rsidRDefault="00B17B80" w:rsidP="00B17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5081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64DC6" w:rsidRPr="00350817" w14:paraId="471BFFB2" w14:textId="77777777" w:rsidTr="007C4200">
        <w:trPr>
          <w:trHeight w:val="144"/>
        </w:trPr>
        <w:tc>
          <w:tcPr>
            <w:tcW w:w="3330" w:type="dxa"/>
            <w:vAlign w:val="bottom"/>
          </w:tcPr>
          <w:p w14:paraId="6E06EF7C" w14:textId="697D7ADC" w:rsidR="00C74776" w:rsidRPr="00350817" w:rsidRDefault="00C74776" w:rsidP="00C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41" w:type="dxa"/>
            <w:gridSpan w:val="3"/>
            <w:vAlign w:val="bottom"/>
          </w:tcPr>
          <w:p w14:paraId="1B6E86FF" w14:textId="1B522412" w:rsidR="00C74776" w:rsidRPr="00350817" w:rsidRDefault="00C74776" w:rsidP="00B17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 w:rsidR="00DA5BB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</w:t>
            </w: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39" w:type="dxa"/>
            <w:vAlign w:val="bottom"/>
          </w:tcPr>
          <w:p w14:paraId="7A3DAEE3" w14:textId="77777777" w:rsidR="00C74776" w:rsidRPr="00350817" w:rsidRDefault="00C74776" w:rsidP="00B17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9" w:type="dxa"/>
            <w:gridSpan w:val="3"/>
            <w:vAlign w:val="bottom"/>
          </w:tcPr>
          <w:p w14:paraId="7EC3D98C" w14:textId="5397D254" w:rsidR="00C74776" w:rsidRPr="00350817" w:rsidRDefault="00C74776" w:rsidP="00B17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ธุรกิจนายหน้าประกันภัย</w:t>
            </w:r>
          </w:p>
        </w:tc>
        <w:tc>
          <w:tcPr>
            <w:tcW w:w="236" w:type="dxa"/>
            <w:vAlign w:val="bottom"/>
          </w:tcPr>
          <w:p w14:paraId="3A7DBD55" w14:textId="77777777" w:rsidR="00C74776" w:rsidRPr="00350817" w:rsidRDefault="00C74776" w:rsidP="00B17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8" w:type="dxa"/>
            <w:gridSpan w:val="3"/>
            <w:vAlign w:val="bottom"/>
          </w:tcPr>
          <w:p w14:paraId="381EE31D" w14:textId="51B2194E" w:rsidR="00C74776" w:rsidRPr="00350817" w:rsidRDefault="00C74776" w:rsidP="001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 w:rsidR="00DA5BB5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สินเชื่อ</w:t>
            </w: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เช่าซื้อ</w:t>
            </w:r>
            <w:r w:rsidR="005C697C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รถจักรยานยนต์</w:t>
            </w:r>
          </w:p>
        </w:tc>
        <w:tc>
          <w:tcPr>
            <w:tcW w:w="236" w:type="dxa"/>
            <w:vAlign w:val="bottom"/>
          </w:tcPr>
          <w:p w14:paraId="13FB99B8" w14:textId="77777777" w:rsidR="00C74776" w:rsidRPr="00350817" w:rsidRDefault="00C74776" w:rsidP="001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2" w:type="dxa"/>
            <w:gridSpan w:val="3"/>
            <w:vAlign w:val="bottom"/>
          </w:tcPr>
          <w:p w14:paraId="740C7B1A" w14:textId="40C4CAA5" w:rsidR="00C74776" w:rsidRPr="00350817" w:rsidRDefault="003A6947" w:rsidP="001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รายการระหว่างกัน</w:t>
            </w:r>
          </w:p>
        </w:tc>
        <w:tc>
          <w:tcPr>
            <w:tcW w:w="236" w:type="dxa"/>
            <w:vAlign w:val="bottom"/>
          </w:tcPr>
          <w:p w14:paraId="1DDB88E3" w14:textId="77777777" w:rsidR="00C74776" w:rsidRPr="00350817" w:rsidRDefault="00C74776" w:rsidP="001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8" w:type="dxa"/>
            <w:gridSpan w:val="4"/>
            <w:vAlign w:val="bottom"/>
          </w:tcPr>
          <w:p w14:paraId="1B2A76CB" w14:textId="14C7D377" w:rsidR="00C74776" w:rsidRPr="00350817" w:rsidRDefault="00C74776" w:rsidP="001E2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64DC6" w:rsidRPr="00777815" w14:paraId="4E0CFA02" w14:textId="77777777" w:rsidTr="007C4200">
        <w:trPr>
          <w:trHeight w:val="144"/>
        </w:trPr>
        <w:tc>
          <w:tcPr>
            <w:tcW w:w="3330" w:type="dxa"/>
            <w:vAlign w:val="bottom"/>
          </w:tcPr>
          <w:p w14:paraId="0096139A" w14:textId="46931C0E" w:rsidR="008921AE" w:rsidRPr="00350817" w:rsidRDefault="008921AE" w:rsidP="0089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899EB2C" w14:textId="77777777" w:rsidR="008921AE" w:rsidRPr="00777815" w:rsidRDefault="0089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187AA97B" w14:textId="14A821A0" w:rsidR="008921AE" w:rsidRPr="00777815" w:rsidRDefault="0089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34C47F72" w14:textId="77777777" w:rsidR="008921AE" w:rsidRPr="00777815" w:rsidRDefault="0089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vAlign w:val="bottom"/>
          </w:tcPr>
          <w:p w14:paraId="7159FA63" w14:textId="09230BC0" w:rsidR="008921AE" w:rsidRPr="00777815" w:rsidRDefault="0089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="006D056E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9" w:type="dxa"/>
            <w:vAlign w:val="bottom"/>
          </w:tcPr>
          <w:p w14:paraId="23E7927A" w14:textId="77777777" w:rsidR="008921AE" w:rsidRPr="00777815" w:rsidRDefault="0089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14E933C9" w14:textId="77777777" w:rsidR="008921AE" w:rsidRPr="00777815" w:rsidRDefault="008921AE" w:rsidP="001C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05EB20C6" w14:textId="6263B205" w:rsidR="008921AE" w:rsidRPr="00777815" w:rsidRDefault="008921AE" w:rsidP="001C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2855063A" w14:textId="77777777" w:rsidR="008921AE" w:rsidRPr="00777815" w:rsidRDefault="0089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60DC9EAF" w14:textId="25B14588" w:rsidR="008921AE" w:rsidRPr="00777815" w:rsidRDefault="0089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0AC08196" w14:textId="77777777" w:rsidR="008921AE" w:rsidRPr="00777815" w:rsidRDefault="0089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759992A7" w14:textId="77777777" w:rsidR="008921AE" w:rsidRPr="00777815" w:rsidRDefault="0089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1637FB16" w14:textId="1CC53279" w:rsidR="008921AE" w:rsidRPr="00777815" w:rsidRDefault="0089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7CA8392E" w14:textId="77777777" w:rsidR="008921AE" w:rsidRPr="00777815" w:rsidRDefault="0089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5CA690C5" w14:textId="542E0B0C" w:rsidR="008921AE" w:rsidRPr="00777815" w:rsidRDefault="0089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7D0CC787" w14:textId="77777777" w:rsidR="008921AE" w:rsidRPr="00777815" w:rsidRDefault="0089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2C8EC093" w14:textId="77777777" w:rsidR="008921AE" w:rsidRPr="00777815" w:rsidRDefault="0089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6E4F90CF" w14:textId="056AA2F4" w:rsidR="008921AE" w:rsidRPr="00777815" w:rsidRDefault="0089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7D733E52" w14:textId="77777777" w:rsidR="008921AE" w:rsidRPr="00777815" w:rsidRDefault="0089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492AC9FF" w14:textId="66FA2B14" w:rsidR="008921AE" w:rsidRPr="00777815" w:rsidRDefault="0089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09941F5F" w14:textId="77777777" w:rsidR="008921AE" w:rsidRPr="00777815" w:rsidRDefault="0089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5" w:type="dxa"/>
            <w:vAlign w:val="bottom"/>
          </w:tcPr>
          <w:p w14:paraId="4F65462D" w14:textId="77777777" w:rsidR="008921AE" w:rsidRPr="00777815" w:rsidRDefault="0089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128429ED" w14:textId="26538033" w:rsidR="008921AE" w:rsidRPr="00777815" w:rsidRDefault="0089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7349153A" w14:textId="77777777" w:rsidR="008921AE" w:rsidRPr="00777815" w:rsidRDefault="0089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2D6C72EF" w14:textId="33CE4BF6" w:rsidR="008921AE" w:rsidRPr="00777815" w:rsidRDefault="0089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55C051BF" w14:textId="6C69E783" w:rsidR="008921AE" w:rsidRPr="00777815" w:rsidRDefault="0089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</w:tr>
      <w:tr w:rsidR="002217E7" w:rsidRPr="00777815" w14:paraId="6528165E" w14:textId="77777777" w:rsidTr="007C4200">
        <w:trPr>
          <w:trHeight w:val="20"/>
        </w:trPr>
        <w:tc>
          <w:tcPr>
            <w:tcW w:w="3330" w:type="dxa"/>
            <w:vAlign w:val="bottom"/>
          </w:tcPr>
          <w:p w14:paraId="6E09FB84" w14:textId="77777777" w:rsidR="008921AE" w:rsidRPr="00777815" w:rsidRDefault="008921AE" w:rsidP="0089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002F86F" w14:textId="29C6BF70" w:rsidR="008921AE" w:rsidRPr="00777815" w:rsidRDefault="0089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270" w:type="dxa"/>
            <w:vAlign w:val="bottom"/>
          </w:tcPr>
          <w:p w14:paraId="5D016901" w14:textId="77777777" w:rsidR="008921AE" w:rsidRPr="00777815" w:rsidRDefault="0089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vAlign w:val="bottom"/>
          </w:tcPr>
          <w:p w14:paraId="1A262B6D" w14:textId="48AAE994" w:rsidR="008921AE" w:rsidRPr="00777815" w:rsidRDefault="0089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firstLine="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  <w:cs/>
              </w:rPr>
              <w:t>2562</w:t>
            </w:r>
          </w:p>
        </w:tc>
        <w:tc>
          <w:tcPr>
            <w:tcW w:w="239" w:type="dxa"/>
            <w:vAlign w:val="bottom"/>
          </w:tcPr>
          <w:p w14:paraId="455CA2D4" w14:textId="77777777" w:rsidR="008921AE" w:rsidRPr="00777815" w:rsidRDefault="0089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0DDF7BA1" w14:textId="5FCFADF4" w:rsidR="008921AE" w:rsidRPr="00777815" w:rsidRDefault="0089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236" w:type="dxa"/>
            <w:vAlign w:val="bottom"/>
          </w:tcPr>
          <w:p w14:paraId="51969672" w14:textId="77777777" w:rsidR="008921AE" w:rsidRPr="00777815" w:rsidRDefault="0089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19166DC8" w14:textId="3D5145A7" w:rsidR="008921AE" w:rsidRPr="00777815" w:rsidRDefault="0089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  <w:cs/>
              </w:rPr>
              <w:t>2562</w:t>
            </w:r>
          </w:p>
        </w:tc>
        <w:tc>
          <w:tcPr>
            <w:tcW w:w="236" w:type="dxa"/>
            <w:vAlign w:val="bottom"/>
          </w:tcPr>
          <w:p w14:paraId="0C7E4762" w14:textId="77777777" w:rsidR="008921AE" w:rsidRPr="00777815" w:rsidRDefault="0089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63853724" w14:textId="71E9F39A" w:rsidR="008921AE" w:rsidRPr="00777815" w:rsidRDefault="0089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236" w:type="dxa"/>
            <w:vAlign w:val="bottom"/>
          </w:tcPr>
          <w:p w14:paraId="08A1574B" w14:textId="77777777" w:rsidR="008921AE" w:rsidRPr="00777815" w:rsidRDefault="0089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309E8B59" w14:textId="37335647" w:rsidR="008921AE" w:rsidRPr="00777815" w:rsidRDefault="0089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  <w:cs/>
              </w:rPr>
              <w:t>2562</w:t>
            </w:r>
          </w:p>
        </w:tc>
        <w:tc>
          <w:tcPr>
            <w:tcW w:w="236" w:type="dxa"/>
            <w:vAlign w:val="bottom"/>
          </w:tcPr>
          <w:p w14:paraId="4D54AA86" w14:textId="77777777" w:rsidR="008921AE" w:rsidRPr="00777815" w:rsidRDefault="0089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441EC4AD" w14:textId="4781BB08" w:rsidR="008921AE" w:rsidRPr="00777815" w:rsidRDefault="0089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236" w:type="dxa"/>
            <w:vAlign w:val="bottom"/>
          </w:tcPr>
          <w:p w14:paraId="6B6BED32" w14:textId="77777777" w:rsidR="008921AE" w:rsidRPr="00777815" w:rsidRDefault="0089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26779AE4" w14:textId="56F1088F" w:rsidR="008921AE" w:rsidRPr="00777815" w:rsidRDefault="0089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  <w:cs/>
              </w:rPr>
              <w:t>2562</w:t>
            </w:r>
          </w:p>
        </w:tc>
        <w:tc>
          <w:tcPr>
            <w:tcW w:w="236" w:type="dxa"/>
            <w:vAlign w:val="bottom"/>
          </w:tcPr>
          <w:p w14:paraId="557DDCE4" w14:textId="77777777" w:rsidR="008921AE" w:rsidRPr="00777815" w:rsidRDefault="0089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5" w:type="dxa"/>
            <w:vAlign w:val="bottom"/>
          </w:tcPr>
          <w:p w14:paraId="588FFC48" w14:textId="77E229F1" w:rsidR="008921AE" w:rsidRPr="00777815" w:rsidRDefault="0089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236" w:type="dxa"/>
            <w:vAlign w:val="bottom"/>
          </w:tcPr>
          <w:p w14:paraId="26CE2DC0" w14:textId="77777777" w:rsidR="008921AE" w:rsidRPr="00777815" w:rsidRDefault="0089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4EBDDF30" w14:textId="3A6FF425" w:rsidR="008921AE" w:rsidRPr="00777815" w:rsidRDefault="008921AE" w:rsidP="001C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  <w:cs/>
              </w:rPr>
              <w:t>2562</w:t>
            </w:r>
          </w:p>
        </w:tc>
      </w:tr>
      <w:tr w:rsidR="00FB6B45" w:rsidRPr="00777815" w14:paraId="635E05E7" w14:textId="77777777" w:rsidTr="007C4200">
        <w:trPr>
          <w:gridAfter w:val="1"/>
          <w:wAfter w:w="9" w:type="dxa"/>
          <w:trHeight w:val="20"/>
        </w:trPr>
        <w:tc>
          <w:tcPr>
            <w:tcW w:w="3330" w:type="dxa"/>
            <w:vAlign w:val="bottom"/>
          </w:tcPr>
          <w:p w14:paraId="39A155FD" w14:textId="656BFD0A" w:rsidR="008921AE" w:rsidRPr="00777815" w:rsidRDefault="008921AE" w:rsidP="0089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346" w:type="dxa"/>
            <w:gridSpan w:val="19"/>
            <w:vAlign w:val="center"/>
          </w:tcPr>
          <w:p w14:paraId="120EF873" w14:textId="72BF1E57" w:rsidR="008921AE" w:rsidRPr="00777815" w:rsidRDefault="008921AE" w:rsidP="0089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A4832" w:rsidRPr="00777815" w14:paraId="2569FBEB" w14:textId="77777777" w:rsidTr="007C4200">
        <w:trPr>
          <w:trHeight w:val="20"/>
        </w:trPr>
        <w:tc>
          <w:tcPr>
            <w:tcW w:w="3330" w:type="dxa"/>
            <w:vAlign w:val="bottom"/>
          </w:tcPr>
          <w:p w14:paraId="2E5F82CD" w14:textId="33FCE056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14:paraId="2129B157" w14:textId="0154D277" w:rsidR="007D278F" w:rsidRPr="00777815" w:rsidRDefault="00777815" w:rsidP="00A6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724,771</w:t>
            </w:r>
          </w:p>
        </w:tc>
        <w:tc>
          <w:tcPr>
            <w:tcW w:w="270" w:type="dxa"/>
            <w:vAlign w:val="bottom"/>
          </w:tcPr>
          <w:p w14:paraId="5785194A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vAlign w:val="bottom"/>
          </w:tcPr>
          <w:p w14:paraId="28281F0D" w14:textId="35E37544" w:rsidR="007D278F" w:rsidRPr="00777815" w:rsidRDefault="007D278F" w:rsidP="0014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743,186</w:t>
            </w:r>
          </w:p>
        </w:tc>
        <w:tc>
          <w:tcPr>
            <w:tcW w:w="239" w:type="dxa"/>
            <w:vAlign w:val="bottom"/>
          </w:tcPr>
          <w:p w14:paraId="263BF02B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64796F2C" w14:textId="3BC00B0F" w:rsidR="007D278F" w:rsidRPr="00777815" w:rsidRDefault="008D6C60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30,813</w:t>
            </w:r>
          </w:p>
        </w:tc>
        <w:tc>
          <w:tcPr>
            <w:tcW w:w="236" w:type="dxa"/>
            <w:vAlign w:val="bottom"/>
          </w:tcPr>
          <w:p w14:paraId="21AAC4C0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2F4AC474" w14:textId="72168219" w:rsidR="007D278F" w:rsidRPr="00777815" w:rsidRDefault="007D278F" w:rsidP="0014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28,452</w:t>
            </w:r>
          </w:p>
        </w:tc>
        <w:tc>
          <w:tcPr>
            <w:tcW w:w="236" w:type="dxa"/>
            <w:vAlign w:val="bottom"/>
          </w:tcPr>
          <w:p w14:paraId="625F73A6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02E49B86" w14:textId="381A7330" w:rsidR="007D278F" w:rsidRPr="00777815" w:rsidRDefault="008D6C60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60,476</w:t>
            </w:r>
          </w:p>
        </w:tc>
        <w:tc>
          <w:tcPr>
            <w:tcW w:w="236" w:type="dxa"/>
            <w:vAlign w:val="bottom"/>
          </w:tcPr>
          <w:p w14:paraId="172F0C98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0302DD72" w14:textId="6489F576" w:rsidR="007D278F" w:rsidRPr="00777815" w:rsidRDefault="007D278F" w:rsidP="0014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11,534</w:t>
            </w:r>
          </w:p>
        </w:tc>
        <w:tc>
          <w:tcPr>
            <w:tcW w:w="236" w:type="dxa"/>
            <w:vAlign w:val="bottom"/>
          </w:tcPr>
          <w:p w14:paraId="1FF607B4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3C923B17" w14:textId="24910D4D" w:rsidR="007D278F" w:rsidRPr="00777815" w:rsidRDefault="008D6C60" w:rsidP="0014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0F1C2C3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65C991C6" w14:textId="1B9A9DCA" w:rsidR="007D278F" w:rsidRPr="00777815" w:rsidRDefault="007D278F" w:rsidP="0014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0EA3818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5" w:type="dxa"/>
            <w:vAlign w:val="bottom"/>
          </w:tcPr>
          <w:p w14:paraId="3476980F" w14:textId="063E9275" w:rsidR="007D278F" w:rsidRPr="00777815" w:rsidRDefault="008D6C60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816,060</w:t>
            </w:r>
          </w:p>
        </w:tc>
        <w:tc>
          <w:tcPr>
            <w:tcW w:w="236" w:type="dxa"/>
            <w:vAlign w:val="bottom"/>
          </w:tcPr>
          <w:p w14:paraId="44B438CA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50F36B58" w14:textId="15A413C5" w:rsidR="007D278F" w:rsidRPr="00777815" w:rsidRDefault="007D278F" w:rsidP="0014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783,172</w:t>
            </w:r>
          </w:p>
        </w:tc>
      </w:tr>
      <w:tr w:rsidR="006A4832" w:rsidRPr="00777815" w14:paraId="0E52A5F0" w14:textId="77777777" w:rsidTr="007C4200">
        <w:trPr>
          <w:trHeight w:val="20"/>
        </w:trPr>
        <w:tc>
          <w:tcPr>
            <w:tcW w:w="3330" w:type="dxa"/>
            <w:vAlign w:val="bottom"/>
          </w:tcPr>
          <w:p w14:paraId="5448462F" w14:textId="7B71BDCB" w:rsidR="007D278F" w:rsidRPr="00F576E7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ลูกหนี้เงินให้สินเชื่อ</w:t>
            </w:r>
          </w:p>
        </w:tc>
        <w:tc>
          <w:tcPr>
            <w:tcW w:w="900" w:type="dxa"/>
            <w:vAlign w:val="bottom"/>
          </w:tcPr>
          <w:p w14:paraId="73B956A8" w14:textId="51ABA8AB" w:rsidR="007D278F" w:rsidRPr="00F576E7" w:rsidRDefault="00777815" w:rsidP="00A6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</w:rPr>
              <w:t>61,0</w:t>
            </w:r>
            <w:r w:rsidR="0045717A" w:rsidRPr="00F576E7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Pr="00F576E7">
              <w:rPr>
                <w:rFonts w:asciiTheme="majorBidi" w:hAnsiTheme="majorBidi" w:cstheme="majorBidi"/>
                <w:sz w:val="24"/>
                <w:szCs w:val="24"/>
              </w:rPr>
              <w:t>,423</w:t>
            </w:r>
          </w:p>
        </w:tc>
        <w:tc>
          <w:tcPr>
            <w:tcW w:w="270" w:type="dxa"/>
            <w:vAlign w:val="bottom"/>
          </w:tcPr>
          <w:p w14:paraId="283E6637" w14:textId="77777777" w:rsidR="007D278F" w:rsidRPr="00F576E7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vAlign w:val="bottom"/>
          </w:tcPr>
          <w:p w14:paraId="7CE41721" w14:textId="529727AF" w:rsidR="007D278F" w:rsidRPr="00F576E7" w:rsidRDefault="007D278F" w:rsidP="0014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</w:rPr>
              <w:t>58,538,785</w:t>
            </w:r>
          </w:p>
        </w:tc>
        <w:tc>
          <w:tcPr>
            <w:tcW w:w="239" w:type="dxa"/>
            <w:vAlign w:val="bottom"/>
          </w:tcPr>
          <w:p w14:paraId="5558544F" w14:textId="77777777" w:rsidR="007D278F" w:rsidRPr="00F576E7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38A73656" w14:textId="7BFB8D81" w:rsidR="007D278F" w:rsidRPr="00F576E7" w:rsidRDefault="008D6C60" w:rsidP="00A6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="Angsana New"/>
                <w:sz w:val="24"/>
                <w:szCs w:val="24"/>
              </w:rPr>
            </w:pPr>
            <w:r w:rsidRPr="00F576E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1DC60B4" w14:textId="77777777" w:rsidR="007D278F" w:rsidRPr="00F576E7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7E769C99" w14:textId="5F8D774A" w:rsidR="007D278F" w:rsidRPr="00F576E7" w:rsidRDefault="007D278F" w:rsidP="0014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762972B" w14:textId="77777777" w:rsidR="007D278F" w:rsidRPr="00F576E7" w:rsidRDefault="007D278F" w:rsidP="0014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0C4E014D" w14:textId="7230EEED" w:rsidR="007D278F" w:rsidRPr="00F576E7" w:rsidRDefault="008D6C60" w:rsidP="0014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7948EB0" w14:textId="77777777" w:rsidR="007D278F" w:rsidRPr="00F576E7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0932B3C2" w14:textId="0BDA4A7B" w:rsidR="007D278F" w:rsidRPr="00F576E7" w:rsidRDefault="007D278F" w:rsidP="0014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926C754" w14:textId="77777777" w:rsidR="007D278F" w:rsidRPr="00F576E7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5FB9E803" w14:textId="78D4084F" w:rsidR="007D278F" w:rsidRPr="00F576E7" w:rsidRDefault="008D6C60" w:rsidP="0014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A0696B9" w14:textId="77777777" w:rsidR="007D278F" w:rsidRPr="00F576E7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69D13D07" w14:textId="5068055C" w:rsidR="007D278F" w:rsidRPr="00F576E7" w:rsidRDefault="007D278F" w:rsidP="0014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B1F1F45" w14:textId="77777777" w:rsidR="007D278F" w:rsidRPr="00F576E7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5" w:type="dxa"/>
            <w:vAlign w:val="bottom"/>
          </w:tcPr>
          <w:p w14:paraId="13FF58DC" w14:textId="41727FCA" w:rsidR="007D278F" w:rsidRPr="00F576E7" w:rsidRDefault="008D6C60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</w:rPr>
              <w:t>61,0</w:t>
            </w:r>
            <w:r w:rsidR="007810F5" w:rsidRPr="00F576E7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Pr="00F576E7">
              <w:rPr>
                <w:rFonts w:asciiTheme="majorBidi" w:hAnsiTheme="majorBidi" w:cstheme="majorBidi"/>
                <w:sz w:val="24"/>
                <w:szCs w:val="24"/>
              </w:rPr>
              <w:t>,423</w:t>
            </w:r>
          </w:p>
        </w:tc>
        <w:tc>
          <w:tcPr>
            <w:tcW w:w="236" w:type="dxa"/>
            <w:vAlign w:val="bottom"/>
          </w:tcPr>
          <w:p w14:paraId="4600ABA4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22C58381" w14:textId="41A2687F" w:rsidR="007D278F" w:rsidRPr="00777815" w:rsidRDefault="007D278F" w:rsidP="0014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58,538,785</w:t>
            </w:r>
          </w:p>
        </w:tc>
      </w:tr>
      <w:tr w:rsidR="006A4832" w:rsidRPr="00777815" w14:paraId="53A055C9" w14:textId="77777777" w:rsidTr="007C4200">
        <w:trPr>
          <w:trHeight w:val="20"/>
        </w:trPr>
        <w:tc>
          <w:tcPr>
            <w:tcW w:w="3330" w:type="dxa"/>
            <w:vAlign w:val="bottom"/>
          </w:tcPr>
          <w:p w14:paraId="523D0F6A" w14:textId="52545053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900" w:type="dxa"/>
            <w:vAlign w:val="bottom"/>
          </w:tcPr>
          <w:p w14:paraId="0B8532F2" w14:textId="6A90C91A" w:rsidR="007D278F" w:rsidRPr="00777815" w:rsidRDefault="00777815" w:rsidP="00A6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00034CD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vAlign w:val="bottom"/>
          </w:tcPr>
          <w:p w14:paraId="72F64980" w14:textId="4E0E8947" w:rsidR="007D278F" w:rsidRPr="00777815" w:rsidRDefault="007D278F" w:rsidP="00A6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6D6EBA12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4BE52712" w14:textId="5749BB00" w:rsidR="007D278F" w:rsidRPr="00A610D0" w:rsidRDefault="008D6C60" w:rsidP="00A6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118B1FC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1B70DF39" w14:textId="70B40A44" w:rsidR="007D278F" w:rsidRPr="00777815" w:rsidRDefault="006F02FA" w:rsidP="0014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4305CE8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5E6909E5" w14:textId="14DEB91B" w:rsidR="007D278F" w:rsidRPr="00777815" w:rsidRDefault="008D6C60" w:rsidP="00837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134,913</w:t>
            </w:r>
          </w:p>
        </w:tc>
        <w:tc>
          <w:tcPr>
            <w:tcW w:w="236" w:type="dxa"/>
            <w:vAlign w:val="bottom"/>
          </w:tcPr>
          <w:p w14:paraId="7EAD7951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6014248A" w14:textId="121086B2" w:rsidR="007D278F" w:rsidRPr="00777815" w:rsidRDefault="007D278F" w:rsidP="0014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83,946</w:t>
            </w:r>
          </w:p>
        </w:tc>
        <w:tc>
          <w:tcPr>
            <w:tcW w:w="236" w:type="dxa"/>
            <w:vAlign w:val="bottom"/>
          </w:tcPr>
          <w:p w14:paraId="7FCAB5BE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1EAB44A5" w14:textId="6DEB14EE" w:rsidR="007D278F" w:rsidRPr="00777815" w:rsidRDefault="008D6C60" w:rsidP="00741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B7522EB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47C954F5" w14:textId="267F0A12" w:rsidR="007D278F" w:rsidRPr="00777815" w:rsidRDefault="007D278F" w:rsidP="0014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1CD0EB4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5" w:type="dxa"/>
            <w:vAlign w:val="bottom"/>
          </w:tcPr>
          <w:p w14:paraId="02B9BEC0" w14:textId="028EE70C" w:rsidR="007D278F" w:rsidRPr="00777815" w:rsidRDefault="008D6C60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134,913</w:t>
            </w:r>
          </w:p>
        </w:tc>
        <w:tc>
          <w:tcPr>
            <w:tcW w:w="236" w:type="dxa"/>
            <w:vAlign w:val="bottom"/>
          </w:tcPr>
          <w:p w14:paraId="2AD7776F" w14:textId="77777777" w:rsidR="007D278F" w:rsidRPr="00777815" w:rsidRDefault="007D278F" w:rsidP="007D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270DB332" w14:textId="32A94646" w:rsidR="007D278F" w:rsidRPr="00777815" w:rsidRDefault="007D278F" w:rsidP="0014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83,946</w:t>
            </w:r>
          </w:p>
        </w:tc>
      </w:tr>
      <w:tr w:rsidR="005925FA" w:rsidRPr="00777815" w14:paraId="5CA15313" w14:textId="77777777" w:rsidTr="007C4200">
        <w:trPr>
          <w:trHeight w:val="20"/>
        </w:trPr>
        <w:tc>
          <w:tcPr>
            <w:tcW w:w="3330" w:type="dxa"/>
            <w:vAlign w:val="bottom"/>
          </w:tcPr>
          <w:p w14:paraId="00139E3A" w14:textId="0433D2C6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900" w:type="dxa"/>
            <w:vAlign w:val="bottom"/>
          </w:tcPr>
          <w:p w14:paraId="0BA9C9A7" w14:textId="609D2FCA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</w:rPr>
              <w:t>113,639</w:t>
            </w:r>
          </w:p>
        </w:tc>
        <w:tc>
          <w:tcPr>
            <w:tcW w:w="270" w:type="dxa"/>
            <w:vAlign w:val="bottom"/>
          </w:tcPr>
          <w:p w14:paraId="0BA9B017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vAlign w:val="bottom"/>
          </w:tcPr>
          <w:p w14:paraId="07D507C4" w14:textId="093F3632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</w:rPr>
              <w:t>114,566</w:t>
            </w:r>
          </w:p>
        </w:tc>
        <w:tc>
          <w:tcPr>
            <w:tcW w:w="239" w:type="dxa"/>
            <w:vAlign w:val="bottom"/>
          </w:tcPr>
          <w:p w14:paraId="1297AE56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6007C923" w14:textId="323222CA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="Angsana New"/>
                <w:sz w:val="24"/>
                <w:szCs w:val="24"/>
              </w:rPr>
            </w:pPr>
            <w:r w:rsidRPr="00F576E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5BC3EB1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41BDE10B" w14:textId="51263683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C6F4D8C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44FEB293" w14:textId="5E78E790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A158C83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27BC7900" w14:textId="3A055BA5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47AAEC6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718F9720" w14:textId="590EDF86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="Angsana New"/>
                <w:sz w:val="24"/>
                <w:szCs w:val="24"/>
              </w:rPr>
              <w:t>(40,000)</w:t>
            </w:r>
          </w:p>
        </w:tc>
        <w:tc>
          <w:tcPr>
            <w:tcW w:w="236" w:type="dxa"/>
            <w:vAlign w:val="bottom"/>
          </w:tcPr>
          <w:p w14:paraId="2CA5A57B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69CA2717" w14:textId="2AA1FCD6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="Angsana New"/>
                <w:sz w:val="24"/>
                <w:szCs w:val="24"/>
              </w:rPr>
              <w:t>(40,000)</w:t>
            </w:r>
          </w:p>
        </w:tc>
        <w:tc>
          <w:tcPr>
            <w:tcW w:w="236" w:type="dxa"/>
            <w:vAlign w:val="bottom"/>
          </w:tcPr>
          <w:p w14:paraId="0B4A7B2B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5" w:type="dxa"/>
            <w:vAlign w:val="bottom"/>
          </w:tcPr>
          <w:p w14:paraId="4363E3FB" w14:textId="350DD4CA" w:rsidR="005925FA" w:rsidRPr="00F576E7" w:rsidRDefault="00210D41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5925FA" w:rsidRPr="00F576E7">
              <w:rPr>
                <w:rFonts w:asciiTheme="majorBidi" w:hAnsiTheme="majorBidi" w:cstheme="majorBidi"/>
                <w:sz w:val="24"/>
                <w:szCs w:val="24"/>
              </w:rPr>
              <w:t>3,639</w:t>
            </w:r>
          </w:p>
        </w:tc>
        <w:tc>
          <w:tcPr>
            <w:tcW w:w="236" w:type="dxa"/>
            <w:vAlign w:val="bottom"/>
          </w:tcPr>
          <w:p w14:paraId="6A2DF956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00C33A54" w14:textId="6AB607FF" w:rsidR="005925FA" w:rsidRPr="00F576E7" w:rsidRDefault="003E481E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5925FA" w:rsidRPr="00F576E7">
              <w:rPr>
                <w:rFonts w:asciiTheme="majorBidi" w:hAnsiTheme="majorBidi" w:cstheme="majorBidi"/>
                <w:sz w:val="24"/>
                <w:szCs w:val="24"/>
              </w:rPr>
              <w:t>4,566</w:t>
            </w:r>
          </w:p>
        </w:tc>
      </w:tr>
      <w:tr w:rsidR="005925FA" w:rsidRPr="00F576E7" w14:paraId="1DE54E73" w14:textId="77777777" w:rsidTr="007C4200">
        <w:trPr>
          <w:trHeight w:val="20"/>
        </w:trPr>
        <w:tc>
          <w:tcPr>
            <w:tcW w:w="3330" w:type="dxa"/>
            <w:vAlign w:val="bottom"/>
          </w:tcPr>
          <w:p w14:paraId="666201C4" w14:textId="5CF0D632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900" w:type="dxa"/>
            <w:vAlign w:val="bottom"/>
          </w:tcPr>
          <w:p w14:paraId="58EAA33A" w14:textId="755DE153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</w:rPr>
              <w:t>142,000</w:t>
            </w:r>
          </w:p>
        </w:tc>
        <w:tc>
          <w:tcPr>
            <w:tcW w:w="270" w:type="dxa"/>
            <w:vAlign w:val="bottom"/>
          </w:tcPr>
          <w:p w14:paraId="3C84DEE8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vAlign w:val="bottom"/>
          </w:tcPr>
          <w:p w14:paraId="50684744" w14:textId="0FF5C2E0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</w:rPr>
              <w:t>22,000</w:t>
            </w:r>
          </w:p>
        </w:tc>
        <w:tc>
          <w:tcPr>
            <w:tcW w:w="239" w:type="dxa"/>
            <w:vAlign w:val="bottom"/>
          </w:tcPr>
          <w:p w14:paraId="4B82E580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77AB4B9E" w14:textId="65FDC1AD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="Angsana New"/>
                <w:sz w:val="24"/>
                <w:szCs w:val="24"/>
              </w:rPr>
            </w:pPr>
            <w:r w:rsidRPr="00F576E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180F0BA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4A9FBAA7" w14:textId="42061742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CC88384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636A4501" w14:textId="30E756ED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EE6207C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5D792F2E" w14:textId="6241BA5A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D13D48D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4CCDDAB9" w14:textId="2799DEE6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F576E7">
              <w:rPr>
                <w:rFonts w:asciiTheme="majorBidi" w:hAnsiTheme="majorBidi" w:cstheme="majorBidi"/>
                <w:sz w:val="24"/>
                <w:szCs w:val="24"/>
              </w:rPr>
              <w:t>142,000</w:t>
            </w:r>
            <w:r w:rsidRPr="00F576E7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104CB936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6A6A0376" w14:textId="0E970AA1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F576E7">
              <w:rPr>
                <w:rFonts w:asciiTheme="majorBidi" w:hAnsiTheme="majorBidi" w:cstheme="majorBidi"/>
                <w:sz w:val="24"/>
                <w:szCs w:val="24"/>
              </w:rPr>
              <w:t>22,000</w:t>
            </w: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0013C493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5" w:type="dxa"/>
            <w:vAlign w:val="bottom"/>
          </w:tcPr>
          <w:p w14:paraId="1168F4CD" w14:textId="23874261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2841533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202DF38E" w14:textId="537F8699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5925FA" w:rsidRPr="00F576E7" w14:paraId="3798DC77" w14:textId="77777777" w:rsidTr="007C4200">
        <w:trPr>
          <w:trHeight w:val="20"/>
        </w:trPr>
        <w:tc>
          <w:tcPr>
            <w:tcW w:w="3330" w:type="dxa"/>
            <w:vAlign w:val="bottom"/>
          </w:tcPr>
          <w:p w14:paraId="684E0CCC" w14:textId="4AF67A4E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vAlign w:val="bottom"/>
          </w:tcPr>
          <w:p w14:paraId="154DE3AD" w14:textId="78A76C6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</w:rPr>
              <w:t>1,862,023</w:t>
            </w:r>
          </w:p>
        </w:tc>
        <w:tc>
          <w:tcPr>
            <w:tcW w:w="270" w:type="dxa"/>
            <w:vAlign w:val="bottom"/>
          </w:tcPr>
          <w:p w14:paraId="68241719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vAlign w:val="bottom"/>
          </w:tcPr>
          <w:p w14:paraId="4B96FD36" w14:textId="5E5B79B1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F576E7">
              <w:rPr>
                <w:rFonts w:asciiTheme="majorBidi" w:hAnsiTheme="majorBidi" w:cstheme="majorBidi"/>
                <w:sz w:val="24"/>
                <w:szCs w:val="24"/>
              </w:rPr>
              <w:t>,778,289</w:t>
            </w:r>
          </w:p>
        </w:tc>
        <w:tc>
          <w:tcPr>
            <w:tcW w:w="239" w:type="dxa"/>
            <w:vAlign w:val="bottom"/>
          </w:tcPr>
          <w:p w14:paraId="7A7CE65E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249E979D" w14:textId="79F32025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32B386D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5C2097FF" w14:textId="76585A88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973E8C7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1EB5FDA6" w14:textId="2642FE55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236" w:type="dxa"/>
            <w:vAlign w:val="bottom"/>
          </w:tcPr>
          <w:p w14:paraId="46D09D99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4C3ADDAF" w14:textId="1821FFFD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215B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  <w:vAlign w:val="bottom"/>
          </w:tcPr>
          <w:p w14:paraId="09575A05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77252451" w14:textId="6714469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6EF2199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7EE8D341" w14:textId="35B4C26B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4FD5B4D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5" w:type="dxa"/>
            <w:vAlign w:val="bottom"/>
          </w:tcPr>
          <w:p w14:paraId="46A46806" w14:textId="13880E1A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</w:rPr>
              <w:t>1,862,044</w:t>
            </w:r>
          </w:p>
        </w:tc>
        <w:tc>
          <w:tcPr>
            <w:tcW w:w="236" w:type="dxa"/>
            <w:vAlign w:val="bottom"/>
          </w:tcPr>
          <w:p w14:paraId="2C3779DC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674AB1EE" w14:textId="687BDE74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</w:rPr>
              <w:t>1,778,31</w:t>
            </w:r>
            <w:r w:rsidR="00FD4D1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5925FA" w:rsidRPr="00F576E7" w14:paraId="1DBA2FFC" w14:textId="77777777" w:rsidTr="007C4200">
        <w:trPr>
          <w:trHeight w:val="20"/>
        </w:trPr>
        <w:tc>
          <w:tcPr>
            <w:tcW w:w="3330" w:type="dxa"/>
            <w:vAlign w:val="bottom"/>
          </w:tcPr>
          <w:p w14:paraId="2D3475AB" w14:textId="1FFE0A95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76E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900" w:type="dxa"/>
            <w:vAlign w:val="bottom"/>
          </w:tcPr>
          <w:p w14:paraId="5092DD23" w14:textId="6591A88D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</w:rPr>
              <w:t>3,409,163</w:t>
            </w:r>
          </w:p>
        </w:tc>
        <w:tc>
          <w:tcPr>
            <w:tcW w:w="270" w:type="dxa"/>
            <w:vAlign w:val="bottom"/>
          </w:tcPr>
          <w:p w14:paraId="2D3A7483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vAlign w:val="bottom"/>
          </w:tcPr>
          <w:p w14:paraId="3694958A" w14:textId="5FDD03CA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7D39A1B3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26FD56AD" w14:textId="23AC2910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FF2EE0F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05A38CAB" w14:textId="1B01A942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E584014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4A9F35CD" w14:textId="2159EDF5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8DFE119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1FCB5DF1" w14:textId="7D7DD89A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7DFA291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396C8179" w14:textId="17FB89B3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2AFCEE9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7DA16CD9" w14:textId="15B9FF6F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4D9C77B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5" w:type="dxa"/>
            <w:vAlign w:val="bottom"/>
          </w:tcPr>
          <w:p w14:paraId="21C67CE5" w14:textId="1FFC106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</w:rPr>
              <w:t>3,409,163</w:t>
            </w:r>
          </w:p>
        </w:tc>
        <w:tc>
          <w:tcPr>
            <w:tcW w:w="236" w:type="dxa"/>
            <w:vAlign w:val="bottom"/>
          </w:tcPr>
          <w:p w14:paraId="56B23468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0D91641C" w14:textId="5EB7A2E1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5925FA" w:rsidRPr="00F576E7" w14:paraId="10990D6F" w14:textId="77777777" w:rsidTr="007C4200">
        <w:trPr>
          <w:trHeight w:val="20"/>
        </w:trPr>
        <w:tc>
          <w:tcPr>
            <w:tcW w:w="3330" w:type="dxa"/>
            <w:vAlign w:val="bottom"/>
          </w:tcPr>
          <w:p w14:paraId="6C4BC3CE" w14:textId="291070D0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1A39E70" w14:textId="240DF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</w:rPr>
              <w:t>669,237</w:t>
            </w:r>
          </w:p>
        </w:tc>
        <w:tc>
          <w:tcPr>
            <w:tcW w:w="270" w:type="dxa"/>
            <w:vAlign w:val="bottom"/>
          </w:tcPr>
          <w:p w14:paraId="6D01F80A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7F95912A" w14:textId="46DB64F9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</w:rPr>
              <w:t>642,895</w:t>
            </w:r>
          </w:p>
        </w:tc>
        <w:tc>
          <w:tcPr>
            <w:tcW w:w="239" w:type="dxa"/>
            <w:vAlign w:val="bottom"/>
          </w:tcPr>
          <w:p w14:paraId="27EEEA13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1396B173" w14:textId="226597CB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</w:rPr>
              <w:t>31,752</w:t>
            </w:r>
          </w:p>
        </w:tc>
        <w:tc>
          <w:tcPr>
            <w:tcW w:w="236" w:type="dxa"/>
            <w:vAlign w:val="bottom"/>
          </w:tcPr>
          <w:p w14:paraId="17223463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  <w:vAlign w:val="bottom"/>
          </w:tcPr>
          <w:p w14:paraId="164088DE" w14:textId="317CA914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</w:rPr>
              <w:t>31,840</w:t>
            </w:r>
          </w:p>
        </w:tc>
        <w:tc>
          <w:tcPr>
            <w:tcW w:w="236" w:type="dxa"/>
            <w:vAlign w:val="bottom"/>
          </w:tcPr>
          <w:p w14:paraId="44CF6A64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64314B94" w14:textId="5827D7C6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</w:rPr>
              <w:t>16,503</w:t>
            </w:r>
          </w:p>
        </w:tc>
        <w:tc>
          <w:tcPr>
            <w:tcW w:w="236" w:type="dxa"/>
            <w:vAlign w:val="bottom"/>
          </w:tcPr>
          <w:p w14:paraId="522D5105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2F8A0801" w14:textId="4C53AC8D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</w:rPr>
              <w:t>9,63</w:t>
            </w:r>
            <w:r w:rsidR="005215B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  <w:vAlign w:val="bottom"/>
          </w:tcPr>
          <w:p w14:paraId="5D61EA60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106940D1" w14:textId="69BD8F01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2D1604" w:rsidRPr="00F576E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576E7">
              <w:rPr>
                <w:rFonts w:asciiTheme="majorBidi" w:hAnsiTheme="majorBidi" w:cstheme="majorBidi"/>
                <w:sz w:val="24"/>
                <w:szCs w:val="24"/>
              </w:rPr>
              <w:t>5,337</w:t>
            </w:r>
            <w:r w:rsidRPr="00F576E7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30E84088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59007A7F" w14:textId="2823FE71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B007BF" w:rsidRPr="00F576E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F576E7">
              <w:rPr>
                <w:rFonts w:asciiTheme="majorBidi" w:hAnsiTheme="majorBidi" w:cstheme="majorBidi"/>
                <w:sz w:val="24"/>
                <w:szCs w:val="24"/>
              </w:rPr>
              <w:t>1,545</w:t>
            </w:r>
            <w:r w:rsidRPr="00F576E7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026832DB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vAlign w:val="bottom"/>
          </w:tcPr>
          <w:p w14:paraId="7273B16E" w14:textId="79A9F04C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B007BF" w:rsidRPr="00F576E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F576E7">
              <w:rPr>
                <w:rFonts w:asciiTheme="majorBidi" w:hAnsiTheme="majorBidi" w:cstheme="majorBidi"/>
                <w:sz w:val="24"/>
                <w:szCs w:val="24"/>
              </w:rPr>
              <w:t>2,155</w:t>
            </w:r>
          </w:p>
        </w:tc>
        <w:tc>
          <w:tcPr>
            <w:tcW w:w="236" w:type="dxa"/>
            <w:vAlign w:val="bottom"/>
          </w:tcPr>
          <w:p w14:paraId="5B6AB9CE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tcBorders>
              <w:bottom w:val="single" w:sz="4" w:space="0" w:color="auto"/>
            </w:tcBorders>
            <w:vAlign w:val="bottom"/>
          </w:tcPr>
          <w:p w14:paraId="2866F385" w14:textId="73120139" w:rsidR="005925FA" w:rsidRPr="00F576E7" w:rsidRDefault="005379E7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sz w:val="24"/>
                <w:szCs w:val="24"/>
              </w:rPr>
              <w:t>612</w:t>
            </w:r>
            <w:r w:rsidR="005925FA" w:rsidRPr="00F576E7">
              <w:rPr>
                <w:rFonts w:asciiTheme="majorBidi" w:hAnsiTheme="majorBidi" w:cstheme="majorBidi"/>
                <w:sz w:val="24"/>
                <w:szCs w:val="24"/>
              </w:rPr>
              <w:t>,82</w:t>
            </w:r>
            <w:r w:rsidR="00FD4D10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5925FA" w:rsidRPr="00350817" w14:paraId="1B0B108B" w14:textId="77777777" w:rsidTr="007C4200">
        <w:trPr>
          <w:trHeight w:val="20"/>
        </w:trPr>
        <w:tc>
          <w:tcPr>
            <w:tcW w:w="3330" w:type="dxa"/>
            <w:vAlign w:val="bottom"/>
          </w:tcPr>
          <w:p w14:paraId="4E774A09" w14:textId="325D173E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576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602179" w14:textId="11A9734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67,976,256</w:t>
            </w:r>
          </w:p>
        </w:tc>
        <w:tc>
          <w:tcPr>
            <w:tcW w:w="270" w:type="dxa"/>
            <w:vAlign w:val="bottom"/>
          </w:tcPr>
          <w:p w14:paraId="6FF0EF81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210BD2" w14:textId="23EAFAB3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61,839,721</w:t>
            </w:r>
          </w:p>
        </w:tc>
        <w:tc>
          <w:tcPr>
            <w:tcW w:w="239" w:type="dxa"/>
            <w:vAlign w:val="bottom"/>
          </w:tcPr>
          <w:p w14:paraId="53CF36C1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745E2F" w14:textId="5D7B9D11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62,565</w:t>
            </w:r>
          </w:p>
        </w:tc>
        <w:tc>
          <w:tcPr>
            <w:tcW w:w="236" w:type="dxa"/>
            <w:vAlign w:val="bottom"/>
          </w:tcPr>
          <w:p w14:paraId="3E4E0345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E051DF" w14:textId="08A0798D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60,292</w:t>
            </w:r>
          </w:p>
        </w:tc>
        <w:tc>
          <w:tcPr>
            <w:tcW w:w="236" w:type="dxa"/>
            <w:vAlign w:val="bottom"/>
          </w:tcPr>
          <w:p w14:paraId="25B1AFC1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B04D7D" w14:textId="625D2D6C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211,913</w:t>
            </w:r>
          </w:p>
        </w:tc>
        <w:tc>
          <w:tcPr>
            <w:tcW w:w="236" w:type="dxa"/>
            <w:vAlign w:val="bottom"/>
          </w:tcPr>
          <w:p w14:paraId="02998E1A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</w:tcPr>
          <w:p w14:paraId="57ED3F2E" w14:textId="0F63C581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105,134</w:t>
            </w:r>
          </w:p>
        </w:tc>
        <w:tc>
          <w:tcPr>
            <w:tcW w:w="236" w:type="dxa"/>
            <w:vAlign w:val="bottom"/>
          </w:tcPr>
          <w:p w14:paraId="439DA958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767973" w14:textId="5CAE6318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76E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</w:t>
            </w:r>
            <w:r w:rsidRPr="00F57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237,337</w:t>
            </w:r>
            <w:r w:rsidRPr="00F576E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661DFA81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201CE1" w14:textId="019CB0F2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F57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133,545</w:t>
            </w:r>
            <w:r w:rsidRPr="00F576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16009A70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18518" w14:textId="2E9EEC8B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68,013,397</w:t>
            </w:r>
          </w:p>
        </w:tc>
        <w:tc>
          <w:tcPr>
            <w:tcW w:w="236" w:type="dxa"/>
            <w:vAlign w:val="bottom"/>
          </w:tcPr>
          <w:p w14:paraId="76CBAB5A" w14:textId="77777777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79A064" w14:textId="733CE789" w:rsidR="005925FA" w:rsidRPr="00F576E7" w:rsidRDefault="005925FA" w:rsidP="0059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7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61,871,602</w:t>
            </w:r>
          </w:p>
        </w:tc>
      </w:tr>
    </w:tbl>
    <w:p w14:paraId="0DBF50BA" w14:textId="77777777" w:rsidR="0055337A" w:rsidRPr="00350817" w:rsidRDefault="0055337A" w:rsidP="009777AF">
      <w:pPr>
        <w:spacing w:line="240" w:lineRule="auto"/>
        <w:rPr>
          <w:rFonts w:asciiTheme="majorBidi" w:hAnsiTheme="majorBidi" w:cstheme="majorBidi"/>
        </w:rPr>
      </w:pPr>
    </w:p>
    <w:p w14:paraId="232405B3" w14:textId="16BF9DAA" w:rsidR="00903A54" w:rsidRPr="00350817" w:rsidRDefault="00903A54" w:rsidP="009777AF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3D8642BF" w14:textId="26B8A630" w:rsidR="003A4C7C" w:rsidRPr="00350817" w:rsidRDefault="003A4C7C" w:rsidP="007D6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0"/>
          <w:szCs w:val="20"/>
          <w:cs/>
        </w:rPr>
        <w:sectPr w:rsidR="003A4C7C" w:rsidRPr="00350817" w:rsidSect="00F321C0">
          <w:headerReference w:type="default" r:id="rId22"/>
          <w:footerReference w:type="default" r:id="rId23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CD7783A" w14:textId="03FEDE78" w:rsidR="005451E8" w:rsidRPr="00E559BD" w:rsidRDefault="4DEAFB1A" w:rsidP="005D0CA2">
      <w:pPr>
        <w:pStyle w:val="Heading1"/>
        <w:keepLines/>
        <w:numPr>
          <w:ilvl w:val="0"/>
          <w:numId w:val="41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 w:rsidRPr="00E559B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กำไรต่อหุ้น</w:t>
      </w:r>
    </w:p>
    <w:p w14:paraId="7A90CCAD" w14:textId="377408FC" w:rsidR="00C006A6" w:rsidRPr="00E559BD" w:rsidRDefault="00C006A6" w:rsidP="00E401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3835"/>
        <w:gridCol w:w="1419"/>
        <w:gridCol w:w="262"/>
        <w:gridCol w:w="1101"/>
        <w:gridCol w:w="263"/>
        <w:gridCol w:w="1239"/>
        <w:gridCol w:w="263"/>
        <w:gridCol w:w="1101"/>
      </w:tblGrid>
      <w:tr w:rsidR="00C006A6" w:rsidRPr="00A351AB" w14:paraId="26531525" w14:textId="77777777" w:rsidTr="00C006A6">
        <w:trPr>
          <w:tblHeader/>
        </w:trPr>
        <w:tc>
          <w:tcPr>
            <w:tcW w:w="4320" w:type="dxa"/>
          </w:tcPr>
          <w:p w14:paraId="044553F7" w14:textId="52E942B0" w:rsidR="00C006A6" w:rsidRPr="00E559BD" w:rsidRDefault="00C006A6" w:rsidP="00C00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63" w:type="dxa"/>
            <w:gridSpan w:val="3"/>
          </w:tcPr>
          <w:p w14:paraId="72B2E818" w14:textId="59C30EB0" w:rsidR="00C006A6" w:rsidRPr="00E559BD" w:rsidRDefault="00C006A6" w:rsidP="00C00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E559B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47ED7DB" w14:textId="77777777" w:rsidR="00C006A6" w:rsidRPr="00E559BD" w:rsidRDefault="00C006A6" w:rsidP="00C00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212BBF35" w14:textId="6A7AEE2F" w:rsidR="00C006A6" w:rsidRPr="00E559BD" w:rsidRDefault="00C006A6" w:rsidP="00C00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E559BD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0393" w:rsidRPr="00A351AB" w14:paraId="083BFBF5" w14:textId="77777777" w:rsidTr="00C006A6">
        <w:trPr>
          <w:tblHeader/>
        </w:trPr>
        <w:tc>
          <w:tcPr>
            <w:tcW w:w="4320" w:type="dxa"/>
          </w:tcPr>
          <w:p w14:paraId="5C5EEB74" w14:textId="26D905FE" w:rsidR="00C006A6" w:rsidRPr="00143016" w:rsidRDefault="00C006A6" w:rsidP="00C00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  <w:r w:rsidRPr="00E559BD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86708" w:rsidRPr="00186708"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  <w:t>31</w:t>
            </w:r>
            <w:r w:rsidRPr="00E559BD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13" w:type="dxa"/>
            <w:vAlign w:val="center"/>
          </w:tcPr>
          <w:p w14:paraId="407BB821" w14:textId="022D5E5E" w:rsidR="00C006A6" w:rsidRPr="00E559BD" w:rsidRDefault="00C006A6" w:rsidP="00C00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E559B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E559BD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269" w:type="dxa"/>
            <w:vAlign w:val="center"/>
          </w:tcPr>
          <w:p w14:paraId="65538E8C" w14:textId="77777777" w:rsidR="00C006A6" w:rsidRPr="00E559BD" w:rsidRDefault="00C006A6" w:rsidP="00C00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5190726A" w14:textId="17E3157F" w:rsidR="00C006A6" w:rsidRPr="00E559BD" w:rsidRDefault="00C006A6" w:rsidP="00C00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E559B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E559BD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</w:tcPr>
          <w:p w14:paraId="2D823961" w14:textId="77777777" w:rsidR="00C006A6" w:rsidRPr="00E559BD" w:rsidRDefault="00C006A6" w:rsidP="00C00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7E01527" w14:textId="67F91C57" w:rsidR="00C006A6" w:rsidRPr="00E559BD" w:rsidRDefault="00C006A6" w:rsidP="00C00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E559B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E559BD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  <w:vAlign w:val="center"/>
          </w:tcPr>
          <w:p w14:paraId="6A986DFB" w14:textId="77777777" w:rsidR="00C006A6" w:rsidRPr="00E559BD" w:rsidRDefault="00C006A6" w:rsidP="00C00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4C016EA" w14:textId="397327A5" w:rsidR="00C006A6" w:rsidRPr="00E559BD" w:rsidRDefault="00C006A6" w:rsidP="00C00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E559BD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E559BD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</w:tr>
      <w:tr w:rsidR="00C006A6" w:rsidRPr="00A351AB" w14:paraId="09AE0755" w14:textId="77777777" w:rsidTr="00C006A6">
        <w:trPr>
          <w:tblHeader/>
        </w:trPr>
        <w:tc>
          <w:tcPr>
            <w:tcW w:w="4320" w:type="dxa"/>
          </w:tcPr>
          <w:p w14:paraId="003D9DAE" w14:textId="77777777" w:rsidR="00C006A6" w:rsidRPr="00E559BD" w:rsidRDefault="00C006A6" w:rsidP="00C00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163" w:type="dxa"/>
            <w:gridSpan w:val="7"/>
          </w:tcPr>
          <w:p w14:paraId="56D6CE1D" w14:textId="6BAAF3BD" w:rsidR="00C006A6" w:rsidRPr="00E559BD" w:rsidRDefault="00C006A6" w:rsidP="00C00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E559B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(</w:t>
            </w:r>
            <w:r w:rsidR="00203ADD" w:rsidRPr="00E559B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E559BD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F50393" w:rsidRPr="00D016A2" w14:paraId="4417D646" w14:textId="77777777" w:rsidTr="00045116">
        <w:tc>
          <w:tcPr>
            <w:tcW w:w="4320" w:type="dxa"/>
          </w:tcPr>
          <w:p w14:paraId="3C844CE2" w14:textId="77777777" w:rsidR="002A4649" w:rsidRPr="00D016A2" w:rsidRDefault="00C006A6" w:rsidP="00CA7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016A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กำไรที่เป็นส่วนของผู้ถือหุ้นสามัญของบริษัท </w:t>
            </w:r>
          </w:p>
          <w:p w14:paraId="31A261C2" w14:textId="24A72D5F" w:rsidR="00C006A6" w:rsidRPr="00D016A2" w:rsidRDefault="00C006A6" w:rsidP="002A4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4" w:hanging="160"/>
              <w:rPr>
                <w:rFonts w:ascii="Angsana New" w:hAnsi="Angsana New" w:cs="Angsana New"/>
                <w:sz w:val="28"/>
                <w:szCs w:val="28"/>
                <w:shd w:val="clear" w:color="auto" w:fill="E0E0E0"/>
              </w:rPr>
            </w:pPr>
            <w:r w:rsidRPr="00D016A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(ขั้นพื้นฐาน)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3D8D1D7A" w14:textId="7987E12C" w:rsidR="00C006A6" w:rsidRPr="00D016A2" w:rsidRDefault="00863089" w:rsidP="00186708">
            <w:pPr>
              <w:pStyle w:val="acctfourfigures"/>
              <w:tabs>
                <w:tab w:val="clear" w:pos="765"/>
                <w:tab w:val="decimal" w:pos="1203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016A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1,2</w:t>
            </w:r>
            <w:r w:rsidR="004A7460" w:rsidRPr="00D016A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37</w:t>
            </w:r>
            <w:r w:rsidRPr="00D016A2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,</w:t>
            </w:r>
            <w:r w:rsidR="00B13778" w:rsidRPr="00D016A2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342</w:t>
            </w:r>
          </w:p>
        </w:tc>
        <w:tc>
          <w:tcPr>
            <w:tcW w:w="269" w:type="dxa"/>
          </w:tcPr>
          <w:p w14:paraId="69B0AE87" w14:textId="77777777" w:rsidR="00C006A6" w:rsidRPr="00D016A2" w:rsidRDefault="00C006A6" w:rsidP="0018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3A246FBF" w14:textId="5B3F5165" w:rsidR="00C006A6" w:rsidRPr="00D016A2" w:rsidRDefault="00045116" w:rsidP="0018670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016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1,005,364</w:t>
            </w:r>
          </w:p>
        </w:tc>
        <w:tc>
          <w:tcPr>
            <w:tcW w:w="270" w:type="dxa"/>
          </w:tcPr>
          <w:p w14:paraId="22DFD226" w14:textId="77777777" w:rsidR="00C006A6" w:rsidRPr="00D016A2" w:rsidRDefault="00C006A6" w:rsidP="0018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F8DB486" w14:textId="552D9414" w:rsidR="00C006A6" w:rsidRPr="00D016A2" w:rsidRDefault="00863089" w:rsidP="008B5E12">
            <w:pPr>
              <w:pStyle w:val="acctfourfigures"/>
              <w:tabs>
                <w:tab w:val="clear" w:pos="765"/>
                <w:tab w:val="decimal" w:pos="1023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016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1,23</w:t>
            </w:r>
            <w:r w:rsidR="00C81F16" w:rsidRPr="00D016A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 w:rsidRPr="00D016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,2</w:t>
            </w:r>
            <w:r w:rsidR="00C81F16" w:rsidRPr="00D016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56</w:t>
            </w:r>
          </w:p>
        </w:tc>
        <w:tc>
          <w:tcPr>
            <w:tcW w:w="270" w:type="dxa"/>
          </w:tcPr>
          <w:p w14:paraId="7A5365C6" w14:textId="77777777" w:rsidR="00C006A6" w:rsidRPr="00D016A2" w:rsidRDefault="00C006A6" w:rsidP="0018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7448C0" w14:textId="35A62440" w:rsidR="00C006A6" w:rsidRPr="00D016A2" w:rsidRDefault="00045116" w:rsidP="0018670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016A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1,004,106</w:t>
            </w:r>
          </w:p>
        </w:tc>
      </w:tr>
      <w:tr w:rsidR="00F50393" w:rsidRPr="00D016A2" w14:paraId="5B370818" w14:textId="77777777" w:rsidTr="00045116">
        <w:tc>
          <w:tcPr>
            <w:tcW w:w="4320" w:type="dxa"/>
          </w:tcPr>
          <w:p w14:paraId="7F7D23AF" w14:textId="569EE98E" w:rsidR="00045116" w:rsidRPr="00D016A2" w:rsidRDefault="00045116" w:rsidP="00473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016A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จำนวนหุ้นสามัญ (ขั้นพื้นฐาน) ณ วันที่ </w:t>
            </w:r>
            <w:r w:rsidR="00473514">
              <w:rPr>
                <w:rFonts w:ascii="Angsana New" w:hAnsi="Angsana New" w:cs="Angsana New"/>
                <w:b/>
                <w:bCs/>
                <w:sz w:val="28"/>
                <w:szCs w:val="28"/>
              </w:rPr>
              <w:br/>
            </w:r>
            <w:r w:rsidRPr="00D016A2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D016A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7ECEE203" w14:textId="765E38C7" w:rsidR="00045116" w:rsidRPr="00D016A2" w:rsidRDefault="00045116" w:rsidP="00D016A2">
            <w:pPr>
              <w:pStyle w:val="acctfourfigures"/>
              <w:tabs>
                <w:tab w:val="clear" w:pos="765"/>
                <w:tab w:val="decimal" w:pos="1184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016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2,120,000</w:t>
            </w:r>
          </w:p>
        </w:tc>
        <w:tc>
          <w:tcPr>
            <w:tcW w:w="269" w:type="dxa"/>
          </w:tcPr>
          <w:p w14:paraId="61C18D97" w14:textId="77777777" w:rsidR="00045116" w:rsidRPr="00D016A2" w:rsidRDefault="00045116" w:rsidP="0018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5961C779" w14:textId="7FFA9774" w:rsidR="00045116" w:rsidRPr="00D016A2" w:rsidRDefault="00045116" w:rsidP="0018670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016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2,120,000</w:t>
            </w:r>
          </w:p>
        </w:tc>
        <w:tc>
          <w:tcPr>
            <w:tcW w:w="270" w:type="dxa"/>
          </w:tcPr>
          <w:p w14:paraId="172E6332" w14:textId="77777777" w:rsidR="00045116" w:rsidRPr="00D016A2" w:rsidRDefault="00045116" w:rsidP="0018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9A040C4" w14:textId="22977BD4" w:rsidR="00045116" w:rsidRPr="00D016A2" w:rsidRDefault="00045116" w:rsidP="00186708">
            <w:pPr>
              <w:pStyle w:val="acctfourfigures"/>
              <w:tabs>
                <w:tab w:val="clear" w:pos="765"/>
                <w:tab w:val="decimal" w:pos="1023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016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2,120,000</w:t>
            </w:r>
          </w:p>
        </w:tc>
        <w:tc>
          <w:tcPr>
            <w:tcW w:w="270" w:type="dxa"/>
          </w:tcPr>
          <w:p w14:paraId="43E1839B" w14:textId="77777777" w:rsidR="00045116" w:rsidRPr="00D016A2" w:rsidRDefault="00045116" w:rsidP="00186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82BA6F" w14:textId="06E99A64" w:rsidR="00045116" w:rsidRPr="00D016A2" w:rsidRDefault="00045116" w:rsidP="0018670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016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2,120,000</w:t>
            </w:r>
          </w:p>
        </w:tc>
      </w:tr>
      <w:tr w:rsidR="00F50393" w:rsidRPr="00D016A2" w14:paraId="541AD4C5" w14:textId="77777777" w:rsidTr="00C006A6">
        <w:tc>
          <w:tcPr>
            <w:tcW w:w="4320" w:type="dxa"/>
          </w:tcPr>
          <w:p w14:paraId="6BBBAA32" w14:textId="77777777" w:rsidR="00045116" w:rsidRPr="00D016A2" w:rsidRDefault="00045116" w:rsidP="00473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016A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D016A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197D264B" w14:textId="71EE20F9" w:rsidR="00045116" w:rsidRPr="00D016A2" w:rsidRDefault="00863089" w:rsidP="00186708">
            <w:pPr>
              <w:pStyle w:val="acctfourfigures"/>
              <w:tabs>
                <w:tab w:val="clear" w:pos="765"/>
              </w:tabs>
              <w:spacing w:line="240" w:lineRule="atLeast"/>
              <w:ind w:right="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016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D016A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D016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="00D50D48" w:rsidRPr="00D016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69" w:type="dxa"/>
          </w:tcPr>
          <w:p w14:paraId="7132D4E6" w14:textId="77777777" w:rsidR="00045116" w:rsidRPr="00D016A2" w:rsidRDefault="00045116" w:rsidP="00045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461E6A99" w14:textId="62535873" w:rsidR="00045116" w:rsidRPr="00D016A2" w:rsidRDefault="00045116" w:rsidP="0004511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016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D016A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D016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270" w:type="dxa"/>
          </w:tcPr>
          <w:p w14:paraId="17EC50EB" w14:textId="77777777" w:rsidR="00045116" w:rsidRPr="00D016A2" w:rsidRDefault="00045116" w:rsidP="00045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FE8F8F9" w14:textId="25DA8318" w:rsidR="00045116" w:rsidRPr="00D016A2" w:rsidRDefault="00863089" w:rsidP="0004511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016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D016A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D016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270" w:type="dxa"/>
          </w:tcPr>
          <w:p w14:paraId="07A44BBE" w14:textId="77777777" w:rsidR="00045116" w:rsidRPr="00D016A2" w:rsidRDefault="00045116" w:rsidP="00045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4FA5EFC" w14:textId="7BF4B169" w:rsidR="00045116" w:rsidRPr="00D016A2" w:rsidRDefault="00045116" w:rsidP="0004511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016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D016A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D016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47</w:t>
            </w:r>
          </w:p>
        </w:tc>
      </w:tr>
    </w:tbl>
    <w:p w14:paraId="177EB485" w14:textId="77777777" w:rsidR="00C006A6" w:rsidRPr="00D016A2" w:rsidRDefault="00C006A6" w:rsidP="00645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AB1320D" w14:textId="258CD023" w:rsidR="00783963" w:rsidRPr="009C44F2" w:rsidRDefault="00202B12" w:rsidP="005D0CA2">
      <w:pPr>
        <w:pStyle w:val="Heading1"/>
        <w:keepLines/>
        <w:numPr>
          <w:ilvl w:val="0"/>
          <w:numId w:val="41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9C44F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เครื่องมือทางการเงิน</w:t>
      </w:r>
      <w:r w:rsidR="00D75CE8" w:rsidRPr="009C44F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</w:t>
      </w:r>
    </w:p>
    <w:p w14:paraId="5ADA0459" w14:textId="073F8C9D" w:rsidR="0055565A" w:rsidRPr="009C44F2" w:rsidRDefault="0055565A" w:rsidP="00717C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D9D9D9"/>
          <w:lang w:val="en-GB"/>
        </w:rPr>
      </w:pPr>
    </w:p>
    <w:p w14:paraId="3568CF46" w14:textId="7AD985B9" w:rsidR="00751571" w:rsidRPr="009C44F2" w:rsidRDefault="00186708" w:rsidP="00186708">
      <w:pPr>
        <w:pStyle w:val="block"/>
        <w:shd w:val="clear" w:color="auto" w:fill="FFFFFF" w:themeFill="background1"/>
        <w:spacing w:after="0" w:line="240" w:lineRule="auto"/>
        <w:ind w:left="540" w:right="-7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th-TH"/>
        </w:rPr>
        <w:t>1</w:t>
      </w:r>
      <w:r w:rsidR="00985D39">
        <w:rPr>
          <w:rFonts w:asciiTheme="majorBidi" w:hAnsiTheme="majorBidi" w:cstheme="majorBidi"/>
          <w:b/>
          <w:bCs/>
          <w:sz w:val="28"/>
          <w:szCs w:val="28"/>
          <w:lang w:bidi="th-TH"/>
        </w:rPr>
        <w:t>3</w:t>
      </w:r>
      <w:r>
        <w:rPr>
          <w:rFonts w:asciiTheme="majorBidi" w:hAnsiTheme="majorBidi" w:cstheme="majorBidi"/>
          <w:b/>
          <w:bCs/>
          <w:sz w:val="28"/>
          <w:szCs w:val="28"/>
          <w:lang w:bidi="th-TH"/>
        </w:rPr>
        <w:t>.1</w:t>
      </w:r>
      <w:r>
        <w:rPr>
          <w:rFonts w:asciiTheme="majorBidi" w:hAnsiTheme="majorBidi" w:cstheme="majorBidi"/>
          <w:b/>
          <w:bCs/>
          <w:sz w:val="28"/>
          <w:szCs w:val="28"/>
          <w:lang w:bidi="th-TH"/>
        </w:rPr>
        <w:tab/>
      </w:r>
      <w:r w:rsidR="00751571" w:rsidRPr="009C44F2">
        <w:rPr>
          <w:rFonts w:asciiTheme="majorBidi" w:hAnsiTheme="majorBidi" w:cstheme="majorBidi" w:hint="cs"/>
          <w:b/>
          <w:bCs/>
          <w:sz w:val="28"/>
          <w:szCs w:val="28"/>
          <w:cs/>
          <w:lang w:bidi="th-TH"/>
        </w:rPr>
        <w:t>หนี้สินทางการเงินที่วัดมูลค่าด้วยมูลค่ายุติธรรม</w:t>
      </w:r>
    </w:p>
    <w:p w14:paraId="382553D0" w14:textId="0CAD8C8F" w:rsidR="00027DE4" w:rsidRPr="009C44F2" w:rsidRDefault="00027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69BF43D" w14:textId="6CC6909D" w:rsidR="00C66D09" w:rsidRDefault="006B6F91" w:rsidP="00AB5F1E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9C44F2">
        <w:rPr>
          <w:rFonts w:asciiTheme="majorBidi" w:hAnsiTheme="majorBidi" w:cstheme="majorBidi" w:hint="cs"/>
          <w:sz w:val="28"/>
          <w:szCs w:val="28"/>
          <w:cs/>
          <w:lang w:bidi="th-TH"/>
        </w:rPr>
        <w:t>ตารางต่อไปนี้แสดงการวิเคราะห์การวัดมูลค่า</w:t>
      </w:r>
      <w:r w:rsidR="00D074E4">
        <w:rPr>
          <w:rFonts w:asciiTheme="majorBidi" w:hAnsiTheme="majorBidi" w:cstheme="majorBidi" w:hint="cs"/>
          <w:sz w:val="28"/>
          <w:szCs w:val="28"/>
          <w:cs/>
          <w:lang w:bidi="th-TH"/>
        </w:rPr>
        <w:t>หนี้สินทางการเงินด้วยมูลค่ายุติธรรม ณ วันที่รายงาน โดยการวัดมูลค่ายุติธรรมถูกจัดประเภทอยู่ในระดับ</w:t>
      </w:r>
      <w:r w:rsidR="00255A67">
        <w:rPr>
          <w:rFonts w:asciiTheme="majorBidi" w:hAnsiTheme="majorBidi" w:cstheme="majorBidi" w:hint="cs"/>
          <w:sz w:val="28"/>
          <w:szCs w:val="28"/>
          <w:cs/>
          <w:lang w:bidi="th-TH"/>
        </w:rPr>
        <w:t>ของลำดับชั้นมูลค่ายุติธรรม</w:t>
      </w:r>
    </w:p>
    <w:p w14:paraId="521242B3" w14:textId="77777777" w:rsidR="00AB5F1E" w:rsidRPr="00AB5F1E" w:rsidRDefault="00AB5F1E" w:rsidP="00AB5F1E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80"/>
        <w:gridCol w:w="181"/>
        <w:gridCol w:w="1464"/>
        <w:gridCol w:w="180"/>
        <w:gridCol w:w="1450"/>
        <w:gridCol w:w="179"/>
        <w:gridCol w:w="1329"/>
        <w:gridCol w:w="178"/>
        <w:gridCol w:w="1429"/>
      </w:tblGrid>
      <w:tr w:rsidR="00F760E3" w:rsidRPr="009C44F2" w14:paraId="00AC9E26" w14:textId="77777777" w:rsidTr="00186708">
        <w:trPr>
          <w:cantSplit/>
          <w:trHeight w:val="20"/>
          <w:tblHeader/>
        </w:trPr>
        <w:tc>
          <w:tcPr>
            <w:tcW w:w="2880" w:type="dxa"/>
          </w:tcPr>
          <w:p w14:paraId="7A6BD82D" w14:textId="77777777" w:rsidR="00F760E3" w:rsidRPr="009C44F2" w:rsidRDefault="00F760E3" w:rsidP="0088396C">
            <w:pPr>
              <w:shd w:val="clear" w:color="auto" w:fill="FFFFFF" w:themeFill="background1"/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16514025" w14:textId="77777777" w:rsidR="00F760E3" w:rsidRPr="009C44F2" w:rsidRDefault="00F760E3" w:rsidP="0088396C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9" w:type="dxa"/>
            <w:gridSpan w:val="7"/>
            <w:tcBorders>
              <w:left w:val="nil"/>
              <w:bottom w:val="nil"/>
              <w:right w:val="nil"/>
            </w:tcBorders>
          </w:tcPr>
          <w:p w14:paraId="1CDA6049" w14:textId="5FCE84A4" w:rsidR="00F760E3" w:rsidRPr="009C44F2" w:rsidRDefault="00F760E3" w:rsidP="0088396C">
            <w:pPr>
              <w:pStyle w:val="acctfourfigures"/>
              <w:shd w:val="clear" w:color="auto" w:fill="FFFFFF" w:themeFill="background1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C4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และงานการเงินเฉพาะกิจการ</w:t>
            </w:r>
          </w:p>
        </w:tc>
      </w:tr>
      <w:tr w:rsidR="00F760E3" w:rsidRPr="009C44F2" w14:paraId="4B09FA05" w14:textId="77777777" w:rsidTr="00186708">
        <w:trPr>
          <w:cantSplit/>
          <w:trHeight w:val="20"/>
          <w:tblHeader/>
        </w:trPr>
        <w:tc>
          <w:tcPr>
            <w:tcW w:w="2880" w:type="dxa"/>
          </w:tcPr>
          <w:p w14:paraId="13CD42C5" w14:textId="77777777" w:rsidR="00F760E3" w:rsidRPr="009C44F2" w:rsidRDefault="00F760E3" w:rsidP="0088396C">
            <w:pPr>
              <w:shd w:val="clear" w:color="auto" w:fill="FFFFFF" w:themeFill="background1"/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44874CBE" w14:textId="77777777" w:rsidR="00F760E3" w:rsidRPr="009C44F2" w:rsidRDefault="00F760E3" w:rsidP="0088396C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9" w:type="dxa"/>
            <w:gridSpan w:val="7"/>
            <w:tcBorders>
              <w:left w:val="nil"/>
              <w:bottom w:val="nil"/>
              <w:right w:val="nil"/>
            </w:tcBorders>
          </w:tcPr>
          <w:p w14:paraId="745DBC34" w14:textId="77308BEB" w:rsidR="00F760E3" w:rsidRPr="009C44F2" w:rsidRDefault="00F760E3" w:rsidP="0088396C">
            <w:pPr>
              <w:pStyle w:val="acctfourfigures"/>
              <w:shd w:val="clear" w:color="auto" w:fill="FFFFFF" w:themeFill="background1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C4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86C75" w:rsidRPr="009C44F2" w14:paraId="79BF9E44" w14:textId="77777777" w:rsidTr="00186708">
        <w:trPr>
          <w:cantSplit/>
          <w:trHeight w:val="20"/>
          <w:tblHeader/>
        </w:trPr>
        <w:tc>
          <w:tcPr>
            <w:tcW w:w="2880" w:type="dxa"/>
            <w:hideMark/>
          </w:tcPr>
          <w:p w14:paraId="0F695448" w14:textId="77777777" w:rsidR="0088396C" w:rsidRPr="009C44F2" w:rsidRDefault="0088396C" w:rsidP="0088396C">
            <w:pPr>
              <w:shd w:val="clear" w:color="auto" w:fill="FFFFFF" w:themeFill="background1"/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56D30CB8" w14:textId="77777777" w:rsidR="0088396C" w:rsidRPr="009C44F2" w:rsidRDefault="0088396C" w:rsidP="0088396C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tcBorders>
              <w:left w:val="nil"/>
              <w:bottom w:val="nil"/>
              <w:right w:val="nil"/>
            </w:tcBorders>
            <w:hideMark/>
          </w:tcPr>
          <w:p w14:paraId="3A3731D9" w14:textId="77777777" w:rsidR="0088396C" w:rsidRPr="009C44F2" w:rsidRDefault="0088396C" w:rsidP="0088396C">
            <w:pPr>
              <w:pStyle w:val="acctfourfigures"/>
              <w:shd w:val="clear" w:color="auto" w:fill="FFFFFF" w:themeFill="background1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4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9C44F2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72803483" w14:textId="77777777" w:rsidR="0088396C" w:rsidRPr="009C44F2" w:rsidRDefault="0088396C" w:rsidP="0088396C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0" w:type="dxa"/>
            <w:tcBorders>
              <w:left w:val="nil"/>
              <w:bottom w:val="nil"/>
              <w:right w:val="nil"/>
            </w:tcBorders>
            <w:hideMark/>
          </w:tcPr>
          <w:p w14:paraId="3B6B67E5" w14:textId="77777777" w:rsidR="0088396C" w:rsidRPr="009C44F2" w:rsidRDefault="0088396C" w:rsidP="0088396C">
            <w:pPr>
              <w:pStyle w:val="acctfourfigures"/>
              <w:shd w:val="clear" w:color="auto" w:fill="FFFFFF" w:themeFill="background1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4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9C44F2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179" w:type="dxa"/>
            <w:tcBorders>
              <w:left w:val="nil"/>
              <w:bottom w:val="nil"/>
              <w:right w:val="nil"/>
            </w:tcBorders>
          </w:tcPr>
          <w:p w14:paraId="227DA205" w14:textId="77777777" w:rsidR="0088396C" w:rsidRPr="009C44F2" w:rsidRDefault="0088396C" w:rsidP="0088396C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tcBorders>
              <w:left w:val="nil"/>
              <w:bottom w:val="nil"/>
              <w:right w:val="nil"/>
            </w:tcBorders>
            <w:hideMark/>
          </w:tcPr>
          <w:p w14:paraId="48BD6DE3" w14:textId="77777777" w:rsidR="0088396C" w:rsidRPr="009C44F2" w:rsidRDefault="0088396C" w:rsidP="0088396C">
            <w:pPr>
              <w:pStyle w:val="acctfourfigures"/>
              <w:shd w:val="clear" w:color="auto" w:fill="FFFFFF" w:themeFill="background1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4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9C44F2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178" w:type="dxa"/>
            <w:tcBorders>
              <w:left w:val="nil"/>
              <w:bottom w:val="nil"/>
              <w:right w:val="nil"/>
            </w:tcBorders>
          </w:tcPr>
          <w:p w14:paraId="262D6FAA" w14:textId="77777777" w:rsidR="0088396C" w:rsidRPr="009C44F2" w:rsidRDefault="0088396C" w:rsidP="0088396C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tcBorders>
              <w:left w:val="nil"/>
              <w:bottom w:val="nil"/>
              <w:right w:val="nil"/>
            </w:tcBorders>
            <w:hideMark/>
          </w:tcPr>
          <w:p w14:paraId="38218A33" w14:textId="77777777" w:rsidR="0088396C" w:rsidRPr="009C44F2" w:rsidRDefault="0088396C" w:rsidP="0088396C">
            <w:pPr>
              <w:pStyle w:val="acctfourfigures"/>
              <w:shd w:val="clear" w:color="auto" w:fill="FFFFFF" w:themeFill="background1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4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760E3" w:rsidRPr="009C44F2" w14:paraId="5F5DA813" w14:textId="77777777" w:rsidTr="00186708">
        <w:trPr>
          <w:cantSplit/>
          <w:trHeight w:val="20"/>
        </w:trPr>
        <w:tc>
          <w:tcPr>
            <w:tcW w:w="2880" w:type="dxa"/>
          </w:tcPr>
          <w:p w14:paraId="7666483A" w14:textId="77777777" w:rsidR="00F760E3" w:rsidRPr="009C44F2" w:rsidRDefault="00F760E3" w:rsidP="0088396C">
            <w:pPr>
              <w:shd w:val="clear" w:color="auto" w:fill="FFFFFF" w:themeFill="background1"/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4CEDD201" w14:textId="77777777" w:rsidR="00F760E3" w:rsidRPr="009C44F2" w:rsidRDefault="00F760E3" w:rsidP="0088396C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209" w:type="dxa"/>
            <w:gridSpan w:val="7"/>
            <w:vAlign w:val="center"/>
          </w:tcPr>
          <w:p w14:paraId="6DB8A34D" w14:textId="1C3B5259" w:rsidR="00F760E3" w:rsidRPr="009C44F2" w:rsidRDefault="00F760E3" w:rsidP="00F760E3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C44F2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</w:t>
            </w:r>
            <w:r w:rsidRPr="009C44F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น</w:t>
            </w:r>
            <w:r w:rsidRPr="009C4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A86C75" w:rsidRPr="00154E62" w14:paraId="4D10E536" w14:textId="77777777" w:rsidTr="00186708">
        <w:trPr>
          <w:cantSplit/>
          <w:trHeight w:val="20"/>
        </w:trPr>
        <w:tc>
          <w:tcPr>
            <w:tcW w:w="2880" w:type="dxa"/>
            <w:hideMark/>
          </w:tcPr>
          <w:p w14:paraId="46D5C30E" w14:textId="1D12CDFC" w:rsidR="0088396C" w:rsidRPr="00154E62" w:rsidRDefault="0088396C" w:rsidP="0088396C">
            <w:pPr>
              <w:shd w:val="clear" w:color="auto" w:fill="FFFFFF" w:themeFill="background1"/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54E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="00AB3F00" w:rsidRPr="00154E6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</w:t>
            </w:r>
            <w:r w:rsidRPr="00154E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คม</w:t>
            </w:r>
            <w:r w:rsidRPr="00154E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 w:rsidR="00AB3F00" w:rsidRPr="00154E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1" w:type="dxa"/>
          </w:tcPr>
          <w:p w14:paraId="11A8BBD7" w14:textId="77777777" w:rsidR="0088396C" w:rsidRPr="00154E62" w:rsidRDefault="0088396C" w:rsidP="0088396C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64" w:type="dxa"/>
          </w:tcPr>
          <w:p w14:paraId="2A866F1C" w14:textId="77777777" w:rsidR="0088396C" w:rsidRPr="00154E62" w:rsidRDefault="0088396C" w:rsidP="0088396C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2615AD2" w14:textId="77777777" w:rsidR="0088396C" w:rsidRPr="00154E62" w:rsidRDefault="0088396C" w:rsidP="0088396C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50" w:type="dxa"/>
          </w:tcPr>
          <w:p w14:paraId="6BE5CF00" w14:textId="77777777" w:rsidR="0088396C" w:rsidRPr="00154E62" w:rsidRDefault="0088396C" w:rsidP="0088396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9" w:type="dxa"/>
          </w:tcPr>
          <w:p w14:paraId="6A43335A" w14:textId="77777777" w:rsidR="0088396C" w:rsidRPr="00154E62" w:rsidRDefault="0088396C" w:rsidP="0088396C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29" w:type="dxa"/>
          </w:tcPr>
          <w:p w14:paraId="2F15FA4F" w14:textId="77777777" w:rsidR="0088396C" w:rsidRPr="00154E62" w:rsidRDefault="0088396C" w:rsidP="0088396C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793070C7" w14:textId="77777777" w:rsidR="0088396C" w:rsidRPr="00154E62" w:rsidRDefault="0088396C" w:rsidP="0088396C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29" w:type="dxa"/>
          </w:tcPr>
          <w:p w14:paraId="52637874" w14:textId="77777777" w:rsidR="0088396C" w:rsidRPr="00154E62" w:rsidRDefault="0088396C" w:rsidP="0088396C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A86C75" w:rsidRPr="00117964" w14:paraId="69C6D91C" w14:textId="77777777" w:rsidTr="00186708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3DCAA302" w14:textId="06BA63D3" w:rsidR="0088396C" w:rsidRPr="00117964" w:rsidRDefault="0088396C" w:rsidP="0088396C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rtl/>
                <w:cs/>
              </w:rPr>
            </w:pPr>
            <w:r w:rsidRPr="001179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หนี้สินทางการเงิน</w:t>
            </w:r>
          </w:p>
        </w:tc>
        <w:tc>
          <w:tcPr>
            <w:tcW w:w="181" w:type="dxa"/>
          </w:tcPr>
          <w:p w14:paraId="21DC6A01" w14:textId="77777777" w:rsidR="0088396C" w:rsidRPr="00117964" w:rsidRDefault="0088396C" w:rsidP="0088396C">
            <w:pPr>
              <w:pStyle w:val="acctfourfigures"/>
              <w:shd w:val="clear" w:color="auto" w:fill="FFFFFF" w:themeFill="background1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36935918" w14:textId="1B74AA00" w:rsidR="0088396C" w:rsidRPr="00117964" w:rsidRDefault="0088396C" w:rsidP="0088396C">
            <w:pPr>
              <w:pStyle w:val="acctfourfigures"/>
              <w:shd w:val="clear" w:color="auto" w:fill="FFFFFF" w:themeFill="background1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DCDB054" w14:textId="77777777" w:rsidR="0088396C" w:rsidRPr="00117964" w:rsidRDefault="0088396C" w:rsidP="0088396C">
            <w:pPr>
              <w:pStyle w:val="acctfourfigures"/>
              <w:shd w:val="clear" w:color="auto" w:fill="FFFFFF" w:themeFill="background1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0" w:type="dxa"/>
          </w:tcPr>
          <w:p w14:paraId="66F272B6" w14:textId="6C4F85F7" w:rsidR="0088396C" w:rsidRPr="00117964" w:rsidRDefault="0088396C" w:rsidP="0088396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14:paraId="7E27950B" w14:textId="77777777" w:rsidR="0088396C" w:rsidRPr="00117964" w:rsidRDefault="0088396C" w:rsidP="0088396C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</w:tcPr>
          <w:p w14:paraId="4F8DBA89" w14:textId="77777777" w:rsidR="0088396C" w:rsidRPr="00117964" w:rsidRDefault="0088396C" w:rsidP="0088396C">
            <w:pPr>
              <w:pStyle w:val="acctfourfigures"/>
              <w:shd w:val="clear" w:color="auto" w:fill="FFFFFF" w:themeFill="background1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0B39F735" w14:textId="77777777" w:rsidR="0088396C" w:rsidRPr="00117964" w:rsidRDefault="0088396C" w:rsidP="0088396C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</w:tcPr>
          <w:p w14:paraId="49CD7323" w14:textId="77777777" w:rsidR="0088396C" w:rsidRPr="00117964" w:rsidRDefault="0088396C" w:rsidP="0088396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6C75" w:rsidRPr="00117964" w14:paraId="55D4A1C0" w14:textId="77777777" w:rsidTr="00186708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1CB42D19" w14:textId="77777777" w:rsidR="00CD2F3D" w:rsidRPr="00117964" w:rsidRDefault="00AB3F00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90" w:right="-79" w:hanging="179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1179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หนี้สิน</w:t>
            </w:r>
            <w:r w:rsidR="0088396C" w:rsidRPr="00117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อนุพันธ์</w:t>
            </w:r>
            <w:r w:rsidR="0088396C" w:rsidRPr="00117964">
              <w:rPr>
                <w:rFonts w:asciiTheme="majorBidi" w:hAnsiTheme="majorBidi" w:cstheme="majorBidi"/>
                <w:color w:val="0000FF"/>
                <w:sz w:val="28"/>
                <w:szCs w:val="28"/>
                <w:cs/>
                <w:lang w:bidi="th-TH"/>
              </w:rPr>
              <w:t xml:space="preserve"> </w:t>
            </w:r>
          </w:p>
          <w:p w14:paraId="0C83E762" w14:textId="41134E6B" w:rsidR="0088396C" w:rsidRPr="00117964" w:rsidRDefault="0088396C" w:rsidP="00154E62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90" w:right="-79" w:hanging="180"/>
              <w:rPr>
                <w:rFonts w:asciiTheme="majorBidi" w:hAnsiTheme="majorBidi" w:cstheme="majorBidi"/>
                <w:i/>
                <w:sz w:val="28"/>
                <w:szCs w:val="28"/>
                <w:shd w:val="clear" w:color="auto" w:fill="D9D9D9" w:themeFill="background1" w:themeFillShade="D9"/>
                <w:rtl/>
                <w:cs/>
              </w:rPr>
            </w:pPr>
            <w:r w:rsidRPr="00117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 สัญญาแลกเปลี่ยนอัตราดอกเบี้ย</w:t>
            </w:r>
          </w:p>
        </w:tc>
        <w:tc>
          <w:tcPr>
            <w:tcW w:w="181" w:type="dxa"/>
          </w:tcPr>
          <w:p w14:paraId="3B5056C5" w14:textId="77777777" w:rsidR="0088396C" w:rsidRPr="00117964" w:rsidRDefault="0088396C" w:rsidP="0088396C">
            <w:pPr>
              <w:pStyle w:val="acctfourfigures"/>
              <w:shd w:val="clear" w:color="auto" w:fill="FFFFFF" w:themeFill="background1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04CEB984" w14:textId="3296A527" w:rsidR="0088396C" w:rsidRPr="00117964" w:rsidRDefault="00C11F50" w:rsidP="00C11F50">
            <w:pPr>
              <w:pStyle w:val="acctfourfigures"/>
              <w:shd w:val="clear" w:color="auto" w:fill="FFFFFF" w:themeFill="background1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79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AFAFD5" w14:textId="77777777" w:rsidR="0088396C" w:rsidRPr="00117964" w:rsidRDefault="0088396C" w:rsidP="00C11F50">
            <w:pPr>
              <w:pStyle w:val="acctfourfigures"/>
              <w:shd w:val="clear" w:color="auto" w:fill="FFFFFF" w:themeFill="background1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0" w:type="dxa"/>
            <w:vAlign w:val="bottom"/>
          </w:tcPr>
          <w:p w14:paraId="33F93EAB" w14:textId="0C53247A" w:rsidR="0088396C" w:rsidRPr="00117964" w:rsidRDefault="0421860A" w:rsidP="00186708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17964">
              <w:rPr>
                <w:rFonts w:ascii="Angsana New" w:eastAsia="Angsana New" w:hAnsi="Angsana New" w:cs="Angsana New"/>
                <w:sz w:val="28"/>
                <w:szCs w:val="28"/>
                <w:lang w:val="th"/>
              </w:rPr>
              <w:t>13</w:t>
            </w:r>
            <w:r w:rsidRPr="00117964">
              <w:rPr>
                <w:rFonts w:ascii="Angsana New" w:eastAsia="Angsana New" w:hAnsi="Angsana New" w:cs="Angsana New"/>
                <w:sz w:val="28"/>
                <w:szCs w:val="28"/>
              </w:rPr>
              <w:t>,975</w:t>
            </w:r>
          </w:p>
        </w:tc>
        <w:tc>
          <w:tcPr>
            <w:tcW w:w="179" w:type="dxa"/>
            <w:vAlign w:val="bottom"/>
          </w:tcPr>
          <w:p w14:paraId="7BE5FA1D" w14:textId="77777777" w:rsidR="0088396C" w:rsidRPr="00117964" w:rsidRDefault="0088396C" w:rsidP="00C11F50">
            <w:pPr>
              <w:pStyle w:val="acctfourfigures"/>
              <w:shd w:val="clear" w:color="auto" w:fill="FFFFFF" w:themeFill="background1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14:paraId="40B91C20" w14:textId="67693C8C" w:rsidR="0088396C" w:rsidRPr="00117964" w:rsidRDefault="00C11F50" w:rsidP="00C11F50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45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1796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878DF8E" w14:textId="77777777" w:rsidR="0088396C" w:rsidRPr="00117964" w:rsidRDefault="0088396C" w:rsidP="00C11F50">
            <w:pPr>
              <w:pStyle w:val="acctfourfigures"/>
              <w:shd w:val="clear" w:color="auto" w:fill="FFFFFF" w:themeFill="background1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7024FB96" w14:textId="15C80D4E" w:rsidR="0088396C" w:rsidRPr="00117964" w:rsidRDefault="75A9B616" w:rsidP="0018670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17964">
              <w:rPr>
                <w:rFonts w:ascii="Angsana New" w:eastAsia="Angsana New" w:hAnsi="Angsana New" w:cs="Angsana New"/>
                <w:sz w:val="28"/>
                <w:szCs w:val="28"/>
                <w:lang w:val="th"/>
              </w:rPr>
              <w:t>13</w:t>
            </w:r>
            <w:r w:rsidRPr="00117964">
              <w:rPr>
                <w:rFonts w:ascii="Angsana New" w:eastAsia="Angsana New" w:hAnsi="Angsana New" w:cs="Angsana New"/>
                <w:sz w:val="28"/>
                <w:szCs w:val="28"/>
              </w:rPr>
              <w:t>,975</w:t>
            </w:r>
          </w:p>
        </w:tc>
      </w:tr>
      <w:tr w:rsidR="00757364" w:rsidRPr="00117964" w14:paraId="5D665763" w14:textId="77777777" w:rsidTr="00186708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27CDF1A6" w14:textId="77777777" w:rsidR="00266D4F" w:rsidRPr="00117964" w:rsidRDefault="00266D4F" w:rsidP="0088396C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90" w:right="-79" w:hanging="1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1" w:type="dxa"/>
          </w:tcPr>
          <w:p w14:paraId="22BC4400" w14:textId="77777777" w:rsidR="00266D4F" w:rsidRPr="00117964" w:rsidRDefault="00266D4F" w:rsidP="0088396C">
            <w:pPr>
              <w:pStyle w:val="acctfourfigures"/>
              <w:shd w:val="clear" w:color="auto" w:fill="FFFFFF" w:themeFill="background1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2B896D8C" w14:textId="77777777" w:rsidR="00266D4F" w:rsidRPr="00117964" w:rsidRDefault="00266D4F" w:rsidP="0088396C">
            <w:pPr>
              <w:pStyle w:val="acctfourfigures"/>
              <w:shd w:val="clear" w:color="auto" w:fill="FFFFFF" w:themeFill="background1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23C5A84" w14:textId="77777777" w:rsidR="00266D4F" w:rsidRPr="00117964" w:rsidRDefault="00266D4F" w:rsidP="0088396C">
            <w:pPr>
              <w:pStyle w:val="acctfourfigures"/>
              <w:shd w:val="clear" w:color="auto" w:fill="FFFFFF" w:themeFill="background1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0" w:type="dxa"/>
            <w:vAlign w:val="bottom"/>
          </w:tcPr>
          <w:p w14:paraId="70695ECE" w14:textId="77777777" w:rsidR="00266D4F" w:rsidRPr="00117964" w:rsidRDefault="00266D4F" w:rsidP="0018670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1566F169" w14:textId="77777777" w:rsidR="00266D4F" w:rsidRPr="00117964" w:rsidRDefault="00266D4F" w:rsidP="0088396C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14:paraId="29480444" w14:textId="77777777" w:rsidR="00266D4F" w:rsidRPr="00117964" w:rsidRDefault="00266D4F" w:rsidP="0088396C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AD8643E" w14:textId="77777777" w:rsidR="00266D4F" w:rsidRPr="00117964" w:rsidRDefault="00266D4F" w:rsidP="0088396C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6A8A798F" w14:textId="77777777" w:rsidR="00266D4F" w:rsidRPr="00117964" w:rsidRDefault="00266D4F" w:rsidP="0018670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6C75" w:rsidRPr="00117964" w14:paraId="585D9CF4" w14:textId="77777777" w:rsidTr="00186708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594E311E" w14:textId="0855CA80" w:rsidR="000F56DE" w:rsidRPr="00117964" w:rsidRDefault="6FB84A2F" w:rsidP="00413792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7964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117964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th"/>
              </w:rPr>
              <w:t>ธันวาคม</w:t>
            </w:r>
            <w:r w:rsidRPr="00117964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2562</w:t>
            </w:r>
          </w:p>
        </w:tc>
        <w:tc>
          <w:tcPr>
            <w:tcW w:w="181" w:type="dxa"/>
          </w:tcPr>
          <w:p w14:paraId="27BF3B18" w14:textId="77777777" w:rsidR="000F56DE" w:rsidRPr="00117964" w:rsidRDefault="000F56DE" w:rsidP="000F56DE">
            <w:pPr>
              <w:pStyle w:val="acctfourfigures"/>
              <w:shd w:val="clear" w:color="auto" w:fill="FFFFFF" w:themeFill="background1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1520EA3C" w14:textId="77777777" w:rsidR="000F56DE" w:rsidRPr="00117964" w:rsidRDefault="000F56DE" w:rsidP="000F56DE">
            <w:pPr>
              <w:pStyle w:val="acctfourfigures"/>
              <w:shd w:val="clear" w:color="auto" w:fill="FFFFFF" w:themeFill="background1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AC6ACE8" w14:textId="77777777" w:rsidR="000F56DE" w:rsidRPr="00117964" w:rsidRDefault="000F56DE" w:rsidP="000F56DE">
            <w:pPr>
              <w:pStyle w:val="acctfourfigures"/>
              <w:shd w:val="clear" w:color="auto" w:fill="FFFFFF" w:themeFill="background1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0" w:type="dxa"/>
            <w:vAlign w:val="bottom"/>
          </w:tcPr>
          <w:p w14:paraId="22E40119" w14:textId="77777777" w:rsidR="000F56DE" w:rsidRPr="00117964" w:rsidRDefault="000F56DE" w:rsidP="0018670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6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200AD421" w14:textId="77777777" w:rsidR="000F56DE" w:rsidRPr="00117964" w:rsidRDefault="000F56DE" w:rsidP="000F56DE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14:paraId="5A78CABB" w14:textId="77777777" w:rsidR="000F56DE" w:rsidRPr="00117964" w:rsidRDefault="000F56DE" w:rsidP="000F56DE">
            <w:pPr>
              <w:pStyle w:val="acctfourfigures"/>
              <w:shd w:val="clear" w:color="auto" w:fill="FFFFFF" w:themeFill="background1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706527B" w14:textId="77777777" w:rsidR="000F56DE" w:rsidRPr="00117964" w:rsidRDefault="000F56DE" w:rsidP="000F56DE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78971DC2" w14:textId="77777777" w:rsidR="000F56DE" w:rsidRPr="00117964" w:rsidRDefault="000F56DE" w:rsidP="0018670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7364" w:rsidRPr="00117964" w14:paraId="5DE90B53" w14:textId="77777777" w:rsidTr="00186708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47AE961A" w14:textId="39AC7E2D" w:rsidR="00266D4F" w:rsidRPr="00117964" w:rsidRDefault="00266D4F" w:rsidP="00266D4F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79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หนี้สินทางการเงิน</w:t>
            </w:r>
          </w:p>
        </w:tc>
        <w:tc>
          <w:tcPr>
            <w:tcW w:w="181" w:type="dxa"/>
          </w:tcPr>
          <w:p w14:paraId="0FC147C7" w14:textId="77777777" w:rsidR="00266D4F" w:rsidRPr="00117964" w:rsidRDefault="00266D4F" w:rsidP="00266D4F">
            <w:pPr>
              <w:pStyle w:val="acctfourfigures"/>
              <w:shd w:val="clear" w:color="auto" w:fill="FFFFFF" w:themeFill="background1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04EB5917" w14:textId="77777777" w:rsidR="00266D4F" w:rsidRPr="00117964" w:rsidRDefault="00266D4F" w:rsidP="00266D4F">
            <w:pPr>
              <w:pStyle w:val="acctfourfigures"/>
              <w:shd w:val="clear" w:color="auto" w:fill="FFFFFF" w:themeFill="background1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3C578E2" w14:textId="77777777" w:rsidR="00266D4F" w:rsidRPr="00117964" w:rsidRDefault="00266D4F" w:rsidP="00266D4F">
            <w:pPr>
              <w:pStyle w:val="acctfourfigures"/>
              <w:shd w:val="clear" w:color="auto" w:fill="FFFFFF" w:themeFill="background1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0" w:type="dxa"/>
            <w:vAlign w:val="bottom"/>
          </w:tcPr>
          <w:p w14:paraId="59BB5269" w14:textId="77777777" w:rsidR="00266D4F" w:rsidRPr="00117964" w:rsidRDefault="00266D4F" w:rsidP="0018670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6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02557DF5" w14:textId="77777777" w:rsidR="00266D4F" w:rsidRPr="00117964" w:rsidRDefault="00266D4F" w:rsidP="00266D4F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14:paraId="24CDE47E" w14:textId="77777777" w:rsidR="00266D4F" w:rsidRPr="00117964" w:rsidRDefault="00266D4F" w:rsidP="00266D4F">
            <w:pPr>
              <w:pStyle w:val="acctfourfigures"/>
              <w:shd w:val="clear" w:color="auto" w:fill="FFFFFF" w:themeFill="background1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9C36A01" w14:textId="77777777" w:rsidR="00266D4F" w:rsidRPr="00117964" w:rsidRDefault="00266D4F" w:rsidP="00266D4F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28C663A2" w14:textId="77777777" w:rsidR="00266D4F" w:rsidRPr="00117964" w:rsidRDefault="00266D4F" w:rsidP="0018670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1F50" w:rsidRPr="00117964" w14:paraId="68473A0B" w14:textId="77777777" w:rsidTr="00186708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2EFA2813" w14:textId="77777777" w:rsidR="00C11F50" w:rsidRPr="00117964" w:rsidRDefault="00C11F50" w:rsidP="00C11F50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90" w:right="-79" w:hanging="179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1179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หนี้สิน</w:t>
            </w:r>
            <w:r w:rsidRPr="00117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อนุพันธ์</w:t>
            </w:r>
            <w:r w:rsidRPr="00117964">
              <w:rPr>
                <w:rFonts w:asciiTheme="majorBidi" w:hAnsiTheme="majorBidi" w:cstheme="majorBidi"/>
                <w:color w:val="0000FF"/>
                <w:sz w:val="28"/>
                <w:szCs w:val="28"/>
                <w:cs/>
                <w:lang w:bidi="th-TH"/>
              </w:rPr>
              <w:t xml:space="preserve"> </w:t>
            </w:r>
          </w:p>
          <w:p w14:paraId="0391F4FE" w14:textId="4DE02A1B" w:rsidR="00C11F50" w:rsidRPr="00117964" w:rsidRDefault="00C11F50" w:rsidP="00C11F50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 w:hanging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7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 สัญญาแลกเปลี่ยนอัตราดอกเบี้ย</w:t>
            </w:r>
          </w:p>
        </w:tc>
        <w:tc>
          <w:tcPr>
            <w:tcW w:w="181" w:type="dxa"/>
          </w:tcPr>
          <w:p w14:paraId="1170577E" w14:textId="77777777" w:rsidR="00C11F50" w:rsidRPr="00117964" w:rsidRDefault="00C11F50" w:rsidP="00C11F50">
            <w:pPr>
              <w:pStyle w:val="acctfourfigures"/>
              <w:shd w:val="clear" w:color="auto" w:fill="FFFFFF" w:themeFill="background1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1DD93E7D" w14:textId="60A39E46" w:rsidR="00C11F50" w:rsidRPr="00117964" w:rsidRDefault="00C11F50" w:rsidP="00C11F50">
            <w:pPr>
              <w:pStyle w:val="acctfourfigures"/>
              <w:shd w:val="clear" w:color="auto" w:fill="FFFFFF" w:themeFill="background1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9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23F005A" w14:textId="77777777" w:rsidR="00C11F50" w:rsidRPr="00117964" w:rsidRDefault="00C11F50" w:rsidP="00C11F50">
            <w:pPr>
              <w:pStyle w:val="acctfourfigures"/>
              <w:shd w:val="clear" w:color="auto" w:fill="FFFFFF" w:themeFill="background1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0" w:type="dxa"/>
            <w:vAlign w:val="bottom"/>
          </w:tcPr>
          <w:p w14:paraId="35FD465A" w14:textId="5E464074" w:rsidR="00C11F50" w:rsidRPr="00117964" w:rsidRDefault="1EC9A67C" w:rsidP="0018670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6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17964">
              <w:rPr>
                <w:rFonts w:ascii="Angsana New" w:eastAsia="Angsana New" w:hAnsi="Angsana New" w:cs="Angsana New"/>
                <w:sz w:val="28"/>
                <w:szCs w:val="28"/>
                <w:lang w:val="th"/>
              </w:rPr>
              <w:t>14</w:t>
            </w:r>
            <w:r w:rsidRPr="00117964">
              <w:rPr>
                <w:rFonts w:ascii="Angsana New" w:eastAsia="Angsana New" w:hAnsi="Angsana New" w:cs="Angsana New"/>
                <w:sz w:val="28"/>
                <w:szCs w:val="28"/>
              </w:rPr>
              <w:t>,404</w:t>
            </w:r>
          </w:p>
        </w:tc>
        <w:tc>
          <w:tcPr>
            <w:tcW w:w="179" w:type="dxa"/>
            <w:vAlign w:val="bottom"/>
          </w:tcPr>
          <w:p w14:paraId="5080B360" w14:textId="77777777" w:rsidR="00C11F50" w:rsidRPr="00117964" w:rsidRDefault="00C11F50" w:rsidP="00C11F50">
            <w:pPr>
              <w:pStyle w:val="acctfourfigures"/>
              <w:shd w:val="clear" w:color="auto" w:fill="FFFFFF" w:themeFill="background1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14:paraId="746E4B0E" w14:textId="783F8A3C" w:rsidR="00C11F50" w:rsidRPr="00117964" w:rsidRDefault="00C11F50" w:rsidP="00C11F50">
            <w:pPr>
              <w:pStyle w:val="acctfourfigures"/>
              <w:shd w:val="clear" w:color="auto" w:fill="FFFFFF" w:themeFill="background1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96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642487A" w14:textId="77777777" w:rsidR="00C11F50" w:rsidRPr="00117964" w:rsidRDefault="00C11F50" w:rsidP="00C11F50">
            <w:pPr>
              <w:pStyle w:val="acctfourfigures"/>
              <w:shd w:val="clear" w:color="auto" w:fill="FFFFFF" w:themeFill="background1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77E35BD7" w14:textId="48238592" w:rsidR="00C11F50" w:rsidRPr="00117964" w:rsidRDefault="31FC8679" w:rsidP="00186708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17964">
              <w:rPr>
                <w:rFonts w:ascii="Angsana New" w:eastAsia="Angsana New" w:hAnsi="Angsana New" w:cs="Angsana New"/>
                <w:sz w:val="28"/>
                <w:szCs w:val="28"/>
                <w:lang w:val="th"/>
              </w:rPr>
              <w:t>14</w:t>
            </w:r>
            <w:r w:rsidRPr="00117964">
              <w:rPr>
                <w:rFonts w:ascii="Angsana New" w:eastAsia="Angsana New" w:hAnsi="Angsana New" w:cs="Angsana New"/>
                <w:sz w:val="28"/>
                <w:szCs w:val="28"/>
              </w:rPr>
              <w:t>,404</w:t>
            </w:r>
          </w:p>
        </w:tc>
      </w:tr>
    </w:tbl>
    <w:p w14:paraId="36E81ACD" w14:textId="77777777" w:rsidR="00751571" w:rsidRPr="009C44F2" w:rsidRDefault="00751571" w:rsidP="00C62C05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0884378F" w14:textId="05EC0D56" w:rsidR="004E2159" w:rsidRDefault="004E2159" w:rsidP="001C2785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 w:rsidRPr="004E2159">
        <w:rPr>
          <w:rFonts w:asciiTheme="majorBidi" w:hAnsiTheme="majorBidi" w:cstheme="majorBidi" w:hint="cs"/>
          <w:sz w:val="28"/>
          <w:szCs w:val="28"/>
          <w:cs/>
          <w:lang w:bidi="th-TH"/>
        </w:rPr>
        <w:t>มูลค่ายุติธรรม</w:t>
      </w: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ของหนี้สินอนุพันธ์คำ</w:t>
      </w:r>
      <w:r w:rsidR="00021740">
        <w:rPr>
          <w:rFonts w:asciiTheme="majorBidi" w:hAnsiTheme="majorBidi" w:cstheme="majorBidi" w:hint="cs"/>
          <w:sz w:val="28"/>
          <w:szCs w:val="28"/>
          <w:cs/>
          <w:lang w:bidi="th-TH"/>
        </w:rPr>
        <w:t>นวณโดยวิธีคิดลดกระแสเงินสดในอนาคตด้วยอัตราดอกเบี้ยโดยประมาณในตลาดปัจจุบัน</w:t>
      </w:r>
    </w:p>
    <w:p w14:paraId="2111A356" w14:textId="4BC84AEC" w:rsidR="004E2159" w:rsidRPr="009C44F2" w:rsidRDefault="00186708" w:rsidP="00186708">
      <w:pPr>
        <w:pStyle w:val="block"/>
        <w:shd w:val="clear" w:color="auto" w:fill="FFFFFF" w:themeFill="background1"/>
        <w:spacing w:after="0" w:line="240" w:lineRule="auto"/>
        <w:ind w:left="540" w:right="-7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th-TH"/>
        </w:rPr>
        <w:lastRenderedPageBreak/>
        <w:t>1</w:t>
      </w:r>
      <w:r w:rsidR="00985D39">
        <w:rPr>
          <w:rFonts w:asciiTheme="majorBidi" w:hAnsiTheme="majorBidi" w:cstheme="majorBidi"/>
          <w:b/>
          <w:bCs/>
          <w:sz w:val="28"/>
          <w:szCs w:val="28"/>
          <w:lang w:bidi="th-TH"/>
        </w:rPr>
        <w:t>3</w:t>
      </w:r>
      <w:r>
        <w:rPr>
          <w:rFonts w:asciiTheme="majorBidi" w:hAnsiTheme="majorBidi" w:cstheme="majorBidi"/>
          <w:b/>
          <w:bCs/>
          <w:sz w:val="28"/>
          <w:szCs w:val="28"/>
          <w:lang w:bidi="th-TH"/>
        </w:rPr>
        <w:t>.2</w:t>
      </w:r>
      <w:r>
        <w:rPr>
          <w:rFonts w:asciiTheme="majorBidi" w:hAnsiTheme="majorBidi" w:cstheme="majorBidi"/>
          <w:b/>
          <w:bCs/>
          <w:sz w:val="28"/>
          <w:szCs w:val="28"/>
          <w:lang w:bidi="th-TH"/>
        </w:rPr>
        <w:tab/>
      </w:r>
      <w:r w:rsidR="004E2159">
        <w:rPr>
          <w:rFonts w:asciiTheme="majorBidi" w:hAnsiTheme="majorBidi" w:cstheme="majorBidi" w:hint="cs"/>
          <w:b/>
          <w:bCs/>
          <w:sz w:val="28"/>
          <w:szCs w:val="28"/>
          <w:cs/>
          <w:lang w:bidi="th-TH"/>
        </w:rPr>
        <w:t>สินทรัพย์และ</w:t>
      </w:r>
      <w:r w:rsidR="004E2159" w:rsidRPr="009C44F2">
        <w:rPr>
          <w:rFonts w:asciiTheme="majorBidi" w:hAnsiTheme="majorBidi" w:cstheme="majorBidi" w:hint="cs"/>
          <w:b/>
          <w:bCs/>
          <w:sz w:val="28"/>
          <w:szCs w:val="28"/>
          <w:cs/>
          <w:lang w:bidi="th-TH"/>
        </w:rPr>
        <w:t>หนี้สินทางการเงินที่</w:t>
      </w:r>
      <w:r w:rsidR="004E2159">
        <w:rPr>
          <w:rFonts w:asciiTheme="majorBidi" w:hAnsiTheme="majorBidi" w:cstheme="majorBidi" w:hint="cs"/>
          <w:b/>
          <w:bCs/>
          <w:sz w:val="28"/>
          <w:szCs w:val="28"/>
          <w:cs/>
          <w:lang w:bidi="th-TH"/>
        </w:rPr>
        <w:t>ไม่ได้</w:t>
      </w:r>
      <w:r w:rsidR="004E2159" w:rsidRPr="009C44F2">
        <w:rPr>
          <w:rFonts w:asciiTheme="majorBidi" w:hAnsiTheme="majorBidi" w:cstheme="majorBidi" w:hint="cs"/>
          <w:b/>
          <w:bCs/>
          <w:sz w:val="28"/>
          <w:szCs w:val="28"/>
          <w:cs/>
          <w:lang w:bidi="th-TH"/>
        </w:rPr>
        <w:t>วัดมูลค่าด้วยมูลค่ายุติธรรม</w:t>
      </w:r>
    </w:p>
    <w:p w14:paraId="73784A0B" w14:textId="77777777" w:rsidR="00C66D09" w:rsidRPr="009C44F2" w:rsidRDefault="00C66D09" w:rsidP="00C62C05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27527A31" w14:textId="77777777" w:rsidR="00C759A1" w:rsidRDefault="00C62C05" w:rsidP="001E5EED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28"/>
          <w:szCs w:val="28"/>
          <w:lang w:bidi="th-TH"/>
        </w:rPr>
      </w:pPr>
      <w:r w:rsidRPr="009C44F2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</w:t>
      </w:r>
      <w:r w:rsidR="00ED00B4" w:rsidRPr="009C44F2">
        <w:rPr>
          <w:rFonts w:asciiTheme="majorBidi" w:hAnsiTheme="majorBidi" w:cstheme="majorBidi" w:hint="cs"/>
          <w:sz w:val="28"/>
          <w:szCs w:val="28"/>
          <w:cs/>
          <w:lang w:bidi="th-TH"/>
        </w:rPr>
        <w:t>พ</w:t>
      </w:r>
      <w:r w:rsidRPr="009C44F2">
        <w:rPr>
          <w:rFonts w:asciiTheme="majorBidi" w:hAnsiTheme="majorBidi" w:cstheme="majorBidi"/>
          <w:sz w:val="28"/>
          <w:szCs w:val="28"/>
          <w:cs/>
          <w:lang w:bidi="th-TH"/>
        </w:rPr>
        <w:t>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  <w:r w:rsidRPr="009C44F2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</w:p>
    <w:p w14:paraId="570BEEC8" w14:textId="77777777" w:rsidR="00452A31" w:rsidRDefault="00452A31" w:rsidP="001E5EED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28"/>
          <w:szCs w:val="28"/>
          <w:lang w:bidi="th-TH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80"/>
        <w:gridCol w:w="1080"/>
        <w:gridCol w:w="180"/>
        <w:gridCol w:w="1080"/>
        <w:gridCol w:w="183"/>
        <w:gridCol w:w="1077"/>
        <w:gridCol w:w="180"/>
        <w:gridCol w:w="1080"/>
      </w:tblGrid>
      <w:tr w:rsidR="00452A31" w:rsidRPr="009C44F2" w14:paraId="7BA1B9E4" w14:textId="77777777" w:rsidTr="00DB37C1">
        <w:trPr>
          <w:cantSplit/>
          <w:trHeight w:val="20"/>
          <w:tblHeader/>
        </w:trPr>
        <w:tc>
          <w:tcPr>
            <w:tcW w:w="2880" w:type="dxa"/>
            <w:vAlign w:val="bottom"/>
            <w:hideMark/>
          </w:tcPr>
          <w:p w14:paraId="37B51D5C" w14:textId="77777777" w:rsidR="00452A31" w:rsidRPr="009C44F2" w:rsidRDefault="00452A31" w:rsidP="00DB37C1">
            <w:pPr>
              <w:shd w:val="clear" w:color="auto" w:fill="FFFFFF" w:themeFill="background1"/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0" w:type="dxa"/>
            <w:gridSpan w:val="9"/>
            <w:vAlign w:val="bottom"/>
            <w:hideMark/>
          </w:tcPr>
          <w:p w14:paraId="3A3418A1" w14:textId="77777777" w:rsidR="00452A31" w:rsidRPr="009C44F2" w:rsidRDefault="00452A31" w:rsidP="00DB37C1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70B3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452A31" w:rsidRPr="00117964" w14:paraId="2DC63244" w14:textId="77777777" w:rsidTr="00DB37C1">
        <w:trPr>
          <w:cantSplit/>
          <w:trHeight w:val="20"/>
          <w:tblHeader/>
        </w:trPr>
        <w:tc>
          <w:tcPr>
            <w:tcW w:w="2880" w:type="dxa"/>
          </w:tcPr>
          <w:p w14:paraId="06656521" w14:textId="77777777" w:rsidR="00452A31" w:rsidRPr="00117964" w:rsidRDefault="00452A31" w:rsidP="00DB37C1">
            <w:pPr>
              <w:shd w:val="clear" w:color="auto" w:fill="FFFFFF" w:themeFill="background1"/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E55BDB" w14:textId="77777777" w:rsidR="00452A31" w:rsidRPr="00117964" w:rsidRDefault="00452A31" w:rsidP="00DB37C1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1796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4C01DB97" w14:textId="77777777" w:rsidR="00452A31" w:rsidRPr="00117964" w:rsidRDefault="00452A31" w:rsidP="00DB37C1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521395" w14:textId="77777777" w:rsidR="00452A31" w:rsidRPr="00117964" w:rsidRDefault="00452A31" w:rsidP="00DB37C1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79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452A31" w:rsidRPr="009C44F2" w14:paraId="0F283DA1" w14:textId="77777777" w:rsidTr="00DB37C1">
        <w:trPr>
          <w:cantSplit/>
          <w:trHeight w:val="20"/>
          <w:tblHeader/>
        </w:trPr>
        <w:tc>
          <w:tcPr>
            <w:tcW w:w="2880" w:type="dxa"/>
            <w:hideMark/>
          </w:tcPr>
          <w:p w14:paraId="27832D5A" w14:textId="77777777" w:rsidR="00452A31" w:rsidRPr="009C44F2" w:rsidRDefault="00452A31" w:rsidP="00DB37C1">
            <w:pPr>
              <w:shd w:val="clear" w:color="auto" w:fill="FFFFFF" w:themeFill="background1"/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vAlign w:val="bottom"/>
            <w:hideMark/>
          </w:tcPr>
          <w:p w14:paraId="6E6F9695" w14:textId="77777777" w:rsidR="00452A31" w:rsidRPr="00BE1110" w:rsidRDefault="00452A31" w:rsidP="00DB37C1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44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80" w:type="dxa"/>
          </w:tcPr>
          <w:p w14:paraId="49F0B782" w14:textId="77777777" w:rsidR="00452A31" w:rsidRPr="00BE1110" w:rsidRDefault="00452A31" w:rsidP="00DB37C1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32BCC6ED" w14:textId="77777777" w:rsidR="00452A31" w:rsidRPr="00BE1110" w:rsidRDefault="00452A31" w:rsidP="00DB37C1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2A31" w:rsidRPr="009C44F2" w14:paraId="4CC23171" w14:textId="77777777" w:rsidTr="00DB37C1">
        <w:trPr>
          <w:cantSplit/>
          <w:trHeight w:val="20"/>
          <w:tblHeader/>
        </w:trPr>
        <w:tc>
          <w:tcPr>
            <w:tcW w:w="2880" w:type="dxa"/>
            <w:hideMark/>
          </w:tcPr>
          <w:p w14:paraId="15D10090" w14:textId="77777777" w:rsidR="00452A31" w:rsidRPr="009C44F2" w:rsidRDefault="00452A31" w:rsidP="00DB37C1">
            <w:pPr>
              <w:shd w:val="clear" w:color="auto" w:fill="FFFFFF" w:themeFill="background1"/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14:paraId="0E0F5B33" w14:textId="77777777" w:rsidR="00452A31" w:rsidRPr="00BE1110" w:rsidRDefault="00452A31" w:rsidP="00DB37C1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E2A608E" w14:textId="77777777" w:rsidR="00452A31" w:rsidRPr="00BE1110" w:rsidRDefault="00452A31" w:rsidP="00DB37C1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hideMark/>
          </w:tcPr>
          <w:p w14:paraId="3AC72E28" w14:textId="77777777" w:rsidR="00452A31" w:rsidRPr="00BE1110" w:rsidRDefault="00452A31" w:rsidP="00DB37C1">
            <w:pPr>
              <w:pStyle w:val="acctfourfigures"/>
              <w:shd w:val="clear" w:color="auto" w:fill="FFFFFF" w:themeFill="background1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111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E1110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6429711" w14:textId="77777777" w:rsidR="00452A31" w:rsidRPr="009C44F2" w:rsidRDefault="00452A31" w:rsidP="00DB37C1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hideMark/>
          </w:tcPr>
          <w:p w14:paraId="43AA152F" w14:textId="77777777" w:rsidR="00452A31" w:rsidRPr="009C44F2" w:rsidRDefault="00452A31" w:rsidP="00DB37C1">
            <w:pPr>
              <w:pStyle w:val="acctfourfigures"/>
              <w:shd w:val="clear" w:color="auto" w:fill="FFFFFF" w:themeFill="background1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4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9C44F2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183" w:type="dxa"/>
            <w:tcBorders>
              <w:left w:val="nil"/>
              <w:right w:val="nil"/>
            </w:tcBorders>
          </w:tcPr>
          <w:p w14:paraId="6EFB73C7" w14:textId="77777777" w:rsidR="00452A31" w:rsidRPr="009C44F2" w:rsidRDefault="00452A31" w:rsidP="00DB37C1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hideMark/>
          </w:tcPr>
          <w:p w14:paraId="3F9592FA" w14:textId="77777777" w:rsidR="00452A31" w:rsidRPr="009C44F2" w:rsidRDefault="00452A31" w:rsidP="00DB37C1">
            <w:pPr>
              <w:pStyle w:val="acctfourfigures"/>
              <w:shd w:val="clear" w:color="auto" w:fill="FFFFFF" w:themeFill="background1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4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9C44F2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8345A0F" w14:textId="77777777" w:rsidR="00452A31" w:rsidRPr="009C44F2" w:rsidRDefault="00452A31" w:rsidP="00DB37C1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hideMark/>
          </w:tcPr>
          <w:p w14:paraId="3B6FD81A" w14:textId="77777777" w:rsidR="00452A31" w:rsidRPr="009C44F2" w:rsidRDefault="00452A31" w:rsidP="00DB37C1">
            <w:pPr>
              <w:pStyle w:val="acctfourfigures"/>
              <w:shd w:val="clear" w:color="auto" w:fill="FFFFFF" w:themeFill="background1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4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52A31" w:rsidRPr="009C44F2" w14:paraId="0D13E837" w14:textId="77777777" w:rsidTr="00DB37C1">
        <w:trPr>
          <w:cantSplit/>
          <w:trHeight w:val="20"/>
          <w:tblHeader/>
        </w:trPr>
        <w:tc>
          <w:tcPr>
            <w:tcW w:w="2880" w:type="dxa"/>
          </w:tcPr>
          <w:p w14:paraId="50EF8747" w14:textId="77777777" w:rsidR="00452A31" w:rsidRPr="009C44F2" w:rsidRDefault="00452A31" w:rsidP="00DB37C1">
            <w:pPr>
              <w:shd w:val="clear" w:color="auto" w:fill="FFFFFF" w:themeFill="background1"/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0" w:type="dxa"/>
            <w:gridSpan w:val="9"/>
            <w:hideMark/>
          </w:tcPr>
          <w:p w14:paraId="102596B9" w14:textId="77777777" w:rsidR="00452A31" w:rsidRPr="009C44F2" w:rsidRDefault="00452A31" w:rsidP="00DB37C1">
            <w:pPr>
              <w:pStyle w:val="acctfourfigures"/>
              <w:shd w:val="clear" w:color="auto" w:fill="FFFFFF" w:themeFill="background1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44F2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</w:t>
            </w:r>
            <w:r w:rsidRPr="009C44F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น</w:t>
            </w:r>
            <w:r w:rsidRPr="009C4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452A31" w:rsidRPr="009C44F2" w14:paraId="0E3A102D" w14:textId="77777777" w:rsidTr="00DB37C1">
        <w:trPr>
          <w:cantSplit/>
          <w:trHeight w:val="20"/>
        </w:trPr>
        <w:tc>
          <w:tcPr>
            <w:tcW w:w="2880" w:type="dxa"/>
            <w:hideMark/>
          </w:tcPr>
          <w:p w14:paraId="4FC03183" w14:textId="77777777" w:rsidR="00452A31" w:rsidRPr="009C44F2" w:rsidRDefault="00452A31" w:rsidP="00DB37C1">
            <w:pPr>
              <w:shd w:val="clear" w:color="auto" w:fill="FFFFFF" w:themeFill="background1"/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C4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80" w:type="dxa"/>
          </w:tcPr>
          <w:p w14:paraId="1B385CE3" w14:textId="77777777" w:rsidR="00452A31" w:rsidRPr="009C44F2" w:rsidRDefault="00452A31" w:rsidP="00DB37C1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C503253" w14:textId="77777777" w:rsidR="00452A31" w:rsidRPr="009C44F2" w:rsidRDefault="00452A31" w:rsidP="00DB37C1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A78D65" w14:textId="77777777" w:rsidR="00452A31" w:rsidRPr="009C44F2" w:rsidRDefault="00452A31" w:rsidP="00DB37C1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5E81D1B" w14:textId="77777777" w:rsidR="00452A31" w:rsidRPr="009C44F2" w:rsidRDefault="00452A31" w:rsidP="00DB37C1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B15E3E" w14:textId="77777777" w:rsidR="00452A31" w:rsidRPr="009C44F2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14:paraId="4379244D" w14:textId="77777777" w:rsidR="00452A31" w:rsidRPr="009C44F2" w:rsidRDefault="00452A31" w:rsidP="00DB37C1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19726528" w14:textId="77777777" w:rsidR="00452A31" w:rsidRPr="009C44F2" w:rsidRDefault="00452A31" w:rsidP="00DB37C1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49F7870" w14:textId="77777777" w:rsidR="00452A31" w:rsidRPr="009C44F2" w:rsidRDefault="00452A31" w:rsidP="00DB37C1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DC306A" w14:textId="77777777" w:rsidR="00452A31" w:rsidRPr="009C44F2" w:rsidRDefault="00452A31" w:rsidP="00DB37C1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452A31" w:rsidRPr="009C44F2" w14:paraId="24C8D76B" w14:textId="77777777" w:rsidTr="00DB37C1">
        <w:trPr>
          <w:cantSplit/>
          <w:trHeight w:val="66"/>
        </w:trPr>
        <w:tc>
          <w:tcPr>
            <w:tcW w:w="2880" w:type="dxa"/>
            <w:shd w:val="clear" w:color="auto" w:fill="auto"/>
          </w:tcPr>
          <w:p w14:paraId="648B54A1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88" w:right="-79" w:hanging="17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452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503A8CDD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13AD518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0DFF9D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9141AA7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34F52D0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5289662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11DF682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586BFF5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7ECE9B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2A31" w:rsidRPr="009C44F2" w14:paraId="6D4F3386" w14:textId="77777777" w:rsidTr="00DB37C1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47FCE5CF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A4525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ลูกหนี้เงินให้สินเชื่อ</w:t>
            </w:r>
          </w:p>
        </w:tc>
        <w:tc>
          <w:tcPr>
            <w:tcW w:w="1080" w:type="dxa"/>
          </w:tcPr>
          <w:p w14:paraId="4C090A0B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45258">
              <w:rPr>
                <w:rFonts w:ascii="Angsana New" w:hAnsi="Angsana New" w:cs="Angsana New"/>
                <w:sz w:val="28"/>
                <w:szCs w:val="28"/>
              </w:rPr>
              <w:t>61,</w:t>
            </w:r>
            <w:r w:rsidRPr="00A4525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055</w:t>
            </w:r>
            <w:r w:rsidRPr="00A45258">
              <w:rPr>
                <w:rFonts w:ascii="Angsana New" w:hAnsi="Angsana New" w:cs="Angsana New"/>
                <w:sz w:val="28"/>
                <w:szCs w:val="28"/>
              </w:rPr>
              <w:t>,423</w:t>
            </w:r>
          </w:p>
        </w:tc>
        <w:tc>
          <w:tcPr>
            <w:tcW w:w="180" w:type="dxa"/>
            <w:vAlign w:val="bottom"/>
          </w:tcPr>
          <w:p w14:paraId="11D32BA7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3E6F78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23"/>
              </w:tabs>
              <w:spacing w:line="240" w:lineRule="atLeast"/>
              <w:ind w:left="-43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A4525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F474B94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2B1F58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tLeast"/>
              <w:ind w:left="-43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A45258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3A5E3DBF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C73ACDD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45258">
              <w:rPr>
                <w:rFonts w:ascii="Angsana New" w:hAnsi="Angsana New" w:cs="Angsana New"/>
                <w:sz w:val="28"/>
                <w:szCs w:val="28"/>
              </w:rPr>
              <w:t>60,832,606</w:t>
            </w:r>
          </w:p>
        </w:tc>
        <w:tc>
          <w:tcPr>
            <w:tcW w:w="180" w:type="dxa"/>
          </w:tcPr>
          <w:p w14:paraId="0CBB8A62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B87AE4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A4525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60</w:t>
            </w:r>
            <w:r w:rsidRPr="00A45258">
              <w:rPr>
                <w:rFonts w:ascii="Angsana New" w:hAnsi="Angsana New" w:cs="Angsana New"/>
                <w:sz w:val="28"/>
                <w:szCs w:val="28"/>
                <w:lang w:bidi="th-TH"/>
              </w:rPr>
              <w:t>,832,606</w:t>
            </w:r>
          </w:p>
        </w:tc>
      </w:tr>
      <w:tr w:rsidR="00452A31" w:rsidRPr="009C44F2" w14:paraId="20CCEDBF" w14:textId="77777777" w:rsidTr="00DB37C1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12788C73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35B0D97E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C9475B6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74B723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23"/>
              </w:tabs>
              <w:spacing w:line="240" w:lineRule="atLeast"/>
              <w:ind w:left="-43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6A28266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tLeast"/>
              <w:ind w:left="-43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713DE0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tLeast"/>
              <w:ind w:left="-43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</w:tcPr>
          <w:p w14:paraId="4A5F8467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D674EF1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F4C4021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44FDE3" w14:textId="77777777" w:rsidR="00452A31" w:rsidRPr="00A45258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2A31" w:rsidRPr="009C44F2" w14:paraId="22EA3AF7" w14:textId="77777777" w:rsidTr="00DB37C1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70C96AA9" w14:textId="77777777" w:rsidR="00452A31" w:rsidRPr="009C44F2" w:rsidRDefault="00452A31" w:rsidP="00DB37C1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หนี้สิน</w:t>
            </w:r>
            <w:r w:rsidRPr="009C4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ทางการเงิน</w:t>
            </w:r>
          </w:p>
        </w:tc>
        <w:tc>
          <w:tcPr>
            <w:tcW w:w="1080" w:type="dxa"/>
          </w:tcPr>
          <w:p w14:paraId="7A0DD106" w14:textId="77777777" w:rsidR="00452A31" w:rsidRPr="00C11F50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F18C84A" w14:textId="77777777" w:rsidR="00452A31" w:rsidRPr="00C11F50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C8BB7C" w14:textId="77777777" w:rsidR="00452A31" w:rsidRPr="00C11F50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23"/>
              </w:tabs>
              <w:spacing w:line="240" w:lineRule="atLeast"/>
              <w:ind w:left="-43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3CD86F2" w14:textId="77777777" w:rsidR="00452A31" w:rsidRPr="00C11F50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BED858" w14:textId="77777777" w:rsidR="00452A31" w:rsidRPr="00C11F50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4A7E670F" w14:textId="77777777" w:rsidR="00452A31" w:rsidRPr="00C11F50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E44820A" w14:textId="77777777" w:rsidR="00452A31" w:rsidRPr="00C11F50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tLeast"/>
              <w:ind w:left="-43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53DA06F" w14:textId="77777777" w:rsidR="00452A31" w:rsidRPr="00C11F50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40A442" w14:textId="77777777" w:rsidR="00452A31" w:rsidRPr="00C11F50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2A31" w:rsidRPr="009C44F2" w14:paraId="08FC0E9C" w14:textId="77777777" w:rsidTr="00DB37C1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0EE4D80C" w14:textId="77777777" w:rsidR="00452A31" w:rsidRPr="009C44F2" w:rsidRDefault="00452A31" w:rsidP="00DB37C1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C4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เงินกู้ยืม</w:t>
            </w:r>
            <w:r w:rsidRPr="009C44F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ระยะยาว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จากสถาบันการเงิน</w:t>
            </w:r>
          </w:p>
        </w:tc>
        <w:tc>
          <w:tcPr>
            <w:tcW w:w="1080" w:type="dxa"/>
          </w:tcPr>
          <w:p w14:paraId="7C40EE51" w14:textId="77777777" w:rsidR="00452A31" w:rsidRPr="00C11F50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7E6781">
              <w:rPr>
                <w:rFonts w:ascii="Angsana New" w:hAnsi="Angsana New" w:cs="Angsana New"/>
                <w:sz w:val="28"/>
                <w:szCs w:val="28"/>
              </w:rPr>
              <w:t>5,397,047</w:t>
            </w:r>
          </w:p>
        </w:tc>
        <w:tc>
          <w:tcPr>
            <w:tcW w:w="180" w:type="dxa"/>
            <w:vAlign w:val="bottom"/>
          </w:tcPr>
          <w:p w14:paraId="62038ED6" w14:textId="77777777" w:rsidR="00452A31" w:rsidRPr="00C11F50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8B99DC" w14:textId="77777777" w:rsidR="00452A31" w:rsidRPr="00C11F50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23"/>
              </w:tabs>
              <w:spacing w:line="240" w:lineRule="atLeast"/>
              <w:ind w:left="-43" w:right="-83"/>
              <w:rPr>
                <w:rFonts w:ascii="Angsana New" w:hAnsi="Angsana New" w:cs="Angsana New"/>
                <w:sz w:val="28"/>
                <w:szCs w:val="28"/>
              </w:rPr>
            </w:pPr>
            <w:r w:rsidRPr="007E678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F9A58E7" w14:textId="77777777" w:rsidR="00452A31" w:rsidRPr="00C11F50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515070" w14:textId="77777777" w:rsidR="00452A31" w:rsidRPr="00C11F50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7E6781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7E678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,424,569</w:t>
            </w:r>
          </w:p>
        </w:tc>
        <w:tc>
          <w:tcPr>
            <w:tcW w:w="183" w:type="dxa"/>
          </w:tcPr>
          <w:p w14:paraId="7D87AD34" w14:textId="77777777" w:rsidR="00452A31" w:rsidRPr="00C11F50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90C9FE5" w14:textId="77777777" w:rsidR="00452A31" w:rsidRPr="00C11F50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tLeast"/>
              <w:ind w:left="-43" w:right="-83"/>
              <w:rPr>
                <w:rFonts w:ascii="Angsana New" w:hAnsi="Angsana New" w:cs="Angsana New"/>
                <w:sz w:val="28"/>
                <w:szCs w:val="28"/>
              </w:rPr>
            </w:pPr>
            <w:r w:rsidRPr="007E678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45F05B5" w14:textId="77777777" w:rsidR="00452A31" w:rsidRPr="00C11F50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6AD1B6" w14:textId="77777777" w:rsidR="00452A31" w:rsidRPr="00C11F50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7E6781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7E678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,424,569</w:t>
            </w:r>
          </w:p>
        </w:tc>
      </w:tr>
      <w:tr w:rsidR="00452A31" w:rsidRPr="009C44F2" w14:paraId="7C459C06" w14:textId="77777777" w:rsidTr="00DB37C1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48C921D5" w14:textId="77777777" w:rsidR="00452A31" w:rsidRPr="009C44F2" w:rsidRDefault="00452A31" w:rsidP="00DB37C1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C44F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080" w:type="dxa"/>
          </w:tcPr>
          <w:p w14:paraId="6723B3D4" w14:textId="77777777" w:rsidR="00452A31" w:rsidRPr="00C11F50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7E6781">
              <w:rPr>
                <w:rFonts w:ascii="Angsana New" w:hAnsi="Angsana New" w:cs="Angsana New"/>
                <w:sz w:val="28"/>
                <w:szCs w:val="28"/>
              </w:rPr>
              <w:t>35,609,230</w:t>
            </w:r>
          </w:p>
        </w:tc>
        <w:tc>
          <w:tcPr>
            <w:tcW w:w="180" w:type="dxa"/>
            <w:vAlign w:val="bottom"/>
          </w:tcPr>
          <w:p w14:paraId="5FB6C8D8" w14:textId="77777777" w:rsidR="00452A31" w:rsidRPr="00C11F50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43F7D7" w14:textId="77777777" w:rsidR="00452A31" w:rsidRPr="00C11F50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23"/>
              </w:tabs>
              <w:spacing w:line="240" w:lineRule="atLeast"/>
              <w:ind w:left="-43" w:right="-83"/>
              <w:rPr>
                <w:rFonts w:ascii="Angsana New" w:hAnsi="Angsana New" w:cs="Angsana New"/>
                <w:sz w:val="28"/>
                <w:szCs w:val="28"/>
              </w:rPr>
            </w:pPr>
            <w:r w:rsidRPr="007E678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4879FC4" w14:textId="77777777" w:rsidR="00452A31" w:rsidRPr="00C11F50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08DF92" w14:textId="77777777" w:rsidR="00452A31" w:rsidRPr="00C11F50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7E6781">
              <w:rPr>
                <w:rFonts w:ascii="Angsana New" w:hAnsi="Angsana New" w:cs="Angsana New"/>
                <w:sz w:val="28"/>
                <w:szCs w:val="28"/>
              </w:rPr>
              <w:t>36,283,529</w:t>
            </w:r>
          </w:p>
        </w:tc>
        <w:tc>
          <w:tcPr>
            <w:tcW w:w="183" w:type="dxa"/>
          </w:tcPr>
          <w:p w14:paraId="0975CBCF" w14:textId="77777777" w:rsidR="00452A31" w:rsidRPr="00C11F50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7187E59" w14:textId="77777777" w:rsidR="00452A31" w:rsidRPr="00C11F50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tLeast"/>
              <w:ind w:left="-43" w:right="-83"/>
              <w:rPr>
                <w:rFonts w:ascii="Angsana New" w:hAnsi="Angsana New" w:cs="Angsana New"/>
                <w:sz w:val="28"/>
                <w:szCs w:val="28"/>
              </w:rPr>
            </w:pPr>
            <w:r w:rsidRPr="007E678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1B3CE02" w14:textId="77777777" w:rsidR="00452A31" w:rsidRPr="00C11F50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F30CF9" w14:textId="77777777" w:rsidR="00452A31" w:rsidRPr="00C11F50" w:rsidRDefault="00452A31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8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7E6781">
              <w:rPr>
                <w:rFonts w:ascii="Angsana New" w:hAnsi="Angsana New" w:cs="Angsana New"/>
                <w:sz w:val="28"/>
                <w:szCs w:val="28"/>
              </w:rPr>
              <w:t>36,283,529</w:t>
            </w:r>
          </w:p>
        </w:tc>
      </w:tr>
    </w:tbl>
    <w:p w14:paraId="632B3001" w14:textId="77777777" w:rsidR="001C7FB4" w:rsidRDefault="001C7FB4" w:rsidP="001C2785">
      <w:pPr>
        <w:pStyle w:val="block"/>
        <w:shd w:val="clear" w:color="auto" w:fill="FFFFFF" w:themeFill="background1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28"/>
          <w:szCs w:val="28"/>
          <w:shd w:val="clear" w:color="auto" w:fill="D9D9D9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80"/>
        <w:gridCol w:w="1080"/>
        <w:gridCol w:w="180"/>
        <w:gridCol w:w="1080"/>
        <w:gridCol w:w="183"/>
        <w:gridCol w:w="1077"/>
        <w:gridCol w:w="180"/>
        <w:gridCol w:w="1080"/>
      </w:tblGrid>
      <w:tr w:rsidR="001C7FB4" w:rsidRPr="009C44F2" w14:paraId="396FDFC5" w14:textId="77777777" w:rsidTr="00DB37C1">
        <w:trPr>
          <w:cantSplit/>
          <w:trHeight w:val="20"/>
          <w:tblHeader/>
        </w:trPr>
        <w:tc>
          <w:tcPr>
            <w:tcW w:w="2880" w:type="dxa"/>
            <w:vAlign w:val="bottom"/>
            <w:hideMark/>
          </w:tcPr>
          <w:p w14:paraId="0ADD7C7E" w14:textId="77777777" w:rsidR="001C7FB4" w:rsidRPr="009C44F2" w:rsidRDefault="001C7FB4" w:rsidP="00DB37C1">
            <w:pPr>
              <w:shd w:val="clear" w:color="auto" w:fill="FFFFFF" w:themeFill="background1"/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0" w:type="dxa"/>
            <w:gridSpan w:val="9"/>
            <w:vAlign w:val="bottom"/>
            <w:hideMark/>
          </w:tcPr>
          <w:p w14:paraId="6DFDB75A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70B3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1C7FB4" w:rsidRPr="00BE1110" w14:paraId="1E660C6F" w14:textId="77777777" w:rsidTr="00DB37C1">
        <w:trPr>
          <w:cantSplit/>
          <w:trHeight w:val="20"/>
          <w:tblHeader/>
        </w:trPr>
        <w:tc>
          <w:tcPr>
            <w:tcW w:w="2880" w:type="dxa"/>
            <w:hideMark/>
          </w:tcPr>
          <w:p w14:paraId="13E86DF3" w14:textId="77777777" w:rsidR="001C7FB4" w:rsidRPr="009C44F2" w:rsidRDefault="001C7FB4" w:rsidP="00DB37C1">
            <w:pPr>
              <w:shd w:val="clear" w:color="auto" w:fill="FFFFFF" w:themeFill="background1"/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Merge w:val="restart"/>
            <w:vAlign w:val="bottom"/>
            <w:hideMark/>
          </w:tcPr>
          <w:p w14:paraId="56CEAD89" w14:textId="77777777" w:rsidR="001C7FB4" w:rsidRPr="00BE1110" w:rsidRDefault="001C7FB4" w:rsidP="00DB37C1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111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51E44BB1" w14:textId="77777777" w:rsidR="001C7FB4" w:rsidRPr="00BE1110" w:rsidRDefault="001C7FB4" w:rsidP="00DB37C1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38A6DC" w14:textId="77777777" w:rsidR="001C7FB4" w:rsidRPr="00BE1110" w:rsidRDefault="001C7FB4" w:rsidP="00DB37C1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111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C7FB4" w:rsidRPr="009C44F2" w14:paraId="6DD21F56" w14:textId="77777777" w:rsidTr="00DB37C1">
        <w:trPr>
          <w:cantSplit/>
          <w:trHeight w:val="20"/>
          <w:tblHeader/>
        </w:trPr>
        <w:tc>
          <w:tcPr>
            <w:tcW w:w="2880" w:type="dxa"/>
            <w:hideMark/>
          </w:tcPr>
          <w:p w14:paraId="4BF7AEE1" w14:textId="77777777" w:rsidR="001C7FB4" w:rsidRPr="009C44F2" w:rsidRDefault="001C7FB4" w:rsidP="00DB37C1">
            <w:pPr>
              <w:shd w:val="clear" w:color="auto" w:fill="FFFFFF" w:themeFill="background1"/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14:paraId="77FCBC2F" w14:textId="77777777" w:rsidR="001C7FB4" w:rsidRPr="00BE1110" w:rsidRDefault="001C7FB4" w:rsidP="00DB37C1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5CC5E19" w14:textId="77777777" w:rsidR="001C7FB4" w:rsidRPr="00BE1110" w:rsidRDefault="001C7FB4" w:rsidP="00DB37C1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42A4D8" w14:textId="77777777" w:rsidR="001C7FB4" w:rsidRPr="00BE1110" w:rsidRDefault="001C7FB4" w:rsidP="00DB37C1">
            <w:pPr>
              <w:pStyle w:val="acctfourfigures"/>
              <w:shd w:val="clear" w:color="auto" w:fill="FFFFFF" w:themeFill="background1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111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E1110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BAE26A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8CBE5E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4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9C44F2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700F63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B0B30BE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4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9C44F2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59B274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1FE648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4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C7FB4" w:rsidRPr="009C44F2" w14:paraId="264D4AF7" w14:textId="77777777" w:rsidTr="00DB37C1">
        <w:trPr>
          <w:cantSplit/>
          <w:trHeight w:val="20"/>
          <w:tblHeader/>
        </w:trPr>
        <w:tc>
          <w:tcPr>
            <w:tcW w:w="2880" w:type="dxa"/>
          </w:tcPr>
          <w:p w14:paraId="31091583" w14:textId="77777777" w:rsidR="001C7FB4" w:rsidRPr="009C44F2" w:rsidRDefault="001C7FB4" w:rsidP="00DB37C1">
            <w:pPr>
              <w:shd w:val="clear" w:color="auto" w:fill="FFFFFF" w:themeFill="background1"/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0" w:type="dxa"/>
            <w:gridSpan w:val="9"/>
            <w:hideMark/>
          </w:tcPr>
          <w:p w14:paraId="448B1263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44F2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</w:t>
            </w:r>
            <w:r w:rsidRPr="009C44F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น</w:t>
            </w:r>
            <w:r w:rsidRPr="009C4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1C7FB4" w:rsidRPr="009C44F2" w14:paraId="7BC6B1A6" w14:textId="77777777" w:rsidTr="00DB37C1">
        <w:trPr>
          <w:cantSplit/>
          <w:trHeight w:val="20"/>
        </w:trPr>
        <w:tc>
          <w:tcPr>
            <w:tcW w:w="2880" w:type="dxa"/>
            <w:hideMark/>
          </w:tcPr>
          <w:p w14:paraId="7E41A7E4" w14:textId="77777777" w:rsidR="001C7FB4" w:rsidRPr="009C44F2" w:rsidRDefault="001C7FB4" w:rsidP="00DB37C1">
            <w:pPr>
              <w:shd w:val="clear" w:color="auto" w:fill="FFFFFF" w:themeFill="background1"/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C4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C4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9C4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 w:rsidRPr="009C4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</w:tcPr>
          <w:p w14:paraId="37D2BE94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AE60B35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48C91E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1586E12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839123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14:paraId="6A63DB6E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13E60493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A4A274F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D2EC7A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1C7FB4" w:rsidRPr="009C44F2" w14:paraId="04108ACE" w14:textId="77777777" w:rsidTr="00DB37C1">
        <w:trPr>
          <w:cantSplit/>
          <w:trHeight w:val="66"/>
        </w:trPr>
        <w:tc>
          <w:tcPr>
            <w:tcW w:w="2880" w:type="dxa"/>
            <w:shd w:val="clear" w:color="auto" w:fill="auto"/>
          </w:tcPr>
          <w:p w14:paraId="109A2964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88" w:right="-79" w:hanging="17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9C4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05328D04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F5881F4" w14:textId="77777777" w:rsidR="001C7FB4" w:rsidRPr="00143016" w:rsidRDefault="001C7FB4" w:rsidP="00DB37C1">
            <w:pPr>
              <w:pStyle w:val="acctfourfigures"/>
              <w:shd w:val="clear" w:color="auto" w:fill="FFFFFF" w:themeFill="background1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7E73FE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B347E9C" w14:textId="77777777" w:rsidR="001C7FB4" w:rsidRPr="00143016" w:rsidRDefault="001C7FB4" w:rsidP="00DB37C1">
            <w:pPr>
              <w:pStyle w:val="acctfourfigures"/>
              <w:shd w:val="clear" w:color="auto" w:fill="FFFFFF" w:themeFill="background1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EA0E5F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93646E0" w14:textId="77777777" w:rsidR="001C7FB4" w:rsidRPr="00143016" w:rsidRDefault="001C7FB4" w:rsidP="00DB37C1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249DC96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6A03ED6" w14:textId="77777777" w:rsidR="001C7FB4" w:rsidRPr="00143016" w:rsidRDefault="001C7FB4" w:rsidP="00DB37C1">
            <w:pPr>
              <w:pStyle w:val="acctfourfigures"/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975123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7FB4" w:rsidRPr="00C11F50" w14:paraId="4740474B" w14:textId="77777777" w:rsidTr="00DB37C1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09A9A149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9C44F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ลูกหนี้เงินให้สินเชื่อ</w:t>
            </w:r>
          </w:p>
        </w:tc>
        <w:tc>
          <w:tcPr>
            <w:tcW w:w="1080" w:type="dxa"/>
            <w:vAlign w:val="bottom"/>
          </w:tcPr>
          <w:p w14:paraId="4B9D1395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7DF59D8E">
              <w:rPr>
                <w:rFonts w:asciiTheme="majorBidi" w:hAnsiTheme="majorBidi" w:cstheme="majorBidi"/>
                <w:sz w:val="28"/>
                <w:szCs w:val="28"/>
              </w:rPr>
              <w:t>58,538,785</w:t>
            </w:r>
          </w:p>
        </w:tc>
        <w:tc>
          <w:tcPr>
            <w:tcW w:w="180" w:type="dxa"/>
            <w:vAlign w:val="bottom"/>
          </w:tcPr>
          <w:p w14:paraId="64051F75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94ADA9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C11F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9D70448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CC40D4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tLeast"/>
              <w:ind w:left="-43"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C11F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EDFFCD3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1F31594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7DF59D8E">
              <w:rPr>
                <w:rFonts w:asciiTheme="majorBidi" w:hAnsiTheme="majorBidi" w:cstheme="majorBidi"/>
                <w:sz w:val="28"/>
                <w:szCs w:val="28"/>
              </w:rPr>
              <w:t>58,517,481</w:t>
            </w:r>
          </w:p>
        </w:tc>
        <w:tc>
          <w:tcPr>
            <w:tcW w:w="180" w:type="dxa"/>
            <w:vAlign w:val="bottom"/>
          </w:tcPr>
          <w:p w14:paraId="658F89F5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EAC68E0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7DF59D8E">
              <w:rPr>
                <w:rFonts w:asciiTheme="majorBidi" w:hAnsiTheme="majorBidi" w:cstheme="majorBidi"/>
                <w:sz w:val="28"/>
                <w:szCs w:val="28"/>
              </w:rPr>
              <w:t>58,517,481</w:t>
            </w:r>
          </w:p>
        </w:tc>
      </w:tr>
      <w:tr w:rsidR="001C7FB4" w:rsidRPr="00C11F50" w14:paraId="4C45CCB1" w14:textId="77777777" w:rsidTr="00DB37C1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07FBF3FF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7CC38C1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0AA2A05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1AB67E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AD7CDDA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00E204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tLeast"/>
              <w:ind w:left="-43" w:right="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0EB6150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100F3D5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C970DF0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FEBA81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7FB4" w:rsidRPr="00C11F50" w14:paraId="274121F2" w14:textId="77777777" w:rsidTr="00DB37C1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2CCA765F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หนี้สิน</w:t>
            </w:r>
            <w:r w:rsidRPr="009C4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6E2BECB5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624BF8F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D5A8B0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1B55CAE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B132B0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9F25B9C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1B14910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94CB90A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638062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7FB4" w:rsidRPr="00C11F50" w14:paraId="72FAD470" w14:textId="77777777" w:rsidTr="00DB37C1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08BFFB96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C4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เงินกู้ยืม</w:t>
            </w:r>
            <w:r w:rsidRPr="009C44F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ระยะยาว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จากสถาบันการเงิน</w:t>
            </w:r>
          </w:p>
        </w:tc>
        <w:tc>
          <w:tcPr>
            <w:tcW w:w="1080" w:type="dxa"/>
            <w:vAlign w:val="bottom"/>
          </w:tcPr>
          <w:p w14:paraId="48236596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7DF59D8E">
              <w:rPr>
                <w:rFonts w:asciiTheme="majorBidi" w:hAnsiTheme="majorBidi" w:cstheme="majorBidi"/>
                <w:sz w:val="28"/>
                <w:szCs w:val="28"/>
              </w:rPr>
              <w:t>7,031,658</w:t>
            </w:r>
          </w:p>
        </w:tc>
        <w:tc>
          <w:tcPr>
            <w:tcW w:w="180" w:type="dxa"/>
            <w:vAlign w:val="bottom"/>
          </w:tcPr>
          <w:p w14:paraId="10FCF8E5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E53505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  <w:r w:rsidRPr="00C11F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B2FD3C4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DBBC9B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7DF59D8E">
              <w:rPr>
                <w:rFonts w:asciiTheme="majorBidi" w:hAnsiTheme="majorBidi" w:cstheme="majorBidi"/>
                <w:sz w:val="28"/>
                <w:szCs w:val="28"/>
              </w:rPr>
              <w:t>7,056,153</w:t>
            </w:r>
          </w:p>
        </w:tc>
        <w:tc>
          <w:tcPr>
            <w:tcW w:w="183" w:type="dxa"/>
            <w:vAlign w:val="bottom"/>
          </w:tcPr>
          <w:p w14:paraId="4CDF34D7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9FAEE3B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tLeast"/>
              <w:ind w:left="-43" w:right="15"/>
              <w:rPr>
                <w:rFonts w:ascii="Angsana New" w:hAnsi="Angsana New" w:cs="Angsana New"/>
                <w:sz w:val="28"/>
                <w:szCs w:val="28"/>
              </w:rPr>
            </w:pPr>
            <w:r w:rsidRPr="00C11F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A9203E9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EACB724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7DF59D8E">
              <w:rPr>
                <w:rFonts w:asciiTheme="majorBidi" w:hAnsiTheme="majorBidi" w:cstheme="majorBidi"/>
                <w:sz w:val="28"/>
                <w:szCs w:val="28"/>
              </w:rPr>
              <w:t>7,056,153</w:t>
            </w:r>
          </w:p>
        </w:tc>
      </w:tr>
      <w:tr w:rsidR="001C7FB4" w:rsidRPr="00C11F50" w14:paraId="47EC4ABB" w14:textId="77777777" w:rsidTr="00DB37C1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1BB4D057" w14:textId="77777777" w:rsidR="001C7FB4" w:rsidRPr="009C44F2" w:rsidRDefault="001C7FB4" w:rsidP="00DB37C1">
            <w:pPr>
              <w:pStyle w:val="acctfourfigures"/>
              <w:shd w:val="clear" w:color="auto" w:fill="FFFFFF" w:themeFill="background1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C44F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02A952A1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7DF59D8E">
              <w:rPr>
                <w:rFonts w:asciiTheme="majorBidi" w:hAnsiTheme="majorBidi" w:cstheme="majorBidi"/>
                <w:sz w:val="28"/>
                <w:szCs w:val="28"/>
              </w:rPr>
              <w:t>35,207,348</w:t>
            </w:r>
          </w:p>
        </w:tc>
        <w:tc>
          <w:tcPr>
            <w:tcW w:w="180" w:type="dxa"/>
            <w:vAlign w:val="bottom"/>
          </w:tcPr>
          <w:p w14:paraId="34D3A6BB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B02F46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  <w:r w:rsidRPr="00C11F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0126B05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DA06971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7DF59D8E">
              <w:rPr>
                <w:rFonts w:asciiTheme="majorBidi" w:hAnsiTheme="majorBidi" w:cstheme="majorBidi"/>
                <w:sz w:val="28"/>
                <w:szCs w:val="28"/>
              </w:rPr>
              <w:t>35,765,678</w:t>
            </w:r>
          </w:p>
        </w:tc>
        <w:tc>
          <w:tcPr>
            <w:tcW w:w="183" w:type="dxa"/>
            <w:vAlign w:val="bottom"/>
          </w:tcPr>
          <w:p w14:paraId="0DFA10F6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D69590D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tLeast"/>
              <w:ind w:left="-43" w:right="15"/>
              <w:rPr>
                <w:rFonts w:ascii="Angsana New" w:hAnsi="Angsana New" w:cs="Angsana New"/>
                <w:sz w:val="28"/>
                <w:szCs w:val="28"/>
              </w:rPr>
            </w:pPr>
            <w:r w:rsidRPr="00C11F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D8A1D97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69E09D7" w14:textId="77777777" w:rsidR="001C7FB4" w:rsidRPr="00C11F50" w:rsidRDefault="001C7FB4" w:rsidP="00DB37C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7DF59D8E">
              <w:rPr>
                <w:rFonts w:asciiTheme="majorBidi" w:hAnsiTheme="majorBidi" w:cstheme="majorBidi"/>
                <w:sz w:val="28"/>
                <w:szCs w:val="28"/>
              </w:rPr>
              <w:t>35,765,678</w:t>
            </w:r>
          </w:p>
        </w:tc>
      </w:tr>
    </w:tbl>
    <w:p w14:paraId="13031E3A" w14:textId="0E0EA70C" w:rsidR="001C7FB4" w:rsidRPr="001E5EED" w:rsidRDefault="001C7FB4" w:rsidP="001E5EED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shd w:val="clear" w:color="auto" w:fill="D9D9D9"/>
        </w:rPr>
        <w:sectPr w:rsidR="001C7FB4" w:rsidRPr="001E5EED" w:rsidSect="001C2785">
          <w:footerReference w:type="default" r:id="rId24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07CE91AC" w14:textId="266126AD" w:rsidR="00F74454" w:rsidRDefault="00311393" w:rsidP="00997D3A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lastRenderedPageBreak/>
        <w:t>สินทรัพย์ทางการเงิน</w:t>
      </w:r>
      <w:r w:rsidR="006062D9">
        <w:rPr>
          <w:rFonts w:asciiTheme="majorBidi" w:hAnsiTheme="majorBidi" w:cstheme="majorBidi" w:hint="cs"/>
          <w:sz w:val="28"/>
          <w:szCs w:val="28"/>
          <w:cs/>
        </w:rPr>
        <w:t xml:space="preserve">และหนี้สินทางการเงินที่จะครบกำหนดในระยะเวลาอันสั้น ได้แก่ เงินสดและรายการเทียบเท่าเงินสด </w:t>
      </w:r>
      <w:r w:rsidR="00392379">
        <w:rPr>
          <w:rFonts w:asciiTheme="majorBidi" w:hAnsiTheme="majorBidi" w:cstheme="majorBidi" w:hint="cs"/>
          <w:sz w:val="28"/>
          <w:szCs w:val="28"/>
          <w:cs/>
        </w:rPr>
        <w:t>ลูกหนี้อื่น เงินให้กู้ยืมระยะสั้น</w:t>
      </w:r>
      <w:r w:rsidR="00AC30D7">
        <w:rPr>
          <w:rFonts w:asciiTheme="majorBidi" w:hAnsiTheme="majorBidi" w:cstheme="majorBidi" w:hint="cs"/>
          <w:sz w:val="28"/>
          <w:szCs w:val="28"/>
          <w:cs/>
        </w:rPr>
        <w:t xml:space="preserve"> เงินฝากธนาคารที่มีข้อจำกัดในการเบิกใช้ </w:t>
      </w:r>
      <w:r w:rsidR="0075306A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AC30D7">
        <w:rPr>
          <w:rFonts w:asciiTheme="majorBidi" w:hAnsiTheme="majorBidi" w:cstheme="majorBidi" w:hint="cs"/>
          <w:sz w:val="28"/>
          <w:szCs w:val="28"/>
          <w:cs/>
        </w:rPr>
        <w:t>เงินก</w:t>
      </w:r>
      <w:r w:rsidR="00B91DF3">
        <w:rPr>
          <w:rFonts w:asciiTheme="majorBidi" w:hAnsiTheme="majorBidi" w:cstheme="majorBidi" w:hint="cs"/>
          <w:sz w:val="28"/>
          <w:szCs w:val="28"/>
          <w:cs/>
        </w:rPr>
        <w:t>ู้</w:t>
      </w:r>
      <w:r w:rsidR="00AC30D7">
        <w:rPr>
          <w:rFonts w:asciiTheme="majorBidi" w:hAnsiTheme="majorBidi" w:cstheme="majorBidi" w:hint="cs"/>
          <w:sz w:val="28"/>
          <w:szCs w:val="28"/>
          <w:cs/>
        </w:rPr>
        <w:t>ยืมระยะสั้น</w:t>
      </w:r>
      <w:r w:rsidR="00835470">
        <w:rPr>
          <w:rFonts w:asciiTheme="majorBidi" w:hAnsiTheme="majorBidi" w:cstheme="majorBidi" w:hint="cs"/>
          <w:sz w:val="28"/>
          <w:szCs w:val="28"/>
          <w:cs/>
        </w:rPr>
        <w:t>จากสถาบันการเงิน แสดงมูลค่า</w:t>
      </w:r>
      <w:r w:rsidR="000665EF">
        <w:rPr>
          <w:rFonts w:asciiTheme="majorBidi" w:hAnsiTheme="majorBidi" w:cstheme="majorBidi" w:hint="cs"/>
          <w:sz w:val="28"/>
          <w:szCs w:val="28"/>
          <w:cs/>
        </w:rPr>
        <w:t>ยุติธรรมโดยประมาณ</w:t>
      </w:r>
      <w:r w:rsidR="00FE74C7">
        <w:rPr>
          <w:rFonts w:asciiTheme="majorBidi" w:hAnsiTheme="majorBidi" w:cstheme="majorBidi" w:hint="cs"/>
          <w:sz w:val="28"/>
          <w:szCs w:val="28"/>
          <w:cs/>
        </w:rPr>
        <w:t>ตามมู</w:t>
      </w:r>
      <w:r w:rsidR="008B2735">
        <w:rPr>
          <w:rFonts w:asciiTheme="majorBidi" w:hAnsiTheme="majorBidi" w:cstheme="majorBidi" w:hint="cs"/>
          <w:sz w:val="28"/>
          <w:szCs w:val="28"/>
          <w:cs/>
        </w:rPr>
        <w:t>ลค่าตามบัญชี</w:t>
      </w:r>
    </w:p>
    <w:p w14:paraId="5947F6EB" w14:textId="77777777" w:rsidR="00311393" w:rsidRDefault="00311393" w:rsidP="00997D3A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0B64DBC" w14:textId="0FCCA0D3" w:rsidR="00A81F2C" w:rsidRDefault="00A81F2C" w:rsidP="00997D3A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มูลค่า</w:t>
      </w:r>
      <w:r w:rsidR="00AF3F07">
        <w:rPr>
          <w:rFonts w:asciiTheme="majorBidi" w:hAnsiTheme="majorBidi" w:cstheme="majorBidi" w:hint="cs"/>
          <w:sz w:val="28"/>
          <w:szCs w:val="28"/>
          <w:cs/>
        </w:rPr>
        <w:t>ยุติธรรม</w:t>
      </w:r>
      <w:r w:rsidR="005C5482">
        <w:rPr>
          <w:rFonts w:asciiTheme="majorBidi" w:hAnsiTheme="majorBidi" w:cstheme="majorBidi" w:hint="cs"/>
          <w:sz w:val="28"/>
          <w:szCs w:val="28"/>
          <w:cs/>
        </w:rPr>
        <w:t>ของลูกหนี้</w:t>
      </w:r>
      <w:r w:rsidR="002A1E08">
        <w:rPr>
          <w:rFonts w:asciiTheme="majorBidi" w:hAnsiTheme="majorBidi" w:cstheme="majorBidi" w:hint="cs"/>
          <w:sz w:val="28"/>
          <w:szCs w:val="28"/>
          <w:cs/>
        </w:rPr>
        <w:t>เงินให้สินเชื่อประมาณจากมูลค่าปัจจุบัน</w:t>
      </w:r>
      <w:r w:rsidR="00016FE5">
        <w:rPr>
          <w:rFonts w:asciiTheme="majorBidi" w:hAnsiTheme="majorBidi" w:cstheme="majorBidi" w:hint="cs"/>
          <w:sz w:val="28"/>
          <w:szCs w:val="28"/>
          <w:cs/>
        </w:rPr>
        <w:t>ของกระแสเงินสดคิดลดด้วยอัตราดอกเบี้ย</w:t>
      </w:r>
      <w:r w:rsidR="007E4FC0">
        <w:rPr>
          <w:rFonts w:asciiTheme="majorBidi" w:hAnsiTheme="majorBidi" w:cstheme="majorBidi" w:hint="cs"/>
          <w:sz w:val="28"/>
          <w:szCs w:val="28"/>
          <w:cs/>
        </w:rPr>
        <w:t>ตลาดปัจจุบัน</w:t>
      </w:r>
      <w:r w:rsidR="00F92228">
        <w:rPr>
          <w:rFonts w:asciiTheme="majorBidi" w:hAnsiTheme="majorBidi" w:cstheme="majorBidi" w:hint="cs"/>
          <w:sz w:val="28"/>
          <w:szCs w:val="28"/>
          <w:cs/>
        </w:rPr>
        <w:t>ของเงินให้สินเชื่อที่มีลักษณะคล้ายกัน</w:t>
      </w:r>
    </w:p>
    <w:p w14:paraId="32629B26" w14:textId="77777777" w:rsidR="00F92228" w:rsidRDefault="00F92228" w:rsidP="00997D3A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1B5253F" w14:textId="4D8797C9" w:rsidR="00F92228" w:rsidRDefault="00F92228" w:rsidP="00997D3A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เงินกู้ยืมระยะยาว</w:t>
      </w:r>
      <w:r w:rsidR="001D0F6E">
        <w:rPr>
          <w:rFonts w:asciiTheme="majorBidi" w:hAnsiTheme="majorBidi" w:cstheme="majorBidi" w:hint="cs"/>
          <w:sz w:val="28"/>
          <w:szCs w:val="28"/>
          <w:cs/>
        </w:rPr>
        <w:t>จากสถาบันการเงินที่จ่ายดอกเบี้ยในอัตรา</w:t>
      </w:r>
      <w:r w:rsidR="0078760D" w:rsidRPr="0078760D">
        <w:rPr>
          <w:rFonts w:asciiTheme="majorBidi" w:hAnsiTheme="majorBidi" w:hint="cs"/>
          <w:sz w:val="28"/>
          <w:szCs w:val="28"/>
          <w:cs/>
        </w:rPr>
        <w:t>ดอกเบี้ยปรับขึ้นลงตามราคาตลาด</w:t>
      </w:r>
      <w:r w:rsidR="00A8343E">
        <w:rPr>
          <w:rFonts w:asciiTheme="majorBidi" w:hAnsiTheme="majorBidi" w:cstheme="majorBidi" w:hint="cs"/>
          <w:sz w:val="28"/>
          <w:szCs w:val="28"/>
          <w:cs/>
        </w:rPr>
        <w:t>และใกล้เคียงกับอัตราดอกเบี้ยในตลาด</w:t>
      </w:r>
      <w:r w:rsidR="00435736">
        <w:rPr>
          <w:rFonts w:asciiTheme="majorBidi" w:hAnsiTheme="majorBidi" w:cstheme="majorBidi" w:hint="cs"/>
          <w:sz w:val="28"/>
          <w:szCs w:val="28"/>
          <w:cs/>
        </w:rPr>
        <w:t>แสดงมูลค่ายุติธรรมโดยประมาณตามมูลค่าตามบัญชี</w:t>
      </w:r>
    </w:p>
    <w:p w14:paraId="08996F3B" w14:textId="77777777" w:rsidR="00E96087" w:rsidRPr="00D83BA1" w:rsidRDefault="00E96087" w:rsidP="00997D3A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8EB7AB7" w14:textId="1FEF2FBA" w:rsidR="00E96087" w:rsidRDefault="00E96087" w:rsidP="00E96087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เงินกู้ยืมระยะยาวจากสถาบันการเงิน</w:t>
      </w:r>
      <w:r w:rsidR="00590204">
        <w:rPr>
          <w:rFonts w:asciiTheme="majorBidi" w:hAnsiTheme="majorBidi" w:cstheme="majorBidi" w:hint="cs"/>
          <w:sz w:val="28"/>
          <w:szCs w:val="28"/>
          <w:cs/>
        </w:rPr>
        <w:t>และหุ้นกู้</w:t>
      </w:r>
      <w:r>
        <w:rPr>
          <w:rFonts w:asciiTheme="majorBidi" w:hAnsiTheme="majorBidi" w:cstheme="majorBidi" w:hint="cs"/>
          <w:sz w:val="28"/>
          <w:szCs w:val="28"/>
          <w:cs/>
        </w:rPr>
        <w:t>ที่จ่ายดอกเบี้ยในอัตรา</w:t>
      </w:r>
      <w:r w:rsidR="0002090A">
        <w:rPr>
          <w:rFonts w:asciiTheme="majorBidi" w:hAnsiTheme="majorBidi" w:cstheme="majorBidi" w:hint="cs"/>
          <w:sz w:val="28"/>
          <w:szCs w:val="28"/>
          <w:cs/>
        </w:rPr>
        <w:t>คงที่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แสดงมูลค่ายุติธรรมโดย</w:t>
      </w:r>
      <w:r w:rsidR="00052183">
        <w:rPr>
          <w:rFonts w:asciiTheme="majorBidi" w:hAnsiTheme="majorBidi" w:cstheme="majorBidi" w:hint="cs"/>
          <w:sz w:val="28"/>
          <w:szCs w:val="28"/>
          <w:cs/>
        </w:rPr>
        <w:t>การคำนวณ</w:t>
      </w:r>
      <w:r w:rsidR="00413FA4">
        <w:rPr>
          <w:rFonts w:asciiTheme="majorBidi" w:hAnsiTheme="majorBidi" w:cstheme="majorBidi" w:hint="cs"/>
          <w:sz w:val="28"/>
          <w:szCs w:val="28"/>
          <w:cs/>
        </w:rPr>
        <w:t>มูลค่าปัจจุบันของกระแสเงินสด</w:t>
      </w:r>
      <w:r w:rsidR="00451919">
        <w:rPr>
          <w:rFonts w:asciiTheme="majorBidi" w:hAnsiTheme="majorBidi" w:cstheme="majorBidi" w:hint="cs"/>
          <w:sz w:val="28"/>
          <w:szCs w:val="28"/>
          <w:cs/>
        </w:rPr>
        <w:t>จ่ายในอนาคต</w:t>
      </w:r>
      <w:r w:rsidR="00850068">
        <w:rPr>
          <w:rFonts w:asciiTheme="majorBidi" w:hAnsiTheme="majorBidi" w:cstheme="majorBidi" w:hint="cs"/>
          <w:sz w:val="28"/>
          <w:szCs w:val="28"/>
          <w:cs/>
        </w:rPr>
        <w:t>คิดลดด้วยอัตราดอกเบี้ย</w:t>
      </w:r>
      <w:r w:rsidR="005673BA">
        <w:rPr>
          <w:rFonts w:asciiTheme="majorBidi" w:hAnsiTheme="majorBidi" w:cstheme="majorBidi" w:hint="cs"/>
          <w:sz w:val="28"/>
          <w:szCs w:val="28"/>
          <w:cs/>
        </w:rPr>
        <w:t>โดย</w:t>
      </w:r>
      <w:r>
        <w:rPr>
          <w:rFonts w:asciiTheme="majorBidi" w:hAnsiTheme="majorBidi" w:cstheme="majorBidi" w:hint="cs"/>
          <w:sz w:val="28"/>
          <w:szCs w:val="28"/>
          <w:cs/>
        </w:rPr>
        <w:t>ประมาณ</w:t>
      </w:r>
      <w:r w:rsidR="005673BA">
        <w:rPr>
          <w:rFonts w:asciiTheme="majorBidi" w:hAnsiTheme="majorBidi" w:cstheme="majorBidi" w:hint="cs"/>
          <w:sz w:val="28"/>
          <w:szCs w:val="28"/>
          <w:cs/>
        </w:rPr>
        <w:t>ในตลาดปัจจุบัน</w:t>
      </w:r>
      <w:r w:rsidR="00F9780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97801" w:rsidRPr="0078760D">
        <w:rPr>
          <w:rFonts w:asciiTheme="majorBidi" w:hAnsiTheme="majorBidi" w:cstheme="majorBidi" w:hint="cs"/>
          <w:sz w:val="28"/>
          <w:szCs w:val="28"/>
          <w:cs/>
        </w:rPr>
        <w:t>สำหรับต</w:t>
      </w:r>
      <w:r w:rsidR="00536F84" w:rsidRPr="0078760D">
        <w:rPr>
          <w:rFonts w:asciiTheme="majorBidi" w:hAnsiTheme="majorBidi" w:cstheme="majorBidi" w:hint="cs"/>
          <w:sz w:val="28"/>
          <w:szCs w:val="28"/>
          <w:cs/>
        </w:rPr>
        <w:t>รา</w:t>
      </w:r>
      <w:r w:rsidR="00F97801" w:rsidRPr="0078760D">
        <w:rPr>
          <w:rFonts w:asciiTheme="majorBidi" w:hAnsiTheme="majorBidi" w:cstheme="majorBidi" w:hint="cs"/>
          <w:sz w:val="28"/>
          <w:szCs w:val="28"/>
          <w:cs/>
        </w:rPr>
        <w:t>สาร</w:t>
      </w:r>
      <w:r w:rsidR="00F97801">
        <w:rPr>
          <w:rFonts w:asciiTheme="majorBidi" w:hAnsiTheme="majorBidi" w:cstheme="majorBidi" w:hint="cs"/>
          <w:sz w:val="28"/>
          <w:szCs w:val="28"/>
          <w:cs/>
        </w:rPr>
        <w:t>ที่มีลักษณะ</w:t>
      </w:r>
      <w:r w:rsidR="00AF4AE4">
        <w:rPr>
          <w:rFonts w:asciiTheme="majorBidi" w:hAnsiTheme="majorBidi" w:cstheme="majorBidi" w:hint="cs"/>
          <w:sz w:val="28"/>
          <w:szCs w:val="28"/>
          <w:cs/>
        </w:rPr>
        <w:t>และเงื่อนไขคล้ายกัน</w:t>
      </w:r>
    </w:p>
    <w:p w14:paraId="623D9BA4" w14:textId="77777777" w:rsidR="00311393" w:rsidRPr="00D83BA1" w:rsidRDefault="00311393" w:rsidP="00A222CF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57A87607" w14:textId="5DEF1FCA" w:rsidR="00C978BC" w:rsidRPr="009C44F2" w:rsidRDefault="002C578A" w:rsidP="002C578A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7659A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CB26A7">
        <w:rPr>
          <w:rFonts w:asciiTheme="majorBidi" w:hAnsiTheme="majorBidi" w:cstheme="majorBidi"/>
          <w:b/>
          <w:bCs/>
          <w:sz w:val="28"/>
          <w:szCs w:val="28"/>
        </w:rPr>
        <w:t>3</w:t>
      </w:r>
      <w:r w:rsidRPr="007659A5">
        <w:rPr>
          <w:rFonts w:asciiTheme="majorBidi" w:hAnsiTheme="majorBidi" w:cstheme="majorBidi"/>
          <w:b/>
          <w:bCs/>
          <w:sz w:val="28"/>
          <w:szCs w:val="28"/>
        </w:rPr>
        <w:t>.3</w:t>
      </w: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="00C978BC" w:rsidRPr="00AE4311">
        <w:rPr>
          <w:rFonts w:asciiTheme="majorBidi" w:hAnsiTheme="majorBidi" w:cstheme="majorBidi"/>
          <w:b/>
          <w:bCs/>
          <w:sz w:val="28"/>
          <w:szCs w:val="28"/>
          <w:cs/>
        </w:rPr>
        <w:t>ผลขาดทุนจากการด้อยค่า</w:t>
      </w:r>
    </w:p>
    <w:p w14:paraId="74C4CA13" w14:textId="77777777" w:rsidR="00C978BC" w:rsidRPr="00D83BA1" w:rsidRDefault="00C978BC" w:rsidP="00C978BC">
      <w:pPr>
        <w:pStyle w:val="block"/>
        <w:shd w:val="clear" w:color="auto" w:fill="FFFFFF" w:themeFill="background1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3C892B72" w14:textId="77777777" w:rsidR="00C978BC" w:rsidRPr="009C44F2" w:rsidRDefault="00C978BC" w:rsidP="00C978BC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C44F2">
        <w:rPr>
          <w:rFonts w:asciiTheme="majorBidi" w:hAnsiTheme="majorBidi" w:cstheme="majorBidi" w:hint="cs"/>
          <w:sz w:val="28"/>
          <w:szCs w:val="28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Pr="009C44F2">
        <w:rPr>
          <w:rFonts w:asciiTheme="majorBidi" w:hAnsiTheme="majorBidi" w:cstheme="majorBidi"/>
          <w:sz w:val="28"/>
          <w:szCs w:val="28"/>
        </w:rPr>
        <w:t>12</w:t>
      </w:r>
      <w:r w:rsidRPr="009C44F2">
        <w:rPr>
          <w:rFonts w:asciiTheme="majorBidi" w:hAnsiTheme="majorBidi" w:cstheme="majorBidi" w:hint="cs"/>
          <w:sz w:val="28"/>
          <w:szCs w:val="28"/>
          <w:cs/>
        </w:rPr>
        <w:t xml:space="preserve"> เดือนข้างหน้า ทั้งนี้ </w:t>
      </w:r>
      <w:r w:rsidRPr="009C44F2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กลุ่มบริษัท</w:t>
      </w:r>
      <w:r w:rsidRPr="009C44F2">
        <w:rPr>
          <w:rFonts w:asciiTheme="majorBidi" w:hAnsiTheme="majorBidi" w:cstheme="majorBidi" w:hint="cs"/>
          <w:sz w:val="28"/>
          <w:szCs w:val="28"/>
          <w:shd w:val="clear" w:color="auto" w:fill="FFFFFF" w:themeFill="background1"/>
          <w:cs/>
        </w:rPr>
        <w:t>และบริษัทพิจารณา</w:t>
      </w:r>
      <w:r w:rsidRPr="009C44F2">
        <w:rPr>
          <w:rFonts w:asciiTheme="majorBidi" w:hAnsiTheme="majorBidi" w:cstheme="majorBidi" w:hint="cs"/>
          <w:sz w:val="28"/>
          <w:szCs w:val="28"/>
          <w:cs/>
        </w:rPr>
        <w:t>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  <w:r w:rsidRPr="009C44F2">
        <w:rPr>
          <w:rFonts w:asciiTheme="majorBidi" w:hAnsiTheme="majorBidi"/>
          <w:sz w:val="28"/>
          <w:szCs w:val="28"/>
          <w:cs/>
        </w:rPr>
        <w:t xml:space="preserve"> </w:t>
      </w:r>
    </w:p>
    <w:p w14:paraId="755487A8" w14:textId="77777777" w:rsidR="00C978BC" w:rsidRPr="00D83BA1" w:rsidRDefault="00C978BC" w:rsidP="00C978BC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4C43534" w14:textId="50F27D37" w:rsidR="00D83BA1" w:rsidRDefault="00C978BC" w:rsidP="008E44C7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C44F2">
        <w:rPr>
          <w:rFonts w:asciiTheme="majorBidi" w:hAnsiTheme="majorBidi" w:cstheme="majorBidi" w:hint="cs"/>
          <w:sz w:val="28"/>
          <w:szCs w:val="28"/>
          <w:cs/>
        </w:rPr>
        <w:t>ค่าเผื่อผลขาดทุนจากการด้อยค่า</w:t>
      </w:r>
      <w:r w:rsidR="00CB7763">
        <w:rPr>
          <w:rFonts w:asciiTheme="majorBidi" w:hAnsiTheme="majorBidi" w:cstheme="majorBidi" w:hint="cs"/>
          <w:sz w:val="28"/>
          <w:szCs w:val="28"/>
          <w:cs/>
        </w:rPr>
        <w:t>ด้านเครดิต</w:t>
      </w:r>
      <w:r w:rsidRPr="009C44F2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Pr="009C44F2">
        <w:rPr>
          <w:rFonts w:asciiTheme="majorBidi" w:hAnsiTheme="majorBidi" w:hint="cs"/>
          <w:sz w:val="28"/>
          <w:szCs w:val="28"/>
          <w:cs/>
        </w:rPr>
        <w:t>ลูกหนี้เงินให้สินเชื่อ</w:t>
      </w:r>
      <w:r w:rsidRPr="009C44F2">
        <w:rPr>
          <w:rFonts w:asciiTheme="majorBidi" w:hAnsiTheme="majorBidi"/>
          <w:sz w:val="28"/>
          <w:szCs w:val="28"/>
          <w:cs/>
        </w:rPr>
        <w:t xml:space="preserve"> </w:t>
      </w:r>
      <w:r w:rsidR="0030426E" w:rsidRPr="009C44F2">
        <w:rPr>
          <w:rFonts w:asciiTheme="majorBidi" w:hAnsiTheme="majorBidi" w:hint="cs"/>
          <w:sz w:val="28"/>
          <w:szCs w:val="28"/>
          <w:cs/>
        </w:rPr>
        <w:t>และ</w:t>
      </w:r>
      <w:r w:rsidRPr="009C44F2">
        <w:rPr>
          <w:rFonts w:asciiTheme="majorBidi" w:hAnsiTheme="majorBidi" w:hint="cs"/>
          <w:sz w:val="28"/>
          <w:szCs w:val="28"/>
          <w:cs/>
        </w:rPr>
        <w:t>ลูกหนี้ตามสัญญาเช่าซื้อ</w:t>
      </w:r>
      <w:r w:rsidRPr="009C44F2">
        <w:rPr>
          <w:rFonts w:asciiTheme="majorBidi" w:hAnsiTheme="majorBidi" w:cstheme="majorBidi" w:hint="cs"/>
          <w:sz w:val="28"/>
          <w:szCs w:val="28"/>
          <w:cs/>
        </w:rPr>
        <w:t>ประมาณการโดยพิจารณาผลขาดทุนด้านเครดิตที่คาดว่าจะเกิดขึ้น</w:t>
      </w:r>
      <w:r w:rsidRPr="009C44F2">
        <w:rPr>
          <w:rFonts w:asciiTheme="majorBidi" w:hAnsiTheme="majorBidi" w:hint="cs"/>
          <w:sz w:val="28"/>
          <w:szCs w:val="28"/>
          <w:cs/>
        </w:rPr>
        <w:t xml:space="preserve"> </w:t>
      </w:r>
      <w:r w:rsidRPr="009C44F2">
        <w:rPr>
          <w:rFonts w:asciiTheme="majorBidi" w:hAnsiTheme="majorBidi" w:cstheme="majorBidi" w:hint="cs"/>
          <w:sz w:val="28"/>
          <w:szCs w:val="28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9C44F2" w:rsidDel="005B6E1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C44F2">
        <w:rPr>
          <w:rFonts w:asciiTheme="majorBidi" w:hAnsiTheme="majorBidi" w:cstheme="majorBidi" w:hint="cs"/>
          <w:sz w:val="28"/>
          <w:szCs w:val="28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 w:rsidR="00D83BA1" w:rsidRPr="00D83BA1">
        <w:rPr>
          <w:rFonts w:asciiTheme="majorBidi" w:hAnsiTheme="majorBidi" w:hint="cs"/>
          <w:sz w:val="28"/>
          <w:szCs w:val="28"/>
          <w:cs/>
        </w:rPr>
        <w:t>ตามแบบจำลองสำหรับการประมาณการผลขาดทุนด้านเครดิตที่คาดว่าจะเกิดขึ้น</w:t>
      </w:r>
      <w:r w:rsidR="00D83BA1" w:rsidRPr="00D83BA1">
        <w:rPr>
          <w:rFonts w:asciiTheme="majorBidi" w:hAnsiTheme="majorBidi"/>
          <w:sz w:val="28"/>
          <w:szCs w:val="28"/>
          <w:cs/>
        </w:rPr>
        <w:t xml:space="preserve"> </w:t>
      </w:r>
      <w:r w:rsidR="00D83BA1" w:rsidRPr="00D83BA1">
        <w:rPr>
          <w:rFonts w:asciiTheme="majorBidi" w:hAnsiTheme="majorBidi" w:hint="cs"/>
          <w:sz w:val="28"/>
          <w:szCs w:val="28"/>
          <w:cs/>
        </w:rPr>
        <w:t>นอกจากนี้</w:t>
      </w:r>
      <w:r w:rsidR="00D83BA1" w:rsidRPr="00D83BA1">
        <w:rPr>
          <w:rFonts w:asciiTheme="majorBidi" w:hAnsiTheme="majorBidi"/>
          <w:sz w:val="28"/>
          <w:szCs w:val="28"/>
          <w:cs/>
        </w:rPr>
        <w:t xml:space="preserve"> </w:t>
      </w:r>
      <w:r w:rsidR="00D83BA1" w:rsidRPr="00D83BA1">
        <w:rPr>
          <w:rFonts w:asciiTheme="majorBidi" w:hAnsiTheme="majorBidi" w:hint="cs"/>
          <w:sz w:val="28"/>
          <w:szCs w:val="28"/>
          <w:cs/>
        </w:rPr>
        <w:t>กลุ่มบริษัทและบริษัทรับรู้ผลขาดทุนจากการด้อยค่าด้านเครดิตที่คาดว่าจะเกิดขึ้นเพิ่มเติมเพื่อรองรับความไม่แน่นอนของเหตุการณ์ในอนาคตที่ไม่สามารถสะท้อนในแบบจำลองปัจจุบัน</w:t>
      </w:r>
    </w:p>
    <w:p w14:paraId="2EB31574" w14:textId="718DE58E" w:rsidR="001A2830" w:rsidRDefault="001A28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20F5E0B1" w14:textId="3935A77C" w:rsidR="0064014F" w:rsidRPr="00DF1217" w:rsidRDefault="002C578A" w:rsidP="002C578A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b/>
          <w:bCs/>
          <w:i/>
          <w:iCs/>
          <w:sz w:val="28"/>
          <w:szCs w:val="28"/>
        </w:rPr>
      </w:pPr>
      <w:r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lastRenderedPageBreak/>
        <w:t>(ก)</w:t>
      </w:r>
      <w:r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ab/>
      </w:r>
      <w:r w:rsidR="006D4332" w:rsidRPr="00DF1217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ค่าเผื่อผลขาดทุนจากการด้อยค่า</w:t>
      </w:r>
      <w:r w:rsidR="00CB7763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ด้านเครดิต</w:t>
      </w:r>
      <w:r w:rsidR="006D4332" w:rsidRPr="00DF1217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 xml:space="preserve"> </w:t>
      </w:r>
      <w:r w:rsidR="00AB63AA" w:rsidRPr="00DF1217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-</w:t>
      </w:r>
      <w:r w:rsidR="006D4332" w:rsidRPr="00DF1217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 xml:space="preserve"> วิธีการทั่วไป</w:t>
      </w:r>
    </w:p>
    <w:p w14:paraId="7EB2CD6C" w14:textId="77777777" w:rsidR="0064014F" w:rsidRPr="00D83BA1" w:rsidRDefault="0064014F" w:rsidP="0064014F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tbl>
      <w:tblPr>
        <w:tblW w:w="91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080"/>
        <w:gridCol w:w="270"/>
        <w:gridCol w:w="1080"/>
        <w:gridCol w:w="270"/>
        <w:gridCol w:w="1084"/>
      </w:tblGrid>
      <w:tr w:rsidR="004E78FB" w:rsidRPr="000E7902" w14:paraId="57A25CDC" w14:textId="77777777" w:rsidTr="00B24837">
        <w:trPr>
          <w:trHeight w:val="20"/>
          <w:tblHeader/>
        </w:trPr>
        <w:tc>
          <w:tcPr>
            <w:tcW w:w="5400" w:type="dxa"/>
            <w:shd w:val="clear" w:color="auto" w:fill="auto"/>
            <w:vAlign w:val="bottom"/>
          </w:tcPr>
          <w:p w14:paraId="3119574A" w14:textId="77777777" w:rsidR="004E78FB" w:rsidRPr="000E7902" w:rsidRDefault="004E78FB" w:rsidP="00F6386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784" w:type="dxa"/>
            <w:gridSpan w:val="5"/>
            <w:vAlign w:val="bottom"/>
          </w:tcPr>
          <w:p w14:paraId="19EA96A8" w14:textId="593BCD60" w:rsidR="004E78FB" w:rsidRPr="000E7902" w:rsidRDefault="004E78FB" w:rsidP="00F6386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790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0E790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E78FB" w:rsidRPr="000E7902" w14:paraId="77E1DB28" w14:textId="77777777" w:rsidTr="00B24837">
        <w:trPr>
          <w:trHeight w:val="20"/>
          <w:tblHeader/>
        </w:trPr>
        <w:tc>
          <w:tcPr>
            <w:tcW w:w="5400" w:type="dxa"/>
            <w:shd w:val="clear" w:color="auto" w:fill="auto"/>
            <w:vAlign w:val="bottom"/>
          </w:tcPr>
          <w:p w14:paraId="13489A9F" w14:textId="21219C05" w:rsidR="004E78FB" w:rsidRPr="000E7902" w:rsidRDefault="004E78FB" w:rsidP="00F6386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5BF3120" w14:textId="77777777" w:rsidR="000E7902" w:rsidRDefault="004E78FB" w:rsidP="00F6386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7902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</w:t>
            </w:r>
          </w:p>
          <w:p w14:paraId="63608C6B" w14:textId="4161F34A" w:rsidR="004E78FB" w:rsidRPr="000E7902" w:rsidRDefault="004E78FB" w:rsidP="00F6386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7902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270" w:type="dxa"/>
            <w:vAlign w:val="bottom"/>
          </w:tcPr>
          <w:p w14:paraId="09F7C9BA" w14:textId="77777777" w:rsidR="004E78FB" w:rsidRPr="000E7902" w:rsidRDefault="004E78FB" w:rsidP="00F6386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0641F02" w14:textId="77777777" w:rsidR="004E78FB" w:rsidRPr="000E7902" w:rsidRDefault="004E78FB" w:rsidP="00F6386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7902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ลูกหนี้ตาม</w:t>
            </w:r>
          </w:p>
          <w:p w14:paraId="0202AAC8" w14:textId="0F927376" w:rsidR="004E78FB" w:rsidRPr="000E7902" w:rsidRDefault="004E78FB" w:rsidP="00F6386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7902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สัญญาเช่าซื้อ</w:t>
            </w:r>
          </w:p>
        </w:tc>
        <w:tc>
          <w:tcPr>
            <w:tcW w:w="270" w:type="dxa"/>
            <w:vAlign w:val="bottom"/>
          </w:tcPr>
          <w:p w14:paraId="3B5E75B3" w14:textId="77777777" w:rsidR="004E78FB" w:rsidRPr="000E7902" w:rsidRDefault="004E78FB" w:rsidP="00F6386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4" w:type="dxa"/>
            <w:vAlign w:val="bottom"/>
          </w:tcPr>
          <w:p w14:paraId="73A40F0A" w14:textId="77777777" w:rsidR="004E78FB" w:rsidRPr="000E7902" w:rsidRDefault="004E78FB" w:rsidP="00F6386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7902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4E78FB" w:rsidRPr="000E7902" w14:paraId="4127BF9A" w14:textId="77777777" w:rsidTr="00B24837">
        <w:trPr>
          <w:trHeight w:val="20"/>
          <w:tblHeader/>
        </w:trPr>
        <w:tc>
          <w:tcPr>
            <w:tcW w:w="5400" w:type="dxa"/>
            <w:shd w:val="clear" w:color="auto" w:fill="auto"/>
            <w:vAlign w:val="bottom"/>
          </w:tcPr>
          <w:p w14:paraId="6BF2BC5B" w14:textId="77777777" w:rsidR="004E78FB" w:rsidRPr="000E7902" w:rsidRDefault="004E78FB" w:rsidP="001E5EE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A30CD2B" w14:textId="77777777" w:rsidR="004E78FB" w:rsidRPr="000E7902" w:rsidRDefault="004E78FB" w:rsidP="000C4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3BC9DB" w14:textId="77777777" w:rsidR="004E78FB" w:rsidRPr="000E7902" w:rsidRDefault="004E78FB" w:rsidP="001E5EE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19BBAB3B" w14:textId="5D26C170" w:rsidR="004E78FB" w:rsidRPr="000E7902" w:rsidRDefault="004E78FB" w:rsidP="004E7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7902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70" w:type="dxa"/>
          </w:tcPr>
          <w:p w14:paraId="4FA4B3A6" w14:textId="77777777" w:rsidR="004E78FB" w:rsidRPr="000E7902" w:rsidRDefault="004E78FB" w:rsidP="001E5EE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4" w:type="dxa"/>
            <w:vAlign w:val="bottom"/>
          </w:tcPr>
          <w:p w14:paraId="7C8CD080" w14:textId="77777777" w:rsidR="004E78FB" w:rsidRPr="000E7902" w:rsidRDefault="004E78FB" w:rsidP="001E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</w:tr>
      <w:tr w:rsidR="004E78FB" w:rsidRPr="000E7902" w14:paraId="37369103" w14:textId="77777777" w:rsidTr="00B24837">
        <w:trPr>
          <w:trHeight w:val="20"/>
          <w:tblHeader/>
        </w:trPr>
        <w:tc>
          <w:tcPr>
            <w:tcW w:w="5400" w:type="dxa"/>
            <w:shd w:val="clear" w:color="auto" w:fill="auto"/>
            <w:vAlign w:val="bottom"/>
          </w:tcPr>
          <w:p w14:paraId="4358A4E1" w14:textId="2F5E7645" w:rsidR="004E78FB" w:rsidRPr="000E7902" w:rsidRDefault="004E78FB" w:rsidP="001E5EE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7902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0E7902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0E7902">
              <w:rPr>
                <w:rFonts w:ascii="Angsana New" w:hAnsi="Angsana New" w:cs="Angsana New"/>
                <w:sz w:val="28"/>
                <w:szCs w:val="28"/>
                <w:cs/>
              </w:rPr>
              <w:t>มกราคม</w:t>
            </w:r>
            <w:r w:rsidRPr="000E7902">
              <w:rPr>
                <w:rFonts w:ascii="Angsana New" w:hAnsi="Angsana New" w:cs="Angsana New"/>
                <w:sz w:val="28"/>
                <w:szCs w:val="28"/>
              </w:rPr>
              <w:t xml:space="preserve"> 2563</w:t>
            </w:r>
          </w:p>
        </w:tc>
        <w:tc>
          <w:tcPr>
            <w:tcW w:w="1080" w:type="dxa"/>
            <w:vAlign w:val="bottom"/>
          </w:tcPr>
          <w:p w14:paraId="3ABA2AF9" w14:textId="47231F03" w:rsidR="004E78FB" w:rsidRPr="00B24837" w:rsidRDefault="004E78FB" w:rsidP="00B24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B24837">
              <w:rPr>
                <w:rFonts w:ascii="Angsana New" w:eastAsia="Angsana New" w:hAnsi="Angsana New" w:cs="Angsana New"/>
                <w:sz w:val="28"/>
                <w:szCs w:val="28"/>
              </w:rPr>
              <w:t>1,</w:t>
            </w:r>
            <w:r w:rsidR="00EA5B46" w:rsidRPr="00B24837">
              <w:rPr>
                <w:rFonts w:ascii="Angsana New" w:eastAsia="Angsana New" w:hAnsi="Angsana New" w:cs="Angsana New"/>
                <w:sz w:val="28"/>
                <w:szCs w:val="28"/>
              </w:rPr>
              <w:t>551</w:t>
            </w:r>
            <w:r w:rsidRPr="00B24837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="00EA5B46" w:rsidRPr="00B24837">
              <w:rPr>
                <w:rFonts w:ascii="Angsana New" w:eastAsia="Angsana New" w:hAnsi="Angsana New" w:cs="Angsana New"/>
                <w:sz w:val="28"/>
                <w:szCs w:val="28"/>
              </w:rPr>
              <w:t>690</w:t>
            </w:r>
          </w:p>
        </w:tc>
        <w:tc>
          <w:tcPr>
            <w:tcW w:w="270" w:type="dxa"/>
          </w:tcPr>
          <w:p w14:paraId="130F6721" w14:textId="77777777" w:rsidR="004E78FB" w:rsidRPr="000E7902" w:rsidRDefault="004E78FB" w:rsidP="006F3D9C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0F41A34" w14:textId="4AFAE5D1" w:rsidR="004E78FB" w:rsidRPr="00B24837" w:rsidRDefault="004E78FB" w:rsidP="00B24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B24837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851</w:t>
            </w:r>
          </w:p>
        </w:tc>
        <w:tc>
          <w:tcPr>
            <w:tcW w:w="270" w:type="dxa"/>
          </w:tcPr>
          <w:p w14:paraId="3F9E2617" w14:textId="77777777" w:rsidR="004E78FB" w:rsidRPr="000E7902" w:rsidRDefault="004E78FB" w:rsidP="006F3D9C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4" w:type="dxa"/>
            <w:vAlign w:val="bottom"/>
          </w:tcPr>
          <w:p w14:paraId="3A42FED2" w14:textId="5438F2CF" w:rsidR="004E78FB" w:rsidRPr="00B24837" w:rsidRDefault="008266D0" w:rsidP="00B24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B24837">
              <w:rPr>
                <w:rFonts w:ascii="Angsana New" w:eastAsia="Angsana New" w:hAnsi="Angsana New" w:cs="Angsana New"/>
                <w:sz w:val="28"/>
                <w:szCs w:val="28"/>
              </w:rPr>
              <w:t>1,552,541</w:t>
            </w:r>
          </w:p>
        </w:tc>
      </w:tr>
      <w:tr w:rsidR="004E78FB" w:rsidRPr="000E7902" w14:paraId="17412769" w14:textId="77777777" w:rsidTr="00B24837">
        <w:trPr>
          <w:trHeight w:val="20"/>
          <w:tblHeader/>
        </w:trPr>
        <w:tc>
          <w:tcPr>
            <w:tcW w:w="5400" w:type="dxa"/>
            <w:shd w:val="clear" w:color="auto" w:fill="auto"/>
            <w:vAlign w:val="bottom"/>
          </w:tcPr>
          <w:p w14:paraId="4365E7F2" w14:textId="659404E9" w:rsidR="004E78FB" w:rsidRPr="000E7902" w:rsidRDefault="004E78FB" w:rsidP="001E5EE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7902">
              <w:rPr>
                <w:rFonts w:ascii="Angsana New" w:hAnsi="Angsana New" w:cs="Angsana New"/>
                <w:sz w:val="28"/>
                <w:szCs w:val="28"/>
                <w:cs/>
              </w:rPr>
              <w:t>การวัดมูลค่าใหม่สุทธิของ</w:t>
            </w:r>
            <w:r w:rsidRPr="000E7902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</w:t>
            </w:r>
            <w:r w:rsidR="004D253E" w:rsidRPr="000E7902"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จากการด้อยค่า</w:t>
            </w:r>
            <w:r w:rsidR="004D253E">
              <w:rPr>
                <w:rFonts w:ascii="Angsana New" w:hAnsi="Angsana New" w:cs="Angsana New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080" w:type="dxa"/>
          </w:tcPr>
          <w:p w14:paraId="3780102C" w14:textId="27C7DACC" w:rsidR="004E78FB" w:rsidRPr="00B24837" w:rsidRDefault="00F458BA" w:rsidP="00B24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B24837">
              <w:rPr>
                <w:rFonts w:ascii="Angsana New" w:eastAsia="Angsana New" w:hAnsi="Angsana New" w:cs="Angsana New"/>
                <w:sz w:val="28"/>
                <w:szCs w:val="28"/>
              </w:rPr>
              <w:t>198,120</w:t>
            </w:r>
          </w:p>
        </w:tc>
        <w:tc>
          <w:tcPr>
            <w:tcW w:w="270" w:type="dxa"/>
          </w:tcPr>
          <w:p w14:paraId="46F938FB" w14:textId="77777777" w:rsidR="004E78FB" w:rsidRPr="000E7902" w:rsidRDefault="004E78FB" w:rsidP="006F3D9C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20BDC95" w14:textId="4835E88F" w:rsidR="004E78FB" w:rsidRPr="00B24837" w:rsidRDefault="004E78FB" w:rsidP="00B24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B24837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="008523C0" w:rsidRPr="00B24837">
              <w:rPr>
                <w:rFonts w:ascii="Angsana New" w:eastAsia="Angsana New" w:hAnsi="Angsana New" w:cs="Angsana New"/>
                <w:sz w:val="28"/>
                <w:szCs w:val="28"/>
              </w:rPr>
              <w:t>3</w:t>
            </w:r>
            <w:r w:rsidR="006F3D9C" w:rsidRPr="00B24837">
              <w:rPr>
                <w:rFonts w:ascii="Angsana New" w:eastAsia="Angsana New" w:hAnsi="Angsana New" w:cs="Angsana New"/>
                <w:sz w:val="28"/>
                <w:szCs w:val="28"/>
              </w:rPr>
              <w:t>86</w:t>
            </w:r>
            <w:r w:rsidRPr="00B24837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7C1A3371" w14:textId="77777777" w:rsidR="004E78FB" w:rsidRPr="000E7902" w:rsidRDefault="004E78FB" w:rsidP="006F3D9C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0FC1C221" w14:textId="6B0838D9" w:rsidR="004E78FB" w:rsidRPr="00B24837" w:rsidRDefault="004E78FB" w:rsidP="00B24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B24837">
              <w:rPr>
                <w:rFonts w:ascii="Angsana New" w:eastAsia="Angsana New" w:hAnsi="Angsana New" w:cs="Angsana New"/>
                <w:sz w:val="28"/>
                <w:szCs w:val="28"/>
              </w:rPr>
              <w:t>1</w:t>
            </w:r>
            <w:r w:rsidR="008266D0" w:rsidRPr="00B24837">
              <w:rPr>
                <w:rFonts w:ascii="Angsana New" w:eastAsia="Angsana New" w:hAnsi="Angsana New" w:cs="Angsana New"/>
                <w:sz w:val="28"/>
                <w:szCs w:val="28"/>
              </w:rPr>
              <w:t>97</w:t>
            </w:r>
            <w:r w:rsidRPr="00B24837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="008266D0" w:rsidRPr="00B24837">
              <w:rPr>
                <w:rFonts w:ascii="Angsana New" w:eastAsia="Angsana New" w:hAnsi="Angsana New" w:cs="Angsana New"/>
                <w:sz w:val="28"/>
                <w:szCs w:val="28"/>
              </w:rPr>
              <w:t>734</w:t>
            </w:r>
          </w:p>
        </w:tc>
      </w:tr>
      <w:tr w:rsidR="004E78FB" w:rsidRPr="000E7902" w14:paraId="7A2228C1" w14:textId="77777777" w:rsidTr="00B24837">
        <w:trPr>
          <w:trHeight w:val="20"/>
          <w:tblHeader/>
        </w:trPr>
        <w:tc>
          <w:tcPr>
            <w:tcW w:w="5400" w:type="dxa"/>
            <w:shd w:val="clear" w:color="auto" w:fill="auto"/>
            <w:vAlign w:val="bottom"/>
          </w:tcPr>
          <w:p w14:paraId="0791CEF2" w14:textId="77777777" w:rsidR="004E78FB" w:rsidRPr="000E7902" w:rsidRDefault="004E78FB" w:rsidP="001E5EE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7902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สินทรัพย์ทางการเงินที่ชำระคืน </w:t>
            </w:r>
          </w:p>
        </w:tc>
        <w:tc>
          <w:tcPr>
            <w:tcW w:w="1080" w:type="dxa"/>
            <w:vAlign w:val="bottom"/>
          </w:tcPr>
          <w:p w14:paraId="7FBCC18C" w14:textId="1E6C5C17" w:rsidR="004E78FB" w:rsidRPr="00B24837" w:rsidRDefault="004E78FB" w:rsidP="00B24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B24837">
              <w:rPr>
                <w:rFonts w:ascii="Angsana New" w:eastAsia="Angsana New" w:hAnsi="Angsana New" w:cs="Angsana New"/>
                <w:sz w:val="28"/>
                <w:szCs w:val="28"/>
                <w:cs/>
                <w:lang w:bidi="th"/>
              </w:rPr>
              <w:t>(</w:t>
            </w:r>
            <w:r w:rsidRPr="00B24837">
              <w:rPr>
                <w:rFonts w:ascii="Angsana New" w:eastAsia="Angsana New" w:hAnsi="Angsana New" w:cs="Angsana New"/>
                <w:sz w:val="28"/>
                <w:szCs w:val="28"/>
              </w:rPr>
              <w:t>5</w:t>
            </w:r>
            <w:r w:rsidR="00F458BA" w:rsidRPr="00B24837">
              <w:rPr>
                <w:rFonts w:ascii="Angsana New" w:eastAsia="Angsana New" w:hAnsi="Angsana New" w:cs="Angsana New"/>
                <w:sz w:val="28"/>
                <w:szCs w:val="28"/>
              </w:rPr>
              <w:t>37,77</w:t>
            </w:r>
            <w:r w:rsidR="00CD3F99">
              <w:rPr>
                <w:rFonts w:ascii="Angsana New" w:eastAsia="Angsana New" w:hAnsi="Angsana New" w:cs="Angsana New"/>
                <w:sz w:val="28"/>
                <w:szCs w:val="28"/>
              </w:rPr>
              <w:t>0</w:t>
            </w:r>
            <w:r w:rsidRPr="00B24837">
              <w:rPr>
                <w:rFonts w:ascii="Angsana New" w:eastAsia="Angsana New" w:hAnsi="Angsana New" w:cs="Angsana New"/>
                <w:sz w:val="28"/>
                <w:szCs w:val="28"/>
                <w:cs/>
                <w:lang w:bidi="th"/>
              </w:rPr>
              <w:t>)</w:t>
            </w:r>
          </w:p>
        </w:tc>
        <w:tc>
          <w:tcPr>
            <w:tcW w:w="270" w:type="dxa"/>
            <w:vAlign w:val="bottom"/>
          </w:tcPr>
          <w:p w14:paraId="075A1B70" w14:textId="77777777" w:rsidR="004E78FB" w:rsidRPr="000E7902" w:rsidRDefault="004E78FB" w:rsidP="006F3D9C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6DB49AB" w14:textId="3E15AED4" w:rsidR="004E78FB" w:rsidRPr="00B24837" w:rsidRDefault="004E78FB" w:rsidP="00B24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B24837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="008523C0" w:rsidRPr="00B24837">
              <w:rPr>
                <w:rFonts w:ascii="Angsana New" w:eastAsia="Angsana New" w:hAnsi="Angsana New" w:cs="Angsana New"/>
                <w:sz w:val="28"/>
                <w:szCs w:val="28"/>
              </w:rPr>
              <w:t>5</w:t>
            </w:r>
            <w:r w:rsidR="00091B88">
              <w:rPr>
                <w:rFonts w:ascii="Angsana New" w:eastAsia="Angsana New" w:hAnsi="Angsana New" w:cs="Angsana New"/>
                <w:sz w:val="28"/>
                <w:szCs w:val="28"/>
              </w:rPr>
              <w:t>8</w:t>
            </w:r>
            <w:r w:rsidRPr="00B24837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5A5DE84" w14:textId="77777777" w:rsidR="004E78FB" w:rsidRPr="000E7902" w:rsidRDefault="004E78FB" w:rsidP="006F3D9C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4" w:type="dxa"/>
            <w:vAlign w:val="bottom"/>
          </w:tcPr>
          <w:p w14:paraId="7A49BE9B" w14:textId="1173BB3C" w:rsidR="004E78FB" w:rsidRPr="00B24837" w:rsidRDefault="000E7902" w:rsidP="00B24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B24837">
              <w:rPr>
                <w:rFonts w:ascii="Angsana New" w:eastAsia="Angsana New" w:hAnsi="Angsana New" w:cs="Angsana New"/>
                <w:sz w:val="28"/>
                <w:szCs w:val="28"/>
              </w:rPr>
              <w:t>(</w:t>
            </w:r>
            <w:r w:rsidR="008266D0" w:rsidRPr="00B24837">
              <w:rPr>
                <w:rFonts w:ascii="Angsana New" w:eastAsia="Angsana New" w:hAnsi="Angsana New" w:cs="Angsana New"/>
                <w:sz w:val="28"/>
                <w:szCs w:val="28"/>
              </w:rPr>
              <w:t>537</w:t>
            </w:r>
            <w:r w:rsidR="004E78FB" w:rsidRPr="00B24837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="008266D0" w:rsidRPr="00B24837">
              <w:rPr>
                <w:rFonts w:ascii="Angsana New" w:eastAsia="Angsana New" w:hAnsi="Angsana New" w:cs="Angsana New"/>
                <w:sz w:val="28"/>
                <w:szCs w:val="28"/>
              </w:rPr>
              <w:t>82</w:t>
            </w:r>
            <w:r w:rsidR="00DC5E68">
              <w:rPr>
                <w:rFonts w:ascii="Angsana New" w:eastAsia="Angsana New" w:hAnsi="Angsana New" w:cs="Angsana New"/>
                <w:sz w:val="28"/>
                <w:szCs w:val="28"/>
              </w:rPr>
              <w:t>8</w:t>
            </w:r>
            <w:r w:rsidRPr="00B24837">
              <w:rPr>
                <w:rFonts w:ascii="Angsana New" w:eastAsia="Angsana New" w:hAnsi="Angsana New" w:cs="Angsana New"/>
                <w:sz w:val="28"/>
                <w:szCs w:val="28"/>
              </w:rPr>
              <w:t>)</w:t>
            </w:r>
          </w:p>
        </w:tc>
      </w:tr>
      <w:tr w:rsidR="004E78FB" w:rsidRPr="000E7902" w14:paraId="0EA3E288" w14:textId="77777777" w:rsidTr="00B24837">
        <w:trPr>
          <w:trHeight w:val="20"/>
          <w:tblHeader/>
        </w:trPr>
        <w:tc>
          <w:tcPr>
            <w:tcW w:w="5400" w:type="dxa"/>
            <w:shd w:val="clear" w:color="auto" w:fill="auto"/>
            <w:vAlign w:val="bottom"/>
          </w:tcPr>
          <w:p w14:paraId="0B827C69" w14:textId="77777777" w:rsidR="004E78FB" w:rsidRPr="000E7902" w:rsidRDefault="004E78FB" w:rsidP="001E5EED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7902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สินทรัพย์ทางการเงินใหม่ที่ได้มา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EB8B35" w14:textId="1FE2A465" w:rsidR="004E78FB" w:rsidRPr="00B24837" w:rsidRDefault="00F458BA" w:rsidP="00B24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B24837">
              <w:rPr>
                <w:rFonts w:ascii="Angsana New" w:eastAsia="Angsana New" w:hAnsi="Angsana New" w:cs="Angsana New"/>
                <w:sz w:val="28"/>
                <w:szCs w:val="28"/>
              </w:rPr>
              <w:t>271,174</w:t>
            </w:r>
          </w:p>
        </w:tc>
        <w:tc>
          <w:tcPr>
            <w:tcW w:w="270" w:type="dxa"/>
          </w:tcPr>
          <w:p w14:paraId="12483989" w14:textId="77777777" w:rsidR="004E78FB" w:rsidRPr="000E7902" w:rsidRDefault="004E78FB" w:rsidP="006F3D9C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D408F8" w14:textId="6111A308" w:rsidR="004E78FB" w:rsidRPr="00B24837" w:rsidRDefault="004E78FB" w:rsidP="00B24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B24837">
              <w:rPr>
                <w:rFonts w:ascii="Angsana New" w:eastAsia="Angsana New" w:hAnsi="Angsana New" w:cs="Angsana New"/>
                <w:sz w:val="28"/>
                <w:szCs w:val="28"/>
              </w:rPr>
              <w:t>262</w:t>
            </w:r>
          </w:p>
        </w:tc>
        <w:tc>
          <w:tcPr>
            <w:tcW w:w="270" w:type="dxa"/>
          </w:tcPr>
          <w:p w14:paraId="1C6907E2" w14:textId="77777777" w:rsidR="004E78FB" w:rsidRPr="000E7902" w:rsidRDefault="004E78FB" w:rsidP="006F3D9C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4BA6AE6" w14:textId="5272D1D2" w:rsidR="004E78FB" w:rsidRPr="00B24837" w:rsidRDefault="008266D0" w:rsidP="00B24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B24837">
              <w:rPr>
                <w:rFonts w:ascii="Angsana New" w:eastAsia="Angsana New" w:hAnsi="Angsana New" w:cs="Angsana New"/>
                <w:sz w:val="28"/>
                <w:szCs w:val="28"/>
              </w:rPr>
              <w:t>271</w:t>
            </w:r>
            <w:r w:rsidR="004E78FB" w:rsidRPr="00B24837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B24837">
              <w:rPr>
                <w:rFonts w:ascii="Angsana New" w:eastAsia="Angsana New" w:hAnsi="Angsana New" w:cs="Angsana New"/>
                <w:sz w:val="28"/>
                <w:szCs w:val="28"/>
              </w:rPr>
              <w:t>436</w:t>
            </w:r>
          </w:p>
        </w:tc>
      </w:tr>
      <w:tr w:rsidR="00681F51" w:rsidRPr="00B24837" w14:paraId="13F362D7" w14:textId="77777777" w:rsidTr="004D253E">
        <w:trPr>
          <w:trHeight w:val="20"/>
        </w:trPr>
        <w:tc>
          <w:tcPr>
            <w:tcW w:w="5400" w:type="dxa"/>
            <w:vAlign w:val="bottom"/>
          </w:tcPr>
          <w:p w14:paraId="4036413D" w14:textId="5BA03AA8" w:rsidR="004E78FB" w:rsidRPr="00B24837" w:rsidRDefault="004E78FB" w:rsidP="001E5EE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248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2483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B2483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Pr="00B248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B2483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71A616" w14:textId="19E8481F" w:rsidR="004E78FB" w:rsidRPr="00B24837" w:rsidRDefault="00F458BA" w:rsidP="00B24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</w:pPr>
            <w:r w:rsidRPr="00B24837"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  <w:t>1,483,214</w:t>
            </w:r>
          </w:p>
        </w:tc>
        <w:tc>
          <w:tcPr>
            <w:tcW w:w="270" w:type="dxa"/>
          </w:tcPr>
          <w:p w14:paraId="2EFD8D88" w14:textId="77777777" w:rsidR="004E78FB" w:rsidRPr="00B24837" w:rsidRDefault="004E78FB" w:rsidP="006F3D9C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2B77D7" w14:textId="7F239723" w:rsidR="004E78FB" w:rsidRPr="00B24837" w:rsidRDefault="004E78FB" w:rsidP="00B24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</w:pPr>
            <w:r w:rsidRPr="00B24837"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  <w:t>66</w:t>
            </w:r>
            <w:r w:rsidR="00EC63F8" w:rsidRPr="00B24837"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2EA1605A" w14:textId="77777777" w:rsidR="004E78FB" w:rsidRPr="00B24837" w:rsidRDefault="004E78FB" w:rsidP="006F3D9C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1BF0D7" w14:textId="6900D7A6" w:rsidR="004E78FB" w:rsidRPr="00B24837" w:rsidRDefault="000E7902" w:rsidP="00B24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</w:rPr>
            </w:pPr>
            <w:r w:rsidRPr="00B24837"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  <w:t>1,</w:t>
            </w:r>
            <w:r w:rsidR="00B24837"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  <w:t>483</w:t>
            </w:r>
            <w:r w:rsidR="008523C0" w:rsidRPr="00B24837"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  <w:t>,88</w:t>
            </w:r>
            <w:r w:rsidR="00B24837"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</w:tr>
    </w:tbl>
    <w:p w14:paraId="3D96F9BF" w14:textId="48DB67DA" w:rsidR="00F46AD1" w:rsidRPr="006F3D9C" w:rsidRDefault="00F46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8"/>
          <w:szCs w:val="28"/>
          <w:lang w:bidi="ar-SA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080"/>
        <w:gridCol w:w="270"/>
        <w:gridCol w:w="1080"/>
        <w:gridCol w:w="270"/>
        <w:gridCol w:w="1080"/>
      </w:tblGrid>
      <w:tr w:rsidR="004E78FB" w:rsidRPr="000E7902" w14:paraId="50BA278E" w14:textId="77777777" w:rsidTr="00B24837">
        <w:trPr>
          <w:trHeight w:val="20"/>
          <w:tblHeader/>
        </w:trPr>
        <w:tc>
          <w:tcPr>
            <w:tcW w:w="5400" w:type="dxa"/>
            <w:shd w:val="clear" w:color="auto" w:fill="auto"/>
            <w:vAlign w:val="bottom"/>
          </w:tcPr>
          <w:p w14:paraId="4D49B01A" w14:textId="77777777" w:rsidR="004E78FB" w:rsidRPr="000E7902" w:rsidRDefault="004E78FB" w:rsidP="00A942A6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5"/>
            <w:vAlign w:val="bottom"/>
          </w:tcPr>
          <w:p w14:paraId="1EF5A4A6" w14:textId="0D09DD14" w:rsidR="004E78FB" w:rsidRPr="000E7902" w:rsidRDefault="004E78FB" w:rsidP="00A942A6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790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7902" w:rsidRPr="000E7902" w14:paraId="00536947" w14:textId="77777777" w:rsidTr="00B24837">
        <w:trPr>
          <w:trHeight w:val="20"/>
          <w:tblHeader/>
        </w:trPr>
        <w:tc>
          <w:tcPr>
            <w:tcW w:w="5400" w:type="dxa"/>
            <w:shd w:val="clear" w:color="auto" w:fill="auto"/>
            <w:vAlign w:val="bottom"/>
          </w:tcPr>
          <w:p w14:paraId="108C55B8" w14:textId="77777777" w:rsidR="004E78FB" w:rsidRPr="000E7902" w:rsidRDefault="004E78FB" w:rsidP="00A942A6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CED7BC0" w14:textId="77777777" w:rsidR="000E7902" w:rsidRDefault="004E78FB" w:rsidP="00A942A6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7902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</w:t>
            </w:r>
          </w:p>
          <w:p w14:paraId="72C1333B" w14:textId="72CC9142" w:rsidR="004E78FB" w:rsidRPr="000E7902" w:rsidRDefault="004E78FB" w:rsidP="00A942A6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7902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270" w:type="dxa"/>
            <w:vAlign w:val="bottom"/>
          </w:tcPr>
          <w:p w14:paraId="78D751E5" w14:textId="77777777" w:rsidR="004E78FB" w:rsidRPr="000E7902" w:rsidRDefault="004E78FB" w:rsidP="00A942A6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76DBAF2" w14:textId="77777777" w:rsidR="004E78FB" w:rsidRPr="000E7902" w:rsidRDefault="004E78FB" w:rsidP="00A942A6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7902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ลูกหนี้ตาม</w:t>
            </w:r>
          </w:p>
          <w:p w14:paraId="47A9C063" w14:textId="77777777" w:rsidR="004E78FB" w:rsidRPr="000E7902" w:rsidRDefault="004E78FB" w:rsidP="00A942A6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7902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สัญญาเช่าซื้อ</w:t>
            </w:r>
          </w:p>
        </w:tc>
        <w:tc>
          <w:tcPr>
            <w:tcW w:w="270" w:type="dxa"/>
            <w:vAlign w:val="bottom"/>
          </w:tcPr>
          <w:p w14:paraId="56467426" w14:textId="77777777" w:rsidR="004E78FB" w:rsidRPr="000E7902" w:rsidRDefault="004E78FB" w:rsidP="00A942A6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7E2BC01" w14:textId="77777777" w:rsidR="004E78FB" w:rsidRPr="000E7902" w:rsidRDefault="004E78FB" w:rsidP="00A942A6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7902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4E78FB" w:rsidRPr="000E7902" w14:paraId="3FB2D66D" w14:textId="77777777" w:rsidTr="00B24837">
        <w:trPr>
          <w:trHeight w:val="20"/>
          <w:tblHeader/>
        </w:trPr>
        <w:tc>
          <w:tcPr>
            <w:tcW w:w="5400" w:type="dxa"/>
            <w:shd w:val="clear" w:color="auto" w:fill="auto"/>
            <w:vAlign w:val="bottom"/>
          </w:tcPr>
          <w:p w14:paraId="1AFA8663" w14:textId="77777777" w:rsidR="004E78FB" w:rsidRPr="000E7902" w:rsidRDefault="004E78FB" w:rsidP="00A942A6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8024349" w14:textId="77777777" w:rsidR="004E78FB" w:rsidRPr="000E7902" w:rsidRDefault="004E78FB" w:rsidP="00A94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DBF5AD" w14:textId="77777777" w:rsidR="004E78FB" w:rsidRPr="000E7902" w:rsidRDefault="004E78FB" w:rsidP="00A942A6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766CC37D" w14:textId="77777777" w:rsidR="004E78FB" w:rsidRPr="000E7902" w:rsidRDefault="004E78FB" w:rsidP="00A94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7902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70" w:type="dxa"/>
          </w:tcPr>
          <w:p w14:paraId="459483DA" w14:textId="77777777" w:rsidR="004E78FB" w:rsidRPr="000E7902" w:rsidRDefault="004E78FB" w:rsidP="00A942A6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D931C55" w14:textId="77777777" w:rsidR="004E78FB" w:rsidRPr="000E7902" w:rsidRDefault="004E78FB" w:rsidP="00A94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</w:tr>
      <w:tr w:rsidR="002329D1" w:rsidRPr="000E7902" w14:paraId="284165CA" w14:textId="77777777" w:rsidTr="00B24837">
        <w:trPr>
          <w:trHeight w:val="20"/>
          <w:tblHeader/>
        </w:trPr>
        <w:tc>
          <w:tcPr>
            <w:tcW w:w="5400" w:type="dxa"/>
            <w:shd w:val="clear" w:color="auto" w:fill="auto"/>
            <w:vAlign w:val="bottom"/>
          </w:tcPr>
          <w:p w14:paraId="4AD8DCA7" w14:textId="77777777" w:rsidR="002329D1" w:rsidRPr="000E7902" w:rsidRDefault="002329D1" w:rsidP="002329D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7902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0E7902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0E7902">
              <w:rPr>
                <w:rFonts w:ascii="Angsana New" w:hAnsi="Angsana New" w:cs="Angsana New"/>
                <w:sz w:val="28"/>
                <w:szCs w:val="28"/>
                <w:cs/>
              </w:rPr>
              <w:t>มกราคม</w:t>
            </w:r>
            <w:r w:rsidRPr="000E7902">
              <w:rPr>
                <w:rFonts w:ascii="Angsana New" w:hAnsi="Angsana New" w:cs="Angsana New"/>
                <w:sz w:val="28"/>
                <w:szCs w:val="28"/>
              </w:rPr>
              <w:t xml:space="preserve"> 2563</w:t>
            </w:r>
          </w:p>
        </w:tc>
        <w:tc>
          <w:tcPr>
            <w:tcW w:w="1080" w:type="dxa"/>
            <w:vAlign w:val="bottom"/>
          </w:tcPr>
          <w:p w14:paraId="7C95D053" w14:textId="61BCD9FD" w:rsidR="002329D1" w:rsidRPr="00B24837" w:rsidRDefault="002329D1" w:rsidP="00B24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285CB7">
              <w:rPr>
                <w:rFonts w:ascii="Angsana New" w:eastAsia="Angsana New" w:hAnsi="Angsana New" w:cs="Angsana New"/>
                <w:sz w:val="28"/>
                <w:szCs w:val="28"/>
              </w:rPr>
              <w:t>1,551,690</w:t>
            </w:r>
          </w:p>
        </w:tc>
        <w:tc>
          <w:tcPr>
            <w:tcW w:w="270" w:type="dxa"/>
          </w:tcPr>
          <w:p w14:paraId="1A66024E" w14:textId="77777777" w:rsidR="002329D1" w:rsidRPr="00B24837" w:rsidRDefault="002329D1" w:rsidP="002329D1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95" w:right="-10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6733171" w14:textId="3F10BB64" w:rsidR="002329D1" w:rsidRPr="00B24837" w:rsidRDefault="002329D1" w:rsidP="00B24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B24837">
              <w:rPr>
                <w:rFonts w:ascii="Angsana New" w:eastAsia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C3CA45A" w14:textId="77777777" w:rsidR="002329D1" w:rsidRPr="00B24837" w:rsidRDefault="002329D1" w:rsidP="002329D1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29" w:right="-10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D79E48A" w14:textId="2503A02B" w:rsidR="002329D1" w:rsidRPr="00B24837" w:rsidRDefault="002329D1" w:rsidP="00B24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B24837">
              <w:rPr>
                <w:rFonts w:ascii="Angsana New" w:eastAsia="Angsana New" w:hAnsi="Angsana New" w:cs="Angsana New"/>
                <w:sz w:val="28"/>
                <w:szCs w:val="28"/>
              </w:rPr>
              <w:t>1,551,690</w:t>
            </w:r>
          </w:p>
        </w:tc>
      </w:tr>
      <w:tr w:rsidR="002329D1" w:rsidRPr="000E7902" w14:paraId="1934183A" w14:textId="77777777" w:rsidTr="00B24837">
        <w:trPr>
          <w:trHeight w:val="20"/>
          <w:tblHeader/>
        </w:trPr>
        <w:tc>
          <w:tcPr>
            <w:tcW w:w="5400" w:type="dxa"/>
            <w:shd w:val="clear" w:color="auto" w:fill="auto"/>
            <w:vAlign w:val="bottom"/>
          </w:tcPr>
          <w:p w14:paraId="6FEAC02F" w14:textId="6810BF9E" w:rsidR="002329D1" w:rsidRPr="000E7902" w:rsidRDefault="002329D1" w:rsidP="002329D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7902">
              <w:rPr>
                <w:rFonts w:ascii="Angsana New" w:hAnsi="Angsana New" w:cs="Angsana New"/>
                <w:sz w:val="28"/>
                <w:szCs w:val="28"/>
                <w:cs/>
              </w:rPr>
              <w:t>การวัดมูลค่าใหม่สุทธิของ</w:t>
            </w:r>
            <w:r w:rsidRPr="000E7902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ค่าเผื่อผลขาดทุนจากการด้อยค่า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080" w:type="dxa"/>
          </w:tcPr>
          <w:p w14:paraId="1BDBC80F" w14:textId="69E82ECC" w:rsidR="002329D1" w:rsidRPr="00B24837" w:rsidRDefault="002329D1" w:rsidP="00B24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285CB7">
              <w:rPr>
                <w:rFonts w:ascii="Angsana New" w:eastAsia="Angsana New" w:hAnsi="Angsana New" w:cs="Angsana New"/>
                <w:sz w:val="28"/>
                <w:szCs w:val="28"/>
              </w:rPr>
              <w:t>198,120</w:t>
            </w:r>
          </w:p>
        </w:tc>
        <w:tc>
          <w:tcPr>
            <w:tcW w:w="270" w:type="dxa"/>
          </w:tcPr>
          <w:p w14:paraId="59969A06" w14:textId="77777777" w:rsidR="002329D1" w:rsidRPr="000E7902" w:rsidRDefault="002329D1" w:rsidP="002329D1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95" w:right="-10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19FC953" w14:textId="791D34AE" w:rsidR="002329D1" w:rsidRPr="00B24837" w:rsidRDefault="002329D1" w:rsidP="00B24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B24837">
              <w:rPr>
                <w:rFonts w:ascii="Angsana New" w:eastAsia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9FB3344" w14:textId="77777777" w:rsidR="002329D1" w:rsidRPr="000E7902" w:rsidRDefault="002329D1" w:rsidP="002329D1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29" w:right="-10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4EAA7CC" w14:textId="0B583B6D" w:rsidR="002329D1" w:rsidRPr="00B24837" w:rsidRDefault="002329D1" w:rsidP="00B24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B24837">
              <w:rPr>
                <w:rFonts w:ascii="Angsana New" w:eastAsia="Angsana New" w:hAnsi="Angsana New" w:cs="Angsana New"/>
                <w:sz w:val="28"/>
                <w:szCs w:val="28"/>
              </w:rPr>
              <w:t>198,120</w:t>
            </w:r>
          </w:p>
        </w:tc>
      </w:tr>
      <w:tr w:rsidR="002329D1" w:rsidRPr="000E7902" w14:paraId="6C1736C5" w14:textId="77777777" w:rsidTr="00B24837">
        <w:trPr>
          <w:trHeight w:val="20"/>
          <w:tblHeader/>
        </w:trPr>
        <w:tc>
          <w:tcPr>
            <w:tcW w:w="5400" w:type="dxa"/>
            <w:shd w:val="clear" w:color="auto" w:fill="auto"/>
            <w:vAlign w:val="bottom"/>
          </w:tcPr>
          <w:p w14:paraId="7E9217BF" w14:textId="77777777" w:rsidR="002329D1" w:rsidRPr="000E7902" w:rsidRDefault="002329D1" w:rsidP="002329D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7902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สินทรัพย์ทางการเงินที่ชำระคืน </w:t>
            </w:r>
          </w:p>
        </w:tc>
        <w:tc>
          <w:tcPr>
            <w:tcW w:w="1080" w:type="dxa"/>
            <w:vAlign w:val="bottom"/>
          </w:tcPr>
          <w:p w14:paraId="45A600CF" w14:textId="0FF69D33" w:rsidR="002329D1" w:rsidRPr="00B24837" w:rsidRDefault="002329D1" w:rsidP="00B24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285CB7">
              <w:rPr>
                <w:rFonts w:ascii="Angsana New" w:eastAsia="Angsana New" w:hAnsi="Angsana New" w:cs="Angsana New"/>
                <w:sz w:val="28"/>
                <w:szCs w:val="28"/>
                <w:cs/>
                <w:lang w:bidi="th"/>
              </w:rPr>
              <w:t>(</w:t>
            </w:r>
            <w:r w:rsidRPr="00285CB7">
              <w:rPr>
                <w:rFonts w:ascii="Angsana New" w:eastAsia="Angsana New" w:hAnsi="Angsana New" w:cs="Angsana New"/>
                <w:sz w:val="28"/>
                <w:szCs w:val="28"/>
              </w:rPr>
              <w:t>537,77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0</w:t>
            </w:r>
            <w:r w:rsidRPr="00285CB7">
              <w:rPr>
                <w:rFonts w:ascii="Angsana New" w:eastAsia="Angsana New" w:hAnsi="Angsana New" w:cs="Angsana New"/>
                <w:sz w:val="28"/>
                <w:szCs w:val="28"/>
                <w:cs/>
                <w:lang w:bidi="th"/>
              </w:rPr>
              <w:t>)</w:t>
            </w:r>
          </w:p>
        </w:tc>
        <w:tc>
          <w:tcPr>
            <w:tcW w:w="270" w:type="dxa"/>
            <w:vAlign w:val="bottom"/>
          </w:tcPr>
          <w:p w14:paraId="0C79D9F2" w14:textId="77777777" w:rsidR="002329D1" w:rsidRPr="000E7902" w:rsidRDefault="002329D1" w:rsidP="002329D1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95" w:right="-10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9AADD19" w14:textId="347E9CC7" w:rsidR="002329D1" w:rsidRPr="00B24837" w:rsidRDefault="002329D1" w:rsidP="00B24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B24837">
              <w:rPr>
                <w:rFonts w:ascii="Angsana New" w:eastAsia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AF0ED28" w14:textId="77777777" w:rsidR="002329D1" w:rsidRPr="000E7902" w:rsidRDefault="002329D1" w:rsidP="002329D1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29" w:right="-10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7C71902" w14:textId="6F8A922A" w:rsidR="002329D1" w:rsidRPr="00B24837" w:rsidRDefault="002329D1" w:rsidP="00B24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B24837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B24837">
              <w:rPr>
                <w:rFonts w:ascii="Angsana New" w:eastAsia="Angsana New" w:hAnsi="Angsana New" w:cs="Angsana New"/>
                <w:sz w:val="28"/>
                <w:szCs w:val="28"/>
              </w:rPr>
              <w:t>537,77</w:t>
            </w:r>
            <w:r w:rsidR="00085D18">
              <w:rPr>
                <w:rFonts w:ascii="Angsana New" w:eastAsia="Angsana New" w:hAnsi="Angsana New" w:cs="Angsana New"/>
                <w:sz w:val="28"/>
                <w:szCs w:val="28"/>
              </w:rPr>
              <w:t>0</w:t>
            </w:r>
            <w:r w:rsidRPr="00B24837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2329D1" w:rsidRPr="000E7902" w14:paraId="319B1A09" w14:textId="77777777" w:rsidTr="00B24837">
        <w:trPr>
          <w:trHeight w:val="20"/>
          <w:tblHeader/>
        </w:trPr>
        <w:tc>
          <w:tcPr>
            <w:tcW w:w="5400" w:type="dxa"/>
            <w:shd w:val="clear" w:color="auto" w:fill="auto"/>
            <w:vAlign w:val="bottom"/>
          </w:tcPr>
          <w:p w14:paraId="519D03A0" w14:textId="77777777" w:rsidR="002329D1" w:rsidRPr="000E7902" w:rsidRDefault="002329D1" w:rsidP="002329D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7902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สินทรัพย์ทางการเงินใหม่ที่ได้มา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A0E5DF" w14:textId="09323EEA" w:rsidR="002329D1" w:rsidRPr="00B24837" w:rsidRDefault="002329D1" w:rsidP="00B24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285CB7">
              <w:rPr>
                <w:rFonts w:ascii="Angsana New" w:eastAsia="Angsana New" w:hAnsi="Angsana New" w:cs="Angsana New"/>
                <w:sz w:val="28"/>
                <w:szCs w:val="28"/>
              </w:rPr>
              <w:t>271,174</w:t>
            </w:r>
          </w:p>
        </w:tc>
        <w:tc>
          <w:tcPr>
            <w:tcW w:w="270" w:type="dxa"/>
          </w:tcPr>
          <w:p w14:paraId="2A9F6033" w14:textId="77777777" w:rsidR="002329D1" w:rsidRPr="000E7902" w:rsidRDefault="002329D1" w:rsidP="002329D1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95" w:right="-10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F3A433E" w14:textId="6397E30E" w:rsidR="002329D1" w:rsidRPr="00B24837" w:rsidRDefault="002329D1" w:rsidP="00B24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B24837">
              <w:rPr>
                <w:rFonts w:ascii="Angsana New" w:eastAsia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9327CA3" w14:textId="77777777" w:rsidR="002329D1" w:rsidRPr="000E7902" w:rsidRDefault="002329D1" w:rsidP="002329D1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29" w:right="-10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E44E42" w14:textId="67A458DE" w:rsidR="002329D1" w:rsidRPr="00B24837" w:rsidRDefault="002329D1" w:rsidP="00B24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B24837">
              <w:rPr>
                <w:rFonts w:ascii="Angsana New" w:eastAsia="Angsana New" w:hAnsi="Angsana New" w:cs="Angsana New"/>
                <w:sz w:val="28"/>
                <w:szCs w:val="28"/>
              </w:rPr>
              <w:t>271,174</w:t>
            </w:r>
          </w:p>
        </w:tc>
      </w:tr>
      <w:tr w:rsidR="002329D1" w:rsidRPr="00B24837" w14:paraId="7E5B5D2A" w14:textId="77777777" w:rsidTr="00B24837">
        <w:trPr>
          <w:trHeight w:val="20"/>
        </w:trPr>
        <w:tc>
          <w:tcPr>
            <w:tcW w:w="5400" w:type="dxa"/>
            <w:vAlign w:val="bottom"/>
          </w:tcPr>
          <w:p w14:paraId="26429FDE" w14:textId="77777777" w:rsidR="002329D1" w:rsidRPr="00B24837" w:rsidRDefault="002329D1" w:rsidP="002329D1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248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2483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B2483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Pr="00B248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B2483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BBDE5" w14:textId="3423FF3E" w:rsidR="002329D1" w:rsidRPr="00B24837" w:rsidRDefault="002329D1" w:rsidP="00B24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</w:pPr>
            <w:r w:rsidRPr="00285CB7"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  <w:t>1,483,214</w:t>
            </w:r>
          </w:p>
        </w:tc>
        <w:tc>
          <w:tcPr>
            <w:tcW w:w="270" w:type="dxa"/>
          </w:tcPr>
          <w:p w14:paraId="28B0E783" w14:textId="77777777" w:rsidR="002329D1" w:rsidRPr="00B24837" w:rsidRDefault="002329D1" w:rsidP="002329D1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29" w:right="-10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AE66F5" w14:textId="5E47C262" w:rsidR="002329D1" w:rsidRPr="00B24837" w:rsidRDefault="002329D1" w:rsidP="00B24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</w:pPr>
            <w:r w:rsidRPr="00B24837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EB07ABB" w14:textId="77777777" w:rsidR="002329D1" w:rsidRPr="00B24837" w:rsidRDefault="002329D1" w:rsidP="002329D1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29" w:right="-10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61147A" w14:textId="6403B6F4" w:rsidR="002329D1" w:rsidRPr="00B24837" w:rsidRDefault="002329D1" w:rsidP="00B24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</w:rPr>
            </w:pPr>
            <w:r w:rsidRPr="00B24837"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  <w:t>1,483,214</w:t>
            </w:r>
          </w:p>
        </w:tc>
      </w:tr>
    </w:tbl>
    <w:p w14:paraId="082F03E3" w14:textId="77777777" w:rsidR="000E7902" w:rsidRPr="003A069F" w:rsidRDefault="000E7902" w:rsidP="000E7902">
      <w:pPr>
        <w:pStyle w:val="block"/>
        <w:shd w:val="clear" w:color="auto" w:fill="FFFFFF" w:themeFill="background1"/>
        <w:spacing w:after="0" w:line="240" w:lineRule="auto"/>
        <w:ind w:left="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4FB0FAD" w14:textId="21A00BBA" w:rsidR="009B71F4" w:rsidRPr="00CD04E2" w:rsidRDefault="002C578A" w:rsidP="002C5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cs/>
        </w:rPr>
      </w:pPr>
      <w:r w:rsidRPr="00CD04E2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(ข)</w:t>
      </w:r>
      <w:r w:rsidRPr="00CD04E2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ab/>
      </w:r>
      <w:r w:rsidR="009B71F4" w:rsidRPr="009B71F4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ผลกำไรและกลับรายการขาดทุนจากการด้อยค่าด้านเครดิต</w:t>
      </w:r>
    </w:p>
    <w:p w14:paraId="4C9A2D83" w14:textId="77777777" w:rsidR="001C0D3B" w:rsidRPr="00CD04E2" w:rsidRDefault="001C0D3B" w:rsidP="009B71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0"/>
        <w:gridCol w:w="360"/>
        <w:gridCol w:w="1798"/>
        <w:gridCol w:w="182"/>
        <w:gridCol w:w="1800"/>
      </w:tblGrid>
      <w:tr w:rsidR="00C978BC" w:rsidRPr="00CD04E2" w14:paraId="6762FC05" w14:textId="77777777" w:rsidTr="001642CD">
        <w:trPr>
          <w:cantSplit/>
          <w:trHeight w:val="144"/>
          <w:tblHeader/>
        </w:trPr>
        <w:tc>
          <w:tcPr>
            <w:tcW w:w="5040" w:type="dxa"/>
            <w:shd w:val="clear" w:color="auto" w:fill="auto"/>
            <w:vAlign w:val="bottom"/>
          </w:tcPr>
          <w:p w14:paraId="43617D8F" w14:textId="77777777" w:rsidR="00C978BC" w:rsidRPr="00CD04E2" w:rsidRDefault="00C978BC" w:rsidP="00F6386E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0E1ABD58" w14:textId="77777777" w:rsidR="00C978BC" w:rsidRPr="00CD04E2" w:rsidRDefault="00C978BC" w:rsidP="00F6386E">
            <w:pPr>
              <w:pStyle w:val="acctmergecolhdg"/>
              <w:shd w:val="clear" w:color="auto" w:fill="FFFFFF" w:themeFill="background1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98" w:type="dxa"/>
            <w:vAlign w:val="bottom"/>
          </w:tcPr>
          <w:p w14:paraId="32DE816E" w14:textId="77777777" w:rsidR="00C978BC" w:rsidRPr="00CD04E2" w:rsidRDefault="00C978BC" w:rsidP="00F6386E">
            <w:pPr>
              <w:pStyle w:val="acctmergecolhdg"/>
              <w:shd w:val="clear" w:color="auto" w:fill="FFFFFF" w:themeFill="background1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CD04E2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  <w:vAlign w:val="bottom"/>
          </w:tcPr>
          <w:p w14:paraId="1D183619" w14:textId="77777777" w:rsidR="00C978BC" w:rsidRPr="00CD04E2" w:rsidRDefault="00C978BC" w:rsidP="00F6386E">
            <w:pPr>
              <w:pStyle w:val="acctmergecolhdg"/>
              <w:shd w:val="clear" w:color="auto" w:fill="FFFFFF" w:themeFill="background1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44E02E74" w14:textId="77777777" w:rsidR="00C978BC" w:rsidRPr="00CD04E2" w:rsidRDefault="00C978BC" w:rsidP="00F6386E">
            <w:pPr>
              <w:pStyle w:val="acctmergecolhdg"/>
              <w:shd w:val="clear" w:color="auto" w:fill="FFFFFF" w:themeFill="background1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CD04E2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C509B" w:rsidRPr="00CD04E2" w14:paraId="4ED2629C" w14:textId="77777777" w:rsidTr="001642CD">
        <w:trPr>
          <w:cantSplit/>
          <w:trHeight w:val="144"/>
          <w:tblHeader/>
        </w:trPr>
        <w:tc>
          <w:tcPr>
            <w:tcW w:w="5040" w:type="dxa"/>
          </w:tcPr>
          <w:p w14:paraId="586EFFB1" w14:textId="3501B43F" w:rsidR="00CC509B" w:rsidRPr="00CD04E2" w:rsidRDefault="00CC509B" w:rsidP="00CC509B">
            <w:pPr>
              <w:shd w:val="clear" w:color="auto" w:fill="FFFFFF" w:themeFill="background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CD04E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CD04E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สามเดือน</w:t>
            </w:r>
            <w:r w:rsidRPr="00CD04E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CD04E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CD04E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CD04E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D04E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360" w:type="dxa"/>
          </w:tcPr>
          <w:p w14:paraId="35540431" w14:textId="77777777" w:rsidR="00CC509B" w:rsidRPr="00CD04E2" w:rsidRDefault="00CC509B" w:rsidP="00CC509B">
            <w:pPr>
              <w:pStyle w:val="acctfourfigures"/>
              <w:shd w:val="clear" w:color="auto" w:fill="FFFFFF" w:themeFill="background1"/>
              <w:spacing w:line="240" w:lineRule="atLeast"/>
              <w:ind w:hanging="1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3780" w:type="dxa"/>
            <w:gridSpan w:val="3"/>
          </w:tcPr>
          <w:p w14:paraId="73318BF0" w14:textId="3BE7C72E" w:rsidR="00CC509B" w:rsidRPr="00CD04E2" w:rsidRDefault="00CC509B" w:rsidP="00CC509B">
            <w:pPr>
              <w:pStyle w:val="acctfourfigures"/>
              <w:shd w:val="clear" w:color="auto" w:fill="FFFFFF" w:themeFill="background1"/>
              <w:spacing w:line="240" w:lineRule="atLeast"/>
              <w:ind w:hanging="1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</w:p>
        </w:tc>
      </w:tr>
      <w:tr w:rsidR="00CC509B" w:rsidRPr="00650225" w14:paraId="661CD759" w14:textId="77777777" w:rsidTr="001642CD">
        <w:trPr>
          <w:cantSplit/>
          <w:trHeight w:val="144"/>
          <w:tblHeader/>
        </w:trPr>
        <w:tc>
          <w:tcPr>
            <w:tcW w:w="5040" w:type="dxa"/>
          </w:tcPr>
          <w:p w14:paraId="15BF58FD" w14:textId="2014C56C" w:rsidR="00CC509B" w:rsidRPr="00CD04E2" w:rsidRDefault="00CC509B" w:rsidP="00CC509B">
            <w:pPr>
              <w:shd w:val="clear" w:color="auto" w:fill="FFFFFF" w:themeFill="background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68C58F64" w14:textId="77777777" w:rsidR="00CC509B" w:rsidRPr="00CD04E2" w:rsidRDefault="00CC509B" w:rsidP="00CC509B">
            <w:pPr>
              <w:pStyle w:val="acctfourfigures"/>
              <w:shd w:val="clear" w:color="auto" w:fill="FFFFFF" w:themeFill="background1"/>
              <w:spacing w:line="240" w:lineRule="atLeast"/>
              <w:ind w:hanging="1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3780" w:type="dxa"/>
            <w:gridSpan w:val="3"/>
          </w:tcPr>
          <w:p w14:paraId="7E1AD2FB" w14:textId="45D0FCE3" w:rsidR="00CC509B" w:rsidRPr="00650225" w:rsidRDefault="00CC509B" w:rsidP="00CC509B">
            <w:pPr>
              <w:pStyle w:val="acctfourfigures"/>
              <w:shd w:val="clear" w:color="auto" w:fill="FFFFFF" w:themeFill="background1"/>
              <w:spacing w:line="240" w:lineRule="atLeast"/>
              <w:ind w:hanging="1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CD04E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C509B" w:rsidRPr="00445ED9" w14:paraId="721E928B" w14:textId="77777777" w:rsidTr="00CD04E2">
        <w:trPr>
          <w:cantSplit/>
          <w:trHeight w:val="144"/>
        </w:trPr>
        <w:tc>
          <w:tcPr>
            <w:tcW w:w="5040" w:type="dxa"/>
          </w:tcPr>
          <w:p w14:paraId="781DCE37" w14:textId="77777777" w:rsidR="00CC509B" w:rsidRPr="00690AB1" w:rsidRDefault="00CC509B" w:rsidP="00CC509B">
            <w:pPr>
              <w:shd w:val="clear" w:color="auto" w:fill="FFFFFF" w:themeFill="background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90AB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360" w:type="dxa"/>
          </w:tcPr>
          <w:p w14:paraId="2A7D0220" w14:textId="77777777" w:rsidR="00CC509B" w:rsidRPr="00690AB1" w:rsidRDefault="00CC509B" w:rsidP="00CC509B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8" w:type="dxa"/>
          </w:tcPr>
          <w:p w14:paraId="18C76011" w14:textId="77777777" w:rsidR="00CC509B" w:rsidRPr="00690AB1" w:rsidRDefault="00CC509B" w:rsidP="00CC509B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</w:tcPr>
          <w:p w14:paraId="33BD28DE" w14:textId="77777777" w:rsidR="00CC509B" w:rsidRPr="00690AB1" w:rsidRDefault="00CC509B" w:rsidP="00CC509B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AD5AB6E" w14:textId="77777777" w:rsidR="00CC509B" w:rsidRPr="00690AB1" w:rsidRDefault="00CC509B" w:rsidP="00CC509B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C509B" w:rsidRPr="00445ED9" w14:paraId="0002D4F5" w14:textId="77777777" w:rsidTr="00CD04E2">
        <w:trPr>
          <w:cantSplit/>
          <w:trHeight w:val="191"/>
        </w:trPr>
        <w:tc>
          <w:tcPr>
            <w:tcW w:w="5040" w:type="dxa"/>
          </w:tcPr>
          <w:p w14:paraId="19E8DACE" w14:textId="408016DB" w:rsidR="00CC509B" w:rsidRPr="00265472" w:rsidRDefault="00887FBB" w:rsidP="00CD04E2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rFonts w:ascii="Angsana New" w:hAnsi="Angsana New" w:cs="Angsana New"/>
                <w:color w:val="211E1F"/>
                <w:sz w:val="28"/>
                <w:szCs w:val="28"/>
                <w:highlight w:val="yellow"/>
              </w:rPr>
            </w:pPr>
            <w:r w:rsidRPr="000E7902">
              <w:rPr>
                <w:rFonts w:ascii="Angsana New" w:hAnsi="Angsana New" w:cs="Angsana New" w:hint="cs"/>
                <w:sz w:val="28"/>
                <w:szCs w:val="28"/>
                <w:cs/>
              </w:rPr>
              <w:t>ผลกำไรและกลับรายการขาดทุนจากการด้อยค่า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ด้านเครดิต</w:t>
            </w:r>
            <w:r w:rsidR="00CC509B" w:rsidRPr="00CE7532">
              <w:rPr>
                <w:rFonts w:ascii="Angsana New" w:hAnsi="Angsana New" w:cs="Angsana New" w:hint="cs"/>
                <w:sz w:val="28"/>
                <w:szCs w:val="28"/>
                <w:cs/>
              </w:rPr>
              <w:t>ของลูกหนี้เงินให้สินเชื่อ</w:t>
            </w:r>
          </w:p>
        </w:tc>
        <w:tc>
          <w:tcPr>
            <w:tcW w:w="360" w:type="dxa"/>
            <w:vAlign w:val="bottom"/>
          </w:tcPr>
          <w:p w14:paraId="151ED181" w14:textId="77777777" w:rsidR="00CC509B" w:rsidRPr="00690AB1" w:rsidRDefault="00CC509B" w:rsidP="00CC509B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8" w:type="dxa"/>
            <w:vAlign w:val="bottom"/>
          </w:tcPr>
          <w:p w14:paraId="5A57EBF9" w14:textId="23609913" w:rsidR="00CC509B" w:rsidRPr="00CD04E2" w:rsidRDefault="00887FBB" w:rsidP="00CD0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sz w:val="28"/>
                <w:szCs w:val="28"/>
                <w:lang w:bidi="th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lang w:bidi="th"/>
              </w:rPr>
              <w:t>(</w:t>
            </w:r>
            <w:r w:rsidR="00550BB1">
              <w:rPr>
                <w:rFonts w:ascii="Angsana New" w:eastAsia="Angsana New" w:hAnsi="Angsana New" w:cs="Angsana New"/>
                <w:sz w:val="28"/>
                <w:szCs w:val="28"/>
                <w:lang w:bidi="th"/>
              </w:rPr>
              <w:t>6</w:t>
            </w:r>
            <w:r w:rsidR="00060398">
              <w:rPr>
                <w:rFonts w:ascii="Angsana New" w:eastAsia="Angsana New" w:hAnsi="Angsana New" w:cs="Angsana New"/>
                <w:sz w:val="28"/>
                <w:szCs w:val="28"/>
              </w:rPr>
              <w:t>8,47</w:t>
            </w:r>
            <w:r w:rsidR="00EB1F14">
              <w:rPr>
                <w:rFonts w:ascii="Angsana New" w:eastAsia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2" w:type="dxa"/>
            <w:vAlign w:val="bottom"/>
          </w:tcPr>
          <w:p w14:paraId="7A048C71" w14:textId="77777777" w:rsidR="00CC509B" w:rsidRPr="00CD04E2" w:rsidRDefault="00CC509B" w:rsidP="008523C0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  <w:tc>
          <w:tcPr>
            <w:tcW w:w="1800" w:type="dxa"/>
            <w:vAlign w:val="bottom"/>
          </w:tcPr>
          <w:p w14:paraId="1B8CB4DA" w14:textId="781169ED" w:rsidR="00CC509B" w:rsidRPr="00CD04E2" w:rsidRDefault="00887FBB" w:rsidP="00CD0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sz w:val="28"/>
                <w:szCs w:val="28"/>
                <w:lang w:bidi="th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lang w:bidi="th"/>
              </w:rPr>
              <w:t>(</w:t>
            </w:r>
            <w:r w:rsidR="00051C63">
              <w:rPr>
                <w:rFonts w:ascii="Angsana New" w:eastAsia="Angsana New" w:hAnsi="Angsana New" w:cs="Angsana New"/>
                <w:sz w:val="28"/>
                <w:szCs w:val="28"/>
                <w:lang w:bidi="th"/>
              </w:rPr>
              <w:t>6</w:t>
            </w:r>
            <w:r w:rsidR="00051C63">
              <w:rPr>
                <w:rFonts w:ascii="Angsana New" w:eastAsia="Angsana New" w:hAnsi="Angsana New" w:cs="Angsana New"/>
                <w:sz w:val="28"/>
                <w:szCs w:val="28"/>
              </w:rPr>
              <w:t>8,47</w:t>
            </w:r>
            <w:r w:rsidR="00EB1F14">
              <w:rPr>
                <w:rFonts w:ascii="Angsana New" w:eastAsia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)</w:t>
            </w:r>
          </w:p>
        </w:tc>
      </w:tr>
      <w:tr w:rsidR="00CC509B" w:rsidRPr="00445ED9" w14:paraId="50877AEE" w14:textId="77777777" w:rsidTr="00CD04E2">
        <w:trPr>
          <w:cantSplit/>
          <w:trHeight w:val="191"/>
        </w:trPr>
        <w:tc>
          <w:tcPr>
            <w:tcW w:w="5040" w:type="dxa"/>
          </w:tcPr>
          <w:p w14:paraId="07B0729B" w14:textId="382F5803" w:rsidR="00CC509B" w:rsidRPr="007B4BE2" w:rsidRDefault="000039BE" w:rsidP="0046457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7902">
              <w:rPr>
                <w:rFonts w:ascii="Angsana New" w:hAnsi="Angsana New" w:cs="Angsana New" w:hint="cs"/>
                <w:sz w:val="28"/>
                <w:szCs w:val="28"/>
                <w:cs/>
              </w:rPr>
              <w:t>ผลกำไรและกลับรายการขาดทุนจากการด้อยค่า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ด้านเครดิต</w:t>
            </w:r>
            <w:r w:rsidR="00CC509B" w:rsidRPr="007B4BE2">
              <w:rPr>
                <w:rFonts w:ascii="Angsana New" w:hAnsi="Angsana New" w:cs="Angsana New" w:hint="cs"/>
                <w:sz w:val="28"/>
                <w:szCs w:val="28"/>
                <w:cs/>
              </w:rPr>
              <w:t>ของลูกหนี้ตามสัญญาเช่าซื้อ</w:t>
            </w:r>
          </w:p>
        </w:tc>
        <w:tc>
          <w:tcPr>
            <w:tcW w:w="360" w:type="dxa"/>
            <w:vAlign w:val="bottom"/>
          </w:tcPr>
          <w:p w14:paraId="17294F3F" w14:textId="77777777" w:rsidR="00CC509B" w:rsidRPr="007B4BE2" w:rsidRDefault="00CC509B" w:rsidP="00CC509B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8" w:type="dxa"/>
            <w:vAlign w:val="bottom"/>
          </w:tcPr>
          <w:p w14:paraId="26D1E845" w14:textId="43C17862" w:rsidR="00CC509B" w:rsidRPr="00CD04E2" w:rsidRDefault="003A4BE9" w:rsidP="00CD0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sz w:val="28"/>
                <w:szCs w:val="28"/>
                <w:lang w:bidi="th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lang w:bidi="th"/>
              </w:rPr>
              <w:t>(</w:t>
            </w:r>
            <w:r w:rsidR="007B4BE2" w:rsidRPr="00CD04E2">
              <w:rPr>
                <w:rFonts w:ascii="Angsana New" w:eastAsia="Angsana New" w:hAnsi="Angsana New" w:cs="Angsana New"/>
                <w:sz w:val="28"/>
                <w:szCs w:val="28"/>
                <w:lang w:bidi="th"/>
              </w:rPr>
              <w:t>1</w:t>
            </w:r>
            <w:r w:rsidR="004E78FB" w:rsidRPr="00CD04E2">
              <w:rPr>
                <w:rFonts w:ascii="Angsana New" w:eastAsia="Angsana New" w:hAnsi="Angsana New" w:cs="Angsana New"/>
                <w:sz w:val="28"/>
                <w:szCs w:val="28"/>
                <w:lang w:bidi="th"/>
              </w:rPr>
              <w:t>8</w:t>
            </w:r>
            <w:r w:rsidR="00C02FE6" w:rsidRPr="00CD04E2">
              <w:rPr>
                <w:rFonts w:ascii="Angsana New" w:eastAsia="Angsana New" w:hAnsi="Angsana New" w:cs="Angsana New"/>
                <w:sz w:val="28"/>
                <w:szCs w:val="28"/>
                <w:lang w:bidi="th"/>
              </w:rPr>
              <w:t>2</w:t>
            </w:r>
            <w:r>
              <w:rPr>
                <w:rFonts w:ascii="Angsana New" w:eastAsia="Angsana New" w:hAnsi="Angsana New" w:cs="Angsana New"/>
                <w:sz w:val="28"/>
                <w:szCs w:val="28"/>
                <w:lang w:bidi="th"/>
              </w:rPr>
              <w:t>)</w:t>
            </w:r>
          </w:p>
        </w:tc>
        <w:tc>
          <w:tcPr>
            <w:tcW w:w="182" w:type="dxa"/>
            <w:vAlign w:val="bottom"/>
          </w:tcPr>
          <w:p w14:paraId="5DC86B44" w14:textId="77777777" w:rsidR="00CC509B" w:rsidRPr="00CE7532" w:rsidRDefault="00CC509B" w:rsidP="008523C0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CC8057D" w14:textId="7DCF50BE" w:rsidR="00CC509B" w:rsidRPr="00CD04E2" w:rsidRDefault="004E78FB" w:rsidP="00CD0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sz w:val="28"/>
                <w:szCs w:val="28"/>
                <w:lang w:bidi="th"/>
              </w:rPr>
            </w:pPr>
            <w:r w:rsidRPr="00CD04E2">
              <w:rPr>
                <w:rFonts w:ascii="Angsana New" w:eastAsia="Angsana New" w:hAnsi="Angsana New" w:cs="Angsana New"/>
                <w:sz w:val="28"/>
                <w:szCs w:val="28"/>
                <w:lang w:bidi="th"/>
              </w:rPr>
              <w:t>-</w:t>
            </w:r>
          </w:p>
        </w:tc>
      </w:tr>
      <w:tr w:rsidR="00CC509B" w:rsidRPr="00CD04E2" w14:paraId="4E1B2A76" w14:textId="77777777" w:rsidTr="00CD04E2">
        <w:trPr>
          <w:cantSplit/>
          <w:trHeight w:val="191"/>
        </w:trPr>
        <w:tc>
          <w:tcPr>
            <w:tcW w:w="5040" w:type="dxa"/>
          </w:tcPr>
          <w:p w14:paraId="0468E86C" w14:textId="77777777" w:rsidR="00CC509B" w:rsidRPr="00CD04E2" w:rsidRDefault="00CC509B" w:rsidP="00CC50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D04E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0" w:type="dxa"/>
            <w:vAlign w:val="bottom"/>
          </w:tcPr>
          <w:p w14:paraId="47A92D2F" w14:textId="77777777" w:rsidR="00CC509B" w:rsidRPr="00CD04E2" w:rsidRDefault="00CC509B" w:rsidP="00CC509B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373586" w14:textId="4DBFF2D7" w:rsidR="00CC509B" w:rsidRPr="00CD04E2" w:rsidRDefault="00FA001A" w:rsidP="00CD0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"/>
              </w:rPr>
              <w:t>(</w:t>
            </w:r>
            <w:r w:rsidR="00550BB1" w:rsidRPr="00CD04E2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"/>
              </w:rPr>
              <w:t>6</w:t>
            </w:r>
            <w:r w:rsidR="002522DC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"/>
              </w:rPr>
              <w:t>8,</w:t>
            </w:r>
            <w:r w:rsidR="00A03ADB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"/>
              </w:rPr>
              <w:t>658</w:t>
            </w:r>
            <w:r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"/>
              </w:rPr>
              <w:t>)</w:t>
            </w:r>
          </w:p>
        </w:tc>
        <w:tc>
          <w:tcPr>
            <w:tcW w:w="182" w:type="dxa"/>
            <w:vAlign w:val="bottom"/>
          </w:tcPr>
          <w:p w14:paraId="210D1A2B" w14:textId="77777777" w:rsidR="00CC509B" w:rsidRPr="00CD04E2" w:rsidRDefault="00CC509B" w:rsidP="008523C0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197D9" w14:textId="7D0A66D6" w:rsidR="00CC509B" w:rsidRPr="00CD04E2" w:rsidRDefault="00FA001A" w:rsidP="00CD0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95" w:right="-109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"/>
              </w:rPr>
              <w:t>(</w:t>
            </w:r>
            <w:r w:rsidR="00C62AF6" w:rsidRPr="00CD04E2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"/>
              </w:rPr>
              <w:t>6</w:t>
            </w:r>
            <w:r w:rsidR="005F2A15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"/>
              </w:rPr>
              <w:t>8</w:t>
            </w:r>
            <w:r w:rsidR="0054170F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"/>
              </w:rPr>
              <w:t>,476</w:t>
            </w:r>
            <w:r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"/>
              </w:rPr>
              <w:t>)</w:t>
            </w:r>
          </w:p>
        </w:tc>
      </w:tr>
    </w:tbl>
    <w:p w14:paraId="69DDBA11" w14:textId="6C6302A0" w:rsidR="00A83B24" w:rsidRDefault="00A83B24" w:rsidP="00005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E3486B8" w14:textId="77777777" w:rsidR="00E7567D" w:rsidRPr="00E01FAB" w:rsidRDefault="00E7567D" w:rsidP="005D0CA2">
      <w:pPr>
        <w:pStyle w:val="Heading1"/>
        <w:keepLines/>
        <w:numPr>
          <w:ilvl w:val="0"/>
          <w:numId w:val="41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1541EA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ภาระผูกพันกับบุคคลหรือกิจการที่ไม่เกี่ยวข้องกัน </w:t>
      </w:r>
    </w:p>
    <w:p w14:paraId="61C9BDDE" w14:textId="77777777" w:rsidR="00E7567D" w:rsidRPr="00350817" w:rsidRDefault="00E7567D" w:rsidP="00143016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20"/>
          <w:lang w:val="en-US" w:bidi="th-TH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050"/>
        <w:gridCol w:w="1080"/>
        <w:gridCol w:w="277"/>
        <w:gridCol w:w="1079"/>
        <w:gridCol w:w="265"/>
        <w:gridCol w:w="1082"/>
        <w:gridCol w:w="268"/>
        <w:gridCol w:w="1079"/>
      </w:tblGrid>
      <w:tr w:rsidR="009B6D53" w:rsidRPr="00306FA5" w14:paraId="647E53AC" w14:textId="77777777" w:rsidTr="00E01FAB">
        <w:trPr>
          <w:trHeight w:val="20"/>
          <w:tblHeader/>
        </w:trPr>
        <w:tc>
          <w:tcPr>
            <w:tcW w:w="4050" w:type="dxa"/>
            <w:shd w:val="clear" w:color="auto" w:fill="auto"/>
            <w:vAlign w:val="bottom"/>
          </w:tcPr>
          <w:p w14:paraId="1BB8E256" w14:textId="77777777" w:rsidR="009B6D53" w:rsidRPr="001541EA" w:rsidRDefault="009B6D53" w:rsidP="00D73EC4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6" w:type="dxa"/>
            <w:gridSpan w:val="3"/>
            <w:vAlign w:val="bottom"/>
          </w:tcPr>
          <w:p w14:paraId="7EE6026F" w14:textId="563B8FC8" w:rsidR="009B6D53" w:rsidRPr="001541EA" w:rsidRDefault="009B6D53" w:rsidP="00D73EC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41E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" w:type="dxa"/>
            <w:vAlign w:val="bottom"/>
          </w:tcPr>
          <w:p w14:paraId="58F84D2A" w14:textId="77777777" w:rsidR="009B6D53" w:rsidRPr="001541EA" w:rsidRDefault="009B6D53" w:rsidP="00D73EC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29" w:type="dxa"/>
            <w:gridSpan w:val="3"/>
            <w:vAlign w:val="bottom"/>
          </w:tcPr>
          <w:p w14:paraId="6B061C73" w14:textId="5AAE567D" w:rsidR="009B6D53" w:rsidRPr="001541EA" w:rsidRDefault="009B6D53" w:rsidP="00D73EC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541E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6B45" w:rsidRPr="00306FA5" w14:paraId="581A03E9" w14:textId="77777777" w:rsidTr="00E01FAB">
        <w:trPr>
          <w:trHeight w:val="20"/>
          <w:tblHeader/>
        </w:trPr>
        <w:tc>
          <w:tcPr>
            <w:tcW w:w="4050" w:type="dxa"/>
            <w:shd w:val="clear" w:color="auto" w:fill="auto"/>
            <w:vAlign w:val="bottom"/>
          </w:tcPr>
          <w:p w14:paraId="7BCE4063" w14:textId="77777777" w:rsidR="00FB6B45" w:rsidRPr="001541EA" w:rsidRDefault="00FB6B45" w:rsidP="00FB6B45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C80EB45" w14:textId="00284143" w:rsidR="00FB6B45" w:rsidRPr="001541EA" w:rsidRDefault="00FB6B45" w:rsidP="00FB6B4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541EA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1541E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มีนาคม </w:t>
            </w:r>
            <w:r w:rsidRPr="001541EA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277" w:type="dxa"/>
            <w:vAlign w:val="bottom"/>
          </w:tcPr>
          <w:p w14:paraId="08CE8EEF" w14:textId="77777777" w:rsidR="00FB6B45" w:rsidRPr="001541EA" w:rsidRDefault="00FB6B45" w:rsidP="00FB6B4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33FB387F" w14:textId="61FACD1D" w:rsidR="00FB6B45" w:rsidRPr="001541EA" w:rsidRDefault="00FB6B45" w:rsidP="00FB6B4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541EA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1541E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1541EA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265" w:type="dxa"/>
            <w:vAlign w:val="bottom"/>
          </w:tcPr>
          <w:p w14:paraId="47B3334F" w14:textId="77777777" w:rsidR="00FB6B45" w:rsidRPr="001541EA" w:rsidRDefault="00FB6B45" w:rsidP="00FB6B4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0A93BD14" w14:textId="77777777" w:rsidR="00FB6B45" w:rsidRPr="001541EA" w:rsidRDefault="00FB6B45" w:rsidP="00FB6B4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541EA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1541E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มีนาคม </w:t>
            </w:r>
          </w:p>
          <w:p w14:paraId="1D7ECB70" w14:textId="2E263388" w:rsidR="00FB6B45" w:rsidRPr="001541EA" w:rsidRDefault="00FB6B45" w:rsidP="00FB6B4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41EA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268" w:type="dxa"/>
            <w:vAlign w:val="bottom"/>
          </w:tcPr>
          <w:p w14:paraId="244F59F6" w14:textId="77777777" w:rsidR="00FB6B45" w:rsidRPr="001541EA" w:rsidRDefault="00FB6B45" w:rsidP="00FB6B4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133AF6C8" w14:textId="450FA7BE" w:rsidR="00FB6B45" w:rsidRPr="001541EA" w:rsidRDefault="00FB6B45" w:rsidP="00FB6B4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541EA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1541E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1541EA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</w:tr>
      <w:tr w:rsidR="009B6D53" w:rsidRPr="00306FA5" w14:paraId="46E1FD96" w14:textId="77777777" w:rsidTr="00E01FAB">
        <w:trPr>
          <w:trHeight w:val="20"/>
          <w:tblHeader/>
        </w:trPr>
        <w:tc>
          <w:tcPr>
            <w:tcW w:w="4050" w:type="dxa"/>
            <w:shd w:val="clear" w:color="auto" w:fill="auto"/>
            <w:vAlign w:val="bottom"/>
          </w:tcPr>
          <w:p w14:paraId="7914F6C1" w14:textId="77777777" w:rsidR="009B6D53" w:rsidRPr="001541EA" w:rsidRDefault="009B6D53" w:rsidP="00D73EC4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344B46A5" w14:textId="77777777" w:rsidR="009B6D53" w:rsidRPr="001541EA" w:rsidRDefault="009B6D53" w:rsidP="00D73EC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541EA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A4832" w:rsidRPr="00306FA5" w14:paraId="5994708F" w14:textId="77777777" w:rsidTr="00E01FAB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645B013E" w14:textId="77777777" w:rsidR="006A4832" w:rsidRDefault="006A4832" w:rsidP="00D73EC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</w:t>
            </w:r>
            <w:r w:rsidR="00A74A6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ในอนาคตทั้งสิ้น</w:t>
            </w:r>
          </w:p>
          <w:p w14:paraId="6D82F318" w14:textId="12C8AB80" w:rsidR="00A74A62" w:rsidRPr="001541EA" w:rsidRDefault="00A74A62" w:rsidP="00133A4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ภายใต้</w:t>
            </w:r>
            <w:r w:rsidR="00133A4E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สัญญาเช่าดำเนินงานที่ยกเลิกไม่ได้</w:t>
            </w:r>
          </w:p>
        </w:tc>
        <w:tc>
          <w:tcPr>
            <w:tcW w:w="1080" w:type="dxa"/>
          </w:tcPr>
          <w:p w14:paraId="53B4DA73" w14:textId="77777777" w:rsidR="006A4832" w:rsidRPr="001541EA" w:rsidRDefault="006A4832" w:rsidP="00D73EC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" w:type="dxa"/>
          </w:tcPr>
          <w:p w14:paraId="5C2D5BFF" w14:textId="77777777" w:rsidR="006A4832" w:rsidRPr="00E3176D" w:rsidRDefault="006A4832" w:rsidP="00D73EC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532F26E5" w14:textId="77777777" w:rsidR="006A4832" w:rsidRPr="001541EA" w:rsidRDefault="006A4832" w:rsidP="00D73EC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" w:type="dxa"/>
          </w:tcPr>
          <w:p w14:paraId="52F3F030" w14:textId="77777777" w:rsidR="006A4832" w:rsidRPr="001541EA" w:rsidRDefault="006A4832" w:rsidP="00D73EC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735248D6" w14:textId="77777777" w:rsidR="006A4832" w:rsidRPr="001541EA" w:rsidRDefault="006A4832" w:rsidP="00D73EC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36C12D0F" w14:textId="77777777" w:rsidR="006A4832" w:rsidRPr="001541EA" w:rsidRDefault="006A4832" w:rsidP="00D73EC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2BEA60E8" w14:textId="77777777" w:rsidR="006A4832" w:rsidRPr="001541EA" w:rsidRDefault="006A4832" w:rsidP="00D73EC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8371C" w:rsidRPr="00306FA5" w14:paraId="5413EAFB" w14:textId="77777777" w:rsidTr="00E01FAB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539488A6" w14:textId="1B451F88" w:rsidR="0088371C" w:rsidRPr="00133A4E" w:rsidRDefault="0088371C" w:rsidP="0088371C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3A4E">
              <w:rPr>
                <w:rFonts w:ascii="Angsana New" w:hAnsi="Angsana New" w:cs="Angsana New" w:hint="cs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080" w:type="dxa"/>
          </w:tcPr>
          <w:p w14:paraId="044B296A" w14:textId="789538EB" w:rsidR="0088371C" w:rsidRPr="001541EA" w:rsidRDefault="0088371C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7" w:type="dxa"/>
          </w:tcPr>
          <w:p w14:paraId="52808A91" w14:textId="77777777" w:rsidR="0088371C" w:rsidRPr="001541EA" w:rsidRDefault="0088371C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2850CC52" w14:textId="0FC85F07" w:rsidR="0088371C" w:rsidRPr="001541EA" w:rsidRDefault="0088371C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453,520</w:t>
            </w:r>
          </w:p>
        </w:tc>
        <w:tc>
          <w:tcPr>
            <w:tcW w:w="265" w:type="dxa"/>
          </w:tcPr>
          <w:p w14:paraId="3EBB31FE" w14:textId="77777777" w:rsidR="0088371C" w:rsidRPr="001541EA" w:rsidRDefault="0088371C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2E79ACB3" w14:textId="0546280E" w:rsidR="0088371C" w:rsidRPr="001541EA" w:rsidRDefault="0088371C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68" w:type="dxa"/>
            <w:vAlign w:val="bottom"/>
          </w:tcPr>
          <w:p w14:paraId="0CE31730" w14:textId="77777777" w:rsidR="0088371C" w:rsidRPr="001541EA" w:rsidRDefault="0088371C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7EFD3CD6" w14:textId="36EA57CE" w:rsidR="0088371C" w:rsidRPr="001541EA" w:rsidRDefault="0088371C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453,520</w:t>
            </w:r>
          </w:p>
        </w:tc>
      </w:tr>
      <w:tr w:rsidR="0088371C" w:rsidRPr="00306FA5" w14:paraId="427BB51D" w14:textId="77777777" w:rsidTr="00E01FAB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5FE68A55" w14:textId="519B039A" w:rsidR="0088371C" w:rsidRPr="00133A4E" w:rsidRDefault="0088371C" w:rsidP="0088371C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3A4E">
              <w:rPr>
                <w:rFonts w:ascii="Angsana New" w:hAnsi="Angsana New" w:cs="Angsana New" w:hint="cs"/>
                <w:sz w:val="28"/>
                <w:szCs w:val="28"/>
                <w:cs/>
              </w:rPr>
              <w:t>หลังจากหนึ่งปี แต่ไม่เกินห้าปี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55B81F" w14:textId="0FB57D1B" w:rsidR="0088371C" w:rsidRPr="001541EA" w:rsidRDefault="0088371C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7" w:type="dxa"/>
          </w:tcPr>
          <w:p w14:paraId="35853D8D" w14:textId="77777777" w:rsidR="0088371C" w:rsidRPr="001541EA" w:rsidRDefault="0088371C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53971E37" w14:textId="2382105A" w:rsidR="0088371C" w:rsidRPr="001541EA" w:rsidRDefault="0088371C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350,236</w:t>
            </w:r>
          </w:p>
        </w:tc>
        <w:tc>
          <w:tcPr>
            <w:tcW w:w="265" w:type="dxa"/>
          </w:tcPr>
          <w:p w14:paraId="676F1592" w14:textId="77777777" w:rsidR="0088371C" w:rsidRPr="001541EA" w:rsidRDefault="0088371C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B9B69F7" w14:textId="6F7B4653" w:rsidR="0088371C" w:rsidRPr="001541EA" w:rsidRDefault="0088371C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68" w:type="dxa"/>
            <w:vAlign w:val="bottom"/>
          </w:tcPr>
          <w:p w14:paraId="043D001A" w14:textId="77777777" w:rsidR="0088371C" w:rsidRPr="001541EA" w:rsidRDefault="0088371C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33990FB" w14:textId="57375B17" w:rsidR="0088371C" w:rsidRPr="001541EA" w:rsidRDefault="0088371C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350,236</w:t>
            </w:r>
          </w:p>
        </w:tc>
      </w:tr>
      <w:tr w:rsidR="0088371C" w:rsidRPr="00650225" w14:paraId="20F402D0" w14:textId="77777777" w:rsidTr="00E01FAB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7E4ACFA7" w14:textId="4FAFD86B" w:rsidR="0088371C" w:rsidRPr="00650225" w:rsidRDefault="0088371C" w:rsidP="0088371C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5022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0D3634" w14:textId="408D3C11" w:rsidR="0088371C" w:rsidRPr="00650225" w:rsidRDefault="0088371C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5022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7" w:type="dxa"/>
          </w:tcPr>
          <w:p w14:paraId="70E5182B" w14:textId="77777777" w:rsidR="0088371C" w:rsidRPr="00650225" w:rsidRDefault="0088371C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1FDD1B11" w14:textId="0B716630" w:rsidR="0088371C" w:rsidRPr="00650225" w:rsidRDefault="0088371C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50225">
              <w:rPr>
                <w:rFonts w:ascii="Angsana New" w:hAnsi="Angsana New" w:cs="Angsana New"/>
                <w:b/>
                <w:bCs/>
                <w:sz w:val="28"/>
                <w:szCs w:val="28"/>
              </w:rPr>
              <w:t>803,756</w:t>
            </w:r>
          </w:p>
        </w:tc>
        <w:tc>
          <w:tcPr>
            <w:tcW w:w="265" w:type="dxa"/>
          </w:tcPr>
          <w:p w14:paraId="00640EF5" w14:textId="77777777" w:rsidR="0088371C" w:rsidRPr="00650225" w:rsidRDefault="0088371C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199E6DD3" w14:textId="6745C28E" w:rsidR="0088371C" w:rsidRPr="00650225" w:rsidRDefault="0088371C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5022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68" w:type="dxa"/>
            <w:vAlign w:val="bottom"/>
          </w:tcPr>
          <w:p w14:paraId="6DE8008E" w14:textId="77777777" w:rsidR="0088371C" w:rsidRPr="00650225" w:rsidRDefault="0088371C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86A4C0A" w14:textId="01AE78B8" w:rsidR="0088371C" w:rsidRPr="00650225" w:rsidRDefault="0088371C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50225">
              <w:rPr>
                <w:rFonts w:ascii="Angsana New" w:hAnsi="Angsana New" w:cs="Angsana New"/>
                <w:b/>
                <w:bCs/>
                <w:sz w:val="28"/>
                <w:szCs w:val="28"/>
              </w:rPr>
              <w:t>803,756</w:t>
            </w:r>
          </w:p>
        </w:tc>
      </w:tr>
      <w:tr w:rsidR="00133A4E" w:rsidRPr="00306FA5" w14:paraId="3B1C625D" w14:textId="77777777" w:rsidTr="00E01FAB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6C3788FC" w14:textId="77777777" w:rsidR="00133A4E" w:rsidRPr="00133A4E" w:rsidRDefault="00133A4E" w:rsidP="00D73EC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98F198B" w14:textId="77777777" w:rsidR="00133A4E" w:rsidRPr="001541EA" w:rsidRDefault="00133A4E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" w:type="dxa"/>
          </w:tcPr>
          <w:p w14:paraId="71D3B5D8" w14:textId="77777777" w:rsidR="00133A4E" w:rsidRPr="001541EA" w:rsidRDefault="00133A4E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61F42331" w14:textId="77777777" w:rsidR="00133A4E" w:rsidRPr="001541EA" w:rsidRDefault="00133A4E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" w:type="dxa"/>
          </w:tcPr>
          <w:p w14:paraId="6DF6F53A" w14:textId="77777777" w:rsidR="00133A4E" w:rsidRPr="001541EA" w:rsidRDefault="00133A4E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362A9786" w14:textId="77777777" w:rsidR="00133A4E" w:rsidRPr="001541EA" w:rsidRDefault="00133A4E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1B03C76C" w14:textId="77777777" w:rsidR="00133A4E" w:rsidRPr="001541EA" w:rsidRDefault="00133A4E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7B06489B" w14:textId="77777777" w:rsidR="00133A4E" w:rsidRPr="001541EA" w:rsidRDefault="00133A4E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B6D53" w:rsidRPr="00306FA5" w14:paraId="150B38B6" w14:textId="77777777" w:rsidTr="00E01FAB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66CA2E91" w14:textId="2CD478D6" w:rsidR="009B6D53" w:rsidRPr="001541EA" w:rsidRDefault="00ED3BED" w:rsidP="00D73EC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541E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</w:t>
            </w:r>
            <w:r w:rsidR="00F5660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รายจ่ายฝ่ายทุน</w:t>
            </w:r>
          </w:p>
        </w:tc>
        <w:tc>
          <w:tcPr>
            <w:tcW w:w="1080" w:type="dxa"/>
          </w:tcPr>
          <w:p w14:paraId="75697106" w14:textId="77777777" w:rsidR="009B6D53" w:rsidRPr="001541EA" w:rsidRDefault="009B6D53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" w:type="dxa"/>
          </w:tcPr>
          <w:p w14:paraId="6921F926" w14:textId="77777777" w:rsidR="009B6D53" w:rsidRPr="001541EA" w:rsidRDefault="009B6D53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57601E50" w14:textId="77777777" w:rsidR="009B6D53" w:rsidRPr="001541EA" w:rsidRDefault="009B6D53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" w:type="dxa"/>
          </w:tcPr>
          <w:p w14:paraId="1D77D867" w14:textId="77777777" w:rsidR="009B6D53" w:rsidRPr="001541EA" w:rsidRDefault="009B6D53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19B5AC21" w14:textId="77777777" w:rsidR="009B6D53" w:rsidRPr="001541EA" w:rsidRDefault="009B6D53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6999371E" w14:textId="77777777" w:rsidR="009B6D53" w:rsidRPr="001541EA" w:rsidRDefault="009B6D53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35E45E87" w14:textId="77777777" w:rsidR="009B6D53" w:rsidRPr="001541EA" w:rsidRDefault="009B6D53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5660A" w:rsidRPr="00306FA5" w14:paraId="223749CD" w14:textId="77777777" w:rsidTr="00E01FAB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228B1C66" w14:textId="5E60E3A5" w:rsidR="00F5660A" w:rsidRPr="00F5660A" w:rsidRDefault="00F5660A" w:rsidP="00D73EC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660A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DCD3AD0" w14:textId="076207FE" w:rsidR="00F5660A" w:rsidRPr="007659A5" w:rsidRDefault="005E29CB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659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19</w:t>
            </w:r>
            <w:r w:rsidR="7CE51A24" w:rsidRPr="007659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5,665</w:t>
            </w:r>
          </w:p>
        </w:tc>
        <w:tc>
          <w:tcPr>
            <w:tcW w:w="277" w:type="dxa"/>
          </w:tcPr>
          <w:p w14:paraId="55561B86" w14:textId="77777777" w:rsidR="00F5660A" w:rsidRPr="007659A5" w:rsidRDefault="00F5660A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636AB4FA" w14:textId="4F6B1CC0" w:rsidR="00F5660A" w:rsidRPr="007659A5" w:rsidRDefault="005E29CB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659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292</w:t>
            </w:r>
            <w:r w:rsidR="2B3CA7A4" w:rsidRPr="007659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,298</w:t>
            </w:r>
          </w:p>
        </w:tc>
        <w:tc>
          <w:tcPr>
            <w:tcW w:w="265" w:type="dxa"/>
          </w:tcPr>
          <w:p w14:paraId="0FADB7BC" w14:textId="77777777" w:rsidR="00F5660A" w:rsidRPr="007659A5" w:rsidRDefault="00F5660A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166E63C4" w14:textId="56D93DD0" w:rsidR="00F5660A" w:rsidRPr="007659A5" w:rsidRDefault="005E29CB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659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19</w:t>
            </w:r>
            <w:r w:rsidR="02C44253" w:rsidRPr="007659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5,665</w:t>
            </w:r>
          </w:p>
        </w:tc>
        <w:tc>
          <w:tcPr>
            <w:tcW w:w="268" w:type="dxa"/>
            <w:vAlign w:val="bottom"/>
          </w:tcPr>
          <w:p w14:paraId="23F62016" w14:textId="77777777" w:rsidR="00F5660A" w:rsidRPr="007659A5" w:rsidRDefault="00F5660A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3439A337" w14:textId="3C6803F4" w:rsidR="00F5660A" w:rsidRPr="007659A5" w:rsidRDefault="005E29CB" w:rsidP="008523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659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292</w:t>
            </w:r>
            <w:r w:rsidR="0C89E1F6" w:rsidRPr="007659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FC7A817" w:rsidRPr="007659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298</w:t>
            </w:r>
          </w:p>
        </w:tc>
      </w:tr>
    </w:tbl>
    <w:p w14:paraId="514B5C99" w14:textId="560E67C5" w:rsidR="007154C6" w:rsidRPr="001C2785" w:rsidRDefault="007154C6" w:rsidP="00CC509B">
      <w:pPr>
        <w:pStyle w:val="Default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02962B79" w14:textId="69D8FE1B" w:rsidR="00CC509B" w:rsidRPr="00745029" w:rsidRDefault="00CC509B" w:rsidP="00DF1217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8"/>
          <w:szCs w:val="28"/>
        </w:rPr>
      </w:pPr>
      <w:r w:rsidRPr="00650225">
        <w:rPr>
          <w:rFonts w:ascii="Angsana New" w:hAnsi="Angsana New" w:cs="Angsana New"/>
          <w:sz w:val="28"/>
          <w:szCs w:val="28"/>
          <w:cs/>
          <w:lang w:val="th-TH"/>
        </w:rPr>
        <w:t>ณ วัน</w:t>
      </w:r>
      <w:r w:rsidR="00745029">
        <w:rPr>
          <w:rFonts w:ascii="Angsana New" w:hAnsi="Angsana New" w:cs="Angsana New" w:hint="cs"/>
          <w:sz w:val="28"/>
          <w:szCs w:val="28"/>
          <w:cs/>
          <w:lang w:val="th-TH"/>
        </w:rPr>
        <w:t xml:space="preserve">ที่ </w:t>
      </w:r>
      <w:r w:rsidR="00745029">
        <w:rPr>
          <w:rFonts w:ascii="Angsana New" w:hAnsi="Angsana New" w:cs="Angsana New"/>
          <w:sz w:val="28"/>
          <w:szCs w:val="28"/>
        </w:rPr>
        <w:t>31</w:t>
      </w:r>
      <w:r w:rsidRPr="00650225">
        <w:rPr>
          <w:rFonts w:ascii="Angsana New" w:hAnsi="Angsana New" w:cs="Angsana New"/>
          <w:sz w:val="28"/>
          <w:szCs w:val="28"/>
          <w:cs/>
          <w:lang w:val="th-TH"/>
        </w:rPr>
        <w:t xml:space="preserve"> ธันวาค</w:t>
      </w:r>
      <w:r w:rsidR="00745029">
        <w:rPr>
          <w:rFonts w:ascii="Angsana New" w:hAnsi="Angsana New" w:cs="Angsana New" w:hint="cs"/>
          <w:sz w:val="28"/>
          <w:szCs w:val="28"/>
          <w:cs/>
        </w:rPr>
        <w:t xml:space="preserve">ม </w:t>
      </w:r>
      <w:r w:rsidR="00745029">
        <w:rPr>
          <w:rFonts w:ascii="Angsana New" w:hAnsi="Angsana New" w:cs="Angsana New"/>
          <w:sz w:val="28"/>
          <w:szCs w:val="28"/>
        </w:rPr>
        <w:t xml:space="preserve">2562 </w:t>
      </w:r>
      <w:r w:rsidRPr="00650225">
        <w:rPr>
          <w:rFonts w:ascii="Angsana New" w:hAnsi="Angsana New" w:cs="Angsana New"/>
          <w:sz w:val="28"/>
          <w:szCs w:val="28"/>
          <w:cs/>
          <w:lang w:val="th-TH"/>
        </w:rPr>
        <w:t>กลุ่มบริษัทและบริษัทลงนามในสัญญาหลายฉบับสำหรับการเช่าอาคาร</w:t>
      </w:r>
      <w:r w:rsidR="00745029">
        <w:rPr>
          <w:rFonts w:ascii="Angsana New" w:hAnsi="Angsana New" w:cs="Angsana New" w:hint="cs"/>
          <w:sz w:val="28"/>
          <w:szCs w:val="28"/>
          <w:cs/>
          <w:lang w:val="th-TH"/>
        </w:rPr>
        <w:t>สำนั</w:t>
      </w:r>
      <w:r w:rsidRPr="00650225">
        <w:rPr>
          <w:rFonts w:ascii="Angsana New" w:hAnsi="Angsana New" w:cs="Angsana New"/>
          <w:sz w:val="28"/>
          <w:szCs w:val="28"/>
          <w:cs/>
          <w:lang w:val="th-TH"/>
        </w:rPr>
        <w:t>กงาน โดยมีระยะเวลา</w:t>
      </w:r>
      <w:r w:rsidRPr="005E29CB">
        <w:rPr>
          <w:rFonts w:ascii="Angsana New" w:hAnsi="Angsana New" w:cs="Angsana New"/>
          <w:sz w:val="28"/>
          <w:szCs w:val="28"/>
          <w:cs/>
          <w:lang w:val="th-TH"/>
        </w:rPr>
        <w:t>เช่</w:t>
      </w:r>
      <w:r w:rsidR="00745029">
        <w:rPr>
          <w:rFonts w:ascii="Angsana New" w:hAnsi="Angsana New" w:cs="Angsana New" w:hint="cs"/>
          <w:sz w:val="28"/>
          <w:szCs w:val="28"/>
          <w:cs/>
          <w:lang w:val="th-TH"/>
        </w:rPr>
        <w:t xml:space="preserve">า </w:t>
      </w:r>
      <w:r w:rsidR="00745029">
        <w:rPr>
          <w:rFonts w:ascii="Angsana New" w:hAnsi="Angsana New" w:cs="Angsana New"/>
          <w:sz w:val="28"/>
          <w:szCs w:val="28"/>
        </w:rPr>
        <w:t>1</w:t>
      </w:r>
      <w:r w:rsidRPr="005E29CB">
        <w:rPr>
          <w:rFonts w:ascii="Angsana New" w:hAnsi="Angsana New" w:cs="Angsana New"/>
          <w:sz w:val="28"/>
          <w:szCs w:val="28"/>
          <w:cs/>
          <w:lang w:val="th-TH"/>
        </w:rPr>
        <w:t xml:space="preserve"> ปี ถึ</w:t>
      </w:r>
      <w:r w:rsidR="00745029">
        <w:rPr>
          <w:rFonts w:ascii="Angsana New" w:hAnsi="Angsana New" w:cs="Angsana New" w:hint="cs"/>
          <w:sz w:val="28"/>
          <w:szCs w:val="28"/>
          <w:cs/>
          <w:lang w:val="th-TH"/>
        </w:rPr>
        <w:t xml:space="preserve">ง </w:t>
      </w:r>
      <w:r w:rsidR="00745029">
        <w:rPr>
          <w:rFonts w:ascii="Angsana New" w:hAnsi="Angsana New" w:cs="Angsana New"/>
          <w:sz w:val="28"/>
          <w:szCs w:val="28"/>
        </w:rPr>
        <w:t>5</w:t>
      </w:r>
      <w:r w:rsidRPr="00650225">
        <w:rPr>
          <w:rFonts w:ascii="Angsana New" w:hAnsi="Angsana New" w:cs="Angsana New"/>
          <w:sz w:val="28"/>
          <w:szCs w:val="28"/>
          <w:cs/>
          <w:lang w:val="th-TH"/>
        </w:rPr>
        <w:t xml:space="preserve"> ปี ตั้งแต่เดือน</w:t>
      </w:r>
      <w:r w:rsidR="005E29CB">
        <w:rPr>
          <w:rFonts w:ascii="Angsana New" w:hAnsi="Angsana New" w:cs="Angsana New"/>
          <w:sz w:val="28"/>
          <w:szCs w:val="28"/>
          <w:cs/>
          <w:lang w:val="th-TH"/>
        </w:rPr>
        <w:t>มกราค</w:t>
      </w:r>
      <w:r w:rsidR="00745029">
        <w:rPr>
          <w:rFonts w:ascii="Angsana New" w:hAnsi="Angsana New" w:cs="Angsana New" w:hint="cs"/>
          <w:sz w:val="28"/>
          <w:szCs w:val="28"/>
          <w:cs/>
          <w:lang w:val="th-TH"/>
        </w:rPr>
        <w:t xml:space="preserve">ม </w:t>
      </w:r>
      <w:r w:rsidR="00745029">
        <w:rPr>
          <w:rFonts w:ascii="Angsana New" w:hAnsi="Angsana New" w:cs="Angsana New"/>
          <w:sz w:val="28"/>
          <w:szCs w:val="28"/>
        </w:rPr>
        <w:t>2559</w:t>
      </w:r>
      <w:r w:rsidR="005E29CB">
        <w:rPr>
          <w:rFonts w:ascii="Angsana New" w:hAnsi="Angsana New" w:cs="Angsana New"/>
          <w:sz w:val="28"/>
          <w:szCs w:val="28"/>
          <w:cs/>
          <w:lang w:val="th-TH"/>
        </w:rPr>
        <w:t xml:space="preserve"> </w:t>
      </w:r>
      <w:r w:rsidRPr="00650225">
        <w:rPr>
          <w:rFonts w:ascii="Angsana New" w:hAnsi="Angsana New" w:cs="Angsana New"/>
          <w:sz w:val="28"/>
          <w:szCs w:val="28"/>
          <w:cs/>
          <w:lang w:val="th-TH"/>
        </w:rPr>
        <w:t>และสิ้นสุด</w:t>
      </w:r>
      <w:r w:rsidRPr="005E29CB">
        <w:rPr>
          <w:rFonts w:ascii="Angsana New" w:hAnsi="Angsana New" w:cs="Angsana New"/>
          <w:sz w:val="28"/>
          <w:szCs w:val="28"/>
          <w:cs/>
          <w:lang w:val="th-TH"/>
        </w:rPr>
        <w:t>เดือน</w:t>
      </w:r>
      <w:r w:rsidR="005E29CB">
        <w:rPr>
          <w:rFonts w:ascii="Angsana New" w:hAnsi="Angsana New" w:cs="Angsana New"/>
          <w:sz w:val="28"/>
          <w:szCs w:val="28"/>
          <w:cs/>
          <w:lang w:val="th-TH"/>
        </w:rPr>
        <w:t>พฤษภาค</w:t>
      </w:r>
      <w:r w:rsidR="00745029">
        <w:rPr>
          <w:rFonts w:ascii="Angsana New" w:hAnsi="Angsana New" w:cs="Angsana New" w:hint="cs"/>
          <w:sz w:val="28"/>
          <w:szCs w:val="28"/>
          <w:cs/>
          <w:lang w:val="th-TH"/>
        </w:rPr>
        <w:t xml:space="preserve">ม </w:t>
      </w:r>
      <w:r w:rsidR="00745029">
        <w:rPr>
          <w:rFonts w:ascii="Angsana New" w:hAnsi="Angsana New" w:cs="Angsana New"/>
          <w:sz w:val="28"/>
          <w:szCs w:val="28"/>
        </w:rPr>
        <w:t>2566</w:t>
      </w:r>
    </w:p>
    <w:p w14:paraId="3E9CEC65" w14:textId="77777777" w:rsidR="00CC509B" w:rsidRPr="001C2785" w:rsidRDefault="00CC509B" w:rsidP="00CC509B">
      <w:pPr>
        <w:pStyle w:val="Default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0A6FBAB3" w14:textId="0790F480" w:rsidR="002B5240" w:rsidRPr="0075430D" w:rsidRDefault="00804175" w:rsidP="005D0CA2">
      <w:pPr>
        <w:pStyle w:val="Heading1"/>
        <w:keepLines/>
        <w:numPr>
          <w:ilvl w:val="0"/>
          <w:numId w:val="41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1541EA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เหตุการณ์</w:t>
      </w:r>
      <w:r w:rsidRPr="0075430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ภายหลังรอบระยะเวลารายงาน</w:t>
      </w:r>
    </w:p>
    <w:p w14:paraId="5F009389" w14:textId="3428E216" w:rsidR="0062209B" w:rsidRPr="001C2785" w:rsidRDefault="0062209B" w:rsidP="0062209B">
      <w:pPr>
        <w:rPr>
          <w:rFonts w:cstheme="minorBidi"/>
          <w:sz w:val="20"/>
          <w:szCs w:val="20"/>
          <w:lang w:val="th-TH"/>
        </w:rPr>
      </w:pPr>
    </w:p>
    <w:p w14:paraId="06609C00" w14:textId="05792C62" w:rsidR="00C91A17" w:rsidRDefault="00C91A17" w:rsidP="003339A2">
      <w:pPr>
        <w:pStyle w:val="ListParagraph"/>
        <w:numPr>
          <w:ilvl w:val="1"/>
          <w:numId w:val="3"/>
        </w:numPr>
        <w:tabs>
          <w:tab w:val="clear" w:pos="454"/>
          <w:tab w:val="clear" w:pos="504"/>
          <w:tab w:val="clear" w:pos="680"/>
          <w:tab w:val="clear" w:pos="907"/>
          <w:tab w:val="num" w:pos="900"/>
        </w:tabs>
        <w:ind w:left="900" w:hanging="360"/>
        <w:jc w:val="thaiDistribute"/>
        <w:rPr>
          <w:rFonts w:ascii="Angsana New" w:hAnsi="Angsana New"/>
          <w:sz w:val="28"/>
          <w:szCs w:val="28"/>
          <w:lang w:val="th-TH"/>
        </w:rPr>
      </w:pPr>
      <w:r w:rsidRPr="003339A2">
        <w:rPr>
          <w:rFonts w:ascii="Angsana New" w:hAnsi="Angsana New"/>
          <w:sz w:val="28"/>
          <w:szCs w:val="28"/>
          <w:cs/>
          <w:lang w:val="th-TH"/>
        </w:rPr>
        <w:t xml:space="preserve">เมื่อวันที่ </w:t>
      </w:r>
      <w:r w:rsidR="001B6DF9">
        <w:rPr>
          <w:rFonts w:ascii="Angsana New" w:hAnsi="Angsana New"/>
          <w:sz w:val="28"/>
          <w:szCs w:val="28"/>
        </w:rPr>
        <w:t>26</w:t>
      </w:r>
      <w:r w:rsidRPr="003339A2">
        <w:rPr>
          <w:rFonts w:ascii="Angsana New" w:hAnsi="Angsana New"/>
          <w:sz w:val="28"/>
          <w:szCs w:val="28"/>
          <w:cs/>
          <w:lang w:val="th-TH"/>
        </w:rPr>
        <w:t xml:space="preserve"> มีนาคม </w:t>
      </w:r>
      <w:r w:rsidR="001B6DF9">
        <w:rPr>
          <w:rFonts w:ascii="Angsana New" w:hAnsi="Angsana New"/>
          <w:sz w:val="28"/>
          <w:szCs w:val="28"/>
        </w:rPr>
        <w:t>2563</w:t>
      </w:r>
      <w:r w:rsidRPr="003339A2">
        <w:rPr>
          <w:rFonts w:ascii="Angsana New" w:hAnsi="Angsana New"/>
          <w:sz w:val="28"/>
          <w:szCs w:val="28"/>
          <w:cs/>
          <w:lang w:val="th-TH"/>
        </w:rPr>
        <w:t xml:space="preserve"> ธปท. ได้ออกหนังสือ</w:t>
      </w:r>
      <w:r w:rsidR="008B0FA6">
        <w:rPr>
          <w:rFonts w:ascii="Angsana New" w:hAnsi="Angsana New" w:hint="cs"/>
          <w:sz w:val="28"/>
          <w:szCs w:val="28"/>
          <w:cs/>
          <w:lang w:val="th-TH"/>
        </w:rPr>
        <w:t>เวียน</w:t>
      </w:r>
      <w:r w:rsidRPr="003339A2">
        <w:rPr>
          <w:rFonts w:ascii="Angsana New" w:hAnsi="Angsana New"/>
          <w:sz w:val="28"/>
          <w:szCs w:val="28"/>
          <w:cs/>
          <w:lang w:val="th-TH"/>
        </w:rPr>
        <w:t>ที่ ธปท.ฝนส.(</w:t>
      </w:r>
      <w:r w:rsidR="001B6DF9">
        <w:rPr>
          <w:rFonts w:ascii="Angsana New" w:hAnsi="Angsana New"/>
          <w:sz w:val="28"/>
          <w:szCs w:val="28"/>
        </w:rPr>
        <w:t>01</w:t>
      </w:r>
      <w:r w:rsidRPr="003339A2">
        <w:rPr>
          <w:rFonts w:ascii="Angsana New" w:hAnsi="Angsana New"/>
          <w:sz w:val="28"/>
          <w:szCs w:val="28"/>
          <w:cs/>
          <w:lang w:val="th-TH"/>
        </w:rPr>
        <w:t xml:space="preserve">)ว. </w:t>
      </w:r>
      <w:r w:rsidR="001B6DF9">
        <w:rPr>
          <w:rFonts w:ascii="Angsana New" w:hAnsi="Angsana New"/>
          <w:sz w:val="28"/>
          <w:szCs w:val="28"/>
        </w:rPr>
        <w:t>380</w:t>
      </w:r>
      <w:r w:rsidRPr="003339A2">
        <w:rPr>
          <w:rFonts w:ascii="Angsana New" w:hAnsi="Angsana New"/>
          <w:sz w:val="28"/>
          <w:szCs w:val="28"/>
          <w:cs/>
          <w:lang w:val="th-TH"/>
        </w:rPr>
        <w:t>/</w:t>
      </w:r>
      <w:r w:rsidR="001B6DF9">
        <w:rPr>
          <w:rFonts w:ascii="Angsana New" w:hAnsi="Angsana New"/>
          <w:sz w:val="28"/>
          <w:szCs w:val="28"/>
        </w:rPr>
        <w:t>2563</w:t>
      </w:r>
      <w:r w:rsidRPr="003339A2">
        <w:rPr>
          <w:rFonts w:ascii="Angsana New" w:hAnsi="Angsana New"/>
          <w:sz w:val="28"/>
          <w:szCs w:val="28"/>
          <w:cs/>
          <w:lang w:val="th-TH"/>
        </w:rPr>
        <w:t xml:space="preserve"> เรื่อง มาต</w:t>
      </w:r>
      <w:r w:rsidR="003D0B5B" w:rsidRPr="00657538">
        <w:rPr>
          <w:rFonts w:ascii="Angsana New" w:hAnsi="Angsana New" w:hint="cs"/>
          <w:sz w:val="28"/>
          <w:szCs w:val="28"/>
          <w:cs/>
          <w:lang w:val="th-TH"/>
        </w:rPr>
        <w:t>ร</w:t>
      </w:r>
      <w:r w:rsidRPr="003339A2">
        <w:rPr>
          <w:rFonts w:ascii="Angsana New" w:hAnsi="Angsana New"/>
          <w:sz w:val="28"/>
          <w:szCs w:val="28"/>
          <w:cs/>
          <w:lang w:val="th-TH"/>
        </w:rPr>
        <w:t>การการให้</w:t>
      </w:r>
      <w:r w:rsidR="00E5486C">
        <w:rPr>
          <w:rFonts w:ascii="Angsana New" w:hAnsi="Angsana New"/>
          <w:sz w:val="28"/>
          <w:szCs w:val="28"/>
          <w:cs/>
          <w:lang w:val="th-TH"/>
        </w:rPr>
        <w:br/>
      </w:r>
      <w:r w:rsidRPr="003339A2">
        <w:rPr>
          <w:rFonts w:ascii="Angsana New" w:hAnsi="Angsana New"/>
          <w:sz w:val="28"/>
          <w:szCs w:val="28"/>
          <w:cs/>
          <w:lang w:val="th-TH"/>
        </w:rPr>
        <w:t xml:space="preserve">ความช่วยเหลือลูกหนี้เพิ่มเติมในช่วงสถานการณ์การระบาดของ </w:t>
      </w:r>
      <w:r w:rsidRPr="003339A2">
        <w:rPr>
          <w:rFonts w:ascii="Angsana New" w:hAnsi="Angsana New"/>
          <w:sz w:val="28"/>
          <w:szCs w:val="28"/>
          <w:lang w:val="th-TH"/>
        </w:rPr>
        <w:t>COVID-</w:t>
      </w:r>
      <w:r w:rsidRPr="003339A2">
        <w:rPr>
          <w:rFonts w:ascii="Angsana New" w:hAnsi="Angsana New"/>
          <w:sz w:val="28"/>
          <w:szCs w:val="28"/>
          <w:cs/>
          <w:lang w:val="th-TH"/>
        </w:rPr>
        <w:t xml:space="preserve">19 เพื่อกำหนดมาตรการขั้นต่ำเพิ่มเติมเพื่อช่วยเหลือลูกหนี้ โดยมีเนื้อหาที่เกี่ยวข้องกับกลุ่มบริษัทและบริษัท ดังนี้ </w:t>
      </w:r>
    </w:p>
    <w:p w14:paraId="08D36E53" w14:textId="77777777" w:rsidR="00C91A17" w:rsidRPr="001C2785" w:rsidRDefault="00C91A17" w:rsidP="003339A2">
      <w:pPr>
        <w:pStyle w:val="ListParagraph"/>
        <w:tabs>
          <w:tab w:val="clear" w:pos="454"/>
          <w:tab w:val="clear" w:pos="680"/>
          <w:tab w:val="clear" w:pos="907"/>
        </w:tabs>
        <w:ind w:left="900"/>
        <w:jc w:val="thaiDistribute"/>
        <w:rPr>
          <w:rFonts w:ascii="Angsana New" w:hAnsi="Angsana New"/>
          <w:sz w:val="20"/>
          <w:szCs w:val="20"/>
          <w:lang w:val="th-TH"/>
        </w:rPr>
      </w:pPr>
    </w:p>
    <w:p w14:paraId="79AE7D8C" w14:textId="19D8C1C6" w:rsidR="00C91A17" w:rsidRPr="003339A2" w:rsidRDefault="00C91A17" w:rsidP="003339A2">
      <w:pPr>
        <w:pStyle w:val="ListParagraph"/>
        <w:tabs>
          <w:tab w:val="clear" w:pos="454"/>
          <w:tab w:val="clear" w:pos="680"/>
          <w:tab w:val="clear" w:pos="907"/>
        </w:tabs>
        <w:ind w:left="900"/>
        <w:jc w:val="thaiDistribute"/>
        <w:rPr>
          <w:rFonts w:ascii="Angsana New" w:hAnsi="Angsana New"/>
          <w:sz w:val="28"/>
          <w:szCs w:val="28"/>
          <w:lang w:val="th-TH"/>
        </w:rPr>
      </w:pPr>
      <w:r w:rsidRPr="003339A2">
        <w:rPr>
          <w:rFonts w:ascii="Angsana New" w:hAnsi="Angsana New"/>
          <w:sz w:val="28"/>
          <w:szCs w:val="28"/>
          <w:cs/>
          <w:lang w:val="th-TH"/>
        </w:rPr>
        <w:t xml:space="preserve">การให้ความช่วยเหลือลูกหนี้ขั้นต่ำเพิ่มเติม จากเดิมที่กลุ่มบริษัทและบริษัทได้ให้ความช่วยเหลือไว้แล้วตามมาตรการที่ออกเมื่อวันที่ </w:t>
      </w:r>
      <w:r w:rsidR="0006258F">
        <w:rPr>
          <w:rFonts w:ascii="Angsana New" w:hAnsi="Angsana New"/>
          <w:sz w:val="28"/>
          <w:szCs w:val="28"/>
        </w:rPr>
        <w:t>28</w:t>
      </w:r>
      <w:r w:rsidRPr="003339A2">
        <w:rPr>
          <w:rFonts w:ascii="Angsana New" w:hAnsi="Angsana New"/>
          <w:sz w:val="28"/>
          <w:szCs w:val="28"/>
          <w:cs/>
          <w:lang w:val="th-TH"/>
        </w:rPr>
        <w:t xml:space="preserve"> กุ</w:t>
      </w:r>
      <w:r w:rsidR="003D0B5B" w:rsidRPr="00657538">
        <w:rPr>
          <w:rFonts w:ascii="Angsana New" w:hAnsi="Angsana New" w:hint="cs"/>
          <w:sz w:val="28"/>
          <w:szCs w:val="28"/>
          <w:cs/>
          <w:lang w:val="th-TH"/>
        </w:rPr>
        <w:t>ม</w:t>
      </w:r>
      <w:r w:rsidRPr="003339A2">
        <w:rPr>
          <w:rFonts w:ascii="Angsana New" w:hAnsi="Angsana New"/>
          <w:sz w:val="28"/>
          <w:szCs w:val="28"/>
          <w:cs/>
          <w:lang w:val="th-TH"/>
        </w:rPr>
        <w:t xml:space="preserve">ภาพันธ์ </w:t>
      </w:r>
      <w:r w:rsidR="0006258F">
        <w:rPr>
          <w:rFonts w:ascii="Angsana New" w:hAnsi="Angsana New"/>
          <w:sz w:val="28"/>
          <w:szCs w:val="28"/>
        </w:rPr>
        <w:t>2563</w:t>
      </w:r>
      <w:r w:rsidRPr="003339A2">
        <w:rPr>
          <w:rFonts w:ascii="Angsana New" w:hAnsi="Angsana New"/>
          <w:sz w:val="28"/>
          <w:szCs w:val="28"/>
          <w:cs/>
          <w:lang w:val="th-TH"/>
        </w:rPr>
        <w:t xml:space="preserve"> ต้องเป็นลูกหนี้ที่ไม่ถูกจัดชั้นเป็นด้อยคุณภาพ (</w:t>
      </w:r>
      <w:r w:rsidRPr="003339A2">
        <w:rPr>
          <w:rFonts w:ascii="Angsana New" w:hAnsi="Angsana New"/>
          <w:sz w:val="28"/>
          <w:szCs w:val="28"/>
          <w:lang w:val="th-TH"/>
        </w:rPr>
        <w:t xml:space="preserve">Non performing loans: NPL) </w:t>
      </w:r>
      <w:r w:rsidRPr="003339A2">
        <w:rPr>
          <w:rFonts w:ascii="Angsana New" w:hAnsi="Angsana New"/>
          <w:sz w:val="28"/>
          <w:szCs w:val="28"/>
          <w:cs/>
          <w:lang w:val="th-TH"/>
        </w:rPr>
        <w:t xml:space="preserve">หรือลูกหนี้ที่ไม่ค้างชำระเงินต้นหรือดอกเบี้ยเกินกว่า </w:t>
      </w:r>
      <w:r w:rsidR="00BD73C1">
        <w:rPr>
          <w:rFonts w:ascii="Angsana New" w:hAnsi="Angsana New"/>
          <w:sz w:val="28"/>
          <w:szCs w:val="28"/>
        </w:rPr>
        <w:t>90</w:t>
      </w:r>
      <w:r w:rsidRPr="003339A2">
        <w:rPr>
          <w:rFonts w:ascii="Angsana New" w:hAnsi="Angsana New"/>
          <w:sz w:val="28"/>
          <w:szCs w:val="28"/>
          <w:cs/>
          <w:lang w:val="th-TH"/>
        </w:rPr>
        <w:t xml:space="preserve"> วัน หรือ </w:t>
      </w:r>
      <w:r w:rsidR="00BD73C1">
        <w:rPr>
          <w:rFonts w:ascii="Angsana New" w:hAnsi="Angsana New"/>
          <w:sz w:val="28"/>
          <w:szCs w:val="28"/>
        </w:rPr>
        <w:t>3</w:t>
      </w:r>
      <w:r w:rsidRPr="003339A2">
        <w:rPr>
          <w:rFonts w:ascii="Angsana New" w:hAnsi="Angsana New"/>
          <w:sz w:val="28"/>
          <w:szCs w:val="28"/>
          <w:cs/>
          <w:lang w:val="th-TH"/>
        </w:rPr>
        <w:t xml:space="preserve"> เดือน นับแต่วันครบกำหนดชำระ ณ วันที่ </w:t>
      </w:r>
      <w:r w:rsidR="003D478F">
        <w:rPr>
          <w:rFonts w:ascii="Angsana New" w:hAnsi="Angsana New"/>
          <w:sz w:val="28"/>
          <w:szCs w:val="28"/>
        </w:rPr>
        <w:t>1</w:t>
      </w:r>
      <w:r w:rsidRPr="003339A2">
        <w:rPr>
          <w:rFonts w:ascii="Angsana New" w:hAnsi="Angsana New"/>
          <w:sz w:val="28"/>
          <w:szCs w:val="28"/>
          <w:cs/>
          <w:lang w:val="th-TH"/>
        </w:rPr>
        <w:t xml:space="preserve"> มีนาคม </w:t>
      </w:r>
      <w:r w:rsidR="003D478F">
        <w:rPr>
          <w:rFonts w:ascii="Angsana New" w:hAnsi="Angsana New"/>
          <w:sz w:val="28"/>
          <w:szCs w:val="28"/>
        </w:rPr>
        <w:t>2563</w:t>
      </w:r>
      <w:r w:rsidRPr="003339A2">
        <w:rPr>
          <w:rFonts w:ascii="Angsana New" w:hAnsi="Angsana New"/>
          <w:sz w:val="28"/>
          <w:szCs w:val="28"/>
          <w:cs/>
          <w:lang w:val="th-TH"/>
        </w:rPr>
        <w:t xml:space="preserve"> โดย</w:t>
      </w:r>
      <w:r w:rsidR="003339A2" w:rsidRPr="00285CB7">
        <w:rPr>
          <w:rFonts w:ascii="Angsana New" w:hAnsi="Angsana New"/>
          <w:sz w:val="28"/>
          <w:szCs w:val="28"/>
          <w:cs/>
          <w:lang w:val="th-TH"/>
        </w:rPr>
        <w:t>กลุ่มบริษัทและบริษัท</w:t>
      </w:r>
      <w:r w:rsidRPr="003339A2">
        <w:rPr>
          <w:rFonts w:ascii="Angsana New" w:hAnsi="Angsana New"/>
          <w:sz w:val="28"/>
          <w:szCs w:val="28"/>
          <w:cs/>
          <w:lang w:val="th-TH"/>
        </w:rPr>
        <w:t>ดำเนิน</w:t>
      </w:r>
      <w:r w:rsidR="00334EA2" w:rsidRPr="00657538">
        <w:rPr>
          <w:rFonts w:ascii="Angsana New" w:hAnsi="Angsana New" w:hint="cs"/>
          <w:sz w:val="28"/>
          <w:szCs w:val="28"/>
          <w:cs/>
          <w:lang w:val="th-TH"/>
        </w:rPr>
        <w:t>การตาม</w:t>
      </w:r>
      <w:r w:rsidRPr="003339A2">
        <w:rPr>
          <w:rFonts w:ascii="Angsana New" w:hAnsi="Angsana New"/>
          <w:sz w:val="28"/>
          <w:szCs w:val="28"/>
          <w:cs/>
          <w:lang w:val="th-TH"/>
        </w:rPr>
        <w:t>มาต</w:t>
      </w:r>
      <w:r w:rsidR="003D0B5B" w:rsidRPr="00657538">
        <w:rPr>
          <w:rFonts w:ascii="Angsana New" w:hAnsi="Angsana New" w:hint="cs"/>
          <w:sz w:val="28"/>
          <w:szCs w:val="28"/>
          <w:cs/>
          <w:lang w:val="th-TH"/>
        </w:rPr>
        <w:t>ร</w:t>
      </w:r>
      <w:r w:rsidRPr="003339A2">
        <w:rPr>
          <w:rFonts w:ascii="Angsana New" w:hAnsi="Angsana New"/>
          <w:sz w:val="28"/>
          <w:szCs w:val="28"/>
          <w:cs/>
          <w:lang w:val="th-TH"/>
        </w:rPr>
        <w:t xml:space="preserve">การให้ความช่วยเหลือเพิ่มเติม ดังนี้ </w:t>
      </w:r>
    </w:p>
    <w:p w14:paraId="4E6D1C2B" w14:textId="5A289F60" w:rsidR="00C91A17" w:rsidRPr="001C2785" w:rsidRDefault="00C91A17" w:rsidP="00333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sz w:val="20"/>
          <w:szCs w:val="20"/>
          <w:lang w:val="th-TH"/>
        </w:rPr>
      </w:pPr>
    </w:p>
    <w:p w14:paraId="188AABC8" w14:textId="727BAB90" w:rsidR="00721DB5" w:rsidRPr="001C2785" w:rsidRDefault="00721DB5" w:rsidP="00721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900"/>
        <w:rPr>
          <w:rFonts w:ascii="Angsana New" w:hAnsi="Angsana New" w:cs="Angsana New"/>
          <w:sz w:val="28"/>
          <w:szCs w:val="28"/>
        </w:rPr>
      </w:pPr>
      <w:r w:rsidRPr="001C2785">
        <w:rPr>
          <w:rFonts w:ascii="Angsana New" w:hAnsi="Angsana New" w:cs="Angsana New"/>
          <w:sz w:val="28"/>
          <w:szCs w:val="28"/>
          <w:cs/>
        </w:rPr>
        <w:t>มาตรการการให้ความช่วยเหลือลูกหนี้</w:t>
      </w:r>
    </w:p>
    <w:p w14:paraId="3B398C6C" w14:textId="0408AECE" w:rsidR="00954033" w:rsidRPr="00D52BB8" w:rsidRDefault="00D52BB8" w:rsidP="00721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900"/>
        <w:rPr>
          <w:rFonts w:ascii="Angsana New" w:hAnsi="Angsana New" w:cs="Angsana New"/>
          <w:sz w:val="28"/>
          <w:szCs w:val="28"/>
        </w:rPr>
      </w:pPr>
      <w:r w:rsidRPr="001C2785">
        <w:rPr>
          <w:rFonts w:ascii="Angsana New" w:hAnsi="Angsana New" w:cstheme="minorBidi"/>
          <w:sz w:val="28"/>
          <w:szCs w:val="28"/>
          <w:cs/>
          <w:lang w:val="th-TH"/>
        </w:rPr>
        <w:t>-</w:t>
      </w:r>
      <w:r w:rsidR="00954033" w:rsidRPr="001C2785">
        <w:rPr>
          <w:rFonts w:ascii="Angsana New" w:hAnsi="Angsana New" w:cstheme="minorBidi"/>
          <w:sz w:val="28"/>
          <w:szCs w:val="28"/>
          <w:cs/>
          <w:lang w:val="th-TH"/>
        </w:rPr>
        <w:t xml:space="preserve"> </w:t>
      </w:r>
      <w:r w:rsidRPr="00D52BB8">
        <w:rPr>
          <w:rFonts w:ascii="Angsana New" w:hAnsi="Angsana New" w:cs="Angsana New" w:hint="cs"/>
          <w:sz w:val="28"/>
          <w:szCs w:val="28"/>
          <w:cs/>
        </w:rPr>
        <w:t>ให้พักชำระเงินต้นและดอกเบี้ยเป็นเวลา</w:t>
      </w:r>
      <w:r w:rsidRPr="00D52BB8">
        <w:rPr>
          <w:rFonts w:ascii="Angsana New" w:hAnsi="Angsana New" w:cs="Angsana New"/>
          <w:sz w:val="28"/>
          <w:szCs w:val="28"/>
          <w:cs/>
        </w:rPr>
        <w:t xml:space="preserve"> </w:t>
      </w:r>
      <w:r w:rsidRPr="00D52BB8">
        <w:rPr>
          <w:rFonts w:ascii="Angsana New" w:hAnsi="Angsana New"/>
          <w:sz w:val="28"/>
          <w:szCs w:val="28"/>
        </w:rPr>
        <w:t>3</w:t>
      </w:r>
      <w:r w:rsidRPr="00D52BB8">
        <w:rPr>
          <w:rFonts w:ascii="Angsana New" w:hAnsi="Angsana New" w:cs="Angsana New"/>
          <w:sz w:val="28"/>
          <w:szCs w:val="28"/>
          <w:cs/>
        </w:rPr>
        <w:t xml:space="preserve"> </w:t>
      </w:r>
      <w:r w:rsidRPr="00D52BB8">
        <w:rPr>
          <w:rFonts w:ascii="Angsana New" w:hAnsi="Angsana New" w:cs="Angsana New" w:hint="cs"/>
          <w:sz w:val="28"/>
          <w:szCs w:val="28"/>
          <w:cs/>
        </w:rPr>
        <w:t>เดือน</w:t>
      </w:r>
    </w:p>
    <w:p w14:paraId="219A495A" w14:textId="1904BE54" w:rsidR="00D52BB8" w:rsidRDefault="00D52BB8" w:rsidP="00721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900"/>
        <w:rPr>
          <w:rFonts w:ascii="Angsana New" w:hAnsi="Angsana New" w:cs="Angsana New"/>
          <w:sz w:val="28"/>
          <w:szCs w:val="28"/>
        </w:rPr>
      </w:pPr>
      <w:r w:rsidRPr="00D52BB8">
        <w:rPr>
          <w:rFonts w:ascii="Angsana New" w:hAnsi="Angsana New" w:cstheme="minorBidi" w:hint="cs"/>
          <w:sz w:val="28"/>
          <w:szCs w:val="28"/>
          <w:cs/>
          <w:lang w:val="th-TH"/>
        </w:rPr>
        <w:t>-</w:t>
      </w:r>
      <w:r>
        <w:rPr>
          <w:rFonts w:ascii="Angsana New" w:hAnsi="Angsana New" w:cstheme="minorBidi" w:hint="cs"/>
          <w:sz w:val="28"/>
          <w:szCs w:val="28"/>
          <w:cs/>
          <w:lang w:val="th-TH"/>
        </w:rPr>
        <w:t xml:space="preserve"> </w:t>
      </w:r>
      <w:r w:rsidR="00B9732F">
        <w:rPr>
          <w:rFonts w:ascii="Angsana New" w:hAnsi="Angsana New" w:cs="Angsana New" w:hint="cs"/>
          <w:sz w:val="28"/>
          <w:szCs w:val="28"/>
          <w:cs/>
        </w:rPr>
        <w:t>ให้ขยายระยะเวลาการผ่อนชำระโดยการปรับสัญญาใหม่เพื่อให้ค่างวดผ่อนชำระ</w:t>
      </w:r>
      <w:r w:rsidR="00B9732F" w:rsidRPr="001C5421">
        <w:rPr>
          <w:rFonts w:ascii="Angsana New" w:hAnsi="Angsana New" w:cs="Angsana New" w:hint="cs"/>
          <w:sz w:val="28"/>
          <w:szCs w:val="28"/>
          <w:cs/>
        </w:rPr>
        <w:t>ลดน้อย</w:t>
      </w:r>
      <w:r w:rsidR="00B9732F">
        <w:rPr>
          <w:rFonts w:ascii="Angsana New" w:hAnsi="Angsana New" w:cs="Angsana New" w:hint="cs"/>
          <w:sz w:val="28"/>
          <w:szCs w:val="28"/>
          <w:cs/>
        </w:rPr>
        <w:t>ลงจากเดิม</w:t>
      </w:r>
      <w:r w:rsidR="00B9732F">
        <w:rPr>
          <w:rFonts w:ascii="Angsana New" w:hAnsi="Angsana New" w:cs="Angsana New"/>
          <w:sz w:val="28"/>
          <w:szCs w:val="28"/>
        </w:rPr>
        <w:t xml:space="preserve"> </w:t>
      </w:r>
      <w:r w:rsidR="00B9732F">
        <w:rPr>
          <w:rFonts w:ascii="Angsana New" w:hAnsi="Angsana New" w:cs="Angsana New" w:hint="cs"/>
          <w:sz w:val="28"/>
          <w:szCs w:val="28"/>
          <w:cs/>
        </w:rPr>
        <w:t>หรือ</w:t>
      </w:r>
    </w:p>
    <w:p w14:paraId="200D1B87" w14:textId="6DB46E1F" w:rsidR="00B9732F" w:rsidRPr="00D52BB8" w:rsidRDefault="00B9732F" w:rsidP="001C2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900"/>
        <w:rPr>
          <w:rFonts w:ascii="Angsana New" w:hAnsi="Angsana New" w:cstheme="minorBidi"/>
          <w:sz w:val="28"/>
          <w:szCs w:val="28"/>
          <w:lang w:val="th-TH"/>
        </w:rPr>
      </w:pPr>
      <w:r w:rsidRPr="00484C94">
        <w:rPr>
          <w:rFonts w:ascii="Angsana New" w:hAnsi="Angsana New" w:cs="Angsana New"/>
          <w:sz w:val="28"/>
          <w:szCs w:val="28"/>
          <w:cs/>
          <w:lang w:val="th-TH"/>
        </w:rPr>
        <w:t xml:space="preserve">- </w:t>
      </w:r>
      <w:r w:rsidR="000A0669">
        <w:rPr>
          <w:rFonts w:ascii="Angsana New" w:hAnsi="Angsana New" w:cs="Angsana New" w:hint="cs"/>
          <w:sz w:val="28"/>
          <w:szCs w:val="28"/>
          <w:cs/>
          <w:lang w:val="th-TH"/>
        </w:rPr>
        <w:t>ลดอัตราดอกเบี้ยของสินเชื่อส่วนบุคคลที่ไม่มีหลักประกัน</w:t>
      </w:r>
    </w:p>
    <w:p w14:paraId="5AF45E1F" w14:textId="77777777" w:rsidR="00C91A17" w:rsidRPr="001C2785" w:rsidRDefault="00C91A17" w:rsidP="003339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="Angsana New" w:hAnsi="Angsana New"/>
          <w:sz w:val="20"/>
          <w:szCs w:val="20"/>
        </w:rPr>
      </w:pPr>
    </w:p>
    <w:p w14:paraId="50442F40" w14:textId="2B8E9270" w:rsidR="00657538" w:rsidRDefault="00C91A17" w:rsidP="003339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  <w:r w:rsidRPr="00C91A17">
        <w:rPr>
          <w:rFonts w:ascii="Angsana New" w:hAnsi="Angsana New" w:hint="cs"/>
          <w:sz w:val="28"/>
          <w:szCs w:val="28"/>
          <w:cs/>
        </w:rPr>
        <w:t>กลุ่มบริษัทและบริษัทออกมาตรการ</w:t>
      </w:r>
      <w:r w:rsidR="00431ED2">
        <w:rPr>
          <w:rFonts w:ascii="Angsana New" w:hAnsi="Angsana New" w:hint="cs"/>
          <w:sz w:val="28"/>
          <w:szCs w:val="28"/>
          <w:cs/>
        </w:rPr>
        <w:t>การให้</w:t>
      </w:r>
      <w:r w:rsidRPr="00C91A17">
        <w:rPr>
          <w:rFonts w:ascii="Angsana New" w:hAnsi="Angsana New" w:hint="cs"/>
          <w:sz w:val="28"/>
          <w:szCs w:val="28"/>
          <w:cs/>
        </w:rPr>
        <w:t>ช่วยเหลือดังกล่าว</w:t>
      </w:r>
      <w:r w:rsidR="00A24EB0">
        <w:rPr>
          <w:rFonts w:ascii="Angsana New" w:hAnsi="Angsana New" w:hint="cs"/>
          <w:sz w:val="28"/>
          <w:szCs w:val="28"/>
          <w:cs/>
        </w:rPr>
        <w:t xml:space="preserve"> โดยให้</w:t>
      </w:r>
      <w:r w:rsidRPr="00C91A17">
        <w:rPr>
          <w:rFonts w:ascii="Angsana New" w:hAnsi="Angsana New" w:hint="cs"/>
          <w:sz w:val="28"/>
          <w:szCs w:val="28"/>
          <w:cs/>
        </w:rPr>
        <w:t>ลูกหนี้</w:t>
      </w:r>
      <w:r w:rsidR="00A24EB0">
        <w:rPr>
          <w:rFonts w:ascii="Angsana New" w:hAnsi="Angsana New" w:hint="cs"/>
          <w:sz w:val="28"/>
          <w:szCs w:val="28"/>
          <w:cs/>
        </w:rPr>
        <w:t>ลงทะเบียนขอใช้สิทธิ์ตั้งแต่</w:t>
      </w:r>
      <w:r w:rsidRPr="00C91A1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Pr="00C91A17">
        <w:rPr>
          <w:rFonts w:ascii="Angsana New" w:hAnsi="Angsana New"/>
          <w:sz w:val="28"/>
          <w:szCs w:val="28"/>
        </w:rPr>
        <w:t xml:space="preserve">8 </w:t>
      </w:r>
      <w:r w:rsidRPr="00C91A17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="00A24EB0">
        <w:rPr>
          <w:rFonts w:ascii="Angsana New" w:hAnsi="Angsana New" w:hint="cs"/>
          <w:sz w:val="28"/>
          <w:szCs w:val="28"/>
          <w:cs/>
        </w:rPr>
        <w:t xml:space="preserve"> ถึง </w:t>
      </w:r>
      <w:r w:rsidR="00BA613E">
        <w:rPr>
          <w:rFonts w:ascii="Angsana New" w:hAnsi="Angsana New"/>
          <w:sz w:val="28"/>
          <w:szCs w:val="28"/>
        </w:rPr>
        <w:t>30</w:t>
      </w:r>
      <w:r w:rsidR="00A24EB0">
        <w:rPr>
          <w:rFonts w:ascii="Angsana New" w:hAnsi="Angsana New"/>
          <w:sz w:val="28"/>
          <w:szCs w:val="28"/>
        </w:rPr>
        <w:t xml:space="preserve"> </w:t>
      </w:r>
      <w:r w:rsidR="00A24EB0">
        <w:rPr>
          <w:rFonts w:ascii="Angsana New" w:hAnsi="Angsana New" w:hint="cs"/>
          <w:sz w:val="28"/>
          <w:szCs w:val="28"/>
          <w:cs/>
        </w:rPr>
        <w:t>มิถุนายน</w:t>
      </w:r>
      <w:r w:rsidRPr="00C91A17">
        <w:rPr>
          <w:rFonts w:ascii="Angsana New" w:hAnsi="Angsana New" w:hint="cs"/>
          <w:sz w:val="28"/>
          <w:szCs w:val="28"/>
          <w:cs/>
        </w:rPr>
        <w:t xml:space="preserve"> </w:t>
      </w:r>
      <w:r w:rsidRPr="00C91A17">
        <w:rPr>
          <w:rFonts w:ascii="Angsana New" w:hAnsi="Angsana New"/>
          <w:sz w:val="28"/>
          <w:szCs w:val="28"/>
        </w:rPr>
        <w:t>2563</w:t>
      </w:r>
    </w:p>
    <w:p w14:paraId="1F762E60" w14:textId="5A671E15" w:rsidR="0062209B" w:rsidRPr="00075AA3" w:rsidRDefault="0062209B" w:rsidP="00E01FAB">
      <w:pPr>
        <w:pStyle w:val="ListParagraph"/>
        <w:numPr>
          <w:ilvl w:val="1"/>
          <w:numId w:val="3"/>
        </w:numPr>
        <w:tabs>
          <w:tab w:val="clear" w:pos="454"/>
          <w:tab w:val="clear" w:pos="680"/>
        </w:tabs>
        <w:ind w:left="900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075AA3">
        <w:rPr>
          <w:rFonts w:ascii="Angsana New" w:hAnsi="Angsana New" w:hint="cs"/>
          <w:sz w:val="28"/>
          <w:szCs w:val="28"/>
          <w:cs/>
          <w:lang w:val="th-TH"/>
        </w:rPr>
        <w:lastRenderedPageBreak/>
        <w:t>ในการประชุมคณะกรรมการเมื่อวัน</w:t>
      </w:r>
      <w:r w:rsidR="00745029">
        <w:rPr>
          <w:rFonts w:ascii="Angsana New" w:hAnsi="Angsana New" w:hint="cs"/>
          <w:sz w:val="28"/>
          <w:szCs w:val="28"/>
          <w:cs/>
          <w:lang w:val="th-TH"/>
        </w:rPr>
        <w:t xml:space="preserve">ที่ </w:t>
      </w:r>
      <w:r w:rsidR="00745029">
        <w:rPr>
          <w:rFonts w:ascii="Angsana New" w:hAnsi="Angsana New"/>
          <w:sz w:val="28"/>
          <w:szCs w:val="28"/>
        </w:rPr>
        <w:t>8</w:t>
      </w:r>
      <w:r w:rsidR="00075AA3">
        <w:rPr>
          <w:rFonts w:ascii="Angsana New" w:hAnsi="Angsana New" w:hint="cs"/>
          <w:sz w:val="28"/>
          <w:szCs w:val="28"/>
          <w:cs/>
          <w:lang w:val="th-TH"/>
        </w:rPr>
        <w:t xml:space="preserve"> เมษายน</w:t>
      </w:r>
      <w:r w:rsidRPr="00075AA3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075AA3">
        <w:rPr>
          <w:rFonts w:ascii="Angsana New" w:hAnsi="Angsana New"/>
          <w:sz w:val="28"/>
          <w:szCs w:val="28"/>
          <w:lang w:val="th-TH"/>
        </w:rPr>
        <w:t xml:space="preserve">2563 </w:t>
      </w:r>
      <w:r w:rsidRPr="00075AA3">
        <w:rPr>
          <w:rFonts w:ascii="Angsana New" w:hAnsi="Angsana New" w:hint="cs"/>
          <w:sz w:val="28"/>
          <w:szCs w:val="28"/>
          <w:cs/>
          <w:lang w:val="th-TH"/>
        </w:rPr>
        <w:t>คณะกรรมการได้มีมติอนุมัติการจ่ายเงินปันผล</w:t>
      </w:r>
      <w:r w:rsidR="00075AA3">
        <w:rPr>
          <w:rFonts w:ascii="Angsana New" w:hAnsi="Angsana New" w:hint="cs"/>
          <w:sz w:val="28"/>
          <w:szCs w:val="28"/>
          <w:cs/>
          <w:lang w:val="th-TH"/>
        </w:rPr>
        <w:t xml:space="preserve">ระหว่างกาลแทนการจ่ายเงินปันผลประจำปี โดยอนุมัติให้จ่ายเงินปันผลระหว่างกาลจากกำไรของบริษัทสำหรับผลการดำเนินงานในปี </w:t>
      </w:r>
      <w:r w:rsidR="00075AA3">
        <w:rPr>
          <w:rFonts w:ascii="Angsana New" w:hAnsi="Angsana New"/>
          <w:sz w:val="28"/>
          <w:szCs w:val="28"/>
        </w:rPr>
        <w:t xml:space="preserve">2562 </w:t>
      </w:r>
      <w:r w:rsidRPr="00075AA3">
        <w:rPr>
          <w:rFonts w:ascii="Angsana New" w:hAnsi="Angsana New" w:hint="cs"/>
          <w:sz w:val="28"/>
          <w:szCs w:val="28"/>
          <w:cs/>
          <w:lang w:val="th-TH"/>
        </w:rPr>
        <w:t>ในอัตราหุ้นล</w:t>
      </w:r>
      <w:r w:rsidR="00745029">
        <w:rPr>
          <w:rFonts w:ascii="Angsana New" w:hAnsi="Angsana New" w:hint="cs"/>
          <w:sz w:val="28"/>
          <w:szCs w:val="28"/>
          <w:cs/>
          <w:lang w:val="th-TH"/>
        </w:rPr>
        <w:t xml:space="preserve">ะ </w:t>
      </w:r>
      <w:r w:rsidR="00745029">
        <w:rPr>
          <w:rFonts w:ascii="Angsana New" w:hAnsi="Angsana New"/>
          <w:sz w:val="28"/>
          <w:szCs w:val="28"/>
        </w:rPr>
        <w:t>0.30</w:t>
      </w:r>
      <w:r w:rsidRPr="00075AA3">
        <w:rPr>
          <w:rFonts w:ascii="Angsana New" w:hAnsi="Angsana New" w:hint="cs"/>
          <w:sz w:val="28"/>
          <w:szCs w:val="28"/>
          <w:cs/>
          <w:lang w:val="th-TH"/>
        </w:rPr>
        <w:t xml:space="preserve"> บาท เป็นจำนวนเงินทั้งสิ้</w:t>
      </w:r>
      <w:r w:rsidR="00745029">
        <w:rPr>
          <w:rFonts w:ascii="Angsana New" w:hAnsi="Angsana New" w:hint="cs"/>
          <w:sz w:val="28"/>
          <w:szCs w:val="28"/>
          <w:cs/>
          <w:lang w:val="th-TH"/>
        </w:rPr>
        <w:t xml:space="preserve">น </w:t>
      </w:r>
      <w:r w:rsidR="00745029">
        <w:rPr>
          <w:rFonts w:ascii="Angsana New" w:hAnsi="Angsana New"/>
          <w:sz w:val="28"/>
          <w:szCs w:val="28"/>
        </w:rPr>
        <w:t>636</w:t>
      </w:r>
      <w:r w:rsidRPr="00075AA3">
        <w:rPr>
          <w:rFonts w:ascii="Angsana New" w:hAnsi="Angsana New" w:hint="cs"/>
          <w:sz w:val="28"/>
          <w:szCs w:val="28"/>
          <w:cs/>
          <w:lang w:val="th-TH"/>
        </w:rPr>
        <w:t xml:space="preserve"> ล้านบาท </w:t>
      </w:r>
      <w:r w:rsidR="00075AA3">
        <w:rPr>
          <w:rFonts w:ascii="Angsana New" w:hAnsi="Angsana New" w:hint="cs"/>
          <w:sz w:val="28"/>
          <w:szCs w:val="28"/>
          <w:cs/>
          <w:lang w:val="th-TH"/>
        </w:rPr>
        <w:t xml:space="preserve">โดยได้มีการจ่ายเงินปันผลไปแล้วเมื่อวันที่ </w:t>
      </w:r>
      <w:r w:rsidR="00CB7763">
        <w:rPr>
          <w:rFonts w:ascii="Angsana New" w:hAnsi="Angsana New"/>
          <w:sz w:val="28"/>
          <w:szCs w:val="28"/>
          <w:cs/>
          <w:lang w:val="th-TH"/>
        </w:rPr>
        <w:br/>
      </w:r>
      <w:r w:rsidR="00075AA3">
        <w:rPr>
          <w:rFonts w:ascii="Angsana New" w:hAnsi="Angsana New"/>
          <w:sz w:val="28"/>
          <w:szCs w:val="28"/>
        </w:rPr>
        <w:t xml:space="preserve">7 </w:t>
      </w:r>
      <w:r w:rsidR="00F657C9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F657C9">
        <w:rPr>
          <w:rFonts w:ascii="Angsana New" w:hAnsi="Angsana New"/>
          <w:sz w:val="28"/>
          <w:szCs w:val="28"/>
        </w:rPr>
        <w:t>2563</w:t>
      </w:r>
    </w:p>
    <w:p w14:paraId="4CD9E9AE" w14:textId="77777777" w:rsidR="00A93504" w:rsidRPr="00EC0F2A" w:rsidRDefault="00A93504" w:rsidP="009777A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A93504" w:rsidRPr="00EC0F2A" w:rsidSect="00F321C0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5520C1" w14:textId="77777777" w:rsidR="001C75A5" w:rsidRDefault="001C75A5">
      <w:r>
        <w:separator/>
      </w:r>
    </w:p>
  </w:endnote>
  <w:endnote w:type="continuationSeparator" w:id="0">
    <w:p w14:paraId="77850E23" w14:textId="77777777" w:rsidR="001C75A5" w:rsidRDefault="001C75A5">
      <w:r>
        <w:continuationSeparator/>
      </w:r>
    </w:p>
  </w:endnote>
  <w:endnote w:type="continuationNotice" w:id="1">
    <w:p w14:paraId="2912214B" w14:textId="77777777" w:rsidR="001C75A5" w:rsidRDefault="001C75A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14E41" w14:textId="49E5EAC1" w:rsidR="000B7E6D" w:rsidRDefault="000B7E6D" w:rsidP="00A65F9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</w:pPr>
    <w:r>
      <w:rPr>
        <w:rFonts w:ascii="Angsana New" w:hAnsi="Angsana New" w:cs="Angsana New"/>
        <w:i/>
        <w:iCs/>
        <w:noProof/>
        <w:sz w:val="30"/>
        <w:szCs w:val="30"/>
      </w:rPr>
      <w:tab/>
    </w:r>
    <w:sdt>
      <w:sdtPr>
        <w:rPr>
          <w:rFonts w:ascii="Angsana New" w:hAnsi="Angsana New" w:cs="Angsana New" w:hint="cs"/>
          <w:sz w:val="30"/>
          <w:szCs w:val="30"/>
        </w:rPr>
        <w:id w:val="179494299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A65F9A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A65F9A">
          <w:rPr>
            <w:rFonts w:ascii="Angsana New" w:hAnsi="Angsana New" w:cs="Angsana New" w:hint="cs"/>
            <w:sz w:val="30"/>
            <w:szCs w:val="30"/>
          </w:rPr>
          <w:instrText xml:space="preserve"> PAGE   \</w:instrText>
        </w:r>
        <w:r w:rsidRPr="00A65F9A">
          <w:rPr>
            <w:rFonts w:ascii="Angsana New" w:hAnsi="Angsana New" w:cs="Angsana New" w:hint="cs"/>
            <w:sz w:val="30"/>
            <w:szCs w:val="30"/>
            <w:cs/>
          </w:rPr>
          <w:instrText xml:space="preserve">* </w:instrText>
        </w:r>
        <w:r w:rsidRPr="00A65F9A">
          <w:rPr>
            <w:rFonts w:ascii="Angsana New" w:hAnsi="Angsana New" w:cs="Angsana New" w:hint="cs"/>
            <w:sz w:val="30"/>
            <w:szCs w:val="30"/>
          </w:rPr>
          <w:instrText xml:space="preserve">MERGEFORMAT </w:instrText>
        </w:r>
        <w:r w:rsidRPr="00A65F9A">
          <w:rPr>
            <w:rFonts w:ascii="Angsana New" w:hAnsi="Angsana New" w:cs="Angsana New" w:hint="cs"/>
            <w:sz w:val="30"/>
            <w:szCs w:val="30"/>
          </w:rPr>
          <w:fldChar w:fldCharType="separate"/>
        </w:r>
        <w:r>
          <w:rPr>
            <w:rFonts w:ascii="Angsana New" w:hAnsi="Angsana New" w:cs="Angsana New"/>
            <w:noProof/>
            <w:sz w:val="30"/>
            <w:szCs w:val="30"/>
          </w:rPr>
          <w:t>17</w:t>
        </w:r>
        <w:r w:rsidRPr="00A65F9A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F767B" w14:textId="44FF6978" w:rsidR="000B7E6D" w:rsidRPr="00C827F6" w:rsidRDefault="000B7E6D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7823AA">
      <w:rPr>
        <w:rFonts w:ascii="Angsana New" w:hAnsi="Angsana New"/>
        <w:noProof/>
        <w:sz w:val="30"/>
        <w:szCs w:val="30"/>
        <w:lang w:val="fr-FR"/>
      </w:rPr>
      <w:t>mtct3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 w:cs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</w:instrText>
    </w:r>
    <w:r w:rsidRPr="00C827F6">
      <w:rPr>
        <w:rFonts w:ascii="Angsana New" w:hAnsi="Angsana New" w:cs="Angsana New"/>
        <w:sz w:val="30"/>
        <w:szCs w:val="30"/>
        <w:cs/>
        <w:lang w:val="fr-FR"/>
      </w:rPr>
      <w:instrText xml:space="preserve">* </w:instrText>
    </w:r>
    <w:r w:rsidRPr="00C827F6">
      <w:rPr>
        <w:rFonts w:ascii="Angsana New" w:hAnsi="Angsana New"/>
        <w:sz w:val="30"/>
        <w:szCs w:val="30"/>
        <w:lang w:val="fr-FR"/>
      </w:rPr>
      <w:instrText xml:space="preserve">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32414E76" w14:textId="77777777" w:rsidR="000B7E6D" w:rsidRPr="00C827F6" w:rsidRDefault="000B7E6D">
    <w:pPr>
      <w:pStyle w:val="Footer"/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32CE9" w14:textId="1582B7D3" w:rsidR="000B7E6D" w:rsidRDefault="007823AA" w:rsidP="001C278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190"/>
        <w:tab w:val="decimal" w:pos="6390"/>
      </w:tabs>
      <w:jc w:val="center"/>
    </w:pPr>
    <w:sdt>
      <w:sdtPr>
        <w:id w:val="-214210186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0B7E6D" w:rsidRPr="00D9300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0B7E6D" w:rsidRPr="00D93003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="000B7E6D" w:rsidRPr="00D93003">
          <w:rPr>
            <w:rFonts w:asciiTheme="majorBidi" w:hAnsiTheme="majorBidi" w:cs="Angsana New"/>
            <w:sz w:val="30"/>
            <w:szCs w:val="30"/>
            <w:cs/>
          </w:rPr>
          <w:instrText xml:space="preserve">* </w:instrText>
        </w:r>
        <w:r w:rsidR="000B7E6D" w:rsidRPr="00D93003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="000B7E6D" w:rsidRPr="00D9300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0B7E6D">
          <w:rPr>
            <w:rFonts w:asciiTheme="majorBidi" w:hAnsiTheme="majorBidi" w:cstheme="majorBidi"/>
            <w:noProof/>
            <w:sz w:val="30"/>
            <w:szCs w:val="30"/>
          </w:rPr>
          <w:t>25</w:t>
        </w:r>
        <w:r w:rsidR="000B7E6D" w:rsidRPr="00D9300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B0340" w14:textId="01BBE158" w:rsidR="000B7E6D" w:rsidRDefault="007823AA" w:rsidP="001C278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</w:pPr>
    <w:sdt>
      <w:sdtPr>
        <w:id w:val="-161536015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0B7E6D">
          <w:tab/>
        </w:r>
        <w:r w:rsidR="000B7E6D" w:rsidRPr="00D9300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0B7E6D" w:rsidRPr="00D93003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="000B7E6D" w:rsidRPr="00D93003">
          <w:rPr>
            <w:rFonts w:asciiTheme="majorBidi" w:hAnsiTheme="majorBidi" w:cs="Angsana New"/>
            <w:sz w:val="30"/>
            <w:szCs w:val="30"/>
            <w:cs/>
          </w:rPr>
          <w:instrText xml:space="preserve">* </w:instrText>
        </w:r>
        <w:r w:rsidR="000B7E6D" w:rsidRPr="00D93003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="000B7E6D" w:rsidRPr="00D9300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0B7E6D">
          <w:rPr>
            <w:rFonts w:asciiTheme="majorBidi" w:hAnsiTheme="majorBidi" w:cstheme="majorBidi"/>
            <w:noProof/>
            <w:sz w:val="30"/>
            <w:szCs w:val="30"/>
          </w:rPr>
          <w:t>32</w:t>
        </w:r>
        <w:r w:rsidR="000B7E6D" w:rsidRPr="00D9300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E0D56" w14:textId="1E89F427" w:rsidR="000B7E6D" w:rsidRPr="00C827F6" w:rsidRDefault="000B7E6D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7823AA">
      <w:rPr>
        <w:rFonts w:ascii="Angsana New" w:hAnsi="Angsana New"/>
        <w:noProof/>
        <w:sz w:val="30"/>
        <w:szCs w:val="30"/>
        <w:lang w:val="fr-FR"/>
      </w:rPr>
      <w:t>mtct3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 w:cs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</w:instrText>
    </w:r>
    <w:r w:rsidRPr="00C827F6">
      <w:rPr>
        <w:rFonts w:ascii="Angsana New" w:hAnsi="Angsana New" w:cs="Angsana New"/>
        <w:sz w:val="30"/>
        <w:szCs w:val="30"/>
        <w:cs/>
        <w:lang w:val="fr-FR"/>
      </w:rPr>
      <w:instrText xml:space="preserve">* </w:instrText>
    </w:r>
    <w:r w:rsidRPr="00C827F6">
      <w:rPr>
        <w:rFonts w:ascii="Angsana New" w:hAnsi="Angsana New"/>
        <w:sz w:val="30"/>
        <w:szCs w:val="30"/>
        <w:lang w:val="fr-FR"/>
      </w:rPr>
      <w:instrText xml:space="preserve">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74928B5C" w14:textId="77777777" w:rsidR="000B7E6D" w:rsidRPr="00C827F6" w:rsidRDefault="000B7E6D">
    <w:pPr>
      <w:pStyle w:val="Footer"/>
      <w:rPr>
        <w:lang w:val="fr-FR"/>
      </w:rPr>
    </w:pPr>
  </w:p>
  <w:p w14:paraId="34F930A6" w14:textId="77777777" w:rsidR="000B7E6D" w:rsidRDefault="000B7E6D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BC0EB" w14:textId="44DD8199" w:rsidR="000B7E6D" w:rsidRDefault="000B7E6D" w:rsidP="0064565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7200"/>
      </w:tabs>
    </w:pPr>
    <w:r>
      <w:tab/>
    </w:r>
    <w:r w:rsidRPr="00D93003">
      <w:rPr>
        <w:rFonts w:asciiTheme="majorBidi" w:hAnsiTheme="majorBidi" w:cstheme="majorBidi"/>
        <w:sz w:val="30"/>
        <w:szCs w:val="30"/>
      </w:rPr>
      <w:fldChar w:fldCharType="begin"/>
    </w:r>
    <w:r w:rsidRPr="00D93003">
      <w:rPr>
        <w:rFonts w:asciiTheme="majorBidi" w:hAnsiTheme="majorBidi" w:cstheme="majorBidi"/>
        <w:sz w:val="30"/>
        <w:szCs w:val="30"/>
      </w:rPr>
      <w:instrText xml:space="preserve"> PAGE   \</w:instrText>
    </w:r>
    <w:r w:rsidRPr="00D93003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D93003">
      <w:rPr>
        <w:rFonts w:asciiTheme="majorBidi" w:hAnsiTheme="majorBidi" w:cstheme="majorBidi"/>
        <w:sz w:val="30"/>
        <w:szCs w:val="30"/>
      </w:rPr>
      <w:instrText xml:space="preserve">MERGEFORMAT </w:instrText>
    </w:r>
    <w:r w:rsidRPr="00D93003"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34</w:t>
    </w:r>
    <w:r w:rsidRPr="00D93003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626E09" w14:textId="528DC946" w:rsidR="000B7E6D" w:rsidRPr="00727B54" w:rsidRDefault="0061000A" w:rsidP="001C27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456" w:right="-115" w:firstLine="864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 w:cs="Angsana New"/>
        <w:i/>
        <w:iCs/>
        <w:sz w:val="30"/>
        <w:szCs w:val="30"/>
      </w:rPr>
      <w:t xml:space="preserve">    </w:t>
    </w:r>
    <w:r w:rsidR="000B7E6D" w:rsidRPr="003E0BCC">
      <w:rPr>
        <w:rFonts w:asciiTheme="majorBidi" w:hAnsiTheme="majorBidi" w:cstheme="majorBidi"/>
        <w:noProof/>
        <w:sz w:val="30"/>
        <w:szCs w:val="30"/>
      </w:rPr>
      <w:fldChar w:fldCharType="begin"/>
    </w:r>
    <w:r w:rsidR="000B7E6D" w:rsidRPr="003E0BCC">
      <w:rPr>
        <w:rFonts w:asciiTheme="majorBidi" w:hAnsiTheme="majorBidi" w:cstheme="majorBidi"/>
        <w:noProof/>
        <w:sz w:val="30"/>
        <w:szCs w:val="30"/>
      </w:rPr>
      <w:instrText xml:space="preserve"> PAGE   \</w:instrText>
    </w:r>
    <w:r w:rsidR="000B7E6D" w:rsidRPr="001C2785">
      <w:rPr>
        <w:rFonts w:asciiTheme="majorBidi" w:hAnsiTheme="majorBidi" w:cstheme="majorBidi"/>
        <w:noProof/>
        <w:sz w:val="30"/>
        <w:szCs w:val="30"/>
        <w:cs/>
      </w:rPr>
      <w:instrText xml:space="preserve">* </w:instrText>
    </w:r>
    <w:r w:rsidR="000B7E6D" w:rsidRPr="003E0BCC">
      <w:rPr>
        <w:rFonts w:asciiTheme="majorBidi" w:hAnsiTheme="majorBidi" w:cstheme="majorBidi"/>
        <w:noProof/>
        <w:sz w:val="30"/>
        <w:szCs w:val="30"/>
      </w:rPr>
      <w:instrText xml:space="preserve">MERGEFORMAT </w:instrText>
    </w:r>
    <w:r w:rsidR="000B7E6D" w:rsidRPr="003E0BCC">
      <w:rPr>
        <w:rFonts w:asciiTheme="majorBidi" w:hAnsiTheme="majorBidi" w:cstheme="majorBidi"/>
        <w:noProof/>
        <w:sz w:val="30"/>
        <w:szCs w:val="30"/>
      </w:rPr>
      <w:fldChar w:fldCharType="separate"/>
    </w:r>
    <w:r w:rsidR="000B7E6D">
      <w:rPr>
        <w:rFonts w:asciiTheme="majorBidi" w:hAnsiTheme="majorBidi" w:cstheme="majorBidi"/>
        <w:noProof/>
        <w:sz w:val="30"/>
        <w:szCs w:val="30"/>
      </w:rPr>
      <w:t>45</w:t>
    </w:r>
    <w:r w:rsidR="000B7E6D" w:rsidRPr="003E0BCC">
      <w:rPr>
        <w:rFonts w:asciiTheme="majorBidi" w:hAnsiTheme="majorBidi" w:cstheme="majorBidi"/>
        <w:noProof/>
        <w:sz w:val="30"/>
        <w:szCs w:val="30"/>
      </w:rPr>
      <w:fldChar w:fldCharType="end"/>
    </w:r>
    <w:r w:rsidR="000B7E6D"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13ECA9" w14:textId="77777777" w:rsidR="001C75A5" w:rsidRDefault="001C75A5">
      <w:r>
        <w:separator/>
      </w:r>
    </w:p>
  </w:footnote>
  <w:footnote w:type="continuationSeparator" w:id="0">
    <w:p w14:paraId="51B9948A" w14:textId="77777777" w:rsidR="001C75A5" w:rsidRDefault="001C75A5">
      <w:r>
        <w:continuationSeparator/>
      </w:r>
    </w:p>
  </w:footnote>
  <w:footnote w:type="continuationNotice" w:id="1">
    <w:p w14:paraId="0D00F77D" w14:textId="77777777" w:rsidR="001C75A5" w:rsidRDefault="001C75A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F30CE" w14:textId="77777777" w:rsidR="000B7E6D" w:rsidRPr="00FA7747" w:rsidRDefault="000B7E6D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[กขค]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[และบริษัทย่อย]</w:t>
    </w:r>
  </w:p>
  <w:p w14:paraId="558FF6C6" w14:textId="77777777" w:rsidR="000B7E6D" w:rsidRPr="00FA7747" w:rsidRDefault="000B7E6D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0EFADCA7" w14:textId="58E6B46B" w:rsidR="000B7E6D" w:rsidRPr="00074891" w:rsidRDefault="000B7E6D" w:rsidP="00713C50">
    <w:pPr>
      <w:pStyle w:val="acctmainheading"/>
      <w:spacing w:after="0" w:line="240" w:lineRule="atLeast"/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สำหรับงวดสามเดือนและสามเดือนสิ้นสุดวันที่ 30 มิถุนายน 2556 (ไม่ได้ตรวจสอบ</w:t>
    </w:r>
    <w:r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387F0" w14:textId="1F273238" w:rsidR="000B7E6D" w:rsidRPr="00606B89" w:rsidRDefault="000B7E6D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6112D32F" w14:textId="77777777" w:rsidR="000B7E6D" w:rsidRPr="00606B89" w:rsidRDefault="000B7E6D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2A3C997A" w14:textId="3E1153B0" w:rsidR="000B7E6D" w:rsidRPr="00B82E50" w:rsidRDefault="000B7E6D" w:rsidP="00D25572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สำหรับงวดสามเดือนสิ้นสุดวันที่ </w:t>
    </w:r>
    <w:r>
      <w:rPr>
        <w:rFonts w:ascii="Angsana New" w:hAnsi="Angsana New" w:cs="Angsana New"/>
        <w:bCs/>
        <w:sz w:val="30"/>
        <w:szCs w:val="30"/>
        <w:lang w:val="en-US" w:bidi="th-TH"/>
      </w:rPr>
      <w:t>31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มีนาคม </w:t>
    </w:r>
    <w:r>
      <w:rPr>
        <w:rFonts w:ascii="Angsana New" w:hAnsi="Angsana New" w:cs="Angsana New"/>
        <w:bCs/>
        <w:sz w:val="30"/>
        <w:szCs w:val="30"/>
        <w:lang w:val="en-US" w:bidi="th-TH"/>
      </w:rPr>
      <w:t>2563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71D8AA45" w14:textId="77777777" w:rsidR="000B7E6D" w:rsidRPr="00410770" w:rsidRDefault="000B7E6D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7D7C06" w14:textId="77777777" w:rsidR="000B7E6D" w:rsidRDefault="000B7E6D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131CF" w14:textId="77777777" w:rsidR="000B7E6D" w:rsidRPr="00FA7747" w:rsidRDefault="000B7E6D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[กขค]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[และบริษัทย่อย]</w:t>
    </w:r>
  </w:p>
  <w:p w14:paraId="1DE0A84B" w14:textId="77777777" w:rsidR="000B7E6D" w:rsidRPr="00FA7747" w:rsidRDefault="000B7E6D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EA513C5" w14:textId="43314C70" w:rsidR="000B7E6D" w:rsidRPr="00410770" w:rsidRDefault="000B7E6D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สำหรับงวดสามเดือนและสามเดือนสิ้นสุดวันที่ 30 มิถุนายน 2556 (ไม่ได้ตรวจสอบ</w:t>
    </w:r>
    <w:r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)</w:t>
    </w:r>
  </w:p>
  <w:p w14:paraId="2DF45432" w14:textId="77777777" w:rsidR="000B7E6D" w:rsidRPr="00074891" w:rsidRDefault="000B7E6D" w:rsidP="00713C50">
    <w:pPr>
      <w:pStyle w:val="Header"/>
      <w:rPr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DBF18" w14:textId="36AAB9C1" w:rsidR="000B7E6D" w:rsidRPr="00606B89" w:rsidRDefault="000B7E6D" w:rsidP="00FD463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5F98E9B6" w14:textId="77777777" w:rsidR="000B7E6D" w:rsidRPr="00606B89" w:rsidRDefault="000B7E6D" w:rsidP="00FD463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084ADDD6" w14:textId="47EA74A1" w:rsidR="000B7E6D" w:rsidRPr="00B82E50" w:rsidRDefault="000B7E6D" w:rsidP="00FD4633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สำหรับงวดสามเดือนสิ้นสุดวันที่ </w:t>
    </w:r>
    <w:r>
      <w:rPr>
        <w:rFonts w:ascii="Angsana New" w:hAnsi="Angsana New" w:cs="Angsana New"/>
        <w:bCs/>
        <w:sz w:val="30"/>
        <w:szCs w:val="30"/>
        <w:lang w:val="en-US" w:bidi="th-TH"/>
      </w:rPr>
      <w:t>31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มีนาคม </w:t>
    </w:r>
    <w:r>
      <w:rPr>
        <w:rFonts w:ascii="Angsana New" w:hAnsi="Angsana New" w:cs="Angsana New"/>
        <w:bCs/>
        <w:sz w:val="30"/>
        <w:szCs w:val="30"/>
        <w:lang w:val="en-US" w:bidi="th-TH"/>
      </w:rPr>
      <w:t>2563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18659A13" w14:textId="77777777" w:rsidR="000B7E6D" w:rsidRPr="00FD4633" w:rsidRDefault="000B7E6D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E1587" w14:textId="77777777" w:rsidR="000B7E6D" w:rsidRDefault="000B7E6D" w:rsidP="00713C50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E4D41" w14:textId="4EA4FB7A" w:rsidR="000B7E6D" w:rsidRPr="00606B89" w:rsidRDefault="000B7E6D" w:rsidP="00FD463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4A46A129" w14:textId="77777777" w:rsidR="000B7E6D" w:rsidRPr="00606B89" w:rsidRDefault="000B7E6D" w:rsidP="00FD463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12A18720" w14:textId="2EB7B4E2" w:rsidR="000B7E6D" w:rsidRPr="00B82E50" w:rsidRDefault="000B7E6D" w:rsidP="00FD4633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สำหรับงวดสามเดือนสิ้นสุดวันที่ </w:t>
    </w:r>
    <w:r>
      <w:rPr>
        <w:rFonts w:ascii="Angsana New" w:hAnsi="Angsana New" w:cs="Angsana New"/>
        <w:bCs/>
        <w:sz w:val="30"/>
        <w:szCs w:val="30"/>
        <w:lang w:val="en-US" w:bidi="th-TH"/>
      </w:rPr>
      <w:t>31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มีนาคม </w:t>
    </w:r>
    <w:r>
      <w:rPr>
        <w:rFonts w:ascii="Angsana New" w:hAnsi="Angsana New" w:cs="Angsana New"/>
        <w:bCs/>
        <w:sz w:val="30"/>
        <w:szCs w:val="30"/>
        <w:lang w:val="en-US" w:bidi="th-TH"/>
      </w:rPr>
      <w:t>2563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59C9994F" w14:textId="77777777" w:rsidR="000B7E6D" w:rsidRPr="00FD4633" w:rsidRDefault="000B7E6D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3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74272E0"/>
    <w:multiLevelType w:val="hybridMultilevel"/>
    <w:tmpl w:val="31C6F7C8"/>
    <w:lvl w:ilvl="0" w:tplc="DE2AAF3C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91B2010"/>
    <w:multiLevelType w:val="multilevel"/>
    <w:tmpl w:val="16AE6912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8" w15:restartNumberingAfterBreak="0">
    <w:nsid w:val="2D490452"/>
    <w:multiLevelType w:val="hybridMultilevel"/>
    <w:tmpl w:val="E68C3F8E"/>
    <w:lvl w:ilvl="0" w:tplc="AF889112">
      <w:start w:val="31"/>
      <w:numFmt w:val="decimal"/>
      <w:lvlText w:val="%1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9" w15:restartNumberingAfterBreak="0">
    <w:nsid w:val="2D7F2613"/>
    <w:multiLevelType w:val="hybridMultilevel"/>
    <w:tmpl w:val="E18C4216"/>
    <w:lvl w:ilvl="0" w:tplc="D3982D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EC1132"/>
    <w:multiLevelType w:val="multilevel"/>
    <w:tmpl w:val="4A02C5E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4C1F77C8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5" w15:restartNumberingAfterBreak="0">
    <w:nsid w:val="4F135D2E"/>
    <w:multiLevelType w:val="hybridMultilevel"/>
    <w:tmpl w:val="CDA833E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7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F23B07"/>
    <w:multiLevelType w:val="hybridMultilevel"/>
    <w:tmpl w:val="9614F91C"/>
    <w:lvl w:ilvl="0" w:tplc="7C347D2C">
      <w:start w:val="8"/>
      <w:numFmt w:val="decimal"/>
      <w:lvlText w:val="%1"/>
      <w:lvlJc w:val="left"/>
      <w:pPr>
        <w:ind w:left="90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63D94A10"/>
    <w:multiLevelType w:val="multilevel"/>
    <w:tmpl w:val="8CEA50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6567742B"/>
    <w:multiLevelType w:val="multilevel"/>
    <w:tmpl w:val="C49E9566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Angsana New" w:hint="cs"/>
        <w:b/>
        <w:i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111C3A"/>
    <w:multiLevelType w:val="hybridMultilevel"/>
    <w:tmpl w:val="EF9E3538"/>
    <w:lvl w:ilvl="0" w:tplc="C0C02342">
      <w:start w:val="1"/>
      <w:numFmt w:val="decimal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0B4093"/>
    <w:multiLevelType w:val="hybridMultilevel"/>
    <w:tmpl w:val="A37AFC9E"/>
    <w:lvl w:ilvl="0" w:tplc="5F547E8E">
      <w:start w:val="7"/>
      <w:numFmt w:val="decimal"/>
      <w:lvlText w:val="%1"/>
      <w:lvlJc w:val="left"/>
      <w:pPr>
        <w:ind w:left="72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10"/>
  </w:num>
  <w:num w:numId="5">
    <w:abstractNumId w:val="19"/>
  </w:num>
  <w:num w:numId="6">
    <w:abstractNumId w:val="3"/>
  </w:num>
  <w:num w:numId="7">
    <w:abstractNumId w:val="21"/>
  </w:num>
  <w:num w:numId="8">
    <w:abstractNumId w:val="16"/>
  </w:num>
  <w:num w:numId="9">
    <w:abstractNumId w:val="6"/>
  </w:num>
  <w:num w:numId="10">
    <w:abstractNumId w:val="22"/>
  </w:num>
  <w:num w:numId="11">
    <w:abstractNumId w:val="24"/>
  </w:num>
  <w:num w:numId="12">
    <w:abstractNumId w:val="15"/>
  </w:num>
  <w:num w:numId="13">
    <w:abstractNumId w:val="12"/>
  </w:num>
  <w:num w:numId="14">
    <w:abstractNumId w:val="1"/>
  </w:num>
  <w:num w:numId="15">
    <w:abstractNumId w:val="0"/>
  </w:num>
  <w:num w:numId="16">
    <w:abstractNumId w:val="5"/>
  </w:num>
  <w:num w:numId="17">
    <w:abstractNumId w:val="8"/>
  </w:num>
  <w:num w:numId="18">
    <w:abstractNumId w:val="14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7"/>
  </w:num>
  <w:num w:numId="29">
    <w:abstractNumId w:val="0"/>
  </w:num>
  <w:num w:numId="30">
    <w:abstractNumId w:val="0"/>
  </w:num>
  <w:num w:numId="31">
    <w:abstractNumId w:val="23"/>
  </w:num>
  <w:num w:numId="32">
    <w:abstractNumId w:val="0"/>
  </w:num>
  <w:num w:numId="33">
    <w:abstractNumId w:val="0"/>
  </w:num>
  <w:num w:numId="34">
    <w:abstractNumId w:val="2"/>
  </w:num>
  <w:num w:numId="35">
    <w:abstractNumId w:val="17"/>
  </w:num>
  <w:num w:numId="36">
    <w:abstractNumId w:val="9"/>
  </w:num>
  <w:num w:numId="37">
    <w:abstractNumId w:val="20"/>
  </w:num>
  <w:num w:numId="38">
    <w:abstractNumId w:val="13"/>
  </w:num>
  <w:num w:numId="39">
    <w:abstractNumId w:val="0"/>
  </w:num>
  <w:num w:numId="40">
    <w:abstractNumId w:val="18"/>
  </w:num>
  <w:num w:numId="41">
    <w:abstractNumId w:val="2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06E"/>
    <w:rsid w:val="000015A1"/>
    <w:rsid w:val="000019CD"/>
    <w:rsid w:val="00001BEF"/>
    <w:rsid w:val="00001F8A"/>
    <w:rsid w:val="0000200C"/>
    <w:rsid w:val="000025CB"/>
    <w:rsid w:val="0000264D"/>
    <w:rsid w:val="00002891"/>
    <w:rsid w:val="0000293E"/>
    <w:rsid w:val="00002C59"/>
    <w:rsid w:val="00002D6B"/>
    <w:rsid w:val="00002F50"/>
    <w:rsid w:val="00003133"/>
    <w:rsid w:val="000034F2"/>
    <w:rsid w:val="00003891"/>
    <w:rsid w:val="000039AE"/>
    <w:rsid w:val="000039BE"/>
    <w:rsid w:val="0000435C"/>
    <w:rsid w:val="0000464A"/>
    <w:rsid w:val="00004819"/>
    <w:rsid w:val="00004A86"/>
    <w:rsid w:val="00005185"/>
    <w:rsid w:val="00005434"/>
    <w:rsid w:val="00005611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449"/>
    <w:rsid w:val="00007873"/>
    <w:rsid w:val="00007B57"/>
    <w:rsid w:val="00007EE9"/>
    <w:rsid w:val="00007F8E"/>
    <w:rsid w:val="00010374"/>
    <w:rsid w:val="00010738"/>
    <w:rsid w:val="00010985"/>
    <w:rsid w:val="00010B77"/>
    <w:rsid w:val="000112EE"/>
    <w:rsid w:val="000115FA"/>
    <w:rsid w:val="000115FB"/>
    <w:rsid w:val="0001192B"/>
    <w:rsid w:val="0001193B"/>
    <w:rsid w:val="00012E3F"/>
    <w:rsid w:val="00012E83"/>
    <w:rsid w:val="0001307F"/>
    <w:rsid w:val="0001324D"/>
    <w:rsid w:val="000135F7"/>
    <w:rsid w:val="0001364C"/>
    <w:rsid w:val="0001367E"/>
    <w:rsid w:val="0001370F"/>
    <w:rsid w:val="00013716"/>
    <w:rsid w:val="00013C02"/>
    <w:rsid w:val="000140BB"/>
    <w:rsid w:val="00014A12"/>
    <w:rsid w:val="00014A49"/>
    <w:rsid w:val="00014A4A"/>
    <w:rsid w:val="0001531D"/>
    <w:rsid w:val="000154C0"/>
    <w:rsid w:val="000157E3"/>
    <w:rsid w:val="00015BEC"/>
    <w:rsid w:val="00015C52"/>
    <w:rsid w:val="000160A4"/>
    <w:rsid w:val="00016678"/>
    <w:rsid w:val="000167EF"/>
    <w:rsid w:val="00016879"/>
    <w:rsid w:val="00016E14"/>
    <w:rsid w:val="00016FE5"/>
    <w:rsid w:val="00017563"/>
    <w:rsid w:val="000175E9"/>
    <w:rsid w:val="000179F5"/>
    <w:rsid w:val="0002001D"/>
    <w:rsid w:val="00020021"/>
    <w:rsid w:val="00020144"/>
    <w:rsid w:val="0002055E"/>
    <w:rsid w:val="00020700"/>
    <w:rsid w:val="00020882"/>
    <w:rsid w:val="0002090A"/>
    <w:rsid w:val="00020E2A"/>
    <w:rsid w:val="00020E35"/>
    <w:rsid w:val="00020F08"/>
    <w:rsid w:val="00021255"/>
    <w:rsid w:val="00021740"/>
    <w:rsid w:val="00021A4A"/>
    <w:rsid w:val="00021FCB"/>
    <w:rsid w:val="0002207C"/>
    <w:rsid w:val="00022087"/>
    <w:rsid w:val="000221F6"/>
    <w:rsid w:val="00022345"/>
    <w:rsid w:val="0002249D"/>
    <w:rsid w:val="00022BB4"/>
    <w:rsid w:val="00022CE8"/>
    <w:rsid w:val="00023748"/>
    <w:rsid w:val="00023CE6"/>
    <w:rsid w:val="00023D7D"/>
    <w:rsid w:val="00023DFC"/>
    <w:rsid w:val="00024304"/>
    <w:rsid w:val="00024398"/>
    <w:rsid w:val="000243CE"/>
    <w:rsid w:val="00024922"/>
    <w:rsid w:val="00024953"/>
    <w:rsid w:val="00024B71"/>
    <w:rsid w:val="00024F30"/>
    <w:rsid w:val="00025287"/>
    <w:rsid w:val="00025953"/>
    <w:rsid w:val="00025B1F"/>
    <w:rsid w:val="00025B80"/>
    <w:rsid w:val="00026132"/>
    <w:rsid w:val="0002616B"/>
    <w:rsid w:val="000261DD"/>
    <w:rsid w:val="0002666D"/>
    <w:rsid w:val="00026B06"/>
    <w:rsid w:val="000273CF"/>
    <w:rsid w:val="00027A4F"/>
    <w:rsid w:val="00027BBA"/>
    <w:rsid w:val="00027BD5"/>
    <w:rsid w:val="00027C88"/>
    <w:rsid w:val="00027DE4"/>
    <w:rsid w:val="00027E00"/>
    <w:rsid w:val="00027ED2"/>
    <w:rsid w:val="0003010E"/>
    <w:rsid w:val="00030329"/>
    <w:rsid w:val="000307FB"/>
    <w:rsid w:val="00030AB6"/>
    <w:rsid w:val="00031583"/>
    <w:rsid w:val="000315C3"/>
    <w:rsid w:val="000316A7"/>
    <w:rsid w:val="00031779"/>
    <w:rsid w:val="00031980"/>
    <w:rsid w:val="00031A44"/>
    <w:rsid w:val="00031ADE"/>
    <w:rsid w:val="00031F4C"/>
    <w:rsid w:val="0003250C"/>
    <w:rsid w:val="00032ABF"/>
    <w:rsid w:val="0003340E"/>
    <w:rsid w:val="00033483"/>
    <w:rsid w:val="000339D5"/>
    <w:rsid w:val="00033D3C"/>
    <w:rsid w:val="00033EFB"/>
    <w:rsid w:val="0003464A"/>
    <w:rsid w:val="0003464D"/>
    <w:rsid w:val="0003497F"/>
    <w:rsid w:val="00034AEF"/>
    <w:rsid w:val="00034B47"/>
    <w:rsid w:val="000350B5"/>
    <w:rsid w:val="000351D6"/>
    <w:rsid w:val="000351EC"/>
    <w:rsid w:val="000352FC"/>
    <w:rsid w:val="00035579"/>
    <w:rsid w:val="00035609"/>
    <w:rsid w:val="000356B4"/>
    <w:rsid w:val="00035878"/>
    <w:rsid w:val="00035A15"/>
    <w:rsid w:val="00035BFA"/>
    <w:rsid w:val="00035D7C"/>
    <w:rsid w:val="00036576"/>
    <w:rsid w:val="00036714"/>
    <w:rsid w:val="000367C5"/>
    <w:rsid w:val="000367E5"/>
    <w:rsid w:val="00036C21"/>
    <w:rsid w:val="00036C24"/>
    <w:rsid w:val="00036E95"/>
    <w:rsid w:val="00036F52"/>
    <w:rsid w:val="0003705E"/>
    <w:rsid w:val="0003758F"/>
    <w:rsid w:val="00037609"/>
    <w:rsid w:val="000376CB"/>
    <w:rsid w:val="000378C7"/>
    <w:rsid w:val="00037979"/>
    <w:rsid w:val="00040331"/>
    <w:rsid w:val="000404E2"/>
    <w:rsid w:val="00040791"/>
    <w:rsid w:val="000407EC"/>
    <w:rsid w:val="00040952"/>
    <w:rsid w:val="00040C14"/>
    <w:rsid w:val="00040E69"/>
    <w:rsid w:val="00041597"/>
    <w:rsid w:val="000416BD"/>
    <w:rsid w:val="000417FD"/>
    <w:rsid w:val="00041B3B"/>
    <w:rsid w:val="00041C82"/>
    <w:rsid w:val="00041E25"/>
    <w:rsid w:val="00041E72"/>
    <w:rsid w:val="00042021"/>
    <w:rsid w:val="0004220E"/>
    <w:rsid w:val="000423B8"/>
    <w:rsid w:val="000425EC"/>
    <w:rsid w:val="00042ACF"/>
    <w:rsid w:val="00042B99"/>
    <w:rsid w:val="00042F74"/>
    <w:rsid w:val="0004334B"/>
    <w:rsid w:val="00043355"/>
    <w:rsid w:val="000434F1"/>
    <w:rsid w:val="000437CB"/>
    <w:rsid w:val="00043C98"/>
    <w:rsid w:val="00043DDD"/>
    <w:rsid w:val="00043EF5"/>
    <w:rsid w:val="0004445C"/>
    <w:rsid w:val="000444A8"/>
    <w:rsid w:val="00044500"/>
    <w:rsid w:val="00044872"/>
    <w:rsid w:val="00044BD7"/>
    <w:rsid w:val="00044DAA"/>
    <w:rsid w:val="00044E56"/>
    <w:rsid w:val="00045016"/>
    <w:rsid w:val="00045116"/>
    <w:rsid w:val="00045154"/>
    <w:rsid w:val="00045740"/>
    <w:rsid w:val="00045AAB"/>
    <w:rsid w:val="00045BC3"/>
    <w:rsid w:val="00045E6A"/>
    <w:rsid w:val="000463AC"/>
    <w:rsid w:val="00046429"/>
    <w:rsid w:val="000465CE"/>
    <w:rsid w:val="00046613"/>
    <w:rsid w:val="00046696"/>
    <w:rsid w:val="00047017"/>
    <w:rsid w:val="000472AB"/>
    <w:rsid w:val="000475F4"/>
    <w:rsid w:val="000479E8"/>
    <w:rsid w:val="00047A74"/>
    <w:rsid w:val="0005031A"/>
    <w:rsid w:val="000505AE"/>
    <w:rsid w:val="0005062C"/>
    <w:rsid w:val="0005087C"/>
    <w:rsid w:val="00050935"/>
    <w:rsid w:val="0005094A"/>
    <w:rsid w:val="00050BEF"/>
    <w:rsid w:val="00050C98"/>
    <w:rsid w:val="00050DDE"/>
    <w:rsid w:val="00050EB0"/>
    <w:rsid w:val="00051417"/>
    <w:rsid w:val="000518C8"/>
    <w:rsid w:val="00051A15"/>
    <w:rsid w:val="00051BD2"/>
    <w:rsid w:val="00051C63"/>
    <w:rsid w:val="00051E25"/>
    <w:rsid w:val="00051F69"/>
    <w:rsid w:val="00052183"/>
    <w:rsid w:val="00052251"/>
    <w:rsid w:val="000528EF"/>
    <w:rsid w:val="000529F4"/>
    <w:rsid w:val="00052EB3"/>
    <w:rsid w:val="00052FF6"/>
    <w:rsid w:val="00053483"/>
    <w:rsid w:val="00054199"/>
    <w:rsid w:val="00054433"/>
    <w:rsid w:val="00054663"/>
    <w:rsid w:val="0005493A"/>
    <w:rsid w:val="000553C1"/>
    <w:rsid w:val="0005542F"/>
    <w:rsid w:val="00055442"/>
    <w:rsid w:val="00055589"/>
    <w:rsid w:val="000555B9"/>
    <w:rsid w:val="000558C4"/>
    <w:rsid w:val="00055F34"/>
    <w:rsid w:val="00056664"/>
    <w:rsid w:val="000569A6"/>
    <w:rsid w:val="00056DFE"/>
    <w:rsid w:val="00056F2D"/>
    <w:rsid w:val="000570A0"/>
    <w:rsid w:val="00057A0E"/>
    <w:rsid w:val="00057AD1"/>
    <w:rsid w:val="00057B29"/>
    <w:rsid w:val="00057DAB"/>
    <w:rsid w:val="00060398"/>
    <w:rsid w:val="000605A4"/>
    <w:rsid w:val="00060AB1"/>
    <w:rsid w:val="00060B16"/>
    <w:rsid w:val="00060B82"/>
    <w:rsid w:val="00060E92"/>
    <w:rsid w:val="00060FEB"/>
    <w:rsid w:val="000610E0"/>
    <w:rsid w:val="00061514"/>
    <w:rsid w:val="00061623"/>
    <w:rsid w:val="0006165F"/>
    <w:rsid w:val="000616BD"/>
    <w:rsid w:val="00061955"/>
    <w:rsid w:val="00061A77"/>
    <w:rsid w:val="00061B0E"/>
    <w:rsid w:val="00061CDD"/>
    <w:rsid w:val="00061E0B"/>
    <w:rsid w:val="0006245C"/>
    <w:rsid w:val="0006258F"/>
    <w:rsid w:val="00062766"/>
    <w:rsid w:val="0006276B"/>
    <w:rsid w:val="000629BD"/>
    <w:rsid w:val="00062B25"/>
    <w:rsid w:val="0006324D"/>
    <w:rsid w:val="000632B1"/>
    <w:rsid w:val="000632F6"/>
    <w:rsid w:val="00063714"/>
    <w:rsid w:val="000639A9"/>
    <w:rsid w:val="00063A6E"/>
    <w:rsid w:val="00063DC3"/>
    <w:rsid w:val="000640C2"/>
    <w:rsid w:val="000641F4"/>
    <w:rsid w:val="000643EC"/>
    <w:rsid w:val="000644F1"/>
    <w:rsid w:val="00064837"/>
    <w:rsid w:val="000649D9"/>
    <w:rsid w:val="00064DF1"/>
    <w:rsid w:val="00065008"/>
    <w:rsid w:val="00065061"/>
    <w:rsid w:val="0006537A"/>
    <w:rsid w:val="000654B1"/>
    <w:rsid w:val="000655B0"/>
    <w:rsid w:val="00065604"/>
    <w:rsid w:val="00065C76"/>
    <w:rsid w:val="00065CE9"/>
    <w:rsid w:val="00065E8B"/>
    <w:rsid w:val="00065F17"/>
    <w:rsid w:val="000660AB"/>
    <w:rsid w:val="0006644C"/>
    <w:rsid w:val="0006646D"/>
    <w:rsid w:val="000665EF"/>
    <w:rsid w:val="00066B40"/>
    <w:rsid w:val="00066EC0"/>
    <w:rsid w:val="000672DA"/>
    <w:rsid w:val="000672F9"/>
    <w:rsid w:val="000675C1"/>
    <w:rsid w:val="000675C4"/>
    <w:rsid w:val="0006774B"/>
    <w:rsid w:val="000677E1"/>
    <w:rsid w:val="000678DA"/>
    <w:rsid w:val="000679B9"/>
    <w:rsid w:val="00067BEB"/>
    <w:rsid w:val="000704B7"/>
    <w:rsid w:val="00070559"/>
    <w:rsid w:val="00070687"/>
    <w:rsid w:val="0007075C"/>
    <w:rsid w:val="000708C8"/>
    <w:rsid w:val="000708D6"/>
    <w:rsid w:val="00070C82"/>
    <w:rsid w:val="00071770"/>
    <w:rsid w:val="000719EE"/>
    <w:rsid w:val="00071C80"/>
    <w:rsid w:val="00071E82"/>
    <w:rsid w:val="00072132"/>
    <w:rsid w:val="00072552"/>
    <w:rsid w:val="0007266E"/>
    <w:rsid w:val="000726DB"/>
    <w:rsid w:val="00072A47"/>
    <w:rsid w:val="00072E83"/>
    <w:rsid w:val="000732DB"/>
    <w:rsid w:val="00073367"/>
    <w:rsid w:val="000736E0"/>
    <w:rsid w:val="00073C23"/>
    <w:rsid w:val="00074621"/>
    <w:rsid w:val="00074727"/>
    <w:rsid w:val="00074891"/>
    <w:rsid w:val="00074AF2"/>
    <w:rsid w:val="00074BBC"/>
    <w:rsid w:val="00074C10"/>
    <w:rsid w:val="00074D50"/>
    <w:rsid w:val="00074F14"/>
    <w:rsid w:val="00074F69"/>
    <w:rsid w:val="00075041"/>
    <w:rsid w:val="00075690"/>
    <w:rsid w:val="000758AE"/>
    <w:rsid w:val="00075907"/>
    <w:rsid w:val="00075927"/>
    <w:rsid w:val="00075AA3"/>
    <w:rsid w:val="00075BC1"/>
    <w:rsid w:val="00075CF4"/>
    <w:rsid w:val="00075D21"/>
    <w:rsid w:val="00075FFE"/>
    <w:rsid w:val="00076170"/>
    <w:rsid w:val="0007689D"/>
    <w:rsid w:val="00076B87"/>
    <w:rsid w:val="00076BDC"/>
    <w:rsid w:val="00076E25"/>
    <w:rsid w:val="00077245"/>
    <w:rsid w:val="00077C63"/>
    <w:rsid w:val="00077E11"/>
    <w:rsid w:val="00077F9C"/>
    <w:rsid w:val="00077FEF"/>
    <w:rsid w:val="0008008B"/>
    <w:rsid w:val="00080402"/>
    <w:rsid w:val="000806A1"/>
    <w:rsid w:val="00080A5F"/>
    <w:rsid w:val="00080B72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3497"/>
    <w:rsid w:val="00083A90"/>
    <w:rsid w:val="00083E1D"/>
    <w:rsid w:val="00083E69"/>
    <w:rsid w:val="00084299"/>
    <w:rsid w:val="00084E43"/>
    <w:rsid w:val="00084E93"/>
    <w:rsid w:val="00085178"/>
    <w:rsid w:val="00085378"/>
    <w:rsid w:val="00085406"/>
    <w:rsid w:val="0008577C"/>
    <w:rsid w:val="0008582F"/>
    <w:rsid w:val="00085AC4"/>
    <w:rsid w:val="00085BFC"/>
    <w:rsid w:val="00085C50"/>
    <w:rsid w:val="00085D18"/>
    <w:rsid w:val="00085E26"/>
    <w:rsid w:val="00085EAB"/>
    <w:rsid w:val="00085F5F"/>
    <w:rsid w:val="00086220"/>
    <w:rsid w:val="0008628B"/>
    <w:rsid w:val="00086689"/>
    <w:rsid w:val="00086754"/>
    <w:rsid w:val="00086B7B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BA"/>
    <w:rsid w:val="00090F48"/>
    <w:rsid w:val="000911C3"/>
    <w:rsid w:val="000913A0"/>
    <w:rsid w:val="00091B88"/>
    <w:rsid w:val="00091DB4"/>
    <w:rsid w:val="00092224"/>
    <w:rsid w:val="000923AB"/>
    <w:rsid w:val="000926A7"/>
    <w:rsid w:val="00092B09"/>
    <w:rsid w:val="00092EEE"/>
    <w:rsid w:val="0009316C"/>
    <w:rsid w:val="0009353D"/>
    <w:rsid w:val="00093B30"/>
    <w:rsid w:val="00093B78"/>
    <w:rsid w:val="000941C0"/>
    <w:rsid w:val="0009470A"/>
    <w:rsid w:val="0009490F"/>
    <w:rsid w:val="00094999"/>
    <w:rsid w:val="00094BAF"/>
    <w:rsid w:val="00094D1B"/>
    <w:rsid w:val="00094FB4"/>
    <w:rsid w:val="00095A5F"/>
    <w:rsid w:val="00095B3D"/>
    <w:rsid w:val="00095E09"/>
    <w:rsid w:val="00095E95"/>
    <w:rsid w:val="00096354"/>
    <w:rsid w:val="000967D6"/>
    <w:rsid w:val="00096A7A"/>
    <w:rsid w:val="00096A8E"/>
    <w:rsid w:val="00096F65"/>
    <w:rsid w:val="00097067"/>
    <w:rsid w:val="000970FD"/>
    <w:rsid w:val="00097659"/>
    <w:rsid w:val="00097B79"/>
    <w:rsid w:val="000A0559"/>
    <w:rsid w:val="000A0669"/>
    <w:rsid w:val="000A07B1"/>
    <w:rsid w:val="000A0982"/>
    <w:rsid w:val="000A09EB"/>
    <w:rsid w:val="000A0A00"/>
    <w:rsid w:val="000A0BB9"/>
    <w:rsid w:val="000A0C81"/>
    <w:rsid w:val="000A0C9E"/>
    <w:rsid w:val="000A0FBB"/>
    <w:rsid w:val="000A12A1"/>
    <w:rsid w:val="000A1458"/>
    <w:rsid w:val="000A15E3"/>
    <w:rsid w:val="000A171A"/>
    <w:rsid w:val="000A1793"/>
    <w:rsid w:val="000A1E4E"/>
    <w:rsid w:val="000A1F12"/>
    <w:rsid w:val="000A2225"/>
    <w:rsid w:val="000A26A7"/>
    <w:rsid w:val="000A28AB"/>
    <w:rsid w:val="000A2A7D"/>
    <w:rsid w:val="000A3093"/>
    <w:rsid w:val="000A37E2"/>
    <w:rsid w:val="000A390B"/>
    <w:rsid w:val="000A390C"/>
    <w:rsid w:val="000A398B"/>
    <w:rsid w:val="000A4114"/>
    <w:rsid w:val="000A42BF"/>
    <w:rsid w:val="000A4553"/>
    <w:rsid w:val="000A4796"/>
    <w:rsid w:val="000A4951"/>
    <w:rsid w:val="000A4A82"/>
    <w:rsid w:val="000A4B0B"/>
    <w:rsid w:val="000A4C2E"/>
    <w:rsid w:val="000A4D19"/>
    <w:rsid w:val="000A534B"/>
    <w:rsid w:val="000A5395"/>
    <w:rsid w:val="000A5401"/>
    <w:rsid w:val="000A54F8"/>
    <w:rsid w:val="000A5777"/>
    <w:rsid w:val="000A5ED5"/>
    <w:rsid w:val="000A6287"/>
    <w:rsid w:val="000A66CA"/>
    <w:rsid w:val="000A6842"/>
    <w:rsid w:val="000A6B33"/>
    <w:rsid w:val="000A6BB1"/>
    <w:rsid w:val="000A6D5A"/>
    <w:rsid w:val="000A6E57"/>
    <w:rsid w:val="000A6F12"/>
    <w:rsid w:val="000A74A7"/>
    <w:rsid w:val="000A7635"/>
    <w:rsid w:val="000A7749"/>
    <w:rsid w:val="000A78E1"/>
    <w:rsid w:val="000A79CC"/>
    <w:rsid w:val="000A7B48"/>
    <w:rsid w:val="000A7BBD"/>
    <w:rsid w:val="000A7C89"/>
    <w:rsid w:val="000A7CD7"/>
    <w:rsid w:val="000A7DB4"/>
    <w:rsid w:val="000B00A5"/>
    <w:rsid w:val="000B01A4"/>
    <w:rsid w:val="000B079B"/>
    <w:rsid w:val="000B09DC"/>
    <w:rsid w:val="000B0D32"/>
    <w:rsid w:val="000B1006"/>
    <w:rsid w:val="000B110D"/>
    <w:rsid w:val="000B132A"/>
    <w:rsid w:val="000B142E"/>
    <w:rsid w:val="000B14A1"/>
    <w:rsid w:val="000B1666"/>
    <w:rsid w:val="000B1944"/>
    <w:rsid w:val="000B1C16"/>
    <w:rsid w:val="000B1CB1"/>
    <w:rsid w:val="000B21CA"/>
    <w:rsid w:val="000B268E"/>
    <w:rsid w:val="000B287F"/>
    <w:rsid w:val="000B33C5"/>
    <w:rsid w:val="000B33FE"/>
    <w:rsid w:val="000B3DCD"/>
    <w:rsid w:val="000B4309"/>
    <w:rsid w:val="000B44E3"/>
    <w:rsid w:val="000B48F4"/>
    <w:rsid w:val="000B4C40"/>
    <w:rsid w:val="000B4D54"/>
    <w:rsid w:val="000B4D87"/>
    <w:rsid w:val="000B4ED6"/>
    <w:rsid w:val="000B4F74"/>
    <w:rsid w:val="000B5306"/>
    <w:rsid w:val="000B5333"/>
    <w:rsid w:val="000B5589"/>
    <w:rsid w:val="000B57F9"/>
    <w:rsid w:val="000B599C"/>
    <w:rsid w:val="000B5A36"/>
    <w:rsid w:val="000B5F3F"/>
    <w:rsid w:val="000B684C"/>
    <w:rsid w:val="000B68D0"/>
    <w:rsid w:val="000B6AF9"/>
    <w:rsid w:val="000B6B2A"/>
    <w:rsid w:val="000B6C2A"/>
    <w:rsid w:val="000B6CDD"/>
    <w:rsid w:val="000B6FC3"/>
    <w:rsid w:val="000B6FD3"/>
    <w:rsid w:val="000B7081"/>
    <w:rsid w:val="000B714A"/>
    <w:rsid w:val="000B7292"/>
    <w:rsid w:val="000B7375"/>
    <w:rsid w:val="000B74CF"/>
    <w:rsid w:val="000B7961"/>
    <w:rsid w:val="000B7E6D"/>
    <w:rsid w:val="000C00BB"/>
    <w:rsid w:val="000C0354"/>
    <w:rsid w:val="000C0362"/>
    <w:rsid w:val="000C09D7"/>
    <w:rsid w:val="000C0B62"/>
    <w:rsid w:val="000C0BA5"/>
    <w:rsid w:val="000C0CD4"/>
    <w:rsid w:val="000C0D1C"/>
    <w:rsid w:val="000C0DBC"/>
    <w:rsid w:val="000C0FB2"/>
    <w:rsid w:val="000C1276"/>
    <w:rsid w:val="000C135C"/>
    <w:rsid w:val="000C13EE"/>
    <w:rsid w:val="000C1494"/>
    <w:rsid w:val="000C154D"/>
    <w:rsid w:val="000C1616"/>
    <w:rsid w:val="000C1648"/>
    <w:rsid w:val="000C180A"/>
    <w:rsid w:val="000C199A"/>
    <w:rsid w:val="000C1A99"/>
    <w:rsid w:val="000C2074"/>
    <w:rsid w:val="000C21DB"/>
    <w:rsid w:val="000C2252"/>
    <w:rsid w:val="000C25AF"/>
    <w:rsid w:val="000C2B77"/>
    <w:rsid w:val="000C2DF8"/>
    <w:rsid w:val="000C3117"/>
    <w:rsid w:val="000C3273"/>
    <w:rsid w:val="000C3693"/>
    <w:rsid w:val="000C3824"/>
    <w:rsid w:val="000C38FA"/>
    <w:rsid w:val="000C3994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4E7D"/>
    <w:rsid w:val="000C5243"/>
    <w:rsid w:val="000C5376"/>
    <w:rsid w:val="000C539F"/>
    <w:rsid w:val="000C582A"/>
    <w:rsid w:val="000C5D19"/>
    <w:rsid w:val="000C6330"/>
    <w:rsid w:val="000C633A"/>
    <w:rsid w:val="000C698D"/>
    <w:rsid w:val="000C6AB3"/>
    <w:rsid w:val="000C6B3B"/>
    <w:rsid w:val="000C6DDD"/>
    <w:rsid w:val="000C6F4D"/>
    <w:rsid w:val="000C7237"/>
    <w:rsid w:val="000C7C98"/>
    <w:rsid w:val="000C7FD4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835"/>
    <w:rsid w:val="000D1847"/>
    <w:rsid w:val="000D1947"/>
    <w:rsid w:val="000D1979"/>
    <w:rsid w:val="000D1997"/>
    <w:rsid w:val="000D1C82"/>
    <w:rsid w:val="000D1F12"/>
    <w:rsid w:val="000D1FF2"/>
    <w:rsid w:val="000D2500"/>
    <w:rsid w:val="000D262E"/>
    <w:rsid w:val="000D2D38"/>
    <w:rsid w:val="000D2EF9"/>
    <w:rsid w:val="000D30D7"/>
    <w:rsid w:val="000D31E5"/>
    <w:rsid w:val="000D3327"/>
    <w:rsid w:val="000D3629"/>
    <w:rsid w:val="000D3725"/>
    <w:rsid w:val="000D3B7D"/>
    <w:rsid w:val="000D3D4E"/>
    <w:rsid w:val="000D3DC9"/>
    <w:rsid w:val="000D3E01"/>
    <w:rsid w:val="000D3EDE"/>
    <w:rsid w:val="000D3F3E"/>
    <w:rsid w:val="000D4329"/>
    <w:rsid w:val="000D4472"/>
    <w:rsid w:val="000D4881"/>
    <w:rsid w:val="000D4AD9"/>
    <w:rsid w:val="000D4AED"/>
    <w:rsid w:val="000D4CC2"/>
    <w:rsid w:val="000D4CEA"/>
    <w:rsid w:val="000D4E2B"/>
    <w:rsid w:val="000D51E8"/>
    <w:rsid w:val="000D5251"/>
    <w:rsid w:val="000D53AB"/>
    <w:rsid w:val="000D5565"/>
    <w:rsid w:val="000D5A9D"/>
    <w:rsid w:val="000D6054"/>
    <w:rsid w:val="000D614D"/>
    <w:rsid w:val="000D6183"/>
    <w:rsid w:val="000D618D"/>
    <w:rsid w:val="000D631B"/>
    <w:rsid w:val="000D6590"/>
    <w:rsid w:val="000D65AB"/>
    <w:rsid w:val="000D6696"/>
    <w:rsid w:val="000D66BA"/>
    <w:rsid w:val="000D6776"/>
    <w:rsid w:val="000D6971"/>
    <w:rsid w:val="000D6FB3"/>
    <w:rsid w:val="000D7072"/>
    <w:rsid w:val="000D71CC"/>
    <w:rsid w:val="000D72B5"/>
    <w:rsid w:val="000E00EA"/>
    <w:rsid w:val="000E015E"/>
    <w:rsid w:val="000E0629"/>
    <w:rsid w:val="000E069E"/>
    <w:rsid w:val="000E088B"/>
    <w:rsid w:val="000E0BB8"/>
    <w:rsid w:val="000E0E4E"/>
    <w:rsid w:val="000E0F5D"/>
    <w:rsid w:val="000E102D"/>
    <w:rsid w:val="000E10DB"/>
    <w:rsid w:val="000E1333"/>
    <w:rsid w:val="000E14C0"/>
    <w:rsid w:val="000E16D7"/>
    <w:rsid w:val="000E1BF7"/>
    <w:rsid w:val="000E1C9F"/>
    <w:rsid w:val="000E23F3"/>
    <w:rsid w:val="000E28E6"/>
    <w:rsid w:val="000E2C49"/>
    <w:rsid w:val="000E2EAF"/>
    <w:rsid w:val="000E2EEC"/>
    <w:rsid w:val="000E2F85"/>
    <w:rsid w:val="000E3283"/>
    <w:rsid w:val="000E3890"/>
    <w:rsid w:val="000E39D3"/>
    <w:rsid w:val="000E42B7"/>
    <w:rsid w:val="000E430F"/>
    <w:rsid w:val="000E44BF"/>
    <w:rsid w:val="000E4BD7"/>
    <w:rsid w:val="000E54C4"/>
    <w:rsid w:val="000E56AF"/>
    <w:rsid w:val="000E56DD"/>
    <w:rsid w:val="000E5B32"/>
    <w:rsid w:val="000E5B65"/>
    <w:rsid w:val="000E5B90"/>
    <w:rsid w:val="000E5F52"/>
    <w:rsid w:val="000E5FA0"/>
    <w:rsid w:val="000E63FD"/>
    <w:rsid w:val="000E6788"/>
    <w:rsid w:val="000E69D1"/>
    <w:rsid w:val="000E6DE5"/>
    <w:rsid w:val="000E7766"/>
    <w:rsid w:val="000E7902"/>
    <w:rsid w:val="000E7AEE"/>
    <w:rsid w:val="000E7D46"/>
    <w:rsid w:val="000F0217"/>
    <w:rsid w:val="000F0637"/>
    <w:rsid w:val="000F0832"/>
    <w:rsid w:val="000F08E2"/>
    <w:rsid w:val="000F0BC6"/>
    <w:rsid w:val="000F0CB4"/>
    <w:rsid w:val="000F16A3"/>
    <w:rsid w:val="000F172B"/>
    <w:rsid w:val="000F173C"/>
    <w:rsid w:val="000F1A6F"/>
    <w:rsid w:val="000F1BC9"/>
    <w:rsid w:val="000F1C55"/>
    <w:rsid w:val="000F1D7F"/>
    <w:rsid w:val="000F2239"/>
    <w:rsid w:val="000F2770"/>
    <w:rsid w:val="000F2C4F"/>
    <w:rsid w:val="000F2C64"/>
    <w:rsid w:val="000F2D2C"/>
    <w:rsid w:val="000F2DC7"/>
    <w:rsid w:val="000F2EE7"/>
    <w:rsid w:val="000F3123"/>
    <w:rsid w:val="000F3B1D"/>
    <w:rsid w:val="000F3BAD"/>
    <w:rsid w:val="000F3C79"/>
    <w:rsid w:val="000F412F"/>
    <w:rsid w:val="000F456B"/>
    <w:rsid w:val="000F4864"/>
    <w:rsid w:val="000F4894"/>
    <w:rsid w:val="000F48BF"/>
    <w:rsid w:val="000F4D71"/>
    <w:rsid w:val="000F503A"/>
    <w:rsid w:val="000F509B"/>
    <w:rsid w:val="000F5193"/>
    <w:rsid w:val="000F56DE"/>
    <w:rsid w:val="000F59B5"/>
    <w:rsid w:val="000F6169"/>
    <w:rsid w:val="000F6231"/>
    <w:rsid w:val="000F6356"/>
    <w:rsid w:val="000F6488"/>
    <w:rsid w:val="000F65F5"/>
    <w:rsid w:val="000F6F02"/>
    <w:rsid w:val="000F6F4B"/>
    <w:rsid w:val="000F6FBD"/>
    <w:rsid w:val="000F700F"/>
    <w:rsid w:val="000F71DD"/>
    <w:rsid w:val="000F7354"/>
    <w:rsid w:val="000F7C6D"/>
    <w:rsid w:val="00100142"/>
    <w:rsid w:val="0010049A"/>
    <w:rsid w:val="0010067E"/>
    <w:rsid w:val="00100A6A"/>
    <w:rsid w:val="00101032"/>
    <w:rsid w:val="001011B7"/>
    <w:rsid w:val="001011FA"/>
    <w:rsid w:val="00101A27"/>
    <w:rsid w:val="00101A8B"/>
    <w:rsid w:val="00101CFC"/>
    <w:rsid w:val="00101E1D"/>
    <w:rsid w:val="001028C1"/>
    <w:rsid w:val="00102CA6"/>
    <w:rsid w:val="001031F9"/>
    <w:rsid w:val="00103224"/>
    <w:rsid w:val="00103304"/>
    <w:rsid w:val="00103853"/>
    <w:rsid w:val="001038AB"/>
    <w:rsid w:val="001038C6"/>
    <w:rsid w:val="001038F6"/>
    <w:rsid w:val="00103942"/>
    <w:rsid w:val="00103B4E"/>
    <w:rsid w:val="00103DD6"/>
    <w:rsid w:val="00103FE9"/>
    <w:rsid w:val="001046F0"/>
    <w:rsid w:val="001046FC"/>
    <w:rsid w:val="00104960"/>
    <w:rsid w:val="00104BE9"/>
    <w:rsid w:val="0010503C"/>
    <w:rsid w:val="00105246"/>
    <w:rsid w:val="001053F1"/>
    <w:rsid w:val="00105D39"/>
    <w:rsid w:val="00105E29"/>
    <w:rsid w:val="001060B0"/>
    <w:rsid w:val="00106136"/>
    <w:rsid w:val="00106190"/>
    <w:rsid w:val="001063D4"/>
    <w:rsid w:val="001064BD"/>
    <w:rsid w:val="00107004"/>
    <w:rsid w:val="00107B8A"/>
    <w:rsid w:val="00107EA8"/>
    <w:rsid w:val="0011021A"/>
    <w:rsid w:val="00110B7B"/>
    <w:rsid w:val="00110C30"/>
    <w:rsid w:val="00111087"/>
    <w:rsid w:val="001110B6"/>
    <w:rsid w:val="001111E1"/>
    <w:rsid w:val="00111498"/>
    <w:rsid w:val="00111815"/>
    <w:rsid w:val="00111928"/>
    <w:rsid w:val="00111B59"/>
    <w:rsid w:val="00111B99"/>
    <w:rsid w:val="00111D8D"/>
    <w:rsid w:val="00112677"/>
    <w:rsid w:val="00112D60"/>
    <w:rsid w:val="00113150"/>
    <w:rsid w:val="001131B7"/>
    <w:rsid w:val="00113288"/>
    <w:rsid w:val="0011355A"/>
    <w:rsid w:val="00113595"/>
    <w:rsid w:val="00113E35"/>
    <w:rsid w:val="00113FF0"/>
    <w:rsid w:val="00114277"/>
    <w:rsid w:val="0011430C"/>
    <w:rsid w:val="00114334"/>
    <w:rsid w:val="001144C8"/>
    <w:rsid w:val="00114D64"/>
    <w:rsid w:val="00114DEB"/>
    <w:rsid w:val="00114DFA"/>
    <w:rsid w:val="00115B5F"/>
    <w:rsid w:val="00115B7F"/>
    <w:rsid w:val="00115D9F"/>
    <w:rsid w:val="00116569"/>
    <w:rsid w:val="00116572"/>
    <w:rsid w:val="00116574"/>
    <w:rsid w:val="0011673B"/>
    <w:rsid w:val="001168D5"/>
    <w:rsid w:val="00116924"/>
    <w:rsid w:val="00116A49"/>
    <w:rsid w:val="00116AA6"/>
    <w:rsid w:val="00116EC2"/>
    <w:rsid w:val="00116F60"/>
    <w:rsid w:val="00117964"/>
    <w:rsid w:val="001179E6"/>
    <w:rsid w:val="00117BDB"/>
    <w:rsid w:val="00117BE6"/>
    <w:rsid w:val="00117D0F"/>
    <w:rsid w:val="00120021"/>
    <w:rsid w:val="001201B0"/>
    <w:rsid w:val="001202FD"/>
    <w:rsid w:val="0012046E"/>
    <w:rsid w:val="00120505"/>
    <w:rsid w:val="00120A0C"/>
    <w:rsid w:val="00120B4C"/>
    <w:rsid w:val="00120C4E"/>
    <w:rsid w:val="00120DB4"/>
    <w:rsid w:val="00120E1F"/>
    <w:rsid w:val="00120E82"/>
    <w:rsid w:val="00120EDE"/>
    <w:rsid w:val="00120F23"/>
    <w:rsid w:val="001214B2"/>
    <w:rsid w:val="001214B7"/>
    <w:rsid w:val="001216E4"/>
    <w:rsid w:val="001217B0"/>
    <w:rsid w:val="0012182C"/>
    <w:rsid w:val="00121944"/>
    <w:rsid w:val="001224A3"/>
    <w:rsid w:val="00122505"/>
    <w:rsid w:val="0012295A"/>
    <w:rsid w:val="00122A8E"/>
    <w:rsid w:val="00122B08"/>
    <w:rsid w:val="00122BAF"/>
    <w:rsid w:val="00122D3A"/>
    <w:rsid w:val="00122F76"/>
    <w:rsid w:val="00123587"/>
    <w:rsid w:val="001235BA"/>
    <w:rsid w:val="0012367C"/>
    <w:rsid w:val="0012381A"/>
    <w:rsid w:val="001238A0"/>
    <w:rsid w:val="001239BC"/>
    <w:rsid w:val="00123DBE"/>
    <w:rsid w:val="00124335"/>
    <w:rsid w:val="001246CB"/>
    <w:rsid w:val="00124898"/>
    <w:rsid w:val="00124B44"/>
    <w:rsid w:val="00124D32"/>
    <w:rsid w:val="00124FCF"/>
    <w:rsid w:val="0012508D"/>
    <w:rsid w:val="00125754"/>
    <w:rsid w:val="00125877"/>
    <w:rsid w:val="001263D6"/>
    <w:rsid w:val="001265B4"/>
    <w:rsid w:val="00126C48"/>
    <w:rsid w:val="00126E8B"/>
    <w:rsid w:val="001271B4"/>
    <w:rsid w:val="00127422"/>
    <w:rsid w:val="0012761C"/>
    <w:rsid w:val="0012795F"/>
    <w:rsid w:val="00127973"/>
    <w:rsid w:val="00127B3E"/>
    <w:rsid w:val="0013011B"/>
    <w:rsid w:val="00130588"/>
    <w:rsid w:val="001305BB"/>
    <w:rsid w:val="00130698"/>
    <w:rsid w:val="00131191"/>
    <w:rsid w:val="001311D3"/>
    <w:rsid w:val="001314A3"/>
    <w:rsid w:val="00131892"/>
    <w:rsid w:val="00131B88"/>
    <w:rsid w:val="00131C8D"/>
    <w:rsid w:val="00131EB2"/>
    <w:rsid w:val="00131FEB"/>
    <w:rsid w:val="001321CC"/>
    <w:rsid w:val="00132222"/>
    <w:rsid w:val="00132980"/>
    <w:rsid w:val="00132B37"/>
    <w:rsid w:val="00132BD3"/>
    <w:rsid w:val="00132F57"/>
    <w:rsid w:val="001331B3"/>
    <w:rsid w:val="001333FA"/>
    <w:rsid w:val="00133A4E"/>
    <w:rsid w:val="00133AF3"/>
    <w:rsid w:val="00133FEA"/>
    <w:rsid w:val="00134349"/>
    <w:rsid w:val="001346D4"/>
    <w:rsid w:val="00134B38"/>
    <w:rsid w:val="00134D5F"/>
    <w:rsid w:val="00135009"/>
    <w:rsid w:val="00135138"/>
    <w:rsid w:val="00135401"/>
    <w:rsid w:val="0013549D"/>
    <w:rsid w:val="00135511"/>
    <w:rsid w:val="0013557B"/>
    <w:rsid w:val="001357F2"/>
    <w:rsid w:val="001357FF"/>
    <w:rsid w:val="00135AB7"/>
    <w:rsid w:val="00135D88"/>
    <w:rsid w:val="00135F5A"/>
    <w:rsid w:val="0013606F"/>
    <w:rsid w:val="001362AB"/>
    <w:rsid w:val="001363AF"/>
    <w:rsid w:val="0013657B"/>
    <w:rsid w:val="00137083"/>
    <w:rsid w:val="0013717D"/>
    <w:rsid w:val="0013756D"/>
    <w:rsid w:val="001377AE"/>
    <w:rsid w:val="0013796D"/>
    <w:rsid w:val="001379B1"/>
    <w:rsid w:val="00137A75"/>
    <w:rsid w:val="001400CC"/>
    <w:rsid w:val="001401E0"/>
    <w:rsid w:val="00140292"/>
    <w:rsid w:val="001403A2"/>
    <w:rsid w:val="001403B4"/>
    <w:rsid w:val="00140BB9"/>
    <w:rsid w:val="001414A3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16"/>
    <w:rsid w:val="001430E7"/>
    <w:rsid w:val="0014329A"/>
    <w:rsid w:val="00143403"/>
    <w:rsid w:val="00143436"/>
    <w:rsid w:val="001435C0"/>
    <w:rsid w:val="00143A1A"/>
    <w:rsid w:val="00143A89"/>
    <w:rsid w:val="00143F40"/>
    <w:rsid w:val="001441A1"/>
    <w:rsid w:val="001447D3"/>
    <w:rsid w:val="0014480E"/>
    <w:rsid w:val="00144F79"/>
    <w:rsid w:val="0014505C"/>
    <w:rsid w:val="0014507B"/>
    <w:rsid w:val="0014517B"/>
    <w:rsid w:val="001452F7"/>
    <w:rsid w:val="00145522"/>
    <w:rsid w:val="001455E8"/>
    <w:rsid w:val="001457CD"/>
    <w:rsid w:val="00145930"/>
    <w:rsid w:val="00145B06"/>
    <w:rsid w:val="00145CBB"/>
    <w:rsid w:val="00145D01"/>
    <w:rsid w:val="0014616C"/>
    <w:rsid w:val="00146334"/>
    <w:rsid w:val="001463A3"/>
    <w:rsid w:val="001466B3"/>
    <w:rsid w:val="00146C91"/>
    <w:rsid w:val="00146F44"/>
    <w:rsid w:val="001472A2"/>
    <w:rsid w:val="0014738E"/>
    <w:rsid w:val="001476E8"/>
    <w:rsid w:val="0014774F"/>
    <w:rsid w:val="001478A7"/>
    <w:rsid w:val="00147FE2"/>
    <w:rsid w:val="00150273"/>
    <w:rsid w:val="0015060B"/>
    <w:rsid w:val="001508F8"/>
    <w:rsid w:val="0015162A"/>
    <w:rsid w:val="00151AD7"/>
    <w:rsid w:val="00151CA8"/>
    <w:rsid w:val="001520E7"/>
    <w:rsid w:val="001525FB"/>
    <w:rsid w:val="0015288D"/>
    <w:rsid w:val="00152942"/>
    <w:rsid w:val="00152E00"/>
    <w:rsid w:val="00152E38"/>
    <w:rsid w:val="001535AF"/>
    <w:rsid w:val="00153A70"/>
    <w:rsid w:val="00153B37"/>
    <w:rsid w:val="00153B4E"/>
    <w:rsid w:val="00153B92"/>
    <w:rsid w:val="00153BF9"/>
    <w:rsid w:val="00153E26"/>
    <w:rsid w:val="00153FFB"/>
    <w:rsid w:val="001541EA"/>
    <w:rsid w:val="0015440E"/>
    <w:rsid w:val="001544E3"/>
    <w:rsid w:val="0015451C"/>
    <w:rsid w:val="001545E7"/>
    <w:rsid w:val="00154776"/>
    <w:rsid w:val="001547A1"/>
    <w:rsid w:val="00154D62"/>
    <w:rsid w:val="00154E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C97"/>
    <w:rsid w:val="00160128"/>
    <w:rsid w:val="001602F3"/>
    <w:rsid w:val="0016031D"/>
    <w:rsid w:val="0016046D"/>
    <w:rsid w:val="00160769"/>
    <w:rsid w:val="001608CB"/>
    <w:rsid w:val="00160A32"/>
    <w:rsid w:val="00161720"/>
    <w:rsid w:val="0016178C"/>
    <w:rsid w:val="00161822"/>
    <w:rsid w:val="00161AC9"/>
    <w:rsid w:val="00161BDE"/>
    <w:rsid w:val="00161C6E"/>
    <w:rsid w:val="00162019"/>
    <w:rsid w:val="00162235"/>
    <w:rsid w:val="00162451"/>
    <w:rsid w:val="0016246E"/>
    <w:rsid w:val="001628F7"/>
    <w:rsid w:val="00162E95"/>
    <w:rsid w:val="00162FFC"/>
    <w:rsid w:val="001634A2"/>
    <w:rsid w:val="001639BA"/>
    <w:rsid w:val="00163CFD"/>
    <w:rsid w:val="00163FB1"/>
    <w:rsid w:val="001642CD"/>
    <w:rsid w:val="00164BF3"/>
    <w:rsid w:val="00164FA7"/>
    <w:rsid w:val="0016501A"/>
    <w:rsid w:val="0016556C"/>
    <w:rsid w:val="001657B2"/>
    <w:rsid w:val="001659FF"/>
    <w:rsid w:val="00165A2C"/>
    <w:rsid w:val="00165AFD"/>
    <w:rsid w:val="00165CD4"/>
    <w:rsid w:val="00166027"/>
    <w:rsid w:val="001662EE"/>
    <w:rsid w:val="00166FD8"/>
    <w:rsid w:val="00167120"/>
    <w:rsid w:val="0016754C"/>
    <w:rsid w:val="0016760F"/>
    <w:rsid w:val="00167728"/>
    <w:rsid w:val="00167EB5"/>
    <w:rsid w:val="00170371"/>
    <w:rsid w:val="00170380"/>
    <w:rsid w:val="00170451"/>
    <w:rsid w:val="0017045E"/>
    <w:rsid w:val="001704F4"/>
    <w:rsid w:val="00170693"/>
    <w:rsid w:val="001708FA"/>
    <w:rsid w:val="00170B19"/>
    <w:rsid w:val="00170B9B"/>
    <w:rsid w:val="00170D50"/>
    <w:rsid w:val="00170EB5"/>
    <w:rsid w:val="00170FCC"/>
    <w:rsid w:val="00171076"/>
    <w:rsid w:val="0017111E"/>
    <w:rsid w:val="00171351"/>
    <w:rsid w:val="00171361"/>
    <w:rsid w:val="001713B2"/>
    <w:rsid w:val="001717D4"/>
    <w:rsid w:val="00171880"/>
    <w:rsid w:val="001719AF"/>
    <w:rsid w:val="00171D7E"/>
    <w:rsid w:val="00171DC4"/>
    <w:rsid w:val="001723F7"/>
    <w:rsid w:val="00172429"/>
    <w:rsid w:val="0017276A"/>
    <w:rsid w:val="001728D0"/>
    <w:rsid w:val="00173059"/>
    <w:rsid w:val="00173659"/>
    <w:rsid w:val="00173786"/>
    <w:rsid w:val="00173C24"/>
    <w:rsid w:val="00173D47"/>
    <w:rsid w:val="00173DC0"/>
    <w:rsid w:val="00174060"/>
    <w:rsid w:val="00174161"/>
    <w:rsid w:val="0017439B"/>
    <w:rsid w:val="0017440D"/>
    <w:rsid w:val="00174931"/>
    <w:rsid w:val="00174AAC"/>
    <w:rsid w:val="00174BF5"/>
    <w:rsid w:val="00174E57"/>
    <w:rsid w:val="001751A8"/>
    <w:rsid w:val="00175590"/>
    <w:rsid w:val="001757CF"/>
    <w:rsid w:val="001758A5"/>
    <w:rsid w:val="00175E89"/>
    <w:rsid w:val="00175F1A"/>
    <w:rsid w:val="001768D4"/>
    <w:rsid w:val="00176C38"/>
    <w:rsid w:val="00176C9D"/>
    <w:rsid w:val="0017765D"/>
    <w:rsid w:val="001778B0"/>
    <w:rsid w:val="00177B4D"/>
    <w:rsid w:val="00177EE2"/>
    <w:rsid w:val="00180086"/>
    <w:rsid w:val="001804E5"/>
    <w:rsid w:val="0018075B"/>
    <w:rsid w:val="00180A42"/>
    <w:rsid w:val="00180AF3"/>
    <w:rsid w:val="00180DB8"/>
    <w:rsid w:val="0018127B"/>
    <w:rsid w:val="0018135A"/>
    <w:rsid w:val="00181460"/>
    <w:rsid w:val="00181551"/>
    <w:rsid w:val="001815B5"/>
    <w:rsid w:val="001816E8"/>
    <w:rsid w:val="001818DA"/>
    <w:rsid w:val="001819ED"/>
    <w:rsid w:val="00181B8C"/>
    <w:rsid w:val="00181D49"/>
    <w:rsid w:val="00182124"/>
    <w:rsid w:val="00182234"/>
    <w:rsid w:val="001826FA"/>
    <w:rsid w:val="001826FB"/>
    <w:rsid w:val="00182D71"/>
    <w:rsid w:val="00182E7A"/>
    <w:rsid w:val="00183341"/>
    <w:rsid w:val="001835BA"/>
    <w:rsid w:val="001839EC"/>
    <w:rsid w:val="00183A4D"/>
    <w:rsid w:val="00183E94"/>
    <w:rsid w:val="00183EEA"/>
    <w:rsid w:val="00183FB5"/>
    <w:rsid w:val="00183FC1"/>
    <w:rsid w:val="001841D0"/>
    <w:rsid w:val="00184715"/>
    <w:rsid w:val="00184997"/>
    <w:rsid w:val="00184CA8"/>
    <w:rsid w:val="00184FDB"/>
    <w:rsid w:val="001851D7"/>
    <w:rsid w:val="001852BE"/>
    <w:rsid w:val="00185324"/>
    <w:rsid w:val="001854C0"/>
    <w:rsid w:val="0018561C"/>
    <w:rsid w:val="00185730"/>
    <w:rsid w:val="00185764"/>
    <w:rsid w:val="00185851"/>
    <w:rsid w:val="00185888"/>
    <w:rsid w:val="00185959"/>
    <w:rsid w:val="00185CEF"/>
    <w:rsid w:val="00185FDB"/>
    <w:rsid w:val="001863E9"/>
    <w:rsid w:val="00186522"/>
    <w:rsid w:val="001865C5"/>
    <w:rsid w:val="00186708"/>
    <w:rsid w:val="0018681D"/>
    <w:rsid w:val="0018694A"/>
    <w:rsid w:val="00186AC3"/>
    <w:rsid w:val="00186E89"/>
    <w:rsid w:val="00187057"/>
    <w:rsid w:val="00187423"/>
    <w:rsid w:val="00187431"/>
    <w:rsid w:val="0018767D"/>
    <w:rsid w:val="001878CC"/>
    <w:rsid w:val="001879C1"/>
    <w:rsid w:val="00187B3D"/>
    <w:rsid w:val="00187C92"/>
    <w:rsid w:val="00187D20"/>
    <w:rsid w:val="00190035"/>
    <w:rsid w:val="001902EA"/>
    <w:rsid w:val="00190404"/>
    <w:rsid w:val="00190454"/>
    <w:rsid w:val="00190501"/>
    <w:rsid w:val="00190538"/>
    <w:rsid w:val="001906D8"/>
    <w:rsid w:val="00190CD1"/>
    <w:rsid w:val="00190D01"/>
    <w:rsid w:val="00191564"/>
    <w:rsid w:val="00191940"/>
    <w:rsid w:val="0019198D"/>
    <w:rsid w:val="00191A6B"/>
    <w:rsid w:val="00191B7A"/>
    <w:rsid w:val="001921AD"/>
    <w:rsid w:val="001921AF"/>
    <w:rsid w:val="00192399"/>
    <w:rsid w:val="00192F3E"/>
    <w:rsid w:val="00193035"/>
    <w:rsid w:val="0019350D"/>
    <w:rsid w:val="00193725"/>
    <w:rsid w:val="00193852"/>
    <w:rsid w:val="00193BFA"/>
    <w:rsid w:val="0019403B"/>
    <w:rsid w:val="001940EA"/>
    <w:rsid w:val="001947CB"/>
    <w:rsid w:val="001949BC"/>
    <w:rsid w:val="00194D35"/>
    <w:rsid w:val="00194D7B"/>
    <w:rsid w:val="00194DD2"/>
    <w:rsid w:val="0019505C"/>
    <w:rsid w:val="00195149"/>
    <w:rsid w:val="00195304"/>
    <w:rsid w:val="00195516"/>
    <w:rsid w:val="00195A92"/>
    <w:rsid w:val="00195AD7"/>
    <w:rsid w:val="00195B1F"/>
    <w:rsid w:val="00195DC1"/>
    <w:rsid w:val="00196228"/>
    <w:rsid w:val="00196344"/>
    <w:rsid w:val="001964A9"/>
    <w:rsid w:val="00196B08"/>
    <w:rsid w:val="00196C0A"/>
    <w:rsid w:val="00196CB8"/>
    <w:rsid w:val="00196CBF"/>
    <w:rsid w:val="0019739F"/>
    <w:rsid w:val="001973AB"/>
    <w:rsid w:val="001973B5"/>
    <w:rsid w:val="00197515"/>
    <w:rsid w:val="00197591"/>
    <w:rsid w:val="0019762E"/>
    <w:rsid w:val="00197A99"/>
    <w:rsid w:val="00197E2D"/>
    <w:rsid w:val="00197EE5"/>
    <w:rsid w:val="001A0493"/>
    <w:rsid w:val="001A0564"/>
    <w:rsid w:val="001A06E4"/>
    <w:rsid w:val="001A0A40"/>
    <w:rsid w:val="001A0B1A"/>
    <w:rsid w:val="001A0B75"/>
    <w:rsid w:val="001A0DC4"/>
    <w:rsid w:val="001A0E1E"/>
    <w:rsid w:val="001A1168"/>
    <w:rsid w:val="001A14DA"/>
    <w:rsid w:val="001A1A6C"/>
    <w:rsid w:val="001A1C68"/>
    <w:rsid w:val="001A1FC0"/>
    <w:rsid w:val="001A2547"/>
    <w:rsid w:val="001A269D"/>
    <w:rsid w:val="001A2830"/>
    <w:rsid w:val="001A2944"/>
    <w:rsid w:val="001A2ACE"/>
    <w:rsid w:val="001A2DEE"/>
    <w:rsid w:val="001A2F0F"/>
    <w:rsid w:val="001A3281"/>
    <w:rsid w:val="001A35BC"/>
    <w:rsid w:val="001A422D"/>
    <w:rsid w:val="001A42A1"/>
    <w:rsid w:val="001A442F"/>
    <w:rsid w:val="001A4649"/>
    <w:rsid w:val="001A4825"/>
    <w:rsid w:val="001A485D"/>
    <w:rsid w:val="001A4A19"/>
    <w:rsid w:val="001A52A8"/>
    <w:rsid w:val="001A568F"/>
    <w:rsid w:val="001A5859"/>
    <w:rsid w:val="001A5CAA"/>
    <w:rsid w:val="001A5E35"/>
    <w:rsid w:val="001A61B6"/>
    <w:rsid w:val="001A649F"/>
    <w:rsid w:val="001A65B3"/>
    <w:rsid w:val="001A6BB5"/>
    <w:rsid w:val="001A6BC2"/>
    <w:rsid w:val="001A6BD2"/>
    <w:rsid w:val="001A7031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87C"/>
    <w:rsid w:val="001B0CF7"/>
    <w:rsid w:val="001B0F87"/>
    <w:rsid w:val="001B127F"/>
    <w:rsid w:val="001B1480"/>
    <w:rsid w:val="001B15BE"/>
    <w:rsid w:val="001B1625"/>
    <w:rsid w:val="001B1684"/>
    <w:rsid w:val="001B1B48"/>
    <w:rsid w:val="001B1BE6"/>
    <w:rsid w:val="001B1D5B"/>
    <w:rsid w:val="001B1EFC"/>
    <w:rsid w:val="001B24DE"/>
    <w:rsid w:val="001B27CE"/>
    <w:rsid w:val="001B28B1"/>
    <w:rsid w:val="001B2937"/>
    <w:rsid w:val="001B2B88"/>
    <w:rsid w:val="001B2CD4"/>
    <w:rsid w:val="001B33F9"/>
    <w:rsid w:val="001B375C"/>
    <w:rsid w:val="001B37F6"/>
    <w:rsid w:val="001B3A4F"/>
    <w:rsid w:val="001B40E0"/>
    <w:rsid w:val="001B4233"/>
    <w:rsid w:val="001B479D"/>
    <w:rsid w:val="001B49E6"/>
    <w:rsid w:val="001B4F5D"/>
    <w:rsid w:val="001B4F5E"/>
    <w:rsid w:val="001B514E"/>
    <w:rsid w:val="001B52C9"/>
    <w:rsid w:val="001B53FA"/>
    <w:rsid w:val="001B5774"/>
    <w:rsid w:val="001B5928"/>
    <w:rsid w:val="001B5CC3"/>
    <w:rsid w:val="001B5F0C"/>
    <w:rsid w:val="001B5F28"/>
    <w:rsid w:val="001B5FAE"/>
    <w:rsid w:val="001B63B7"/>
    <w:rsid w:val="001B662B"/>
    <w:rsid w:val="001B6A47"/>
    <w:rsid w:val="001B6D32"/>
    <w:rsid w:val="001B6DC0"/>
    <w:rsid w:val="001B6DF9"/>
    <w:rsid w:val="001B6E98"/>
    <w:rsid w:val="001B71ED"/>
    <w:rsid w:val="001B7369"/>
    <w:rsid w:val="001B749F"/>
    <w:rsid w:val="001B764F"/>
    <w:rsid w:val="001B7900"/>
    <w:rsid w:val="001B7B72"/>
    <w:rsid w:val="001B7B73"/>
    <w:rsid w:val="001B7E1F"/>
    <w:rsid w:val="001C0266"/>
    <w:rsid w:val="001C036A"/>
    <w:rsid w:val="001C069E"/>
    <w:rsid w:val="001C0CE9"/>
    <w:rsid w:val="001C0D3B"/>
    <w:rsid w:val="001C0FB1"/>
    <w:rsid w:val="001C133C"/>
    <w:rsid w:val="001C1415"/>
    <w:rsid w:val="001C165A"/>
    <w:rsid w:val="001C1823"/>
    <w:rsid w:val="001C1A36"/>
    <w:rsid w:val="001C1B7E"/>
    <w:rsid w:val="001C1E2D"/>
    <w:rsid w:val="001C1F9F"/>
    <w:rsid w:val="001C2102"/>
    <w:rsid w:val="001C2307"/>
    <w:rsid w:val="001C246C"/>
    <w:rsid w:val="001C2785"/>
    <w:rsid w:val="001C28A3"/>
    <w:rsid w:val="001C2C9D"/>
    <w:rsid w:val="001C2FF9"/>
    <w:rsid w:val="001C330C"/>
    <w:rsid w:val="001C334B"/>
    <w:rsid w:val="001C351A"/>
    <w:rsid w:val="001C35E0"/>
    <w:rsid w:val="001C367A"/>
    <w:rsid w:val="001C3B09"/>
    <w:rsid w:val="001C3C91"/>
    <w:rsid w:val="001C4325"/>
    <w:rsid w:val="001C486D"/>
    <w:rsid w:val="001C4995"/>
    <w:rsid w:val="001C4A99"/>
    <w:rsid w:val="001C50F2"/>
    <w:rsid w:val="001C5421"/>
    <w:rsid w:val="001C5425"/>
    <w:rsid w:val="001C5927"/>
    <w:rsid w:val="001C5939"/>
    <w:rsid w:val="001C5E68"/>
    <w:rsid w:val="001C5EFC"/>
    <w:rsid w:val="001C615F"/>
    <w:rsid w:val="001C619F"/>
    <w:rsid w:val="001C63F9"/>
    <w:rsid w:val="001C652C"/>
    <w:rsid w:val="001C653F"/>
    <w:rsid w:val="001C65F2"/>
    <w:rsid w:val="001C6956"/>
    <w:rsid w:val="001C6A84"/>
    <w:rsid w:val="001C6B2D"/>
    <w:rsid w:val="001C6D27"/>
    <w:rsid w:val="001C6D57"/>
    <w:rsid w:val="001C7049"/>
    <w:rsid w:val="001C7210"/>
    <w:rsid w:val="001C7218"/>
    <w:rsid w:val="001C74C6"/>
    <w:rsid w:val="001C75A5"/>
    <w:rsid w:val="001C7FB4"/>
    <w:rsid w:val="001D0217"/>
    <w:rsid w:val="001D0DFC"/>
    <w:rsid w:val="001D0EFA"/>
    <w:rsid w:val="001D0F19"/>
    <w:rsid w:val="001D0F6E"/>
    <w:rsid w:val="001D0FFF"/>
    <w:rsid w:val="001D10E3"/>
    <w:rsid w:val="001D13A9"/>
    <w:rsid w:val="001D1638"/>
    <w:rsid w:val="001D174E"/>
    <w:rsid w:val="001D17BF"/>
    <w:rsid w:val="001D1889"/>
    <w:rsid w:val="001D1AB6"/>
    <w:rsid w:val="001D21FC"/>
    <w:rsid w:val="001D2824"/>
    <w:rsid w:val="001D2C80"/>
    <w:rsid w:val="001D2FEC"/>
    <w:rsid w:val="001D302B"/>
    <w:rsid w:val="001D38AB"/>
    <w:rsid w:val="001D396A"/>
    <w:rsid w:val="001D3DA4"/>
    <w:rsid w:val="001D3DFA"/>
    <w:rsid w:val="001D4174"/>
    <w:rsid w:val="001D4343"/>
    <w:rsid w:val="001D4711"/>
    <w:rsid w:val="001D522E"/>
    <w:rsid w:val="001D5645"/>
    <w:rsid w:val="001D584E"/>
    <w:rsid w:val="001D5D99"/>
    <w:rsid w:val="001D5DAD"/>
    <w:rsid w:val="001D65E4"/>
    <w:rsid w:val="001D6F41"/>
    <w:rsid w:val="001D73E2"/>
    <w:rsid w:val="001D792D"/>
    <w:rsid w:val="001D7A44"/>
    <w:rsid w:val="001D7DA1"/>
    <w:rsid w:val="001D7E5C"/>
    <w:rsid w:val="001E0976"/>
    <w:rsid w:val="001E0CE4"/>
    <w:rsid w:val="001E12E9"/>
    <w:rsid w:val="001E152F"/>
    <w:rsid w:val="001E16E3"/>
    <w:rsid w:val="001E185E"/>
    <w:rsid w:val="001E1925"/>
    <w:rsid w:val="001E1C32"/>
    <w:rsid w:val="001E1C6D"/>
    <w:rsid w:val="001E1CD2"/>
    <w:rsid w:val="001E1F36"/>
    <w:rsid w:val="001E20AB"/>
    <w:rsid w:val="001E221E"/>
    <w:rsid w:val="001E24EC"/>
    <w:rsid w:val="001E2593"/>
    <w:rsid w:val="001E2A56"/>
    <w:rsid w:val="001E2A8B"/>
    <w:rsid w:val="001E2AE6"/>
    <w:rsid w:val="001E2B15"/>
    <w:rsid w:val="001E2C14"/>
    <w:rsid w:val="001E2FAD"/>
    <w:rsid w:val="001E3026"/>
    <w:rsid w:val="001E3A83"/>
    <w:rsid w:val="001E3F31"/>
    <w:rsid w:val="001E45B6"/>
    <w:rsid w:val="001E45BD"/>
    <w:rsid w:val="001E4733"/>
    <w:rsid w:val="001E4992"/>
    <w:rsid w:val="001E4FB5"/>
    <w:rsid w:val="001E5203"/>
    <w:rsid w:val="001E528E"/>
    <w:rsid w:val="001E544F"/>
    <w:rsid w:val="001E56F2"/>
    <w:rsid w:val="001E5A5D"/>
    <w:rsid w:val="001E5A93"/>
    <w:rsid w:val="001E5EED"/>
    <w:rsid w:val="001E60E0"/>
    <w:rsid w:val="001E6124"/>
    <w:rsid w:val="001E6380"/>
    <w:rsid w:val="001E656B"/>
    <w:rsid w:val="001E6CDC"/>
    <w:rsid w:val="001E6F38"/>
    <w:rsid w:val="001E7058"/>
    <w:rsid w:val="001E7168"/>
    <w:rsid w:val="001E7747"/>
    <w:rsid w:val="001E7A88"/>
    <w:rsid w:val="001E7EF8"/>
    <w:rsid w:val="001F0508"/>
    <w:rsid w:val="001F0A56"/>
    <w:rsid w:val="001F0B07"/>
    <w:rsid w:val="001F0D1F"/>
    <w:rsid w:val="001F0EFA"/>
    <w:rsid w:val="001F101E"/>
    <w:rsid w:val="001F12CF"/>
    <w:rsid w:val="001F134A"/>
    <w:rsid w:val="001F13AC"/>
    <w:rsid w:val="001F160F"/>
    <w:rsid w:val="001F18CF"/>
    <w:rsid w:val="001F1A15"/>
    <w:rsid w:val="001F1A85"/>
    <w:rsid w:val="001F1C27"/>
    <w:rsid w:val="001F1C95"/>
    <w:rsid w:val="001F1D3F"/>
    <w:rsid w:val="001F1EF5"/>
    <w:rsid w:val="001F1F39"/>
    <w:rsid w:val="001F2043"/>
    <w:rsid w:val="001F21B2"/>
    <w:rsid w:val="001F21C6"/>
    <w:rsid w:val="001F2343"/>
    <w:rsid w:val="001F248C"/>
    <w:rsid w:val="001F2847"/>
    <w:rsid w:val="001F2870"/>
    <w:rsid w:val="001F2E68"/>
    <w:rsid w:val="001F2E8C"/>
    <w:rsid w:val="001F2ECD"/>
    <w:rsid w:val="001F2F98"/>
    <w:rsid w:val="001F32FF"/>
    <w:rsid w:val="001F3A53"/>
    <w:rsid w:val="001F3CD1"/>
    <w:rsid w:val="001F3D49"/>
    <w:rsid w:val="001F48BE"/>
    <w:rsid w:val="001F51B1"/>
    <w:rsid w:val="001F53DF"/>
    <w:rsid w:val="001F568E"/>
    <w:rsid w:val="001F5B18"/>
    <w:rsid w:val="001F5C19"/>
    <w:rsid w:val="001F5C3D"/>
    <w:rsid w:val="001F5FD9"/>
    <w:rsid w:val="001F6027"/>
    <w:rsid w:val="001F624B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0B7F"/>
    <w:rsid w:val="00200FF1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B12"/>
    <w:rsid w:val="00202E26"/>
    <w:rsid w:val="00202E9D"/>
    <w:rsid w:val="00203012"/>
    <w:rsid w:val="00203A1C"/>
    <w:rsid w:val="00203ADD"/>
    <w:rsid w:val="00203B9F"/>
    <w:rsid w:val="00203D30"/>
    <w:rsid w:val="00203E44"/>
    <w:rsid w:val="00204E6B"/>
    <w:rsid w:val="00204E7A"/>
    <w:rsid w:val="00204EA3"/>
    <w:rsid w:val="0020518E"/>
    <w:rsid w:val="002052BC"/>
    <w:rsid w:val="0020590F"/>
    <w:rsid w:val="00205D72"/>
    <w:rsid w:val="00206210"/>
    <w:rsid w:val="0020690E"/>
    <w:rsid w:val="00206A12"/>
    <w:rsid w:val="00206C91"/>
    <w:rsid w:val="00206CB0"/>
    <w:rsid w:val="00206DEC"/>
    <w:rsid w:val="00207168"/>
    <w:rsid w:val="00207395"/>
    <w:rsid w:val="00207454"/>
    <w:rsid w:val="0020745F"/>
    <w:rsid w:val="002076C9"/>
    <w:rsid w:val="00207C56"/>
    <w:rsid w:val="002104DC"/>
    <w:rsid w:val="00210987"/>
    <w:rsid w:val="00210A44"/>
    <w:rsid w:val="00210D41"/>
    <w:rsid w:val="00211165"/>
    <w:rsid w:val="0021139F"/>
    <w:rsid w:val="002115C2"/>
    <w:rsid w:val="002115CB"/>
    <w:rsid w:val="002115E0"/>
    <w:rsid w:val="002117DD"/>
    <w:rsid w:val="00211AA7"/>
    <w:rsid w:val="00212021"/>
    <w:rsid w:val="00212214"/>
    <w:rsid w:val="0021287D"/>
    <w:rsid w:val="00212CF9"/>
    <w:rsid w:val="00212DDA"/>
    <w:rsid w:val="00212EB3"/>
    <w:rsid w:val="002131C8"/>
    <w:rsid w:val="0021327E"/>
    <w:rsid w:val="0021345E"/>
    <w:rsid w:val="002134EA"/>
    <w:rsid w:val="002135AD"/>
    <w:rsid w:val="00213898"/>
    <w:rsid w:val="00213968"/>
    <w:rsid w:val="002139F4"/>
    <w:rsid w:val="00213A1E"/>
    <w:rsid w:val="00213B00"/>
    <w:rsid w:val="00213C1F"/>
    <w:rsid w:val="00213EAA"/>
    <w:rsid w:val="002140E9"/>
    <w:rsid w:val="00214177"/>
    <w:rsid w:val="002141E8"/>
    <w:rsid w:val="002141F0"/>
    <w:rsid w:val="00214863"/>
    <w:rsid w:val="002148A9"/>
    <w:rsid w:val="00214B7D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1A"/>
    <w:rsid w:val="0022048A"/>
    <w:rsid w:val="00220853"/>
    <w:rsid w:val="00220AF3"/>
    <w:rsid w:val="00220D28"/>
    <w:rsid w:val="00220F09"/>
    <w:rsid w:val="00220F7E"/>
    <w:rsid w:val="00220F81"/>
    <w:rsid w:val="00220FDE"/>
    <w:rsid w:val="0022127F"/>
    <w:rsid w:val="0022159F"/>
    <w:rsid w:val="002217E7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9DD"/>
    <w:rsid w:val="00222AB6"/>
    <w:rsid w:val="00222FC2"/>
    <w:rsid w:val="00223650"/>
    <w:rsid w:val="002238C4"/>
    <w:rsid w:val="0022392A"/>
    <w:rsid w:val="002239D8"/>
    <w:rsid w:val="00223AEC"/>
    <w:rsid w:val="00223CD5"/>
    <w:rsid w:val="00223DD1"/>
    <w:rsid w:val="00223E62"/>
    <w:rsid w:val="00223F8E"/>
    <w:rsid w:val="002241CE"/>
    <w:rsid w:val="002249DE"/>
    <w:rsid w:val="00224BB2"/>
    <w:rsid w:val="00224D67"/>
    <w:rsid w:val="00225249"/>
    <w:rsid w:val="002254D7"/>
    <w:rsid w:val="00225627"/>
    <w:rsid w:val="002256F3"/>
    <w:rsid w:val="002259BA"/>
    <w:rsid w:val="00225D4D"/>
    <w:rsid w:val="002264FF"/>
    <w:rsid w:val="002265D8"/>
    <w:rsid w:val="002268A5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D0B"/>
    <w:rsid w:val="00227E99"/>
    <w:rsid w:val="00230032"/>
    <w:rsid w:val="00230246"/>
    <w:rsid w:val="0023086C"/>
    <w:rsid w:val="00230C85"/>
    <w:rsid w:val="00230FE6"/>
    <w:rsid w:val="0023112B"/>
    <w:rsid w:val="0023129C"/>
    <w:rsid w:val="002312BA"/>
    <w:rsid w:val="002312C8"/>
    <w:rsid w:val="0023155B"/>
    <w:rsid w:val="00231565"/>
    <w:rsid w:val="0023162B"/>
    <w:rsid w:val="00231A7F"/>
    <w:rsid w:val="00231C4B"/>
    <w:rsid w:val="00231EE0"/>
    <w:rsid w:val="0023200A"/>
    <w:rsid w:val="002321A2"/>
    <w:rsid w:val="002321AA"/>
    <w:rsid w:val="002327EF"/>
    <w:rsid w:val="002329D1"/>
    <w:rsid w:val="00232A65"/>
    <w:rsid w:val="00232F4A"/>
    <w:rsid w:val="002335BC"/>
    <w:rsid w:val="002337F2"/>
    <w:rsid w:val="002338AE"/>
    <w:rsid w:val="00233F08"/>
    <w:rsid w:val="00234014"/>
    <w:rsid w:val="0023412E"/>
    <w:rsid w:val="00234649"/>
    <w:rsid w:val="0023478F"/>
    <w:rsid w:val="00234810"/>
    <w:rsid w:val="00234B12"/>
    <w:rsid w:val="00234C1E"/>
    <w:rsid w:val="0023559E"/>
    <w:rsid w:val="002359D4"/>
    <w:rsid w:val="00236096"/>
    <w:rsid w:val="00236141"/>
    <w:rsid w:val="002364DF"/>
    <w:rsid w:val="0023687A"/>
    <w:rsid w:val="0023690C"/>
    <w:rsid w:val="00236D1C"/>
    <w:rsid w:val="00236EFF"/>
    <w:rsid w:val="00236F74"/>
    <w:rsid w:val="00237122"/>
    <w:rsid w:val="002372A2"/>
    <w:rsid w:val="00237317"/>
    <w:rsid w:val="00237580"/>
    <w:rsid w:val="00237DA6"/>
    <w:rsid w:val="00237E55"/>
    <w:rsid w:val="00237EF0"/>
    <w:rsid w:val="002400D1"/>
    <w:rsid w:val="002400E6"/>
    <w:rsid w:val="002402E8"/>
    <w:rsid w:val="002402EF"/>
    <w:rsid w:val="002403EE"/>
    <w:rsid w:val="00240880"/>
    <w:rsid w:val="00240B99"/>
    <w:rsid w:val="00240C53"/>
    <w:rsid w:val="00240E83"/>
    <w:rsid w:val="00240FB9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7CF"/>
    <w:rsid w:val="00242804"/>
    <w:rsid w:val="00242AF0"/>
    <w:rsid w:val="00242C32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4F0C"/>
    <w:rsid w:val="00244F48"/>
    <w:rsid w:val="00245271"/>
    <w:rsid w:val="00245379"/>
    <w:rsid w:val="00245861"/>
    <w:rsid w:val="00245AA3"/>
    <w:rsid w:val="00245FBF"/>
    <w:rsid w:val="002469A7"/>
    <w:rsid w:val="00246C27"/>
    <w:rsid w:val="00246C64"/>
    <w:rsid w:val="00246C9D"/>
    <w:rsid w:val="0024704D"/>
    <w:rsid w:val="002470E8"/>
    <w:rsid w:val="00247B22"/>
    <w:rsid w:val="00247D36"/>
    <w:rsid w:val="00247E7D"/>
    <w:rsid w:val="00247EE4"/>
    <w:rsid w:val="00250275"/>
    <w:rsid w:val="00250290"/>
    <w:rsid w:val="00250423"/>
    <w:rsid w:val="00250A7F"/>
    <w:rsid w:val="00250B66"/>
    <w:rsid w:val="0025105F"/>
    <w:rsid w:val="0025142D"/>
    <w:rsid w:val="0025164D"/>
    <w:rsid w:val="00251BB8"/>
    <w:rsid w:val="00251BEC"/>
    <w:rsid w:val="00251F58"/>
    <w:rsid w:val="002522DC"/>
    <w:rsid w:val="00252647"/>
    <w:rsid w:val="00252A5D"/>
    <w:rsid w:val="00253264"/>
    <w:rsid w:val="0025326E"/>
    <w:rsid w:val="00253401"/>
    <w:rsid w:val="0025386D"/>
    <w:rsid w:val="002538E4"/>
    <w:rsid w:val="002539C6"/>
    <w:rsid w:val="00253ECD"/>
    <w:rsid w:val="002541B9"/>
    <w:rsid w:val="0025422D"/>
    <w:rsid w:val="002543A0"/>
    <w:rsid w:val="0025448E"/>
    <w:rsid w:val="00254490"/>
    <w:rsid w:val="002544AB"/>
    <w:rsid w:val="002547F1"/>
    <w:rsid w:val="00254B8D"/>
    <w:rsid w:val="00254E70"/>
    <w:rsid w:val="00254FD9"/>
    <w:rsid w:val="00255041"/>
    <w:rsid w:val="002552F6"/>
    <w:rsid w:val="00255332"/>
    <w:rsid w:val="00255666"/>
    <w:rsid w:val="00255A67"/>
    <w:rsid w:val="00255C1A"/>
    <w:rsid w:val="00255C3F"/>
    <w:rsid w:val="00255CEE"/>
    <w:rsid w:val="00255F8C"/>
    <w:rsid w:val="00255FED"/>
    <w:rsid w:val="00256033"/>
    <w:rsid w:val="00256153"/>
    <w:rsid w:val="0025646A"/>
    <w:rsid w:val="00256729"/>
    <w:rsid w:val="0025694E"/>
    <w:rsid w:val="00256CA6"/>
    <w:rsid w:val="00256FC7"/>
    <w:rsid w:val="002571B5"/>
    <w:rsid w:val="002571E3"/>
    <w:rsid w:val="002573B5"/>
    <w:rsid w:val="002576D5"/>
    <w:rsid w:val="002578CE"/>
    <w:rsid w:val="00257ACF"/>
    <w:rsid w:val="00257C2F"/>
    <w:rsid w:val="00260034"/>
    <w:rsid w:val="002600EF"/>
    <w:rsid w:val="00260199"/>
    <w:rsid w:val="0026031C"/>
    <w:rsid w:val="002603B1"/>
    <w:rsid w:val="0026085C"/>
    <w:rsid w:val="002608C3"/>
    <w:rsid w:val="00260911"/>
    <w:rsid w:val="0026092F"/>
    <w:rsid w:val="00260CA0"/>
    <w:rsid w:val="00260D02"/>
    <w:rsid w:val="00260F18"/>
    <w:rsid w:val="00261074"/>
    <w:rsid w:val="00261E9B"/>
    <w:rsid w:val="00262497"/>
    <w:rsid w:val="0026256A"/>
    <w:rsid w:val="002626C0"/>
    <w:rsid w:val="002629B6"/>
    <w:rsid w:val="00262ADE"/>
    <w:rsid w:val="00262AFD"/>
    <w:rsid w:val="00263041"/>
    <w:rsid w:val="00263417"/>
    <w:rsid w:val="00263660"/>
    <w:rsid w:val="00263935"/>
    <w:rsid w:val="00263DF3"/>
    <w:rsid w:val="00263E98"/>
    <w:rsid w:val="002640E5"/>
    <w:rsid w:val="00264106"/>
    <w:rsid w:val="00264129"/>
    <w:rsid w:val="00264142"/>
    <w:rsid w:val="00264686"/>
    <w:rsid w:val="002646D4"/>
    <w:rsid w:val="002648A8"/>
    <w:rsid w:val="002648BE"/>
    <w:rsid w:val="002649E5"/>
    <w:rsid w:val="00264D2E"/>
    <w:rsid w:val="00264EEB"/>
    <w:rsid w:val="00264F7D"/>
    <w:rsid w:val="0026521A"/>
    <w:rsid w:val="00265472"/>
    <w:rsid w:val="002654B1"/>
    <w:rsid w:val="002654CF"/>
    <w:rsid w:val="002657FA"/>
    <w:rsid w:val="00265845"/>
    <w:rsid w:val="00265F36"/>
    <w:rsid w:val="00265F65"/>
    <w:rsid w:val="00266260"/>
    <w:rsid w:val="002662D6"/>
    <w:rsid w:val="00266557"/>
    <w:rsid w:val="002665F4"/>
    <w:rsid w:val="00266610"/>
    <w:rsid w:val="0026680E"/>
    <w:rsid w:val="00266CF3"/>
    <w:rsid w:val="00266D4F"/>
    <w:rsid w:val="00267877"/>
    <w:rsid w:val="00267B76"/>
    <w:rsid w:val="00267E16"/>
    <w:rsid w:val="00267EDB"/>
    <w:rsid w:val="00270094"/>
    <w:rsid w:val="002700DB"/>
    <w:rsid w:val="002701B3"/>
    <w:rsid w:val="00270429"/>
    <w:rsid w:val="00270C49"/>
    <w:rsid w:val="00270E9F"/>
    <w:rsid w:val="00270F60"/>
    <w:rsid w:val="0027107E"/>
    <w:rsid w:val="00271216"/>
    <w:rsid w:val="002717B3"/>
    <w:rsid w:val="00271AEE"/>
    <w:rsid w:val="00272031"/>
    <w:rsid w:val="0027215C"/>
    <w:rsid w:val="00272342"/>
    <w:rsid w:val="0027242F"/>
    <w:rsid w:val="0027246B"/>
    <w:rsid w:val="00272548"/>
    <w:rsid w:val="002728C3"/>
    <w:rsid w:val="00272C03"/>
    <w:rsid w:val="00272D23"/>
    <w:rsid w:val="00272FC2"/>
    <w:rsid w:val="002734AC"/>
    <w:rsid w:val="0027358C"/>
    <w:rsid w:val="00273638"/>
    <w:rsid w:val="00273653"/>
    <w:rsid w:val="0027366A"/>
    <w:rsid w:val="0027370B"/>
    <w:rsid w:val="0027389A"/>
    <w:rsid w:val="00273B22"/>
    <w:rsid w:val="00273C7F"/>
    <w:rsid w:val="00274B49"/>
    <w:rsid w:val="00274B71"/>
    <w:rsid w:val="00274E3D"/>
    <w:rsid w:val="002759A8"/>
    <w:rsid w:val="00275B69"/>
    <w:rsid w:val="00275D10"/>
    <w:rsid w:val="00275E19"/>
    <w:rsid w:val="0027604B"/>
    <w:rsid w:val="0027615D"/>
    <w:rsid w:val="00276171"/>
    <w:rsid w:val="00276423"/>
    <w:rsid w:val="00276AD3"/>
    <w:rsid w:val="00276C94"/>
    <w:rsid w:val="00276F0F"/>
    <w:rsid w:val="0027703D"/>
    <w:rsid w:val="0027724F"/>
    <w:rsid w:val="00277389"/>
    <w:rsid w:val="002773C2"/>
    <w:rsid w:val="0027745D"/>
    <w:rsid w:val="002775DC"/>
    <w:rsid w:val="0027789E"/>
    <w:rsid w:val="00277F76"/>
    <w:rsid w:val="0028029D"/>
    <w:rsid w:val="002803F6"/>
    <w:rsid w:val="0028060B"/>
    <w:rsid w:val="00280705"/>
    <w:rsid w:val="002807E8"/>
    <w:rsid w:val="00280B2C"/>
    <w:rsid w:val="00280FFC"/>
    <w:rsid w:val="002811B8"/>
    <w:rsid w:val="00281CE3"/>
    <w:rsid w:val="00282458"/>
    <w:rsid w:val="00282600"/>
    <w:rsid w:val="002826FE"/>
    <w:rsid w:val="00282A1A"/>
    <w:rsid w:val="00282AE8"/>
    <w:rsid w:val="00283130"/>
    <w:rsid w:val="00283275"/>
    <w:rsid w:val="0028327B"/>
    <w:rsid w:val="002835F6"/>
    <w:rsid w:val="002839A7"/>
    <w:rsid w:val="002839F4"/>
    <w:rsid w:val="0028487C"/>
    <w:rsid w:val="00284E05"/>
    <w:rsid w:val="00284E6F"/>
    <w:rsid w:val="00284FE0"/>
    <w:rsid w:val="002853AE"/>
    <w:rsid w:val="00285442"/>
    <w:rsid w:val="0028559F"/>
    <w:rsid w:val="002858DA"/>
    <w:rsid w:val="00285927"/>
    <w:rsid w:val="00285AF5"/>
    <w:rsid w:val="00285AF9"/>
    <w:rsid w:val="00285FE6"/>
    <w:rsid w:val="002865F4"/>
    <w:rsid w:val="00286617"/>
    <w:rsid w:val="00286671"/>
    <w:rsid w:val="002867D7"/>
    <w:rsid w:val="00286A8B"/>
    <w:rsid w:val="002870A6"/>
    <w:rsid w:val="00287416"/>
    <w:rsid w:val="0028799B"/>
    <w:rsid w:val="00287BD2"/>
    <w:rsid w:val="00287FD5"/>
    <w:rsid w:val="002900A6"/>
    <w:rsid w:val="002900E7"/>
    <w:rsid w:val="0029022B"/>
    <w:rsid w:val="002904B9"/>
    <w:rsid w:val="002907CC"/>
    <w:rsid w:val="00290D1B"/>
    <w:rsid w:val="002917D4"/>
    <w:rsid w:val="002917DD"/>
    <w:rsid w:val="0029199E"/>
    <w:rsid w:val="00291A03"/>
    <w:rsid w:val="00291D68"/>
    <w:rsid w:val="00291DBA"/>
    <w:rsid w:val="00291F00"/>
    <w:rsid w:val="00291FC2"/>
    <w:rsid w:val="0029204D"/>
    <w:rsid w:val="002925F7"/>
    <w:rsid w:val="00292B40"/>
    <w:rsid w:val="00292E76"/>
    <w:rsid w:val="00293041"/>
    <w:rsid w:val="002932B6"/>
    <w:rsid w:val="002933CF"/>
    <w:rsid w:val="00293609"/>
    <w:rsid w:val="00293648"/>
    <w:rsid w:val="002936B1"/>
    <w:rsid w:val="00293BE2"/>
    <w:rsid w:val="00293C8C"/>
    <w:rsid w:val="00293CCC"/>
    <w:rsid w:val="00293D22"/>
    <w:rsid w:val="00293F37"/>
    <w:rsid w:val="00294672"/>
    <w:rsid w:val="0029489D"/>
    <w:rsid w:val="00294959"/>
    <w:rsid w:val="00294A0C"/>
    <w:rsid w:val="00294C8E"/>
    <w:rsid w:val="00294D99"/>
    <w:rsid w:val="00294F97"/>
    <w:rsid w:val="00294FE6"/>
    <w:rsid w:val="002951D4"/>
    <w:rsid w:val="0029537C"/>
    <w:rsid w:val="0029563C"/>
    <w:rsid w:val="002956D5"/>
    <w:rsid w:val="0029584D"/>
    <w:rsid w:val="0029591A"/>
    <w:rsid w:val="00295FF9"/>
    <w:rsid w:val="00296054"/>
    <w:rsid w:val="0029640F"/>
    <w:rsid w:val="0029672F"/>
    <w:rsid w:val="002968DE"/>
    <w:rsid w:val="00296A92"/>
    <w:rsid w:val="002975B1"/>
    <w:rsid w:val="00297BE8"/>
    <w:rsid w:val="00297D7A"/>
    <w:rsid w:val="00297DBC"/>
    <w:rsid w:val="002A000B"/>
    <w:rsid w:val="002A0047"/>
    <w:rsid w:val="002A030E"/>
    <w:rsid w:val="002A03F0"/>
    <w:rsid w:val="002A09C2"/>
    <w:rsid w:val="002A11D5"/>
    <w:rsid w:val="002A1252"/>
    <w:rsid w:val="002A13A6"/>
    <w:rsid w:val="002A13CA"/>
    <w:rsid w:val="002A1922"/>
    <w:rsid w:val="002A1E08"/>
    <w:rsid w:val="002A1F87"/>
    <w:rsid w:val="002A222F"/>
    <w:rsid w:val="002A24CB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649"/>
    <w:rsid w:val="002A495F"/>
    <w:rsid w:val="002A4B3E"/>
    <w:rsid w:val="002A4C02"/>
    <w:rsid w:val="002A4DFD"/>
    <w:rsid w:val="002A519F"/>
    <w:rsid w:val="002A5257"/>
    <w:rsid w:val="002A5647"/>
    <w:rsid w:val="002A6302"/>
    <w:rsid w:val="002A644B"/>
    <w:rsid w:val="002A689B"/>
    <w:rsid w:val="002A6908"/>
    <w:rsid w:val="002A6930"/>
    <w:rsid w:val="002A6B9A"/>
    <w:rsid w:val="002A6C0B"/>
    <w:rsid w:val="002A6C9C"/>
    <w:rsid w:val="002A7603"/>
    <w:rsid w:val="002A78B6"/>
    <w:rsid w:val="002A7BA5"/>
    <w:rsid w:val="002A7D0F"/>
    <w:rsid w:val="002A7D8F"/>
    <w:rsid w:val="002A7E5D"/>
    <w:rsid w:val="002A7FAB"/>
    <w:rsid w:val="002A7FE4"/>
    <w:rsid w:val="002B0878"/>
    <w:rsid w:val="002B0BBD"/>
    <w:rsid w:val="002B1463"/>
    <w:rsid w:val="002B1773"/>
    <w:rsid w:val="002B18D4"/>
    <w:rsid w:val="002B1A76"/>
    <w:rsid w:val="002B1AAD"/>
    <w:rsid w:val="002B1C30"/>
    <w:rsid w:val="002B2295"/>
    <w:rsid w:val="002B2354"/>
    <w:rsid w:val="002B238F"/>
    <w:rsid w:val="002B243E"/>
    <w:rsid w:val="002B245C"/>
    <w:rsid w:val="002B288B"/>
    <w:rsid w:val="002B2A96"/>
    <w:rsid w:val="002B2E0A"/>
    <w:rsid w:val="002B3096"/>
    <w:rsid w:val="002B351C"/>
    <w:rsid w:val="002B35E0"/>
    <w:rsid w:val="002B361E"/>
    <w:rsid w:val="002B3735"/>
    <w:rsid w:val="002B3B74"/>
    <w:rsid w:val="002B3C5A"/>
    <w:rsid w:val="002B3CF6"/>
    <w:rsid w:val="002B3EC7"/>
    <w:rsid w:val="002B3FF8"/>
    <w:rsid w:val="002B41AE"/>
    <w:rsid w:val="002B42FB"/>
    <w:rsid w:val="002B4F5D"/>
    <w:rsid w:val="002B5026"/>
    <w:rsid w:val="002B5240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400"/>
    <w:rsid w:val="002B64A4"/>
    <w:rsid w:val="002B6DED"/>
    <w:rsid w:val="002B7001"/>
    <w:rsid w:val="002B70D3"/>
    <w:rsid w:val="002B71F8"/>
    <w:rsid w:val="002B749D"/>
    <w:rsid w:val="002B750B"/>
    <w:rsid w:val="002B75DA"/>
    <w:rsid w:val="002B7981"/>
    <w:rsid w:val="002B7C5A"/>
    <w:rsid w:val="002C03D9"/>
    <w:rsid w:val="002C0607"/>
    <w:rsid w:val="002C08A2"/>
    <w:rsid w:val="002C0D32"/>
    <w:rsid w:val="002C0E74"/>
    <w:rsid w:val="002C0EED"/>
    <w:rsid w:val="002C155B"/>
    <w:rsid w:val="002C17F3"/>
    <w:rsid w:val="002C1BF8"/>
    <w:rsid w:val="002C22BA"/>
    <w:rsid w:val="002C23AF"/>
    <w:rsid w:val="002C23D0"/>
    <w:rsid w:val="002C25B7"/>
    <w:rsid w:val="002C25C9"/>
    <w:rsid w:val="002C26CC"/>
    <w:rsid w:val="002C284C"/>
    <w:rsid w:val="002C2921"/>
    <w:rsid w:val="002C2954"/>
    <w:rsid w:val="002C2BC6"/>
    <w:rsid w:val="002C3276"/>
    <w:rsid w:val="002C36F6"/>
    <w:rsid w:val="002C3C07"/>
    <w:rsid w:val="002C4417"/>
    <w:rsid w:val="002C461D"/>
    <w:rsid w:val="002C4AF6"/>
    <w:rsid w:val="002C519B"/>
    <w:rsid w:val="002C578A"/>
    <w:rsid w:val="002C57C6"/>
    <w:rsid w:val="002C583E"/>
    <w:rsid w:val="002C5901"/>
    <w:rsid w:val="002C5A42"/>
    <w:rsid w:val="002C60A7"/>
    <w:rsid w:val="002C6A9F"/>
    <w:rsid w:val="002C7217"/>
    <w:rsid w:val="002C7275"/>
    <w:rsid w:val="002C748E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0FCE"/>
    <w:rsid w:val="002D1083"/>
    <w:rsid w:val="002D10B0"/>
    <w:rsid w:val="002D1247"/>
    <w:rsid w:val="002D12F7"/>
    <w:rsid w:val="002D1451"/>
    <w:rsid w:val="002D1604"/>
    <w:rsid w:val="002D16AB"/>
    <w:rsid w:val="002D1783"/>
    <w:rsid w:val="002D1858"/>
    <w:rsid w:val="002D18B5"/>
    <w:rsid w:val="002D19F2"/>
    <w:rsid w:val="002D1C3F"/>
    <w:rsid w:val="002D27BD"/>
    <w:rsid w:val="002D2979"/>
    <w:rsid w:val="002D2EB8"/>
    <w:rsid w:val="002D304C"/>
    <w:rsid w:val="002D30A6"/>
    <w:rsid w:val="002D3165"/>
    <w:rsid w:val="002D369B"/>
    <w:rsid w:val="002D3B6B"/>
    <w:rsid w:val="002D3EAC"/>
    <w:rsid w:val="002D456F"/>
    <w:rsid w:val="002D45A1"/>
    <w:rsid w:val="002D4A98"/>
    <w:rsid w:val="002D4E94"/>
    <w:rsid w:val="002D4F70"/>
    <w:rsid w:val="002D53F4"/>
    <w:rsid w:val="002D54CF"/>
    <w:rsid w:val="002D55E7"/>
    <w:rsid w:val="002D5678"/>
    <w:rsid w:val="002D56BF"/>
    <w:rsid w:val="002D5B96"/>
    <w:rsid w:val="002D5BCB"/>
    <w:rsid w:val="002D5BE0"/>
    <w:rsid w:val="002D60EF"/>
    <w:rsid w:val="002D65D8"/>
    <w:rsid w:val="002D67C0"/>
    <w:rsid w:val="002D68C2"/>
    <w:rsid w:val="002D68ED"/>
    <w:rsid w:val="002D6D42"/>
    <w:rsid w:val="002D7273"/>
    <w:rsid w:val="002D7384"/>
    <w:rsid w:val="002D74C4"/>
    <w:rsid w:val="002D7FA1"/>
    <w:rsid w:val="002E00A6"/>
    <w:rsid w:val="002E0128"/>
    <w:rsid w:val="002E02A1"/>
    <w:rsid w:val="002E0311"/>
    <w:rsid w:val="002E0567"/>
    <w:rsid w:val="002E07B3"/>
    <w:rsid w:val="002E08E9"/>
    <w:rsid w:val="002E0A57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2060"/>
    <w:rsid w:val="002E22BF"/>
    <w:rsid w:val="002E2617"/>
    <w:rsid w:val="002E26DA"/>
    <w:rsid w:val="002E2783"/>
    <w:rsid w:val="002E29E9"/>
    <w:rsid w:val="002E2AD3"/>
    <w:rsid w:val="002E2B73"/>
    <w:rsid w:val="002E2B9C"/>
    <w:rsid w:val="002E2C49"/>
    <w:rsid w:val="002E3131"/>
    <w:rsid w:val="002E3B80"/>
    <w:rsid w:val="002E3C5F"/>
    <w:rsid w:val="002E3FC1"/>
    <w:rsid w:val="002E4442"/>
    <w:rsid w:val="002E4A9D"/>
    <w:rsid w:val="002E4C88"/>
    <w:rsid w:val="002E4D02"/>
    <w:rsid w:val="002E50A6"/>
    <w:rsid w:val="002E5199"/>
    <w:rsid w:val="002E589C"/>
    <w:rsid w:val="002E5A15"/>
    <w:rsid w:val="002E5AED"/>
    <w:rsid w:val="002E5D6C"/>
    <w:rsid w:val="002E5E86"/>
    <w:rsid w:val="002E5EB4"/>
    <w:rsid w:val="002E6263"/>
    <w:rsid w:val="002E654A"/>
    <w:rsid w:val="002E6591"/>
    <w:rsid w:val="002E6768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E7FE1"/>
    <w:rsid w:val="002F0385"/>
    <w:rsid w:val="002F03D8"/>
    <w:rsid w:val="002F0971"/>
    <w:rsid w:val="002F0B8B"/>
    <w:rsid w:val="002F0F2C"/>
    <w:rsid w:val="002F1106"/>
    <w:rsid w:val="002F133A"/>
    <w:rsid w:val="002F141F"/>
    <w:rsid w:val="002F1583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2337"/>
    <w:rsid w:val="002F2DF9"/>
    <w:rsid w:val="002F33BD"/>
    <w:rsid w:val="002F373D"/>
    <w:rsid w:val="002F3B46"/>
    <w:rsid w:val="002F3D6E"/>
    <w:rsid w:val="002F3EB3"/>
    <w:rsid w:val="002F3F31"/>
    <w:rsid w:val="002F4211"/>
    <w:rsid w:val="002F4289"/>
    <w:rsid w:val="002F4774"/>
    <w:rsid w:val="002F48A4"/>
    <w:rsid w:val="002F4B48"/>
    <w:rsid w:val="002F4C49"/>
    <w:rsid w:val="002F516A"/>
    <w:rsid w:val="002F5220"/>
    <w:rsid w:val="002F532B"/>
    <w:rsid w:val="002F54D6"/>
    <w:rsid w:val="002F573C"/>
    <w:rsid w:val="002F575C"/>
    <w:rsid w:val="002F58FD"/>
    <w:rsid w:val="002F5E95"/>
    <w:rsid w:val="002F6148"/>
    <w:rsid w:val="002F62A7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216"/>
    <w:rsid w:val="002F78A1"/>
    <w:rsid w:val="002F79FB"/>
    <w:rsid w:val="002F7CD2"/>
    <w:rsid w:val="002F7D27"/>
    <w:rsid w:val="002F7E78"/>
    <w:rsid w:val="002F7EA5"/>
    <w:rsid w:val="002F7F45"/>
    <w:rsid w:val="00300750"/>
    <w:rsid w:val="0030077F"/>
    <w:rsid w:val="00300904"/>
    <w:rsid w:val="00300ACD"/>
    <w:rsid w:val="00300CAF"/>
    <w:rsid w:val="00300E1F"/>
    <w:rsid w:val="00300E71"/>
    <w:rsid w:val="0030198A"/>
    <w:rsid w:val="0030199D"/>
    <w:rsid w:val="00301AAC"/>
    <w:rsid w:val="00301B7B"/>
    <w:rsid w:val="00301C87"/>
    <w:rsid w:val="00301CB4"/>
    <w:rsid w:val="0030205F"/>
    <w:rsid w:val="0030209C"/>
    <w:rsid w:val="00302130"/>
    <w:rsid w:val="003021AC"/>
    <w:rsid w:val="0030230B"/>
    <w:rsid w:val="00302E85"/>
    <w:rsid w:val="00302EE6"/>
    <w:rsid w:val="00303409"/>
    <w:rsid w:val="003034E8"/>
    <w:rsid w:val="003035D9"/>
    <w:rsid w:val="003038B0"/>
    <w:rsid w:val="00303D44"/>
    <w:rsid w:val="00303DFD"/>
    <w:rsid w:val="0030426E"/>
    <w:rsid w:val="0030490B"/>
    <w:rsid w:val="00304997"/>
    <w:rsid w:val="00304D2A"/>
    <w:rsid w:val="00304D39"/>
    <w:rsid w:val="00304F9C"/>
    <w:rsid w:val="00305255"/>
    <w:rsid w:val="003055F1"/>
    <w:rsid w:val="00305B63"/>
    <w:rsid w:val="00305E84"/>
    <w:rsid w:val="00306026"/>
    <w:rsid w:val="0030636F"/>
    <w:rsid w:val="00306676"/>
    <w:rsid w:val="0030698E"/>
    <w:rsid w:val="00306DA0"/>
    <w:rsid w:val="00306FA5"/>
    <w:rsid w:val="00307352"/>
    <w:rsid w:val="003075E8"/>
    <w:rsid w:val="00307BC3"/>
    <w:rsid w:val="00307C16"/>
    <w:rsid w:val="00307C65"/>
    <w:rsid w:val="00307ED3"/>
    <w:rsid w:val="00307F22"/>
    <w:rsid w:val="00307F6C"/>
    <w:rsid w:val="0031089B"/>
    <w:rsid w:val="00310B22"/>
    <w:rsid w:val="00310BAA"/>
    <w:rsid w:val="00310C8F"/>
    <w:rsid w:val="00310CC6"/>
    <w:rsid w:val="00310E5B"/>
    <w:rsid w:val="0031116E"/>
    <w:rsid w:val="00311393"/>
    <w:rsid w:val="0031155B"/>
    <w:rsid w:val="00311E56"/>
    <w:rsid w:val="00311F22"/>
    <w:rsid w:val="00312238"/>
    <w:rsid w:val="003123F1"/>
    <w:rsid w:val="003125CC"/>
    <w:rsid w:val="00312CDE"/>
    <w:rsid w:val="00312D54"/>
    <w:rsid w:val="00313023"/>
    <w:rsid w:val="00313335"/>
    <w:rsid w:val="003133F9"/>
    <w:rsid w:val="0031346D"/>
    <w:rsid w:val="003134B6"/>
    <w:rsid w:val="00313761"/>
    <w:rsid w:val="003137A6"/>
    <w:rsid w:val="0031399E"/>
    <w:rsid w:val="00313B60"/>
    <w:rsid w:val="00314048"/>
    <w:rsid w:val="00314088"/>
    <w:rsid w:val="003140CB"/>
    <w:rsid w:val="00314118"/>
    <w:rsid w:val="003147B4"/>
    <w:rsid w:val="00314A06"/>
    <w:rsid w:val="00314B8A"/>
    <w:rsid w:val="00315A2F"/>
    <w:rsid w:val="003161E3"/>
    <w:rsid w:val="003166A7"/>
    <w:rsid w:val="003166CD"/>
    <w:rsid w:val="00316A40"/>
    <w:rsid w:val="00316BA1"/>
    <w:rsid w:val="00316DC3"/>
    <w:rsid w:val="003177CF"/>
    <w:rsid w:val="00317C3A"/>
    <w:rsid w:val="00317D07"/>
    <w:rsid w:val="00317E7E"/>
    <w:rsid w:val="0032044C"/>
    <w:rsid w:val="00320792"/>
    <w:rsid w:val="0032083B"/>
    <w:rsid w:val="0032098D"/>
    <w:rsid w:val="003209F0"/>
    <w:rsid w:val="00321415"/>
    <w:rsid w:val="00321924"/>
    <w:rsid w:val="00321D5C"/>
    <w:rsid w:val="003225FC"/>
    <w:rsid w:val="00322774"/>
    <w:rsid w:val="0032287A"/>
    <w:rsid w:val="003228CC"/>
    <w:rsid w:val="00322CC6"/>
    <w:rsid w:val="00322E64"/>
    <w:rsid w:val="003230CE"/>
    <w:rsid w:val="0032327F"/>
    <w:rsid w:val="00323554"/>
    <w:rsid w:val="0032361C"/>
    <w:rsid w:val="0032361E"/>
    <w:rsid w:val="00324055"/>
    <w:rsid w:val="00324478"/>
    <w:rsid w:val="003245D6"/>
    <w:rsid w:val="00324AC9"/>
    <w:rsid w:val="00324B0E"/>
    <w:rsid w:val="00324C48"/>
    <w:rsid w:val="0032520C"/>
    <w:rsid w:val="0032529C"/>
    <w:rsid w:val="0032534B"/>
    <w:rsid w:val="00325894"/>
    <w:rsid w:val="00325BC8"/>
    <w:rsid w:val="00325C89"/>
    <w:rsid w:val="00325D4E"/>
    <w:rsid w:val="00325D55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27C4D"/>
    <w:rsid w:val="00330278"/>
    <w:rsid w:val="00330745"/>
    <w:rsid w:val="00330818"/>
    <w:rsid w:val="00330856"/>
    <w:rsid w:val="0033085C"/>
    <w:rsid w:val="00330A6D"/>
    <w:rsid w:val="00330C06"/>
    <w:rsid w:val="00330E9E"/>
    <w:rsid w:val="00331012"/>
    <w:rsid w:val="00331205"/>
    <w:rsid w:val="003316F8"/>
    <w:rsid w:val="00331BDC"/>
    <w:rsid w:val="0033276F"/>
    <w:rsid w:val="003327F3"/>
    <w:rsid w:val="00332962"/>
    <w:rsid w:val="00332D2E"/>
    <w:rsid w:val="00332D4C"/>
    <w:rsid w:val="00333482"/>
    <w:rsid w:val="0033375E"/>
    <w:rsid w:val="003339A2"/>
    <w:rsid w:val="00333AC4"/>
    <w:rsid w:val="00333CEF"/>
    <w:rsid w:val="00333E34"/>
    <w:rsid w:val="00334526"/>
    <w:rsid w:val="00334709"/>
    <w:rsid w:val="0033481B"/>
    <w:rsid w:val="00334C42"/>
    <w:rsid w:val="00334DBA"/>
    <w:rsid w:val="00334EA2"/>
    <w:rsid w:val="00334EA6"/>
    <w:rsid w:val="00334F67"/>
    <w:rsid w:val="003353E4"/>
    <w:rsid w:val="0033597A"/>
    <w:rsid w:val="00335D0D"/>
    <w:rsid w:val="003363E9"/>
    <w:rsid w:val="003365E6"/>
    <w:rsid w:val="003367A9"/>
    <w:rsid w:val="00336A5E"/>
    <w:rsid w:val="003373F4"/>
    <w:rsid w:val="0033781D"/>
    <w:rsid w:val="00337D25"/>
    <w:rsid w:val="00340488"/>
    <w:rsid w:val="003405C6"/>
    <w:rsid w:val="003405EF"/>
    <w:rsid w:val="003407C2"/>
    <w:rsid w:val="00340858"/>
    <w:rsid w:val="00340952"/>
    <w:rsid w:val="00340AD1"/>
    <w:rsid w:val="00340B12"/>
    <w:rsid w:val="0034141D"/>
    <w:rsid w:val="003414C0"/>
    <w:rsid w:val="0034156A"/>
    <w:rsid w:val="00341605"/>
    <w:rsid w:val="00342182"/>
    <w:rsid w:val="0034224C"/>
    <w:rsid w:val="0034244A"/>
    <w:rsid w:val="00342477"/>
    <w:rsid w:val="0034250B"/>
    <w:rsid w:val="003425E9"/>
    <w:rsid w:val="00342AAD"/>
    <w:rsid w:val="00342B45"/>
    <w:rsid w:val="00342C77"/>
    <w:rsid w:val="003430CC"/>
    <w:rsid w:val="00343324"/>
    <w:rsid w:val="003435CE"/>
    <w:rsid w:val="003435E9"/>
    <w:rsid w:val="00344163"/>
    <w:rsid w:val="00344210"/>
    <w:rsid w:val="00344681"/>
    <w:rsid w:val="0034469D"/>
    <w:rsid w:val="00344BA3"/>
    <w:rsid w:val="00344E37"/>
    <w:rsid w:val="0034504C"/>
    <w:rsid w:val="00345232"/>
    <w:rsid w:val="00345374"/>
    <w:rsid w:val="0034561D"/>
    <w:rsid w:val="0034571E"/>
    <w:rsid w:val="0034576D"/>
    <w:rsid w:val="00345D2B"/>
    <w:rsid w:val="00345DA7"/>
    <w:rsid w:val="00345FDC"/>
    <w:rsid w:val="00346051"/>
    <w:rsid w:val="003463B1"/>
    <w:rsid w:val="003463C0"/>
    <w:rsid w:val="0034685B"/>
    <w:rsid w:val="003468CF"/>
    <w:rsid w:val="00346AF1"/>
    <w:rsid w:val="00346CD7"/>
    <w:rsid w:val="003470F8"/>
    <w:rsid w:val="0034712C"/>
    <w:rsid w:val="0034729E"/>
    <w:rsid w:val="003475AD"/>
    <w:rsid w:val="003475D0"/>
    <w:rsid w:val="00347769"/>
    <w:rsid w:val="00347A5E"/>
    <w:rsid w:val="00347C1D"/>
    <w:rsid w:val="0035006B"/>
    <w:rsid w:val="00350089"/>
    <w:rsid w:val="003501A3"/>
    <w:rsid w:val="003503BC"/>
    <w:rsid w:val="00350817"/>
    <w:rsid w:val="00350981"/>
    <w:rsid w:val="00351089"/>
    <w:rsid w:val="0035123D"/>
    <w:rsid w:val="003514CE"/>
    <w:rsid w:val="0035154B"/>
    <w:rsid w:val="00351677"/>
    <w:rsid w:val="0035173D"/>
    <w:rsid w:val="00351862"/>
    <w:rsid w:val="00351D9F"/>
    <w:rsid w:val="00351E44"/>
    <w:rsid w:val="0035226E"/>
    <w:rsid w:val="00352377"/>
    <w:rsid w:val="0035250D"/>
    <w:rsid w:val="00352809"/>
    <w:rsid w:val="0035281F"/>
    <w:rsid w:val="00352CFF"/>
    <w:rsid w:val="00352F33"/>
    <w:rsid w:val="003533B9"/>
    <w:rsid w:val="00353649"/>
    <w:rsid w:val="003536CF"/>
    <w:rsid w:val="00353730"/>
    <w:rsid w:val="00353BDC"/>
    <w:rsid w:val="00353E4D"/>
    <w:rsid w:val="00353EE4"/>
    <w:rsid w:val="003540F9"/>
    <w:rsid w:val="00354205"/>
    <w:rsid w:val="0035424A"/>
    <w:rsid w:val="00354621"/>
    <w:rsid w:val="003547D7"/>
    <w:rsid w:val="00354899"/>
    <w:rsid w:val="003549F5"/>
    <w:rsid w:val="00354A33"/>
    <w:rsid w:val="00354BE2"/>
    <w:rsid w:val="00354FD5"/>
    <w:rsid w:val="00355252"/>
    <w:rsid w:val="00355296"/>
    <w:rsid w:val="00355505"/>
    <w:rsid w:val="0035564A"/>
    <w:rsid w:val="0035585D"/>
    <w:rsid w:val="003559C9"/>
    <w:rsid w:val="00355CA1"/>
    <w:rsid w:val="00355CA7"/>
    <w:rsid w:val="00355F44"/>
    <w:rsid w:val="00356539"/>
    <w:rsid w:val="00356A35"/>
    <w:rsid w:val="00357151"/>
    <w:rsid w:val="003573C0"/>
    <w:rsid w:val="003573DD"/>
    <w:rsid w:val="003574C6"/>
    <w:rsid w:val="00357553"/>
    <w:rsid w:val="00357985"/>
    <w:rsid w:val="00357C5A"/>
    <w:rsid w:val="00357E5A"/>
    <w:rsid w:val="00357EE8"/>
    <w:rsid w:val="00360096"/>
    <w:rsid w:val="003600F7"/>
    <w:rsid w:val="0036011A"/>
    <w:rsid w:val="00360161"/>
    <w:rsid w:val="0036067A"/>
    <w:rsid w:val="00360B28"/>
    <w:rsid w:val="00360CFD"/>
    <w:rsid w:val="003610A2"/>
    <w:rsid w:val="00361401"/>
    <w:rsid w:val="003614E0"/>
    <w:rsid w:val="00361530"/>
    <w:rsid w:val="00361737"/>
    <w:rsid w:val="003617C6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B9C"/>
    <w:rsid w:val="00363C35"/>
    <w:rsid w:val="00363FE7"/>
    <w:rsid w:val="003642E0"/>
    <w:rsid w:val="00364A19"/>
    <w:rsid w:val="00364B0C"/>
    <w:rsid w:val="00364BAC"/>
    <w:rsid w:val="00364C46"/>
    <w:rsid w:val="00364ED1"/>
    <w:rsid w:val="00364FB3"/>
    <w:rsid w:val="003651FC"/>
    <w:rsid w:val="00365305"/>
    <w:rsid w:val="00365481"/>
    <w:rsid w:val="0036574B"/>
    <w:rsid w:val="003657EC"/>
    <w:rsid w:val="00365C7A"/>
    <w:rsid w:val="00365C86"/>
    <w:rsid w:val="00365F41"/>
    <w:rsid w:val="00366510"/>
    <w:rsid w:val="00366869"/>
    <w:rsid w:val="00366CF3"/>
    <w:rsid w:val="00366DC2"/>
    <w:rsid w:val="00366FA0"/>
    <w:rsid w:val="003670F6"/>
    <w:rsid w:val="00367606"/>
    <w:rsid w:val="003676C6"/>
    <w:rsid w:val="0036784A"/>
    <w:rsid w:val="003679C8"/>
    <w:rsid w:val="00367A93"/>
    <w:rsid w:val="00367E0E"/>
    <w:rsid w:val="00367E33"/>
    <w:rsid w:val="00367E9C"/>
    <w:rsid w:val="00367F37"/>
    <w:rsid w:val="0037028F"/>
    <w:rsid w:val="003702BE"/>
    <w:rsid w:val="00370CD5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CDF"/>
    <w:rsid w:val="00372EFD"/>
    <w:rsid w:val="00373258"/>
    <w:rsid w:val="0037352F"/>
    <w:rsid w:val="0037354E"/>
    <w:rsid w:val="003735D3"/>
    <w:rsid w:val="00373B0B"/>
    <w:rsid w:val="00373B53"/>
    <w:rsid w:val="00373BAD"/>
    <w:rsid w:val="00373C74"/>
    <w:rsid w:val="00373ED9"/>
    <w:rsid w:val="003743F7"/>
    <w:rsid w:val="0037448C"/>
    <w:rsid w:val="003744FD"/>
    <w:rsid w:val="00374C40"/>
    <w:rsid w:val="003752ED"/>
    <w:rsid w:val="0037559B"/>
    <w:rsid w:val="00375BCC"/>
    <w:rsid w:val="00375BE7"/>
    <w:rsid w:val="00375BF6"/>
    <w:rsid w:val="00375D98"/>
    <w:rsid w:val="00375E67"/>
    <w:rsid w:val="00375ED2"/>
    <w:rsid w:val="003760D4"/>
    <w:rsid w:val="00376166"/>
    <w:rsid w:val="003765F3"/>
    <w:rsid w:val="003766BC"/>
    <w:rsid w:val="00376738"/>
    <w:rsid w:val="0037675C"/>
    <w:rsid w:val="00376B2D"/>
    <w:rsid w:val="00376E46"/>
    <w:rsid w:val="00376F30"/>
    <w:rsid w:val="003775C7"/>
    <w:rsid w:val="003776CA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70C"/>
    <w:rsid w:val="00380948"/>
    <w:rsid w:val="00380D71"/>
    <w:rsid w:val="00381130"/>
    <w:rsid w:val="003811CF"/>
    <w:rsid w:val="0038139A"/>
    <w:rsid w:val="003814FA"/>
    <w:rsid w:val="00382179"/>
    <w:rsid w:val="003821E0"/>
    <w:rsid w:val="003822EB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202"/>
    <w:rsid w:val="00385469"/>
    <w:rsid w:val="00385570"/>
    <w:rsid w:val="0038573F"/>
    <w:rsid w:val="00385756"/>
    <w:rsid w:val="00385831"/>
    <w:rsid w:val="003858C5"/>
    <w:rsid w:val="00385A52"/>
    <w:rsid w:val="00385A79"/>
    <w:rsid w:val="00385A9D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9D8"/>
    <w:rsid w:val="00387E46"/>
    <w:rsid w:val="00387E76"/>
    <w:rsid w:val="00387FBD"/>
    <w:rsid w:val="00390762"/>
    <w:rsid w:val="0039092F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79"/>
    <w:rsid w:val="003923AC"/>
    <w:rsid w:val="0039261E"/>
    <w:rsid w:val="00392AA4"/>
    <w:rsid w:val="00392BAB"/>
    <w:rsid w:val="0039355A"/>
    <w:rsid w:val="0039387A"/>
    <w:rsid w:val="00393911"/>
    <w:rsid w:val="00394291"/>
    <w:rsid w:val="0039456C"/>
    <w:rsid w:val="0039471B"/>
    <w:rsid w:val="00394C1B"/>
    <w:rsid w:val="00394C4C"/>
    <w:rsid w:val="00394DCF"/>
    <w:rsid w:val="0039558C"/>
    <w:rsid w:val="003955B1"/>
    <w:rsid w:val="00395D09"/>
    <w:rsid w:val="00396074"/>
    <w:rsid w:val="003964E8"/>
    <w:rsid w:val="00396930"/>
    <w:rsid w:val="003969E7"/>
    <w:rsid w:val="00396B4C"/>
    <w:rsid w:val="00396DDB"/>
    <w:rsid w:val="003975C2"/>
    <w:rsid w:val="003976EF"/>
    <w:rsid w:val="003977E2"/>
    <w:rsid w:val="00397B22"/>
    <w:rsid w:val="003A000F"/>
    <w:rsid w:val="003A00DB"/>
    <w:rsid w:val="003A01DA"/>
    <w:rsid w:val="003A02A1"/>
    <w:rsid w:val="003A069F"/>
    <w:rsid w:val="003A0941"/>
    <w:rsid w:val="003A0B4F"/>
    <w:rsid w:val="003A0E2D"/>
    <w:rsid w:val="003A0EF4"/>
    <w:rsid w:val="003A1095"/>
    <w:rsid w:val="003A10CE"/>
    <w:rsid w:val="003A10E6"/>
    <w:rsid w:val="003A1105"/>
    <w:rsid w:val="003A110D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C1F"/>
    <w:rsid w:val="003A3EA3"/>
    <w:rsid w:val="003A40E3"/>
    <w:rsid w:val="003A412D"/>
    <w:rsid w:val="003A42F1"/>
    <w:rsid w:val="003A4876"/>
    <w:rsid w:val="003A49D9"/>
    <w:rsid w:val="003A4BE9"/>
    <w:rsid w:val="003A4C7C"/>
    <w:rsid w:val="003A4FF8"/>
    <w:rsid w:val="003A5072"/>
    <w:rsid w:val="003A52E8"/>
    <w:rsid w:val="003A5627"/>
    <w:rsid w:val="003A5BFE"/>
    <w:rsid w:val="003A5CFF"/>
    <w:rsid w:val="003A600E"/>
    <w:rsid w:val="003A61C3"/>
    <w:rsid w:val="003A6754"/>
    <w:rsid w:val="003A6947"/>
    <w:rsid w:val="003A699A"/>
    <w:rsid w:val="003A6E12"/>
    <w:rsid w:val="003A6F0C"/>
    <w:rsid w:val="003A74C6"/>
    <w:rsid w:val="003A7A04"/>
    <w:rsid w:val="003A7B0D"/>
    <w:rsid w:val="003A7F51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6BA"/>
    <w:rsid w:val="003B1826"/>
    <w:rsid w:val="003B1E77"/>
    <w:rsid w:val="003B1E7C"/>
    <w:rsid w:val="003B1F86"/>
    <w:rsid w:val="003B2038"/>
    <w:rsid w:val="003B2288"/>
    <w:rsid w:val="003B22C4"/>
    <w:rsid w:val="003B314F"/>
    <w:rsid w:val="003B35A9"/>
    <w:rsid w:val="003B368C"/>
    <w:rsid w:val="003B37EC"/>
    <w:rsid w:val="003B392D"/>
    <w:rsid w:val="003B3BE7"/>
    <w:rsid w:val="003B3CBE"/>
    <w:rsid w:val="003B3FDB"/>
    <w:rsid w:val="003B46E3"/>
    <w:rsid w:val="003B5005"/>
    <w:rsid w:val="003B507A"/>
    <w:rsid w:val="003B50D2"/>
    <w:rsid w:val="003B5403"/>
    <w:rsid w:val="003B580C"/>
    <w:rsid w:val="003B5B39"/>
    <w:rsid w:val="003B5D7D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CFD"/>
    <w:rsid w:val="003B7DB4"/>
    <w:rsid w:val="003C094B"/>
    <w:rsid w:val="003C0C88"/>
    <w:rsid w:val="003C0EDE"/>
    <w:rsid w:val="003C1195"/>
    <w:rsid w:val="003C1477"/>
    <w:rsid w:val="003C182B"/>
    <w:rsid w:val="003C18B0"/>
    <w:rsid w:val="003C19A4"/>
    <w:rsid w:val="003C1B73"/>
    <w:rsid w:val="003C1CC6"/>
    <w:rsid w:val="003C2133"/>
    <w:rsid w:val="003C2172"/>
    <w:rsid w:val="003C254E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9C8"/>
    <w:rsid w:val="003C5F0F"/>
    <w:rsid w:val="003C617E"/>
    <w:rsid w:val="003C62CC"/>
    <w:rsid w:val="003C675C"/>
    <w:rsid w:val="003C681F"/>
    <w:rsid w:val="003C68FB"/>
    <w:rsid w:val="003C6D9F"/>
    <w:rsid w:val="003C71E0"/>
    <w:rsid w:val="003C7367"/>
    <w:rsid w:val="003C763B"/>
    <w:rsid w:val="003C78F0"/>
    <w:rsid w:val="003C7FBB"/>
    <w:rsid w:val="003D086D"/>
    <w:rsid w:val="003D08E1"/>
    <w:rsid w:val="003D0B5B"/>
    <w:rsid w:val="003D0DA6"/>
    <w:rsid w:val="003D145D"/>
    <w:rsid w:val="003D1AF0"/>
    <w:rsid w:val="003D1B5D"/>
    <w:rsid w:val="003D1C00"/>
    <w:rsid w:val="003D1E40"/>
    <w:rsid w:val="003D2028"/>
    <w:rsid w:val="003D2105"/>
    <w:rsid w:val="003D23BB"/>
    <w:rsid w:val="003D2437"/>
    <w:rsid w:val="003D271B"/>
    <w:rsid w:val="003D2D83"/>
    <w:rsid w:val="003D2F72"/>
    <w:rsid w:val="003D315B"/>
    <w:rsid w:val="003D3339"/>
    <w:rsid w:val="003D365B"/>
    <w:rsid w:val="003D36A5"/>
    <w:rsid w:val="003D36E9"/>
    <w:rsid w:val="003D3907"/>
    <w:rsid w:val="003D391A"/>
    <w:rsid w:val="003D3B95"/>
    <w:rsid w:val="003D3BFF"/>
    <w:rsid w:val="003D3D3C"/>
    <w:rsid w:val="003D3DFB"/>
    <w:rsid w:val="003D41C9"/>
    <w:rsid w:val="003D478F"/>
    <w:rsid w:val="003D49F3"/>
    <w:rsid w:val="003D4C0D"/>
    <w:rsid w:val="003D4C31"/>
    <w:rsid w:val="003D5127"/>
    <w:rsid w:val="003D525F"/>
    <w:rsid w:val="003D5362"/>
    <w:rsid w:val="003D5472"/>
    <w:rsid w:val="003D5941"/>
    <w:rsid w:val="003D5A8B"/>
    <w:rsid w:val="003D5B91"/>
    <w:rsid w:val="003D5F01"/>
    <w:rsid w:val="003D609F"/>
    <w:rsid w:val="003D629A"/>
    <w:rsid w:val="003D65FA"/>
    <w:rsid w:val="003D6828"/>
    <w:rsid w:val="003D6BA4"/>
    <w:rsid w:val="003D6D92"/>
    <w:rsid w:val="003D78FA"/>
    <w:rsid w:val="003D7A84"/>
    <w:rsid w:val="003D7AD2"/>
    <w:rsid w:val="003D7ADD"/>
    <w:rsid w:val="003D7EC1"/>
    <w:rsid w:val="003E00F9"/>
    <w:rsid w:val="003E0495"/>
    <w:rsid w:val="003E0BCC"/>
    <w:rsid w:val="003E0FB3"/>
    <w:rsid w:val="003E10D2"/>
    <w:rsid w:val="003E12A9"/>
    <w:rsid w:val="003E1490"/>
    <w:rsid w:val="003E1731"/>
    <w:rsid w:val="003E2001"/>
    <w:rsid w:val="003E2414"/>
    <w:rsid w:val="003E259B"/>
    <w:rsid w:val="003E265E"/>
    <w:rsid w:val="003E2695"/>
    <w:rsid w:val="003E2849"/>
    <w:rsid w:val="003E2897"/>
    <w:rsid w:val="003E2A2F"/>
    <w:rsid w:val="003E2C0F"/>
    <w:rsid w:val="003E2EE9"/>
    <w:rsid w:val="003E3222"/>
    <w:rsid w:val="003E3396"/>
    <w:rsid w:val="003E3602"/>
    <w:rsid w:val="003E3873"/>
    <w:rsid w:val="003E38EC"/>
    <w:rsid w:val="003E3904"/>
    <w:rsid w:val="003E4295"/>
    <w:rsid w:val="003E44C3"/>
    <w:rsid w:val="003E45EC"/>
    <w:rsid w:val="003E481E"/>
    <w:rsid w:val="003E552A"/>
    <w:rsid w:val="003E580D"/>
    <w:rsid w:val="003E587F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0FB"/>
    <w:rsid w:val="003E71ED"/>
    <w:rsid w:val="003E7613"/>
    <w:rsid w:val="003E76CE"/>
    <w:rsid w:val="003E7DE4"/>
    <w:rsid w:val="003F0524"/>
    <w:rsid w:val="003F06E0"/>
    <w:rsid w:val="003F08B3"/>
    <w:rsid w:val="003F0C1C"/>
    <w:rsid w:val="003F0CE8"/>
    <w:rsid w:val="003F148A"/>
    <w:rsid w:val="003F1F53"/>
    <w:rsid w:val="003F226E"/>
    <w:rsid w:val="003F2371"/>
    <w:rsid w:val="003F2751"/>
    <w:rsid w:val="003F2C94"/>
    <w:rsid w:val="003F2DC4"/>
    <w:rsid w:val="003F2FB2"/>
    <w:rsid w:val="003F31F5"/>
    <w:rsid w:val="003F3325"/>
    <w:rsid w:val="003F34B6"/>
    <w:rsid w:val="003F36C1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7DE"/>
    <w:rsid w:val="003F5AFF"/>
    <w:rsid w:val="003F5EA5"/>
    <w:rsid w:val="003F61FA"/>
    <w:rsid w:val="003F62FF"/>
    <w:rsid w:val="003F691F"/>
    <w:rsid w:val="003F6B7A"/>
    <w:rsid w:val="003F6F38"/>
    <w:rsid w:val="003F759B"/>
    <w:rsid w:val="003F7692"/>
    <w:rsid w:val="003F79D5"/>
    <w:rsid w:val="003F7FB3"/>
    <w:rsid w:val="004003D7"/>
    <w:rsid w:val="0040049A"/>
    <w:rsid w:val="004006AC"/>
    <w:rsid w:val="00400819"/>
    <w:rsid w:val="004009A3"/>
    <w:rsid w:val="00400B20"/>
    <w:rsid w:val="00400C9C"/>
    <w:rsid w:val="004010D9"/>
    <w:rsid w:val="004011B4"/>
    <w:rsid w:val="00401310"/>
    <w:rsid w:val="00401335"/>
    <w:rsid w:val="004013E2"/>
    <w:rsid w:val="00401589"/>
    <w:rsid w:val="0040186D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29B4"/>
    <w:rsid w:val="0040306B"/>
    <w:rsid w:val="00403717"/>
    <w:rsid w:val="00403A18"/>
    <w:rsid w:val="00403A57"/>
    <w:rsid w:val="00403A67"/>
    <w:rsid w:val="00403D66"/>
    <w:rsid w:val="00403D9F"/>
    <w:rsid w:val="00403ECE"/>
    <w:rsid w:val="00404039"/>
    <w:rsid w:val="00404609"/>
    <w:rsid w:val="00404BD7"/>
    <w:rsid w:val="00405062"/>
    <w:rsid w:val="00405108"/>
    <w:rsid w:val="00405152"/>
    <w:rsid w:val="004051B9"/>
    <w:rsid w:val="004051D7"/>
    <w:rsid w:val="0040541F"/>
    <w:rsid w:val="00405635"/>
    <w:rsid w:val="0040570A"/>
    <w:rsid w:val="004059FF"/>
    <w:rsid w:val="00405A25"/>
    <w:rsid w:val="00405C7A"/>
    <w:rsid w:val="004062E3"/>
    <w:rsid w:val="0040658E"/>
    <w:rsid w:val="004065C3"/>
    <w:rsid w:val="00406B6D"/>
    <w:rsid w:val="00406BBA"/>
    <w:rsid w:val="00406C22"/>
    <w:rsid w:val="00406E82"/>
    <w:rsid w:val="0040721F"/>
    <w:rsid w:val="00407303"/>
    <w:rsid w:val="004074F8"/>
    <w:rsid w:val="00407B9E"/>
    <w:rsid w:val="004106C5"/>
    <w:rsid w:val="00410770"/>
    <w:rsid w:val="0041089C"/>
    <w:rsid w:val="00410966"/>
    <w:rsid w:val="00410E02"/>
    <w:rsid w:val="0041106F"/>
    <w:rsid w:val="004119BC"/>
    <w:rsid w:val="004123F4"/>
    <w:rsid w:val="00412542"/>
    <w:rsid w:val="00412882"/>
    <w:rsid w:val="0041299E"/>
    <w:rsid w:val="00412B1C"/>
    <w:rsid w:val="00412D7B"/>
    <w:rsid w:val="00413666"/>
    <w:rsid w:val="00413792"/>
    <w:rsid w:val="00413945"/>
    <w:rsid w:val="00413E23"/>
    <w:rsid w:val="00413F17"/>
    <w:rsid w:val="00413FA4"/>
    <w:rsid w:val="004141BA"/>
    <w:rsid w:val="00414347"/>
    <w:rsid w:val="004146E0"/>
    <w:rsid w:val="00414843"/>
    <w:rsid w:val="00414AD5"/>
    <w:rsid w:val="00414EE0"/>
    <w:rsid w:val="0041541C"/>
    <w:rsid w:val="004156EF"/>
    <w:rsid w:val="00415BA7"/>
    <w:rsid w:val="00415DFA"/>
    <w:rsid w:val="00415E3E"/>
    <w:rsid w:val="004161FE"/>
    <w:rsid w:val="004162A3"/>
    <w:rsid w:val="004162EB"/>
    <w:rsid w:val="0041648E"/>
    <w:rsid w:val="0041650A"/>
    <w:rsid w:val="00416AE5"/>
    <w:rsid w:val="00416BD0"/>
    <w:rsid w:val="00416E49"/>
    <w:rsid w:val="004172D5"/>
    <w:rsid w:val="004172F8"/>
    <w:rsid w:val="00417960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30"/>
    <w:rsid w:val="00421243"/>
    <w:rsid w:val="00421340"/>
    <w:rsid w:val="0042148C"/>
    <w:rsid w:val="00421508"/>
    <w:rsid w:val="00421814"/>
    <w:rsid w:val="00421D7F"/>
    <w:rsid w:val="00421E82"/>
    <w:rsid w:val="004221FD"/>
    <w:rsid w:val="00422253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517"/>
    <w:rsid w:val="0042468B"/>
    <w:rsid w:val="0042491D"/>
    <w:rsid w:val="004249E7"/>
    <w:rsid w:val="00424FCC"/>
    <w:rsid w:val="0042534C"/>
    <w:rsid w:val="0042587C"/>
    <w:rsid w:val="00425A7C"/>
    <w:rsid w:val="00426300"/>
    <w:rsid w:val="0042657F"/>
    <w:rsid w:val="0042693F"/>
    <w:rsid w:val="00426BD2"/>
    <w:rsid w:val="00426CAC"/>
    <w:rsid w:val="00426E45"/>
    <w:rsid w:val="004270C1"/>
    <w:rsid w:val="004270FB"/>
    <w:rsid w:val="00427230"/>
    <w:rsid w:val="00427443"/>
    <w:rsid w:val="004274AC"/>
    <w:rsid w:val="004274B7"/>
    <w:rsid w:val="00427601"/>
    <w:rsid w:val="0042761B"/>
    <w:rsid w:val="0042765C"/>
    <w:rsid w:val="00427724"/>
    <w:rsid w:val="0042781E"/>
    <w:rsid w:val="00427947"/>
    <w:rsid w:val="00427BF1"/>
    <w:rsid w:val="00427D4A"/>
    <w:rsid w:val="00427EB9"/>
    <w:rsid w:val="00427FCC"/>
    <w:rsid w:val="00430133"/>
    <w:rsid w:val="004301E6"/>
    <w:rsid w:val="0043076F"/>
    <w:rsid w:val="00430927"/>
    <w:rsid w:val="00430D53"/>
    <w:rsid w:val="00430D70"/>
    <w:rsid w:val="00430F26"/>
    <w:rsid w:val="004311E8"/>
    <w:rsid w:val="00431407"/>
    <w:rsid w:val="00431917"/>
    <w:rsid w:val="004319EC"/>
    <w:rsid w:val="00431A39"/>
    <w:rsid w:val="00431EC7"/>
    <w:rsid w:val="00431ED2"/>
    <w:rsid w:val="004327E3"/>
    <w:rsid w:val="00432B27"/>
    <w:rsid w:val="00432C58"/>
    <w:rsid w:val="00432D2B"/>
    <w:rsid w:val="00432F9B"/>
    <w:rsid w:val="0043302F"/>
    <w:rsid w:val="0043315F"/>
    <w:rsid w:val="004332E8"/>
    <w:rsid w:val="0043335F"/>
    <w:rsid w:val="00433456"/>
    <w:rsid w:val="00433567"/>
    <w:rsid w:val="004336E0"/>
    <w:rsid w:val="00433753"/>
    <w:rsid w:val="00433893"/>
    <w:rsid w:val="00433BD3"/>
    <w:rsid w:val="00433D45"/>
    <w:rsid w:val="00433E84"/>
    <w:rsid w:val="0043416E"/>
    <w:rsid w:val="00434231"/>
    <w:rsid w:val="004342D5"/>
    <w:rsid w:val="00434640"/>
    <w:rsid w:val="004349B6"/>
    <w:rsid w:val="00435081"/>
    <w:rsid w:val="0043508A"/>
    <w:rsid w:val="004350AE"/>
    <w:rsid w:val="0043526D"/>
    <w:rsid w:val="00435500"/>
    <w:rsid w:val="00435736"/>
    <w:rsid w:val="00435ABA"/>
    <w:rsid w:val="00435C4D"/>
    <w:rsid w:val="00435DC0"/>
    <w:rsid w:val="00436BA2"/>
    <w:rsid w:val="00436E1F"/>
    <w:rsid w:val="00436F51"/>
    <w:rsid w:val="0043728C"/>
    <w:rsid w:val="0043740F"/>
    <w:rsid w:val="004374F2"/>
    <w:rsid w:val="0043772F"/>
    <w:rsid w:val="00437BA7"/>
    <w:rsid w:val="00440002"/>
    <w:rsid w:val="00440222"/>
    <w:rsid w:val="004402DF"/>
    <w:rsid w:val="00440358"/>
    <w:rsid w:val="004403B5"/>
    <w:rsid w:val="004406AA"/>
    <w:rsid w:val="00440816"/>
    <w:rsid w:val="00440A6D"/>
    <w:rsid w:val="00440E84"/>
    <w:rsid w:val="00441215"/>
    <w:rsid w:val="004412A1"/>
    <w:rsid w:val="00441365"/>
    <w:rsid w:val="004414A1"/>
    <w:rsid w:val="00441C4C"/>
    <w:rsid w:val="00441D7D"/>
    <w:rsid w:val="00441E2D"/>
    <w:rsid w:val="00441E8F"/>
    <w:rsid w:val="00441F57"/>
    <w:rsid w:val="004424A2"/>
    <w:rsid w:val="0044274C"/>
    <w:rsid w:val="0044275B"/>
    <w:rsid w:val="0044312A"/>
    <w:rsid w:val="004434E0"/>
    <w:rsid w:val="004434FD"/>
    <w:rsid w:val="00443516"/>
    <w:rsid w:val="00443CAF"/>
    <w:rsid w:val="0044411B"/>
    <w:rsid w:val="00444262"/>
    <w:rsid w:val="004445E1"/>
    <w:rsid w:val="004448EA"/>
    <w:rsid w:val="00444A7C"/>
    <w:rsid w:val="00444A84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6AB0"/>
    <w:rsid w:val="0044723A"/>
    <w:rsid w:val="004474F9"/>
    <w:rsid w:val="00447BB8"/>
    <w:rsid w:val="00450012"/>
    <w:rsid w:val="00450237"/>
    <w:rsid w:val="00450590"/>
    <w:rsid w:val="00450661"/>
    <w:rsid w:val="004511FA"/>
    <w:rsid w:val="0045141E"/>
    <w:rsid w:val="00451545"/>
    <w:rsid w:val="00451919"/>
    <w:rsid w:val="00451BC0"/>
    <w:rsid w:val="00451D49"/>
    <w:rsid w:val="00452011"/>
    <w:rsid w:val="0045203F"/>
    <w:rsid w:val="0045207E"/>
    <w:rsid w:val="004522C5"/>
    <w:rsid w:val="0045272A"/>
    <w:rsid w:val="00452A31"/>
    <w:rsid w:val="00452E51"/>
    <w:rsid w:val="00453541"/>
    <w:rsid w:val="004538D3"/>
    <w:rsid w:val="00453C1F"/>
    <w:rsid w:val="00453E77"/>
    <w:rsid w:val="00453F18"/>
    <w:rsid w:val="00454215"/>
    <w:rsid w:val="00454289"/>
    <w:rsid w:val="00454455"/>
    <w:rsid w:val="004547E1"/>
    <w:rsid w:val="0045490C"/>
    <w:rsid w:val="00454974"/>
    <w:rsid w:val="004550BD"/>
    <w:rsid w:val="004553B0"/>
    <w:rsid w:val="0045540C"/>
    <w:rsid w:val="00455597"/>
    <w:rsid w:val="004555CB"/>
    <w:rsid w:val="00455BA5"/>
    <w:rsid w:val="00455CDA"/>
    <w:rsid w:val="00455DF9"/>
    <w:rsid w:val="00456056"/>
    <w:rsid w:val="00456142"/>
    <w:rsid w:val="004561B5"/>
    <w:rsid w:val="004567A8"/>
    <w:rsid w:val="004568A2"/>
    <w:rsid w:val="00456B53"/>
    <w:rsid w:val="00456D39"/>
    <w:rsid w:val="004570BD"/>
    <w:rsid w:val="0045716D"/>
    <w:rsid w:val="0045717A"/>
    <w:rsid w:val="004573DB"/>
    <w:rsid w:val="00457456"/>
    <w:rsid w:val="004577AC"/>
    <w:rsid w:val="00457AC4"/>
    <w:rsid w:val="00457F19"/>
    <w:rsid w:val="00460722"/>
    <w:rsid w:val="00460A2D"/>
    <w:rsid w:val="00460CE3"/>
    <w:rsid w:val="00460D25"/>
    <w:rsid w:val="00460E14"/>
    <w:rsid w:val="00461041"/>
    <w:rsid w:val="00461586"/>
    <w:rsid w:val="00461869"/>
    <w:rsid w:val="00461899"/>
    <w:rsid w:val="004619A7"/>
    <w:rsid w:val="004619D1"/>
    <w:rsid w:val="00461ED5"/>
    <w:rsid w:val="00462322"/>
    <w:rsid w:val="0046260A"/>
    <w:rsid w:val="00462970"/>
    <w:rsid w:val="00462B2A"/>
    <w:rsid w:val="00462B95"/>
    <w:rsid w:val="00462BD7"/>
    <w:rsid w:val="00462FA9"/>
    <w:rsid w:val="0046326D"/>
    <w:rsid w:val="0046377C"/>
    <w:rsid w:val="004638AA"/>
    <w:rsid w:val="0046397B"/>
    <w:rsid w:val="00464444"/>
    <w:rsid w:val="0046457F"/>
    <w:rsid w:val="004647C4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58B"/>
    <w:rsid w:val="00467CF1"/>
    <w:rsid w:val="00467CF9"/>
    <w:rsid w:val="00467D5D"/>
    <w:rsid w:val="00470064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05"/>
    <w:rsid w:val="004716EA"/>
    <w:rsid w:val="004717D0"/>
    <w:rsid w:val="00471882"/>
    <w:rsid w:val="00471900"/>
    <w:rsid w:val="00471954"/>
    <w:rsid w:val="004719D1"/>
    <w:rsid w:val="004719E1"/>
    <w:rsid w:val="00471DC9"/>
    <w:rsid w:val="0047202B"/>
    <w:rsid w:val="004720C7"/>
    <w:rsid w:val="00472353"/>
    <w:rsid w:val="00472937"/>
    <w:rsid w:val="00472BB2"/>
    <w:rsid w:val="00472CAD"/>
    <w:rsid w:val="00472CC8"/>
    <w:rsid w:val="004731ED"/>
    <w:rsid w:val="00473514"/>
    <w:rsid w:val="0047386D"/>
    <w:rsid w:val="00473A6A"/>
    <w:rsid w:val="00473AF2"/>
    <w:rsid w:val="0047402E"/>
    <w:rsid w:val="00474060"/>
    <w:rsid w:val="004740BC"/>
    <w:rsid w:val="004745E7"/>
    <w:rsid w:val="00474634"/>
    <w:rsid w:val="00474A9B"/>
    <w:rsid w:val="00474C60"/>
    <w:rsid w:val="00474D49"/>
    <w:rsid w:val="00474EE4"/>
    <w:rsid w:val="00475357"/>
    <w:rsid w:val="004758D4"/>
    <w:rsid w:val="00475E25"/>
    <w:rsid w:val="00476049"/>
    <w:rsid w:val="00476322"/>
    <w:rsid w:val="00476655"/>
    <w:rsid w:val="0047669A"/>
    <w:rsid w:val="00476D6C"/>
    <w:rsid w:val="0047777E"/>
    <w:rsid w:val="004779E6"/>
    <w:rsid w:val="00480171"/>
    <w:rsid w:val="004803B1"/>
    <w:rsid w:val="0048057C"/>
    <w:rsid w:val="00480699"/>
    <w:rsid w:val="00480DC5"/>
    <w:rsid w:val="00480F35"/>
    <w:rsid w:val="00480F88"/>
    <w:rsid w:val="0048106D"/>
    <w:rsid w:val="0048140E"/>
    <w:rsid w:val="00481826"/>
    <w:rsid w:val="00481BE3"/>
    <w:rsid w:val="00481E2E"/>
    <w:rsid w:val="00481F41"/>
    <w:rsid w:val="004824D8"/>
    <w:rsid w:val="004828A7"/>
    <w:rsid w:val="00482B18"/>
    <w:rsid w:val="00482DAC"/>
    <w:rsid w:val="00482E45"/>
    <w:rsid w:val="004830E6"/>
    <w:rsid w:val="00483120"/>
    <w:rsid w:val="004831C3"/>
    <w:rsid w:val="004836C5"/>
    <w:rsid w:val="00483C92"/>
    <w:rsid w:val="00483CAD"/>
    <w:rsid w:val="004841B1"/>
    <w:rsid w:val="004847B0"/>
    <w:rsid w:val="00484883"/>
    <w:rsid w:val="00484C94"/>
    <w:rsid w:val="004850EE"/>
    <w:rsid w:val="00485314"/>
    <w:rsid w:val="00485432"/>
    <w:rsid w:val="00485AA2"/>
    <w:rsid w:val="00485F7F"/>
    <w:rsid w:val="004862C4"/>
    <w:rsid w:val="004863AA"/>
    <w:rsid w:val="00486415"/>
    <w:rsid w:val="00486725"/>
    <w:rsid w:val="00486847"/>
    <w:rsid w:val="00486B81"/>
    <w:rsid w:val="00486BAC"/>
    <w:rsid w:val="004871E9"/>
    <w:rsid w:val="004873C5"/>
    <w:rsid w:val="004878AA"/>
    <w:rsid w:val="00487A07"/>
    <w:rsid w:val="00487A97"/>
    <w:rsid w:val="00487B1B"/>
    <w:rsid w:val="00487F3F"/>
    <w:rsid w:val="00490624"/>
    <w:rsid w:val="004906EC"/>
    <w:rsid w:val="004907A7"/>
    <w:rsid w:val="00490CE3"/>
    <w:rsid w:val="00490F5C"/>
    <w:rsid w:val="0049106A"/>
    <w:rsid w:val="004910CA"/>
    <w:rsid w:val="0049122E"/>
    <w:rsid w:val="00491395"/>
    <w:rsid w:val="004914AB"/>
    <w:rsid w:val="004918BD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41B"/>
    <w:rsid w:val="00493545"/>
    <w:rsid w:val="00493862"/>
    <w:rsid w:val="004938E7"/>
    <w:rsid w:val="00493EEC"/>
    <w:rsid w:val="00493FE9"/>
    <w:rsid w:val="0049427C"/>
    <w:rsid w:val="00494348"/>
    <w:rsid w:val="00494C43"/>
    <w:rsid w:val="00494CBB"/>
    <w:rsid w:val="004952F4"/>
    <w:rsid w:val="00495765"/>
    <w:rsid w:val="0049602D"/>
    <w:rsid w:val="004962FE"/>
    <w:rsid w:val="0049688E"/>
    <w:rsid w:val="0049694E"/>
    <w:rsid w:val="00496B61"/>
    <w:rsid w:val="00497162"/>
    <w:rsid w:val="0049732C"/>
    <w:rsid w:val="004973AE"/>
    <w:rsid w:val="004975CC"/>
    <w:rsid w:val="004977D2"/>
    <w:rsid w:val="00497E1B"/>
    <w:rsid w:val="00497E7B"/>
    <w:rsid w:val="004A03B5"/>
    <w:rsid w:val="004A049D"/>
    <w:rsid w:val="004A0849"/>
    <w:rsid w:val="004A090A"/>
    <w:rsid w:val="004A0C45"/>
    <w:rsid w:val="004A0EB8"/>
    <w:rsid w:val="004A0FA8"/>
    <w:rsid w:val="004A110E"/>
    <w:rsid w:val="004A140B"/>
    <w:rsid w:val="004A18D8"/>
    <w:rsid w:val="004A195A"/>
    <w:rsid w:val="004A1D46"/>
    <w:rsid w:val="004A249F"/>
    <w:rsid w:val="004A2683"/>
    <w:rsid w:val="004A276A"/>
    <w:rsid w:val="004A2A4A"/>
    <w:rsid w:val="004A2B6F"/>
    <w:rsid w:val="004A2D80"/>
    <w:rsid w:val="004A339F"/>
    <w:rsid w:val="004A351E"/>
    <w:rsid w:val="004A3819"/>
    <w:rsid w:val="004A400F"/>
    <w:rsid w:val="004A4215"/>
    <w:rsid w:val="004A4359"/>
    <w:rsid w:val="004A45AD"/>
    <w:rsid w:val="004A4778"/>
    <w:rsid w:val="004A4792"/>
    <w:rsid w:val="004A48D8"/>
    <w:rsid w:val="004A5300"/>
    <w:rsid w:val="004A5433"/>
    <w:rsid w:val="004A5676"/>
    <w:rsid w:val="004A57EE"/>
    <w:rsid w:val="004A58F7"/>
    <w:rsid w:val="004A5F17"/>
    <w:rsid w:val="004A5F59"/>
    <w:rsid w:val="004A651F"/>
    <w:rsid w:val="004A69B8"/>
    <w:rsid w:val="004A6A7D"/>
    <w:rsid w:val="004A6D26"/>
    <w:rsid w:val="004A71C1"/>
    <w:rsid w:val="004A72D3"/>
    <w:rsid w:val="004A730D"/>
    <w:rsid w:val="004A7460"/>
    <w:rsid w:val="004A74F0"/>
    <w:rsid w:val="004A75CD"/>
    <w:rsid w:val="004A7695"/>
    <w:rsid w:val="004A7838"/>
    <w:rsid w:val="004A7989"/>
    <w:rsid w:val="004A79A3"/>
    <w:rsid w:val="004A7B84"/>
    <w:rsid w:val="004A7BAF"/>
    <w:rsid w:val="004A7D06"/>
    <w:rsid w:val="004A7DCA"/>
    <w:rsid w:val="004A7EC2"/>
    <w:rsid w:val="004B076E"/>
    <w:rsid w:val="004B0A87"/>
    <w:rsid w:val="004B0CFB"/>
    <w:rsid w:val="004B1A85"/>
    <w:rsid w:val="004B1A95"/>
    <w:rsid w:val="004B226C"/>
    <w:rsid w:val="004B2270"/>
    <w:rsid w:val="004B234C"/>
    <w:rsid w:val="004B2C1F"/>
    <w:rsid w:val="004B2D3B"/>
    <w:rsid w:val="004B3248"/>
    <w:rsid w:val="004B32EE"/>
    <w:rsid w:val="004B34A7"/>
    <w:rsid w:val="004B359E"/>
    <w:rsid w:val="004B35B1"/>
    <w:rsid w:val="004B3719"/>
    <w:rsid w:val="004B374D"/>
    <w:rsid w:val="004B3B45"/>
    <w:rsid w:val="004B3E67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840"/>
    <w:rsid w:val="004B5B8D"/>
    <w:rsid w:val="004B5C1C"/>
    <w:rsid w:val="004B5D4C"/>
    <w:rsid w:val="004B5DE3"/>
    <w:rsid w:val="004B5EF7"/>
    <w:rsid w:val="004B67A3"/>
    <w:rsid w:val="004B694F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D00"/>
    <w:rsid w:val="004B7F7B"/>
    <w:rsid w:val="004C0079"/>
    <w:rsid w:val="004C0404"/>
    <w:rsid w:val="004C067E"/>
    <w:rsid w:val="004C0709"/>
    <w:rsid w:val="004C08CA"/>
    <w:rsid w:val="004C0ADE"/>
    <w:rsid w:val="004C0BCC"/>
    <w:rsid w:val="004C0C97"/>
    <w:rsid w:val="004C0CA6"/>
    <w:rsid w:val="004C126C"/>
    <w:rsid w:val="004C218D"/>
    <w:rsid w:val="004C21DA"/>
    <w:rsid w:val="004C25C6"/>
    <w:rsid w:val="004C2742"/>
    <w:rsid w:val="004C2890"/>
    <w:rsid w:val="004C2936"/>
    <w:rsid w:val="004C2997"/>
    <w:rsid w:val="004C2BB0"/>
    <w:rsid w:val="004C2C60"/>
    <w:rsid w:val="004C2DBE"/>
    <w:rsid w:val="004C2E32"/>
    <w:rsid w:val="004C331E"/>
    <w:rsid w:val="004C3578"/>
    <w:rsid w:val="004C3B22"/>
    <w:rsid w:val="004C3E0C"/>
    <w:rsid w:val="004C3E2A"/>
    <w:rsid w:val="004C3F86"/>
    <w:rsid w:val="004C43C5"/>
    <w:rsid w:val="004C446A"/>
    <w:rsid w:val="004C44DC"/>
    <w:rsid w:val="004C455E"/>
    <w:rsid w:val="004C4660"/>
    <w:rsid w:val="004C48A2"/>
    <w:rsid w:val="004C4AD8"/>
    <w:rsid w:val="004C4B6E"/>
    <w:rsid w:val="004C5026"/>
    <w:rsid w:val="004C50B5"/>
    <w:rsid w:val="004C521B"/>
    <w:rsid w:val="004C5C7E"/>
    <w:rsid w:val="004C5D7B"/>
    <w:rsid w:val="004C6184"/>
    <w:rsid w:val="004C6642"/>
    <w:rsid w:val="004C6A57"/>
    <w:rsid w:val="004C6A74"/>
    <w:rsid w:val="004C6B47"/>
    <w:rsid w:val="004C6ECF"/>
    <w:rsid w:val="004C7020"/>
    <w:rsid w:val="004C756F"/>
    <w:rsid w:val="004C7B6A"/>
    <w:rsid w:val="004C7F9F"/>
    <w:rsid w:val="004D01C2"/>
    <w:rsid w:val="004D0255"/>
    <w:rsid w:val="004D051D"/>
    <w:rsid w:val="004D07F5"/>
    <w:rsid w:val="004D0D96"/>
    <w:rsid w:val="004D116E"/>
    <w:rsid w:val="004D12F3"/>
    <w:rsid w:val="004D142F"/>
    <w:rsid w:val="004D14A5"/>
    <w:rsid w:val="004D1B22"/>
    <w:rsid w:val="004D1DDC"/>
    <w:rsid w:val="004D1E33"/>
    <w:rsid w:val="004D1F6C"/>
    <w:rsid w:val="004D21E7"/>
    <w:rsid w:val="004D253E"/>
    <w:rsid w:val="004D2606"/>
    <w:rsid w:val="004D28AB"/>
    <w:rsid w:val="004D2B62"/>
    <w:rsid w:val="004D2D3C"/>
    <w:rsid w:val="004D2F54"/>
    <w:rsid w:val="004D2FA6"/>
    <w:rsid w:val="004D303B"/>
    <w:rsid w:val="004D3953"/>
    <w:rsid w:val="004D3FA0"/>
    <w:rsid w:val="004D478A"/>
    <w:rsid w:val="004D4C0F"/>
    <w:rsid w:val="004D5277"/>
    <w:rsid w:val="004D5BEE"/>
    <w:rsid w:val="004D5C30"/>
    <w:rsid w:val="004D608E"/>
    <w:rsid w:val="004D6090"/>
    <w:rsid w:val="004D69E8"/>
    <w:rsid w:val="004D74E8"/>
    <w:rsid w:val="004D7A1D"/>
    <w:rsid w:val="004D7A58"/>
    <w:rsid w:val="004D7CC1"/>
    <w:rsid w:val="004D7F6C"/>
    <w:rsid w:val="004E04DA"/>
    <w:rsid w:val="004E085B"/>
    <w:rsid w:val="004E095C"/>
    <w:rsid w:val="004E0BCD"/>
    <w:rsid w:val="004E0C72"/>
    <w:rsid w:val="004E0CBC"/>
    <w:rsid w:val="004E115D"/>
    <w:rsid w:val="004E11E3"/>
    <w:rsid w:val="004E1521"/>
    <w:rsid w:val="004E1D4A"/>
    <w:rsid w:val="004E2078"/>
    <w:rsid w:val="004E2159"/>
    <w:rsid w:val="004E2254"/>
    <w:rsid w:val="004E22AD"/>
    <w:rsid w:val="004E27A4"/>
    <w:rsid w:val="004E288B"/>
    <w:rsid w:val="004E2917"/>
    <w:rsid w:val="004E2B41"/>
    <w:rsid w:val="004E2C12"/>
    <w:rsid w:val="004E2C96"/>
    <w:rsid w:val="004E2E23"/>
    <w:rsid w:val="004E2FA7"/>
    <w:rsid w:val="004E353C"/>
    <w:rsid w:val="004E35FC"/>
    <w:rsid w:val="004E36F0"/>
    <w:rsid w:val="004E390B"/>
    <w:rsid w:val="004E397A"/>
    <w:rsid w:val="004E39E9"/>
    <w:rsid w:val="004E3A1B"/>
    <w:rsid w:val="004E3D57"/>
    <w:rsid w:val="004E3E95"/>
    <w:rsid w:val="004E44F3"/>
    <w:rsid w:val="004E4565"/>
    <w:rsid w:val="004E478A"/>
    <w:rsid w:val="004E4941"/>
    <w:rsid w:val="004E4A39"/>
    <w:rsid w:val="004E4B67"/>
    <w:rsid w:val="004E4C52"/>
    <w:rsid w:val="004E4CC8"/>
    <w:rsid w:val="004E4E5B"/>
    <w:rsid w:val="004E50B4"/>
    <w:rsid w:val="004E519D"/>
    <w:rsid w:val="004E532E"/>
    <w:rsid w:val="004E53F0"/>
    <w:rsid w:val="004E55D6"/>
    <w:rsid w:val="004E5661"/>
    <w:rsid w:val="004E5C96"/>
    <w:rsid w:val="004E5FBB"/>
    <w:rsid w:val="004E63B1"/>
    <w:rsid w:val="004E68DF"/>
    <w:rsid w:val="004E69B8"/>
    <w:rsid w:val="004E70DA"/>
    <w:rsid w:val="004E78FB"/>
    <w:rsid w:val="004E7A55"/>
    <w:rsid w:val="004E7C71"/>
    <w:rsid w:val="004F0116"/>
    <w:rsid w:val="004F03C2"/>
    <w:rsid w:val="004F04EA"/>
    <w:rsid w:val="004F06BB"/>
    <w:rsid w:val="004F08EA"/>
    <w:rsid w:val="004F11F7"/>
    <w:rsid w:val="004F1647"/>
    <w:rsid w:val="004F16EF"/>
    <w:rsid w:val="004F17FD"/>
    <w:rsid w:val="004F1D7C"/>
    <w:rsid w:val="004F1DE3"/>
    <w:rsid w:val="004F1E7F"/>
    <w:rsid w:val="004F207A"/>
    <w:rsid w:val="004F23CA"/>
    <w:rsid w:val="004F255B"/>
    <w:rsid w:val="004F27EE"/>
    <w:rsid w:val="004F2971"/>
    <w:rsid w:val="004F2988"/>
    <w:rsid w:val="004F2BE3"/>
    <w:rsid w:val="004F2FA3"/>
    <w:rsid w:val="004F3441"/>
    <w:rsid w:val="004F3823"/>
    <w:rsid w:val="004F39BB"/>
    <w:rsid w:val="004F3FA9"/>
    <w:rsid w:val="004F4BDF"/>
    <w:rsid w:val="004F4D50"/>
    <w:rsid w:val="004F4EA6"/>
    <w:rsid w:val="004F50A8"/>
    <w:rsid w:val="004F5258"/>
    <w:rsid w:val="004F531E"/>
    <w:rsid w:val="004F53F4"/>
    <w:rsid w:val="004F559F"/>
    <w:rsid w:val="004F5648"/>
    <w:rsid w:val="004F5C8C"/>
    <w:rsid w:val="004F6397"/>
    <w:rsid w:val="004F63BB"/>
    <w:rsid w:val="004F651A"/>
    <w:rsid w:val="004F667B"/>
    <w:rsid w:val="004F681E"/>
    <w:rsid w:val="004F686B"/>
    <w:rsid w:val="004F6A47"/>
    <w:rsid w:val="004F7037"/>
    <w:rsid w:val="004F7223"/>
    <w:rsid w:val="004F7265"/>
    <w:rsid w:val="004F72A9"/>
    <w:rsid w:val="004F7310"/>
    <w:rsid w:val="004F73A5"/>
    <w:rsid w:val="004F74BC"/>
    <w:rsid w:val="004F7A9B"/>
    <w:rsid w:val="004F7BB4"/>
    <w:rsid w:val="004F7EDB"/>
    <w:rsid w:val="005004C4"/>
    <w:rsid w:val="00500768"/>
    <w:rsid w:val="00500B7F"/>
    <w:rsid w:val="00500C77"/>
    <w:rsid w:val="00500F1C"/>
    <w:rsid w:val="0050129F"/>
    <w:rsid w:val="00501514"/>
    <w:rsid w:val="00501565"/>
    <w:rsid w:val="005015EB"/>
    <w:rsid w:val="005019BB"/>
    <w:rsid w:val="00501C87"/>
    <w:rsid w:val="00501ED5"/>
    <w:rsid w:val="00501EFB"/>
    <w:rsid w:val="00502195"/>
    <w:rsid w:val="00502265"/>
    <w:rsid w:val="00502542"/>
    <w:rsid w:val="00502850"/>
    <w:rsid w:val="0050290E"/>
    <w:rsid w:val="00502BA9"/>
    <w:rsid w:val="00502CEB"/>
    <w:rsid w:val="005032F5"/>
    <w:rsid w:val="00503554"/>
    <w:rsid w:val="005038CE"/>
    <w:rsid w:val="00503A39"/>
    <w:rsid w:val="00503BF3"/>
    <w:rsid w:val="00503F43"/>
    <w:rsid w:val="005046AB"/>
    <w:rsid w:val="005048E0"/>
    <w:rsid w:val="00504DC5"/>
    <w:rsid w:val="00504DF9"/>
    <w:rsid w:val="005053F1"/>
    <w:rsid w:val="0050546F"/>
    <w:rsid w:val="00505486"/>
    <w:rsid w:val="00505641"/>
    <w:rsid w:val="005056C7"/>
    <w:rsid w:val="00505723"/>
    <w:rsid w:val="00505869"/>
    <w:rsid w:val="00505872"/>
    <w:rsid w:val="00505DBC"/>
    <w:rsid w:val="00506248"/>
    <w:rsid w:val="0050643C"/>
    <w:rsid w:val="00506504"/>
    <w:rsid w:val="005067AF"/>
    <w:rsid w:val="00506CE5"/>
    <w:rsid w:val="00506D70"/>
    <w:rsid w:val="005070F2"/>
    <w:rsid w:val="005071A6"/>
    <w:rsid w:val="005071CB"/>
    <w:rsid w:val="0050744D"/>
    <w:rsid w:val="00507CE0"/>
    <w:rsid w:val="0051001E"/>
    <w:rsid w:val="0051012E"/>
    <w:rsid w:val="00510272"/>
    <w:rsid w:val="00510366"/>
    <w:rsid w:val="00510665"/>
    <w:rsid w:val="00510CCA"/>
    <w:rsid w:val="00510E28"/>
    <w:rsid w:val="00510E72"/>
    <w:rsid w:val="0051161C"/>
    <w:rsid w:val="00511AD8"/>
    <w:rsid w:val="00511CF3"/>
    <w:rsid w:val="00511F35"/>
    <w:rsid w:val="005120B5"/>
    <w:rsid w:val="005127E5"/>
    <w:rsid w:val="0051291B"/>
    <w:rsid w:val="00512B72"/>
    <w:rsid w:val="00512BB5"/>
    <w:rsid w:val="00512BD8"/>
    <w:rsid w:val="00512F27"/>
    <w:rsid w:val="00512FE9"/>
    <w:rsid w:val="00512FED"/>
    <w:rsid w:val="00513618"/>
    <w:rsid w:val="00513669"/>
    <w:rsid w:val="00513ACC"/>
    <w:rsid w:val="00513BB1"/>
    <w:rsid w:val="00514152"/>
    <w:rsid w:val="0051421C"/>
    <w:rsid w:val="005145B8"/>
    <w:rsid w:val="00514851"/>
    <w:rsid w:val="00514AF2"/>
    <w:rsid w:val="0051555D"/>
    <w:rsid w:val="00515595"/>
    <w:rsid w:val="005157AC"/>
    <w:rsid w:val="00515A60"/>
    <w:rsid w:val="00515A9C"/>
    <w:rsid w:val="00515AF7"/>
    <w:rsid w:val="00516DAB"/>
    <w:rsid w:val="00516EF2"/>
    <w:rsid w:val="00516F23"/>
    <w:rsid w:val="005170FF"/>
    <w:rsid w:val="00517106"/>
    <w:rsid w:val="005171A5"/>
    <w:rsid w:val="00517632"/>
    <w:rsid w:val="005177EC"/>
    <w:rsid w:val="00517A12"/>
    <w:rsid w:val="005200AE"/>
    <w:rsid w:val="00520213"/>
    <w:rsid w:val="00520831"/>
    <w:rsid w:val="00520D97"/>
    <w:rsid w:val="00521054"/>
    <w:rsid w:val="005215B8"/>
    <w:rsid w:val="005215C3"/>
    <w:rsid w:val="00521661"/>
    <w:rsid w:val="005216B0"/>
    <w:rsid w:val="005218A5"/>
    <w:rsid w:val="00521920"/>
    <w:rsid w:val="00521933"/>
    <w:rsid w:val="00521E1E"/>
    <w:rsid w:val="00521F4C"/>
    <w:rsid w:val="00521F7F"/>
    <w:rsid w:val="00522124"/>
    <w:rsid w:val="0052270A"/>
    <w:rsid w:val="0052284A"/>
    <w:rsid w:val="00522BB3"/>
    <w:rsid w:val="00522F35"/>
    <w:rsid w:val="00522FB2"/>
    <w:rsid w:val="005230C4"/>
    <w:rsid w:val="00523228"/>
    <w:rsid w:val="005237D8"/>
    <w:rsid w:val="0052390A"/>
    <w:rsid w:val="00523CE0"/>
    <w:rsid w:val="00523DF7"/>
    <w:rsid w:val="005240BF"/>
    <w:rsid w:val="0052456C"/>
    <w:rsid w:val="005245C2"/>
    <w:rsid w:val="0052466E"/>
    <w:rsid w:val="00524AA0"/>
    <w:rsid w:val="00524B6E"/>
    <w:rsid w:val="00524CC1"/>
    <w:rsid w:val="005250BE"/>
    <w:rsid w:val="0052527F"/>
    <w:rsid w:val="00525406"/>
    <w:rsid w:val="00525BB3"/>
    <w:rsid w:val="00525C25"/>
    <w:rsid w:val="00526116"/>
    <w:rsid w:val="00526E2F"/>
    <w:rsid w:val="00530411"/>
    <w:rsid w:val="00530BAE"/>
    <w:rsid w:val="00530DC1"/>
    <w:rsid w:val="00530FAC"/>
    <w:rsid w:val="0053154E"/>
    <w:rsid w:val="00531665"/>
    <w:rsid w:val="0053191E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5FE"/>
    <w:rsid w:val="00535CFF"/>
    <w:rsid w:val="00535DB6"/>
    <w:rsid w:val="0053619C"/>
    <w:rsid w:val="005364D1"/>
    <w:rsid w:val="00536721"/>
    <w:rsid w:val="00536A54"/>
    <w:rsid w:val="00536B8E"/>
    <w:rsid w:val="00536EC6"/>
    <w:rsid w:val="00536F84"/>
    <w:rsid w:val="005373A9"/>
    <w:rsid w:val="005373CE"/>
    <w:rsid w:val="00537870"/>
    <w:rsid w:val="005378DE"/>
    <w:rsid w:val="00537948"/>
    <w:rsid w:val="005379E7"/>
    <w:rsid w:val="00537A61"/>
    <w:rsid w:val="005401A2"/>
    <w:rsid w:val="0054021D"/>
    <w:rsid w:val="0054080D"/>
    <w:rsid w:val="00540A38"/>
    <w:rsid w:val="00540AF3"/>
    <w:rsid w:val="00540F4E"/>
    <w:rsid w:val="00540FCA"/>
    <w:rsid w:val="00541294"/>
    <w:rsid w:val="0054148D"/>
    <w:rsid w:val="0054170F"/>
    <w:rsid w:val="00541A47"/>
    <w:rsid w:val="00541A72"/>
    <w:rsid w:val="00541C9D"/>
    <w:rsid w:val="00541D7B"/>
    <w:rsid w:val="00541EC7"/>
    <w:rsid w:val="00542104"/>
    <w:rsid w:val="0054218D"/>
    <w:rsid w:val="005421DA"/>
    <w:rsid w:val="00542549"/>
    <w:rsid w:val="005425D6"/>
    <w:rsid w:val="00542627"/>
    <w:rsid w:val="00542903"/>
    <w:rsid w:val="00542AA5"/>
    <w:rsid w:val="005432F4"/>
    <w:rsid w:val="00543436"/>
    <w:rsid w:val="005434C7"/>
    <w:rsid w:val="00543611"/>
    <w:rsid w:val="00544316"/>
    <w:rsid w:val="0054440C"/>
    <w:rsid w:val="00544622"/>
    <w:rsid w:val="00544940"/>
    <w:rsid w:val="00544A56"/>
    <w:rsid w:val="00544B13"/>
    <w:rsid w:val="00544DC1"/>
    <w:rsid w:val="005450DD"/>
    <w:rsid w:val="005451E8"/>
    <w:rsid w:val="00545709"/>
    <w:rsid w:val="005457E4"/>
    <w:rsid w:val="00545D68"/>
    <w:rsid w:val="00546467"/>
    <w:rsid w:val="0054667F"/>
    <w:rsid w:val="00546C4A"/>
    <w:rsid w:val="00546CC3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51"/>
    <w:rsid w:val="00550B2A"/>
    <w:rsid w:val="00550B8A"/>
    <w:rsid w:val="00550BB1"/>
    <w:rsid w:val="00550C5E"/>
    <w:rsid w:val="00551353"/>
    <w:rsid w:val="00551738"/>
    <w:rsid w:val="00551C78"/>
    <w:rsid w:val="00551D5A"/>
    <w:rsid w:val="00551E24"/>
    <w:rsid w:val="00551FB4"/>
    <w:rsid w:val="00552099"/>
    <w:rsid w:val="0055221B"/>
    <w:rsid w:val="00552374"/>
    <w:rsid w:val="005526C1"/>
    <w:rsid w:val="00552738"/>
    <w:rsid w:val="005528DF"/>
    <w:rsid w:val="00552AFF"/>
    <w:rsid w:val="00552C6E"/>
    <w:rsid w:val="005530FC"/>
    <w:rsid w:val="0055337A"/>
    <w:rsid w:val="00553967"/>
    <w:rsid w:val="00553D3B"/>
    <w:rsid w:val="005540AC"/>
    <w:rsid w:val="00554523"/>
    <w:rsid w:val="0055491B"/>
    <w:rsid w:val="00554BF5"/>
    <w:rsid w:val="00554D11"/>
    <w:rsid w:val="00554E22"/>
    <w:rsid w:val="00555292"/>
    <w:rsid w:val="00555482"/>
    <w:rsid w:val="00555547"/>
    <w:rsid w:val="0055564D"/>
    <w:rsid w:val="00555659"/>
    <w:rsid w:val="0055565A"/>
    <w:rsid w:val="00555711"/>
    <w:rsid w:val="0055581C"/>
    <w:rsid w:val="00555EDF"/>
    <w:rsid w:val="00555F77"/>
    <w:rsid w:val="00556165"/>
    <w:rsid w:val="005563F9"/>
    <w:rsid w:val="00556837"/>
    <w:rsid w:val="00556A63"/>
    <w:rsid w:val="00556C74"/>
    <w:rsid w:val="00557086"/>
    <w:rsid w:val="00557203"/>
    <w:rsid w:val="0055747F"/>
    <w:rsid w:val="00557B07"/>
    <w:rsid w:val="00557C9C"/>
    <w:rsid w:val="00560059"/>
    <w:rsid w:val="00560492"/>
    <w:rsid w:val="005606B7"/>
    <w:rsid w:val="005607BF"/>
    <w:rsid w:val="00561060"/>
    <w:rsid w:val="00561430"/>
    <w:rsid w:val="005614B8"/>
    <w:rsid w:val="0056195B"/>
    <w:rsid w:val="00561C66"/>
    <w:rsid w:val="00561E4B"/>
    <w:rsid w:val="00562345"/>
    <w:rsid w:val="00562729"/>
    <w:rsid w:val="005627C5"/>
    <w:rsid w:val="00562944"/>
    <w:rsid w:val="0056326D"/>
    <w:rsid w:val="005633C0"/>
    <w:rsid w:val="005638F4"/>
    <w:rsid w:val="00563BDC"/>
    <w:rsid w:val="00563C21"/>
    <w:rsid w:val="00563FD0"/>
    <w:rsid w:val="00564041"/>
    <w:rsid w:val="0056404D"/>
    <w:rsid w:val="005642BC"/>
    <w:rsid w:val="005643F2"/>
    <w:rsid w:val="0056454E"/>
    <w:rsid w:val="00564934"/>
    <w:rsid w:val="00564985"/>
    <w:rsid w:val="005654C0"/>
    <w:rsid w:val="0056581F"/>
    <w:rsid w:val="005662B9"/>
    <w:rsid w:val="0056643C"/>
    <w:rsid w:val="005664E9"/>
    <w:rsid w:val="00566AD1"/>
    <w:rsid w:val="00566DA0"/>
    <w:rsid w:val="00567179"/>
    <w:rsid w:val="005673BA"/>
    <w:rsid w:val="00567442"/>
    <w:rsid w:val="00567462"/>
    <w:rsid w:val="00567C81"/>
    <w:rsid w:val="00570159"/>
    <w:rsid w:val="00570DF9"/>
    <w:rsid w:val="00570E22"/>
    <w:rsid w:val="0057161B"/>
    <w:rsid w:val="00571649"/>
    <w:rsid w:val="005717F2"/>
    <w:rsid w:val="0057193B"/>
    <w:rsid w:val="00571D76"/>
    <w:rsid w:val="00571D9F"/>
    <w:rsid w:val="0057213F"/>
    <w:rsid w:val="005722BB"/>
    <w:rsid w:val="00572333"/>
    <w:rsid w:val="0057240D"/>
    <w:rsid w:val="00572823"/>
    <w:rsid w:val="005728F5"/>
    <w:rsid w:val="00572A9B"/>
    <w:rsid w:val="00572D2A"/>
    <w:rsid w:val="00572F22"/>
    <w:rsid w:val="00572F97"/>
    <w:rsid w:val="005734D5"/>
    <w:rsid w:val="00573712"/>
    <w:rsid w:val="00573AC4"/>
    <w:rsid w:val="00573F52"/>
    <w:rsid w:val="00573F6D"/>
    <w:rsid w:val="005745EA"/>
    <w:rsid w:val="00574611"/>
    <w:rsid w:val="005746CA"/>
    <w:rsid w:val="00574A0F"/>
    <w:rsid w:val="00574CEA"/>
    <w:rsid w:val="00575241"/>
    <w:rsid w:val="0057547F"/>
    <w:rsid w:val="005754FE"/>
    <w:rsid w:val="00575591"/>
    <w:rsid w:val="00575839"/>
    <w:rsid w:val="0057590C"/>
    <w:rsid w:val="00575EAE"/>
    <w:rsid w:val="00575EE3"/>
    <w:rsid w:val="005764CC"/>
    <w:rsid w:val="00576964"/>
    <w:rsid w:val="00576A47"/>
    <w:rsid w:val="00576C31"/>
    <w:rsid w:val="00576DD3"/>
    <w:rsid w:val="00576E93"/>
    <w:rsid w:val="00577291"/>
    <w:rsid w:val="00577331"/>
    <w:rsid w:val="005774E2"/>
    <w:rsid w:val="00577AA0"/>
    <w:rsid w:val="00577B93"/>
    <w:rsid w:val="00577DE1"/>
    <w:rsid w:val="00580217"/>
    <w:rsid w:val="0058029F"/>
    <w:rsid w:val="005804B6"/>
    <w:rsid w:val="00580C31"/>
    <w:rsid w:val="00580FEE"/>
    <w:rsid w:val="0058135D"/>
    <w:rsid w:val="0058170F"/>
    <w:rsid w:val="00581916"/>
    <w:rsid w:val="00581A14"/>
    <w:rsid w:val="00581AAF"/>
    <w:rsid w:val="00581FB9"/>
    <w:rsid w:val="005821DB"/>
    <w:rsid w:val="0058234C"/>
    <w:rsid w:val="0058243B"/>
    <w:rsid w:val="005824E5"/>
    <w:rsid w:val="00583C2E"/>
    <w:rsid w:val="00583CF9"/>
    <w:rsid w:val="00583D32"/>
    <w:rsid w:val="0058435E"/>
    <w:rsid w:val="00584474"/>
    <w:rsid w:val="005847BC"/>
    <w:rsid w:val="00584D79"/>
    <w:rsid w:val="00584D7C"/>
    <w:rsid w:val="00585144"/>
    <w:rsid w:val="005852BB"/>
    <w:rsid w:val="00585A2B"/>
    <w:rsid w:val="00585F9E"/>
    <w:rsid w:val="005861B9"/>
    <w:rsid w:val="005867B8"/>
    <w:rsid w:val="0058691F"/>
    <w:rsid w:val="00586ABA"/>
    <w:rsid w:val="00586D37"/>
    <w:rsid w:val="00586ED9"/>
    <w:rsid w:val="005874CD"/>
    <w:rsid w:val="0058753F"/>
    <w:rsid w:val="00587A2B"/>
    <w:rsid w:val="00587A48"/>
    <w:rsid w:val="00587AB7"/>
    <w:rsid w:val="00587ACE"/>
    <w:rsid w:val="00587EC4"/>
    <w:rsid w:val="00590204"/>
    <w:rsid w:val="00590573"/>
    <w:rsid w:val="00590634"/>
    <w:rsid w:val="005908FE"/>
    <w:rsid w:val="00590A11"/>
    <w:rsid w:val="00590CC3"/>
    <w:rsid w:val="0059120C"/>
    <w:rsid w:val="0059122D"/>
    <w:rsid w:val="00591722"/>
    <w:rsid w:val="00591749"/>
    <w:rsid w:val="0059192C"/>
    <w:rsid w:val="00591A8D"/>
    <w:rsid w:val="00591EEF"/>
    <w:rsid w:val="005925BC"/>
    <w:rsid w:val="005925FA"/>
    <w:rsid w:val="005927DD"/>
    <w:rsid w:val="0059292F"/>
    <w:rsid w:val="00592E37"/>
    <w:rsid w:val="005931F7"/>
    <w:rsid w:val="0059327F"/>
    <w:rsid w:val="0059334C"/>
    <w:rsid w:val="0059371A"/>
    <w:rsid w:val="00593751"/>
    <w:rsid w:val="00593788"/>
    <w:rsid w:val="005937C0"/>
    <w:rsid w:val="005937ED"/>
    <w:rsid w:val="00593891"/>
    <w:rsid w:val="00593914"/>
    <w:rsid w:val="00593C68"/>
    <w:rsid w:val="005941B3"/>
    <w:rsid w:val="00594653"/>
    <w:rsid w:val="00594704"/>
    <w:rsid w:val="00594789"/>
    <w:rsid w:val="0059490C"/>
    <w:rsid w:val="0059526D"/>
    <w:rsid w:val="0059571B"/>
    <w:rsid w:val="00595A86"/>
    <w:rsid w:val="00595C95"/>
    <w:rsid w:val="00595E8C"/>
    <w:rsid w:val="00595FA9"/>
    <w:rsid w:val="005961E8"/>
    <w:rsid w:val="005967D1"/>
    <w:rsid w:val="00596934"/>
    <w:rsid w:val="0059698A"/>
    <w:rsid w:val="00596CA5"/>
    <w:rsid w:val="00596D27"/>
    <w:rsid w:val="00596D9A"/>
    <w:rsid w:val="00596EF4"/>
    <w:rsid w:val="00597128"/>
    <w:rsid w:val="0059715B"/>
    <w:rsid w:val="005978E5"/>
    <w:rsid w:val="00597A95"/>
    <w:rsid w:val="00597D00"/>
    <w:rsid w:val="00597F53"/>
    <w:rsid w:val="005A0990"/>
    <w:rsid w:val="005A1437"/>
    <w:rsid w:val="005A1978"/>
    <w:rsid w:val="005A1F71"/>
    <w:rsid w:val="005A2403"/>
    <w:rsid w:val="005A2513"/>
    <w:rsid w:val="005A2674"/>
    <w:rsid w:val="005A2C97"/>
    <w:rsid w:val="005A2E8C"/>
    <w:rsid w:val="005A2F91"/>
    <w:rsid w:val="005A356F"/>
    <w:rsid w:val="005A362D"/>
    <w:rsid w:val="005A364F"/>
    <w:rsid w:val="005A3694"/>
    <w:rsid w:val="005A388C"/>
    <w:rsid w:val="005A38B2"/>
    <w:rsid w:val="005A39FC"/>
    <w:rsid w:val="005A3F43"/>
    <w:rsid w:val="005A402B"/>
    <w:rsid w:val="005A42D3"/>
    <w:rsid w:val="005A468A"/>
    <w:rsid w:val="005A4735"/>
    <w:rsid w:val="005A49FE"/>
    <w:rsid w:val="005A4AFE"/>
    <w:rsid w:val="005A4B4D"/>
    <w:rsid w:val="005A4B77"/>
    <w:rsid w:val="005A4DA7"/>
    <w:rsid w:val="005A5412"/>
    <w:rsid w:val="005A58B4"/>
    <w:rsid w:val="005A5F76"/>
    <w:rsid w:val="005A6263"/>
    <w:rsid w:val="005A6414"/>
    <w:rsid w:val="005A65AF"/>
    <w:rsid w:val="005A662A"/>
    <w:rsid w:val="005A6C9D"/>
    <w:rsid w:val="005A7402"/>
    <w:rsid w:val="005A7494"/>
    <w:rsid w:val="005A7500"/>
    <w:rsid w:val="005A7BB3"/>
    <w:rsid w:val="005B00FF"/>
    <w:rsid w:val="005B02CE"/>
    <w:rsid w:val="005B04D0"/>
    <w:rsid w:val="005B0693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8F8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14C"/>
    <w:rsid w:val="005B32BD"/>
    <w:rsid w:val="005B3304"/>
    <w:rsid w:val="005B33F5"/>
    <w:rsid w:val="005B353C"/>
    <w:rsid w:val="005B35AB"/>
    <w:rsid w:val="005B3852"/>
    <w:rsid w:val="005B3AF5"/>
    <w:rsid w:val="005B3B56"/>
    <w:rsid w:val="005B3CE9"/>
    <w:rsid w:val="005B3D9A"/>
    <w:rsid w:val="005B3E24"/>
    <w:rsid w:val="005B40EA"/>
    <w:rsid w:val="005B4170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6CD"/>
    <w:rsid w:val="005B5840"/>
    <w:rsid w:val="005B58B5"/>
    <w:rsid w:val="005B5F8D"/>
    <w:rsid w:val="005B64A8"/>
    <w:rsid w:val="005B6585"/>
    <w:rsid w:val="005B677E"/>
    <w:rsid w:val="005B696F"/>
    <w:rsid w:val="005B6C1D"/>
    <w:rsid w:val="005B6E1D"/>
    <w:rsid w:val="005B6EE0"/>
    <w:rsid w:val="005B6F5D"/>
    <w:rsid w:val="005B730D"/>
    <w:rsid w:val="005B743A"/>
    <w:rsid w:val="005B7577"/>
    <w:rsid w:val="005B762D"/>
    <w:rsid w:val="005B76D1"/>
    <w:rsid w:val="005B7A78"/>
    <w:rsid w:val="005B7CBC"/>
    <w:rsid w:val="005B7D85"/>
    <w:rsid w:val="005C00AF"/>
    <w:rsid w:val="005C0357"/>
    <w:rsid w:val="005C0AA0"/>
    <w:rsid w:val="005C0E8F"/>
    <w:rsid w:val="005C1245"/>
    <w:rsid w:val="005C162A"/>
    <w:rsid w:val="005C1997"/>
    <w:rsid w:val="005C1A8A"/>
    <w:rsid w:val="005C21F2"/>
    <w:rsid w:val="005C227D"/>
    <w:rsid w:val="005C2437"/>
    <w:rsid w:val="005C2AAD"/>
    <w:rsid w:val="005C2CC1"/>
    <w:rsid w:val="005C2D4F"/>
    <w:rsid w:val="005C328F"/>
    <w:rsid w:val="005C3298"/>
    <w:rsid w:val="005C3457"/>
    <w:rsid w:val="005C35F2"/>
    <w:rsid w:val="005C39BF"/>
    <w:rsid w:val="005C3B6C"/>
    <w:rsid w:val="005C3ED5"/>
    <w:rsid w:val="005C4066"/>
    <w:rsid w:val="005C41DD"/>
    <w:rsid w:val="005C4256"/>
    <w:rsid w:val="005C43CC"/>
    <w:rsid w:val="005C48B8"/>
    <w:rsid w:val="005C4991"/>
    <w:rsid w:val="005C4BD7"/>
    <w:rsid w:val="005C5030"/>
    <w:rsid w:val="005C5482"/>
    <w:rsid w:val="005C55C6"/>
    <w:rsid w:val="005C55F6"/>
    <w:rsid w:val="005C56DF"/>
    <w:rsid w:val="005C5834"/>
    <w:rsid w:val="005C5AA5"/>
    <w:rsid w:val="005C5DCD"/>
    <w:rsid w:val="005C5EF2"/>
    <w:rsid w:val="005C605F"/>
    <w:rsid w:val="005C61A5"/>
    <w:rsid w:val="005C6436"/>
    <w:rsid w:val="005C650A"/>
    <w:rsid w:val="005C66AB"/>
    <w:rsid w:val="005C697C"/>
    <w:rsid w:val="005C6B7A"/>
    <w:rsid w:val="005C6B86"/>
    <w:rsid w:val="005C6FC9"/>
    <w:rsid w:val="005C7039"/>
    <w:rsid w:val="005C767E"/>
    <w:rsid w:val="005C76AF"/>
    <w:rsid w:val="005C76C7"/>
    <w:rsid w:val="005C77EF"/>
    <w:rsid w:val="005C7D27"/>
    <w:rsid w:val="005D01AE"/>
    <w:rsid w:val="005D01B5"/>
    <w:rsid w:val="005D02E1"/>
    <w:rsid w:val="005D0466"/>
    <w:rsid w:val="005D08DD"/>
    <w:rsid w:val="005D0CA2"/>
    <w:rsid w:val="005D0EF8"/>
    <w:rsid w:val="005D0F71"/>
    <w:rsid w:val="005D0FAD"/>
    <w:rsid w:val="005D1027"/>
    <w:rsid w:val="005D1034"/>
    <w:rsid w:val="005D12CD"/>
    <w:rsid w:val="005D1311"/>
    <w:rsid w:val="005D1337"/>
    <w:rsid w:val="005D1409"/>
    <w:rsid w:val="005D1475"/>
    <w:rsid w:val="005D1A55"/>
    <w:rsid w:val="005D1A7E"/>
    <w:rsid w:val="005D2931"/>
    <w:rsid w:val="005D2B09"/>
    <w:rsid w:val="005D2BA6"/>
    <w:rsid w:val="005D2E2B"/>
    <w:rsid w:val="005D36EC"/>
    <w:rsid w:val="005D438D"/>
    <w:rsid w:val="005D465E"/>
    <w:rsid w:val="005D4893"/>
    <w:rsid w:val="005D4981"/>
    <w:rsid w:val="005D4DA9"/>
    <w:rsid w:val="005D4ED9"/>
    <w:rsid w:val="005D4F41"/>
    <w:rsid w:val="005D5503"/>
    <w:rsid w:val="005D5728"/>
    <w:rsid w:val="005D58D1"/>
    <w:rsid w:val="005D5FD6"/>
    <w:rsid w:val="005D6004"/>
    <w:rsid w:val="005D606D"/>
    <w:rsid w:val="005D6132"/>
    <w:rsid w:val="005D6178"/>
    <w:rsid w:val="005D6607"/>
    <w:rsid w:val="005D68B5"/>
    <w:rsid w:val="005D6B8D"/>
    <w:rsid w:val="005D6DEE"/>
    <w:rsid w:val="005D79B8"/>
    <w:rsid w:val="005E0682"/>
    <w:rsid w:val="005E07DC"/>
    <w:rsid w:val="005E095F"/>
    <w:rsid w:val="005E0B4B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694"/>
    <w:rsid w:val="005E28E2"/>
    <w:rsid w:val="005E29CB"/>
    <w:rsid w:val="005E347D"/>
    <w:rsid w:val="005E350C"/>
    <w:rsid w:val="005E3609"/>
    <w:rsid w:val="005E39E2"/>
    <w:rsid w:val="005E3A1C"/>
    <w:rsid w:val="005E3CC4"/>
    <w:rsid w:val="005E3EAA"/>
    <w:rsid w:val="005E3EB0"/>
    <w:rsid w:val="005E4112"/>
    <w:rsid w:val="005E4157"/>
    <w:rsid w:val="005E42A1"/>
    <w:rsid w:val="005E494C"/>
    <w:rsid w:val="005E4BEE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2A3"/>
    <w:rsid w:val="005E64EF"/>
    <w:rsid w:val="005E6520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B6E"/>
    <w:rsid w:val="005E7C8F"/>
    <w:rsid w:val="005E7D4F"/>
    <w:rsid w:val="005F00A9"/>
    <w:rsid w:val="005F0689"/>
    <w:rsid w:val="005F075B"/>
    <w:rsid w:val="005F1123"/>
    <w:rsid w:val="005F1278"/>
    <w:rsid w:val="005F14E1"/>
    <w:rsid w:val="005F17FF"/>
    <w:rsid w:val="005F18C3"/>
    <w:rsid w:val="005F1A71"/>
    <w:rsid w:val="005F1B80"/>
    <w:rsid w:val="005F1CC2"/>
    <w:rsid w:val="005F1E8D"/>
    <w:rsid w:val="005F20E3"/>
    <w:rsid w:val="005F243E"/>
    <w:rsid w:val="005F2A15"/>
    <w:rsid w:val="005F2FB8"/>
    <w:rsid w:val="005F3429"/>
    <w:rsid w:val="005F347B"/>
    <w:rsid w:val="005F3E86"/>
    <w:rsid w:val="005F3F9E"/>
    <w:rsid w:val="005F423F"/>
    <w:rsid w:val="005F4495"/>
    <w:rsid w:val="005F47CA"/>
    <w:rsid w:val="005F4AEB"/>
    <w:rsid w:val="005F4C47"/>
    <w:rsid w:val="005F4D0A"/>
    <w:rsid w:val="005F53C3"/>
    <w:rsid w:val="005F53C4"/>
    <w:rsid w:val="005F5442"/>
    <w:rsid w:val="005F578D"/>
    <w:rsid w:val="005F5D64"/>
    <w:rsid w:val="005F5DDB"/>
    <w:rsid w:val="005F61CD"/>
    <w:rsid w:val="005F6587"/>
    <w:rsid w:val="005F68DF"/>
    <w:rsid w:val="005F6B83"/>
    <w:rsid w:val="005F6BE7"/>
    <w:rsid w:val="005F7038"/>
    <w:rsid w:val="005F70A6"/>
    <w:rsid w:val="005F74ED"/>
    <w:rsid w:val="005F77F9"/>
    <w:rsid w:val="005F786D"/>
    <w:rsid w:val="005F7A85"/>
    <w:rsid w:val="005F7B16"/>
    <w:rsid w:val="005F7BF8"/>
    <w:rsid w:val="00600114"/>
    <w:rsid w:val="00600248"/>
    <w:rsid w:val="00600698"/>
    <w:rsid w:val="00600AE5"/>
    <w:rsid w:val="00600FD2"/>
    <w:rsid w:val="00601665"/>
    <w:rsid w:val="00601898"/>
    <w:rsid w:val="00601A14"/>
    <w:rsid w:val="00601A16"/>
    <w:rsid w:val="00601A59"/>
    <w:rsid w:val="00601A61"/>
    <w:rsid w:val="00601AC9"/>
    <w:rsid w:val="00601B5A"/>
    <w:rsid w:val="00601BBB"/>
    <w:rsid w:val="00602179"/>
    <w:rsid w:val="006021B7"/>
    <w:rsid w:val="00603102"/>
    <w:rsid w:val="00603419"/>
    <w:rsid w:val="006037EE"/>
    <w:rsid w:val="00603A65"/>
    <w:rsid w:val="006040AC"/>
    <w:rsid w:val="006040EA"/>
    <w:rsid w:val="00604343"/>
    <w:rsid w:val="00604977"/>
    <w:rsid w:val="00604A60"/>
    <w:rsid w:val="00604C6C"/>
    <w:rsid w:val="00604EF7"/>
    <w:rsid w:val="00604FE8"/>
    <w:rsid w:val="00605220"/>
    <w:rsid w:val="006055A7"/>
    <w:rsid w:val="006057E5"/>
    <w:rsid w:val="00605812"/>
    <w:rsid w:val="006058D0"/>
    <w:rsid w:val="00605A61"/>
    <w:rsid w:val="00605E2D"/>
    <w:rsid w:val="0060623C"/>
    <w:rsid w:val="006062D9"/>
    <w:rsid w:val="006065B7"/>
    <w:rsid w:val="00606970"/>
    <w:rsid w:val="00606B89"/>
    <w:rsid w:val="006073CA"/>
    <w:rsid w:val="00607415"/>
    <w:rsid w:val="00607480"/>
    <w:rsid w:val="00607A93"/>
    <w:rsid w:val="00607C99"/>
    <w:rsid w:val="00607DB1"/>
    <w:rsid w:val="00607EA1"/>
    <w:rsid w:val="0061000A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29C"/>
    <w:rsid w:val="006123C5"/>
    <w:rsid w:val="00612512"/>
    <w:rsid w:val="00612561"/>
    <w:rsid w:val="00612B25"/>
    <w:rsid w:val="00612CD3"/>
    <w:rsid w:val="00612D72"/>
    <w:rsid w:val="00612E20"/>
    <w:rsid w:val="006133C3"/>
    <w:rsid w:val="006135A4"/>
    <w:rsid w:val="00613C70"/>
    <w:rsid w:val="00613E48"/>
    <w:rsid w:val="006140AC"/>
    <w:rsid w:val="006141B5"/>
    <w:rsid w:val="006144C0"/>
    <w:rsid w:val="00614A18"/>
    <w:rsid w:val="00614A1C"/>
    <w:rsid w:val="00615052"/>
    <w:rsid w:val="00615233"/>
    <w:rsid w:val="006152E2"/>
    <w:rsid w:val="006156CC"/>
    <w:rsid w:val="00615754"/>
    <w:rsid w:val="00615BEC"/>
    <w:rsid w:val="00615D6B"/>
    <w:rsid w:val="00615F52"/>
    <w:rsid w:val="00616056"/>
    <w:rsid w:val="0061605E"/>
    <w:rsid w:val="00616189"/>
    <w:rsid w:val="006161A0"/>
    <w:rsid w:val="00616581"/>
    <w:rsid w:val="0061679B"/>
    <w:rsid w:val="00616D82"/>
    <w:rsid w:val="00617354"/>
    <w:rsid w:val="006179C5"/>
    <w:rsid w:val="00617B41"/>
    <w:rsid w:val="00620094"/>
    <w:rsid w:val="00620341"/>
    <w:rsid w:val="006204F1"/>
    <w:rsid w:val="00620564"/>
    <w:rsid w:val="0062071B"/>
    <w:rsid w:val="00620796"/>
    <w:rsid w:val="00620955"/>
    <w:rsid w:val="00620E1D"/>
    <w:rsid w:val="00620F2C"/>
    <w:rsid w:val="00621781"/>
    <w:rsid w:val="0062209B"/>
    <w:rsid w:val="00622540"/>
    <w:rsid w:val="0062292C"/>
    <w:rsid w:val="00622933"/>
    <w:rsid w:val="00622A8D"/>
    <w:rsid w:val="00622AD3"/>
    <w:rsid w:val="00622FCE"/>
    <w:rsid w:val="006230F8"/>
    <w:rsid w:val="00623A46"/>
    <w:rsid w:val="00623C1C"/>
    <w:rsid w:val="00624345"/>
    <w:rsid w:val="0062487C"/>
    <w:rsid w:val="00624BC8"/>
    <w:rsid w:val="006250B8"/>
    <w:rsid w:val="00625123"/>
    <w:rsid w:val="00625236"/>
    <w:rsid w:val="00625701"/>
    <w:rsid w:val="0062585E"/>
    <w:rsid w:val="00625A0F"/>
    <w:rsid w:val="00625C7C"/>
    <w:rsid w:val="00625DF0"/>
    <w:rsid w:val="00625E34"/>
    <w:rsid w:val="00625E9B"/>
    <w:rsid w:val="00626574"/>
    <w:rsid w:val="00626618"/>
    <w:rsid w:val="0062693E"/>
    <w:rsid w:val="00626B5A"/>
    <w:rsid w:val="00626B76"/>
    <w:rsid w:val="00627184"/>
    <w:rsid w:val="0062748B"/>
    <w:rsid w:val="0062761F"/>
    <w:rsid w:val="00627821"/>
    <w:rsid w:val="00627BAC"/>
    <w:rsid w:val="00627C7B"/>
    <w:rsid w:val="00627E26"/>
    <w:rsid w:val="006301F2"/>
    <w:rsid w:val="0063022F"/>
    <w:rsid w:val="00630245"/>
    <w:rsid w:val="0063035A"/>
    <w:rsid w:val="00630575"/>
    <w:rsid w:val="00630CCC"/>
    <w:rsid w:val="00631000"/>
    <w:rsid w:val="006311F1"/>
    <w:rsid w:val="0063134C"/>
    <w:rsid w:val="00631852"/>
    <w:rsid w:val="00631B03"/>
    <w:rsid w:val="006323E4"/>
    <w:rsid w:val="00632467"/>
    <w:rsid w:val="006329DE"/>
    <w:rsid w:val="00632FF1"/>
    <w:rsid w:val="00633590"/>
    <w:rsid w:val="00633859"/>
    <w:rsid w:val="00633A98"/>
    <w:rsid w:val="00633DDC"/>
    <w:rsid w:val="00634010"/>
    <w:rsid w:val="00634118"/>
    <w:rsid w:val="00634258"/>
    <w:rsid w:val="006345AA"/>
    <w:rsid w:val="00634C65"/>
    <w:rsid w:val="00634C7D"/>
    <w:rsid w:val="00634CFC"/>
    <w:rsid w:val="00634E38"/>
    <w:rsid w:val="00634F15"/>
    <w:rsid w:val="006354AA"/>
    <w:rsid w:val="00635521"/>
    <w:rsid w:val="006356C3"/>
    <w:rsid w:val="00635B21"/>
    <w:rsid w:val="00635BD3"/>
    <w:rsid w:val="00635D8A"/>
    <w:rsid w:val="006360FB"/>
    <w:rsid w:val="006361F4"/>
    <w:rsid w:val="00636223"/>
    <w:rsid w:val="00636374"/>
    <w:rsid w:val="006363D6"/>
    <w:rsid w:val="006365A9"/>
    <w:rsid w:val="006366C3"/>
    <w:rsid w:val="006367DD"/>
    <w:rsid w:val="0063680B"/>
    <w:rsid w:val="00636BAD"/>
    <w:rsid w:val="00636D59"/>
    <w:rsid w:val="00636DD8"/>
    <w:rsid w:val="00636F42"/>
    <w:rsid w:val="00636FD4"/>
    <w:rsid w:val="00637308"/>
    <w:rsid w:val="00637573"/>
    <w:rsid w:val="00637766"/>
    <w:rsid w:val="006378B1"/>
    <w:rsid w:val="006378D3"/>
    <w:rsid w:val="00637970"/>
    <w:rsid w:val="00637B70"/>
    <w:rsid w:val="00637D2D"/>
    <w:rsid w:val="0064014F"/>
    <w:rsid w:val="00640547"/>
    <w:rsid w:val="0064078B"/>
    <w:rsid w:val="006409D1"/>
    <w:rsid w:val="00640AE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AD"/>
    <w:rsid w:val="00642E57"/>
    <w:rsid w:val="006431DA"/>
    <w:rsid w:val="00643766"/>
    <w:rsid w:val="00643D35"/>
    <w:rsid w:val="00643E5C"/>
    <w:rsid w:val="00643F0D"/>
    <w:rsid w:val="006440B2"/>
    <w:rsid w:val="00644354"/>
    <w:rsid w:val="00644E8D"/>
    <w:rsid w:val="00645069"/>
    <w:rsid w:val="00645243"/>
    <w:rsid w:val="00645641"/>
    <w:rsid w:val="00645652"/>
    <w:rsid w:val="00645A78"/>
    <w:rsid w:val="00645EA9"/>
    <w:rsid w:val="00646221"/>
    <w:rsid w:val="0064665C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081"/>
    <w:rsid w:val="00650225"/>
    <w:rsid w:val="006509AA"/>
    <w:rsid w:val="00650B17"/>
    <w:rsid w:val="00650BCD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2FBA"/>
    <w:rsid w:val="0065301E"/>
    <w:rsid w:val="0065304C"/>
    <w:rsid w:val="006530AB"/>
    <w:rsid w:val="00653284"/>
    <w:rsid w:val="006535BC"/>
    <w:rsid w:val="00653930"/>
    <w:rsid w:val="0065459B"/>
    <w:rsid w:val="0065473B"/>
    <w:rsid w:val="00654A8B"/>
    <w:rsid w:val="00654E08"/>
    <w:rsid w:val="006552CD"/>
    <w:rsid w:val="00655501"/>
    <w:rsid w:val="006559B4"/>
    <w:rsid w:val="00655ECB"/>
    <w:rsid w:val="00656039"/>
    <w:rsid w:val="006561BE"/>
    <w:rsid w:val="00656218"/>
    <w:rsid w:val="0065643E"/>
    <w:rsid w:val="006564E9"/>
    <w:rsid w:val="0065659A"/>
    <w:rsid w:val="0065663B"/>
    <w:rsid w:val="00656B0B"/>
    <w:rsid w:val="00656F00"/>
    <w:rsid w:val="0065728B"/>
    <w:rsid w:val="0065739A"/>
    <w:rsid w:val="0065740D"/>
    <w:rsid w:val="006574EF"/>
    <w:rsid w:val="00657538"/>
    <w:rsid w:val="00657634"/>
    <w:rsid w:val="006579FB"/>
    <w:rsid w:val="00657F55"/>
    <w:rsid w:val="0066007E"/>
    <w:rsid w:val="006605CB"/>
    <w:rsid w:val="00660747"/>
    <w:rsid w:val="00660D74"/>
    <w:rsid w:val="00660DC7"/>
    <w:rsid w:val="00660F29"/>
    <w:rsid w:val="00660FD1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366"/>
    <w:rsid w:val="00662401"/>
    <w:rsid w:val="00662637"/>
    <w:rsid w:val="006626AF"/>
    <w:rsid w:val="006628A7"/>
    <w:rsid w:val="00662B04"/>
    <w:rsid w:val="00662BB5"/>
    <w:rsid w:val="00662E8A"/>
    <w:rsid w:val="00662ED8"/>
    <w:rsid w:val="00663357"/>
    <w:rsid w:val="0066372A"/>
    <w:rsid w:val="006637F7"/>
    <w:rsid w:val="00663FB5"/>
    <w:rsid w:val="006640BB"/>
    <w:rsid w:val="00664117"/>
    <w:rsid w:val="00664481"/>
    <w:rsid w:val="00664C33"/>
    <w:rsid w:val="00664D3B"/>
    <w:rsid w:val="006650DA"/>
    <w:rsid w:val="00665120"/>
    <w:rsid w:val="006654B7"/>
    <w:rsid w:val="006656A0"/>
    <w:rsid w:val="00665CB1"/>
    <w:rsid w:val="00665EA2"/>
    <w:rsid w:val="00665FA7"/>
    <w:rsid w:val="0066608E"/>
    <w:rsid w:val="00666276"/>
    <w:rsid w:val="00666A91"/>
    <w:rsid w:val="00666C58"/>
    <w:rsid w:val="00666D8C"/>
    <w:rsid w:val="006670C2"/>
    <w:rsid w:val="00667260"/>
    <w:rsid w:val="0066727C"/>
    <w:rsid w:val="0066747C"/>
    <w:rsid w:val="0066752D"/>
    <w:rsid w:val="00667662"/>
    <w:rsid w:val="00667667"/>
    <w:rsid w:val="00667BF5"/>
    <w:rsid w:val="00667C97"/>
    <w:rsid w:val="00667EE7"/>
    <w:rsid w:val="00667F02"/>
    <w:rsid w:val="00667F33"/>
    <w:rsid w:val="0067005C"/>
    <w:rsid w:val="0067024C"/>
    <w:rsid w:val="0067030A"/>
    <w:rsid w:val="00670838"/>
    <w:rsid w:val="006708D9"/>
    <w:rsid w:val="00670DEB"/>
    <w:rsid w:val="006715B2"/>
    <w:rsid w:val="006715BF"/>
    <w:rsid w:val="00671B05"/>
    <w:rsid w:val="00671D61"/>
    <w:rsid w:val="006720D4"/>
    <w:rsid w:val="00672471"/>
    <w:rsid w:val="006729D9"/>
    <w:rsid w:val="00672BC4"/>
    <w:rsid w:val="00673438"/>
    <w:rsid w:val="00673582"/>
    <w:rsid w:val="006735DA"/>
    <w:rsid w:val="006736B9"/>
    <w:rsid w:val="006736E8"/>
    <w:rsid w:val="006737C8"/>
    <w:rsid w:val="00673842"/>
    <w:rsid w:val="00673EB6"/>
    <w:rsid w:val="00673FCF"/>
    <w:rsid w:val="0067402B"/>
    <w:rsid w:val="006742B3"/>
    <w:rsid w:val="00674334"/>
    <w:rsid w:val="00674633"/>
    <w:rsid w:val="0067492B"/>
    <w:rsid w:val="00674E6D"/>
    <w:rsid w:val="00674F5D"/>
    <w:rsid w:val="006751DD"/>
    <w:rsid w:val="006752B8"/>
    <w:rsid w:val="0067536C"/>
    <w:rsid w:val="0067542F"/>
    <w:rsid w:val="00675C8F"/>
    <w:rsid w:val="00675D39"/>
    <w:rsid w:val="0067606B"/>
    <w:rsid w:val="006760B0"/>
    <w:rsid w:val="00676197"/>
    <w:rsid w:val="00676212"/>
    <w:rsid w:val="006764FA"/>
    <w:rsid w:val="006766F8"/>
    <w:rsid w:val="00676835"/>
    <w:rsid w:val="00676DE9"/>
    <w:rsid w:val="00677171"/>
    <w:rsid w:val="006776B0"/>
    <w:rsid w:val="0067782D"/>
    <w:rsid w:val="00677C9B"/>
    <w:rsid w:val="00677F93"/>
    <w:rsid w:val="0068018E"/>
    <w:rsid w:val="00680286"/>
    <w:rsid w:val="00680326"/>
    <w:rsid w:val="006803CE"/>
    <w:rsid w:val="0068049D"/>
    <w:rsid w:val="006804E2"/>
    <w:rsid w:val="006807C8"/>
    <w:rsid w:val="0068090B"/>
    <w:rsid w:val="00680D6B"/>
    <w:rsid w:val="00680E9A"/>
    <w:rsid w:val="00680F6D"/>
    <w:rsid w:val="00681003"/>
    <w:rsid w:val="0068128C"/>
    <w:rsid w:val="00681696"/>
    <w:rsid w:val="00681837"/>
    <w:rsid w:val="00681F51"/>
    <w:rsid w:val="00681FC8"/>
    <w:rsid w:val="0068218C"/>
    <w:rsid w:val="0068229C"/>
    <w:rsid w:val="00682877"/>
    <w:rsid w:val="00682982"/>
    <w:rsid w:val="00682A48"/>
    <w:rsid w:val="00682B0F"/>
    <w:rsid w:val="006830B4"/>
    <w:rsid w:val="00683219"/>
    <w:rsid w:val="006836CC"/>
    <w:rsid w:val="00683869"/>
    <w:rsid w:val="00683F60"/>
    <w:rsid w:val="00683FEA"/>
    <w:rsid w:val="006841EC"/>
    <w:rsid w:val="0068426B"/>
    <w:rsid w:val="00684291"/>
    <w:rsid w:val="00684642"/>
    <w:rsid w:val="006847C8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2AB"/>
    <w:rsid w:val="00686FE7"/>
    <w:rsid w:val="00687098"/>
    <w:rsid w:val="0068714A"/>
    <w:rsid w:val="00687398"/>
    <w:rsid w:val="0068742A"/>
    <w:rsid w:val="00687812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73D"/>
    <w:rsid w:val="00690924"/>
    <w:rsid w:val="00690AB1"/>
    <w:rsid w:val="00690B03"/>
    <w:rsid w:val="006914C5"/>
    <w:rsid w:val="006915A6"/>
    <w:rsid w:val="00691757"/>
    <w:rsid w:val="00691985"/>
    <w:rsid w:val="00691B32"/>
    <w:rsid w:val="00691B76"/>
    <w:rsid w:val="006921D6"/>
    <w:rsid w:val="006921D8"/>
    <w:rsid w:val="0069256D"/>
    <w:rsid w:val="00692882"/>
    <w:rsid w:val="006928DC"/>
    <w:rsid w:val="00692A19"/>
    <w:rsid w:val="00692E15"/>
    <w:rsid w:val="00692E75"/>
    <w:rsid w:val="00692EC8"/>
    <w:rsid w:val="00693147"/>
    <w:rsid w:val="006933F9"/>
    <w:rsid w:val="00693991"/>
    <w:rsid w:val="00693A19"/>
    <w:rsid w:val="00693BA8"/>
    <w:rsid w:val="00693C13"/>
    <w:rsid w:val="00693DAD"/>
    <w:rsid w:val="006941D4"/>
    <w:rsid w:val="006941FE"/>
    <w:rsid w:val="006945ED"/>
    <w:rsid w:val="006947E9"/>
    <w:rsid w:val="006949F4"/>
    <w:rsid w:val="00694AF9"/>
    <w:rsid w:val="00694B77"/>
    <w:rsid w:val="00694F10"/>
    <w:rsid w:val="00694F4D"/>
    <w:rsid w:val="00695211"/>
    <w:rsid w:val="00695369"/>
    <w:rsid w:val="0069563B"/>
    <w:rsid w:val="00695900"/>
    <w:rsid w:val="00695AD3"/>
    <w:rsid w:val="00695DCF"/>
    <w:rsid w:val="0069632C"/>
    <w:rsid w:val="00696A00"/>
    <w:rsid w:val="00696CDF"/>
    <w:rsid w:val="00696D7E"/>
    <w:rsid w:val="0069714C"/>
    <w:rsid w:val="0069765B"/>
    <w:rsid w:val="00697B2F"/>
    <w:rsid w:val="00697C9A"/>
    <w:rsid w:val="00697FAC"/>
    <w:rsid w:val="006A0094"/>
    <w:rsid w:val="006A0115"/>
    <w:rsid w:val="006A0451"/>
    <w:rsid w:val="006A06F0"/>
    <w:rsid w:val="006A09AA"/>
    <w:rsid w:val="006A0E0F"/>
    <w:rsid w:val="006A10A5"/>
    <w:rsid w:val="006A14CC"/>
    <w:rsid w:val="006A1584"/>
    <w:rsid w:val="006A16DD"/>
    <w:rsid w:val="006A1B0E"/>
    <w:rsid w:val="006A1B37"/>
    <w:rsid w:val="006A1DD2"/>
    <w:rsid w:val="006A2440"/>
    <w:rsid w:val="006A2695"/>
    <w:rsid w:val="006A270E"/>
    <w:rsid w:val="006A27E1"/>
    <w:rsid w:val="006A2E48"/>
    <w:rsid w:val="006A2F21"/>
    <w:rsid w:val="006A3135"/>
    <w:rsid w:val="006A314A"/>
    <w:rsid w:val="006A3427"/>
    <w:rsid w:val="006A3698"/>
    <w:rsid w:val="006A370F"/>
    <w:rsid w:val="006A3A32"/>
    <w:rsid w:val="006A3D38"/>
    <w:rsid w:val="006A3DE2"/>
    <w:rsid w:val="006A3DF3"/>
    <w:rsid w:val="006A3E5E"/>
    <w:rsid w:val="006A3ED8"/>
    <w:rsid w:val="006A43E3"/>
    <w:rsid w:val="006A45B7"/>
    <w:rsid w:val="006A4832"/>
    <w:rsid w:val="006A48C3"/>
    <w:rsid w:val="006A4D35"/>
    <w:rsid w:val="006A4E19"/>
    <w:rsid w:val="006A5227"/>
    <w:rsid w:val="006A551C"/>
    <w:rsid w:val="006A564F"/>
    <w:rsid w:val="006A5B98"/>
    <w:rsid w:val="006A5C5C"/>
    <w:rsid w:val="006A6185"/>
    <w:rsid w:val="006A61C0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A7C1A"/>
    <w:rsid w:val="006B038E"/>
    <w:rsid w:val="006B0636"/>
    <w:rsid w:val="006B0BC4"/>
    <w:rsid w:val="006B0C71"/>
    <w:rsid w:val="006B105C"/>
    <w:rsid w:val="006B121A"/>
    <w:rsid w:val="006B1442"/>
    <w:rsid w:val="006B148E"/>
    <w:rsid w:val="006B1916"/>
    <w:rsid w:val="006B1C1E"/>
    <w:rsid w:val="006B1C94"/>
    <w:rsid w:val="006B2326"/>
    <w:rsid w:val="006B2356"/>
    <w:rsid w:val="006B236E"/>
    <w:rsid w:val="006B24CE"/>
    <w:rsid w:val="006B268E"/>
    <w:rsid w:val="006B27A8"/>
    <w:rsid w:val="006B2F23"/>
    <w:rsid w:val="006B2F26"/>
    <w:rsid w:val="006B3016"/>
    <w:rsid w:val="006B3549"/>
    <w:rsid w:val="006B3754"/>
    <w:rsid w:val="006B3893"/>
    <w:rsid w:val="006B3B4D"/>
    <w:rsid w:val="006B3E7C"/>
    <w:rsid w:val="006B4638"/>
    <w:rsid w:val="006B4B7E"/>
    <w:rsid w:val="006B4E32"/>
    <w:rsid w:val="006B5428"/>
    <w:rsid w:val="006B5A79"/>
    <w:rsid w:val="006B5B69"/>
    <w:rsid w:val="006B605A"/>
    <w:rsid w:val="006B6299"/>
    <w:rsid w:val="006B62D9"/>
    <w:rsid w:val="006B640E"/>
    <w:rsid w:val="006B65F6"/>
    <w:rsid w:val="006B6835"/>
    <w:rsid w:val="006B68F4"/>
    <w:rsid w:val="006B6A07"/>
    <w:rsid w:val="006B6ACF"/>
    <w:rsid w:val="006B6CD2"/>
    <w:rsid w:val="006B6E09"/>
    <w:rsid w:val="006B6E94"/>
    <w:rsid w:val="006B6F91"/>
    <w:rsid w:val="006B7072"/>
    <w:rsid w:val="006B7209"/>
    <w:rsid w:val="006B746B"/>
    <w:rsid w:val="006B7A1B"/>
    <w:rsid w:val="006C0113"/>
    <w:rsid w:val="006C01F9"/>
    <w:rsid w:val="006C027B"/>
    <w:rsid w:val="006C02AE"/>
    <w:rsid w:val="006C0369"/>
    <w:rsid w:val="006C06C7"/>
    <w:rsid w:val="006C09B5"/>
    <w:rsid w:val="006C09BB"/>
    <w:rsid w:val="006C0B2E"/>
    <w:rsid w:val="006C0B66"/>
    <w:rsid w:val="006C0EDD"/>
    <w:rsid w:val="006C0F0B"/>
    <w:rsid w:val="006C100A"/>
    <w:rsid w:val="006C1241"/>
    <w:rsid w:val="006C155D"/>
    <w:rsid w:val="006C1987"/>
    <w:rsid w:val="006C19BE"/>
    <w:rsid w:val="006C1C84"/>
    <w:rsid w:val="006C1D4A"/>
    <w:rsid w:val="006C1D76"/>
    <w:rsid w:val="006C2077"/>
    <w:rsid w:val="006C231B"/>
    <w:rsid w:val="006C2465"/>
    <w:rsid w:val="006C27ED"/>
    <w:rsid w:val="006C2A15"/>
    <w:rsid w:val="006C2D61"/>
    <w:rsid w:val="006C2D9E"/>
    <w:rsid w:val="006C2EBD"/>
    <w:rsid w:val="006C371F"/>
    <w:rsid w:val="006C389D"/>
    <w:rsid w:val="006C39A1"/>
    <w:rsid w:val="006C39B2"/>
    <w:rsid w:val="006C39D3"/>
    <w:rsid w:val="006C3C42"/>
    <w:rsid w:val="006C3C48"/>
    <w:rsid w:val="006C3DF7"/>
    <w:rsid w:val="006C3F9D"/>
    <w:rsid w:val="006C41D3"/>
    <w:rsid w:val="006C449A"/>
    <w:rsid w:val="006C47B3"/>
    <w:rsid w:val="006C4B1F"/>
    <w:rsid w:val="006C4F56"/>
    <w:rsid w:val="006C5647"/>
    <w:rsid w:val="006C56F6"/>
    <w:rsid w:val="006C583A"/>
    <w:rsid w:val="006C5943"/>
    <w:rsid w:val="006C5D8A"/>
    <w:rsid w:val="006C6054"/>
    <w:rsid w:val="006C672E"/>
    <w:rsid w:val="006C6B9A"/>
    <w:rsid w:val="006C6C33"/>
    <w:rsid w:val="006C6E4C"/>
    <w:rsid w:val="006C72F5"/>
    <w:rsid w:val="006C753F"/>
    <w:rsid w:val="006C75BB"/>
    <w:rsid w:val="006C7AF0"/>
    <w:rsid w:val="006C7D11"/>
    <w:rsid w:val="006C7D44"/>
    <w:rsid w:val="006C7DA1"/>
    <w:rsid w:val="006C7F33"/>
    <w:rsid w:val="006D0188"/>
    <w:rsid w:val="006D02B0"/>
    <w:rsid w:val="006D03D2"/>
    <w:rsid w:val="006D056E"/>
    <w:rsid w:val="006D0615"/>
    <w:rsid w:val="006D0C4B"/>
    <w:rsid w:val="006D116F"/>
    <w:rsid w:val="006D1249"/>
    <w:rsid w:val="006D1512"/>
    <w:rsid w:val="006D15F0"/>
    <w:rsid w:val="006D17AE"/>
    <w:rsid w:val="006D1BA6"/>
    <w:rsid w:val="006D1D2F"/>
    <w:rsid w:val="006D1FD0"/>
    <w:rsid w:val="006D2018"/>
    <w:rsid w:val="006D25B9"/>
    <w:rsid w:val="006D2602"/>
    <w:rsid w:val="006D26F0"/>
    <w:rsid w:val="006D2AF3"/>
    <w:rsid w:val="006D2BEB"/>
    <w:rsid w:val="006D2C41"/>
    <w:rsid w:val="006D2E0A"/>
    <w:rsid w:val="006D3009"/>
    <w:rsid w:val="006D3154"/>
    <w:rsid w:val="006D32CA"/>
    <w:rsid w:val="006D32E8"/>
    <w:rsid w:val="006D3608"/>
    <w:rsid w:val="006D376F"/>
    <w:rsid w:val="006D3AA0"/>
    <w:rsid w:val="006D3EFC"/>
    <w:rsid w:val="006D4332"/>
    <w:rsid w:val="006D4582"/>
    <w:rsid w:val="006D4748"/>
    <w:rsid w:val="006D4A57"/>
    <w:rsid w:val="006D4E56"/>
    <w:rsid w:val="006D4EA8"/>
    <w:rsid w:val="006D50B9"/>
    <w:rsid w:val="006D548B"/>
    <w:rsid w:val="006D55D3"/>
    <w:rsid w:val="006D5691"/>
    <w:rsid w:val="006D5751"/>
    <w:rsid w:val="006D57F4"/>
    <w:rsid w:val="006D5B79"/>
    <w:rsid w:val="006D5B97"/>
    <w:rsid w:val="006D6A93"/>
    <w:rsid w:val="006D6BDC"/>
    <w:rsid w:val="006D6F1A"/>
    <w:rsid w:val="006D7705"/>
    <w:rsid w:val="006D7726"/>
    <w:rsid w:val="006D7DD8"/>
    <w:rsid w:val="006D7E58"/>
    <w:rsid w:val="006D7E97"/>
    <w:rsid w:val="006D7FC3"/>
    <w:rsid w:val="006E0027"/>
    <w:rsid w:val="006E0690"/>
    <w:rsid w:val="006E0758"/>
    <w:rsid w:val="006E0A5A"/>
    <w:rsid w:val="006E1138"/>
    <w:rsid w:val="006E141D"/>
    <w:rsid w:val="006E1428"/>
    <w:rsid w:val="006E1B98"/>
    <w:rsid w:val="006E1C63"/>
    <w:rsid w:val="006E1F18"/>
    <w:rsid w:val="006E2295"/>
    <w:rsid w:val="006E2433"/>
    <w:rsid w:val="006E25D5"/>
    <w:rsid w:val="006E265D"/>
    <w:rsid w:val="006E2732"/>
    <w:rsid w:val="006E288C"/>
    <w:rsid w:val="006E2A9D"/>
    <w:rsid w:val="006E2DD8"/>
    <w:rsid w:val="006E2F21"/>
    <w:rsid w:val="006E3065"/>
    <w:rsid w:val="006E3410"/>
    <w:rsid w:val="006E3658"/>
    <w:rsid w:val="006E3921"/>
    <w:rsid w:val="006E3AC6"/>
    <w:rsid w:val="006E3AE1"/>
    <w:rsid w:val="006E3C77"/>
    <w:rsid w:val="006E4017"/>
    <w:rsid w:val="006E42E5"/>
    <w:rsid w:val="006E43AF"/>
    <w:rsid w:val="006E43C7"/>
    <w:rsid w:val="006E47ED"/>
    <w:rsid w:val="006E4A2C"/>
    <w:rsid w:val="006E4E4B"/>
    <w:rsid w:val="006E5C1C"/>
    <w:rsid w:val="006E5CD9"/>
    <w:rsid w:val="006E62AF"/>
    <w:rsid w:val="006E6409"/>
    <w:rsid w:val="006E640D"/>
    <w:rsid w:val="006E6698"/>
    <w:rsid w:val="006E66A2"/>
    <w:rsid w:val="006E6896"/>
    <w:rsid w:val="006E699A"/>
    <w:rsid w:val="006E6A4A"/>
    <w:rsid w:val="006E74D4"/>
    <w:rsid w:val="006E7736"/>
    <w:rsid w:val="006E7928"/>
    <w:rsid w:val="006E7AA7"/>
    <w:rsid w:val="006E7FA2"/>
    <w:rsid w:val="006F02FA"/>
    <w:rsid w:val="006F03DA"/>
    <w:rsid w:val="006F03F0"/>
    <w:rsid w:val="006F078C"/>
    <w:rsid w:val="006F19C0"/>
    <w:rsid w:val="006F1B26"/>
    <w:rsid w:val="006F1BB5"/>
    <w:rsid w:val="006F2005"/>
    <w:rsid w:val="006F23B4"/>
    <w:rsid w:val="006F2B1E"/>
    <w:rsid w:val="006F2DF9"/>
    <w:rsid w:val="006F2E17"/>
    <w:rsid w:val="006F30BF"/>
    <w:rsid w:val="006F32EC"/>
    <w:rsid w:val="006F347C"/>
    <w:rsid w:val="006F3627"/>
    <w:rsid w:val="006F3A73"/>
    <w:rsid w:val="006F3D9C"/>
    <w:rsid w:val="006F41C1"/>
    <w:rsid w:val="006F4724"/>
    <w:rsid w:val="006F49F7"/>
    <w:rsid w:val="006F4C76"/>
    <w:rsid w:val="006F4FD7"/>
    <w:rsid w:val="006F514E"/>
    <w:rsid w:val="006F5506"/>
    <w:rsid w:val="006F55D6"/>
    <w:rsid w:val="006F5D30"/>
    <w:rsid w:val="006F5D80"/>
    <w:rsid w:val="006F60D4"/>
    <w:rsid w:val="006F66B2"/>
    <w:rsid w:val="006F6773"/>
    <w:rsid w:val="006F6816"/>
    <w:rsid w:val="006F6B5F"/>
    <w:rsid w:val="006F6CBB"/>
    <w:rsid w:val="006F6D44"/>
    <w:rsid w:val="006F6EEE"/>
    <w:rsid w:val="006F707F"/>
    <w:rsid w:val="006F70C6"/>
    <w:rsid w:val="006F71E9"/>
    <w:rsid w:val="006F7243"/>
    <w:rsid w:val="006F748B"/>
    <w:rsid w:val="006F75FC"/>
    <w:rsid w:val="006F7A1B"/>
    <w:rsid w:val="0070021B"/>
    <w:rsid w:val="0070080E"/>
    <w:rsid w:val="00700A28"/>
    <w:rsid w:val="00700BF4"/>
    <w:rsid w:val="007015DC"/>
    <w:rsid w:val="0070189C"/>
    <w:rsid w:val="00701C8E"/>
    <w:rsid w:val="007024AC"/>
    <w:rsid w:val="00702A9F"/>
    <w:rsid w:val="00702B78"/>
    <w:rsid w:val="00703290"/>
    <w:rsid w:val="007035CF"/>
    <w:rsid w:val="0070370B"/>
    <w:rsid w:val="0070380A"/>
    <w:rsid w:val="00703F3D"/>
    <w:rsid w:val="00704231"/>
    <w:rsid w:val="007043E8"/>
    <w:rsid w:val="0070444B"/>
    <w:rsid w:val="0070488D"/>
    <w:rsid w:val="00704890"/>
    <w:rsid w:val="00704C79"/>
    <w:rsid w:val="00704CEF"/>
    <w:rsid w:val="00705117"/>
    <w:rsid w:val="0070527A"/>
    <w:rsid w:val="0070567E"/>
    <w:rsid w:val="007057D1"/>
    <w:rsid w:val="007059AD"/>
    <w:rsid w:val="00705A9E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59D"/>
    <w:rsid w:val="00707617"/>
    <w:rsid w:val="007076E9"/>
    <w:rsid w:val="0070773F"/>
    <w:rsid w:val="007077B5"/>
    <w:rsid w:val="00707D69"/>
    <w:rsid w:val="00707E39"/>
    <w:rsid w:val="007100B1"/>
    <w:rsid w:val="00710308"/>
    <w:rsid w:val="00710403"/>
    <w:rsid w:val="00710835"/>
    <w:rsid w:val="007108B1"/>
    <w:rsid w:val="007108DB"/>
    <w:rsid w:val="007109F6"/>
    <w:rsid w:val="00710AA6"/>
    <w:rsid w:val="00710C38"/>
    <w:rsid w:val="00710F83"/>
    <w:rsid w:val="00710FEB"/>
    <w:rsid w:val="0071119A"/>
    <w:rsid w:val="00711215"/>
    <w:rsid w:val="00711316"/>
    <w:rsid w:val="00711598"/>
    <w:rsid w:val="00711848"/>
    <w:rsid w:val="0071289E"/>
    <w:rsid w:val="007129EE"/>
    <w:rsid w:val="00712E9A"/>
    <w:rsid w:val="00712F07"/>
    <w:rsid w:val="00712F60"/>
    <w:rsid w:val="007132DF"/>
    <w:rsid w:val="00713409"/>
    <w:rsid w:val="00713609"/>
    <w:rsid w:val="00713700"/>
    <w:rsid w:val="007139BC"/>
    <w:rsid w:val="00713C50"/>
    <w:rsid w:val="00713D42"/>
    <w:rsid w:val="00713D63"/>
    <w:rsid w:val="00714304"/>
    <w:rsid w:val="00714CB7"/>
    <w:rsid w:val="00714DE2"/>
    <w:rsid w:val="00714F05"/>
    <w:rsid w:val="00714FCE"/>
    <w:rsid w:val="0071500E"/>
    <w:rsid w:val="0071520C"/>
    <w:rsid w:val="00715251"/>
    <w:rsid w:val="00715362"/>
    <w:rsid w:val="00715475"/>
    <w:rsid w:val="007154C6"/>
    <w:rsid w:val="00715652"/>
    <w:rsid w:val="00715B96"/>
    <w:rsid w:val="00715C66"/>
    <w:rsid w:val="00715D75"/>
    <w:rsid w:val="00715E44"/>
    <w:rsid w:val="00715FBE"/>
    <w:rsid w:val="00716351"/>
    <w:rsid w:val="0071665D"/>
    <w:rsid w:val="007168E7"/>
    <w:rsid w:val="007169A9"/>
    <w:rsid w:val="00716A80"/>
    <w:rsid w:val="00716AA2"/>
    <w:rsid w:val="00716C88"/>
    <w:rsid w:val="00716D56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0FCD"/>
    <w:rsid w:val="00721152"/>
    <w:rsid w:val="00721351"/>
    <w:rsid w:val="0072137A"/>
    <w:rsid w:val="007215F9"/>
    <w:rsid w:val="007216B6"/>
    <w:rsid w:val="00721723"/>
    <w:rsid w:val="0072199E"/>
    <w:rsid w:val="00721DB5"/>
    <w:rsid w:val="00721E6C"/>
    <w:rsid w:val="0072214F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3B6B"/>
    <w:rsid w:val="00723F2A"/>
    <w:rsid w:val="007243E5"/>
    <w:rsid w:val="0072440E"/>
    <w:rsid w:val="00724807"/>
    <w:rsid w:val="00724A34"/>
    <w:rsid w:val="00725188"/>
    <w:rsid w:val="00725535"/>
    <w:rsid w:val="0072560E"/>
    <w:rsid w:val="00725720"/>
    <w:rsid w:val="00726220"/>
    <w:rsid w:val="00726447"/>
    <w:rsid w:val="007265B0"/>
    <w:rsid w:val="0072680C"/>
    <w:rsid w:val="0072698B"/>
    <w:rsid w:val="00726A5E"/>
    <w:rsid w:val="00726DA5"/>
    <w:rsid w:val="00726E1C"/>
    <w:rsid w:val="00726E70"/>
    <w:rsid w:val="007270D8"/>
    <w:rsid w:val="007272AD"/>
    <w:rsid w:val="0072744A"/>
    <w:rsid w:val="00727845"/>
    <w:rsid w:val="00727B54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0D20"/>
    <w:rsid w:val="00730FAF"/>
    <w:rsid w:val="00731227"/>
    <w:rsid w:val="00731630"/>
    <w:rsid w:val="007316AD"/>
    <w:rsid w:val="007318B1"/>
    <w:rsid w:val="007318F5"/>
    <w:rsid w:val="00731DBF"/>
    <w:rsid w:val="00732268"/>
    <w:rsid w:val="007326CC"/>
    <w:rsid w:val="0073272A"/>
    <w:rsid w:val="0073350B"/>
    <w:rsid w:val="00733C2E"/>
    <w:rsid w:val="00733E69"/>
    <w:rsid w:val="0073408A"/>
    <w:rsid w:val="007341DB"/>
    <w:rsid w:val="00734477"/>
    <w:rsid w:val="0073453D"/>
    <w:rsid w:val="007346AE"/>
    <w:rsid w:val="007349C5"/>
    <w:rsid w:val="00735005"/>
    <w:rsid w:val="007351BE"/>
    <w:rsid w:val="007357A2"/>
    <w:rsid w:val="0073581C"/>
    <w:rsid w:val="00735C62"/>
    <w:rsid w:val="00735D3D"/>
    <w:rsid w:val="00735FA2"/>
    <w:rsid w:val="00736188"/>
    <w:rsid w:val="007362B4"/>
    <w:rsid w:val="007363C4"/>
    <w:rsid w:val="007363FD"/>
    <w:rsid w:val="00736801"/>
    <w:rsid w:val="00736F65"/>
    <w:rsid w:val="00737196"/>
    <w:rsid w:val="007372B7"/>
    <w:rsid w:val="007376C9"/>
    <w:rsid w:val="00737B7D"/>
    <w:rsid w:val="00737E72"/>
    <w:rsid w:val="0074001C"/>
    <w:rsid w:val="0074035E"/>
    <w:rsid w:val="0074037E"/>
    <w:rsid w:val="00740626"/>
    <w:rsid w:val="00740647"/>
    <w:rsid w:val="00740690"/>
    <w:rsid w:val="00740D12"/>
    <w:rsid w:val="00740D5B"/>
    <w:rsid w:val="007412C4"/>
    <w:rsid w:val="007412E9"/>
    <w:rsid w:val="00741364"/>
    <w:rsid w:val="0074136C"/>
    <w:rsid w:val="00741486"/>
    <w:rsid w:val="0074171D"/>
    <w:rsid w:val="007419DE"/>
    <w:rsid w:val="00741A34"/>
    <w:rsid w:val="00741A62"/>
    <w:rsid w:val="00741BE9"/>
    <w:rsid w:val="00741D8F"/>
    <w:rsid w:val="0074217E"/>
    <w:rsid w:val="007426DA"/>
    <w:rsid w:val="00742C89"/>
    <w:rsid w:val="00742D0D"/>
    <w:rsid w:val="0074334F"/>
    <w:rsid w:val="00743517"/>
    <w:rsid w:val="007436C9"/>
    <w:rsid w:val="007436EF"/>
    <w:rsid w:val="00743ABB"/>
    <w:rsid w:val="00743C8F"/>
    <w:rsid w:val="00744097"/>
    <w:rsid w:val="0074414F"/>
    <w:rsid w:val="00744503"/>
    <w:rsid w:val="0074487B"/>
    <w:rsid w:val="00744973"/>
    <w:rsid w:val="00744F05"/>
    <w:rsid w:val="00744F2E"/>
    <w:rsid w:val="00745029"/>
    <w:rsid w:val="007451D0"/>
    <w:rsid w:val="00745527"/>
    <w:rsid w:val="00745534"/>
    <w:rsid w:val="007455AC"/>
    <w:rsid w:val="00745AAA"/>
    <w:rsid w:val="007464D0"/>
    <w:rsid w:val="00746525"/>
    <w:rsid w:val="0074659A"/>
    <w:rsid w:val="007465C9"/>
    <w:rsid w:val="00746634"/>
    <w:rsid w:val="00746AAD"/>
    <w:rsid w:val="00746D72"/>
    <w:rsid w:val="00746F04"/>
    <w:rsid w:val="007471AB"/>
    <w:rsid w:val="00747354"/>
    <w:rsid w:val="0074786B"/>
    <w:rsid w:val="0074797D"/>
    <w:rsid w:val="00747EB2"/>
    <w:rsid w:val="00747F02"/>
    <w:rsid w:val="00747FAF"/>
    <w:rsid w:val="007501BE"/>
    <w:rsid w:val="007503E4"/>
    <w:rsid w:val="007508BE"/>
    <w:rsid w:val="00750E34"/>
    <w:rsid w:val="00750EC8"/>
    <w:rsid w:val="00750ED8"/>
    <w:rsid w:val="00751058"/>
    <w:rsid w:val="00751571"/>
    <w:rsid w:val="00751D64"/>
    <w:rsid w:val="0075201B"/>
    <w:rsid w:val="007523E9"/>
    <w:rsid w:val="007525CC"/>
    <w:rsid w:val="00752619"/>
    <w:rsid w:val="00752741"/>
    <w:rsid w:val="00752892"/>
    <w:rsid w:val="00752B04"/>
    <w:rsid w:val="00752DF0"/>
    <w:rsid w:val="00752EC2"/>
    <w:rsid w:val="0075306A"/>
    <w:rsid w:val="007531D6"/>
    <w:rsid w:val="00753237"/>
    <w:rsid w:val="007532AC"/>
    <w:rsid w:val="00753B4E"/>
    <w:rsid w:val="0075430D"/>
    <w:rsid w:val="00754709"/>
    <w:rsid w:val="0075483B"/>
    <w:rsid w:val="00754AD9"/>
    <w:rsid w:val="00754E32"/>
    <w:rsid w:val="00754FD8"/>
    <w:rsid w:val="00755249"/>
    <w:rsid w:val="0075526E"/>
    <w:rsid w:val="007552C5"/>
    <w:rsid w:val="00755477"/>
    <w:rsid w:val="00755579"/>
    <w:rsid w:val="00755825"/>
    <w:rsid w:val="00755B6A"/>
    <w:rsid w:val="00756177"/>
    <w:rsid w:val="007564C5"/>
    <w:rsid w:val="00756834"/>
    <w:rsid w:val="007569EB"/>
    <w:rsid w:val="00756A3B"/>
    <w:rsid w:val="00756FCA"/>
    <w:rsid w:val="00757032"/>
    <w:rsid w:val="00757364"/>
    <w:rsid w:val="00757383"/>
    <w:rsid w:val="00757479"/>
    <w:rsid w:val="007574C2"/>
    <w:rsid w:val="0075760D"/>
    <w:rsid w:val="00757E1B"/>
    <w:rsid w:val="007601A2"/>
    <w:rsid w:val="007607C0"/>
    <w:rsid w:val="00760F10"/>
    <w:rsid w:val="00761074"/>
    <w:rsid w:val="0076126F"/>
    <w:rsid w:val="00761310"/>
    <w:rsid w:val="00761378"/>
    <w:rsid w:val="007614C0"/>
    <w:rsid w:val="0076160F"/>
    <w:rsid w:val="00761A87"/>
    <w:rsid w:val="00761BD9"/>
    <w:rsid w:val="00761FCF"/>
    <w:rsid w:val="00762034"/>
    <w:rsid w:val="007622CB"/>
    <w:rsid w:val="00762654"/>
    <w:rsid w:val="0076290E"/>
    <w:rsid w:val="00762A5B"/>
    <w:rsid w:val="00762D0F"/>
    <w:rsid w:val="007632FE"/>
    <w:rsid w:val="0076365F"/>
    <w:rsid w:val="0076385F"/>
    <w:rsid w:val="00763B81"/>
    <w:rsid w:val="007644B1"/>
    <w:rsid w:val="0076467B"/>
    <w:rsid w:val="00764726"/>
    <w:rsid w:val="007649DC"/>
    <w:rsid w:val="00765145"/>
    <w:rsid w:val="007658F3"/>
    <w:rsid w:val="007659A5"/>
    <w:rsid w:val="007659D1"/>
    <w:rsid w:val="00765B1C"/>
    <w:rsid w:val="00765D64"/>
    <w:rsid w:val="00765DA3"/>
    <w:rsid w:val="0076609F"/>
    <w:rsid w:val="007664DC"/>
    <w:rsid w:val="00766856"/>
    <w:rsid w:val="00766BC9"/>
    <w:rsid w:val="007672D6"/>
    <w:rsid w:val="00767427"/>
    <w:rsid w:val="00767486"/>
    <w:rsid w:val="0076769E"/>
    <w:rsid w:val="007676DA"/>
    <w:rsid w:val="00767AED"/>
    <w:rsid w:val="00767B43"/>
    <w:rsid w:val="00767C41"/>
    <w:rsid w:val="00767D7A"/>
    <w:rsid w:val="00767DA5"/>
    <w:rsid w:val="007702D2"/>
    <w:rsid w:val="0077035B"/>
    <w:rsid w:val="0077036A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D33"/>
    <w:rsid w:val="00772F4F"/>
    <w:rsid w:val="007732E0"/>
    <w:rsid w:val="00773441"/>
    <w:rsid w:val="0077349C"/>
    <w:rsid w:val="007734E4"/>
    <w:rsid w:val="00773B22"/>
    <w:rsid w:val="0077413F"/>
    <w:rsid w:val="0077432E"/>
    <w:rsid w:val="00774511"/>
    <w:rsid w:val="00774686"/>
    <w:rsid w:val="00774723"/>
    <w:rsid w:val="00774752"/>
    <w:rsid w:val="007748C5"/>
    <w:rsid w:val="00774D10"/>
    <w:rsid w:val="00774EBE"/>
    <w:rsid w:val="00775281"/>
    <w:rsid w:val="0077551E"/>
    <w:rsid w:val="007757D8"/>
    <w:rsid w:val="00775A5A"/>
    <w:rsid w:val="00775C9F"/>
    <w:rsid w:val="0077634B"/>
    <w:rsid w:val="0077647D"/>
    <w:rsid w:val="00776D43"/>
    <w:rsid w:val="00776E11"/>
    <w:rsid w:val="00777195"/>
    <w:rsid w:val="007773CD"/>
    <w:rsid w:val="00777815"/>
    <w:rsid w:val="00777B68"/>
    <w:rsid w:val="00777BE9"/>
    <w:rsid w:val="00777CB5"/>
    <w:rsid w:val="00777E80"/>
    <w:rsid w:val="00777EA8"/>
    <w:rsid w:val="007800D8"/>
    <w:rsid w:val="0078026F"/>
    <w:rsid w:val="00780304"/>
    <w:rsid w:val="007804F3"/>
    <w:rsid w:val="007807DB"/>
    <w:rsid w:val="007807DD"/>
    <w:rsid w:val="00780819"/>
    <w:rsid w:val="0078083B"/>
    <w:rsid w:val="00780AA9"/>
    <w:rsid w:val="00780F39"/>
    <w:rsid w:val="00781068"/>
    <w:rsid w:val="007810F5"/>
    <w:rsid w:val="007814B0"/>
    <w:rsid w:val="00781554"/>
    <w:rsid w:val="007815AD"/>
    <w:rsid w:val="0078164B"/>
    <w:rsid w:val="00781B1E"/>
    <w:rsid w:val="00781B30"/>
    <w:rsid w:val="007823AA"/>
    <w:rsid w:val="007823EA"/>
    <w:rsid w:val="00782491"/>
    <w:rsid w:val="0078259F"/>
    <w:rsid w:val="00782642"/>
    <w:rsid w:val="00782BB6"/>
    <w:rsid w:val="00782EDE"/>
    <w:rsid w:val="00782F39"/>
    <w:rsid w:val="00782FAC"/>
    <w:rsid w:val="00783257"/>
    <w:rsid w:val="0078344B"/>
    <w:rsid w:val="00783963"/>
    <w:rsid w:val="00783D50"/>
    <w:rsid w:val="0078405D"/>
    <w:rsid w:val="007840E5"/>
    <w:rsid w:val="0078413E"/>
    <w:rsid w:val="00784337"/>
    <w:rsid w:val="0078456B"/>
    <w:rsid w:val="00784597"/>
    <w:rsid w:val="00784E75"/>
    <w:rsid w:val="007855B8"/>
    <w:rsid w:val="00785703"/>
    <w:rsid w:val="00785C0F"/>
    <w:rsid w:val="0078614E"/>
    <w:rsid w:val="007863D2"/>
    <w:rsid w:val="00786729"/>
    <w:rsid w:val="0078692E"/>
    <w:rsid w:val="007872A0"/>
    <w:rsid w:val="00787366"/>
    <w:rsid w:val="0078760C"/>
    <w:rsid w:val="0078760D"/>
    <w:rsid w:val="00787819"/>
    <w:rsid w:val="00787C6A"/>
    <w:rsid w:val="00787DB0"/>
    <w:rsid w:val="00790626"/>
    <w:rsid w:val="00790919"/>
    <w:rsid w:val="00790DAF"/>
    <w:rsid w:val="00790DCD"/>
    <w:rsid w:val="00790E34"/>
    <w:rsid w:val="0079105C"/>
    <w:rsid w:val="00791069"/>
    <w:rsid w:val="00791139"/>
    <w:rsid w:val="007916B1"/>
    <w:rsid w:val="007916D9"/>
    <w:rsid w:val="0079185B"/>
    <w:rsid w:val="00791D8F"/>
    <w:rsid w:val="00791DC6"/>
    <w:rsid w:val="00791F9D"/>
    <w:rsid w:val="0079301C"/>
    <w:rsid w:val="00793293"/>
    <w:rsid w:val="007934E7"/>
    <w:rsid w:val="00793522"/>
    <w:rsid w:val="007936B4"/>
    <w:rsid w:val="007938B5"/>
    <w:rsid w:val="00793A49"/>
    <w:rsid w:val="00793B35"/>
    <w:rsid w:val="00793CF0"/>
    <w:rsid w:val="00793CFA"/>
    <w:rsid w:val="00793FBF"/>
    <w:rsid w:val="0079406C"/>
    <w:rsid w:val="00794259"/>
    <w:rsid w:val="00794714"/>
    <w:rsid w:val="00794734"/>
    <w:rsid w:val="0079488C"/>
    <w:rsid w:val="00794A7A"/>
    <w:rsid w:val="00794C93"/>
    <w:rsid w:val="00794FFB"/>
    <w:rsid w:val="0079568F"/>
    <w:rsid w:val="007956E5"/>
    <w:rsid w:val="00795880"/>
    <w:rsid w:val="00795899"/>
    <w:rsid w:val="00795926"/>
    <w:rsid w:val="00795A84"/>
    <w:rsid w:val="00795BE6"/>
    <w:rsid w:val="00795F9A"/>
    <w:rsid w:val="0079600D"/>
    <w:rsid w:val="00796BDE"/>
    <w:rsid w:val="00796C65"/>
    <w:rsid w:val="0079709C"/>
    <w:rsid w:val="00797103"/>
    <w:rsid w:val="007976A3"/>
    <w:rsid w:val="007979F7"/>
    <w:rsid w:val="00797C5D"/>
    <w:rsid w:val="00797CE5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D07"/>
    <w:rsid w:val="007A1058"/>
    <w:rsid w:val="007A111D"/>
    <w:rsid w:val="007A1DA3"/>
    <w:rsid w:val="007A1DDE"/>
    <w:rsid w:val="007A2365"/>
    <w:rsid w:val="007A2521"/>
    <w:rsid w:val="007A283F"/>
    <w:rsid w:val="007A2BED"/>
    <w:rsid w:val="007A31E6"/>
    <w:rsid w:val="007A36A4"/>
    <w:rsid w:val="007A3770"/>
    <w:rsid w:val="007A3996"/>
    <w:rsid w:val="007A3BA2"/>
    <w:rsid w:val="007A3CD6"/>
    <w:rsid w:val="007A3DD1"/>
    <w:rsid w:val="007A3EDC"/>
    <w:rsid w:val="007A46AE"/>
    <w:rsid w:val="007A4883"/>
    <w:rsid w:val="007A4C09"/>
    <w:rsid w:val="007A4C22"/>
    <w:rsid w:val="007A542B"/>
    <w:rsid w:val="007A55B2"/>
    <w:rsid w:val="007A581F"/>
    <w:rsid w:val="007A5BE6"/>
    <w:rsid w:val="007A5FA5"/>
    <w:rsid w:val="007A626D"/>
    <w:rsid w:val="007A634D"/>
    <w:rsid w:val="007A63E3"/>
    <w:rsid w:val="007A6A96"/>
    <w:rsid w:val="007A6AC6"/>
    <w:rsid w:val="007A6C2A"/>
    <w:rsid w:val="007A6E08"/>
    <w:rsid w:val="007A73AA"/>
    <w:rsid w:val="007A75CF"/>
    <w:rsid w:val="007A7602"/>
    <w:rsid w:val="007A76BF"/>
    <w:rsid w:val="007B0348"/>
    <w:rsid w:val="007B056E"/>
    <w:rsid w:val="007B0618"/>
    <w:rsid w:val="007B09B2"/>
    <w:rsid w:val="007B0C07"/>
    <w:rsid w:val="007B0CE2"/>
    <w:rsid w:val="007B0D41"/>
    <w:rsid w:val="007B0D4A"/>
    <w:rsid w:val="007B0FB7"/>
    <w:rsid w:val="007B108A"/>
    <w:rsid w:val="007B11CC"/>
    <w:rsid w:val="007B12AC"/>
    <w:rsid w:val="007B134F"/>
    <w:rsid w:val="007B14C5"/>
    <w:rsid w:val="007B1739"/>
    <w:rsid w:val="007B17C4"/>
    <w:rsid w:val="007B1801"/>
    <w:rsid w:val="007B189E"/>
    <w:rsid w:val="007B1AB5"/>
    <w:rsid w:val="007B1E72"/>
    <w:rsid w:val="007B20C3"/>
    <w:rsid w:val="007B20EE"/>
    <w:rsid w:val="007B2BF0"/>
    <w:rsid w:val="007B2D39"/>
    <w:rsid w:val="007B301B"/>
    <w:rsid w:val="007B3483"/>
    <w:rsid w:val="007B3736"/>
    <w:rsid w:val="007B381C"/>
    <w:rsid w:val="007B3AAB"/>
    <w:rsid w:val="007B3E67"/>
    <w:rsid w:val="007B3ED8"/>
    <w:rsid w:val="007B4530"/>
    <w:rsid w:val="007B48C8"/>
    <w:rsid w:val="007B4BE2"/>
    <w:rsid w:val="007B4FC6"/>
    <w:rsid w:val="007B520B"/>
    <w:rsid w:val="007B5544"/>
    <w:rsid w:val="007B55D7"/>
    <w:rsid w:val="007B56FA"/>
    <w:rsid w:val="007B585C"/>
    <w:rsid w:val="007B59F1"/>
    <w:rsid w:val="007B5BCD"/>
    <w:rsid w:val="007B5F61"/>
    <w:rsid w:val="007B6117"/>
    <w:rsid w:val="007B6323"/>
    <w:rsid w:val="007B6654"/>
    <w:rsid w:val="007B6A57"/>
    <w:rsid w:val="007B6CDB"/>
    <w:rsid w:val="007B6DDF"/>
    <w:rsid w:val="007B6F97"/>
    <w:rsid w:val="007B6FFE"/>
    <w:rsid w:val="007B745F"/>
    <w:rsid w:val="007B7524"/>
    <w:rsid w:val="007B7562"/>
    <w:rsid w:val="007B76AB"/>
    <w:rsid w:val="007B78E0"/>
    <w:rsid w:val="007B79B9"/>
    <w:rsid w:val="007B7AD3"/>
    <w:rsid w:val="007C030A"/>
    <w:rsid w:val="007C031C"/>
    <w:rsid w:val="007C062B"/>
    <w:rsid w:val="007C0AAC"/>
    <w:rsid w:val="007C1364"/>
    <w:rsid w:val="007C14D5"/>
    <w:rsid w:val="007C14FF"/>
    <w:rsid w:val="007C2014"/>
    <w:rsid w:val="007C28B2"/>
    <w:rsid w:val="007C28D3"/>
    <w:rsid w:val="007C2A45"/>
    <w:rsid w:val="007C2CD6"/>
    <w:rsid w:val="007C3061"/>
    <w:rsid w:val="007C34D0"/>
    <w:rsid w:val="007C38A7"/>
    <w:rsid w:val="007C3CEA"/>
    <w:rsid w:val="007C3D3A"/>
    <w:rsid w:val="007C3E12"/>
    <w:rsid w:val="007C3F99"/>
    <w:rsid w:val="007C404B"/>
    <w:rsid w:val="007C413A"/>
    <w:rsid w:val="007C414F"/>
    <w:rsid w:val="007C4200"/>
    <w:rsid w:val="007C446B"/>
    <w:rsid w:val="007C448F"/>
    <w:rsid w:val="007C4E2E"/>
    <w:rsid w:val="007C5207"/>
    <w:rsid w:val="007C53F2"/>
    <w:rsid w:val="007C5ACF"/>
    <w:rsid w:val="007C5CAE"/>
    <w:rsid w:val="007C5ED5"/>
    <w:rsid w:val="007C62F3"/>
    <w:rsid w:val="007C65DC"/>
    <w:rsid w:val="007C6F6A"/>
    <w:rsid w:val="007C70B5"/>
    <w:rsid w:val="007C739E"/>
    <w:rsid w:val="007C7785"/>
    <w:rsid w:val="007C7FAD"/>
    <w:rsid w:val="007D0109"/>
    <w:rsid w:val="007D01AE"/>
    <w:rsid w:val="007D0610"/>
    <w:rsid w:val="007D06C6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E97"/>
    <w:rsid w:val="007D1F96"/>
    <w:rsid w:val="007D2060"/>
    <w:rsid w:val="007D2284"/>
    <w:rsid w:val="007D2364"/>
    <w:rsid w:val="007D2454"/>
    <w:rsid w:val="007D278F"/>
    <w:rsid w:val="007D2B1B"/>
    <w:rsid w:val="007D2B7F"/>
    <w:rsid w:val="007D3285"/>
    <w:rsid w:val="007D3C2B"/>
    <w:rsid w:val="007D3CA8"/>
    <w:rsid w:val="007D3D1F"/>
    <w:rsid w:val="007D3FC2"/>
    <w:rsid w:val="007D40B6"/>
    <w:rsid w:val="007D4155"/>
    <w:rsid w:val="007D435F"/>
    <w:rsid w:val="007D43BB"/>
    <w:rsid w:val="007D4468"/>
    <w:rsid w:val="007D44C3"/>
    <w:rsid w:val="007D4B06"/>
    <w:rsid w:val="007D4E0C"/>
    <w:rsid w:val="007D4F86"/>
    <w:rsid w:val="007D552F"/>
    <w:rsid w:val="007D5B08"/>
    <w:rsid w:val="007D5FEC"/>
    <w:rsid w:val="007D60A5"/>
    <w:rsid w:val="007D60DD"/>
    <w:rsid w:val="007D61D9"/>
    <w:rsid w:val="007D6519"/>
    <w:rsid w:val="007D66A5"/>
    <w:rsid w:val="007D67E5"/>
    <w:rsid w:val="007D6941"/>
    <w:rsid w:val="007D6959"/>
    <w:rsid w:val="007D6B05"/>
    <w:rsid w:val="007D6E06"/>
    <w:rsid w:val="007D6F0C"/>
    <w:rsid w:val="007D709A"/>
    <w:rsid w:val="007D76F8"/>
    <w:rsid w:val="007D77A7"/>
    <w:rsid w:val="007D781E"/>
    <w:rsid w:val="007D7D04"/>
    <w:rsid w:val="007E03D1"/>
    <w:rsid w:val="007E0578"/>
    <w:rsid w:val="007E0CD3"/>
    <w:rsid w:val="007E0E6D"/>
    <w:rsid w:val="007E1331"/>
    <w:rsid w:val="007E16C2"/>
    <w:rsid w:val="007E19F7"/>
    <w:rsid w:val="007E1B50"/>
    <w:rsid w:val="007E1BBC"/>
    <w:rsid w:val="007E1C07"/>
    <w:rsid w:val="007E1C72"/>
    <w:rsid w:val="007E1CA3"/>
    <w:rsid w:val="007E1F44"/>
    <w:rsid w:val="007E1FE9"/>
    <w:rsid w:val="007E2097"/>
    <w:rsid w:val="007E23EA"/>
    <w:rsid w:val="007E2609"/>
    <w:rsid w:val="007E2B63"/>
    <w:rsid w:val="007E2C1C"/>
    <w:rsid w:val="007E2E6C"/>
    <w:rsid w:val="007E2EB7"/>
    <w:rsid w:val="007E32E8"/>
    <w:rsid w:val="007E35F5"/>
    <w:rsid w:val="007E36E3"/>
    <w:rsid w:val="007E36E8"/>
    <w:rsid w:val="007E3B6D"/>
    <w:rsid w:val="007E3FF2"/>
    <w:rsid w:val="007E411D"/>
    <w:rsid w:val="007E42FC"/>
    <w:rsid w:val="007E457C"/>
    <w:rsid w:val="007E48D0"/>
    <w:rsid w:val="007E4957"/>
    <w:rsid w:val="007E4A65"/>
    <w:rsid w:val="007E4AAF"/>
    <w:rsid w:val="007E4FC0"/>
    <w:rsid w:val="007E5029"/>
    <w:rsid w:val="007E5777"/>
    <w:rsid w:val="007E5962"/>
    <w:rsid w:val="007E5B6B"/>
    <w:rsid w:val="007E63AD"/>
    <w:rsid w:val="007E6534"/>
    <w:rsid w:val="007E6781"/>
    <w:rsid w:val="007E6787"/>
    <w:rsid w:val="007E6B8E"/>
    <w:rsid w:val="007E6F26"/>
    <w:rsid w:val="007E6FA2"/>
    <w:rsid w:val="007E73A8"/>
    <w:rsid w:val="007E7484"/>
    <w:rsid w:val="007E7559"/>
    <w:rsid w:val="007E79C6"/>
    <w:rsid w:val="007E7BEA"/>
    <w:rsid w:val="007E7E60"/>
    <w:rsid w:val="007F010C"/>
    <w:rsid w:val="007F060C"/>
    <w:rsid w:val="007F0659"/>
    <w:rsid w:val="007F0F90"/>
    <w:rsid w:val="007F1107"/>
    <w:rsid w:val="007F1A7B"/>
    <w:rsid w:val="007F1A89"/>
    <w:rsid w:val="007F1C60"/>
    <w:rsid w:val="007F1D57"/>
    <w:rsid w:val="007F223E"/>
    <w:rsid w:val="007F25AA"/>
    <w:rsid w:val="007F2C6A"/>
    <w:rsid w:val="007F2E47"/>
    <w:rsid w:val="007F2F1F"/>
    <w:rsid w:val="007F2FF7"/>
    <w:rsid w:val="007F3162"/>
    <w:rsid w:val="007F35B5"/>
    <w:rsid w:val="007F372E"/>
    <w:rsid w:val="007F39D6"/>
    <w:rsid w:val="007F3A4D"/>
    <w:rsid w:val="007F40AF"/>
    <w:rsid w:val="007F46E0"/>
    <w:rsid w:val="007F4A8F"/>
    <w:rsid w:val="007F4ACF"/>
    <w:rsid w:val="007F528A"/>
    <w:rsid w:val="007F55C0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3BD"/>
    <w:rsid w:val="007F741B"/>
    <w:rsid w:val="007F7AED"/>
    <w:rsid w:val="007F7CE3"/>
    <w:rsid w:val="007F7D1E"/>
    <w:rsid w:val="00800048"/>
    <w:rsid w:val="008001BA"/>
    <w:rsid w:val="0080022F"/>
    <w:rsid w:val="0080054E"/>
    <w:rsid w:val="0080090D"/>
    <w:rsid w:val="00800931"/>
    <w:rsid w:val="0080160B"/>
    <w:rsid w:val="00801ECB"/>
    <w:rsid w:val="0080205E"/>
    <w:rsid w:val="0080231E"/>
    <w:rsid w:val="00802769"/>
    <w:rsid w:val="00802A7B"/>
    <w:rsid w:val="00802ACA"/>
    <w:rsid w:val="0080305E"/>
    <w:rsid w:val="00803321"/>
    <w:rsid w:val="00803977"/>
    <w:rsid w:val="00803A47"/>
    <w:rsid w:val="00803DEF"/>
    <w:rsid w:val="008040B2"/>
    <w:rsid w:val="00804175"/>
    <w:rsid w:val="008043F2"/>
    <w:rsid w:val="008044E4"/>
    <w:rsid w:val="008048BF"/>
    <w:rsid w:val="0080499E"/>
    <w:rsid w:val="00804E07"/>
    <w:rsid w:val="008059F6"/>
    <w:rsid w:val="00805A6F"/>
    <w:rsid w:val="00805C4A"/>
    <w:rsid w:val="00805D1D"/>
    <w:rsid w:val="00805D93"/>
    <w:rsid w:val="00806129"/>
    <w:rsid w:val="008063B0"/>
    <w:rsid w:val="00806452"/>
    <w:rsid w:val="00806667"/>
    <w:rsid w:val="00806AFA"/>
    <w:rsid w:val="00806D3E"/>
    <w:rsid w:val="0080707E"/>
    <w:rsid w:val="00807431"/>
    <w:rsid w:val="008074E9"/>
    <w:rsid w:val="00807B5A"/>
    <w:rsid w:val="00807C2E"/>
    <w:rsid w:val="00807D69"/>
    <w:rsid w:val="00807DCE"/>
    <w:rsid w:val="0081025D"/>
    <w:rsid w:val="0081040D"/>
    <w:rsid w:val="00810596"/>
    <w:rsid w:val="008105D2"/>
    <w:rsid w:val="008107C1"/>
    <w:rsid w:val="008108B0"/>
    <w:rsid w:val="0081098C"/>
    <w:rsid w:val="00810F7C"/>
    <w:rsid w:val="00811016"/>
    <w:rsid w:val="008110FC"/>
    <w:rsid w:val="00811365"/>
    <w:rsid w:val="00811454"/>
    <w:rsid w:val="00811469"/>
    <w:rsid w:val="00811524"/>
    <w:rsid w:val="00811551"/>
    <w:rsid w:val="008116EC"/>
    <w:rsid w:val="008121E7"/>
    <w:rsid w:val="00812433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3A8B"/>
    <w:rsid w:val="00813D25"/>
    <w:rsid w:val="00813EB2"/>
    <w:rsid w:val="00814209"/>
    <w:rsid w:val="008145C7"/>
    <w:rsid w:val="008145ED"/>
    <w:rsid w:val="00814806"/>
    <w:rsid w:val="00814B6B"/>
    <w:rsid w:val="00814BAA"/>
    <w:rsid w:val="00815005"/>
    <w:rsid w:val="00815BCC"/>
    <w:rsid w:val="00815BE1"/>
    <w:rsid w:val="00816227"/>
    <w:rsid w:val="0081631F"/>
    <w:rsid w:val="00816692"/>
    <w:rsid w:val="00816C38"/>
    <w:rsid w:val="00816CAA"/>
    <w:rsid w:val="00816E11"/>
    <w:rsid w:val="00817070"/>
    <w:rsid w:val="008170F9"/>
    <w:rsid w:val="008173D6"/>
    <w:rsid w:val="00817D73"/>
    <w:rsid w:val="00820052"/>
    <w:rsid w:val="008201FB"/>
    <w:rsid w:val="00820553"/>
    <w:rsid w:val="0082066A"/>
    <w:rsid w:val="00820A69"/>
    <w:rsid w:val="00820CEE"/>
    <w:rsid w:val="00820EBC"/>
    <w:rsid w:val="008212D5"/>
    <w:rsid w:val="0082143C"/>
    <w:rsid w:val="00821485"/>
    <w:rsid w:val="008216C1"/>
    <w:rsid w:val="008217A3"/>
    <w:rsid w:val="00821AC9"/>
    <w:rsid w:val="00821C6E"/>
    <w:rsid w:val="00821D1D"/>
    <w:rsid w:val="00822146"/>
    <w:rsid w:val="0082228F"/>
    <w:rsid w:val="0082234B"/>
    <w:rsid w:val="008224C2"/>
    <w:rsid w:val="008227BF"/>
    <w:rsid w:val="00822989"/>
    <w:rsid w:val="00822D4D"/>
    <w:rsid w:val="00822F74"/>
    <w:rsid w:val="008232D0"/>
    <w:rsid w:val="00823AC9"/>
    <w:rsid w:val="00823F59"/>
    <w:rsid w:val="00824769"/>
    <w:rsid w:val="00824B74"/>
    <w:rsid w:val="00824F69"/>
    <w:rsid w:val="00825442"/>
    <w:rsid w:val="008255DF"/>
    <w:rsid w:val="0082579E"/>
    <w:rsid w:val="0082585C"/>
    <w:rsid w:val="00825976"/>
    <w:rsid w:val="00825C7C"/>
    <w:rsid w:val="00825F11"/>
    <w:rsid w:val="00826004"/>
    <w:rsid w:val="008261E4"/>
    <w:rsid w:val="0082647A"/>
    <w:rsid w:val="00826620"/>
    <w:rsid w:val="0082668F"/>
    <w:rsid w:val="008266D0"/>
    <w:rsid w:val="00826957"/>
    <w:rsid w:val="00826D63"/>
    <w:rsid w:val="00827324"/>
    <w:rsid w:val="008273A6"/>
    <w:rsid w:val="0082750F"/>
    <w:rsid w:val="00827BC9"/>
    <w:rsid w:val="00827C2D"/>
    <w:rsid w:val="00827E45"/>
    <w:rsid w:val="00827F14"/>
    <w:rsid w:val="00827F45"/>
    <w:rsid w:val="00827F7C"/>
    <w:rsid w:val="00830149"/>
    <w:rsid w:val="00830BBC"/>
    <w:rsid w:val="00830BF1"/>
    <w:rsid w:val="00830C14"/>
    <w:rsid w:val="00830CCA"/>
    <w:rsid w:val="00831056"/>
    <w:rsid w:val="008311CC"/>
    <w:rsid w:val="008313E4"/>
    <w:rsid w:val="00831B32"/>
    <w:rsid w:val="00832090"/>
    <w:rsid w:val="008324F4"/>
    <w:rsid w:val="008331DC"/>
    <w:rsid w:val="00833251"/>
    <w:rsid w:val="008341F6"/>
    <w:rsid w:val="00834312"/>
    <w:rsid w:val="00834359"/>
    <w:rsid w:val="00834549"/>
    <w:rsid w:val="008349E8"/>
    <w:rsid w:val="00834C10"/>
    <w:rsid w:val="0083521C"/>
    <w:rsid w:val="00835253"/>
    <w:rsid w:val="008352B4"/>
    <w:rsid w:val="008353E3"/>
    <w:rsid w:val="00835458"/>
    <w:rsid w:val="00835470"/>
    <w:rsid w:val="00835AD4"/>
    <w:rsid w:val="00835C7C"/>
    <w:rsid w:val="0083613A"/>
    <w:rsid w:val="008369CC"/>
    <w:rsid w:val="00836AF3"/>
    <w:rsid w:val="00836C77"/>
    <w:rsid w:val="00837473"/>
    <w:rsid w:val="008375B4"/>
    <w:rsid w:val="00837663"/>
    <w:rsid w:val="00837731"/>
    <w:rsid w:val="00837A6E"/>
    <w:rsid w:val="00837FCA"/>
    <w:rsid w:val="00840078"/>
    <w:rsid w:val="00840532"/>
    <w:rsid w:val="008407D1"/>
    <w:rsid w:val="008409B4"/>
    <w:rsid w:val="008409E1"/>
    <w:rsid w:val="00840A41"/>
    <w:rsid w:val="008410C6"/>
    <w:rsid w:val="00841324"/>
    <w:rsid w:val="008414DD"/>
    <w:rsid w:val="008415F4"/>
    <w:rsid w:val="0084162B"/>
    <w:rsid w:val="00841636"/>
    <w:rsid w:val="00841A8E"/>
    <w:rsid w:val="00841E6E"/>
    <w:rsid w:val="00842436"/>
    <w:rsid w:val="00842534"/>
    <w:rsid w:val="008425DD"/>
    <w:rsid w:val="0084261E"/>
    <w:rsid w:val="00842677"/>
    <w:rsid w:val="00842DAC"/>
    <w:rsid w:val="00842DD0"/>
    <w:rsid w:val="00843043"/>
    <w:rsid w:val="008432B4"/>
    <w:rsid w:val="008433BF"/>
    <w:rsid w:val="008435B7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4E61"/>
    <w:rsid w:val="0084557E"/>
    <w:rsid w:val="008456F6"/>
    <w:rsid w:val="00845F06"/>
    <w:rsid w:val="00845FF6"/>
    <w:rsid w:val="0084608C"/>
    <w:rsid w:val="0084613E"/>
    <w:rsid w:val="00846243"/>
    <w:rsid w:val="00846506"/>
    <w:rsid w:val="008465CE"/>
    <w:rsid w:val="00846609"/>
    <w:rsid w:val="0084679A"/>
    <w:rsid w:val="008468F6"/>
    <w:rsid w:val="00847170"/>
    <w:rsid w:val="0084737A"/>
    <w:rsid w:val="008473D4"/>
    <w:rsid w:val="00847740"/>
    <w:rsid w:val="00847796"/>
    <w:rsid w:val="00847836"/>
    <w:rsid w:val="00847EA7"/>
    <w:rsid w:val="00850030"/>
    <w:rsid w:val="00850068"/>
    <w:rsid w:val="00850177"/>
    <w:rsid w:val="008501C9"/>
    <w:rsid w:val="00850348"/>
    <w:rsid w:val="008503D7"/>
    <w:rsid w:val="00850982"/>
    <w:rsid w:val="008509EA"/>
    <w:rsid w:val="00850D3B"/>
    <w:rsid w:val="00851069"/>
    <w:rsid w:val="0085144F"/>
    <w:rsid w:val="00851481"/>
    <w:rsid w:val="0085183E"/>
    <w:rsid w:val="00851861"/>
    <w:rsid w:val="00851AAD"/>
    <w:rsid w:val="00851D33"/>
    <w:rsid w:val="00851D9B"/>
    <w:rsid w:val="00851DB7"/>
    <w:rsid w:val="00851F95"/>
    <w:rsid w:val="00851FF7"/>
    <w:rsid w:val="008520C6"/>
    <w:rsid w:val="008521AC"/>
    <w:rsid w:val="008523C0"/>
    <w:rsid w:val="008524F0"/>
    <w:rsid w:val="00852A8C"/>
    <w:rsid w:val="00852D41"/>
    <w:rsid w:val="00853733"/>
    <w:rsid w:val="0085380B"/>
    <w:rsid w:val="008539BE"/>
    <w:rsid w:val="00853AD6"/>
    <w:rsid w:val="00853B9B"/>
    <w:rsid w:val="00853D16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9AE"/>
    <w:rsid w:val="00855A0E"/>
    <w:rsid w:val="00855A8F"/>
    <w:rsid w:val="00855E5F"/>
    <w:rsid w:val="0085643B"/>
    <w:rsid w:val="0085663D"/>
    <w:rsid w:val="0085668C"/>
    <w:rsid w:val="0085675A"/>
    <w:rsid w:val="0085693A"/>
    <w:rsid w:val="00856D46"/>
    <w:rsid w:val="00856EDF"/>
    <w:rsid w:val="00856F0F"/>
    <w:rsid w:val="00857173"/>
    <w:rsid w:val="0085718A"/>
    <w:rsid w:val="0085730E"/>
    <w:rsid w:val="008573A1"/>
    <w:rsid w:val="008573C8"/>
    <w:rsid w:val="0085758E"/>
    <w:rsid w:val="00857781"/>
    <w:rsid w:val="008577F7"/>
    <w:rsid w:val="0086050C"/>
    <w:rsid w:val="00860810"/>
    <w:rsid w:val="0086083D"/>
    <w:rsid w:val="00860B0A"/>
    <w:rsid w:val="00860CF4"/>
    <w:rsid w:val="00860DF7"/>
    <w:rsid w:val="00861103"/>
    <w:rsid w:val="00861314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089"/>
    <w:rsid w:val="008631C4"/>
    <w:rsid w:val="0086328F"/>
    <w:rsid w:val="00863AB6"/>
    <w:rsid w:val="00863C19"/>
    <w:rsid w:val="00864122"/>
    <w:rsid w:val="0086418B"/>
    <w:rsid w:val="008642DB"/>
    <w:rsid w:val="008643B3"/>
    <w:rsid w:val="008644C7"/>
    <w:rsid w:val="0086471C"/>
    <w:rsid w:val="0086481B"/>
    <w:rsid w:val="00864A67"/>
    <w:rsid w:val="00864BAB"/>
    <w:rsid w:val="00864C02"/>
    <w:rsid w:val="00864E4E"/>
    <w:rsid w:val="0086554F"/>
    <w:rsid w:val="008659BC"/>
    <w:rsid w:val="00865A90"/>
    <w:rsid w:val="00865B66"/>
    <w:rsid w:val="00866595"/>
    <w:rsid w:val="00866BA5"/>
    <w:rsid w:val="00866C69"/>
    <w:rsid w:val="00866EED"/>
    <w:rsid w:val="00866F52"/>
    <w:rsid w:val="0086714E"/>
    <w:rsid w:val="00870444"/>
    <w:rsid w:val="0087099E"/>
    <w:rsid w:val="00870DA6"/>
    <w:rsid w:val="008710DF"/>
    <w:rsid w:val="008710EC"/>
    <w:rsid w:val="0087113A"/>
    <w:rsid w:val="00871184"/>
    <w:rsid w:val="008714D3"/>
    <w:rsid w:val="008715CA"/>
    <w:rsid w:val="00871879"/>
    <w:rsid w:val="008719F2"/>
    <w:rsid w:val="00871C01"/>
    <w:rsid w:val="00871ECA"/>
    <w:rsid w:val="00871F4D"/>
    <w:rsid w:val="00872194"/>
    <w:rsid w:val="0087241D"/>
    <w:rsid w:val="00872944"/>
    <w:rsid w:val="00872BE2"/>
    <w:rsid w:val="00872D3A"/>
    <w:rsid w:val="00872DA7"/>
    <w:rsid w:val="0087313C"/>
    <w:rsid w:val="008732D9"/>
    <w:rsid w:val="00873370"/>
    <w:rsid w:val="00873C66"/>
    <w:rsid w:val="00873FFE"/>
    <w:rsid w:val="0087444F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572"/>
    <w:rsid w:val="0087765E"/>
    <w:rsid w:val="00877792"/>
    <w:rsid w:val="00877833"/>
    <w:rsid w:val="00877AE7"/>
    <w:rsid w:val="00877BE6"/>
    <w:rsid w:val="00877E78"/>
    <w:rsid w:val="008800B4"/>
    <w:rsid w:val="00880584"/>
    <w:rsid w:val="008807BB"/>
    <w:rsid w:val="008808C5"/>
    <w:rsid w:val="008809BC"/>
    <w:rsid w:val="00880CAF"/>
    <w:rsid w:val="00881001"/>
    <w:rsid w:val="00881A10"/>
    <w:rsid w:val="00881AAB"/>
    <w:rsid w:val="00881C08"/>
    <w:rsid w:val="00881DE5"/>
    <w:rsid w:val="00881E3C"/>
    <w:rsid w:val="00881EFD"/>
    <w:rsid w:val="00882043"/>
    <w:rsid w:val="0088207D"/>
    <w:rsid w:val="008822F9"/>
    <w:rsid w:val="0088230B"/>
    <w:rsid w:val="00882472"/>
    <w:rsid w:val="00882488"/>
    <w:rsid w:val="008824AA"/>
    <w:rsid w:val="00882AA2"/>
    <w:rsid w:val="0088323A"/>
    <w:rsid w:val="008832E2"/>
    <w:rsid w:val="008832ED"/>
    <w:rsid w:val="008834BE"/>
    <w:rsid w:val="0088371C"/>
    <w:rsid w:val="0088396C"/>
    <w:rsid w:val="0088396D"/>
    <w:rsid w:val="00883D0A"/>
    <w:rsid w:val="00883E3D"/>
    <w:rsid w:val="00884310"/>
    <w:rsid w:val="00884721"/>
    <w:rsid w:val="00884BC6"/>
    <w:rsid w:val="008852FA"/>
    <w:rsid w:val="00885452"/>
    <w:rsid w:val="00885542"/>
    <w:rsid w:val="00885673"/>
    <w:rsid w:val="008858E7"/>
    <w:rsid w:val="00885975"/>
    <w:rsid w:val="008859A5"/>
    <w:rsid w:val="00885B85"/>
    <w:rsid w:val="00885C2B"/>
    <w:rsid w:val="00885DA8"/>
    <w:rsid w:val="00886076"/>
    <w:rsid w:val="0088614A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87FBB"/>
    <w:rsid w:val="008901F1"/>
    <w:rsid w:val="008902C8"/>
    <w:rsid w:val="00890A92"/>
    <w:rsid w:val="00890BAB"/>
    <w:rsid w:val="008911DD"/>
    <w:rsid w:val="008913DC"/>
    <w:rsid w:val="008914CE"/>
    <w:rsid w:val="00891547"/>
    <w:rsid w:val="008917DC"/>
    <w:rsid w:val="008918B1"/>
    <w:rsid w:val="00891AF0"/>
    <w:rsid w:val="00891C90"/>
    <w:rsid w:val="00891DF6"/>
    <w:rsid w:val="008921AE"/>
    <w:rsid w:val="008922F2"/>
    <w:rsid w:val="00892596"/>
    <w:rsid w:val="008925E3"/>
    <w:rsid w:val="00892673"/>
    <w:rsid w:val="00892D9A"/>
    <w:rsid w:val="0089304C"/>
    <w:rsid w:val="00893085"/>
    <w:rsid w:val="008930F4"/>
    <w:rsid w:val="008933A5"/>
    <w:rsid w:val="008934F6"/>
    <w:rsid w:val="00893537"/>
    <w:rsid w:val="00893783"/>
    <w:rsid w:val="008938FD"/>
    <w:rsid w:val="00893D9D"/>
    <w:rsid w:val="008940E7"/>
    <w:rsid w:val="008942F2"/>
    <w:rsid w:val="0089449A"/>
    <w:rsid w:val="008948C4"/>
    <w:rsid w:val="008948F1"/>
    <w:rsid w:val="00894EEE"/>
    <w:rsid w:val="00894FA7"/>
    <w:rsid w:val="0089519C"/>
    <w:rsid w:val="008952C7"/>
    <w:rsid w:val="00895419"/>
    <w:rsid w:val="00895713"/>
    <w:rsid w:val="0089597D"/>
    <w:rsid w:val="008959A0"/>
    <w:rsid w:val="00895BB7"/>
    <w:rsid w:val="0089621A"/>
    <w:rsid w:val="00896465"/>
    <w:rsid w:val="008964FF"/>
    <w:rsid w:val="00896A0C"/>
    <w:rsid w:val="00896AF4"/>
    <w:rsid w:val="00896E11"/>
    <w:rsid w:val="00897262"/>
    <w:rsid w:val="008972BA"/>
    <w:rsid w:val="00897341"/>
    <w:rsid w:val="00897795"/>
    <w:rsid w:val="008978FB"/>
    <w:rsid w:val="00897A49"/>
    <w:rsid w:val="00897F43"/>
    <w:rsid w:val="008A027F"/>
    <w:rsid w:val="008A085A"/>
    <w:rsid w:val="008A0A0A"/>
    <w:rsid w:val="008A0B38"/>
    <w:rsid w:val="008A0B91"/>
    <w:rsid w:val="008A129D"/>
    <w:rsid w:val="008A135E"/>
    <w:rsid w:val="008A14D8"/>
    <w:rsid w:val="008A159E"/>
    <w:rsid w:val="008A178B"/>
    <w:rsid w:val="008A1BF0"/>
    <w:rsid w:val="008A1C51"/>
    <w:rsid w:val="008A1C9D"/>
    <w:rsid w:val="008A1CED"/>
    <w:rsid w:val="008A1E08"/>
    <w:rsid w:val="008A207C"/>
    <w:rsid w:val="008A2408"/>
    <w:rsid w:val="008A242D"/>
    <w:rsid w:val="008A24FE"/>
    <w:rsid w:val="008A29FD"/>
    <w:rsid w:val="008A2BC7"/>
    <w:rsid w:val="008A2CB2"/>
    <w:rsid w:val="008A2D53"/>
    <w:rsid w:val="008A31F6"/>
    <w:rsid w:val="008A352D"/>
    <w:rsid w:val="008A3910"/>
    <w:rsid w:val="008A3BFB"/>
    <w:rsid w:val="008A3F84"/>
    <w:rsid w:val="008A438E"/>
    <w:rsid w:val="008A4604"/>
    <w:rsid w:val="008A4E04"/>
    <w:rsid w:val="008A4F01"/>
    <w:rsid w:val="008A519C"/>
    <w:rsid w:val="008A51FF"/>
    <w:rsid w:val="008A6214"/>
    <w:rsid w:val="008A6608"/>
    <w:rsid w:val="008A660F"/>
    <w:rsid w:val="008A663B"/>
    <w:rsid w:val="008A6AAE"/>
    <w:rsid w:val="008A6BB3"/>
    <w:rsid w:val="008A7D7A"/>
    <w:rsid w:val="008B0059"/>
    <w:rsid w:val="008B005F"/>
    <w:rsid w:val="008B0062"/>
    <w:rsid w:val="008B02FB"/>
    <w:rsid w:val="008B0324"/>
    <w:rsid w:val="008B0430"/>
    <w:rsid w:val="008B04FB"/>
    <w:rsid w:val="008B09A3"/>
    <w:rsid w:val="008B0A14"/>
    <w:rsid w:val="008B0D29"/>
    <w:rsid w:val="008B0FA6"/>
    <w:rsid w:val="008B10F1"/>
    <w:rsid w:val="008B1156"/>
    <w:rsid w:val="008B169A"/>
    <w:rsid w:val="008B1BBE"/>
    <w:rsid w:val="008B1BEB"/>
    <w:rsid w:val="008B1C3A"/>
    <w:rsid w:val="008B1DF8"/>
    <w:rsid w:val="008B1E1E"/>
    <w:rsid w:val="008B1F52"/>
    <w:rsid w:val="008B224B"/>
    <w:rsid w:val="008B22E8"/>
    <w:rsid w:val="008B23FF"/>
    <w:rsid w:val="008B24BC"/>
    <w:rsid w:val="008B2535"/>
    <w:rsid w:val="008B2636"/>
    <w:rsid w:val="008B2735"/>
    <w:rsid w:val="008B2905"/>
    <w:rsid w:val="008B2EE3"/>
    <w:rsid w:val="008B3559"/>
    <w:rsid w:val="008B36E1"/>
    <w:rsid w:val="008B37F1"/>
    <w:rsid w:val="008B3969"/>
    <w:rsid w:val="008B3A33"/>
    <w:rsid w:val="008B3C3B"/>
    <w:rsid w:val="008B3D31"/>
    <w:rsid w:val="008B403D"/>
    <w:rsid w:val="008B42D3"/>
    <w:rsid w:val="008B45C9"/>
    <w:rsid w:val="008B46BC"/>
    <w:rsid w:val="008B5055"/>
    <w:rsid w:val="008B52F8"/>
    <w:rsid w:val="008B5468"/>
    <w:rsid w:val="008B5885"/>
    <w:rsid w:val="008B5E12"/>
    <w:rsid w:val="008B677F"/>
    <w:rsid w:val="008B6D30"/>
    <w:rsid w:val="008B6D6D"/>
    <w:rsid w:val="008B6DD8"/>
    <w:rsid w:val="008B70C9"/>
    <w:rsid w:val="008B7177"/>
    <w:rsid w:val="008B7344"/>
    <w:rsid w:val="008C062C"/>
    <w:rsid w:val="008C0652"/>
    <w:rsid w:val="008C0857"/>
    <w:rsid w:val="008C0BBA"/>
    <w:rsid w:val="008C0C56"/>
    <w:rsid w:val="008C0EF0"/>
    <w:rsid w:val="008C13FE"/>
    <w:rsid w:val="008C162B"/>
    <w:rsid w:val="008C1821"/>
    <w:rsid w:val="008C1928"/>
    <w:rsid w:val="008C1A65"/>
    <w:rsid w:val="008C1AE2"/>
    <w:rsid w:val="008C1D9F"/>
    <w:rsid w:val="008C1DD3"/>
    <w:rsid w:val="008C224D"/>
    <w:rsid w:val="008C2531"/>
    <w:rsid w:val="008C2C97"/>
    <w:rsid w:val="008C2EA1"/>
    <w:rsid w:val="008C3634"/>
    <w:rsid w:val="008C364C"/>
    <w:rsid w:val="008C36C5"/>
    <w:rsid w:val="008C3A64"/>
    <w:rsid w:val="008C49A6"/>
    <w:rsid w:val="008C4A02"/>
    <w:rsid w:val="008C4BD5"/>
    <w:rsid w:val="008C4BD6"/>
    <w:rsid w:val="008C4BEF"/>
    <w:rsid w:val="008C50D1"/>
    <w:rsid w:val="008C52B4"/>
    <w:rsid w:val="008C5930"/>
    <w:rsid w:val="008C5CE7"/>
    <w:rsid w:val="008C5E39"/>
    <w:rsid w:val="008C6228"/>
    <w:rsid w:val="008C63B6"/>
    <w:rsid w:val="008C6491"/>
    <w:rsid w:val="008C651F"/>
    <w:rsid w:val="008C6874"/>
    <w:rsid w:val="008C6A31"/>
    <w:rsid w:val="008C6A66"/>
    <w:rsid w:val="008C6AB4"/>
    <w:rsid w:val="008C6B48"/>
    <w:rsid w:val="008C6CC8"/>
    <w:rsid w:val="008C6F92"/>
    <w:rsid w:val="008C7240"/>
    <w:rsid w:val="008C77A3"/>
    <w:rsid w:val="008C7D2E"/>
    <w:rsid w:val="008C7D3E"/>
    <w:rsid w:val="008C7EDA"/>
    <w:rsid w:val="008C7F47"/>
    <w:rsid w:val="008D004C"/>
    <w:rsid w:val="008D047C"/>
    <w:rsid w:val="008D055F"/>
    <w:rsid w:val="008D0565"/>
    <w:rsid w:val="008D06F6"/>
    <w:rsid w:val="008D0ABD"/>
    <w:rsid w:val="008D0CCA"/>
    <w:rsid w:val="008D10DE"/>
    <w:rsid w:val="008D14A2"/>
    <w:rsid w:val="008D154F"/>
    <w:rsid w:val="008D19C7"/>
    <w:rsid w:val="008D1B47"/>
    <w:rsid w:val="008D1D4B"/>
    <w:rsid w:val="008D1D9D"/>
    <w:rsid w:val="008D224A"/>
    <w:rsid w:val="008D24D5"/>
    <w:rsid w:val="008D2582"/>
    <w:rsid w:val="008D2846"/>
    <w:rsid w:val="008D29B8"/>
    <w:rsid w:val="008D29E7"/>
    <w:rsid w:val="008D2A21"/>
    <w:rsid w:val="008D2C15"/>
    <w:rsid w:val="008D2FF9"/>
    <w:rsid w:val="008D318B"/>
    <w:rsid w:val="008D35D9"/>
    <w:rsid w:val="008D3706"/>
    <w:rsid w:val="008D3D3B"/>
    <w:rsid w:val="008D3D3C"/>
    <w:rsid w:val="008D416C"/>
    <w:rsid w:val="008D41DA"/>
    <w:rsid w:val="008D42DF"/>
    <w:rsid w:val="008D4409"/>
    <w:rsid w:val="008D4623"/>
    <w:rsid w:val="008D4A3D"/>
    <w:rsid w:val="008D4E0F"/>
    <w:rsid w:val="008D4F93"/>
    <w:rsid w:val="008D51DB"/>
    <w:rsid w:val="008D5B84"/>
    <w:rsid w:val="008D5EAC"/>
    <w:rsid w:val="008D611E"/>
    <w:rsid w:val="008D6387"/>
    <w:rsid w:val="008D664C"/>
    <w:rsid w:val="008D679C"/>
    <w:rsid w:val="008D69C8"/>
    <w:rsid w:val="008D6C60"/>
    <w:rsid w:val="008D7981"/>
    <w:rsid w:val="008D7989"/>
    <w:rsid w:val="008D7E9D"/>
    <w:rsid w:val="008D7FD8"/>
    <w:rsid w:val="008E0076"/>
    <w:rsid w:val="008E007B"/>
    <w:rsid w:val="008E0200"/>
    <w:rsid w:val="008E027F"/>
    <w:rsid w:val="008E0440"/>
    <w:rsid w:val="008E05A7"/>
    <w:rsid w:val="008E0AFE"/>
    <w:rsid w:val="008E0BF4"/>
    <w:rsid w:val="008E0CDC"/>
    <w:rsid w:val="008E0D4B"/>
    <w:rsid w:val="008E0F73"/>
    <w:rsid w:val="008E105F"/>
    <w:rsid w:val="008E1511"/>
    <w:rsid w:val="008E16A6"/>
    <w:rsid w:val="008E1C50"/>
    <w:rsid w:val="008E1CBF"/>
    <w:rsid w:val="008E1E2D"/>
    <w:rsid w:val="008E1F7A"/>
    <w:rsid w:val="008E2151"/>
    <w:rsid w:val="008E2349"/>
    <w:rsid w:val="008E2974"/>
    <w:rsid w:val="008E2A44"/>
    <w:rsid w:val="008E2FC8"/>
    <w:rsid w:val="008E31F6"/>
    <w:rsid w:val="008E320D"/>
    <w:rsid w:val="008E3B21"/>
    <w:rsid w:val="008E3C1A"/>
    <w:rsid w:val="008E411C"/>
    <w:rsid w:val="008E4194"/>
    <w:rsid w:val="008E43F9"/>
    <w:rsid w:val="008E443A"/>
    <w:rsid w:val="008E44C7"/>
    <w:rsid w:val="008E4A62"/>
    <w:rsid w:val="008E4EC4"/>
    <w:rsid w:val="008E5A95"/>
    <w:rsid w:val="008E5B59"/>
    <w:rsid w:val="008E5EF5"/>
    <w:rsid w:val="008E6196"/>
    <w:rsid w:val="008E629F"/>
    <w:rsid w:val="008E6372"/>
    <w:rsid w:val="008E64ED"/>
    <w:rsid w:val="008E666A"/>
    <w:rsid w:val="008E66C5"/>
    <w:rsid w:val="008E67EA"/>
    <w:rsid w:val="008E69B4"/>
    <w:rsid w:val="008E6AE7"/>
    <w:rsid w:val="008E6E0F"/>
    <w:rsid w:val="008E716F"/>
    <w:rsid w:val="008E72D2"/>
    <w:rsid w:val="008E73B9"/>
    <w:rsid w:val="008E77FF"/>
    <w:rsid w:val="008E795E"/>
    <w:rsid w:val="008E7AEA"/>
    <w:rsid w:val="008E7DE7"/>
    <w:rsid w:val="008E7F7A"/>
    <w:rsid w:val="008F09DC"/>
    <w:rsid w:val="008F0B05"/>
    <w:rsid w:val="008F0B59"/>
    <w:rsid w:val="008F0B5D"/>
    <w:rsid w:val="008F0ED8"/>
    <w:rsid w:val="008F1006"/>
    <w:rsid w:val="008F1833"/>
    <w:rsid w:val="008F1961"/>
    <w:rsid w:val="008F1CF5"/>
    <w:rsid w:val="008F1D2E"/>
    <w:rsid w:val="008F21CD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184"/>
    <w:rsid w:val="008F47D1"/>
    <w:rsid w:val="008F47F1"/>
    <w:rsid w:val="008F489B"/>
    <w:rsid w:val="008F49DD"/>
    <w:rsid w:val="008F4ABC"/>
    <w:rsid w:val="008F4BD5"/>
    <w:rsid w:val="008F50B2"/>
    <w:rsid w:val="008F511C"/>
    <w:rsid w:val="008F56A5"/>
    <w:rsid w:val="008F5D22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A3"/>
    <w:rsid w:val="009005EB"/>
    <w:rsid w:val="009006B9"/>
    <w:rsid w:val="009009EF"/>
    <w:rsid w:val="00900EBB"/>
    <w:rsid w:val="009010EC"/>
    <w:rsid w:val="00902065"/>
    <w:rsid w:val="00902538"/>
    <w:rsid w:val="00902541"/>
    <w:rsid w:val="009025FD"/>
    <w:rsid w:val="009026BD"/>
    <w:rsid w:val="009027DB"/>
    <w:rsid w:val="009028EA"/>
    <w:rsid w:val="00902D76"/>
    <w:rsid w:val="00903001"/>
    <w:rsid w:val="0090324A"/>
    <w:rsid w:val="00903518"/>
    <w:rsid w:val="00903A54"/>
    <w:rsid w:val="00903DEC"/>
    <w:rsid w:val="00903EC7"/>
    <w:rsid w:val="009041B6"/>
    <w:rsid w:val="009045F2"/>
    <w:rsid w:val="0090468E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DC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7A3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433"/>
    <w:rsid w:val="00913498"/>
    <w:rsid w:val="009135A7"/>
    <w:rsid w:val="00914A03"/>
    <w:rsid w:val="00914AC7"/>
    <w:rsid w:val="00914BF2"/>
    <w:rsid w:val="00914CE0"/>
    <w:rsid w:val="00914F63"/>
    <w:rsid w:val="00915350"/>
    <w:rsid w:val="00915595"/>
    <w:rsid w:val="00915626"/>
    <w:rsid w:val="00915F6D"/>
    <w:rsid w:val="00916274"/>
    <w:rsid w:val="00916A80"/>
    <w:rsid w:val="00916B48"/>
    <w:rsid w:val="00916C6E"/>
    <w:rsid w:val="00916E00"/>
    <w:rsid w:val="00916E8F"/>
    <w:rsid w:val="00916F3D"/>
    <w:rsid w:val="00916F59"/>
    <w:rsid w:val="00916F7A"/>
    <w:rsid w:val="00917300"/>
    <w:rsid w:val="00917866"/>
    <w:rsid w:val="00917C5F"/>
    <w:rsid w:val="00920455"/>
    <w:rsid w:val="0092077E"/>
    <w:rsid w:val="00920A07"/>
    <w:rsid w:val="00920BC0"/>
    <w:rsid w:val="00921065"/>
    <w:rsid w:val="00921630"/>
    <w:rsid w:val="0092178F"/>
    <w:rsid w:val="009217CE"/>
    <w:rsid w:val="00921858"/>
    <w:rsid w:val="00921B75"/>
    <w:rsid w:val="00921C74"/>
    <w:rsid w:val="00921D7D"/>
    <w:rsid w:val="00922576"/>
    <w:rsid w:val="009225F7"/>
    <w:rsid w:val="00922740"/>
    <w:rsid w:val="009229CD"/>
    <w:rsid w:val="00922A13"/>
    <w:rsid w:val="00922F69"/>
    <w:rsid w:val="009230E7"/>
    <w:rsid w:val="009234C5"/>
    <w:rsid w:val="009238C7"/>
    <w:rsid w:val="00924343"/>
    <w:rsid w:val="00924365"/>
    <w:rsid w:val="00924C1B"/>
    <w:rsid w:val="00924EBB"/>
    <w:rsid w:val="00924F5B"/>
    <w:rsid w:val="00924FFD"/>
    <w:rsid w:val="009251F7"/>
    <w:rsid w:val="0092526C"/>
    <w:rsid w:val="00925529"/>
    <w:rsid w:val="00925623"/>
    <w:rsid w:val="009256B4"/>
    <w:rsid w:val="00925AFE"/>
    <w:rsid w:val="00925CF5"/>
    <w:rsid w:val="00925F58"/>
    <w:rsid w:val="0092608C"/>
    <w:rsid w:val="009261A6"/>
    <w:rsid w:val="00926266"/>
    <w:rsid w:val="00926615"/>
    <w:rsid w:val="00926753"/>
    <w:rsid w:val="00926AFC"/>
    <w:rsid w:val="00926E5E"/>
    <w:rsid w:val="00926FFB"/>
    <w:rsid w:val="0092719E"/>
    <w:rsid w:val="009271C4"/>
    <w:rsid w:val="00927635"/>
    <w:rsid w:val="009277A2"/>
    <w:rsid w:val="009278C3"/>
    <w:rsid w:val="00927A47"/>
    <w:rsid w:val="00927A9D"/>
    <w:rsid w:val="00927CB9"/>
    <w:rsid w:val="00927F84"/>
    <w:rsid w:val="009301E8"/>
    <w:rsid w:val="009303D9"/>
    <w:rsid w:val="00930459"/>
    <w:rsid w:val="00930746"/>
    <w:rsid w:val="00930EB7"/>
    <w:rsid w:val="00930FA1"/>
    <w:rsid w:val="00931016"/>
    <w:rsid w:val="00931777"/>
    <w:rsid w:val="00931ABE"/>
    <w:rsid w:val="00931C8F"/>
    <w:rsid w:val="00931CA8"/>
    <w:rsid w:val="00931FAC"/>
    <w:rsid w:val="00932050"/>
    <w:rsid w:val="0093210F"/>
    <w:rsid w:val="00932438"/>
    <w:rsid w:val="009327CE"/>
    <w:rsid w:val="00932E70"/>
    <w:rsid w:val="00932F6B"/>
    <w:rsid w:val="009334D2"/>
    <w:rsid w:val="009337FE"/>
    <w:rsid w:val="00933BD7"/>
    <w:rsid w:val="00933C8F"/>
    <w:rsid w:val="00933E4D"/>
    <w:rsid w:val="00933F31"/>
    <w:rsid w:val="00934048"/>
    <w:rsid w:val="00934127"/>
    <w:rsid w:val="0093442A"/>
    <w:rsid w:val="009347B1"/>
    <w:rsid w:val="00934DC3"/>
    <w:rsid w:val="00934F59"/>
    <w:rsid w:val="009350C9"/>
    <w:rsid w:val="009351B0"/>
    <w:rsid w:val="009351CB"/>
    <w:rsid w:val="009353C3"/>
    <w:rsid w:val="00935D1B"/>
    <w:rsid w:val="00935FF1"/>
    <w:rsid w:val="00936042"/>
    <w:rsid w:val="00936684"/>
    <w:rsid w:val="00936846"/>
    <w:rsid w:val="00936992"/>
    <w:rsid w:val="00936ADF"/>
    <w:rsid w:val="00936C89"/>
    <w:rsid w:val="00936E66"/>
    <w:rsid w:val="0093798B"/>
    <w:rsid w:val="00937C2B"/>
    <w:rsid w:val="00937C5D"/>
    <w:rsid w:val="00937CCD"/>
    <w:rsid w:val="00937DBF"/>
    <w:rsid w:val="00937E40"/>
    <w:rsid w:val="00937F80"/>
    <w:rsid w:val="009402AC"/>
    <w:rsid w:val="00940339"/>
    <w:rsid w:val="0094036A"/>
    <w:rsid w:val="009404E1"/>
    <w:rsid w:val="009405A4"/>
    <w:rsid w:val="00940617"/>
    <w:rsid w:val="009408F1"/>
    <w:rsid w:val="00940A59"/>
    <w:rsid w:val="00940C72"/>
    <w:rsid w:val="0094165C"/>
    <w:rsid w:val="00941E9B"/>
    <w:rsid w:val="0094225A"/>
    <w:rsid w:val="009422E3"/>
    <w:rsid w:val="009424DD"/>
    <w:rsid w:val="0094265E"/>
    <w:rsid w:val="00942716"/>
    <w:rsid w:val="00942835"/>
    <w:rsid w:val="00942904"/>
    <w:rsid w:val="0094315B"/>
    <w:rsid w:val="00943257"/>
    <w:rsid w:val="00943331"/>
    <w:rsid w:val="00943439"/>
    <w:rsid w:val="00943502"/>
    <w:rsid w:val="0094354E"/>
    <w:rsid w:val="009436EF"/>
    <w:rsid w:val="00943764"/>
    <w:rsid w:val="00943CCF"/>
    <w:rsid w:val="00943E22"/>
    <w:rsid w:val="00943E4C"/>
    <w:rsid w:val="00944193"/>
    <w:rsid w:val="0094433F"/>
    <w:rsid w:val="00944477"/>
    <w:rsid w:val="009444BA"/>
    <w:rsid w:val="009447D9"/>
    <w:rsid w:val="00944A9F"/>
    <w:rsid w:val="00944B39"/>
    <w:rsid w:val="00944E1C"/>
    <w:rsid w:val="00944E2C"/>
    <w:rsid w:val="00944EB8"/>
    <w:rsid w:val="0094511A"/>
    <w:rsid w:val="00945295"/>
    <w:rsid w:val="0094560A"/>
    <w:rsid w:val="009456D7"/>
    <w:rsid w:val="009456E6"/>
    <w:rsid w:val="00945DE1"/>
    <w:rsid w:val="00945E72"/>
    <w:rsid w:val="009460FB"/>
    <w:rsid w:val="00946523"/>
    <w:rsid w:val="009465A8"/>
    <w:rsid w:val="00946C8D"/>
    <w:rsid w:val="00946DBB"/>
    <w:rsid w:val="00946F34"/>
    <w:rsid w:val="00947437"/>
    <w:rsid w:val="0094745F"/>
    <w:rsid w:val="0094793C"/>
    <w:rsid w:val="009479CA"/>
    <w:rsid w:val="00947AA2"/>
    <w:rsid w:val="00947C9E"/>
    <w:rsid w:val="00947E39"/>
    <w:rsid w:val="00950015"/>
    <w:rsid w:val="009500FB"/>
    <w:rsid w:val="009501DA"/>
    <w:rsid w:val="009501F4"/>
    <w:rsid w:val="00950215"/>
    <w:rsid w:val="009502C4"/>
    <w:rsid w:val="00950A4B"/>
    <w:rsid w:val="009511A2"/>
    <w:rsid w:val="00951236"/>
    <w:rsid w:val="00951492"/>
    <w:rsid w:val="00951A7E"/>
    <w:rsid w:val="00952372"/>
    <w:rsid w:val="0095250C"/>
    <w:rsid w:val="009526A7"/>
    <w:rsid w:val="009527FE"/>
    <w:rsid w:val="0095280E"/>
    <w:rsid w:val="00952912"/>
    <w:rsid w:val="009529E5"/>
    <w:rsid w:val="00952C57"/>
    <w:rsid w:val="00952E16"/>
    <w:rsid w:val="0095302A"/>
    <w:rsid w:val="009533D1"/>
    <w:rsid w:val="00953613"/>
    <w:rsid w:val="009536DC"/>
    <w:rsid w:val="00953716"/>
    <w:rsid w:val="0095389F"/>
    <w:rsid w:val="00953A9A"/>
    <w:rsid w:val="00953F4F"/>
    <w:rsid w:val="00954033"/>
    <w:rsid w:val="009543AF"/>
    <w:rsid w:val="0095494A"/>
    <w:rsid w:val="00954970"/>
    <w:rsid w:val="00954A37"/>
    <w:rsid w:val="00954C49"/>
    <w:rsid w:val="00954E28"/>
    <w:rsid w:val="009550FB"/>
    <w:rsid w:val="009553B2"/>
    <w:rsid w:val="009554A1"/>
    <w:rsid w:val="00955617"/>
    <w:rsid w:val="00955958"/>
    <w:rsid w:val="00955EC0"/>
    <w:rsid w:val="00955F24"/>
    <w:rsid w:val="00956384"/>
    <w:rsid w:val="009564DD"/>
    <w:rsid w:val="009564F4"/>
    <w:rsid w:val="0095685C"/>
    <w:rsid w:val="00956BC7"/>
    <w:rsid w:val="00957082"/>
    <w:rsid w:val="009572CC"/>
    <w:rsid w:val="009573C6"/>
    <w:rsid w:val="009574CB"/>
    <w:rsid w:val="00957775"/>
    <w:rsid w:val="00957B02"/>
    <w:rsid w:val="00957BC2"/>
    <w:rsid w:val="00957F1E"/>
    <w:rsid w:val="00957F81"/>
    <w:rsid w:val="00960645"/>
    <w:rsid w:val="00960867"/>
    <w:rsid w:val="00960886"/>
    <w:rsid w:val="009610D0"/>
    <w:rsid w:val="0096119C"/>
    <w:rsid w:val="009611C1"/>
    <w:rsid w:val="00961853"/>
    <w:rsid w:val="0096189C"/>
    <w:rsid w:val="0096265C"/>
    <w:rsid w:val="009626EB"/>
    <w:rsid w:val="00962AA5"/>
    <w:rsid w:val="00962B86"/>
    <w:rsid w:val="0096318F"/>
    <w:rsid w:val="0096329C"/>
    <w:rsid w:val="00963423"/>
    <w:rsid w:val="00963523"/>
    <w:rsid w:val="00963808"/>
    <w:rsid w:val="009639B8"/>
    <w:rsid w:val="00964263"/>
    <w:rsid w:val="009642C4"/>
    <w:rsid w:val="00964774"/>
    <w:rsid w:val="00965016"/>
    <w:rsid w:val="00965400"/>
    <w:rsid w:val="00965493"/>
    <w:rsid w:val="009654B8"/>
    <w:rsid w:val="009659D7"/>
    <w:rsid w:val="00965ABE"/>
    <w:rsid w:val="00965EAB"/>
    <w:rsid w:val="00965EE7"/>
    <w:rsid w:val="0096604D"/>
    <w:rsid w:val="0096673C"/>
    <w:rsid w:val="00966BE1"/>
    <w:rsid w:val="00966E04"/>
    <w:rsid w:val="00967476"/>
    <w:rsid w:val="00967700"/>
    <w:rsid w:val="00967A92"/>
    <w:rsid w:val="00967B27"/>
    <w:rsid w:val="009704F5"/>
    <w:rsid w:val="009709AD"/>
    <w:rsid w:val="00970BB9"/>
    <w:rsid w:val="009714A0"/>
    <w:rsid w:val="00971A94"/>
    <w:rsid w:val="00971F7E"/>
    <w:rsid w:val="009723D3"/>
    <w:rsid w:val="0097260E"/>
    <w:rsid w:val="00972651"/>
    <w:rsid w:val="009726A6"/>
    <w:rsid w:val="009728D3"/>
    <w:rsid w:val="00972B5A"/>
    <w:rsid w:val="00972CC9"/>
    <w:rsid w:val="0097305F"/>
    <w:rsid w:val="0097307C"/>
    <w:rsid w:val="00973A74"/>
    <w:rsid w:val="00973C1A"/>
    <w:rsid w:val="00974514"/>
    <w:rsid w:val="00974AB7"/>
    <w:rsid w:val="00974B5C"/>
    <w:rsid w:val="00974C8D"/>
    <w:rsid w:val="00974F14"/>
    <w:rsid w:val="00974F1D"/>
    <w:rsid w:val="0097506E"/>
    <w:rsid w:val="00975467"/>
    <w:rsid w:val="009756C4"/>
    <w:rsid w:val="00975769"/>
    <w:rsid w:val="00976006"/>
    <w:rsid w:val="009766ED"/>
    <w:rsid w:val="00976DF4"/>
    <w:rsid w:val="00976ED2"/>
    <w:rsid w:val="00977017"/>
    <w:rsid w:val="009771E3"/>
    <w:rsid w:val="009773DB"/>
    <w:rsid w:val="009777AF"/>
    <w:rsid w:val="0097788C"/>
    <w:rsid w:val="009778DF"/>
    <w:rsid w:val="00977AEC"/>
    <w:rsid w:val="00977E17"/>
    <w:rsid w:val="00977F07"/>
    <w:rsid w:val="009801AA"/>
    <w:rsid w:val="009809C9"/>
    <w:rsid w:val="00980B2B"/>
    <w:rsid w:val="00980C4A"/>
    <w:rsid w:val="00981383"/>
    <w:rsid w:val="00981477"/>
    <w:rsid w:val="009814D2"/>
    <w:rsid w:val="009815B8"/>
    <w:rsid w:val="0098192E"/>
    <w:rsid w:val="00981B9E"/>
    <w:rsid w:val="00981D05"/>
    <w:rsid w:val="009822C5"/>
    <w:rsid w:val="00982385"/>
    <w:rsid w:val="00982F62"/>
    <w:rsid w:val="0098319B"/>
    <w:rsid w:val="00983592"/>
    <w:rsid w:val="00983693"/>
    <w:rsid w:val="009838D9"/>
    <w:rsid w:val="00983952"/>
    <w:rsid w:val="00983AA5"/>
    <w:rsid w:val="00983ACB"/>
    <w:rsid w:val="00983D89"/>
    <w:rsid w:val="009840FC"/>
    <w:rsid w:val="00984294"/>
    <w:rsid w:val="00984426"/>
    <w:rsid w:val="0098458B"/>
    <w:rsid w:val="009846BF"/>
    <w:rsid w:val="009848B5"/>
    <w:rsid w:val="00984BFA"/>
    <w:rsid w:val="0098579B"/>
    <w:rsid w:val="009859AA"/>
    <w:rsid w:val="00985D39"/>
    <w:rsid w:val="00985EC8"/>
    <w:rsid w:val="00985FAB"/>
    <w:rsid w:val="00986140"/>
    <w:rsid w:val="009861C7"/>
    <w:rsid w:val="0098620D"/>
    <w:rsid w:val="00986230"/>
    <w:rsid w:val="009863D1"/>
    <w:rsid w:val="009865EE"/>
    <w:rsid w:val="00986632"/>
    <w:rsid w:val="009869D7"/>
    <w:rsid w:val="00986F20"/>
    <w:rsid w:val="00986FD8"/>
    <w:rsid w:val="009870DC"/>
    <w:rsid w:val="009870E0"/>
    <w:rsid w:val="00987112"/>
    <w:rsid w:val="00987174"/>
    <w:rsid w:val="009872D7"/>
    <w:rsid w:val="00987876"/>
    <w:rsid w:val="00987DE5"/>
    <w:rsid w:val="00987E14"/>
    <w:rsid w:val="009900D7"/>
    <w:rsid w:val="009905B8"/>
    <w:rsid w:val="00990740"/>
    <w:rsid w:val="00990DC0"/>
    <w:rsid w:val="00990DD0"/>
    <w:rsid w:val="00990F85"/>
    <w:rsid w:val="00990F9C"/>
    <w:rsid w:val="00991336"/>
    <w:rsid w:val="0099155B"/>
    <w:rsid w:val="00991581"/>
    <w:rsid w:val="009918B9"/>
    <w:rsid w:val="00991E7B"/>
    <w:rsid w:val="00991F27"/>
    <w:rsid w:val="009920C6"/>
    <w:rsid w:val="00992BEF"/>
    <w:rsid w:val="00992C2A"/>
    <w:rsid w:val="00992E9A"/>
    <w:rsid w:val="0099306C"/>
    <w:rsid w:val="009935D3"/>
    <w:rsid w:val="009936B9"/>
    <w:rsid w:val="009936F4"/>
    <w:rsid w:val="009938CC"/>
    <w:rsid w:val="009938E5"/>
    <w:rsid w:val="0099397D"/>
    <w:rsid w:val="00993B69"/>
    <w:rsid w:val="00993BD2"/>
    <w:rsid w:val="00993CCF"/>
    <w:rsid w:val="0099480B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41"/>
    <w:rsid w:val="009971A7"/>
    <w:rsid w:val="009974E9"/>
    <w:rsid w:val="00997587"/>
    <w:rsid w:val="00997D3A"/>
    <w:rsid w:val="00997FF9"/>
    <w:rsid w:val="009A08F2"/>
    <w:rsid w:val="009A0AA6"/>
    <w:rsid w:val="009A0E1E"/>
    <w:rsid w:val="009A0E33"/>
    <w:rsid w:val="009A1035"/>
    <w:rsid w:val="009A11A4"/>
    <w:rsid w:val="009A1244"/>
    <w:rsid w:val="009A12A3"/>
    <w:rsid w:val="009A15C0"/>
    <w:rsid w:val="009A1A9E"/>
    <w:rsid w:val="009A1C69"/>
    <w:rsid w:val="009A1D19"/>
    <w:rsid w:val="009A22AB"/>
    <w:rsid w:val="009A267F"/>
    <w:rsid w:val="009A26A1"/>
    <w:rsid w:val="009A2925"/>
    <w:rsid w:val="009A295C"/>
    <w:rsid w:val="009A2978"/>
    <w:rsid w:val="009A29F8"/>
    <w:rsid w:val="009A2F00"/>
    <w:rsid w:val="009A3295"/>
    <w:rsid w:val="009A3330"/>
    <w:rsid w:val="009A3353"/>
    <w:rsid w:val="009A3B8B"/>
    <w:rsid w:val="009A3C92"/>
    <w:rsid w:val="009A4017"/>
    <w:rsid w:val="009A401E"/>
    <w:rsid w:val="009A4328"/>
    <w:rsid w:val="009A4CA7"/>
    <w:rsid w:val="009A4CD3"/>
    <w:rsid w:val="009A569D"/>
    <w:rsid w:val="009A57B8"/>
    <w:rsid w:val="009A5B16"/>
    <w:rsid w:val="009A60C4"/>
    <w:rsid w:val="009A6189"/>
    <w:rsid w:val="009A661F"/>
    <w:rsid w:val="009A67AB"/>
    <w:rsid w:val="009A6F76"/>
    <w:rsid w:val="009A70D3"/>
    <w:rsid w:val="009A70DB"/>
    <w:rsid w:val="009A714B"/>
    <w:rsid w:val="009A71EB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0F5E"/>
    <w:rsid w:val="009B1543"/>
    <w:rsid w:val="009B1611"/>
    <w:rsid w:val="009B1809"/>
    <w:rsid w:val="009B196F"/>
    <w:rsid w:val="009B1CBA"/>
    <w:rsid w:val="009B1F57"/>
    <w:rsid w:val="009B1FCD"/>
    <w:rsid w:val="009B2770"/>
    <w:rsid w:val="009B2A89"/>
    <w:rsid w:val="009B2B80"/>
    <w:rsid w:val="009B2BC3"/>
    <w:rsid w:val="009B2D73"/>
    <w:rsid w:val="009B2EE9"/>
    <w:rsid w:val="009B34D6"/>
    <w:rsid w:val="009B34DB"/>
    <w:rsid w:val="009B3DEB"/>
    <w:rsid w:val="009B3F45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33"/>
    <w:rsid w:val="009B517D"/>
    <w:rsid w:val="009B56FF"/>
    <w:rsid w:val="009B5750"/>
    <w:rsid w:val="009B5A84"/>
    <w:rsid w:val="009B5D72"/>
    <w:rsid w:val="009B60B7"/>
    <w:rsid w:val="009B61AB"/>
    <w:rsid w:val="009B6341"/>
    <w:rsid w:val="009B65F6"/>
    <w:rsid w:val="009B6722"/>
    <w:rsid w:val="009B69C8"/>
    <w:rsid w:val="009B6CAC"/>
    <w:rsid w:val="009B6D53"/>
    <w:rsid w:val="009B6DB6"/>
    <w:rsid w:val="009B70B2"/>
    <w:rsid w:val="009B71F4"/>
    <w:rsid w:val="009B7681"/>
    <w:rsid w:val="009B77F9"/>
    <w:rsid w:val="009B79F8"/>
    <w:rsid w:val="009B7A56"/>
    <w:rsid w:val="009C036C"/>
    <w:rsid w:val="009C076D"/>
    <w:rsid w:val="009C0A7D"/>
    <w:rsid w:val="009C0B20"/>
    <w:rsid w:val="009C0CFD"/>
    <w:rsid w:val="009C0E8F"/>
    <w:rsid w:val="009C0FC6"/>
    <w:rsid w:val="009C14CC"/>
    <w:rsid w:val="009C170F"/>
    <w:rsid w:val="009C1C22"/>
    <w:rsid w:val="009C1FCE"/>
    <w:rsid w:val="009C21E0"/>
    <w:rsid w:val="009C2ADA"/>
    <w:rsid w:val="009C2D99"/>
    <w:rsid w:val="009C2ED5"/>
    <w:rsid w:val="009C30EC"/>
    <w:rsid w:val="009C3287"/>
    <w:rsid w:val="009C3489"/>
    <w:rsid w:val="009C35D7"/>
    <w:rsid w:val="009C382E"/>
    <w:rsid w:val="009C384C"/>
    <w:rsid w:val="009C3859"/>
    <w:rsid w:val="009C44F2"/>
    <w:rsid w:val="009C451A"/>
    <w:rsid w:val="009C46FE"/>
    <w:rsid w:val="009C49AB"/>
    <w:rsid w:val="009C4EE8"/>
    <w:rsid w:val="009C51BE"/>
    <w:rsid w:val="009C526E"/>
    <w:rsid w:val="009C5996"/>
    <w:rsid w:val="009C59AA"/>
    <w:rsid w:val="009C5D1D"/>
    <w:rsid w:val="009C5E34"/>
    <w:rsid w:val="009C600B"/>
    <w:rsid w:val="009C6099"/>
    <w:rsid w:val="009C6540"/>
    <w:rsid w:val="009C665B"/>
    <w:rsid w:val="009C6786"/>
    <w:rsid w:val="009C6858"/>
    <w:rsid w:val="009C69EB"/>
    <w:rsid w:val="009C6A49"/>
    <w:rsid w:val="009C6DF7"/>
    <w:rsid w:val="009C7504"/>
    <w:rsid w:val="009C7A60"/>
    <w:rsid w:val="009D01B6"/>
    <w:rsid w:val="009D04F1"/>
    <w:rsid w:val="009D06B0"/>
    <w:rsid w:val="009D06C2"/>
    <w:rsid w:val="009D06E0"/>
    <w:rsid w:val="009D07F9"/>
    <w:rsid w:val="009D08C8"/>
    <w:rsid w:val="009D0AEB"/>
    <w:rsid w:val="009D0FB6"/>
    <w:rsid w:val="009D105C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EF2"/>
    <w:rsid w:val="009D1F80"/>
    <w:rsid w:val="009D2055"/>
    <w:rsid w:val="009D2335"/>
    <w:rsid w:val="009D2484"/>
    <w:rsid w:val="009D2864"/>
    <w:rsid w:val="009D2905"/>
    <w:rsid w:val="009D2920"/>
    <w:rsid w:val="009D29ED"/>
    <w:rsid w:val="009D2A49"/>
    <w:rsid w:val="009D2AC5"/>
    <w:rsid w:val="009D2B53"/>
    <w:rsid w:val="009D2C68"/>
    <w:rsid w:val="009D2C89"/>
    <w:rsid w:val="009D2E49"/>
    <w:rsid w:val="009D3602"/>
    <w:rsid w:val="009D3654"/>
    <w:rsid w:val="009D39FC"/>
    <w:rsid w:val="009D3B01"/>
    <w:rsid w:val="009D4135"/>
    <w:rsid w:val="009D4D46"/>
    <w:rsid w:val="009D4E38"/>
    <w:rsid w:val="009D51BE"/>
    <w:rsid w:val="009D5607"/>
    <w:rsid w:val="009D5A4E"/>
    <w:rsid w:val="009D5E07"/>
    <w:rsid w:val="009D6071"/>
    <w:rsid w:val="009D60E5"/>
    <w:rsid w:val="009D64B4"/>
    <w:rsid w:val="009D663E"/>
    <w:rsid w:val="009D68C8"/>
    <w:rsid w:val="009D68D2"/>
    <w:rsid w:val="009D6B17"/>
    <w:rsid w:val="009D6F18"/>
    <w:rsid w:val="009D7190"/>
    <w:rsid w:val="009D72D0"/>
    <w:rsid w:val="009D733E"/>
    <w:rsid w:val="009D7A5C"/>
    <w:rsid w:val="009D7E85"/>
    <w:rsid w:val="009E0213"/>
    <w:rsid w:val="009E043E"/>
    <w:rsid w:val="009E0BB7"/>
    <w:rsid w:val="009E0CB6"/>
    <w:rsid w:val="009E0E04"/>
    <w:rsid w:val="009E1249"/>
    <w:rsid w:val="009E17EB"/>
    <w:rsid w:val="009E196C"/>
    <w:rsid w:val="009E1D4B"/>
    <w:rsid w:val="009E1F45"/>
    <w:rsid w:val="009E25BF"/>
    <w:rsid w:val="009E278D"/>
    <w:rsid w:val="009E28DE"/>
    <w:rsid w:val="009E2BCC"/>
    <w:rsid w:val="009E2CC1"/>
    <w:rsid w:val="009E3019"/>
    <w:rsid w:val="009E3055"/>
    <w:rsid w:val="009E3146"/>
    <w:rsid w:val="009E3225"/>
    <w:rsid w:val="009E37C2"/>
    <w:rsid w:val="009E380E"/>
    <w:rsid w:val="009E3A35"/>
    <w:rsid w:val="009E3D85"/>
    <w:rsid w:val="009E3D8E"/>
    <w:rsid w:val="009E404B"/>
    <w:rsid w:val="009E42B1"/>
    <w:rsid w:val="009E43A6"/>
    <w:rsid w:val="009E4444"/>
    <w:rsid w:val="009E4771"/>
    <w:rsid w:val="009E491C"/>
    <w:rsid w:val="009E4926"/>
    <w:rsid w:val="009E4F0F"/>
    <w:rsid w:val="009E5328"/>
    <w:rsid w:val="009E56A7"/>
    <w:rsid w:val="009E573D"/>
    <w:rsid w:val="009E5749"/>
    <w:rsid w:val="009E5A94"/>
    <w:rsid w:val="009E5CCE"/>
    <w:rsid w:val="009E5DA7"/>
    <w:rsid w:val="009E5E64"/>
    <w:rsid w:val="009E60BF"/>
    <w:rsid w:val="009E6117"/>
    <w:rsid w:val="009E6274"/>
    <w:rsid w:val="009E640E"/>
    <w:rsid w:val="009E68D3"/>
    <w:rsid w:val="009E6D31"/>
    <w:rsid w:val="009E700E"/>
    <w:rsid w:val="009E70F5"/>
    <w:rsid w:val="009E719C"/>
    <w:rsid w:val="009E7306"/>
    <w:rsid w:val="009E7762"/>
    <w:rsid w:val="009E7818"/>
    <w:rsid w:val="009E78D5"/>
    <w:rsid w:val="009E7A12"/>
    <w:rsid w:val="009E7AB6"/>
    <w:rsid w:val="009E7E22"/>
    <w:rsid w:val="009E7E2E"/>
    <w:rsid w:val="009F0516"/>
    <w:rsid w:val="009F0986"/>
    <w:rsid w:val="009F0A63"/>
    <w:rsid w:val="009F12BE"/>
    <w:rsid w:val="009F12C8"/>
    <w:rsid w:val="009F184D"/>
    <w:rsid w:val="009F1971"/>
    <w:rsid w:val="009F1DB5"/>
    <w:rsid w:val="009F22DD"/>
    <w:rsid w:val="009F2421"/>
    <w:rsid w:val="009F2503"/>
    <w:rsid w:val="009F2BE4"/>
    <w:rsid w:val="009F2C92"/>
    <w:rsid w:val="009F2FC2"/>
    <w:rsid w:val="009F3426"/>
    <w:rsid w:val="009F3755"/>
    <w:rsid w:val="009F3758"/>
    <w:rsid w:val="009F3829"/>
    <w:rsid w:val="009F3975"/>
    <w:rsid w:val="009F39A8"/>
    <w:rsid w:val="009F3A05"/>
    <w:rsid w:val="009F3A06"/>
    <w:rsid w:val="009F3F5E"/>
    <w:rsid w:val="009F43D7"/>
    <w:rsid w:val="009F4446"/>
    <w:rsid w:val="009F4969"/>
    <w:rsid w:val="009F4B99"/>
    <w:rsid w:val="009F4EEC"/>
    <w:rsid w:val="009F503C"/>
    <w:rsid w:val="009F51D5"/>
    <w:rsid w:val="009F51E8"/>
    <w:rsid w:val="009F53B5"/>
    <w:rsid w:val="009F5512"/>
    <w:rsid w:val="009F56FE"/>
    <w:rsid w:val="009F58E4"/>
    <w:rsid w:val="009F62AD"/>
    <w:rsid w:val="009F6763"/>
    <w:rsid w:val="009F6835"/>
    <w:rsid w:val="009F69D3"/>
    <w:rsid w:val="009F6A28"/>
    <w:rsid w:val="009F6AC3"/>
    <w:rsid w:val="009F721D"/>
    <w:rsid w:val="009F774F"/>
    <w:rsid w:val="009F7801"/>
    <w:rsid w:val="009F79DB"/>
    <w:rsid w:val="009F7A5C"/>
    <w:rsid w:val="009F7B63"/>
    <w:rsid w:val="00A00272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3F"/>
    <w:rsid w:val="00A01EB9"/>
    <w:rsid w:val="00A01F2D"/>
    <w:rsid w:val="00A02254"/>
    <w:rsid w:val="00A02398"/>
    <w:rsid w:val="00A0246B"/>
    <w:rsid w:val="00A0268F"/>
    <w:rsid w:val="00A02CF7"/>
    <w:rsid w:val="00A031E2"/>
    <w:rsid w:val="00A03290"/>
    <w:rsid w:val="00A032BC"/>
    <w:rsid w:val="00A0356C"/>
    <w:rsid w:val="00A038AA"/>
    <w:rsid w:val="00A03ADB"/>
    <w:rsid w:val="00A03EFA"/>
    <w:rsid w:val="00A04357"/>
    <w:rsid w:val="00A04674"/>
    <w:rsid w:val="00A04954"/>
    <w:rsid w:val="00A04BAD"/>
    <w:rsid w:val="00A04E3D"/>
    <w:rsid w:val="00A05056"/>
    <w:rsid w:val="00A05543"/>
    <w:rsid w:val="00A05905"/>
    <w:rsid w:val="00A059B7"/>
    <w:rsid w:val="00A05A08"/>
    <w:rsid w:val="00A05B19"/>
    <w:rsid w:val="00A05C4E"/>
    <w:rsid w:val="00A062E3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101"/>
    <w:rsid w:val="00A102C0"/>
    <w:rsid w:val="00A10388"/>
    <w:rsid w:val="00A107A2"/>
    <w:rsid w:val="00A108A2"/>
    <w:rsid w:val="00A10939"/>
    <w:rsid w:val="00A109DD"/>
    <w:rsid w:val="00A10CA4"/>
    <w:rsid w:val="00A10F3A"/>
    <w:rsid w:val="00A1137E"/>
    <w:rsid w:val="00A1139E"/>
    <w:rsid w:val="00A115E6"/>
    <w:rsid w:val="00A119E2"/>
    <w:rsid w:val="00A11A6D"/>
    <w:rsid w:val="00A11D22"/>
    <w:rsid w:val="00A120BA"/>
    <w:rsid w:val="00A121B9"/>
    <w:rsid w:val="00A123FC"/>
    <w:rsid w:val="00A12453"/>
    <w:rsid w:val="00A1249D"/>
    <w:rsid w:val="00A12682"/>
    <w:rsid w:val="00A128C3"/>
    <w:rsid w:val="00A12B28"/>
    <w:rsid w:val="00A12B59"/>
    <w:rsid w:val="00A12B5B"/>
    <w:rsid w:val="00A134E5"/>
    <w:rsid w:val="00A136B4"/>
    <w:rsid w:val="00A137FA"/>
    <w:rsid w:val="00A139C8"/>
    <w:rsid w:val="00A13D5D"/>
    <w:rsid w:val="00A13D6D"/>
    <w:rsid w:val="00A13E37"/>
    <w:rsid w:val="00A140E3"/>
    <w:rsid w:val="00A142A7"/>
    <w:rsid w:val="00A1443E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610"/>
    <w:rsid w:val="00A16777"/>
    <w:rsid w:val="00A16AE4"/>
    <w:rsid w:val="00A16B5B"/>
    <w:rsid w:val="00A17E7C"/>
    <w:rsid w:val="00A17ED2"/>
    <w:rsid w:val="00A200F9"/>
    <w:rsid w:val="00A203B3"/>
    <w:rsid w:val="00A20844"/>
    <w:rsid w:val="00A20A0A"/>
    <w:rsid w:val="00A21078"/>
    <w:rsid w:val="00A21158"/>
    <w:rsid w:val="00A21945"/>
    <w:rsid w:val="00A21994"/>
    <w:rsid w:val="00A21B2C"/>
    <w:rsid w:val="00A21CF7"/>
    <w:rsid w:val="00A21D4E"/>
    <w:rsid w:val="00A21EFF"/>
    <w:rsid w:val="00A220A5"/>
    <w:rsid w:val="00A220C9"/>
    <w:rsid w:val="00A222CF"/>
    <w:rsid w:val="00A22430"/>
    <w:rsid w:val="00A2268E"/>
    <w:rsid w:val="00A22EE9"/>
    <w:rsid w:val="00A23218"/>
    <w:rsid w:val="00A234F3"/>
    <w:rsid w:val="00A2371C"/>
    <w:rsid w:val="00A23861"/>
    <w:rsid w:val="00A23D21"/>
    <w:rsid w:val="00A23E18"/>
    <w:rsid w:val="00A23EFD"/>
    <w:rsid w:val="00A2483A"/>
    <w:rsid w:val="00A24897"/>
    <w:rsid w:val="00A24C4E"/>
    <w:rsid w:val="00A24E99"/>
    <w:rsid w:val="00A24EB0"/>
    <w:rsid w:val="00A25249"/>
    <w:rsid w:val="00A25259"/>
    <w:rsid w:val="00A253B9"/>
    <w:rsid w:val="00A25418"/>
    <w:rsid w:val="00A256BB"/>
    <w:rsid w:val="00A2584E"/>
    <w:rsid w:val="00A258F1"/>
    <w:rsid w:val="00A25911"/>
    <w:rsid w:val="00A25B37"/>
    <w:rsid w:val="00A2626E"/>
    <w:rsid w:val="00A265CC"/>
    <w:rsid w:val="00A265FB"/>
    <w:rsid w:val="00A26601"/>
    <w:rsid w:val="00A2669D"/>
    <w:rsid w:val="00A26B72"/>
    <w:rsid w:val="00A27065"/>
    <w:rsid w:val="00A27240"/>
    <w:rsid w:val="00A272B6"/>
    <w:rsid w:val="00A27901"/>
    <w:rsid w:val="00A279B1"/>
    <w:rsid w:val="00A27A9E"/>
    <w:rsid w:val="00A27AC2"/>
    <w:rsid w:val="00A27B3B"/>
    <w:rsid w:val="00A27B61"/>
    <w:rsid w:val="00A27E15"/>
    <w:rsid w:val="00A300AC"/>
    <w:rsid w:val="00A30160"/>
    <w:rsid w:val="00A301AA"/>
    <w:rsid w:val="00A3026E"/>
    <w:rsid w:val="00A30308"/>
    <w:rsid w:val="00A3084A"/>
    <w:rsid w:val="00A308B0"/>
    <w:rsid w:val="00A309AF"/>
    <w:rsid w:val="00A30CAB"/>
    <w:rsid w:val="00A3108F"/>
    <w:rsid w:val="00A315C1"/>
    <w:rsid w:val="00A317F1"/>
    <w:rsid w:val="00A31842"/>
    <w:rsid w:val="00A31867"/>
    <w:rsid w:val="00A31936"/>
    <w:rsid w:val="00A319F3"/>
    <w:rsid w:val="00A31D15"/>
    <w:rsid w:val="00A31D8A"/>
    <w:rsid w:val="00A31F2C"/>
    <w:rsid w:val="00A3209A"/>
    <w:rsid w:val="00A320F8"/>
    <w:rsid w:val="00A32298"/>
    <w:rsid w:val="00A326A0"/>
    <w:rsid w:val="00A326B0"/>
    <w:rsid w:val="00A327C3"/>
    <w:rsid w:val="00A32AFD"/>
    <w:rsid w:val="00A32C3C"/>
    <w:rsid w:val="00A32D3B"/>
    <w:rsid w:val="00A32F75"/>
    <w:rsid w:val="00A33232"/>
    <w:rsid w:val="00A33301"/>
    <w:rsid w:val="00A3357B"/>
    <w:rsid w:val="00A335F3"/>
    <w:rsid w:val="00A3375C"/>
    <w:rsid w:val="00A337DA"/>
    <w:rsid w:val="00A339EE"/>
    <w:rsid w:val="00A33E19"/>
    <w:rsid w:val="00A3403B"/>
    <w:rsid w:val="00A34498"/>
    <w:rsid w:val="00A34CE9"/>
    <w:rsid w:val="00A34D66"/>
    <w:rsid w:val="00A350AA"/>
    <w:rsid w:val="00A3520E"/>
    <w:rsid w:val="00A353E2"/>
    <w:rsid w:val="00A358CB"/>
    <w:rsid w:val="00A35E16"/>
    <w:rsid w:val="00A36031"/>
    <w:rsid w:val="00A36055"/>
    <w:rsid w:val="00A3608C"/>
    <w:rsid w:val="00A36381"/>
    <w:rsid w:val="00A36386"/>
    <w:rsid w:val="00A3683B"/>
    <w:rsid w:val="00A368F7"/>
    <w:rsid w:val="00A36DD0"/>
    <w:rsid w:val="00A36F05"/>
    <w:rsid w:val="00A36FBD"/>
    <w:rsid w:val="00A371A4"/>
    <w:rsid w:val="00A3724B"/>
    <w:rsid w:val="00A3742D"/>
    <w:rsid w:val="00A37552"/>
    <w:rsid w:val="00A3764D"/>
    <w:rsid w:val="00A3773E"/>
    <w:rsid w:val="00A37757"/>
    <w:rsid w:val="00A37941"/>
    <w:rsid w:val="00A379E3"/>
    <w:rsid w:val="00A37C7F"/>
    <w:rsid w:val="00A4007F"/>
    <w:rsid w:val="00A404A5"/>
    <w:rsid w:val="00A404C4"/>
    <w:rsid w:val="00A406E9"/>
    <w:rsid w:val="00A407A5"/>
    <w:rsid w:val="00A408D6"/>
    <w:rsid w:val="00A40A4A"/>
    <w:rsid w:val="00A41074"/>
    <w:rsid w:val="00A415FB"/>
    <w:rsid w:val="00A41732"/>
    <w:rsid w:val="00A419BC"/>
    <w:rsid w:val="00A41E61"/>
    <w:rsid w:val="00A4230F"/>
    <w:rsid w:val="00A4250C"/>
    <w:rsid w:val="00A42FF1"/>
    <w:rsid w:val="00A43434"/>
    <w:rsid w:val="00A43ADA"/>
    <w:rsid w:val="00A43C78"/>
    <w:rsid w:val="00A43E4D"/>
    <w:rsid w:val="00A43F2C"/>
    <w:rsid w:val="00A43F7E"/>
    <w:rsid w:val="00A4405C"/>
    <w:rsid w:val="00A44536"/>
    <w:rsid w:val="00A445EB"/>
    <w:rsid w:val="00A446FC"/>
    <w:rsid w:val="00A44AA2"/>
    <w:rsid w:val="00A44C6C"/>
    <w:rsid w:val="00A44CDC"/>
    <w:rsid w:val="00A44EE2"/>
    <w:rsid w:val="00A44EEE"/>
    <w:rsid w:val="00A45258"/>
    <w:rsid w:val="00A45425"/>
    <w:rsid w:val="00A454BC"/>
    <w:rsid w:val="00A45582"/>
    <w:rsid w:val="00A4585F"/>
    <w:rsid w:val="00A45AC5"/>
    <w:rsid w:val="00A45F38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312"/>
    <w:rsid w:val="00A474EE"/>
    <w:rsid w:val="00A47BB1"/>
    <w:rsid w:val="00A5015B"/>
    <w:rsid w:val="00A50273"/>
    <w:rsid w:val="00A50766"/>
    <w:rsid w:val="00A51268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3624"/>
    <w:rsid w:val="00A53D54"/>
    <w:rsid w:val="00A5411E"/>
    <w:rsid w:val="00A542A9"/>
    <w:rsid w:val="00A54405"/>
    <w:rsid w:val="00A545FC"/>
    <w:rsid w:val="00A54657"/>
    <w:rsid w:val="00A54697"/>
    <w:rsid w:val="00A546F3"/>
    <w:rsid w:val="00A5470B"/>
    <w:rsid w:val="00A54914"/>
    <w:rsid w:val="00A5492B"/>
    <w:rsid w:val="00A54C75"/>
    <w:rsid w:val="00A5536E"/>
    <w:rsid w:val="00A553BB"/>
    <w:rsid w:val="00A557C1"/>
    <w:rsid w:val="00A561FE"/>
    <w:rsid w:val="00A56306"/>
    <w:rsid w:val="00A56875"/>
    <w:rsid w:val="00A56ACF"/>
    <w:rsid w:val="00A570C5"/>
    <w:rsid w:val="00A57118"/>
    <w:rsid w:val="00A57189"/>
    <w:rsid w:val="00A57579"/>
    <w:rsid w:val="00A575B9"/>
    <w:rsid w:val="00A576AE"/>
    <w:rsid w:val="00A5780F"/>
    <w:rsid w:val="00A57888"/>
    <w:rsid w:val="00A5796A"/>
    <w:rsid w:val="00A57A2C"/>
    <w:rsid w:val="00A600F4"/>
    <w:rsid w:val="00A6058B"/>
    <w:rsid w:val="00A605E7"/>
    <w:rsid w:val="00A60905"/>
    <w:rsid w:val="00A6095F"/>
    <w:rsid w:val="00A60C56"/>
    <w:rsid w:val="00A61030"/>
    <w:rsid w:val="00A610D0"/>
    <w:rsid w:val="00A610F0"/>
    <w:rsid w:val="00A61497"/>
    <w:rsid w:val="00A6152D"/>
    <w:rsid w:val="00A616C6"/>
    <w:rsid w:val="00A61A25"/>
    <w:rsid w:val="00A61DEF"/>
    <w:rsid w:val="00A61EBC"/>
    <w:rsid w:val="00A62017"/>
    <w:rsid w:val="00A62479"/>
    <w:rsid w:val="00A63007"/>
    <w:rsid w:val="00A6370C"/>
    <w:rsid w:val="00A637BC"/>
    <w:rsid w:val="00A638B9"/>
    <w:rsid w:val="00A63D4D"/>
    <w:rsid w:val="00A63E4E"/>
    <w:rsid w:val="00A6404A"/>
    <w:rsid w:val="00A64670"/>
    <w:rsid w:val="00A64D20"/>
    <w:rsid w:val="00A64FC0"/>
    <w:rsid w:val="00A6508A"/>
    <w:rsid w:val="00A651D4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64"/>
    <w:rsid w:val="00A65F9A"/>
    <w:rsid w:val="00A66268"/>
    <w:rsid w:val="00A6703E"/>
    <w:rsid w:val="00A6734F"/>
    <w:rsid w:val="00A67833"/>
    <w:rsid w:val="00A679D0"/>
    <w:rsid w:val="00A67A0F"/>
    <w:rsid w:val="00A67E3F"/>
    <w:rsid w:val="00A67F40"/>
    <w:rsid w:val="00A700FB"/>
    <w:rsid w:val="00A7013A"/>
    <w:rsid w:val="00A70275"/>
    <w:rsid w:val="00A70295"/>
    <w:rsid w:val="00A705CB"/>
    <w:rsid w:val="00A705CC"/>
    <w:rsid w:val="00A70A73"/>
    <w:rsid w:val="00A70AD2"/>
    <w:rsid w:val="00A70D32"/>
    <w:rsid w:val="00A71AC3"/>
    <w:rsid w:val="00A71B5D"/>
    <w:rsid w:val="00A71C3A"/>
    <w:rsid w:val="00A71E89"/>
    <w:rsid w:val="00A720FF"/>
    <w:rsid w:val="00A72441"/>
    <w:rsid w:val="00A726EC"/>
    <w:rsid w:val="00A726F1"/>
    <w:rsid w:val="00A72868"/>
    <w:rsid w:val="00A7296C"/>
    <w:rsid w:val="00A72BD2"/>
    <w:rsid w:val="00A72CA4"/>
    <w:rsid w:val="00A72CB5"/>
    <w:rsid w:val="00A72D19"/>
    <w:rsid w:val="00A72F50"/>
    <w:rsid w:val="00A72FBA"/>
    <w:rsid w:val="00A736B6"/>
    <w:rsid w:val="00A73A60"/>
    <w:rsid w:val="00A73DA4"/>
    <w:rsid w:val="00A73FF6"/>
    <w:rsid w:val="00A74355"/>
    <w:rsid w:val="00A7445B"/>
    <w:rsid w:val="00A74461"/>
    <w:rsid w:val="00A74901"/>
    <w:rsid w:val="00A74A62"/>
    <w:rsid w:val="00A752D7"/>
    <w:rsid w:val="00A75433"/>
    <w:rsid w:val="00A756CC"/>
    <w:rsid w:val="00A7579D"/>
    <w:rsid w:val="00A757D6"/>
    <w:rsid w:val="00A75847"/>
    <w:rsid w:val="00A75B6B"/>
    <w:rsid w:val="00A75C27"/>
    <w:rsid w:val="00A75C8E"/>
    <w:rsid w:val="00A75CB4"/>
    <w:rsid w:val="00A764D0"/>
    <w:rsid w:val="00A76663"/>
    <w:rsid w:val="00A766CE"/>
    <w:rsid w:val="00A768B1"/>
    <w:rsid w:val="00A76FDC"/>
    <w:rsid w:val="00A7761A"/>
    <w:rsid w:val="00A77B4C"/>
    <w:rsid w:val="00A77B4E"/>
    <w:rsid w:val="00A77B4F"/>
    <w:rsid w:val="00A77C15"/>
    <w:rsid w:val="00A77E29"/>
    <w:rsid w:val="00A77E62"/>
    <w:rsid w:val="00A77E88"/>
    <w:rsid w:val="00A80141"/>
    <w:rsid w:val="00A80280"/>
    <w:rsid w:val="00A8044A"/>
    <w:rsid w:val="00A806F4"/>
    <w:rsid w:val="00A8071B"/>
    <w:rsid w:val="00A80A1E"/>
    <w:rsid w:val="00A80D71"/>
    <w:rsid w:val="00A81088"/>
    <w:rsid w:val="00A8129C"/>
    <w:rsid w:val="00A813DD"/>
    <w:rsid w:val="00A81559"/>
    <w:rsid w:val="00A81701"/>
    <w:rsid w:val="00A81883"/>
    <w:rsid w:val="00A81995"/>
    <w:rsid w:val="00A819DD"/>
    <w:rsid w:val="00A81C89"/>
    <w:rsid w:val="00A81F2C"/>
    <w:rsid w:val="00A82090"/>
    <w:rsid w:val="00A82775"/>
    <w:rsid w:val="00A82A8E"/>
    <w:rsid w:val="00A82EC3"/>
    <w:rsid w:val="00A8300B"/>
    <w:rsid w:val="00A8343E"/>
    <w:rsid w:val="00A836C8"/>
    <w:rsid w:val="00A83726"/>
    <w:rsid w:val="00A8374B"/>
    <w:rsid w:val="00A83A6D"/>
    <w:rsid w:val="00A83B24"/>
    <w:rsid w:val="00A8429A"/>
    <w:rsid w:val="00A8433A"/>
    <w:rsid w:val="00A8472B"/>
    <w:rsid w:val="00A84747"/>
    <w:rsid w:val="00A8494E"/>
    <w:rsid w:val="00A84AD4"/>
    <w:rsid w:val="00A84B2C"/>
    <w:rsid w:val="00A8557D"/>
    <w:rsid w:val="00A85CB5"/>
    <w:rsid w:val="00A85D30"/>
    <w:rsid w:val="00A85E33"/>
    <w:rsid w:val="00A85ED1"/>
    <w:rsid w:val="00A86270"/>
    <w:rsid w:val="00A8629C"/>
    <w:rsid w:val="00A862AB"/>
    <w:rsid w:val="00A8674C"/>
    <w:rsid w:val="00A8681A"/>
    <w:rsid w:val="00A86A05"/>
    <w:rsid w:val="00A86B46"/>
    <w:rsid w:val="00A86C1B"/>
    <w:rsid w:val="00A86C75"/>
    <w:rsid w:val="00A86D29"/>
    <w:rsid w:val="00A86D37"/>
    <w:rsid w:val="00A86E27"/>
    <w:rsid w:val="00A86E3A"/>
    <w:rsid w:val="00A8747F"/>
    <w:rsid w:val="00A87E3C"/>
    <w:rsid w:val="00A87F98"/>
    <w:rsid w:val="00A9042C"/>
    <w:rsid w:val="00A904E0"/>
    <w:rsid w:val="00A90552"/>
    <w:rsid w:val="00A90693"/>
    <w:rsid w:val="00A90754"/>
    <w:rsid w:val="00A90B6E"/>
    <w:rsid w:val="00A90CB0"/>
    <w:rsid w:val="00A90FA3"/>
    <w:rsid w:val="00A9117E"/>
    <w:rsid w:val="00A913A4"/>
    <w:rsid w:val="00A916DC"/>
    <w:rsid w:val="00A917B8"/>
    <w:rsid w:val="00A9199A"/>
    <w:rsid w:val="00A91B66"/>
    <w:rsid w:val="00A91B95"/>
    <w:rsid w:val="00A91E16"/>
    <w:rsid w:val="00A9207C"/>
    <w:rsid w:val="00A92160"/>
    <w:rsid w:val="00A92228"/>
    <w:rsid w:val="00A92769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2A6"/>
    <w:rsid w:val="00A94329"/>
    <w:rsid w:val="00A948B4"/>
    <w:rsid w:val="00A94B5B"/>
    <w:rsid w:val="00A950DC"/>
    <w:rsid w:val="00A95165"/>
    <w:rsid w:val="00A95376"/>
    <w:rsid w:val="00A954BA"/>
    <w:rsid w:val="00A95589"/>
    <w:rsid w:val="00A95800"/>
    <w:rsid w:val="00A958D4"/>
    <w:rsid w:val="00A95A0A"/>
    <w:rsid w:val="00A95C1E"/>
    <w:rsid w:val="00A95DE7"/>
    <w:rsid w:val="00A95EDA"/>
    <w:rsid w:val="00A960EF"/>
    <w:rsid w:val="00A96507"/>
    <w:rsid w:val="00A96574"/>
    <w:rsid w:val="00A966EB"/>
    <w:rsid w:val="00A96859"/>
    <w:rsid w:val="00A96BDD"/>
    <w:rsid w:val="00A97083"/>
    <w:rsid w:val="00A97408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1A"/>
    <w:rsid w:val="00AA03E8"/>
    <w:rsid w:val="00AA047C"/>
    <w:rsid w:val="00AA049B"/>
    <w:rsid w:val="00AA066B"/>
    <w:rsid w:val="00AA0DF7"/>
    <w:rsid w:val="00AA1122"/>
    <w:rsid w:val="00AA1314"/>
    <w:rsid w:val="00AA14A3"/>
    <w:rsid w:val="00AA186B"/>
    <w:rsid w:val="00AA1944"/>
    <w:rsid w:val="00AA1A60"/>
    <w:rsid w:val="00AA1C99"/>
    <w:rsid w:val="00AA1D8A"/>
    <w:rsid w:val="00AA1DFE"/>
    <w:rsid w:val="00AA284E"/>
    <w:rsid w:val="00AA28E1"/>
    <w:rsid w:val="00AA2ABA"/>
    <w:rsid w:val="00AA342C"/>
    <w:rsid w:val="00AA3477"/>
    <w:rsid w:val="00AA361A"/>
    <w:rsid w:val="00AA366F"/>
    <w:rsid w:val="00AA3C9F"/>
    <w:rsid w:val="00AA3F9D"/>
    <w:rsid w:val="00AA41C7"/>
    <w:rsid w:val="00AA43EE"/>
    <w:rsid w:val="00AA4FE4"/>
    <w:rsid w:val="00AA5263"/>
    <w:rsid w:val="00AA57B7"/>
    <w:rsid w:val="00AA61A9"/>
    <w:rsid w:val="00AA64DA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03"/>
    <w:rsid w:val="00AA7FB0"/>
    <w:rsid w:val="00AB0319"/>
    <w:rsid w:val="00AB070D"/>
    <w:rsid w:val="00AB08D7"/>
    <w:rsid w:val="00AB0925"/>
    <w:rsid w:val="00AB0F32"/>
    <w:rsid w:val="00AB0F6C"/>
    <w:rsid w:val="00AB0F92"/>
    <w:rsid w:val="00AB16FB"/>
    <w:rsid w:val="00AB1713"/>
    <w:rsid w:val="00AB212D"/>
    <w:rsid w:val="00AB2412"/>
    <w:rsid w:val="00AB26FC"/>
    <w:rsid w:val="00AB2A42"/>
    <w:rsid w:val="00AB2D80"/>
    <w:rsid w:val="00AB2DF1"/>
    <w:rsid w:val="00AB336D"/>
    <w:rsid w:val="00AB3C9D"/>
    <w:rsid w:val="00AB3F00"/>
    <w:rsid w:val="00AB3FD1"/>
    <w:rsid w:val="00AB4004"/>
    <w:rsid w:val="00AB40A0"/>
    <w:rsid w:val="00AB4279"/>
    <w:rsid w:val="00AB4F0F"/>
    <w:rsid w:val="00AB505B"/>
    <w:rsid w:val="00AB5074"/>
    <w:rsid w:val="00AB5300"/>
    <w:rsid w:val="00AB543B"/>
    <w:rsid w:val="00AB5A85"/>
    <w:rsid w:val="00AB5C3A"/>
    <w:rsid w:val="00AB5C4A"/>
    <w:rsid w:val="00AB5F1E"/>
    <w:rsid w:val="00AB63AA"/>
    <w:rsid w:val="00AB6552"/>
    <w:rsid w:val="00AB672F"/>
    <w:rsid w:val="00AB6747"/>
    <w:rsid w:val="00AB6824"/>
    <w:rsid w:val="00AB6B2E"/>
    <w:rsid w:val="00AB6F71"/>
    <w:rsid w:val="00AB724F"/>
    <w:rsid w:val="00AB76C0"/>
    <w:rsid w:val="00AB7AC3"/>
    <w:rsid w:val="00AB7DFE"/>
    <w:rsid w:val="00AB7EDA"/>
    <w:rsid w:val="00AC000B"/>
    <w:rsid w:val="00AC001B"/>
    <w:rsid w:val="00AC0296"/>
    <w:rsid w:val="00AC04A3"/>
    <w:rsid w:val="00AC053E"/>
    <w:rsid w:val="00AC08C3"/>
    <w:rsid w:val="00AC09E6"/>
    <w:rsid w:val="00AC1077"/>
    <w:rsid w:val="00AC1361"/>
    <w:rsid w:val="00AC1419"/>
    <w:rsid w:val="00AC16D0"/>
    <w:rsid w:val="00AC1D4D"/>
    <w:rsid w:val="00AC1E4D"/>
    <w:rsid w:val="00AC1F39"/>
    <w:rsid w:val="00AC2050"/>
    <w:rsid w:val="00AC23AE"/>
    <w:rsid w:val="00AC2477"/>
    <w:rsid w:val="00AC253A"/>
    <w:rsid w:val="00AC2799"/>
    <w:rsid w:val="00AC2BE9"/>
    <w:rsid w:val="00AC2CBF"/>
    <w:rsid w:val="00AC30D7"/>
    <w:rsid w:val="00AC31F8"/>
    <w:rsid w:val="00AC32A4"/>
    <w:rsid w:val="00AC3347"/>
    <w:rsid w:val="00AC375F"/>
    <w:rsid w:val="00AC389B"/>
    <w:rsid w:val="00AC39A7"/>
    <w:rsid w:val="00AC3C4A"/>
    <w:rsid w:val="00AC3CC5"/>
    <w:rsid w:val="00AC3D75"/>
    <w:rsid w:val="00AC3EEB"/>
    <w:rsid w:val="00AC3F12"/>
    <w:rsid w:val="00AC3FAC"/>
    <w:rsid w:val="00AC408A"/>
    <w:rsid w:val="00AC43B1"/>
    <w:rsid w:val="00AC4402"/>
    <w:rsid w:val="00AC46E8"/>
    <w:rsid w:val="00AC492D"/>
    <w:rsid w:val="00AC5038"/>
    <w:rsid w:val="00AC54F3"/>
    <w:rsid w:val="00AC5673"/>
    <w:rsid w:val="00AC5A77"/>
    <w:rsid w:val="00AC5AEE"/>
    <w:rsid w:val="00AC5C7A"/>
    <w:rsid w:val="00AC5F44"/>
    <w:rsid w:val="00AC6218"/>
    <w:rsid w:val="00AC64B4"/>
    <w:rsid w:val="00AC64B5"/>
    <w:rsid w:val="00AC6D94"/>
    <w:rsid w:val="00AC77AE"/>
    <w:rsid w:val="00AC7AAF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BEC"/>
    <w:rsid w:val="00AD1C5B"/>
    <w:rsid w:val="00AD1D25"/>
    <w:rsid w:val="00AD1D39"/>
    <w:rsid w:val="00AD1EA7"/>
    <w:rsid w:val="00AD1EBE"/>
    <w:rsid w:val="00AD25E2"/>
    <w:rsid w:val="00AD26EE"/>
    <w:rsid w:val="00AD27DC"/>
    <w:rsid w:val="00AD27E9"/>
    <w:rsid w:val="00AD29B2"/>
    <w:rsid w:val="00AD2A42"/>
    <w:rsid w:val="00AD2AB6"/>
    <w:rsid w:val="00AD2CF6"/>
    <w:rsid w:val="00AD3001"/>
    <w:rsid w:val="00AD31F9"/>
    <w:rsid w:val="00AD3338"/>
    <w:rsid w:val="00AD38CB"/>
    <w:rsid w:val="00AD41C2"/>
    <w:rsid w:val="00AD47A7"/>
    <w:rsid w:val="00AD4968"/>
    <w:rsid w:val="00AD4A52"/>
    <w:rsid w:val="00AD4B69"/>
    <w:rsid w:val="00AD4D8E"/>
    <w:rsid w:val="00AD5401"/>
    <w:rsid w:val="00AD573E"/>
    <w:rsid w:val="00AD5972"/>
    <w:rsid w:val="00AD59F9"/>
    <w:rsid w:val="00AD5F7D"/>
    <w:rsid w:val="00AD6136"/>
    <w:rsid w:val="00AD6380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B4E"/>
    <w:rsid w:val="00AD7FFC"/>
    <w:rsid w:val="00AE01D9"/>
    <w:rsid w:val="00AE0428"/>
    <w:rsid w:val="00AE0553"/>
    <w:rsid w:val="00AE06D8"/>
    <w:rsid w:val="00AE08C5"/>
    <w:rsid w:val="00AE099B"/>
    <w:rsid w:val="00AE0CD8"/>
    <w:rsid w:val="00AE180A"/>
    <w:rsid w:val="00AE22AE"/>
    <w:rsid w:val="00AE23E2"/>
    <w:rsid w:val="00AE260B"/>
    <w:rsid w:val="00AE2842"/>
    <w:rsid w:val="00AE2AAD"/>
    <w:rsid w:val="00AE2B3E"/>
    <w:rsid w:val="00AE2BA8"/>
    <w:rsid w:val="00AE3254"/>
    <w:rsid w:val="00AE3945"/>
    <w:rsid w:val="00AE39AD"/>
    <w:rsid w:val="00AE3A62"/>
    <w:rsid w:val="00AE3A74"/>
    <w:rsid w:val="00AE3FD0"/>
    <w:rsid w:val="00AE427C"/>
    <w:rsid w:val="00AE42C2"/>
    <w:rsid w:val="00AE4311"/>
    <w:rsid w:val="00AE4658"/>
    <w:rsid w:val="00AE467F"/>
    <w:rsid w:val="00AE4BFC"/>
    <w:rsid w:val="00AE4C0B"/>
    <w:rsid w:val="00AE4F6D"/>
    <w:rsid w:val="00AE4FFB"/>
    <w:rsid w:val="00AE505D"/>
    <w:rsid w:val="00AE50AC"/>
    <w:rsid w:val="00AE52A6"/>
    <w:rsid w:val="00AE5452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DF0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000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852"/>
    <w:rsid w:val="00AF18FF"/>
    <w:rsid w:val="00AF199C"/>
    <w:rsid w:val="00AF1C2E"/>
    <w:rsid w:val="00AF1CAC"/>
    <w:rsid w:val="00AF1CD5"/>
    <w:rsid w:val="00AF1F64"/>
    <w:rsid w:val="00AF21F7"/>
    <w:rsid w:val="00AF22D3"/>
    <w:rsid w:val="00AF2313"/>
    <w:rsid w:val="00AF2426"/>
    <w:rsid w:val="00AF256D"/>
    <w:rsid w:val="00AF25C1"/>
    <w:rsid w:val="00AF2621"/>
    <w:rsid w:val="00AF2A28"/>
    <w:rsid w:val="00AF311E"/>
    <w:rsid w:val="00AF316E"/>
    <w:rsid w:val="00AF35D9"/>
    <w:rsid w:val="00AF367B"/>
    <w:rsid w:val="00AF371D"/>
    <w:rsid w:val="00AF3ADF"/>
    <w:rsid w:val="00AF3F07"/>
    <w:rsid w:val="00AF41CC"/>
    <w:rsid w:val="00AF41E3"/>
    <w:rsid w:val="00AF42A4"/>
    <w:rsid w:val="00AF4489"/>
    <w:rsid w:val="00AF44E6"/>
    <w:rsid w:val="00AF4510"/>
    <w:rsid w:val="00AF4971"/>
    <w:rsid w:val="00AF4AE4"/>
    <w:rsid w:val="00AF4E28"/>
    <w:rsid w:val="00AF505C"/>
    <w:rsid w:val="00AF5089"/>
    <w:rsid w:val="00AF5268"/>
    <w:rsid w:val="00AF590A"/>
    <w:rsid w:val="00AF5D33"/>
    <w:rsid w:val="00AF6175"/>
    <w:rsid w:val="00AF6298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AF7D80"/>
    <w:rsid w:val="00B000A4"/>
    <w:rsid w:val="00B00119"/>
    <w:rsid w:val="00B001DF"/>
    <w:rsid w:val="00B003F6"/>
    <w:rsid w:val="00B004BE"/>
    <w:rsid w:val="00B00667"/>
    <w:rsid w:val="00B007BF"/>
    <w:rsid w:val="00B00A3E"/>
    <w:rsid w:val="00B00C33"/>
    <w:rsid w:val="00B00E8F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C22"/>
    <w:rsid w:val="00B02D49"/>
    <w:rsid w:val="00B03140"/>
    <w:rsid w:val="00B032B1"/>
    <w:rsid w:val="00B03318"/>
    <w:rsid w:val="00B034D6"/>
    <w:rsid w:val="00B03BF5"/>
    <w:rsid w:val="00B03FC9"/>
    <w:rsid w:val="00B0434F"/>
    <w:rsid w:val="00B044E0"/>
    <w:rsid w:val="00B04523"/>
    <w:rsid w:val="00B046E6"/>
    <w:rsid w:val="00B048DB"/>
    <w:rsid w:val="00B04DB7"/>
    <w:rsid w:val="00B04DC2"/>
    <w:rsid w:val="00B04DD9"/>
    <w:rsid w:val="00B0511F"/>
    <w:rsid w:val="00B05316"/>
    <w:rsid w:val="00B05467"/>
    <w:rsid w:val="00B057FA"/>
    <w:rsid w:val="00B05C57"/>
    <w:rsid w:val="00B061EE"/>
    <w:rsid w:val="00B06733"/>
    <w:rsid w:val="00B071DB"/>
    <w:rsid w:val="00B079D5"/>
    <w:rsid w:val="00B07FCE"/>
    <w:rsid w:val="00B10004"/>
    <w:rsid w:val="00B102FA"/>
    <w:rsid w:val="00B10327"/>
    <w:rsid w:val="00B10542"/>
    <w:rsid w:val="00B1071D"/>
    <w:rsid w:val="00B108ED"/>
    <w:rsid w:val="00B10BE5"/>
    <w:rsid w:val="00B10F4D"/>
    <w:rsid w:val="00B1118C"/>
    <w:rsid w:val="00B112AC"/>
    <w:rsid w:val="00B112CD"/>
    <w:rsid w:val="00B11441"/>
    <w:rsid w:val="00B114E7"/>
    <w:rsid w:val="00B1168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778"/>
    <w:rsid w:val="00B13B2B"/>
    <w:rsid w:val="00B13C3F"/>
    <w:rsid w:val="00B13D58"/>
    <w:rsid w:val="00B13EE0"/>
    <w:rsid w:val="00B13F75"/>
    <w:rsid w:val="00B140F3"/>
    <w:rsid w:val="00B144BD"/>
    <w:rsid w:val="00B1486A"/>
    <w:rsid w:val="00B14FAE"/>
    <w:rsid w:val="00B14FD9"/>
    <w:rsid w:val="00B15053"/>
    <w:rsid w:val="00B1576D"/>
    <w:rsid w:val="00B1591A"/>
    <w:rsid w:val="00B15B0B"/>
    <w:rsid w:val="00B15F66"/>
    <w:rsid w:val="00B166E7"/>
    <w:rsid w:val="00B16700"/>
    <w:rsid w:val="00B16898"/>
    <w:rsid w:val="00B16D1C"/>
    <w:rsid w:val="00B16E03"/>
    <w:rsid w:val="00B16E82"/>
    <w:rsid w:val="00B17120"/>
    <w:rsid w:val="00B171EF"/>
    <w:rsid w:val="00B17677"/>
    <w:rsid w:val="00B179F9"/>
    <w:rsid w:val="00B17B80"/>
    <w:rsid w:val="00B17C3A"/>
    <w:rsid w:val="00B17D53"/>
    <w:rsid w:val="00B20424"/>
    <w:rsid w:val="00B20772"/>
    <w:rsid w:val="00B20822"/>
    <w:rsid w:val="00B20D54"/>
    <w:rsid w:val="00B213E6"/>
    <w:rsid w:val="00B214CA"/>
    <w:rsid w:val="00B219D8"/>
    <w:rsid w:val="00B21D3F"/>
    <w:rsid w:val="00B21DC2"/>
    <w:rsid w:val="00B22308"/>
    <w:rsid w:val="00B2249B"/>
    <w:rsid w:val="00B22555"/>
    <w:rsid w:val="00B22F1E"/>
    <w:rsid w:val="00B23278"/>
    <w:rsid w:val="00B232AF"/>
    <w:rsid w:val="00B234ED"/>
    <w:rsid w:val="00B23934"/>
    <w:rsid w:val="00B2399B"/>
    <w:rsid w:val="00B23C95"/>
    <w:rsid w:val="00B2452E"/>
    <w:rsid w:val="00B246A7"/>
    <w:rsid w:val="00B24837"/>
    <w:rsid w:val="00B248B1"/>
    <w:rsid w:val="00B2493B"/>
    <w:rsid w:val="00B24975"/>
    <w:rsid w:val="00B249F9"/>
    <w:rsid w:val="00B24B56"/>
    <w:rsid w:val="00B24D16"/>
    <w:rsid w:val="00B25118"/>
    <w:rsid w:val="00B25485"/>
    <w:rsid w:val="00B2562E"/>
    <w:rsid w:val="00B259A4"/>
    <w:rsid w:val="00B264F7"/>
    <w:rsid w:val="00B26709"/>
    <w:rsid w:val="00B26B3F"/>
    <w:rsid w:val="00B27934"/>
    <w:rsid w:val="00B27E47"/>
    <w:rsid w:val="00B27F53"/>
    <w:rsid w:val="00B27FA1"/>
    <w:rsid w:val="00B301D9"/>
    <w:rsid w:val="00B30596"/>
    <w:rsid w:val="00B3089B"/>
    <w:rsid w:val="00B30DE6"/>
    <w:rsid w:val="00B30EED"/>
    <w:rsid w:val="00B312C8"/>
    <w:rsid w:val="00B31343"/>
    <w:rsid w:val="00B31358"/>
    <w:rsid w:val="00B3149C"/>
    <w:rsid w:val="00B3166A"/>
    <w:rsid w:val="00B31697"/>
    <w:rsid w:val="00B317D8"/>
    <w:rsid w:val="00B31C8C"/>
    <w:rsid w:val="00B31F70"/>
    <w:rsid w:val="00B32B42"/>
    <w:rsid w:val="00B32B83"/>
    <w:rsid w:val="00B32C1A"/>
    <w:rsid w:val="00B32F3E"/>
    <w:rsid w:val="00B33BB0"/>
    <w:rsid w:val="00B33BE2"/>
    <w:rsid w:val="00B33FB8"/>
    <w:rsid w:val="00B34031"/>
    <w:rsid w:val="00B34A48"/>
    <w:rsid w:val="00B34B59"/>
    <w:rsid w:val="00B34B8A"/>
    <w:rsid w:val="00B35052"/>
    <w:rsid w:val="00B35756"/>
    <w:rsid w:val="00B357DF"/>
    <w:rsid w:val="00B35ACC"/>
    <w:rsid w:val="00B36135"/>
    <w:rsid w:val="00B361B4"/>
    <w:rsid w:val="00B36387"/>
    <w:rsid w:val="00B36414"/>
    <w:rsid w:val="00B36681"/>
    <w:rsid w:val="00B367BA"/>
    <w:rsid w:val="00B36A5C"/>
    <w:rsid w:val="00B36AD2"/>
    <w:rsid w:val="00B36C29"/>
    <w:rsid w:val="00B36E63"/>
    <w:rsid w:val="00B36FCA"/>
    <w:rsid w:val="00B37BC0"/>
    <w:rsid w:val="00B37EF4"/>
    <w:rsid w:val="00B4004D"/>
    <w:rsid w:val="00B400D5"/>
    <w:rsid w:val="00B40697"/>
    <w:rsid w:val="00B40D65"/>
    <w:rsid w:val="00B41646"/>
    <w:rsid w:val="00B41660"/>
    <w:rsid w:val="00B41A5C"/>
    <w:rsid w:val="00B41AC4"/>
    <w:rsid w:val="00B41C2A"/>
    <w:rsid w:val="00B4209B"/>
    <w:rsid w:val="00B42252"/>
    <w:rsid w:val="00B422F9"/>
    <w:rsid w:val="00B42383"/>
    <w:rsid w:val="00B424F8"/>
    <w:rsid w:val="00B424FC"/>
    <w:rsid w:val="00B42823"/>
    <w:rsid w:val="00B428C2"/>
    <w:rsid w:val="00B42906"/>
    <w:rsid w:val="00B42934"/>
    <w:rsid w:val="00B42BB9"/>
    <w:rsid w:val="00B42C99"/>
    <w:rsid w:val="00B431B6"/>
    <w:rsid w:val="00B43368"/>
    <w:rsid w:val="00B437AB"/>
    <w:rsid w:val="00B4399A"/>
    <w:rsid w:val="00B43E90"/>
    <w:rsid w:val="00B443CD"/>
    <w:rsid w:val="00B4468C"/>
    <w:rsid w:val="00B44793"/>
    <w:rsid w:val="00B44796"/>
    <w:rsid w:val="00B448B1"/>
    <w:rsid w:val="00B44DC7"/>
    <w:rsid w:val="00B44F7B"/>
    <w:rsid w:val="00B44FBF"/>
    <w:rsid w:val="00B450E4"/>
    <w:rsid w:val="00B45295"/>
    <w:rsid w:val="00B45830"/>
    <w:rsid w:val="00B45D7B"/>
    <w:rsid w:val="00B45D84"/>
    <w:rsid w:val="00B4676E"/>
    <w:rsid w:val="00B46CA1"/>
    <w:rsid w:val="00B46CFA"/>
    <w:rsid w:val="00B46F65"/>
    <w:rsid w:val="00B4737A"/>
    <w:rsid w:val="00B474D3"/>
    <w:rsid w:val="00B47589"/>
    <w:rsid w:val="00B475A4"/>
    <w:rsid w:val="00B4773C"/>
    <w:rsid w:val="00B478CB"/>
    <w:rsid w:val="00B47A77"/>
    <w:rsid w:val="00B47A87"/>
    <w:rsid w:val="00B47BF0"/>
    <w:rsid w:val="00B47E97"/>
    <w:rsid w:val="00B50225"/>
    <w:rsid w:val="00B505C1"/>
    <w:rsid w:val="00B506B2"/>
    <w:rsid w:val="00B50D2D"/>
    <w:rsid w:val="00B515CB"/>
    <w:rsid w:val="00B51E14"/>
    <w:rsid w:val="00B5223B"/>
    <w:rsid w:val="00B5231C"/>
    <w:rsid w:val="00B523A2"/>
    <w:rsid w:val="00B52605"/>
    <w:rsid w:val="00B528DF"/>
    <w:rsid w:val="00B52992"/>
    <w:rsid w:val="00B52AEA"/>
    <w:rsid w:val="00B52BCC"/>
    <w:rsid w:val="00B52E7D"/>
    <w:rsid w:val="00B52EDE"/>
    <w:rsid w:val="00B530B4"/>
    <w:rsid w:val="00B5316C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4FC"/>
    <w:rsid w:val="00B54678"/>
    <w:rsid w:val="00B5470F"/>
    <w:rsid w:val="00B5473D"/>
    <w:rsid w:val="00B5475A"/>
    <w:rsid w:val="00B549F0"/>
    <w:rsid w:val="00B54B3C"/>
    <w:rsid w:val="00B552A6"/>
    <w:rsid w:val="00B552AB"/>
    <w:rsid w:val="00B5556B"/>
    <w:rsid w:val="00B5565C"/>
    <w:rsid w:val="00B557AE"/>
    <w:rsid w:val="00B55936"/>
    <w:rsid w:val="00B55B6E"/>
    <w:rsid w:val="00B56041"/>
    <w:rsid w:val="00B566CF"/>
    <w:rsid w:val="00B56784"/>
    <w:rsid w:val="00B56A98"/>
    <w:rsid w:val="00B56C2A"/>
    <w:rsid w:val="00B56C55"/>
    <w:rsid w:val="00B56D68"/>
    <w:rsid w:val="00B56DE1"/>
    <w:rsid w:val="00B57199"/>
    <w:rsid w:val="00B574CE"/>
    <w:rsid w:val="00B579FC"/>
    <w:rsid w:val="00B57AB7"/>
    <w:rsid w:val="00B57C10"/>
    <w:rsid w:val="00B57F16"/>
    <w:rsid w:val="00B57F2D"/>
    <w:rsid w:val="00B6022A"/>
    <w:rsid w:val="00B6103E"/>
    <w:rsid w:val="00B6126D"/>
    <w:rsid w:val="00B6187C"/>
    <w:rsid w:val="00B61ABC"/>
    <w:rsid w:val="00B61CAD"/>
    <w:rsid w:val="00B62023"/>
    <w:rsid w:val="00B62027"/>
    <w:rsid w:val="00B6207A"/>
    <w:rsid w:val="00B620BA"/>
    <w:rsid w:val="00B62B31"/>
    <w:rsid w:val="00B62B9D"/>
    <w:rsid w:val="00B63054"/>
    <w:rsid w:val="00B6332F"/>
    <w:rsid w:val="00B634AD"/>
    <w:rsid w:val="00B6353C"/>
    <w:rsid w:val="00B635D5"/>
    <w:rsid w:val="00B63736"/>
    <w:rsid w:val="00B6379A"/>
    <w:rsid w:val="00B6393D"/>
    <w:rsid w:val="00B63A45"/>
    <w:rsid w:val="00B63C74"/>
    <w:rsid w:val="00B63DD8"/>
    <w:rsid w:val="00B644AA"/>
    <w:rsid w:val="00B645A7"/>
    <w:rsid w:val="00B64634"/>
    <w:rsid w:val="00B64ABC"/>
    <w:rsid w:val="00B64BF1"/>
    <w:rsid w:val="00B64C6B"/>
    <w:rsid w:val="00B65194"/>
    <w:rsid w:val="00B65B2E"/>
    <w:rsid w:val="00B65C55"/>
    <w:rsid w:val="00B65CDF"/>
    <w:rsid w:val="00B660A8"/>
    <w:rsid w:val="00B66261"/>
    <w:rsid w:val="00B662A4"/>
    <w:rsid w:val="00B66862"/>
    <w:rsid w:val="00B66B61"/>
    <w:rsid w:val="00B66DDB"/>
    <w:rsid w:val="00B673BA"/>
    <w:rsid w:val="00B67668"/>
    <w:rsid w:val="00B677DA"/>
    <w:rsid w:val="00B67987"/>
    <w:rsid w:val="00B67BC4"/>
    <w:rsid w:val="00B67D8D"/>
    <w:rsid w:val="00B7017C"/>
    <w:rsid w:val="00B70329"/>
    <w:rsid w:val="00B7040E"/>
    <w:rsid w:val="00B704ED"/>
    <w:rsid w:val="00B70621"/>
    <w:rsid w:val="00B7083A"/>
    <w:rsid w:val="00B70988"/>
    <w:rsid w:val="00B709C4"/>
    <w:rsid w:val="00B70A99"/>
    <w:rsid w:val="00B70F6A"/>
    <w:rsid w:val="00B71425"/>
    <w:rsid w:val="00B71610"/>
    <w:rsid w:val="00B7177C"/>
    <w:rsid w:val="00B71BAA"/>
    <w:rsid w:val="00B71E2A"/>
    <w:rsid w:val="00B71FF8"/>
    <w:rsid w:val="00B7202B"/>
    <w:rsid w:val="00B72040"/>
    <w:rsid w:val="00B721DF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4E0"/>
    <w:rsid w:val="00B73787"/>
    <w:rsid w:val="00B73908"/>
    <w:rsid w:val="00B73BB4"/>
    <w:rsid w:val="00B73BDA"/>
    <w:rsid w:val="00B73E55"/>
    <w:rsid w:val="00B73F9F"/>
    <w:rsid w:val="00B73FF6"/>
    <w:rsid w:val="00B741AC"/>
    <w:rsid w:val="00B74385"/>
    <w:rsid w:val="00B745B6"/>
    <w:rsid w:val="00B74786"/>
    <w:rsid w:val="00B74864"/>
    <w:rsid w:val="00B748DB"/>
    <w:rsid w:val="00B74BAB"/>
    <w:rsid w:val="00B74C1E"/>
    <w:rsid w:val="00B751E6"/>
    <w:rsid w:val="00B7524F"/>
    <w:rsid w:val="00B759C8"/>
    <w:rsid w:val="00B75B12"/>
    <w:rsid w:val="00B762F0"/>
    <w:rsid w:val="00B76658"/>
    <w:rsid w:val="00B76737"/>
    <w:rsid w:val="00B767DF"/>
    <w:rsid w:val="00B7687E"/>
    <w:rsid w:val="00B768C4"/>
    <w:rsid w:val="00B76C05"/>
    <w:rsid w:val="00B76C91"/>
    <w:rsid w:val="00B76CD9"/>
    <w:rsid w:val="00B77174"/>
    <w:rsid w:val="00B77340"/>
    <w:rsid w:val="00B77901"/>
    <w:rsid w:val="00B77DBB"/>
    <w:rsid w:val="00B80053"/>
    <w:rsid w:val="00B804DD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E50"/>
    <w:rsid w:val="00B82EEF"/>
    <w:rsid w:val="00B82F45"/>
    <w:rsid w:val="00B835E3"/>
    <w:rsid w:val="00B837CA"/>
    <w:rsid w:val="00B83B09"/>
    <w:rsid w:val="00B83DFB"/>
    <w:rsid w:val="00B840CC"/>
    <w:rsid w:val="00B845E6"/>
    <w:rsid w:val="00B84715"/>
    <w:rsid w:val="00B8482A"/>
    <w:rsid w:val="00B84898"/>
    <w:rsid w:val="00B84C53"/>
    <w:rsid w:val="00B84D43"/>
    <w:rsid w:val="00B851C3"/>
    <w:rsid w:val="00B85757"/>
    <w:rsid w:val="00B85792"/>
    <w:rsid w:val="00B85A41"/>
    <w:rsid w:val="00B85E4C"/>
    <w:rsid w:val="00B85F14"/>
    <w:rsid w:val="00B860AB"/>
    <w:rsid w:val="00B86173"/>
    <w:rsid w:val="00B861A7"/>
    <w:rsid w:val="00B861E8"/>
    <w:rsid w:val="00B8655C"/>
    <w:rsid w:val="00B86860"/>
    <w:rsid w:val="00B8686E"/>
    <w:rsid w:val="00B86E04"/>
    <w:rsid w:val="00B86E2B"/>
    <w:rsid w:val="00B872C3"/>
    <w:rsid w:val="00B87409"/>
    <w:rsid w:val="00B87645"/>
    <w:rsid w:val="00B877A1"/>
    <w:rsid w:val="00B87E2B"/>
    <w:rsid w:val="00B903CF"/>
    <w:rsid w:val="00B90848"/>
    <w:rsid w:val="00B918FF"/>
    <w:rsid w:val="00B91A7E"/>
    <w:rsid w:val="00B91DF3"/>
    <w:rsid w:val="00B92765"/>
    <w:rsid w:val="00B9298D"/>
    <w:rsid w:val="00B92B9E"/>
    <w:rsid w:val="00B92C4A"/>
    <w:rsid w:val="00B92E48"/>
    <w:rsid w:val="00B92E83"/>
    <w:rsid w:val="00B92FD4"/>
    <w:rsid w:val="00B9320A"/>
    <w:rsid w:val="00B933F6"/>
    <w:rsid w:val="00B939FE"/>
    <w:rsid w:val="00B93C82"/>
    <w:rsid w:val="00B940D7"/>
    <w:rsid w:val="00B941E6"/>
    <w:rsid w:val="00B943F5"/>
    <w:rsid w:val="00B94D84"/>
    <w:rsid w:val="00B94D9C"/>
    <w:rsid w:val="00B95295"/>
    <w:rsid w:val="00B954ED"/>
    <w:rsid w:val="00B95537"/>
    <w:rsid w:val="00B95854"/>
    <w:rsid w:val="00B95ACE"/>
    <w:rsid w:val="00B95D4B"/>
    <w:rsid w:val="00B95F51"/>
    <w:rsid w:val="00B960D1"/>
    <w:rsid w:val="00B9685A"/>
    <w:rsid w:val="00B96A52"/>
    <w:rsid w:val="00B96AC5"/>
    <w:rsid w:val="00B96B92"/>
    <w:rsid w:val="00B96D5F"/>
    <w:rsid w:val="00B96DDC"/>
    <w:rsid w:val="00B96E6D"/>
    <w:rsid w:val="00B9732F"/>
    <w:rsid w:val="00B9736E"/>
    <w:rsid w:val="00B97568"/>
    <w:rsid w:val="00B97641"/>
    <w:rsid w:val="00B9768B"/>
    <w:rsid w:val="00B97B34"/>
    <w:rsid w:val="00B97C6D"/>
    <w:rsid w:val="00BA00DC"/>
    <w:rsid w:val="00BA0210"/>
    <w:rsid w:val="00BA04CE"/>
    <w:rsid w:val="00BA0739"/>
    <w:rsid w:val="00BA077C"/>
    <w:rsid w:val="00BA082A"/>
    <w:rsid w:val="00BA0C49"/>
    <w:rsid w:val="00BA0DFB"/>
    <w:rsid w:val="00BA0E21"/>
    <w:rsid w:val="00BA1341"/>
    <w:rsid w:val="00BA1E52"/>
    <w:rsid w:val="00BA212B"/>
    <w:rsid w:val="00BA2298"/>
    <w:rsid w:val="00BA2364"/>
    <w:rsid w:val="00BA23B3"/>
    <w:rsid w:val="00BA2639"/>
    <w:rsid w:val="00BA26CF"/>
    <w:rsid w:val="00BA292D"/>
    <w:rsid w:val="00BA3089"/>
    <w:rsid w:val="00BA36C7"/>
    <w:rsid w:val="00BA3BBE"/>
    <w:rsid w:val="00BA3DE2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8"/>
    <w:rsid w:val="00BA580C"/>
    <w:rsid w:val="00BA5C65"/>
    <w:rsid w:val="00BA5F81"/>
    <w:rsid w:val="00BA5FB5"/>
    <w:rsid w:val="00BA613E"/>
    <w:rsid w:val="00BA6276"/>
    <w:rsid w:val="00BA630A"/>
    <w:rsid w:val="00BA647E"/>
    <w:rsid w:val="00BA64B1"/>
    <w:rsid w:val="00BA6505"/>
    <w:rsid w:val="00BA6577"/>
    <w:rsid w:val="00BA66DC"/>
    <w:rsid w:val="00BA6802"/>
    <w:rsid w:val="00BA699B"/>
    <w:rsid w:val="00BA69EC"/>
    <w:rsid w:val="00BA6D33"/>
    <w:rsid w:val="00BA70AD"/>
    <w:rsid w:val="00BA7100"/>
    <w:rsid w:val="00BA73E2"/>
    <w:rsid w:val="00BA7663"/>
    <w:rsid w:val="00BA7B88"/>
    <w:rsid w:val="00BA7D4F"/>
    <w:rsid w:val="00BB0362"/>
    <w:rsid w:val="00BB03D7"/>
    <w:rsid w:val="00BB049E"/>
    <w:rsid w:val="00BB07F2"/>
    <w:rsid w:val="00BB0AEE"/>
    <w:rsid w:val="00BB1B88"/>
    <w:rsid w:val="00BB1DC5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AA7"/>
    <w:rsid w:val="00BB4B39"/>
    <w:rsid w:val="00BB4D06"/>
    <w:rsid w:val="00BB5B44"/>
    <w:rsid w:val="00BB5B8C"/>
    <w:rsid w:val="00BB5DA1"/>
    <w:rsid w:val="00BB61EB"/>
    <w:rsid w:val="00BB6261"/>
    <w:rsid w:val="00BB6675"/>
    <w:rsid w:val="00BB66B1"/>
    <w:rsid w:val="00BB6873"/>
    <w:rsid w:val="00BB68B0"/>
    <w:rsid w:val="00BB6AA8"/>
    <w:rsid w:val="00BB6EAE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1CB0"/>
    <w:rsid w:val="00BC2665"/>
    <w:rsid w:val="00BC2E1F"/>
    <w:rsid w:val="00BC3061"/>
    <w:rsid w:val="00BC3286"/>
    <w:rsid w:val="00BC38BB"/>
    <w:rsid w:val="00BC3A73"/>
    <w:rsid w:val="00BC3B4B"/>
    <w:rsid w:val="00BC3BA6"/>
    <w:rsid w:val="00BC3D41"/>
    <w:rsid w:val="00BC3D4D"/>
    <w:rsid w:val="00BC3F29"/>
    <w:rsid w:val="00BC409F"/>
    <w:rsid w:val="00BC41F4"/>
    <w:rsid w:val="00BC456D"/>
    <w:rsid w:val="00BC48AB"/>
    <w:rsid w:val="00BC53D5"/>
    <w:rsid w:val="00BC548D"/>
    <w:rsid w:val="00BC5964"/>
    <w:rsid w:val="00BC5A35"/>
    <w:rsid w:val="00BC5F4D"/>
    <w:rsid w:val="00BC63F7"/>
    <w:rsid w:val="00BC65B3"/>
    <w:rsid w:val="00BC69C0"/>
    <w:rsid w:val="00BC6B79"/>
    <w:rsid w:val="00BC6D06"/>
    <w:rsid w:val="00BC6E23"/>
    <w:rsid w:val="00BC6F42"/>
    <w:rsid w:val="00BC7089"/>
    <w:rsid w:val="00BC71FA"/>
    <w:rsid w:val="00BC77D3"/>
    <w:rsid w:val="00BC7A3F"/>
    <w:rsid w:val="00BC7A78"/>
    <w:rsid w:val="00BC7CC9"/>
    <w:rsid w:val="00BD00FD"/>
    <w:rsid w:val="00BD0ACA"/>
    <w:rsid w:val="00BD146B"/>
    <w:rsid w:val="00BD15E9"/>
    <w:rsid w:val="00BD16C9"/>
    <w:rsid w:val="00BD1E03"/>
    <w:rsid w:val="00BD2011"/>
    <w:rsid w:val="00BD2929"/>
    <w:rsid w:val="00BD3166"/>
    <w:rsid w:val="00BD3376"/>
    <w:rsid w:val="00BD361B"/>
    <w:rsid w:val="00BD3741"/>
    <w:rsid w:val="00BD39DE"/>
    <w:rsid w:val="00BD43E0"/>
    <w:rsid w:val="00BD454A"/>
    <w:rsid w:val="00BD4674"/>
    <w:rsid w:val="00BD4946"/>
    <w:rsid w:val="00BD4A82"/>
    <w:rsid w:val="00BD50FC"/>
    <w:rsid w:val="00BD5339"/>
    <w:rsid w:val="00BD55B6"/>
    <w:rsid w:val="00BD55FE"/>
    <w:rsid w:val="00BD5942"/>
    <w:rsid w:val="00BD5A52"/>
    <w:rsid w:val="00BD5B37"/>
    <w:rsid w:val="00BD5B4D"/>
    <w:rsid w:val="00BD5D64"/>
    <w:rsid w:val="00BD5EFA"/>
    <w:rsid w:val="00BD6AB0"/>
    <w:rsid w:val="00BD6B17"/>
    <w:rsid w:val="00BD6B70"/>
    <w:rsid w:val="00BD6D37"/>
    <w:rsid w:val="00BD6DED"/>
    <w:rsid w:val="00BD6EB7"/>
    <w:rsid w:val="00BD6F08"/>
    <w:rsid w:val="00BD700C"/>
    <w:rsid w:val="00BD73C1"/>
    <w:rsid w:val="00BD76EC"/>
    <w:rsid w:val="00BD76F8"/>
    <w:rsid w:val="00BE07C4"/>
    <w:rsid w:val="00BE08DD"/>
    <w:rsid w:val="00BE1110"/>
    <w:rsid w:val="00BE17DC"/>
    <w:rsid w:val="00BE1B5B"/>
    <w:rsid w:val="00BE1FC9"/>
    <w:rsid w:val="00BE21F9"/>
    <w:rsid w:val="00BE2480"/>
    <w:rsid w:val="00BE24D6"/>
    <w:rsid w:val="00BE2514"/>
    <w:rsid w:val="00BE271E"/>
    <w:rsid w:val="00BE2858"/>
    <w:rsid w:val="00BE2AC1"/>
    <w:rsid w:val="00BE2BA4"/>
    <w:rsid w:val="00BE2C6C"/>
    <w:rsid w:val="00BE2D03"/>
    <w:rsid w:val="00BE2E17"/>
    <w:rsid w:val="00BE3048"/>
    <w:rsid w:val="00BE304F"/>
    <w:rsid w:val="00BE3758"/>
    <w:rsid w:val="00BE3863"/>
    <w:rsid w:val="00BE396E"/>
    <w:rsid w:val="00BE3A43"/>
    <w:rsid w:val="00BE3B31"/>
    <w:rsid w:val="00BE3B48"/>
    <w:rsid w:val="00BE3D20"/>
    <w:rsid w:val="00BE3E55"/>
    <w:rsid w:val="00BE441E"/>
    <w:rsid w:val="00BE485A"/>
    <w:rsid w:val="00BE48F9"/>
    <w:rsid w:val="00BE4CB9"/>
    <w:rsid w:val="00BE4F63"/>
    <w:rsid w:val="00BE519A"/>
    <w:rsid w:val="00BE5301"/>
    <w:rsid w:val="00BE554B"/>
    <w:rsid w:val="00BE5C37"/>
    <w:rsid w:val="00BE5E65"/>
    <w:rsid w:val="00BE5E96"/>
    <w:rsid w:val="00BE607B"/>
    <w:rsid w:val="00BE60A9"/>
    <w:rsid w:val="00BE6136"/>
    <w:rsid w:val="00BE619C"/>
    <w:rsid w:val="00BE6328"/>
    <w:rsid w:val="00BE6671"/>
    <w:rsid w:val="00BE6677"/>
    <w:rsid w:val="00BE667B"/>
    <w:rsid w:val="00BE6860"/>
    <w:rsid w:val="00BE6CDC"/>
    <w:rsid w:val="00BE6D9C"/>
    <w:rsid w:val="00BE6E9C"/>
    <w:rsid w:val="00BE7101"/>
    <w:rsid w:val="00BE7A2F"/>
    <w:rsid w:val="00BE7AA7"/>
    <w:rsid w:val="00BE7D6D"/>
    <w:rsid w:val="00BE7E08"/>
    <w:rsid w:val="00BF001E"/>
    <w:rsid w:val="00BF014C"/>
    <w:rsid w:val="00BF0404"/>
    <w:rsid w:val="00BF0927"/>
    <w:rsid w:val="00BF0B34"/>
    <w:rsid w:val="00BF0BF9"/>
    <w:rsid w:val="00BF0E06"/>
    <w:rsid w:val="00BF0E10"/>
    <w:rsid w:val="00BF15E8"/>
    <w:rsid w:val="00BF1753"/>
    <w:rsid w:val="00BF183D"/>
    <w:rsid w:val="00BF191C"/>
    <w:rsid w:val="00BF1A39"/>
    <w:rsid w:val="00BF2148"/>
    <w:rsid w:val="00BF218A"/>
    <w:rsid w:val="00BF23EA"/>
    <w:rsid w:val="00BF2517"/>
    <w:rsid w:val="00BF2727"/>
    <w:rsid w:val="00BF2847"/>
    <w:rsid w:val="00BF294B"/>
    <w:rsid w:val="00BF2C02"/>
    <w:rsid w:val="00BF2E5D"/>
    <w:rsid w:val="00BF2F78"/>
    <w:rsid w:val="00BF3027"/>
    <w:rsid w:val="00BF3331"/>
    <w:rsid w:val="00BF35BC"/>
    <w:rsid w:val="00BF3621"/>
    <w:rsid w:val="00BF36D7"/>
    <w:rsid w:val="00BF36EC"/>
    <w:rsid w:val="00BF3C31"/>
    <w:rsid w:val="00BF3D0B"/>
    <w:rsid w:val="00BF423D"/>
    <w:rsid w:val="00BF4830"/>
    <w:rsid w:val="00BF48C7"/>
    <w:rsid w:val="00BF4A41"/>
    <w:rsid w:val="00BF4C31"/>
    <w:rsid w:val="00BF4CC3"/>
    <w:rsid w:val="00BF5015"/>
    <w:rsid w:val="00BF505F"/>
    <w:rsid w:val="00BF5111"/>
    <w:rsid w:val="00BF5366"/>
    <w:rsid w:val="00BF58A5"/>
    <w:rsid w:val="00BF5911"/>
    <w:rsid w:val="00BF5A0E"/>
    <w:rsid w:val="00BF5AF9"/>
    <w:rsid w:val="00BF5F4A"/>
    <w:rsid w:val="00BF5FE5"/>
    <w:rsid w:val="00BF608F"/>
    <w:rsid w:val="00BF6680"/>
    <w:rsid w:val="00BF691E"/>
    <w:rsid w:val="00BF69EF"/>
    <w:rsid w:val="00BF6B90"/>
    <w:rsid w:val="00BF6FEE"/>
    <w:rsid w:val="00BF733B"/>
    <w:rsid w:val="00BF745D"/>
    <w:rsid w:val="00BF7892"/>
    <w:rsid w:val="00BF7B91"/>
    <w:rsid w:val="00C000F2"/>
    <w:rsid w:val="00C006A6"/>
    <w:rsid w:val="00C0097A"/>
    <w:rsid w:val="00C01286"/>
    <w:rsid w:val="00C01564"/>
    <w:rsid w:val="00C0156A"/>
    <w:rsid w:val="00C01593"/>
    <w:rsid w:val="00C01648"/>
    <w:rsid w:val="00C01E42"/>
    <w:rsid w:val="00C02113"/>
    <w:rsid w:val="00C02162"/>
    <w:rsid w:val="00C024D4"/>
    <w:rsid w:val="00C027A4"/>
    <w:rsid w:val="00C02881"/>
    <w:rsid w:val="00C02FE6"/>
    <w:rsid w:val="00C034E0"/>
    <w:rsid w:val="00C04390"/>
    <w:rsid w:val="00C043AB"/>
    <w:rsid w:val="00C046DB"/>
    <w:rsid w:val="00C04A1B"/>
    <w:rsid w:val="00C04B11"/>
    <w:rsid w:val="00C04DC9"/>
    <w:rsid w:val="00C04DE0"/>
    <w:rsid w:val="00C04DEE"/>
    <w:rsid w:val="00C05173"/>
    <w:rsid w:val="00C051C7"/>
    <w:rsid w:val="00C054CF"/>
    <w:rsid w:val="00C054E5"/>
    <w:rsid w:val="00C05553"/>
    <w:rsid w:val="00C0555D"/>
    <w:rsid w:val="00C05F3F"/>
    <w:rsid w:val="00C06397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1F50"/>
    <w:rsid w:val="00C1219E"/>
    <w:rsid w:val="00C126F8"/>
    <w:rsid w:val="00C12810"/>
    <w:rsid w:val="00C12941"/>
    <w:rsid w:val="00C12A53"/>
    <w:rsid w:val="00C12D98"/>
    <w:rsid w:val="00C12E2F"/>
    <w:rsid w:val="00C12EA7"/>
    <w:rsid w:val="00C12EDD"/>
    <w:rsid w:val="00C130F0"/>
    <w:rsid w:val="00C134DA"/>
    <w:rsid w:val="00C13A18"/>
    <w:rsid w:val="00C13DA2"/>
    <w:rsid w:val="00C13DC7"/>
    <w:rsid w:val="00C13F48"/>
    <w:rsid w:val="00C141A9"/>
    <w:rsid w:val="00C142AE"/>
    <w:rsid w:val="00C142C0"/>
    <w:rsid w:val="00C1453F"/>
    <w:rsid w:val="00C14BA7"/>
    <w:rsid w:val="00C14C2B"/>
    <w:rsid w:val="00C14C75"/>
    <w:rsid w:val="00C14D12"/>
    <w:rsid w:val="00C14FF0"/>
    <w:rsid w:val="00C150B1"/>
    <w:rsid w:val="00C153E3"/>
    <w:rsid w:val="00C158D7"/>
    <w:rsid w:val="00C15978"/>
    <w:rsid w:val="00C15F1E"/>
    <w:rsid w:val="00C16279"/>
    <w:rsid w:val="00C1674D"/>
    <w:rsid w:val="00C16A54"/>
    <w:rsid w:val="00C16ACA"/>
    <w:rsid w:val="00C16B4D"/>
    <w:rsid w:val="00C16BD3"/>
    <w:rsid w:val="00C16DAE"/>
    <w:rsid w:val="00C170A5"/>
    <w:rsid w:val="00C1748A"/>
    <w:rsid w:val="00C1751B"/>
    <w:rsid w:val="00C177EE"/>
    <w:rsid w:val="00C1787B"/>
    <w:rsid w:val="00C17A8C"/>
    <w:rsid w:val="00C17C65"/>
    <w:rsid w:val="00C17FDF"/>
    <w:rsid w:val="00C2030C"/>
    <w:rsid w:val="00C204C2"/>
    <w:rsid w:val="00C207F4"/>
    <w:rsid w:val="00C20AF0"/>
    <w:rsid w:val="00C20FF6"/>
    <w:rsid w:val="00C210E1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2A5B"/>
    <w:rsid w:val="00C23036"/>
    <w:rsid w:val="00C23145"/>
    <w:rsid w:val="00C237B9"/>
    <w:rsid w:val="00C23A18"/>
    <w:rsid w:val="00C23AD4"/>
    <w:rsid w:val="00C23C09"/>
    <w:rsid w:val="00C23C78"/>
    <w:rsid w:val="00C23E5B"/>
    <w:rsid w:val="00C24043"/>
    <w:rsid w:val="00C242B7"/>
    <w:rsid w:val="00C24346"/>
    <w:rsid w:val="00C24406"/>
    <w:rsid w:val="00C24491"/>
    <w:rsid w:val="00C24781"/>
    <w:rsid w:val="00C2482F"/>
    <w:rsid w:val="00C24ED8"/>
    <w:rsid w:val="00C261A2"/>
    <w:rsid w:val="00C26470"/>
    <w:rsid w:val="00C267CB"/>
    <w:rsid w:val="00C27235"/>
    <w:rsid w:val="00C27497"/>
    <w:rsid w:val="00C278CF"/>
    <w:rsid w:val="00C27B16"/>
    <w:rsid w:val="00C27BEC"/>
    <w:rsid w:val="00C27E85"/>
    <w:rsid w:val="00C302B1"/>
    <w:rsid w:val="00C3092E"/>
    <w:rsid w:val="00C30CA1"/>
    <w:rsid w:val="00C31253"/>
    <w:rsid w:val="00C31326"/>
    <w:rsid w:val="00C313C1"/>
    <w:rsid w:val="00C319B0"/>
    <w:rsid w:val="00C31A5D"/>
    <w:rsid w:val="00C31B67"/>
    <w:rsid w:val="00C31BAD"/>
    <w:rsid w:val="00C323B4"/>
    <w:rsid w:val="00C3275F"/>
    <w:rsid w:val="00C32AAE"/>
    <w:rsid w:val="00C332F7"/>
    <w:rsid w:val="00C33324"/>
    <w:rsid w:val="00C334A7"/>
    <w:rsid w:val="00C33682"/>
    <w:rsid w:val="00C33799"/>
    <w:rsid w:val="00C3402B"/>
    <w:rsid w:val="00C34496"/>
    <w:rsid w:val="00C34525"/>
    <w:rsid w:val="00C34578"/>
    <w:rsid w:val="00C34844"/>
    <w:rsid w:val="00C348E7"/>
    <w:rsid w:val="00C34AC8"/>
    <w:rsid w:val="00C35397"/>
    <w:rsid w:val="00C35688"/>
    <w:rsid w:val="00C35AB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75A"/>
    <w:rsid w:val="00C36E50"/>
    <w:rsid w:val="00C372D5"/>
    <w:rsid w:val="00C374F9"/>
    <w:rsid w:val="00C375A4"/>
    <w:rsid w:val="00C377C9"/>
    <w:rsid w:val="00C378FD"/>
    <w:rsid w:val="00C37A08"/>
    <w:rsid w:val="00C37B2F"/>
    <w:rsid w:val="00C37C44"/>
    <w:rsid w:val="00C37F8D"/>
    <w:rsid w:val="00C40165"/>
    <w:rsid w:val="00C405AC"/>
    <w:rsid w:val="00C406BD"/>
    <w:rsid w:val="00C409F4"/>
    <w:rsid w:val="00C40A61"/>
    <w:rsid w:val="00C40F9B"/>
    <w:rsid w:val="00C41427"/>
    <w:rsid w:val="00C41456"/>
    <w:rsid w:val="00C415E1"/>
    <w:rsid w:val="00C41825"/>
    <w:rsid w:val="00C41B52"/>
    <w:rsid w:val="00C41DED"/>
    <w:rsid w:val="00C42A7C"/>
    <w:rsid w:val="00C42E1B"/>
    <w:rsid w:val="00C42F2B"/>
    <w:rsid w:val="00C431DC"/>
    <w:rsid w:val="00C432E7"/>
    <w:rsid w:val="00C433A3"/>
    <w:rsid w:val="00C4391F"/>
    <w:rsid w:val="00C43E5D"/>
    <w:rsid w:val="00C44140"/>
    <w:rsid w:val="00C444D8"/>
    <w:rsid w:val="00C44542"/>
    <w:rsid w:val="00C44622"/>
    <w:rsid w:val="00C447B7"/>
    <w:rsid w:val="00C44973"/>
    <w:rsid w:val="00C44AA3"/>
    <w:rsid w:val="00C44F71"/>
    <w:rsid w:val="00C452AC"/>
    <w:rsid w:val="00C454EC"/>
    <w:rsid w:val="00C45D3A"/>
    <w:rsid w:val="00C46518"/>
    <w:rsid w:val="00C4656A"/>
    <w:rsid w:val="00C465D4"/>
    <w:rsid w:val="00C4689D"/>
    <w:rsid w:val="00C46E51"/>
    <w:rsid w:val="00C46FEE"/>
    <w:rsid w:val="00C471B8"/>
    <w:rsid w:val="00C471BF"/>
    <w:rsid w:val="00C4726B"/>
    <w:rsid w:val="00C47384"/>
    <w:rsid w:val="00C479BB"/>
    <w:rsid w:val="00C47A7A"/>
    <w:rsid w:val="00C47CE7"/>
    <w:rsid w:val="00C5025B"/>
    <w:rsid w:val="00C5038F"/>
    <w:rsid w:val="00C50549"/>
    <w:rsid w:val="00C507C7"/>
    <w:rsid w:val="00C50B98"/>
    <w:rsid w:val="00C50E23"/>
    <w:rsid w:val="00C50F40"/>
    <w:rsid w:val="00C51395"/>
    <w:rsid w:val="00C51B2F"/>
    <w:rsid w:val="00C51B5B"/>
    <w:rsid w:val="00C51D5C"/>
    <w:rsid w:val="00C52342"/>
    <w:rsid w:val="00C52363"/>
    <w:rsid w:val="00C523D0"/>
    <w:rsid w:val="00C52DD0"/>
    <w:rsid w:val="00C52F98"/>
    <w:rsid w:val="00C53001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854"/>
    <w:rsid w:val="00C54AD9"/>
    <w:rsid w:val="00C550A9"/>
    <w:rsid w:val="00C550F5"/>
    <w:rsid w:val="00C551C8"/>
    <w:rsid w:val="00C5584C"/>
    <w:rsid w:val="00C5592E"/>
    <w:rsid w:val="00C55DC8"/>
    <w:rsid w:val="00C55DE5"/>
    <w:rsid w:val="00C562BE"/>
    <w:rsid w:val="00C563F8"/>
    <w:rsid w:val="00C56AB0"/>
    <w:rsid w:val="00C56B99"/>
    <w:rsid w:val="00C56F54"/>
    <w:rsid w:val="00C5707C"/>
    <w:rsid w:val="00C5712A"/>
    <w:rsid w:val="00C571B5"/>
    <w:rsid w:val="00C573ED"/>
    <w:rsid w:val="00C576CF"/>
    <w:rsid w:val="00C577AC"/>
    <w:rsid w:val="00C57CD0"/>
    <w:rsid w:val="00C57F22"/>
    <w:rsid w:val="00C57F3F"/>
    <w:rsid w:val="00C6009B"/>
    <w:rsid w:val="00C6028F"/>
    <w:rsid w:val="00C604E8"/>
    <w:rsid w:val="00C60542"/>
    <w:rsid w:val="00C60E65"/>
    <w:rsid w:val="00C61282"/>
    <w:rsid w:val="00C615A4"/>
    <w:rsid w:val="00C615DB"/>
    <w:rsid w:val="00C61646"/>
    <w:rsid w:val="00C61A91"/>
    <w:rsid w:val="00C61D1D"/>
    <w:rsid w:val="00C61DFE"/>
    <w:rsid w:val="00C62280"/>
    <w:rsid w:val="00C622F5"/>
    <w:rsid w:val="00C624AB"/>
    <w:rsid w:val="00C624FE"/>
    <w:rsid w:val="00C625A4"/>
    <w:rsid w:val="00C62868"/>
    <w:rsid w:val="00C6296B"/>
    <w:rsid w:val="00C62974"/>
    <w:rsid w:val="00C62AF6"/>
    <w:rsid w:val="00C62C05"/>
    <w:rsid w:val="00C62F95"/>
    <w:rsid w:val="00C638DD"/>
    <w:rsid w:val="00C63B8C"/>
    <w:rsid w:val="00C63E54"/>
    <w:rsid w:val="00C64041"/>
    <w:rsid w:val="00C642B6"/>
    <w:rsid w:val="00C64487"/>
    <w:rsid w:val="00C645CD"/>
    <w:rsid w:val="00C646A3"/>
    <w:rsid w:val="00C64DC6"/>
    <w:rsid w:val="00C64F45"/>
    <w:rsid w:val="00C650C1"/>
    <w:rsid w:val="00C654C1"/>
    <w:rsid w:val="00C654ED"/>
    <w:rsid w:val="00C655BE"/>
    <w:rsid w:val="00C65610"/>
    <w:rsid w:val="00C656F1"/>
    <w:rsid w:val="00C65827"/>
    <w:rsid w:val="00C6601E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6D09"/>
    <w:rsid w:val="00C67859"/>
    <w:rsid w:val="00C67914"/>
    <w:rsid w:val="00C67994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06F"/>
    <w:rsid w:val="00C716A9"/>
    <w:rsid w:val="00C71EEF"/>
    <w:rsid w:val="00C72057"/>
    <w:rsid w:val="00C72135"/>
    <w:rsid w:val="00C72179"/>
    <w:rsid w:val="00C7243E"/>
    <w:rsid w:val="00C7268B"/>
    <w:rsid w:val="00C72A69"/>
    <w:rsid w:val="00C72BA6"/>
    <w:rsid w:val="00C734BD"/>
    <w:rsid w:val="00C73704"/>
    <w:rsid w:val="00C737B0"/>
    <w:rsid w:val="00C74776"/>
    <w:rsid w:val="00C747C5"/>
    <w:rsid w:val="00C74817"/>
    <w:rsid w:val="00C74AEA"/>
    <w:rsid w:val="00C752DA"/>
    <w:rsid w:val="00C758B4"/>
    <w:rsid w:val="00C759A1"/>
    <w:rsid w:val="00C75B95"/>
    <w:rsid w:val="00C75D7A"/>
    <w:rsid w:val="00C75E74"/>
    <w:rsid w:val="00C75F68"/>
    <w:rsid w:val="00C7631B"/>
    <w:rsid w:val="00C764E7"/>
    <w:rsid w:val="00C76BEA"/>
    <w:rsid w:val="00C76ED6"/>
    <w:rsid w:val="00C76F15"/>
    <w:rsid w:val="00C770C9"/>
    <w:rsid w:val="00C77218"/>
    <w:rsid w:val="00C77236"/>
    <w:rsid w:val="00C7748B"/>
    <w:rsid w:val="00C774AA"/>
    <w:rsid w:val="00C774EB"/>
    <w:rsid w:val="00C7776B"/>
    <w:rsid w:val="00C77D6C"/>
    <w:rsid w:val="00C77ED7"/>
    <w:rsid w:val="00C80298"/>
    <w:rsid w:val="00C8047B"/>
    <w:rsid w:val="00C804DD"/>
    <w:rsid w:val="00C80570"/>
    <w:rsid w:val="00C8060A"/>
    <w:rsid w:val="00C809DC"/>
    <w:rsid w:val="00C80AC8"/>
    <w:rsid w:val="00C80B91"/>
    <w:rsid w:val="00C815AB"/>
    <w:rsid w:val="00C81A17"/>
    <w:rsid w:val="00C81E76"/>
    <w:rsid w:val="00C81F16"/>
    <w:rsid w:val="00C827F6"/>
    <w:rsid w:val="00C828F5"/>
    <w:rsid w:val="00C82D74"/>
    <w:rsid w:val="00C830C3"/>
    <w:rsid w:val="00C83136"/>
    <w:rsid w:val="00C83195"/>
    <w:rsid w:val="00C832F1"/>
    <w:rsid w:val="00C837DD"/>
    <w:rsid w:val="00C83906"/>
    <w:rsid w:val="00C83F3E"/>
    <w:rsid w:val="00C8498B"/>
    <w:rsid w:val="00C85029"/>
    <w:rsid w:val="00C85403"/>
    <w:rsid w:val="00C85898"/>
    <w:rsid w:val="00C85A09"/>
    <w:rsid w:val="00C85DD8"/>
    <w:rsid w:val="00C86579"/>
    <w:rsid w:val="00C869AE"/>
    <w:rsid w:val="00C86D76"/>
    <w:rsid w:val="00C86D9E"/>
    <w:rsid w:val="00C8707E"/>
    <w:rsid w:val="00C870DB"/>
    <w:rsid w:val="00C8716A"/>
    <w:rsid w:val="00C87217"/>
    <w:rsid w:val="00C8740C"/>
    <w:rsid w:val="00C8776A"/>
    <w:rsid w:val="00C87861"/>
    <w:rsid w:val="00C87972"/>
    <w:rsid w:val="00C879AA"/>
    <w:rsid w:val="00C87AD2"/>
    <w:rsid w:val="00C87F19"/>
    <w:rsid w:val="00C87F86"/>
    <w:rsid w:val="00C9050F"/>
    <w:rsid w:val="00C90536"/>
    <w:rsid w:val="00C90551"/>
    <w:rsid w:val="00C90C44"/>
    <w:rsid w:val="00C90D36"/>
    <w:rsid w:val="00C910C5"/>
    <w:rsid w:val="00C9159E"/>
    <w:rsid w:val="00C919E3"/>
    <w:rsid w:val="00C91A08"/>
    <w:rsid w:val="00C91A17"/>
    <w:rsid w:val="00C91AFB"/>
    <w:rsid w:val="00C91DBA"/>
    <w:rsid w:val="00C92358"/>
    <w:rsid w:val="00C92638"/>
    <w:rsid w:val="00C92B2E"/>
    <w:rsid w:val="00C92C26"/>
    <w:rsid w:val="00C92EB1"/>
    <w:rsid w:val="00C932AB"/>
    <w:rsid w:val="00C934D5"/>
    <w:rsid w:val="00C9368A"/>
    <w:rsid w:val="00C936C8"/>
    <w:rsid w:val="00C937BB"/>
    <w:rsid w:val="00C9390B"/>
    <w:rsid w:val="00C93980"/>
    <w:rsid w:val="00C93BB1"/>
    <w:rsid w:val="00C943F7"/>
    <w:rsid w:val="00C9479C"/>
    <w:rsid w:val="00C94889"/>
    <w:rsid w:val="00C94C56"/>
    <w:rsid w:val="00C94C90"/>
    <w:rsid w:val="00C94F2D"/>
    <w:rsid w:val="00C95173"/>
    <w:rsid w:val="00C953E8"/>
    <w:rsid w:val="00C954C7"/>
    <w:rsid w:val="00C96058"/>
    <w:rsid w:val="00C96320"/>
    <w:rsid w:val="00C966D9"/>
    <w:rsid w:val="00C96759"/>
    <w:rsid w:val="00C96773"/>
    <w:rsid w:val="00C9680C"/>
    <w:rsid w:val="00C96A46"/>
    <w:rsid w:val="00C96BB4"/>
    <w:rsid w:val="00C96D56"/>
    <w:rsid w:val="00C97811"/>
    <w:rsid w:val="00C978BC"/>
    <w:rsid w:val="00C97A64"/>
    <w:rsid w:val="00C97D10"/>
    <w:rsid w:val="00C97D53"/>
    <w:rsid w:val="00CA02AB"/>
    <w:rsid w:val="00CA04DE"/>
    <w:rsid w:val="00CA0595"/>
    <w:rsid w:val="00CA09A9"/>
    <w:rsid w:val="00CA0B9E"/>
    <w:rsid w:val="00CA0C52"/>
    <w:rsid w:val="00CA10F9"/>
    <w:rsid w:val="00CA11CB"/>
    <w:rsid w:val="00CA11D5"/>
    <w:rsid w:val="00CA1A17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27F"/>
    <w:rsid w:val="00CA28AB"/>
    <w:rsid w:val="00CA2B5D"/>
    <w:rsid w:val="00CA325C"/>
    <w:rsid w:val="00CA3419"/>
    <w:rsid w:val="00CA34CF"/>
    <w:rsid w:val="00CA353F"/>
    <w:rsid w:val="00CA3609"/>
    <w:rsid w:val="00CA3D09"/>
    <w:rsid w:val="00CA3EBA"/>
    <w:rsid w:val="00CA3F49"/>
    <w:rsid w:val="00CA42A7"/>
    <w:rsid w:val="00CA4484"/>
    <w:rsid w:val="00CA46CA"/>
    <w:rsid w:val="00CA4721"/>
    <w:rsid w:val="00CA47D6"/>
    <w:rsid w:val="00CA4974"/>
    <w:rsid w:val="00CA4DB7"/>
    <w:rsid w:val="00CA508D"/>
    <w:rsid w:val="00CA5458"/>
    <w:rsid w:val="00CA57FA"/>
    <w:rsid w:val="00CA59E8"/>
    <w:rsid w:val="00CA6421"/>
    <w:rsid w:val="00CA671A"/>
    <w:rsid w:val="00CA68A1"/>
    <w:rsid w:val="00CA69D3"/>
    <w:rsid w:val="00CA6B0E"/>
    <w:rsid w:val="00CA71F0"/>
    <w:rsid w:val="00CA7422"/>
    <w:rsid w:val="00CA75E5"/>
    <w:rsid w:val="00CA75E7"/>
    <w:rsid w:val="00CA781F"/>
    <w:rsid w:val="00CA79BB"/>
    <w:rsid w:val="00CA7A5A"/>
    <w:rsid w:val="00CA7DD7"/>
    <w:rsid w:val="00CA7F4B"/>
    <w:rsid w:val="00CB006A"/>
    <w:rsid w:val="00CB018C"/>
    <w:rsid w:val="00CB024D"/>
    <w:rsid w:val="00CB0F41"/>
    <w:rsid w:val="00CB11AD"/>
    <w:rsid w:val="00CB15C7"/>
    <w:rsid w:val="00CB167E"/>
    <w:rsid w:val="00CB17C6"/>
    <w:rsid w:val="00CB19C0"/>
    <w:rsid w:val="00CB225F"/>
    <w:rsid w:val="00CB2567"/>
    <w:rsid w:val="00CB2582"/>
    <w:rsid w:val="00CB259C"/>
    <w:rsid w:val="00CB25A2"/>
    <w:rsid w:val="00CB2699"/>
    <w:rsid w:val="00CB26A7"/>
    <w:rsid w:val="00CB283C"/>
    <w:rsid w:val="00CB2B7B"/>
    <w:rsid w:val="00CB2D64"/>
    <w:rsid w:val="00CB2E53"/>
    <w:rsid w:val="00CB2FEE"/>
    <w:rsid w:val="00CB3403"/>
    <w:rsid w:val="00CB36E3"/>
    <w:rsid w:val="00CB3900"/>
    <w:rsid w:val="00CB3B09"/>
    <w:rsid w:val="00CB3F18"/>
    <w:rsid w:val="00CB4320"/>
    <w:rsid w:val="00CB4993"/>
    <w:rsid w:val="00CB4B87"/>
    <w:rsid w:val="00CB504E"/>
    <w:rsid w:val="00CB52C7"/>
    <w:rsid w:val="00CB5569"/>
    <w:rsid w:val="00CB55EC"/>
    <w:rsid w:val="00CB579E"/>
    <w:rsid w:val="00CB5BB6"/>
    <w:rsid w:val="00CB5C83"/>
    <w:rsid w:val="00CB5C8A"/>
    <w:rsid w:val="00CB5D65"/>
    <w:rsid w:val="00CB5EC8"/>
    <w:rsid w:val="00CB61D9"/>
    <w:rsid w:val="00CB61EA"/>
    <w:rsid w:val="00CB6394"/>
    <w:rsid w:val="00CB63E7"/>
    <w:rsid w:val="00CB680B"/>
    <w:rsid w:val="00CB6B1A"/>
    <w:rsid w:val="00CB6B98"/>
    <w:rsid w:val="00CB6CB2"/>
    <w:rsid w:val="00CB70CC"/>
    <w:rsid w:val="00CB71C8"/>
    <w:rsid w:val="00CB75F5"/>
    <w:rsid w:val="00CB771E"/>
    <w:rsid w:val="00CB7763"/>
    <w:rsid w:val="00CB7945"/>
    <w:rsid w:val="00CB7A0E"/>
    <w:rsid w:val="00CB7AE8"/>
    <w:rsid w:val="00CB7C17"/>
    <w:rsid w:val="00CB7C71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481"/>
    <w:rsid w:val="00CC15FC"/>
    <w:rsid w:val="00CC176D"/>
    <w:rsid w:val="00CC1841"/>
    <w:rsid w:val="00CC1895"/>
    <w:rsid w:val="00CC197A"/>
    <w:rsid w:val="00CC19D5"/>
    <w:rsid w:val="00CC1CC1"/>
    <w:rsid w:val="00CC1E88"/>
    <w:rsid w:val="00CC1FB3"/>
    <w:rsid w:val="00CC24E2"/>
    <w:rsid w:val="00CC250C"/>
    <w:rsid w:val="00CC26D4"/>
    <w:rsid w:val="00CC277C"/>
    <w:rsid w:val="00CC2B16"/>
    <w:rsid w:val="00CC2D44"/>
    <w:rsid w:val="00CC2E16"/>
    <w:rsid w:val="00CC2ED9"/>
    <w:rsid w:val="00CC32DB"/>
    <w:rsid w:val="00CC373E"/>
    <w:rsid w:val="00CC3BED"/>
    <w:rsid w:val="00CC3F2D"/>
    <w:rsid w:val="00CC477C"/>
    <w:rsid w:val="00CC509B"/>
    <w:rsid w:val="00CC50BD"/>
    <w:rsid w:val="00CC513D"/>
    <w:rsid w:val="00CC516F"/>
    <w:rsid w:val="00CC566C"/>
    <w:rsid w:val="00CC5921"/>
    <w:rsid w:val="00CC5CFA"/>
    <w:rsid w:val="00CC5D98"/>
    <w:rsid w:val="00CC5E8A"/>
    <w:rsid w:val="00CC5FFE"/>
    <w:rsid w:val="00CC64F5"/>
    <w:rsid w:val="00CC69B9"/>
    <w:rsid w:val="00CC6D0B"/>
    <w:rsid w:val="00CC712C"/>
    <w:rsid w:val="00CC72EE"/>
    <w:rsid w:val="00CC739A"/>
    <w:rsid w:val="00CC7A47"/>
    <w:rsid w:val="00CC7F1E"/>
    <w:rsid w:val="00CD0082"/>
    <w:rsid w:val="00CD04B3"/>
    <w:rsid w:val="00CD04E2"/>
    <w:rsid w:val="00CD0602"/>
    <w:rsid w:val="00CD0611"/>
    <w:rsid w:val="00CD0958"/>
    <w:rsid w:val="00CD0B0A"/>
    <w:rsid w:val="00CD0B4E"/>
    <w:rsid w:val="00CD0CDF"/>
    <w:rsid w:val="00CD0EA8"/>
    <w:rsid w:val="00CD0FDE"/>
    <w:rsid w:val="00CD129C"/>
    <w:rsid w:val="00CD12DC"/>
    <w:rsid w:val="00CD15AF"/>
    <w:rsid w:val="00CD1935"/>
    <w:rsid w:val="00CD1E43"/>
    <w:rsid w:val="00CD2A23"/>
    <w:rsid w:val="00CD2AEA"/>
    <w:rsid w:val="00CD2BBF"/>
    <w:rsid w:val="00CD2D88"/>
    <w:rsid w:val="00CD2F3D"/>
    <w:rsid w:val="00CD2FBA"/>
    <w:rsid w:val="00CD304E"/>
    <w:rsid w:val="00CD322E"/>
    <w:rsid w:val="00CD3237"/>
    <w:rsid w:val="00CD323E"/>
    <w:rsid w:val="00CD3406"/>
    <w:rsid w:val="00CD3474"/>
    <w:rsid w:val="00CD36F3"/>
    <w:rsid w:val="00CD37F5"/>
    <w:rsid w:val="00CD3885"/>
    <w:rsid w:val="00CD39C2"/>
    <w:rsid w:val="00CD3DD7"/>
    <w:rsid w:val="00CD3EA3"/>
    <w:rsid w:val="00CD3F51"/>
    <w:rsid w:val="00CD3F99"/>
    <w:rsid w:val="00CD4661"/>
    <w:rsid w:val="00CD4D01"/>
    <w:rsid w:val="00CD4FFC"/>
    <w:rsid w:val="00CD5087"/>
    <w:rsid w:val="00CD526B"/>
    <w:rsid w:val="00CD5486"/>
    <w:rsid w:val="00CD54F6"/>
    <w:rsid w:val="00CD57C4"/>
    <w:rsid w:val="00CD5CDB"/>
    <w:rsid w:val="00CD6001"/>
    <w:rsid w:val="00CD66AE"/>
    <w:rsid w:val="00CD670A"/>
    <w:rsid w:val="00CD6854"/>
    <w:rsid w:val="00CD697B"/>
    <w:rsid w:val="00CD6CC0"/>
    <w:rsid w:val="00CD6F74"/>
    <w:rsid w:val="00CD78BD"/>
    <w:rsid w:val="00CD7EF1"/>
    <w:rsid w:val="00CE0B27"/>
    <w:rsid w:val="00CE0C1C"/>
    <w:rsid w:val="00CE0E04"/>
    <w:rsid w:val="00CE10CD"/>
    <w:rsid w:val="00CE1270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6BF"/>
    <w:rsid w:val="00CE37AF"/>
    <w:rsid w:val="00CE4108"/>
    <w:rsid w:val="00CE4414"/>
    <w:rsid w:val="00CE4666"/>
    <w:rsid w:val="00CE46A0"/>
    <w:rsid w:val="00CE4CD3"/>
    <w:rsid w:val="00CE5189"/>
    <w:rsid w:val="00CE51BC"/>
    <w:rsid w:val="00CE550C"/>
    <w:rsid w:val="00CE551F"/>
    <w:rsid w:val="00CE57E8"/>
    <w:rsid w:val="00CE5C77"/>
    <w:rsid w:val="00CE5E43"/>
    <w:rsid w:val="00CE6ED5"/>
    <w:rsid w:val="00CE72F1"/>
    <w:rsid w:val="00CE7340"/>
    <w:rsid w:val="00CE73CA"/>
    <w:rsid w:val="00CE7532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0FA2"/>
    <w:rsid w:val="00CF12A7"/>
    <w:rsid w:val="00CF1494"/>
    <w:rsid w:val="00CF15D4"/>
    <w:rsid w:val="00CF1AB3"/>
    <w:rsid w:val="00CF1D02"/>
    <w:rsid w:val="00CF22F1"/>
    <w:rsid w:val="00CF23F3"/>
    <w:rsid w:val="00CF25EC"/>
    <w:rsid w:val="00CF28E8"/>
    <w:rsid w:val="00CF3224"/>
    <w:rsid w:val="00CF3230"/>
    <w:rsid w:val="00CF3298"/>
    <w:rsid w:val="00CF34C0"/>
    <w:rsid w:val="00CF34D9"/>
    <w:rsid w:val="00CF417F"/>
    <w:rsid w:val="00CF41C9"/>
    <w:rsid w:val="00CF4206"/>
    <w:rsid w:val="00CF4414"/>
    <w:rsid w:val="00CF451F"/>
    <w:rsid w:val="00CF4697"/>
    <w:rsid w:val="00CF4AF3"/>
    <w:rsid w:val="00CF55A1"/>
    <w:rsid w:val="00CF55DC"/>
    <w:rsid w:val="00CF561F"/>
    <w:rsid w:val="00CF5805"/>
    <w:rsid w:val="00CF58D8"/>
    <w:rsid w:val="00CF5E81"/>
    <w:rsid w:val="00CF6049"/>
    <w:rsid w:val="00CF6370"/>
    <w:rsid w:val="00CF6819"/>
    <w:rsid w:val="00CF6A53"/>
    <w:rsid w:val="00CF6DEC"/>
    <w:rsid w:val="00CF7037"/>
    <w:rsid w:val="00CF77B7"/>
    <w:rsid w:val="00CF77EC"/>
    <w:rsid w:val="00CF7F49"/>
    <w:rsid w:val="00D00625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6A2"/>
    <w:rsid w:val="00D0172F"/>
    <w:rsid w:val="00D01886"/>
    <w:rsid w:val="00D01EFA"/>
    <w:rsid w:val="00D02480"/>
    <w:rsid w:val="00D024A5"/>
    <w:rsid w:val="00D026E6"/>
    <w:rsid w:val="00D02C04"/>
    <w:rsid w:val="00D02CF7"/>
    <w:rsid w:val="00D02F41"/>
    <w:rsid w:val="00D03126"/>
    <w:rsid w:val="00D032D9"/>
    <w:rsid w:val="00D033A7"/>
    <w:rsid w:val="00D03C49"/>
    <w:rsid w:val="00D03FAE"/>
    <w:rsid w:val="00D0404E"/>
    <w:rsid w:val="00D0406D"/>
    <w:rsid w:val="00D04196"/>
    <w:rsid w:val="00D04297"/>
    <w:rsid w:val="00D042CF"/>
    <w:rsid w:val="00D0438F"/>
    <w:rsid w:val="00D04464"/>
    <w:rsid w:val="00D04857"/>
    <w:rsid w:val="00D04A52"/>
    <w:rsid w:val="00D04DA4"/>
    <w:rsid w:val="00D04F83"/>
    <w:rsid w:val="00D050A4"/>
    <w:rsid w:val="00D05163"/>
    <w:rsid w:val="00D0518D"/>
    <w:rsid w:val="00D054ED"/>
    <w:rsid w:val="00D059D3"/>
    <w:rsid w:val="00D05B41"/>
    <w:rsid w:val="00D05CC3"/>
    <w:rsid w:val="00D06090"/>
    <w:rsid w:val="00D0622D"/>
    <w:rsid w:val="00D062DD"/>
    <w:rsid w:val="00D0640E"/>
    <w:rsid w:val="00D069E3"/>
    <w:rsid w:val="00D06AF5"/>
    <w:rsid w:val="00D06D77"/>
    <w:rsid w:val="00D06F02"/>
    <w:rsid w:val="00D074E4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B87"/>
    <w:rsid w:val="00D10C4A"/>
    <w:rsid w:val="00D10E0E"/>
    <w:rsid w:val="00D10F1A"/>
    <w:rsid w:val="00D112E0"/>
    <w:rsid w:val="00D11329"/>
    <w:rsid w:val="00D115C5"/>
    <w:rsid w:val="00D11775"/>
    <w:rsid w:val="00D11B84"/>
    <w:rsid w:val="00D11C8B"/>
    <w:rsid w:val="00D1204B"/>
    <w:rsid w:val="00D126D2"/>
    <w:rsid w:val="00D1276B"/>
    <w:rsid w:val="00D127F4"/>
    <w:rsid w:val="00D13689"/>
    <w:rsid w:val="00D136E9"/>
    <w:rsid w:val="00D13BD9"/>
    <w:rsid w:val="00D13D29"/>
    <w:rsid w:val="00D13DD3"/>
    <w:rsid w:val="00D1400F"/>
    <w:rsid w:val="00D14071"/>
    <w:rsid w:val="00D14461"/>
    <w:rsid w:val="00D14584"/>
    <w:rsid w:val="00D145FE"/>
    <w:rsid w:val="00D146CD"/>
    <w:rsid w:val="00D147B5"/>
    <w:rsid w:val="00D149F2"/>
    <w:rsid w:val="00D14AE9"/>
    <w:rsid w:val="00D14B37"/>
    <w:rsid w:val="00D14C6A"/>
    <w:rsid w:val="00D15094"/>
    <w:rsid w:val="00D152E2"/>
    <w:rsid w:val="00D152F2"/>
    <w:rsid w:val="00D1532A"/>
    <w:rsid w:val="00D153FC"/>
    <w:rsid w:val="00D15BA8"/>
    <w:rsid w:val="00D15C9E"/>
    <w:rsid w:val="00D15CE8"/>
    <w:rsid w:val="00D16613"/>
    <w:rsid w:val="00D167C2"/>
    <w:rsid w:val="00D16ADA"/>
    <w:rsid w:val="00D16DD8"/>
    <w:rsid w:val="00D170AD"/>
    <w:rsid w:val="00D17348"/>
    <w:rsid w:val="00D1743C"/>
    <w:rsid w:val="00D174CA"/>
    <w:rsid w:val="00D175AB"/>
    <w:rsid w:val="00D177C5"/>
    <w:rsid w:val="00D1788F"/>
    <w:rsid w:val="00D179F0"/>
    <w:rsid w:val="00D17B35"/>
    <w:rsid w:val="00D17D93"/>
    <w:rsid w:val="00D2000B"/>
    <w:rsid w:val="00D20098"/>
    <w:rsid w:val="00D200C0"/>
    <w:rsid w:val="00D2017C"/>
    <w:rsid w:val="00D202E0"/>
    <w:rsid w:val="00D20375"/>
    <w:rsid w:val="00D20504"/>
    <w:rsid w:val="00D20611"/>
    <w:rsid w:val="00D20821"/>
    <w:rsid w:val="00D20B12"/>
    <w:rsid w:val="00D20C3F"/>
    <w:rsid w:val="00D20EE7"/>
    <w:rsid w:val="00D212E4"/>
    <w:rsid w:val="00D2144C"/>
    <w:rsid w:val="00D215AC"/>
    <w:rsid w:val="00D218A4"/>
    <w:rsid w:val="00D218C1"/>
    <w:rsid w:val="00D2195E"/>
    <w:rsid w:val="00D219A6"/>
    <w:rsid w:val="00D21DA3"/>
    <w:rsid w:val="00D21DDA"/>
    <w:rsid w:val="00D21E41"/>
    <w:rsid w:val="00D221FD"/>
    <w:rsid w:val="00D225DC"/>
    <w:rsid w:val="00D22C44"/>
    <w:rsid w:val="00D22E09"/>
    <w:rsid w:val="00D2310C"/>
    <w:rsid w:val="00D2362B"/>
    <w:rsid w:val="00D23873"/>
    <w:rsid w:val="00D238F1"/>
    <w:rsid w:val="00D23979"/>
    <w:rsid w:val="00D23E67"/>
    <w:rsid w:val="00D23F3C"/>
    <w:rsid w:val="00D241EB"/>
    <w:rsid w:val="00D24270"/>
    <w:rsid w:val="00D24388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6D4"/>
    <w:rsid w:val="00D26D8C"/>
    <w:rsid w:val="00D27009"/>
    <w:rsid w:val="00D272E6"/>
    <w:rsid w:val="00D27799"/>
    <w:rsid w:val="00D278B6"/>
    <w:rsid w:val="00D27BB2"/>
    <w:rsid w:val="00D27D6A"/>
    <w:rsid w:val="00D27E29"/>
    <w:rsid w:val="00D30050"/>
    <w:rsid w:val="00D3053D"/>
    <w:rsid w:val="00D30716"/>
    <w:rsid w:val="00D30B5F"/>
    <w:rsid w:val="00D31152"/>
    <w:rsid w:val="00D31286"/>
    <w:rsid w:val="00D315F9"/>
    <w:rsid w:val="00D317E9"/>
    <w:rsid w:val="00D31877"/>
    <w:rsid w:val="00D31C69"/>
    <w:rsid w:val="00D31DDA"/>
    <w:rsid w:val="00D32171"/>
    <w:rsid w:val="00D323C3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3EB"/>
    <w:rsid w:val="00D34403"/>
    <w:rsid w:val="00D34538"/>
    <w:rsid w:val="00D3456C"/>
    <w:rsid w:val="00D346EF"/>
    <w:rsid w:val="00D34858"/>
    <w:rsid w:val="00D34EF7"/>
    <w:rsid w:val="00D354DE"/>
    <w:rsid w:val="00D35995"/>
    <w:rsid w:val="00D35A0C"/>
    <w:rsid w:val="00D35A3A"/>
    <w:rsid w:val="00D35A3E"/>
    <w:rsid w:val="00D35A93"/>
    <w:rsid w:val="00D35F35"/>
    <w:rsid w:val="00D35FD1"/>
    <w:rsid w:val="00D362CF"/>
    <w:rsid w:val="00D3654E"/>
    <w:rsid w:val="00D36612"/>
    <w:rsid w:val="00D366F0"/>
    <w:rsid w:val="00D369CA"/>
    <w:rsid w:val="00D36ED5"/>
    <w:rsid w:val="00D36F70"/>
    <w:rsid w:val="00D373EF"/>
    <w:rsid w:val="00D37463"/>
    <w:rsid w:val="00D3767C"/>
    <w:rsid w:val="00D37971"/>
    <w:rsid w:val="00D379FD"/>
    <w:rsid w:val="00D37A72"/>
    <w:rsid w:val="00D37FC3"/>
    <w:rsid w:val="00D401A4"/>
    <w:rsid w:val="00D40344"/>
    <w:rsid w:val="00D40381"/>
    <w:rsid w:val="00D40391"/>
    <w:rsid w:val="00D409E0"/>
    <w:rsid w:val="00D40F36"/>
    <w:rsid w:val="00D413DB"/>
    <w:rsid w:val="00D414C0"/>
    <w:rsid w:val="00D4165B"/>
    <w:rsid w:val="00D41669"/>
    <w:rsid w:val="00D41C21"/>
    <w:rsid w:val="00D41E75"/>
    <w:rsid w:val="00D41FEA"/>
    <w:rsid w:val="00D427D4"/>
    <w:rsid w:val="00D42AAF"/>
    <w:rsid w:val="00D43085"/>
    <w:rsid w:val="00D4318E"/>
    <w:rsid w:val="00D431F6"/>
    <w:rsid w:val="00D43654"/>
    <w:rsid w:val="00D43BD6"/>
    <w:rsid w:val="00D43E7A"/>
    <w:rsid w:val="00D4436B"/>
    <w:rsid w:val="00D445A4"/>
    <w:rsid w:val="00D44603"/>
    <w:rsid w:val="00D44DCA"/>
    <w:rsid w:val="00D451EE"/>
    <w:rsid w:val="00D454E7"/>
    <w:rsid w:val="00D45577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CA2"/>
    <w:rsid w:val="00D50437"/>
    <w:rsid w:val="00D506B9"/>
    <w:rsid w:val="00D508CC"/>
    <w:rsid w:val="00D50987"/>
    <w:rsid w:val="00D50B84"/>
    <w:rsid w:val="00D50C86"/>
    <w:rsid w:val="00D50CAE"/>
    <w:rsid w:val="00D50CFF"/>
    <w:rsid w:val="00D50D48"/>
    <w:rsid w:val="00D51252"/>
    <w:rsid w:val="00D5150C"/>
    <w:rsid w:val="00D515D6"/>
    <w:rsid w:val="00D51923"/>
    <w:rsid w:val="00D519C2"/>
    <w:rsid w:val="00D51BB7"/>
    <w:rsid w:val="00D51E4F"/>
    <w:rsid w:val="00D51F81"/>
    <w:rsid w:val="00D51FC9"/>
    <w:rsid w:val="00D51FFA"/>
    <w:rsid w:val="00D520EE"/>
    <w:rsid w:val="00D5281D"/>
    <w:rsid w:val="00D52BB8"/>
    <w:rsid w:val="00D52F7C"/>
    <w:rsid w:val="00D532DA"/>
    <w:rsid w:val="00D5336F"/>
    <w:rsid w:val="00D535C4"/>
    <w:rsid w:val="00D536A6"/>
    <w:rsid w:val="00D53C16"/>
    <w:rsid w:val="00D53E09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64E"/>
    <w:rsid w:val="00D55910"/>
    <w:rsid w:val="00D55ABA"/>
    <w:rsid w:val="00D55D25"/>
    <w:rsid w:val="00D55D8E"/>
    <w:rsid w:val="00D562E3"/>
    <w:rsid w:val="00D5644C"/>
    <w:rsid w:val="00D564CA"/>
    <w:rsid w:val="00D568F6"/>
    <w:rsid w:val="00D56AFC"/>
    <w:rsid w:val="00D57427"/>
    <w:rsid w:val="00D576FD"/>
    <w:rsid w:val="00D57EF1"/>
    <w:rsid w:val="00D57FCC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704"/>
    <w:rsid w:val="00D61C09"/>
    <w:rsid w:val="00D62180"/>
    <w:rsid w:val="00D624D4"/>
    <w:rsid w:val="00D628FE"/>
    <w:rsid w:val="00D62F6C"/>
    <w:rsid w:val="00D62FF4"/>
    <w:rsid w:val="00D63524"/>
    <w:rsid w:val="00D63929"/>
    <w:rsid w:val="00D63A0E"/>
    <w:rsid w:val="00D63A62"/>
    <w:rsid w:val="00D63CBB"/>
    <w:rsid w:val="00D640B9"/>
    <w:rsid w:val="00D6432F"/>
    <w:rsid w:val="00D643DC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6D84"/>
    <w:rsid w:val="00D67307"/>
    <w:rsid w:val="00D679BD"/>
    <w:rsid w:val="00D679E4"/>
    <w:rsid w:val="00D67B8E"/>
    <w:rsid w:val="00D67E4B"/>
    <w:rsid w:val="00D67EA4"/>
    <w:rsid w:val="00D7013E"/>
    <w:rsid w:val="00D70466"/>
    <w:rsid w:val="00D7047F"/>
    <w:rsid w:val="00D70494"/>
    <w:rsid w:val="00D70A16"/>
    <w:rsid w:val="00D70A3C"/>
    <w:rsid w:val="00D70BDC"/>
    <w:rsid w:val="00D71139"/>
    <w:rsid w:val="00D7130E"/>
    <w:rsid w:val="00D71471"/>
    <w:rsid w:val="00D71911"/>
    <w:rsid w:val="00D71A66"/>
    <w:rsid w:val="00D71E36"/>
    <w:rsid w:val="00D72129"/>
    <w:rsid w:val="00D7220E"/>
    <w:rsid w:val="00D72367"/>
    <w:rsid w:val="00D72585"/>
    <w:rsid w:val="00D725E9"/>
    <w:rsid w:val="00D72A72"/>
    <w:rsid w:val="00D72D6F"/>
    <w:rsid w:val="00D72FDB"/>
    <w:rsid w:val="00D736B1"/>
    <w:rsid w:val="00D73894"/>
    <w:rsid w:val="00D73C91"/>
    <w:rsid w:val="00D73EC4"/>
    <w:rsid w:val="00D741FE"/>
    <w:rsid w:val="00D743CB"/>
    <w:rsid w:val="00D744A5"/>
    <w:rsid w:val="00D745C5"/>
    <w:rsid w:val="00D74D93"/>
    <w:rsid w:val="00D754C9"/>
    <w:rsid w:val="00D758FE"/>
    <w:rsid w:val="00D75CE8"/>
    <w:rsid w:val="00D75D6E"/>
    <w:rsid w:val="00D763CC"/>
    <w:rsid w:val="00D76863"/>
    <w:rsid w:val="00D7694B"/>
    <w:rsid w:val="00D76BB5"/>
    <w:rsid w:val="00D76D50"/>
    <w:rsid w:val="00D7755E"/>
    <w:rsid w:val="00D77772"/>
    <w:rsid w:val="00D77801"/>
    <w:rsid w:val="00D7799A"/>
    <w:rsid w:val="00D77A7B"/>
    <w:rsid w:val="00D77AE1"/>
    <w:rsid w:val="00D77D8D"/>
    <w:rsid w:val="00D77EF8"/>
    <w:rsid w:val="00D77F12"/>
    <w:rsid w:val="00D80619"/>
    <w:rsid w:val="00D8099E"/>
    <w:rsid w:val="00D809A7"/>
    <w:rsid w:val="00D80AD4"/>
    <w:rsid w:val="00D80C31"/>
    <w:rsid w:val="00D80E0E"/>
    <w:rsid w:val="00D81CEE"/>
    <w:rsid w:val="00D822C9"/>
    <w:rsid w:val="00D8250C"/>
    <w:rsid w:val="00D82628"/>
    <w:rsid w:val="00D82F80"/>
    <w:rsid w:val="00D83093"/>
    <w:rsid w:val="00D835B0"/>
    <w:rsid w:val="00D835CA"/>
    <w:rsid w:val="00D8369B"/>
    <w:rsid w:val="00D836E3"/>
    <w:rsid w:val="00D83768"/>
    <w:rsid w:val="00D838C6"/>
    <w:rsid w:val="00D8394C"/>
    <w:rsid w:val="00D83BA1"/>
    <w:rsid w:val="00D84287"/>
    <w:rsid w:val="00D8449B"/>
    <w:rsid w:val="00D84E1F"/>
    <w:rsid w:val="00D85060"/>
    <w:rsid w:val="00D85228"/>
    <w:rsid w:val="00D85726"/>
    <w:rsid w:val="00D85C12"/>
    <w:rsid w:val="00D85C82"/>
    <w:rsid w:val="00D85DD5"/>
    <w:rsid w:val="00D865B8"/>
    <w:rsid w:val="00D86AAC"/>
    <w:rsid w:val="00D86AF3"/>
    <w:rsid w:val="00D870A5"/>
    <w:rsid w:val="00D8710E"/>
    <w:rsid w:val="00D871C9"/>
    <w:rsid w:val="00D871D9"/>
    <w:rsid w:val="00D90029"/>
    <w:rsid w:val="00D900F8"/>
    <w:rsid w:val="00D901A5"/>
    <w:rsid w:val="00D903A5"/>
    <w:rsid w:val="00D905BB"/>
    <w:rsid w:val="00D90955"/>
    <w:rsid w:val="00D90A48"/>
    <w:rsid w:val="00D90A49"/>
    <w:rsid w:val="00D90A84"/>
    <w:rsid w:val="00D90AEA"/>
    <w:rsid w:val="00D90BCD"/>
    <w:rsid w:val="00D90D69"/>
    <w:rsid w:val="00D910BD"/>
    <w:rsid w:val="00D910CB"/>
    <w:rsid w:val="00D91220"/>
    <w:rsid w:val="00D913A3"/>
    <w:rsid w:val="00D9173C"/>
    <w:rsid w:val="00D917D4"/>
    <w:rsid w:val="00D9196E"/>
    <w:rsid w:val="00D919AB"/>
    <w:rsid w:val="00D91CA9"/>
    <w:rsid w:val="00D91E32"/>
    <w:rsid w:val="00D9211A"/>
    <w:rsid w:val="00D92587"/>
    <w:rsid w:val="00D92692"/>
    <w:rsid w:val="00D92DC1"/>
    <w:rsid w:val="00D92F01"/>
    <w:rsid w:val="00D93003"/>
    <w:rsid w:val="00D933C6"/>
    <w:rsid w:val="00D935A7"/>
    <w:rsid w:val="00D937EB"/>
    <w:rsid w:val="00D9388C"/>
    <w:rsid w:val="00D939F0"/>
    <w:rsid w:val="00D93D3A"/>
    <w:rsid w:val="00D9424A"/>
    <w:rsid w:val="00D946AF"/>
    <w:rsid w:val="00D94F2B"/>
    <w:rsid w:val="00D950BF"/>
    <w:rsid w:val="00D955B0"/>
    <w:rsid w:val="00D959AE"/>
    <w:rsid w:val="00D95A76"/>
    <w:rsid w:val="00D95EC4"/>
    <w:rsid w:val="00D960FB"/>
    <w:rsid w:val="00D96302"/>
    <w:rsid w:val="00D96DF5"/>
    <w:rsid w:val="00D96F16"/>
    <w:rsid w:val="00D96FE8"/>
    <w:rsid w:val="00D9710E"/>
    <w:rsid w:val="00D972DE"/>
    <w:rsid w:val="00D97314"/>
    <w:rsid w:val="00D97790"/>
    <w:rsid w:val="00D977D4"/>
    <w:rsid w:val="00D97B45"/>
    <w:rsid w:val="00D97D5F"/>
    <w:rsid w:val="00D97ED2"/>
    <w:rsid w:val="00DA01BE"/>
    <w:rsid w:val="00DA0367"/>
    <w:rsid w:val="00DA056F"/>
    <w:rsid w:val="00DA0685"/>
    <w:rsid w:val="00DA0841"/>
    <w:rsid w:val="00DA08F0"/>
    <w:rsid w:val="00DA0CC5"/>
    <w:rsid w:val="00DA1355"/>
    <w:rsid w:val="00DA1410"/>
    <w:rsid w:val="00DA155E"/>
    <w:rsid w:val="00DA1567"/>
    <w:rsid w:val="00DA20D7"/>
    <w:rsid w:val="00DA2112"/>
    <w:rsid w:val="00DA2167"/>
    <w:rsid w:val="00DA2A8C"/>
    <w:rsid w:val="00DA32EE"/>
    <w:rsid w:val="00DA369F"/>
    <w:rsid w:val="00DA37F2"/>
    <w:rsid w:val="00DA395C"/>
    <w:rsid w:val="00DA39B4"/>
    <w:rsid w:val="00DA39F1"/>
    <w:rsid w:val="00DA3BB2"/>
    <w:rsid w:val="00DA3FD1"/>
    <w:rsid w:val="00DA407C"/>
    <w:rsid w:val="00DA4692"/>
    <w:rsid w:val="00DA4A2B"/>
    <w:rsid w:val="00DA4CCB"/>
    <w:rsid w:val="00DA4DC3"/>
    <w:rsid w:val="00DA4FDF"/>
    <w:rsid w:val="00DA5120"/>
    <w:rsid w:val="00DA5464"/>
    <w:rsid w:val="00DA5769"/>
    <w:rsid w:val="00DA578B"/>
    <w:rsid w:val="00DA57BA"/>
    <w:rsid w:val="00DA5840"/>
    <w:rsid w:val="00DA5BB5"/>
    <w:rsid w:val="00DA6DAE"/>
    <w:rsid w:val="00DA6EE7"/>
    <w:rsid w:val="00DA7286"/>
    <w:rsid w:val="00DA7492"/>
    <w:rsid w:val="00DA7895"/>
    <w:rsid w:val="00DA7CF9"/>
    <w:rsid w:val="00DA7D3D"/>
    <w:rsid w:val="00DA7EDD"/>
    <w:rsid w:val="00DB008F"/>
    <w:rsid w:val="00DB00B5"/>
    <w:rsid w:val="00DB0120"/>
    <w:rsid w:val="00DB02D5"/>
    <w:rsid w:val="00DB0301"/>
    <w:rsid w:val="00DB0ED1"/>
    <w:rsid w:val="00DB10A0"/>
    <w:rsid w:val="00DB1346"/>
    <w:rsid w:val="00DB183F"/>
    <w:rsid w:val="00DB1D01"/>
    <w:rsid w:val="00DB215F"/>
    <w:rsid w:val="00DB2227"/>
    <w:rsid w:val="00DB242C"/>
    <w:rsid w:val="00DB2BFB"/>
    <w:rsid w:val="00DB2E88"/>
    <w:rsid w:val="00DB2EA9"/>
    <w:rsid w:val="00DB2F79"/>
    <w:rsid w:val="00DB3028"/>
    <w:rsid w:val="00DB37C1"/>
    <w:rsid w:val="00DB3ACC"/>
    <w:rsid w:val="00DB3FD7"/>
    <w:rsid w:val="00DB47A9"/>
    <w:rsid w:val="00DB49B6"/>
    <w:rsid w:val="00DB500D"/>
    <w:rsid w:val="00DB5133"/>
    <w:rsid w:val="00DB5165"/>
    <w:rsid w:val="00DB5365"/>
    <w:rsid w:val="00DB5508"/>
    <w:rsid w:val="00DB5580"/>
    <w:rsid w:val="00DB5621"/>
    <w:rsid w:val="00DB591A"/>
    <w:rsid w:val="00DB592F"/>
    <w:rsid w:val="00DB59AF"/>
    <w:rsid w:val="00DB5A1F"/>
    <w:rsid w:val="00DB5A45"/>
    <w:rsid w:val="00DB5B49"/>
    <w:rsid w:val="00DB6234"/>
    <w:rsid w:val="00DB66BD"/>
    <w:rsid w:val="00DB678D"/>
    <w:rsid w:val="00DB67A6"/>
    <w:rsid w:val="00DB6B97"/>
    <w:rsid w:val="00DB727B"/>
    <w:rsid w:val="00DB74F6"/>
    <w:rsid w:val="00DB783D"/>
    <w:rsid w:val="00DB789C"/>
    <w:rsid w:val="00DB7D30"/>
    <w:rsid w:val="00DC020F"/>
    <w:rsid w:val="00DC0383"/>
    <w:rsid w:val="00DC06FB"/>
    <w:rsid w:val="00DC09FD"/>
    <w:rsid w:val="00DC0AB4"/>
    <w:rsid w:val="00DC0B98"/>
    <w:rsid w:val="00DC0CE6"/>
    <w:rsid w:val="00DC0E85"/>
    <w:rsid w:val="00DC0FBE"/>
    <w:rsid w:val="00DC11A7"/>
    <w:rsid w:val="00DC1607"/>
    <w:rsid w:val="00DC1767"/>
    <w:rsid w:val="00DC21C8"/>
    <w:rsid w:val="00DC227B"/>
    <w:rsid w:val="00DC2351"/>
    <w:rsid w:val="00DC270B"/>
    <w:rsid w:val="00DC2893"/>
    <w:rsid w:val="00DC2C5E"/>
    <w:rsid w:val="00DC303D"/>
    <w:rsid w:val="00DC3455"/>
    <w:rsid w:val="00DC3676"/>
    <w:rsid w:val="00DC37E6"/>
    <w:rsid w:val="00DC3A02"/>
    <w:rsid w:val="00DC4063"/>
    <w:rsid w:val="00DC4083"/>
    <w:rsid w:val="00DC4089"/>
    <w:rsid w:val="00DC4393"/>
    <w:rsid w:val="00DC4866"/>
    <w:rsid w:val="00DC4F99"/>
    <w:rsid w:val="00DC522D"/>
    <w:rsid w:val="00DC5323"/>
    <w:rsid w:val="00DC539D"/>
    <w:rsid w:val="00DC5508"/>
    <w:rsid w:val="00DC5651"/>
    <w:rsid w:val="00DC5A75"/>
    <w:rsid w:val="00DC5E68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572"/>
    <w:rsid w:val="00DD08D1"/>
    <w:rsid w:val="00DD09F1"/>
    <w:rsid w:val="00DD0B98"/>
    <w:rsid w:val="00DD0C27"/>
    <w:rsid w:val="00DD0CEF"/>
    <w:rsid w:val="00DD0D01"/>
    <w:rsid w:val="00DD0E60"/>
    <w:rsid w:val="00DD1123"/>
    <w:rsid w:val="00DD12B9"/>
    <w:rsid w:val="00DD1439"/>
    <w:rsid w:val="00DD1472"/>
    <w:rsid w:val="00DD1FC5"/>
    <w:rsid w:val="00DD21F0"/>
    <w:rsid w:val="00DD2248"/>
    <w:rsid w:val="00DD22F9"/>
    <w:rsid w:val="00DD2884"/>
    <w:rsid w:val="00DD2969"/>
    <w:rsid w:val="00DD2993"/>
    <w:rsid w:val="00DD2BEC"/>
    <w:rsid w:val="00DD2C06"/>
    <w:rsid w:val="00DD3341"/>
    <w:rsid w:val="00DD34A6"/>
    <w:rsid w:val="00DD37DF"/>
    <w:rsid w:val="00DD3D22"/>
    <w:rsid w:val="00DD4603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12A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D7D13"/>
    <w:rsid w:val="00DE0213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1AA"/>
    <w:rsid w:val="00DE121F"/>
    <w:rsid w:val="00DE1305"/>
    <w:rsid w:val="00DE1740"/>
    <w:rsid w:val="00DE1975"/>
    <w:rsid w:val="00DE1995"/>
    <w:rsid w:val="00DE2178"/>
    <w:rsid w:val="00DE2402"/>
    <w:rsid w:val="00DE2476"/>
    <w:rsid w:val="00DE2A14"/>
    <w:rsid w:val="00DE2B9E"/>
    <w:rsid w:val="00DE2C5A"/>
    <w:rsid w:val="00DE2E4E"/>
    <w:rsid w:val="00DE2F47"/>
    <w:rsid w:val="00DE309B"/>
    <w:rsid w:val="00DE3298"/>
    <w:rsid w:val="00DE3723"/>
    <w:rsid w:val="00DE3766"/>
    <w:rsid w:val="00DE376B"/>
    <w:rsid w:val="00DE394A"/>
    <w:rsid w:val="00DE39E4"/>
    <w:rsid w:val="00DE3AA5"/>
    <w:rsid w:val="00DE3B99"/>
    <w:rsid w:val="00DE3C6A"/>
    <w:rsid w:val="00DE4814"/>
    <w:rsid w:val="00DE4950"/>
    <w:rsid w:val="00DE4C5D"/>
    <w:rsid w:val="00DE4D22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0B3"/>
    <w:rsid w:val="00DE74BA"/>
    <w:rsid w:val="00DE7CA2"/>
    <w:rsid w:val="00DE7CC9"/>
    <w:rsid w:val="00DE7F27"/>
    <w:rsid w:val="00DF00EF"/>
    <w:rsid w:val="00DF014A"/>
    <w:rsid w:val="00DF068B"/>
    <w:rsid w:val="00DF0D4B"/>
    <w:rsid w:val="00DF1217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938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97"/>
    <w:rsid w:val="00DF50A7"/>
    <w:rsid w:val="00DF51A2"/>
    <w:rsid w:val="00DF59CB"/>
    <w:rsid w:val="00DF5A42"/>
    <w:rsid w:val="00DF5B46"/>
    <w:rsid w:val="00DF5D5B"/>
    <w:rsid w:val="00DF5DA2"/>
    <w:rsid w:val="00DF6002"/>
    <w:rsid w:val="00DF61AF"/>
    <w:rsid w:val="00DF625B"/>
    <w:rsid w:val="00DF62C4"/>
    <w:rsid w:val="00DF6549"/>
    <w:rsid w:val="00DF69A0"/>
    <w:rsid w:val="00DF6B97"/>
    <w:rsid w:val="00DF6CBB"/>
    <w:rsid w:val="00DF7010"/>
    <w:rsid w:val="00DF7460"/>
    <w:rsid w:val="00DF76BF"/>
    <w:rsid w:val="00DF7B0A"/>
    <w:rsid w:val="00DF7B4E"/>
    <w:rsid w:val="00DF7B72"/>
    <w:rsid w:val="00DF7C3B"/>
    <w:rsid w:val="00DF7CB1"/>
    <w:rsid w:val="00DF7DCB"/>
    <w:rsid w:val="00DF7FE6"/>
    <w:rsid w:val="00E00075"/>
    <w:rsid w:val="00E0028A"/>
    <w:rsid w:val="00E004A9"/>
    <w:rsid w:val="00E0083E"/>
    <w:rsid w:val="00E00F89"/>
    <w:rsid w:val="00E01B8D"/>
    <w:rsid w:val="00E01CE7"/>
    <w:rsid w:val="00E01E6D"/>
    <w:rsid w:val="00E01FAB"/>
    <w:rsid w:val="00E0210E"/>
    <w:rsid w:val="00E02142"/>
    <w:rsid w:val="00E0231A"/>
    <w:rsid w:val="00E02432"/>
    <w:rsid w:val="00E02748"/>
    <w:rsid w:val="00E0280A"/>
    <w:rsid w:val="00E02CDB"/>
    <w:rsid w:val="00E02D35"/>
    <w:rsid w:val="00E02D4A"/>
    <w:rsid w:val="00E0315A"/>
    <w:rsid w:val="00E03231"/>
    <w:rsid w:val="00E0328C"/>
    <w:rsid w:val="00E03995"/>
    <w:rsid w:val="00E03C76"/>
    <w:rsid w:val="00E03DE5"/>
    <w:rsid w:val="00E0406F"/>
    <w:rsid w:val="00E040DA"/>
    <w:rsid w:val="00E0429F"/>
    <w:rsid w:val="00E04896"/>
    <w:rsid w:val="00E05068"/>
    <w:rsid w:val="00E056CD"/>
    <w:rsid w:val="00E057B9"/>
    <w:rsid w:val="00E059E6"/>
    <w:rsid w:val="00E05CCB"/>
    <w:rsid w:val="00E05DA5"/>
    <w:rsid w:val="00E05DFD"/>
    <w:rsid w:val="00E05E98"/>
    <w:rsid w:val="00E05ECB"/>
    <w:rsid w:val="00E05F7D"/>
    <w:rsid w:val="00E0691C"/>
    <w:rsid w:val="00E06A02"/>
    <w:rsid w:val="00E06BCC"/>
    <w:rsid w:val="00E06CAC"/>
    <w:rsid w:val="00E0718F"/>
    <w:rsid w:val="00E0759A"/>
    <w:rsid w:val="00E075B1"/>
    <w:rsid w:val="00E07613"/>
    <w:rsid w:val="00E076CC"/>
    <w:rsid w:val="00E07781"/>
    <w:rsid w:val="00E077A8"/>
    <w:rsid w:val="00E07C7A"/>
    <w:rsid w:val="00E07F39"/>
    <w:rsid w:val="00E10370"/>
    <w:rsid w:val="00E10863"/>
    <w:rsid w:val="00E10902"/>
    <w:rsid w:val="00E10B64"/>
    <w:rsid w:val="00E1117F"/>
    <w:rsid w:val="00E111D6"/>
    <w:rsid w:val="00E112DB"/>
    <w:rsid w:val="00E11527"/>
    <w:rsid w:val="00E11AED"/>
    <w:rsid w:val="00E12266"/>
    <w:rsid w:val="00E12586"/>
    <w:rsid w:val="00E127CE"/>
    <w:rsid w:val="00E128D7"/>
    <w:rsid w:val="00E13122"/>
    <w:rsid w:val="00E1344D"/>
    <w:rsid w:val="00E137D6"/>
    <w:rsid w:val="00E138FD"/>
    <w:rsid w:val="00E13914"/>
    <w:rsid w:val="00E13B63"/>
    <w:rsid w:val="00E13CCC"/>
    <w:rsid w:val="00E13FBE"/>
    <w:rsid w:val="00E14C63"/>
    <w:rsid w:val="00E14DE4"/>
    <w:rsid w:val="00E150B6"/>
    <w:rsid w:val="00E1518C"/>
    <w:rsid w:val="00E15864"/>
    <w:rsid w:val="00E16164"/>
    <w:rsid w:val="00E16182"/>
    <w:rsid w:val="00E163C5"/>
    <w:rsid w:val="00E1658C"/>
    <w:rsid w:val="00E168EC"/>
    <w:rsid w:val="00E16966"/>
    <w:rsid w:val="00E1697B"/>
    <w:rsid w:val="00E16C20"/>
    <w:rsid w:val="00E16CD4"/>
    <w:rsid w:val="00E171E6"/>
    <w:rsid w:val="00E17479"/>
    <w:rsid w:val="00E177F4"/>
    <w:rsid w:val="00E177F6"/>
    <w:rsid w:val="00E17800"/>
    <w:rsid w:val="00E17DE8"/>
    <w:rsid w:val="00E17F6E"/>
    <w:rsid w:val="00E2001C"/>
    <w:rsid w:val="00E20210"/>
    <w:rsid w:val="00E207C3"/>
    <w:rsid w:val="00E207C9"/>
    <w:rsid w:val="00E2084A"/>
    <w:rsid w:val="00E2093A"/>
    <w:rsid w:val="00E214D9"/>
    <w:rsid w:val="00E217ED"/>
    <w:rsid w:val="00E21A08"/>
    <w:rsid w:val="00E21AB0"/>
    <w:rsid w:val="00E21C4F"/>
    <w:rsid w:val="00E2235D"/>
    <w:rsid w:val="00E22904"/>
    <w:rsid w:val="00E22ABD"/>
    <w:rsid w:val="00E22C8E"/>
    <w:rsid w:val="00E22E29"/>
    <w:rsid w:val="00E23431"/>
    <w:rsid w:val="00E2378C"/>
    <w:rsid w:val="00E23970"/>
    <w:rsid w:val="00E23DE1"/>
    <w:rsid w:val="00E245EE"/>
    <w:rsid w:val="00E24DBB"/>
    <w:rsid w:val="00E24E76"/>
    <w:rsid w:val="00E25039"/>
    <w:rsid w:val="00E258C6"/>
    <w:rsid w:val="00E258C9"/>
    <w:rsid w:val="00E258F4"/>
    <w:rsid w:val="00E25A27"/>
    <w:rsid w:val="00E25A73"/>
    <w:rsid w:val="00E25BFB"/>
    <w:rsid w:val="00E25E93"/>
    <w:rsid w:val="00E26D70"/>
    <w:rsid w:val="00E26F98"/>
    <w:rsid w:val="00E26FE7"/>
    <w:rsid w:val="00E27029"/>
    <w:rsid w:val="00E270C2"/>
    <w:rsid w:val="00E27693"/>
    <w:rsid w:val="00E2770A"/>
    <w:rsid w:val="00E27802"/>
    <w:rsid w:val="00E27937"/>
    <w:rsid w:val="00E30219"/>
    <w:rsid w:val="00E304B2"/>
    <w:rsid w:val="00E304F1"/>
    <w:rsid w:val="00E3055E"/>
    <w:rsid w:val="00E3079A"/>
    <w:rsid w:val="00E307A2"/>
    <w:rsid w:val="00E30D7E"/>
    <w:rsid w:val="00E30DF2"/>
    <w:rsid w:val="00E314D6"/>
    <w:rsid w:val="00E3176D"/>
    <w:rsid w:val="00E31CB2"/>
    <w:rsid w:val="00E31DFF"/>
    <w:rsid w:val="00E32164"/>
    <w:rsid w:val="00E32235"/>
    <w:rsid w:val="00E32396"/>
    <w:rsid w:val="00E331AE"/>
    <w:rsid w:val="00E331E7"/>
    <w:rsid w:val="00E33580"/>
    <w:rsid w:val="00E335CE"/>
    <w:rsid w:val="00E33634"/>
    <w:rsid w:val="00E3376E"/>
    <w:rsid w:val="00E33B1B"/>
    <w:rsid w:val="00E33FA2"/>
    <w:rsid w:val="00E343C3"/>
    <w:rsid w:val="00E345A7"/>
    <w:rsid w:val="00E34800"/>
    <w:rsid w:val="00E34870"/>
    <w:rsid w:val="00E34BA2"/>
    <w:rsid w:val="00E34DA2"/>
    <w:rsid w:val="00E34FB1"/>
    <w:rsid w:val="00E35029"/>
    <w:rsid w:val="00E35070"/>
    <w:rsid w:val="00E352AF"/>
    <w:rsid w:val="00E35619"/>
    <w:rsid w:val="00E35648"/>
    <w:rsid w:val="00E356CF"/>
    <w:rsid w:val="00E35885"/>
    <w:rsid w:val="00E363B8"/>
    <w:rsid w:val="00E36ABE"/>
    <w:rsid w:val="00E36BA7"/>
    <w:rsid w:val="00E37457"/>
    <w:rsid w:val="00E37BC0"/>
    <w:rsid w:val="00E37E05"/>
    <w:rsid w:val="00E37E08"/>
    <w:rsid w:val="00E4017D"/>
    <w:rsid w:val="00E40541"/>
    <w:rsid w:val="00E40575"/>
    <w:rsid w:val="00E4079E"/>
    <w:rsid w:val="00E409C0"/>
    <w:rsid w:val="00E409E1"/>
    <w:rsid w:val="00E40A1B"/>
    <w:rsid w:val="00E40A30"/>
    <w:rsid w:val="00E40E7E"/>
    <w:rsid w:val="00E40F2B"/>
    <w:rsid w:val="00E41696"/>
    <w:rsid w:val="00E41876"/>
    <w:rsid w:val="00E418AE"/>
    <w:rsid w:val="00E418B4"/>
    <w:rsid w:val="00E41BE3"/>
    <w:rsid w:val="00E41E92"/>
    <w:rsid w:val="00E42114"/>
    <w:rsid w:val="00E42165"/>
    <w:rsid w:val="00E423A5"/>
    <w:rsid w:val="00E426FF"/>
    <w:rsid w:val="00E42C27"/>
    <w:rsid w:val="00E42C84"/>
    <w:rsid w:val="00E42E6F"/>
    <w:rsid w:val="00E430EE"/>
    <w:rsid w:val="00E4390A"/>
    <w:rsid w:val="00E43A28"/>
    <w:rsid w:val="00E43B9E"/>
    <w:rsid w:val="00E43E90"/>
    <w:rsid w:val="00E4437A"/>
    <w:rsid w:val="00E4459F"/>
    <w:rsid w:val="00E44F72"/>
    <w:rsid w:val="00E45038"/>
    <w:rsid w:val="00E4515F"/>
    <w:rsid w:val="00E4527C"/>
    <w:rsid w:val="00E4565E"/>
    <w:rsid w:val="00E456FB"/>
    <w:rsid w:val="00E45796"/>
    <w:rsid w:val="00E45BD5"/>
    <w:rsid w:val="00E45C2E"/>
    <w:rsid w:val="00E45FAE"/>
    <w:rsid w:val="00E45FB2"/>
    <w:rsid w:val="00E467A6"/>
    <w:rsid w:val="00E46A17"/>
    <w:rsid w:val="00E46DB2"/>
    <w:rsid w:val="00E46FAF"/>
    <w:rsid w:val="00E471EC"/>
    <w:rsid w:val="00E4750C"/>
    <w:rsid w:val="00E47C2F"/>
    <w:rsid w:val="00E504CA"/>
    <w:rsid w:val="00E505A1"/>
    <w:rsid w:val="00E507AA"/>
    <w:rsid w:val="00E50BB9"/>
    <w:rsid w:val="00E50C86"/>
    <w:rsid w:val="00E5145D"/>
    <w:rsid w:val="00E515B3"/>
    <w:rsid w:val="00E51660"/>
    <w:rsid w:val="00E517DF"/>
    <w:rsid w:val="00E5184E"/>
    <w:rsid w:val="00E51C30"/>
    <w:rsid w:val="00E51E2A"/>
    <w:rsid w:val="00E51F25"/>
    <w:rsid w:val="00E527E5"/>
    <w:rsid w:val="00E52889"/>
    <w:rsid w:val="00E529C1"/>
    <w:rsid w:val="00E52AB7"/>
    <w:rsid w:val="00E52C4A"/>
    <w:rsid w:val="00E52CB7"/>
    <w:rsid w:val="00E52DDA"/>
    <w:rsid w:val="00E52ECC"/>
    <w:rsid w:val="00E533CA"/>
    <w:rsid w:val="00E5344E"/>
    <w:rsid w:val="00E53693"/>
    <w:rsid w:val="00E53986"/>
    <w:rsid w:val="00E53B19"/>
    <w:rsid w:val="00E53FA0"/>
    <w:rsid w:val="00E5409F"/>
    <w:rsid w:val="00E5448F"/>
    <w:rsid w:val="00E5461B"/>
    <w:rsid w:val="00E546F1"/>
    <w:rsid w:val="00E5486C"/>
    <w:rsid w:val="00E5499C"/>
    <w:rsid w:val="00E54AE0"/>
    <w:rsid w:val="00E54B50"/>
    <w:rsid w:val="00E54CCD"/>
    <w:rsid w:val="00E54E52"/>
    <w:rsid w:val="00E55196"/>
    <w:rsid w:val="00E55327"/>
    <w:rsid w:val="00E55867"/>
    <w:rsid w:val="00E559BD"/>
    <w:rsid w:val="00E55AD8"/>
    <w:rsid w:val="00E56173"/>
    <w:rsid w:val="00E564EC"/>
    <w:rsid w:val="00E568C8"/>
    <w:rsid w:val="00E57402"/>
    <w:rsid w:val="00E574B7"/>
    <w:rsid w:val="00E5760B"/>
    <w:rsid w:val="00E60065"/>
    <w:rsid w:val="00E601B2"/>
    <w:rsid w:val="00E60224"/>
    <w:rsid w:val="00E60248"/>
    <w:rsid w:val="00E60300"/>
    <w:rsid w:val="00E604DE"/>
    <w:rsid w:val="00E6063C"/>
    <w:rsid w:val="00E60AC1"/>
    <w:rsid w:val="00E60CC6"/>
    <w:rsid w:val="00E60CD1"/>
    <w:rsid w:val="00E60D30"/>
    <w:rsid w:val="00E610B5"/>
    <w:rsid w:val="00E61202"/>
    <w:rsid w:val="00E61211"/>
    <w:rsid w:val="00E61274"/>
    <w:rsid w:val="00E61737"/>
    <w:rsid w:val="00E61DD8"/>
    <w:rsid w:val="00E62163"/>
    <w:rsid w:val="00E6226E"/>
    <w:rsid w:val="00E6236C"/>
    <w:rsid w:val="00E626A1"/>
    <w:rsid w:val="00E62704"/>
    <w:rsid w:val="00E6287C"/>
    <w:rsid w:val="00E62899"/>
    <w:rsid w:val="00E6293F"/>
    <w:rsid w:val="00E62C14"/>
    <w:rsid w:val="00E630C2"/>
    <w:rsid w:val="00E634E0"/>
    <w:rsid w:val="00E63500"/>
    <w:rsid w:val="00E6357F"/>
    <w:rsid w:val="00E63A94"/>
    <w:rsid w:val="00E63D75"/>
    <w:rsid w:val="00E63FA5"/>
    <w:rsid w:val="00E64058"/>
    <w:rsid w:val="00E64321"/>
    <w:rsid w:val="00E649CA"/>
    <w:rsid w:val="00E654C1"/>
    <w:rsid w:val="00E65654"/>
    <w:rsid w:val="00E65974"/>
    <w:rsid w:val="00E65BFC"/>
    <w:rsid w:val="00E65C96"/>
    <w:rsid w:val="00E65CC2"/>
    <w:rsid w:val="00E664C8"/>
    <w:rsid w:val="00E6651F"/>
    <w:rsid w:val="00E66550"/>
    <w:rsid w:val="00E66827"/>
    <w:rsid w:val="00E66ECF"/>
    <w:rsid w:val="00E66F07"/>
    <w:rsid w:val="00E66FB6"/>
    <w:rsid w:val="00E67000"/>
    <w:rsid w:val="00E67276"/>
    <w:rsid w:val="00E67AAE"/>
    <w:rsid w:val="00E67DED"/>
    <w:rsid w:val="00E67E37"/>
    <w:rsid w:val="00E67F13"/>
    <w:rsid w:val="00E7058F"/>
    <w:rsid w:val="00E7076A"/>
    <w:rsid w:val="00E70870"/>
    <w:rsid w:val="00E7092A"/>
    <w:rsid w:val="00E70955"/>
    <w:rsid w:val="00E70AA9"/>
    <w:rsid w:val="00E70F7A"/>
    <w:rsid w:val="00E715D0"/>
    <w:rsid w:val="00E71806"/>
    <w:rsid w:val="00E71851"/>
    <w:rsid w:val="00E719C2"/>
    <w:rsid w:val="00E719FE"/>
    <w:rsid w:val="00E71B31"/>
    <w:rsid w:val="00E71BC9"/>
    <w:rsid w:val="00E71CB7"/>
    <w:rsid w:val="00E71ED5"/>
    <w:rsid w:val="00E72901"/>
    <w:rsid w:val="00E72DC7"/>
    <w:rsid w:val="00E72FB6"/>
    <w:rsid w:val="00E736D8"/>
    <w:rsid w:val="00E7393E"/>
    <w:rsid w:val="00E73BC9"/>
    <w:rsid w:val="00E74163"/>
    <w:rsid w:val="00E74179"/>
    <w:rsid w:val="00E74D7F"/>
    <w:rsid w:val="00E74DC1"/>
    <w:rsid w:val="00E74E45"/>
    <w:rsid w:val="00E74E6C"/>
    <w:rsid w:val="00E751E5"/>
    <w:rsid w:val="00E755DE"/>
    <w:rsid w:val="00E75637"/>
    <w:rsid w:val="00E7567D"/>
    <w:rsid w:val="00E7569F"/>
    <w:rsid w:val="00E75735"/>
    <w:rsid w:val="00E762D0"/>
    <w:rsid w:val="00E76420"/>
    <w:rsid w:val="00E764A8"/>
    <w:rsid w:val="00E768A6"/>
    <w:rsid w:val="00E76AA1"/>
    <w:rsid w:val="00E76EC8"/>
    <w:rsid w:val="00E77182"/>
    <w:rsid w:val="00E77323"/>
    <w:rsid w:val="00E77372"/>
    <w:rsid w:val="00E779EE"/>
    <w:rsid w:val="00E77A07"/>
    <w:rsid w:val="00E77C21"/>
    <w:rsid w:val="00E77C32"/>
    <w:rsid w:val="00E77C96"/>
    <w:rsid w:val="00E80229"/>
    <w:rsid w:val="00E8039D"/>
    <w:rsid w:val="00E804D5"/>
    <w:rsid w:val="00E80608"/>
    <w:rsid w:val="00E80C3B"/>
    <w:rsid w:val="00E80DE9"/>
    <w:rsid w:val="00E80FD1"/>
    <w:rsid w:val="00E8128E"/>
    <w:rsid w:val="00E81353"/>
    <w:rsid w:val="00E81381"/>
    <w:rsid w:val="00E8139A"/>
    <w:rsid w:val="00E8176A"/>
    <w:rsid w:val="00E819CC"/>
    <w:rsid w:val="00E819D0"/>
    <w:rsid w:val="00E81DF1"/>
    <w:rsid w:val="00E82227"/>
    <w:rsid w:val="00E8222A"/>
    <w:rsid w:val="00E82722"/>
    <w:rsid w:val="00E82747"/>
    <w:rsid w:val="00E82DD1"/>
    <w:rsid w:val="00E82EB5"/>
    <w:rsid w:val="00E83023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96A"/>
    <w:rsid w:val="00E84B5C"/>
    <w:rsid w:val="00E84E6F"/>
    <w:rsid w:val="00E84F33"/>
    <w:rsid w:val="00E853D3"/>
    <w:rsid w:val="00E8555C"/>
    <w:rsid w:val="00E859CE"/>
    <w:rsid w:val="00E85D79"/>
    <w:rsid w:val="00E85F3E"/>
    <w:rsid w:val="00E86975"/>
    <w:rsid w:val="00E86B5E"/>
    <w:rsid w:val="00E86E3E"/>
    <w:rsid w:val="00E86FDD"/>
    <w:rsid w:val="00E87117"/>
    <w:rsid w:val="00E8738A"/>
    <w:rsid w:val="00E874EF"/>
    <w:rsid w:val="00E87797"/>
    <w:rsid w:val="00E87ACE"/>
    <w:rsid w:val="00E90019"/>
    <w:rsid w:val="00E9042F"/>
    <w:rsid w:val="00E9057A"/>
    <w:rsid w:val="00E907B0"/>
    <w:rsid w:val="00E90B31"/>
    <w:rsid w:val="00E90C44"/>
    <w:rsid w:val="00E90D91"/>
    <w:rsid w:val="00E90DF8"/>
    <w:rsid w:val="00E90E79"/>
    <w:rsid w:val="00E911DD"/>
    <w:rsid w:val="00E91631"/>
    <w:rsid w:val="00E916AC"/>
    <w:rsid w:val="00E917B3"/>
    <w:rsid w:val="00E919AB"/>
    <w:rsid w:val="00E92135"/>
    <w:rsid w:val="00E92368"/>
    <w:rsid w:val="00E92448"/>
    <w:rsid w:val="00E9275B"/>
    <w:rsid w:val="00E929E0"/>
    <w:rsid w:val="00E92A27"/>
    <w:rsid w:val="00E930DC"/>
    <w:rsid w:val="00E936CE"/>
    <w:rsid w:val="00E93B00"/>
    <w:rsid w:val="00E940FC"/>
    <w:rsid w:val="00E94394"/>
    <w:rsid w:val="00E94447"/>
    <w:rsid w:val="00E9491D"/>
    <w:rsid w:val="00E949BE"/>
    <w:rsid w:val="00E949EC"/>
    <w:rsid w:val="00E94A4D"/>
    <w:rsid w:val="00E94DEB"/>
    <w:rsid w:val="00E94DF7"/>
    <w:rsid w:val="00E94E67"/>
    <w:rsid w:val="00E952F9"/>
    <w:rsid w:val="00E95441"/>
    <w:rsid w:val="00E954AE"/>
    <w:rsid w:val="00E956F2"/>
    <w:rsid w:val="00E957FF"/>
    <w:rsid w:val="00E95AFE"/>
    <w:rsid w:val="00E9602C"/>
    <w:rsid w:val="00E96087"/>
    <w:rsid w:val="00E960D2"/>
    <w:rsid w:val="00E96364"/>
    <w:rsid w:val="00E96562"/>
    <w:rsid w:val="00E969F7"/>
    <w:rsid w:val="00E96BA0"/>
    <w:rsid w:val="00E96C94"/>
    <w:rsid w:val="00E96DA3"/>
    <w:rsid w:val="00E96FAE"/>
    <w:rsid w:val="00E9705F"/>
    <w:rsid w:val="00E9717B"/>
    <w:rsid w:val="00E97467"/>
    <w:rsid w:val="00E9759B"/>
    <w:rsid w:val="00E97750"/>
    <w:rsid w:val="00E978EF"/>
    <w:rsid w:val="00E97B0D"/>
    <w:rsid w:val="00E97B86"/>
    <w:rsid w:val="00EA04D1"/>
    <w:rsid w:val="00EA0822"/>
    <w:rsid w:val="00EA0C4C"/>
    <w:rsid w:val="00EA1112"/>
    <w:rsid w:val="00EA142C"/>
    <w:rsid w:val="00EA1436"/>
    <w:rsid w:val="00EA1848"/>
    <w:rsid w:val="00EA1E18"/>
    <w:rsid w:val="00EA26D1"/>
    <w:rsid w:val="00EA297B"/>
    <w:rsid w:val="00EA29D3"/>
    <w:rsid w:val="00EA2B15"/>
    <w:rsid w:val="00EA2C26"/>
    <w:rsid w:val="00EA32BD"/>
    <w:rsid w:val="00EA34F8"/>
    <w:rsid w:val="00EA3510"/>
    <w:rsid w:val="00EA3B49"/>
    <w:rsid w:val="00EA426C"/>
    <w:rsid w:val="00EA42F2"/>
    <w:rsid w:val="00EA4868"/>
    <w:rsid w:val="00EA49AD"/>
    <w:rsid w:val="00EA4A90"/>
    <w:rsid w:val="00EA4BB7"/>
    <w:rsid w:val="00EA5072"/>
    <w:rsid w:val="00EA557B"/>
    <w:rsid w:val="00EA55F1"/>
    <w:rsid w:val="00EA5745"/>
    <w:rsid w:val="00EA5A06"/>
    <w:rsid w:val="00EA5B46"/>
    <w:rsid w:val="00EA5DC2"/>
    <w:rsid w:val="00EA5F63"/>
    <w:rsid w:val="00EA6783"/>
    <w:rsid w:val="00EA6E4C"/>
    <w:rsid w:val="00EA6FFB"/>
    <w:rsid w:val="00EA744A"/>
    <w:rsid w:val="00EA7703"/>
    <w:rsid w:val="00EA7705"/>
    <w:rsid w:val="00EA77B6"/>
    <w:rsid w:val="00EA79A0"/>
    <w:rsid w:val="00EA7CD7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1B74"/>
    <w:rsid w:val="00EB1F14"/>
    <w:rsid w:val="00EB20B4"/>
    <w:rsid w:val="00EB2418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480A"/>
    <w:rsid w:val="00EB49E6"/>
    <w:rsid w:val="00EB4B34"/>
    <w:rsid w:val="00EB4B93"/>
    <w:rsid w:val="00EB4C68"/>
    <w:rsid w:val="00EB549E"/>
    <w:rsid w:val="00EB55DF"/>
    <w:rsid w:val="00EB5885"/>
    <w:rsid w:val="00EB59EC"/>
    <w:rsid w:val="00EB5A9D"/>
    <w:rsid w:val="00EB5CF9"/>
    <w:rsid w:val="00EB6304"/>
    <w:rsid w:val="00EB63D2"/>
    <w:rsid w:val="00EB6D00"/>
    <w:rsid w:val="00EB6DFB"/>
    <w:rsid w:val="00EB70E5"/>
    <w:rsid w:val="00EB7213"/>
    <w:rsid w:val="00EB7575"/>
    <w:rsid w:val="00EC0303"/>
    <w:rsid w:val="00EC0F2A"/>
    <w:rsid w:val="00EC0FA4"/>
    <w:rsid w:val="00EC1094"/>
    <w:rsid w:val="00EC12FB"/>
    <w:rsid w:val="00EC1453"/>
    <w:rsid w:val="00EC153B"/>
    <w:rsid w:val="00EC1D37"/>
    <w:rsid w:val="00EC1F90"/>
    <w:rsid w:val="00EC2108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08E"/>
    <w:rsid w:val="00EC3235"/>
    <w:rsid w:val="00EC3431"/>
    <w:rsid w:val="00EC344A"/>
    <w:rsid w:val="00EC38AA"/>
    <w:rsid w:val="00EC3B9E"/>
    <w:rsid w:val="00EC3FBE"/>
    <w:rsid w:val="00EC3FC6"/>
    <w:rsid w:val="00EC412E"/>
    <w:rsid w:val="00EC4281"/>
    <w:rsid w:val="00EC485A"/>
    <w:rsid w:val="00EC492E"/>
    <w:rsid w:val="00EC4CDC"/>
    <w:rsid w:val="00EC4D55"/>
    <w:rsid w:val="00EC5153"/>
    <w:rsid w:val="00EC5856"/>
    <w:rsid w:val="00EC5B73"/>
    <w:rsid w:val="00EC5BF4"/>
    <w:rsid w:val="00EC5DA4"/>
    <w:rsid w:val="00EC6032"/>
    <w:rsid w:val="00EC62F8"/>
    <w:rsid w:val="00EC63F8"/>
    <w:rsid w:val="00EC6B35"/>
    <w:rsid w:val="00EC6C02"/>
    <w:rsid w:val="00EC6E90"/>
    <w:rsid w:val="00EC6F6E"/>
    <w:rsid w:val="00EC71AD"/>
    <w:rsid w:val="00EC733D"/>
    <w:rsid w:val="00EC765C"/>
    <w:rsid w:val="00EC7847"/>
    <w:rsid w:val="00EC78AD"/>
    <w:rsid w:val="00EC79A9"/>
    <w:rsid w:val="00EC7E73"/>
    <w:rsid w:val="00EC7FFC"/>
    <w:rsid w:val="00ED0012"/>
    <w:rsid w:val="00ED0094"/>
    <w:rsid w:val="00ED00B4"/>
    <w:rsid w:val="00ED057F"/>
    <w:rsid w:val="00ED06F9"/>
    <w:rsid w:val="00ED07DC"/>
    <w:rsid w:val="00ED1182"/>
    <w:rsid w:val="00ED11A8"/>
    <w:rsid w:val="00ED1C7C"/>
    <w:rsid w:val="00ED1CC3"/>
    <w:rsid w:val="00ED1F01"/>
    <w:rsid w:val="00ED2275"/>
    <w:rsid w:val="00ED2AEE"/>
    <w:rsid w:val="00ED2C28"/>
    <w:rsid w:val="00ED327D"/>
    <w:rsid w:val="00ED3594"/>
    <w:rsid w:val="00ED3647"/>
    <w:rsid w:val="00ED374C"/>
    <w:rsid w:val="00ED37F4"/>
    <w:rsid w:val="00ED38E4"/>
    <w:rsid w:val="00ED39C8"/>
    <w:rsid w:val="00ED3ACC"/>
    <w:rsid w:val="00ED3B5F"/>
    <w:rsid w:val="00ED3BC2"/>
    <w:rsid w:val="00ED3BED"/>
    <w:rsid w:val="00ED3C1D"/>
    <w:rsid w:val="00ED3C77"/>
    <w:rsid w:val="00ED3CB5"/>
    <w:rsid w:val="00ED3DF4"/>
    <w:rsid w:val="00ED42E9"/>
    <w:rsid w:val="00ED4A11"/>
    <w:rsid w:val="00ED4B11"/>
    <w:rsid w:val="00ED4EC8"/>
    <w:rsid w:val="00ED5695"/>
    <w:rsid w:val="00ED58EF"/>
    <w:rsid w:val="00ED5A5C"/>
    <w:rsid w:val="00ED6098"/>
    <w:rsid w:val="00ED6146"/>
    <w:rsid w:val="00ED61BF"/>
    <w:rsid w:val="00ED6478"/>
    <w:rsid w:val="00ED6635"/>
    <w:rsid w:val="00ED675E"/>
    <w:rsid w:val="00ED68D0"/>
    <w:rsid w:val="00ED6EB2"/>
    <w:rsid w:val="00ED6ED6"/>
    <w:rsid w:val="00ED7479"/>
    <w:rsid w:val="00ED7534"/>
    <w:rsid w:val="00ED797A"/>
    <w:rsid w:val="00EE0202"/>
    <w:rsid w:val="00EE0B1A"/>
    <w:rsid w:val="00EE0D0B"/>
    <w:rsid w:val="00EE1A40"/>
    <w:rsid w:val="00EE1AD2"/>
    <w:rsid w:val="00EE1B54"/>
    <w:rsid w:val="00EE1BD8"/>
    <w:rsid w:val="00EE1E06"/>
    <w:rsid w:val="00EE235B"/>
    <w:rsid w:val="00EE2367"/>
    <w:rsid w:val="00EE23BB"/>
    <w:rsid w:val="00EE2546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26F"/>
    <w:rsid w:val="00EE4741"/>
    <w:rsid w:val="00EE47CE"/>
    <w:rsid w:val="00EE4C20"/>
    <w:rsid w:val="00EE4C7B"/>
    <w:rsid w:val="00EE54C6"/>
    <w:rsid w:val="00EE553D"/>
    <w:rsid w:val="00EE5780"/>
    <w:rsid w:val="00EE652E"/>
    <w:rsid w:val="00EE686F"/>
    <w:rsid w:val="00EE69C7"/>
    <w:rsid w:val="00EE6BB8"/>
    <w:rsid w:val="00EE6D2A"/>
    <w:rsid w:val="00EE6F3E"/>
    <w:rsid w:val="00EE742B"/>
    <w:rsid w:val="00EE7510"/>
    <w:rsid w:val="00EE7522"/>
    <w:rsid w:val="00EE7524"/>
    <w:rsid w:val="00EE75D3"/>
    <w:rsid w:val="00EE7638"/>
    <w:rsid w:val="00EE7807"/>
    <w:rsid w:val="00EE79FD"/>
    <w:rsid w:val="00EF01A0"/>
    <w:rsid w:val="00EF01A2"/>
    <w:rsid w:val="00EF03CB"/>
    <w:rsid w:val="00EF0703"/>
    <w:rsid w:val="00EF07CD"/>
    <w:rsid w:val="00EF07EA"/>
    <w:rsid w:val="00EF08DA"/>
    <w:rsid w:val="00EF08FF"/>
    <w:rsid w:val="00EF0920"/>
    <w:rsid w:val="00EF0ADF"/>
    <w:rsid w:val="00EF0BC5"/>
    <w:rsid w:val="00EF0C32"/>
    <w:rsid w:val="00EF137D"/>
    <w:rsid w:val="00EF1B04"/>
    <w:rsid w:val="00EF1E3D"/>
    <w:rsid w:val="00EF1F78"/>
    <w:rsid w:val="00EF22DB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E9"/>
    <w:rsid w:val="00EF3A0A"/>
    <w:rsid w:val="00EF403C"/>
    <w:rsid w:val="00EF40B1"/>
    <w:rsid w:val="00EF416F"/>
    <w:rsid w:val="00EF41FE"/>
    <w:rsid w:val="00EF42CB"/>
    <w:rsid w:val="00EF45AA"/>
    <w:rsid w:val="00EF470F"/>
    <w:rsid w:val="00EF47DA"/>
    <w:rsid w:val="00EF48CF"/>
    <w:rsid w:val="00EF494E"/>
    <w:rsid w:val="00EF4A18"/>
    <w:rsid w:val="00EF4A53"/>
    <w:rsid w:val="00EF4A69"/>
    <w:rsid w:val="00EF4ADD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861"/>
    <w:rsid w:val="00EF6938"/>
    <w:rsid w:val="00EF69B5"/>
    <w:rsid w:val="00EF6B33"/>
    <w:rsid w:val="00EF6C27"/>
    <w:rsid w:val="00EF6E35"/>
    <w:rsid w:val="00EF6F42"/>
    <w:rsid w:val="00EF6FA7"/>
    <w:rsid w:val="00EF7052"/>
    <w:rsid w:val="00EF735C"/>
    <w:rsid w:val="00EF7504"/>
    <w:rsid w:val="00EF77CE"/>
    <w:rsid w:val="00EF78D9"/>
    <w:rsid w:val="00EF7D16"/>
    <w:rsid w:val="00EF7D63"/>
    <w:rsid w:val="00EF7DC1"/>
    <w:rsid w:val="00EF7E34"/>
    <w:rsid w:val="00F0006F"/>
    <w:rsid w:val="00F00087"/>
    <w:rsid w:val="00F00236"/>
    <w:rsid w:val="00F0025D"/>
    <w:rsid w:val="00F003CA"/>
    <w:rsid w:val="00F0045B"/>
    <w:rsid w:val="00F0073C"/>
    <w:rsid w:val="00F008D7"/>
    <w:rsid w:val="00F00A2C"/>
    <w:rsid w:val="00F00BC0"/>
    <w:rsid w:val="00F00F96"/>
    <w:rsid w:val="00F01C97"/>
    <w:rsid w:val="00F01F6B"/>
    <w:rsid w:val="00F0233B"/>
    <w:rsid w:val="00F0245D"/>
    <w:rsid w:val="00F02571"/>
    <w:rsid w:val="00F02BD3"/>
    <w:rsid w:val="00F02C5A"/>
    <w:rsid w:val="00F02CAC"/>
    <w:rsid w:val="00F03063"/>
    <w:rsid w:val="00F03162"/>
    <w:rsid w:val="00F0321D"/>
    <w:rsid w:val="00F03B01"/>
    <w:rsid w:val="00F03B94"/>
    <w:rsid w:val="00F03F24"/>
    <w:rsid w:val="00F0422E"/>
    <w:rsid w:val="00F042A9"/>
    <w:rsid w:val="00F04610"/>
    <w:rsid w:val="00F04708"/>
    <w:rsid w:val="00F04DE7"/>
    <w:rsid w:val="00F04FAC"/>
    <w:rsid w:val="00F05711"/>
    <w:rsid w:val="00F05A35"/>
    <w:rsid w:val="00F05A81"/>
    <w:rsid w:val="00F05BB8"/>
    <w:rsid w:val="00F05DC0"/>
    <w:rsid w:val="00F05E5D"/>
    <w:rsid w:val="00F060B0"/>
    <w:rsid w:val="00F0614D"/>
    <w:rsid w:val="00F061A3"/>
    <w:rsid w:val="00F067C7"/>
    <w:rsid w:val="00F06A90"/>
    <w:rsid w:val="00F06B27"/>
    <w:rsid w:val="00F07256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B48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EE1"/>
    <w:rsid w:val="00F12FA5"/>
    <w:rsid w:val="00F13396"/>
    <w:rsid w:val="00F133BB"/>
    <w:rsid w:val="00F1342B"/>
    <w:rsid w:val="00F134F7"/>
    <w:rsid w:val="00F13607"/>
    <w:rsid w:val="00F1364F"/>
    <w:rsid w:val="00F139A5"/>
    <w:rsid w:val="00F13E03"/>
    <w:rsid w:val="00F13E85"/>
    <w:rsid w:val="00F14563"/>
    <w:rsid w:val="00F14572"/>
    <w:rsid w:val="00F1487F"/>
    <w:rsid w:val="00F14F74"/>
    <w:rsid w:val="00F15235"/>
    <w:rsid w:val="00F15275"/>
    <w:rsid w:val="00F15451"/>
    <w:rsid w:val="00F155DF"/>
    <w:rsid w:val="00F15661"/>
    <w:rsid w:val="00F156CE"/>
    <w:rsid w:val="00F15B09"/>
    <w:rsid w:val="00F15D49"/>
    <w:rsid w:val="00F15F24"/>
    <w:rsid w:val="00F15F6F"/>
    <w:rsid w:val="00F16554"/>
    <w:rsid w:val="00F166C6"/>
    <w:rsid w:val="00F16754"/>
    <w:rsid w:val="00F16969"/>
    <w:rsid w:val="00F16D6C"/>
    <w:rsid w:val="00F17873"/>
    <w:rsid w:val="00F2000C"/>
    <w:rsid w:val="00F206EB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DFC"/>
    <w:rsid w:val="00F21E89"/>
    <w:rsid w:val="00F21F1D"/>
    <w:rsid w:val="00F224B9"/>
    <w:rsid w:val="00F228A3"/>
    <w:rsid w:val="00F22C56"/>
    <w:rsid w:val="00F22E59"/>
    <w:rsid w:val="00F22FF7"/>
    <w:rsid w:val="00F2318F"/>
    <w:rsid w:val="00F231D3"/>
    <w:rsid w:val="00F23246"/>
    <w:rsid w:val="00F2327A"/>
    <w:rsid w:val="00F23458"/>
    <w:rsid w:val="00F23749"/>
    <w:rsid w:val="00F237F7"/>
    <w:rsid w:val="00F2380C"/>
    <w:rsid w:val="00F239CD"/>
    <w:rsid w:val="00F23C2D"/>
    <w:rsid w:val="00F24239"/>
    <w:rsid w:val="00F24368"/>
    <w:rsid w:val="00F24970"/>
    <w:rsid w:val="00F249A1"/>
    <w:rsid w:val="00F24B82"/>
    <w:rsid w:val="00F24D03"/>
    <w:rsid w:val="00F24D3E"/>
    <w:rsid w:val="00F24DA9"/>
    <w:rsid w:val="00F24EAF"/>
    <w:rsid w:val="00F25085"/>
    <w:rsid w:val="00F251A7"/>
    <w:rsid w:val="00F256FF"/>
    <w:rsid w:val="00F25A81"/>
    <w:rsid w:val="00F25BC5"/>
    <w:rsid w:val="00F26292"/>
    <w:rsid w:val="00F2662B"/>
    <w:rsid w:val="00F266E4"/>
    <w:rsid w:val="00F2684E"/>
    <w:rsid w:val="00F2685E"/>
    <w:rsid w:val="00F268B4"/>
    <w:rsid w:val="00F26A48"/>
    <w:rsid w:val="00F27072"/>
    <w:rsid w:val="00F270B8"/>
    <w:rsid w:val="00F273CA"/>
    <w:rsid w:val="00F27478"/>
    <w:rsid w:val="00F275AD"/>
    <w:rsid w:val="00F276FB"/>
    <w:rsid w:val="00F2798C"/>
    <w:rsid w:val="00F27E39"/>
    <w:rsid w:val="00F30676"/>
    <w:rsid w:val="00F30B02"/>
    <w:rsid w:val="00F30C08"/>
    <w:rsid w:val="00F312CE"/>
    <w:rsid w:val="00F3162F"/>
    <w:rsid w:val="00F31B96"/>
    <w:rsid w:val="00F32038"/>
    <w:rsid w:val="00F3209B"/>
    <w:rsid w:val="00F32120"/>
    <w:rsid w:val="00F32170"/>
    <w:rsid w:val="00F321C0"/>
    <w:rsid w:val="00F3229E"/>
    <w:rsid w:val="00F323AF"/>
    <w:rsid w:val="00F325C1"/>
    <w:rsid w:val="00F32632"/>
    <w:rsid w:val="00F3266E"/>
    <w:rsid w:val="00F32868"/>
    <w:rsid w:val="00F32DB2"/>
    <w:rsid w:val="00F32E47"/>
    <w:rsid w:val="00F32ED8"/>
    <w:rsid w:val="00F33421"/>
    <w:rsid w:val="00F337CB"/>
    <w:rsid w:val="00F33915"/>
    <w:rsid w:val="00F33A4F"/>
    <w:rsid w:val="00F33C12"/>
    <w:rsid w:val="00F33DBB"/>
    <w:rsid w:val="00F34CE7"/>
    <w:rsid w:val="00F350ED"/>
    <w:rsid w:val="00F35209"/>
    <w:rsid w:val="00F352A6"/>
    <w:rsid w:val="00F35589"/>
    <w:rsid w:val="00F35885"/>
    <w:rsid w:val="00F358FC"/>
    <w:rsid w:val="00F359C2"/>
    <w:rsid w:val="00F35AA9"/>
    <w:rsid w:val="00F35B0D"/>
    <w:rsid w:val="00F35C8C"/>
    <w:rsid w:val="00F35FC3"/>
    <w:rsid w:val="00F35FEF"/>
    <w:rsid w:val="00F36125"/>
    <w:rsid w:val="00F3617E"/>
    <w:rsid w:val="00F36496"/>
    <w:rsid w:val="00F36842"/>
    <w:rsid w:val="00F36872"/>
    <w:rsid w:val="00F36926"/>
    <w:rsid w:val="00F36A96"/>
    <w:rsid w:val="00F36DBF"/>
    <w:rsid w:val="00F36F26"/>
    <w:rsid w:val="00F370DE"/>
    <w:rsid w:val="00F3722F"/>
    <w:rsid w:val="00F376C3"/>
    <w:rsid w:val="00F376D9"/>
    <w:rsid w:val="00F378CA"/>
    <w:rsid w:val="00F378F7"/>
    <w:rsid w:val="00F37904"/>
    <w:rsid w:val="00F379BF"/>
    <w:rsid w:val="00F379FD"/>
    <w:rsid w:val="00F37B6F"/>
    <w:rsid w:val="00F37D61"/>
    <w:rsid w:val="00F40211"/>
    <w:rsid w:val="00F404A1"/>
    <w:rsid w:val="00F406D0"/>
    <w:rsid w:val="00F409E1"/>
    <w:rsid w:val="00F40F77"/>
    <w:rsid w:val="00F41052"/>
    <w:rsid w:val="00F41CA4"/>
    <w:rsid w:val="00F426D8"/>
    <w:rsid w:val="00F430EB"/>
    <w:rsid w:val="00F4323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15D"/>
    <w:rsid w:val="00F452D6"/>
    <w:rsid w:val="00F45393"/>
    <w:rsid w:val="00F454EF"/>
    <w:rsid w:val="00F456C3"/>
    <w:rsid w:val="00F458BA"/>
    <w:rsid w:val="00F45ABB"/>
    <w:rsid w:val="00F45B53"/>
    <w:rsid w:val="00F45D11"/>
    <w:rsid w:val="00F45E3D"/>
    <w:rsid w:val="00F461D0"/>
    <w:rsid w:val="00F4647B"/>
    <w:rsid w:val="00F465B5"/>
    <w:rsid w:val="00F46896"/>
    <w:rsid w:val="00F468A9"/>
    <w:rsid w:val="00F46AD1"/>
    <w:rsid w:val="00F46B0A"/>
    <w:rsid w:val="00F46C5B"/>
    <w:rsid w:val="00F46D33"/>
    <w:rsid w:val="00F46ED8"/>
    <w:rsid w:val="00F46FFE"/>
    <w:rsid w:val="00F472E7"/>
    <w:rsid w:val="00F4760C"/>
    <w:rsid w:val="00F47641"/>
    <w:rsid w:val="00F478B9"/>
    <w:rsid w:val="00F47A01"/>
    <w:rsid w:val="00F47BE9"/>
    <w:rsid w:val="00F47C39"/>
    <w:rsid w:val="00F47D7D"/>
    <w:rsid w:val="00F50393"/>
    <w:rsid w:val="00F50407"/>
    <w:rsid w:val="00F5043B"/>
    <w:rsid w:val="00F5067B"/>
    <w:rsid w:val="00F50729"/>
    <w:rsid w:val="00F507BE"/>
    <w:rsid w:val="00F50B62"/>
    <w:rsid w:val="00F510A2"/>
    <w:rsid w:val="00F512FD"/>
    <w:rsid w:val="00F5133B"/>
    <w:rsid w:val="00F51413"/>
    <w:rsid w:val="00F51451"/>
    <w:rsid w:val="00F5178C"/>
    <w:rsid w:val="00F517A9"/>
    <w:rsid w:val="00F51868"/>
    <w:rsid w:val="00F51A50"/>
    <w:rsid w:val="00F51A85"/>
    <w:rsid w:val="00F51AD7"/>
    <w:rsid w:val="00F51C89"/>
    <w:rsid w:val="00F52464"/>
    <w:rsid w:val="00F52598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319"/>
    <w:rsid w:val="00F546DE"/>
    <w:rsid w:val="00F547F7"/>
    <w:rsid w:val="00F5480E"/>
    <w:rsid w:val="00F54B85"/>
    <w:rsid w:val="00F54BAB"/>
    <w:rsid w:val="00F54F7E"/>
    <w:rsid w:val="00F55060"/>
    <w:rsid w:val="00F55A0C"/>
    <w:rsid w:val="00F55F1F"/>
    <w:rsid w:val="00F56604"/>
    <w:rsid w:val="00F5660A"/>
    <w:rsid w:val="00F567CA"/>
    <w:rsid w:val="00F56869"/>
    <w:rsid w:val="00F569CA"/>
    <w:rsid w:val="00F56AC9"/>
    <w:rsid w:val="00F56B7D"/>
    <w:rsid w:val="00F56D71"/>
    <w:rsid w:val="00F57405"/>
    <w:rsid w:val="00F57487"/>
    <w:rsid w:val="00F57627"/>
    <w:rsid w:val="00F576E7"/>
    <w:rsid w:val="00F579FC"/>
    <w:rsid w:val="00F57FED"/>
    <w:rsid w:val="00F600C6"/>
    <w:rsid w:val="00F603B2"/>
    <w:rsid w:val="00F605AD"/>
    <w:rsid w:val="00F6061F"/>
    <w:rsid w:val="00F60634"/>
    <w:rsid w:val="00F607C9"/>
    <w:rsid w:val="00F609DA"/>
    <w:rsid w:val="00F60A51"/>
    <w:rsid w:val="00F60A86"/>
    <w:rsid w:val="00F60C42"/>
    <w:rsid w:val="00F610BD"/>
    <w:rsid w:val="00F61206"/>
    <w:rsid w:val="00F61703"/>
    <w:rsid w:val="00F61BE5"/>
    <w:rsid w:val="00F61F0C"/>
    <w:rsid w:val="00F621DF"/>
    <w:rsid w:val="00F623BE"/>
    <w:rsid w:val="00F6242C"/>
    <w:rsid w:val="00F625FD"/>
    <w:rsid w:val="00F62A4E"/>
    <w:rsid w:val="00F62E63"/>
    <w:rsid w:val="00F6304A"/>
    <w:rsid w:val="00F63350"/>
    <w:rsid w:val="00F6386E"/>
    <w:rsid w:val="00F63E2A"/>
    <w:rsid w:val="00F641BC"/>
    <w:rsid w:val="00F6475A"/>
    <w:rsid w:val="00F64B89"/>
    <w:rsid w:val="00F64C94"/>
    <w:rsid w:val="00F64CD9"/>
    <w:rsid w:val="00F651BC"/>
    <w:rsid w:val="00F656A2"/>
    <w:rsid w:val="00F657C9"/>
    <w:rsid w:val="00F65968"/>
    <w:rsid w:val="00F65DC4"/>
    <w:rsid w:val="00F65F91"/>
    <w:rsid w:val="00F6606A"/>
    <w:rsid w:val="00F66547"/>
    <w:rsid w:val="00F665CE"/>
    <w:rsid w:val="00F667F0"/>
    <w:rsid w:val="00F66C85"/>
    <w:rsid w:val="00F66C8B"/>
    <w:rsid w:val="00F66F11"/>
    <w:rsid w:val="00F66F5D"/>
    <w:rsid w:val="00F66FBF"/>
    <w:rsid w:val="00F670CD"/>
    <w:rsid w:val="00F67133"/>
    <w:rsid w:val="00F67538"/>
    <w:rsid w:val="00F6799D"/>
    <w:rsid w:val="00F679D8"/>
    <w:rsid w:val="00F67B73"/>
    <w:rsid w:val="00F67D14"/>
    <w:rsid w:val="00F70019"/>
    <w:rsid w:val="00F702DB"/>
    <w:rsid w:val="00F707E2"/>
    <w:rsid w:val="00F708EA"/>
    <w:rsid w:val="00F70A75"/>
    <w:rsid w:val="00F70C50"/>
    <w:rsid w:val="00F70C98"/>
    <w:rsid w:val="00F713A1"/>
    <w:rsid w:val="00F71596"/>
    <w:rsid w:val="00F7167A"/>
    <w:rsid w:val="00F718E8"/>
    <w:rsid w:val="00F71F5A"/>
    <w:rsid w:val="00F72A08"/>
    <w:rsid w:val="00F72C71"/>
    <w:rsid w:val="00F72C96"/>
    <w:rsid w:val="00F72D34"/>
    <w:rsid w:val="00F72D42"/>
    <w:rsid w:val="00F73509"/>
    <w:rsid w:val="00F7360F"/>
    <w:rsid w:val="00F737A9"/>
    <w:rsid w:val="00F73A36"/>
    <w:rsid w:val="00F73B99"/>
    <w:rsid w:val="00F7423B"/>
    <w:rsid w:val="00F742EF"/>
    <w:rsid w:val="00F74454"/>
    <w:rsid w:val="00F747EC"/>
    <w:rsid w:val="00F7487B"/>
    <w:rsid w:val="00F7490A"/>
    <w:rsid w:val="00F7493A"/>
    <w:rsid w:val="00F74A94"/>
    <w:rsid w:val="00F753DC"/>
    <w:rsid w:val="00F755BC"/>
    <w:rsid w:val="00F75695"/>
    <w:rsid w:val="00F756C1"/>
    <w:rsid w:val="00F7583A"/>
    <w:rsid w:val="00F75B9C"/>
    <w:rsid w:val="00F75CD1"/>
    <w:rsid w:val="00F75DB6"/>
    <w:rsid w:val="00F75E0E"/>
    <w:rsid w:val="00F760E3"/>
    <w:rsid w:val="00F7635C"/>
    <w:rsid w:val="00F763EE"/>
    <w:rsid w:val="00F766A9"/>
    <w:rsid w:val="00F769B6"/>
    <w:rsid w:val="00F76DB2"/>
    <w:rsid w:val="00F774FE"/>
    <w:rsid w:val="00F77D5D"/>
    <w:rsid w:val="00F77DD5"/>
    <w:rsid w:val="00F80170"/>
    <w:rsid w:val="00F802E2"/>
    <w:rsid w:val="00F8045D"/>
    <w:rsid w:val="00F804F1"/>
    <w:rsid w:val="00F80AE2"/>
    <w:rsid w:val="00F80F13"/>
    <w:rsid w:val="00F81225"/>
    <w:rsid w:val="00F8145B"/>
    <w:rsid w:val="00F814B7"/>
    <w:rsid w:val="00F814E0"/>
    <w:rsid w:val="00F819C8"/>
    <w:rsid w:val="00F81A60"/>
    <w:rsid w:val="00F81C69"/>
    <w:rsid w:val="00F8220D"/>
    <w:rsid w:val="00F82359"/>
    <w:rsid w:val="00F823D3"/>
    <w:rsid w:val="00F826D5"/>
    <w:rsid w:val="00F8276B"/>
    <w:rsid w:val="00F8282A"/>
    <w:rsid w:val="00F82846"/>
    <w:rsid w:val="00F82A3D"/>
    <w:rsid w:val="00F83278"/>
    <w:rsid w:val="00F833FA"/>
    <w:rsid w:val="00F83912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53AE"/>
    <w:rsid w:val="00F85A0C"/>
    <w:rsid w:val="00F85AA2"/>
    <w:rsid w:val="00F85B70"/>
    <w:rsid w:val="00F85B8D"/>
    <w:rsid w:val="00F85C2F"/>
    <w:rsid w:val="00F85D0F"/>
    <w:rsid w:val="00F85E16"/>
    <w:rsid w:val="00F86186"/>
    <w:rsid w:val="00F8628F"/>
    <w:rsid w:val="00F863B7"/>
    <w:rsid w:val="00F866DB"/>
    <w:rsid w:val="00F86734"/>
    <w:rsid w:val="00F86EE4"/>
    <w:rsid w:val="00F872C2"/>
    <w:rsid w:val="00F874A8"/>
    <w:rsid w:val="00F876C2"/>
    <w:rsid w:val="00F878AE"/>
    <w:rsid w:val="00F8792E"/>
    <w:rsid w:val="00F90322"/>
    <w:rsid w:val="00F90520"/>
    <w:rsid w:val="00F9057B"/>
    <w:rsid w:val="00F908B2"/>
    <w:rsid w:val="00F90A66"/>
    <w:rsid w:val="00F90A9D"/>
    <w:rsid w:val="00F90EB8"/>
    <w:rsid w:val="00F9147A"/>
    <w:rsid w:val="00F91527"/>
    <w:rsid w:val="00F9187C"/>
    <w:rsid w:val="00F9191E"/>
    <w:rsid w:val="00F91C27"/>
    <w:rsid w:val="00F91D41"/>
    <w:rsid w:val="00F92092"/>
    <w:rsid w:val="00F92228"/>
    <w:rsid w:val="00F9272A"/>
    <w:rsid w:val="00F92A72"/>
    <w:rsid w:val="00F92EBB"/>
    <w:rsid w:val="00F92ED8"/>
    <w:rsid w:val="00F930E9"/>
    <w:rsid w:val="00F9327C"/>
    <w:rsid w:val="00F932E2"/>
    <w:rsid w:val="00F932E7"/>
    <w:rsid w:val="00F93BF8"/>
    <w:rsid w:val="00F93EA0"/>
    <w:rsid w:val="00F94197"/>
    <w:rsid w:val="00F943A8"/>
    <w:rsid w:val="00F94B2D"/>
    <w:rsid w:val="00F94DB6"/>
    <w:rsid w:val="00F94E45"/>
    <w:rsid w:val="00F95116"/>
    <w:rsid w:val="00F9545E"/>
    <w:rsid w:val="00F95680"/>
    <w:rsid w:val="00F957DE"/>
    <w:rsid w:val="00F9598F"/>
    <w:rsid w:val="00F959FB"/>
    <w:rsid w:val="00F95AA2"/>
    <w:rsid w:val="00F95D02"/>
    <w:rsid w:val="00F96398"/>
    <w:rsid w:val="00F96399"/>
    <w:rsid w:val="00F96554"/>
    <w:rsid w:val="00F96A72"/>
    <w:rsid w:val="00F96B40"/>
    <w:rsid w:val="00F96BC0"/>
    <w:rsid w:val="00F96E32"/>
    <w:rsid w:val="00F96F42"/>
    <w:rsid w:val="00F970F6"/>
    <w:rsid w:val="00F971B9"/>
    <w:rsid w:val="00F9760C"/>
    <w:rsid w:val="00F97797"/>
    <w:rsid w:val="00F97801"/>
    <w:rsid w:val="00F97B9B"/>
    <w:rsid w:val="00F97DD8"/>
    <w:rsid w:val="00FA001A"/>
    <w:rsid w:val="00FA006E"/>
    <w:rsid w:val="00FA023C"/>
    <w:rsid w:val="00FA02DE"/>
    <w:rsid w:val="00FA0420"/>
    <w:rsid w:val="00FA0547"/>
    <w:rsid w:val="00FA066F"/>
    <w:rsid w:val="00FA06F8"/>
    <w:rsid w:val="00FA0A32"/>
    <w:rsid w:val="00FA0BA2"/>
    <w:rsid w:val="00FA0D34"/>
    <w:rsid w:val="00FA0E20"/>
    <w:rsid w:val="00FA0EBD"/>
    <w:rsid w:val="00FA146C"/>
    <w:rsid w:val="00FA1552"/>
    <w:rsid w:val="00FA1AC9"/>
    <w:rsid w:val="00FA1E1E"/>
    <w:rsid w:val="00FA210F"/>
    <w:rsid w:val="00FA222F"/>
    <w:rsid w:val="00FA226A"/>
    <w:rsid w:val="00FA2326"/>
    <w:rsid w:val="00FA2377"/>
    <w:rsid w:val="00FA25A3"/>
    <w:rsid w:val="00FA2607"/>
    <w:rsid w:val="00FA2B1D"/>
    <w:rsid w:val="00FA2C4A"/>
    <w:rsid w:val="00FA2C97"/>
    <w:rsid w:val="00FA2F16"/>
    <w:rsid w:val="00FA358C"/>
    <w:rsid w:val="00FA35C3"/>
    <w:rsid w:val="00FA387B"/>
    <w:rsid w:val="00FA3992"/>
    <w:rsid w:val="00FA416A"/>
    <w:rsid w:val="00FA4377"/>
    <w:rsid w:val="00FA4439"/>
    <w:rsid w:val="00FA44E5"/>
    <w:rsid w:val="00FA45E6"/>
    <w:rsid w:val="00FA46C8"/>
    <w:rsid w:val="00FA47D8"/>
    <w:rsid w:val="00FA487B"/>
    <w:rsid w:val="00FA49C3"/>
    <w:rsid w:val="00FA4C63"/>
    <w:rsid w:val="00FA4E25"/>
    <w:rsid w:val="00FA4F08"/>
    <w:rsid w:val="00FA50F6"/>
    <w:rsid w:val="00FA51F3"/>
    <w:rsid w:val="00FA53BA"/>
    <w:rsid w:val="00FA5884"/>
    <w:rsid w:val="00FA5981"/>
    <w:rsid w:val="00FA5B4B"/>
    <w:rsid w:val="00FA5D57"/>
    <w:rsid w:val="00FA5D75"/>
    <w:rsid w:val="00FA5DC1"/>
    <w:rsid w:val="00FA5F63"/>
    <w:rsid w:val="00FA6063"/>
    <w:rsid w:val="00FA61CE"/>
    <w:rsid w:val="00FA63F1"/>
    <w:rsid w:val="00FA6DA9"/>
    <w:rsid w:val="00FA7105"/>
    <w:rsid w:val="00FA7157"/>
    <w:rsid w:val="00FA74B6"/>
    <w:rsid w:val="00FA76DA"/>
    <w:rsid w:val="00FA7747"/>
    <w:rsid w:val="00FA785E"/>
    <w:rsid w:val="00FA792B"/>
    <w:rsid w:val="00FA7993"/>
    <w:rsid w:val="00FA7B7C"/>
    <w:rsid w:val="00FA7C53"/>
    <w:rsid w:val="00FA7CAE"/>
    <w:rsid w:val="00FB029E"/>
    <w:rsid w:val="00FB0309"/>
    <w:rsid w:val="00FB0322"/>
    <w:rsid w:val="00FB0456"/>
    <w:rsid w:val="00FB04BA"/>
    <w:rsid w:val="00FB0512"/>
    <w:rsid w:val="00FB06F6"/>
    <w:rsid w:val="00FB078B"/>
    <w:rsid w:val="00FB0AE2"/>
    <w:rsid w:val="00FB0F49"/>
    <w:rsid w:val="00FB0F64"/>
    <w:rsid w:val="00FB1469"/>
    <w:rsid w:val="00FB146B"/>
    <w:rsid w:val="00FB156A"/>
    <w:rsid w:val="00FB1699"/>
    <w:rsid w:val="00FB1860"/>
    <w:rsid w:val="00FB1C46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2FB5"/>
    <w:rsid w:val="00FB3238"/>
    <w:rsid w:val="00FB3356"/>
    <w:rsid w:val="00FB3463"/>
    <w:rsid w:val="00FB346D"/>
    <w:rsid w:val="00FB361D"/>
    <w:rsid w:val="00FB386C"/>
    <w:rsid w:val="00FB3AE3"/>
    <w:rsid w:val="00FB3B7F"/>
    <w:rsid w:val="00FB3BC2"/>
    <w:rsid w:val="00FB3D33"/>
    <w:rsid w:val="00FB3D51"/>
    <w:rsid w:val="00FB416A"/>
    <w:rsid w:val="00FB42B7"/>
    <w:rsid w:val="00FB4987"/>
    <w:rsid w:val="00FB4BBD"/>
    <w:rsid w:val="00FB4E68"/>
    <w:rsid w:val="00FB5020"/>
    <w:rsid w:val="00FB5252"/>
    <w:rsid w:val="00FB59A8"/>
    <w:rsid w:val="00FB5A28"/>
    <w:rsid w:val="00FB5CCC"/>
    <w:rsid w:val="00FB5D89"/>
    <w:rsid w:val="00FB5F60"/>
    <w:rsid w:val="00FB5F83"/>
    <w:rsid w:val="00FB643C"/>
    <w:rsid w:val="00FB699B"/>
    <w:rsid w:val="00FB6B45"/>
    <w:rsid w:val="00FB6F33"/>
    <w:rsid w:val="00FB7013"/>
    <w:rsid w:val="00FB711B"/>
    <w:rsid w:val="00FB71AF"/>
    <w:rsid w:val="00FB73C1"/>
    <w:rsid w:val="00FB765A"/>
    <w:rsid w:val="00FB788D"/>
    <w:rsid w:val="00FB7BBF"/>
    <w:rsid w:val="00FB7D1A"/>
    <w:rsid w:val="00FB7EC1"/>
    <w:rsid w:val="00FC0078"/>
    <w:rsid w:val="00FC0175"/>
    <w:rsid w:val="00FC02E3"/>
    <w:rsid w:val="00FC02FE"/>
    <w:rsid w:val="00FC0464"/>
    <w:rsid w:val="00FC0741"/>
    <w:rsid w:val="00FC0B06"/>
    <w:rsid w:val="00FC10C5"/>
    <w:rsid w:val="00FC1131"/>
    <w:rsid w:val="00FC1775"/>
    <w:rsid w:val="00FC1B39"/>
    <w:rsid w:val="00FC1B89"/>
    <w:rsid w:val="00FC1C44"/>
    <w:rsid w:val="00FC1CDC"/>
    <w:rsid w:val="00FC256D"/>
    <w:rsid w:val="00FC25B8"/>
    <w:rsid w:val="00FC2B76"/>
    <w:rsid w:val="00FC3083"/>
    <w:rsid w:val="00FC314A"/>
    <w:rsid w:val="00FC3227"/>
    <w:rsid w:val="00FC34BD"/>
    <w:rsid w:val="00FC3778"/>
    <w:rsid w:val="00FC37C8"/>
    <w:rsid w:val="00FC3BBB"/>
    <w:rsid w:val="00FC3CA0"/>
    <w:rsid w:val="00FC3E41"/>
    <w:rsid w:val="00FC3E99"/>
    <w:rsid w:val="00FC4169"/>
    <w:rsid w:val="00FC449E"/>
    <w:rsid w:val="00FC454D"/>
    <w:rsid w:val="00FC4A98"/>
    <w:rsid w:val="00FC510E"/>
    <w:rsid w:val="00FC513E"/>
    <w:rsid w:val="00FC5182"/>
    <w:rsid w:val="00FC598E"/>
    <w:rsid w:val="00FC5A83"/>
    <w:rsid w:val="00FC5C9E"/>
    <w:rsid w:val="00FC5D13"/>
    <w:rsid w:val="00FC6025"/>
    <w:rsid w:val="00FC626E"/>
    <w:rsid w:val="00FC63EB"/>
    <w:rsid w:val="00FC6661"/>
    <w:rsid w:val="00FC6A97"/>
    <w:rsid w:val="00FC6DD9"/>
    <w:rsid w:val="00FC731F"/>
    <w:rsid w:val="00FC74E0"/>
    <w:rsid w:val="00FC7710"/>
    <w:rsid w:val="00FC771A"/>
    <w:rsid w:val="00FC777F"/>
    <w:rsid w:val="00FC79B3"/>
    <w:rsid w:val="00FC7A9E"/>
    <w:rsid w:val="00FC7AD3"/>
    <w:rsid w:val="00FC7BEC"/>
    <w:rsid w:val="00FD002C"/>
    <w:rsid w:val="00FD02C9"/>
    <w:rsid w:val="00FD0300"/>
    <w:rsid w:val="00FD0368"/>
    <w:rsid w:val="00FD086A"/>
    <w:rsid w:val="00FD08D2"/>
    <w:rsid w:val="00FD0B52"/>
    <w:rsid w:val="00FD0DDD"/>
    <w:rsid w:val="00FD11DF"/>
    <w:rsid w:val="00FD128F"/>
    <w:rsid w:val="00FD131D"/>
    <w:rsid w:val="00FD1A0E"/>
    <w:rsid w:val="00FD1EE6"/>
    <w:rsid w:val="00FD1F3A"/>
    <w:rsid w:val="00FD2001"/>
    <w:rsid w:val="00FD2344"/>
    <w:rsid w:val="00FD267C"/>
    <w:rsid w:val="00FD281A"/>
    <w:rsid w:val="00FD2CD0"/>
    <w:rsid w:val="00FD2D13"/>
    <w:rsid w:val="00FD2FBD"/>
    <w:rsid w:val="00FD358B"/>
    <w:rsid w:val="00FD3AAE"/>
    <w:rsid w:val="00FD4057"/>
    <w:rsid w:val="00FD4633"/>
    <w:rsid w:val="00FD4A56"/>
    <w:rsid w:val="00FD4C1F"/>
    <w:rsid w:val="00FD4D10"/>
    <w:rsid w:val="00FD5071"/>
    <w:rsid w:val="00FD53B3"/>
    <w:rsid w:val="00FD55B6"/>
    <w:rsid w:val="00FD562C"/>
    <w:rsid w:val="00FD5DD2"/>
    <w:rsid w:val="00FD5F10"/>
    <w:rsid w:val="00FD6102"/>
    <w:rsid w:val="00FD62EE"/>
    <w:rsid w:val="00FD62F3"/>
    <w:rsid w:val="00FD6EAB"/>
    <w:rsid w:val="00FD6EDF"/>
    <w:rsid w:val="00FD7229"/>
    <w:rsid w:val="00FD7248"/>
    <w:rsid w:val="00FD74EB"/>
    <w:rsid w:val="00FD78E6"/>
    <w:rsid w:val="00FD7C61"/>
    <w:rsid w:val="00FD7EE3"/>
    <w:rsid w:val="00FD7FDE"/>
    <w:rsid w:val="00FE0298"/>
    <w:rsid w:val="00FE051F"/>
    <w:rsid w:val="00FE0EB5"/>
    <w:rsid w:val="00FE10DB"/>
    <w:rsid w:val="00FE1240"/>
    <w:rsid w:val="00FE18E1"/>
    <w:rsid w:val="00FE19FF"/>
    <w:rsid w:val="00FE1AA0"/>
    <w:rsid w:val="00FE282D"/>
    <w:rsid w:val="00FE28EF"/>
    <w:rsid w:val="00FE30A9"/>
    <w:rsid w:val="00FE311D"/>
    <w:rsid w:val="00FE34C3"/>
    <w:rsid w:val="00FE3504"/>
    <w:rsid w:val="00FE3512"/>
    <w:rsid w:val="00FE361E"/>
    <w:rsid w:val="00FE3620"/>
    <w:rsid w:val="00FE3958"/>
    <w:rsid w:val="00FE3AAC"/>
    <w:rsid w:val="00FE3BCF"/>
    <w:rsid w:val="00FE462C"/>
    <w:rsid w:val="00FE4A89"/>
    <w:rsid w:val="00FE4EC4"/>
    <w:rsid w:val="00FE4EF9"/>
    <w:rsid w:val="00FE4F74"/>
    <w:rsid w:val="00FE52EA"/>
    <w:rsid w:val="00FE54E3"/>
    <w:rsid w:val="00FE57BD"/>
    <w:rsid w:val="00FE5A17"/>
    <w:rsid w:val="00FE62A7"/>
    <w:rsid w:val="00FE68A9"/>
    <w:rsid w:val="00FE6AF3"/>
    <w:rsid w:val="00FE7009"/>
    <w:rsid w:val="00FE740E"/>
    <w:rsid w:val="00FE74C7"/>
    <w:rsid w:val="00FE76E6"/>
    <w:rsid w:val="00FE7B3F"/>
    <w:rsid w:val="00FE7C71"/>
    <w:rsid w:val="00FE7CAF"/>
    <w:rsid w:val="00FE7D57"/>
    <w:rsid w:val="00FF01E6"/>
    <w:rsid w:val="00FF0257"/>
    <w:rsid w:val="00FF05EE"/>
    <w:rsid w:val="00FF05FF"/>
    <w:rsid w:val="00FF07AF"/>
    <w:rsid w:val="00FF09E9"/>
    <w:rsid w:val="00FF0BAC"/>
    <w:rsid w:val="00FF0EEC"/>
    <w:rsid w:val="00FF14B2"/>
    <w:rsid w:val="00FF1508"/>
    <w:rsid w:val="00FF1A6E"/>
    <w:rsid w:val="00FF1BEA"/>
    <w:rsid w:val="00FF1CBF"/>
    <w:rsid w:val="00FF1F14"/>
    <w:rsid w:val="00FF21CB"/>
    <w:rsid w:val="00FF26A5"/>
    <w:rsid w:val="00FF2750"/>
    <w:rsid w:val="00FF275F"/>
    <w:rsid w:val="00FF2917"/>
    <w:rsid w:val="00FF29CB"/>
    <w:rsid w:val="00FF2A0B"/>
    <w:rsid w:val="00FF2CBF"/>
    <w:rsid w:val="00FF2FA3"/>
    <w:rsid w:val="00FF3061"/>
    <w:rsid w:val="00FF3227"/>
    <w:rsid w:val="00FF33C5"/>
    <w:rsid w:val="00FF33C6"/>
    <w:rsid w:val="00FF37D2"/>
    <w:rsid w:val="00FF3827"/>
    <w:rsid w:val="00FF3897"/>
    <w:rsid w:val="00FF3A1F"/>
    <w:rsid w:val="00FF3AB7"/>
    <w:rsid w:val="00FF3AE1"/>
    <w:rsid w:val="00FF3BCE"/>
    <w:rsid w:val="00FF3CC0"/>
    <w:rsid w:val="00FF4010"/>
    <w:rsid w:val="00FF40CC"/>
    <w:rsid w:val="00FF43DD"/>
    <w:rsid w:val="00FF445B"/>
    <w:rsid w:val="00FF4972"/>
    <w:rsid w:val="00FF53AD"/>
    <w:rsid w:val="00FF542A"/>
    <w:rsid w:val="00FF54F3"/>
    <w:rsid w:val="00FF599F"/>
    <w:rsid w:val="00FF5E72"/>
    <w:rsid w:val="00FF6411"/>
    <w:rsid w:val="00FF6560"/>
    <w:rsid w:val="00FF6BAD"/>
    <w:rsid w:val="00FF6BD9"/>
    <w:rsid w:val="00FF6D94"/>
    <w:rsid w:val="00FF73D4"/>
    <w:rsid w:val="00FF769D"/>
    <w:rsid w:val="00FF77DC"/>
    <w:rsid w:val="00FF793B"/>
    <w:rsid w:val="00FF79B1"/>
    <w:rsid w:val="00FF7A2D"/>
    <w:rsid w:val="00FF7BA6"/>
    <w:rsid w:val="00FF7CBB"/>
    <w:rsid w:val="01009305"/>
    <w:rsid w:val="01212934"/>
    <w:rsid w:val="01743C5D"/>
    <w:rsid w:val="024DCE20"/>
    <w:rsid w:val="028A5483"/>
    <w:rsid w:val="02B2D505"/>
    <w:rsid w:val="02C44253"/>
    <w:rsid w:val="039AA517"/>
    <w:rsid w:val="039D1107"/>
    <w:rsid w:val="0421860A"/>
    <w:rsid w:val="0503301B"/>
    <w:rsid w:val="050FCC95"/>
    <w:rsid w:val="0558D8FA"/>
    <w:rsid w:val="0599DA8B"/>
    <w:rsid w:val="066E1E09"/>
    <w:rsid w:val="0748070D"/>
    <w:rsid w:val="082FCA67"/>
    <w:rsid w:val="08F080AF"/>
    <w:rsid w:val="09E3CCB5"/>
    <w:rsid w:val="0A179372"/>
    <w:rsid w:val="0A64BF8C"/>
    <w:rsid w:val="0B89004B"/>
    <w:rsid w:val="0B9AEBB7"/>
    <w:rsid w:val="0BB87051"/>
    <w:rsid w:val="0BC2EC4F"/>
    <w:rsid w:val="0BF8592A"/>
    <w:rsid w:val="0C40D0EF"/>
    <w:rsid w:val="0C89E1F6"/>
    <w:rsid w:val="0D5B3475"/>
    <w:rsid w:val="0E435795"/>
    <w:rsid w:val="0EDF6D31"/>
    <w:rsid w:val="0F4DA3C2"/>
    <w:rsid w:val="0FA7794A"/>
    <w:rsid w:val="0FC7A817"/>
    <w:rsid w:val="1046D5E2"/>
    <w:rsid w:val="11D02063"/>
    <w:rsid w:val="1227351B"/>
    <w:rsid w:val="124E5C71"/>
    <w:rsid w:val="13218C58"/>
    <w:rsid w:val="135948BD"/>
    <w:rsid w:val="13B21721"/>
    <w:rsid w:val="146EF5A7"/>
    <w:rsid w:val="1483795C"/>
    <w:rsid w:val="15A42187"/>
    <w:rsid w:val="1775BB69"/>
    <w:rsid w:val="17CF1781"/>
    <w:rsid w:val="17D9664C"/>
    <w:rsid w:val="1800FC14"/>
    <w:rsid w:val="18021ACD"/>
    <w:rsid w:val="19072C7D"/>
    <w:rsid w:val="1B0C89B2"/>
    <w:rsid w:val="1C28C4E3"/>
    <w:rsid w:val="1D7667BA"/>
    <w:rsid w:val="1D9DC00A"/>
    <w:rsid w:val="1DA546EF"/>
    <w:rsid w:val="1DF9E530"/>
    <w:rsid w:val="1EC9A67C"/>
    <w:rsid w:val="2056A9A1"/>
    <w:rsid w:val="2073DD45"/>
    <w:rsid w:val="21E78250"/>
    <w:rsid w:val="2285DFEF"/>
    <w:rsid w:val="22FC2A7E"/>
    <w:rsid w:val="25F5872C"/>
    <w:rsid w:val="26FC5B76"/>
    <w:rsid w:val="2757C377"/>
    <w:rsid w:val="27C32D42"/>
    <w:rsid w:val="2885A947"/>
    <w:rsid w:val="298126D6"/>
    <w:rsid w:val="29C37AEB"/>
    <w:rsid w:val="29CF835F"/>
    <w:rsid w:val="29FD1859"/>
    <w:rsid w:val="2A1C6EA6"/>
    <w:rsid w:val="2B3CA7A4"/>
    <w:rsid w:val="2BD07A80"/>
    <w:rsid w:val="2BF47593"/>
    <w:rsid w:val="2CF43685"/>
    <w:rsid w:val="2EC909F0"/>
    <w:rsid w:val="2EEF453D"/>
    <w:rsid w:val="30107519"/>
    <w:rsid w:val="3036C5C4"/>
    <w:rsid w:val="30643CDC"/>
    <w:rsid w:val="30A06689"/>
    <w:rsid w:val="30B3AFC9"/>
    <w:rsid w:val="314C7F17"/>
    <w:rsid w:val="31694934"/>
    <w:rsid w:val="31FC8679"/>
    <w:rsid w:val="32FB8B82"/>
    <w:rsid w:val="33991B30"/>
    <w:rsid w:val="34722431"/>
    <w:rsid w:val="34EE63EB"/>
    <w:rsid w:val="3660ABB2"/>
    <w:rsid w:val="37077CA6"/>
    <w:rsid w:val="393700A1"/>
    <w:rsid w:val="39E1B7E6"/>
    <w:rsid w:val="3A3A6A91"/>
    <w:rsid w:val="3A4564D0"/>
    <w:rsid w:val="3BF85ACA"/>
    <w:rsid w:val="3C0192EB"/>
    <w:rsid w:val="3C0D35C6"/>
    <w:rsid w:val="3C7A9752"/>
    <w:rsid w:val="3CCDB885"/>
    <w:rsid w:val="3CE3555E"/>
    <w:rsid w:val="3DF0C11F"/>
    <w:rsid w:val="3E3E358A"/>
    <w:rsid w:val="3E8A70C2"/>
    <w:rsid w:val="3F0DBB9A"/>
    <w:rsid w:val="3F474780"/>
    <w:rsid w:val="3F629EC3"/>
    <w:rsid w:val="3FD98206"/>
    <w:rsid w:val="401E9A7E"/>
    <w:rsid w:val="40618360"/>
    <w:rsid w:val="4127C23C"/>
    <w:rsid w:val="4206818B"/>
    <w:rsid w:val="424D0229"/>
    <w:rsid w:val="442771BB"/>
    <w:rsid w:val="45E0A6EC"/>
    <w:rsid w:val="468D4EFB"/>
    <w:rsid w:val="46CC8534"/>
    <w:rsid w:val="476E2827"/>
    <w:rsid w:val="479897D8"/>
    <w:rsid w:val="47A7CC8B"/>
    <w:rsid w:val="49301104"/>
    <w:rsid w:val="4A223312"/>
    <w:rsid w:val="4A7B0D7D"/>
    <w:rsid w:val="4AA18EDF"/>
    <w:rsid w:val="4AF68160"/>
    <w:rsid w:val="4B41417B"/>
    <w:rsid w:val="4C33034C"/>
    <w:rsid w:val="4CEFDCE9"/>
    <w:rsid w:val="4D2B1E41"/>
    <w:rsid w:val="4DD7A0B0"/>
    <w:rsid w:val="4DEAFB1A"/>
    <w:rsid w:val="4DF52C9C"/>
    <w:rsid w:val="4E8E6A8C"/>
    <w:rsid w:val="4EA0DEEB"/>
    <w:rsid w:val="4EF6464E"/>
    <w:rsid w:val="5040813C"/>
    <w:rsid w:val="5042191C"/>
    <w:rsid w:val="50CBFEBB"/>
    <w:rsid w:val="50F59D5B"/>
    <w:rsid w:val="5108F4B3"/>
    <w:rsid w:val="514E6CC8"/>
    <w:rsid w:val="518510CB"/>
    <w:rsid w:val="51E50F81"/>
    <w:rsid w:val="5278F007"/>
    <w:rsid w:val="529D7C1A"/>
    <w:rsid w:val="53322458"/>
    <w:rsid w:val="53FB4777"/>
    <w:rsid w:val="548AF6D1"/>
    <w:rsid w:val="5557A102"/>
    <w:rsid w:val="56DDD878"/>
    <w:rsid w:val="57B51E80"/>
    <w:rsid w:val="58797FFF"/>
    <w:rsid w:val="591299E1"/>
    <w:rsid w:val="5A251BB0"/>
    <w:rsid w:val="5A4B2D56"/>
    <w:rsid w:val="5B342A78"/>
    <w:rsid w:val="5B41D443"/>
    <w:rsid w:val="5B4D3B4D"/>
    <w:rsid w:val="5B8BB42B"/>
    <w:rsid w:val="5C83E24D"/>
    <w:rsid w:val="5D6FC211"/>
    <w:rsid w:val="5DBA9763"/>
    <w:rsid w:val="5E1146CE"/>
    <w:rsid w:val="5E9B5A12"/>
    <w:rsid w:val="6143081C"/>
    <w:rsid w:val="61A6ED5A"/>
    <w:rsid w:val="6283CFA8"/>
    <w:rsid w:val="628D2DB2"/>
    <w:rsid w:val="6345F928"/>
    <w:rsid w:val="643E3344"/>
    <w:rsid w:val="660EFF56"/>
    <w:rsid w:val="6639833E"/>
    <w:rsid w:val="6713C0F6"/>
    <w:rsid w:val="674A3303"/>
    <w:rsid w:val="67690AB4"/>
    <w:rsid w:val="67A177E2"/>
    <w:rsid w:val="69643EEB"/>
    <w:rsid w:val="699A607E"/>
    <w:rsid w:val="6A4A8110"/>
    <w:rsid w:val="6A8BC95C"/>
    <w:rsid w:val="6ADFCC6A"/>
    <w:rsid w:val="6AF9B2D2"/>
    <w:rsid w:val="6AFBE167"/>
    <w:rsid w:val="6BF1ED72"/>
    <w:rsid w:val="6CD31F0A"/>
    <w:rsid w:val="6D8336E6"/>
    <w:rsid w:val="6F4B8B98"/>
    <w:rsid w:val="6F9E6229"/>
    <w:rsid w:val="6FB84A2F"/>
    <w:rsid w:val="6FBC621B"/>
    <w:rsid w:val="70951A66"/>
    <w:rsid w:val="7096B842"/>
    <w:rsid w:val="709E7E77"/>
    <w:rsid w:val="70D20FFD"/>
    <w:rsid w:val="71629899"/>
    <w:rsid w:val="7297A744"/>
    <w:rsid w:val="72DEC52C"/>
    <w:rsid w:val="7323CF82"/>
    <w:rsid w:val="73746ADE"/>
    <w:rsid w:val="7430F1C2"/>
    <w:rsid w:val="750476B4"/>
    <w:rsid w:val="75A9B616"/>
    <w:rsid w:val="76B19BDF"/>
    <w:rsid w:val="78D45FE3"/>
    <w:rsid w:val="7A105497"/>
    <w:rsid w:val="7B8F67ED"/>
    <w:rsid w:val="7BCCE612"/>
    <w:rsid w:val="7C3287FA"/>
    <w:rsid w:val="7C6FEBCD"/>
    <w:rsid w:val="7CE51A24"/>
    <w:rsid w:val="7D188A1D"/>
    <w:rsid w:val="7D3199D8"/>
    <w:rsid w:val="7D96448D"/>
    <w:rsid w:val="7DE7BD26"/>
    <w:rsid w:val="7DF59D8E"/>
    <w:rsid w:val="7F70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A956B92"/>
  <w15:docId w15:val="{5ED2079E-D299-4C1F-B14A-53763992D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rsid w:val="0034561D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4EA40735BF934BA67F81A627B4C9F5" ma:contentTypeVersion="12" ma:contentTypeDescription="Create a new document." ma:contentTypeScope="" ma:versionID="05ad9e7d0ddfe902c63c40c21aec9685">
  <xsd:schema xmlns:xsd="http://www.w3.org/2001/XMLSchema" xmlns:xs="http://www.w3.org/2001/XMLSchema" xmlns:p="http://schemas.microsoft.com/office/2006/metadata/properties" xmlns:ns3="5f0ff7a2-1283-4f33-ade5-cd4c48a68bed" xmlns:ns4="11cc0dfc-d067-462d-b52e-4da9d11e8445" targetNamespace="http://schemas.microsoft.com/office/2006/metadata/properties" ma:root="true" ma:fieldsID="c62f3a08bb217f4327e2b3416288472f" ns3:_="" ns4:_="">
    <xsd:import namespace="5f0ff7a2-1283-4f33-ade5-cd4c48a68bed"/>
    <xsd:import namespace="11cc0dfc-d067-462d-b52e-4da9d11e84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ff7a2-1283-4f33-ade5-cd4c48a68b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c0dfc-d067-462d-b52e-4da9d11e84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ECCEA-8F7E-4A1F-B76F-519144A0D3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6620A7-FBED-4FB8-9022-DE6CFBCC64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0ff7a2-1283-4f33-ade5-cd4c48a68bed"/>
    <ds:schemaRef ds:uri="11cc0dfc-d067-462d-b52e-4da9d11e8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8EADBD-DB99-42C5-B5E0-9DA97936D5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1FDDFD0-EBC7-45EE-94EB-A876DB002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23</Pages>
  <Words>11319</Words>
  <Characters>45020</Characters>
  <Application>Microsoft Office Word</Application>
  <DocSecurity>0</DocSecurity>
  <Lines>375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(Thai)_17 Mar 20_Word</vt:lpstr>
    </vt:vector>
  </TitlesOfParts>
  <Company>KPMG</Company>
  <LinksUpToDate>false</LinksUpToDate>
  <CharactersWithSpaces>56227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(Thai)_17 Mar 20_Word</dc:title>
  <dc:subject/>
  <dc:creator>tadsong_h22</dc:creator>
  <cp:keywords/>
  <dc:description/>
  <cp:lastModifiedBy>Somjai, Nigonyanont</cp:lastModifiedBy>
  <cp:revision>3</cp:revision>
  <cp:lastPrinted>2020-05-07T05:09:00Z</cp:lastPrinted>
  <dcterms:created xsi:type="dcterms:W3CDTF">2020-05-07T12:07:00Z</dcterms:created>
  <dcterms:modified xsi:type="dcterms:W3CDTF">2020-05-07T12:08:00Z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0x010100854EA40735BF934BA67F81A627B4C9F5</vt:lpwstr>
  </property>
</Properties>
</file>