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A5C" w:rsidRPr="00A83A64" w:rsidRDefault="003E6A5C" w:rsidP="00024953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83A64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83A6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:rsidR="003E6A5C" w:rsidRPr="00A83A64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3E6A5C" w:rsidRPr="00A83A64" w:rsidRDefault="003E6A5C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836386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36386" w:rsidRPr="00836386" w:rsidRDefault="00836386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836386">
        <w:rPr>
          <w:rFonts w:asciiTheme="majorBidi" w:hAnsiTheme="majorBidi"/>
          <w:sz w:val="30"/>
          <w:szCs w:val="30"/>
          <w:cs/>
        </w:rPr>
        <w:t>การเปลี่ยนแปลงนโยบายการบัญชี</w:t>
      </w:r>
    </w:p>
    <w:p w:rsidR="00190CF3" w:rsidRPr="00A83A64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73EB3" w:rsidRPr="00A83A64" w:rsidRDefault="003E6A5C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:rsidR="00C73EB3" w:rsidRPr="00A83A64" w:rsidRDefault="00C73EB3" w:rsidP="00C73EB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เงินให้กู้ยืม</w:t>
      </w:r>
    </w:p>
    <w:p w:rsidR="00827272" w:rsidRPr="00A83A64" w:rsidRDefault="00827272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:rsidR="00111A9D" w:rsidRPr="00A83A64" w:rsidRDefault="00111A9D" w:rsidP="00111A9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:rsidR="003E6A5C" w:rsidRPr="00A83A64" w:rsidRDefault="00111A9D" w:rsidP="002E57B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:rsidR="00425DF9" w:rsidRPr="00A83A64" w:rsidRDefault="00124FCE" w:rsidP="00522D2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:rsidR="00640D4E" w:rsidRPr="00A83A64" w:rsidRDefault="00E277C7" w:rsidP="0014480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A83A64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:rsidR="00124FCE" w:rsidRPr="00A83A64" w:rsidRDefault="000045D5" w:rsidP="00A879E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:rsidR="004B2A44" w:rsidRPr="00A83A64" w:rsidRDefault="004B2A44" w:rsidP="004B2A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:rsidR="00083D96" w:rsidRDefault="00B1128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:rsidR="00083D96" w:rsidRPr="00083D96" w:rsidRDefault="00083D96" w:rsidP="00083D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83D96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:rsidR="00083D96" w:rsidRPr="00083D96" w:rsidRDefault="00083D96" w:rsidP="00083D96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Theme="majorBidi" w:hAnsiTheme="majorBidi" w:cstheme="majorBidi"/>
          <w:sz w:val="28"/>
          <w:szCs w:val="28"/>
        </w:rPr>
      </w:pPr>
    </w:p>
    <w:p w:rsidR="00385F4A" w:rsidRPr="00A83A64" w:rsidRDefault="00385F4A" w:rsidP="00467B6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:rsidR="002802E9" w:rsidRPr="00A83A64" w:rsidRDefault="002802E9" w:rsidP="002802E9">
      <w:pPr>
        <w:pStyle w:val="index"/>
        <w:tabs>
          <w:tab w:val="clear" w:pos="1134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:rsidR="003E6A5C" w:rsidRPr="00A83A64" w:rsidRDefault="003E6A5C" w:rsidP="00175E89">
      <w:pPr>
        <w:rPr>
          <w:rFonts w:asciiTheme="majorBidi" w:hAnsiTheme="majorBidi" w:cstheme="majorBidi"/>
          <w:sz w:val="30"/>
          <w:szCs w:val="30"/>
          <w:lang w:val="en-GB"/>
        </w:rPr>
      </w:pPr>
    </w:p>
    <w:p w:rsidR="00E00CA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A83A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3E6A5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042D43" w:rsidRPr="00A83A64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A83A6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A83A64">
        <w:rPr>
          <w:rFonts w:asciiTheme="majorBidi" w:hAnsiTheme="majorBidi" w:cstheme="majorBidi"/>
          <w:sz w:val="30"/>
          <w:szCs w:val="30"/>
          <w:cs/>
        </w:rPr>
        <w:t>่</w:t>
      </w:r>
      <w:r w:rsidR="00042D43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8E0313">
        <w:rPr>
          <w:rFonts w:asciiTheme="majorBidi" w:hAnsiTheme="majorBidi" w:cstheme="majorBidi"/>
          <w:sz w:val="30"/>
          <w:szCs w:val="30"/>
        </w:rPr>
        <w:t>8</w:t>
      </w:r>
      <w:r w:rsidR="009B503D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9B503D" w:rsidRPr="00A83A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9B503D" w:rsidRPr="00A83A64">
        <w:rPr>
          <w:rFonts w:asciiTheme="majorBidi" w:hAnsiTheme="majorBidi" w:cstheme="majorBidi"/>
          <w:sz w:val="30"/>
          <w:szCs w:val="30"/>
        </w:rPr>
        <w:t>2563</w:t>
      </w:r>
    </w:p>
    <w:p w:rsidR="003E6A5C" w:rsidRPr="00A83A64" w:rsidRDefault="003E6A5C" w:rsidP="00871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3E6A5C" w:rsidRPr="00A83A64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3E6A5C" w:rsidRPr="00A83A64" w:rsidRDefault="003E6A5C" w:rsidP="001E6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3E6A5C" w:rsidRPr="00A83A64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6D3DD5" w:rsidRPr="00A83A64">
        <w:rPr>
          <w:rFonts w:asciiTheme="majorBidi" w:hAnsiTheme="majorBidi" w:cstheme="majorBidi"/>
          <w:sz w:val="30"/>
          <w:szCs w:val="30"/>
          <w:cs/>
        </w:rPr>
        <w:t>การจัดจำหน่ายผลิตภัณฑ์ประเภทสินค้าเทคโนโลยีคอมพิวเตอร์ ระบบสารสนเทศ</w:t>
      </w:r>
      <w:r w:rsidR="006D3DD5" w:rsidRPr="00A83A6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และอุปกรณ์สื่อสารต่างๆ </w:t>
      </w:r>
      <w:r w:rsidRPr="00A83A64">
        <w:rPr>
          <w:rFonts w:asciiTheme="majorBidi" w:hAnsiTheme="majorBidi" w:cstheme="majorBidi"/>
          <w:spacing w:val="-4"/>
          <w:sz w:val="30"/>
          <w:szCs w:val="30"/>
          <w:cs/>
        </w:rPr>
        <w:t>รายละเอียดของ</w:t>
      </w:r>
      <w:r w:rsidR="00111A9D" w:rsidRPr="00A83A64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</w:t>
      </w:r>
      <w:r w:rsidR="0077138F" w:rsidRPr="00A83A6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111A9D" w:rsidRPr="00A83A64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</w:t>
      </w:r>
      <w:r w:rsidRPr="00A83A6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</w:t>
      </w:r>
      <w:r w:rsidR="006D3DD5" w:rsidRPr="00A83A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15CBC" w:rsidRPr="00A83A6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E35D6" w:rsidRPr="00A83A6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615CBC" w:rsidRPr="00A83A6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E35D6" w:rsidRPr="00A83A64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C2566A" w:rsidRPr="00A83A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E3D11" w:rsidRPr="00A83A64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6D3DD5" w:rsidRPr="00A83A64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5E35D6" w:rsidRPr="00A83A6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54C0B" w:rsidRPr="00A83A6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11859" w:rsidRPr="00A83A64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00CAC" w:rsidRPr="00A83A6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E00CAC" w:rsidRPr="00A83A64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00CAC" w:rsidRPr="00A83A64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4A0F3E" w:rsidRPr="00A83A64">
        <w:rPr>
          <w:rFonts w:asciiTheme="majorBidi" w:hAnsiTheme="majorBidi" w:cstheme="majorBidi"/>
          <w:spacing w:val="-4"/>
          <w:sz w:val="30"/>
          <w:szCs w:val="30"/>
          <w:cs/>
        </w:rPr>
        <w:t>6</w:t>
      </w:r>
      <w:r w:rsidR="005E35D6" w:rsidRPr="00A83A6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09071F" w:rsidRPr="00A83A6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09B2" w:rsidRPr="00A83A64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ได้เปิดเผยไว้ในหมายเหตุข้อ</w:t>
      </w:r>
      <w:r w:rsidR="00790B79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1E6C60">
        <w:rPr>
          <w:rFonts w:asciiTheme="majorBidi" w:hAnsiTheme="majorBidi" w:cstheme="majorBidi"/>
          <w:sz w:val="30"/>
          <w:szCs w:val="30"/>
        </w:rPr>
        <w:t>8</w:t>
      </w:r>
      <w:r w:rsidR="00790B79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790B79" w:rsidRPr="00A83A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E6C60">
        <w:rPr>
          <w:rFonts w:asciiTheme="majorBidi" w:hAnsiTheme="majorBidi" w:cstheme="majorBidi"/>
          <w:sz w:val="30"/>
          <w:szCs w:val="30"/>
        </w:rPr>
        <w:t>9</w:t>
      </w:r>
      <w:r w:rsidR="001A1278" w:rsidRPr="00A83A64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</w:p>
    <w:p w:rsidR="005709B2" w:rsidRPr="00A83A64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</w:rPr>
      </w:pPr>
    </w:p>
    <w:p w:rsidR="003E6A5C" w:rsidRPr="00A83A64" w:rsidRDefault="000F0269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3E6A5C" w:rsidRPr="00A83A64" w:rsidRDefault="003E6A5C" w:rsidP="002255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3E6A5C" w:rsidRPr="00A83A64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0B5E6E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0B5E6E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0B5E6E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0B5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="0045598B" w:rsidRPr="000B5E6E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Pr="000B5E6E">
        <w:rPr>
          <w:rFonts w:asciiTheme="majorBidi" w:hAnsiTheme="majorBidi" w:cstheme="majorBidi"/>
          <w:sz w:val="30"/>
          <w:szCs w:val="30"/>
          <w:cs/>
        </w:rPr>
        <w:t xml:space="preserve"> ฉบับที่</w:t>
      </w:r>
      <w:r w:rsidR="00E3551B" w:rsidRPr="000B5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B5E6E">
        <w:rPr>
          <w:rFonts w:asciiTheme="majorBidi" w:hAnsiTheme="majorBidi" w:cstheme="majorBidi"/>
          <w:sz w:val="30"/>
          <w:szCs w:val="30"/>
        </w:rPr>
        <w:t>34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เรื่อง</w:t>
      </w:r>
      <w:r w:rsid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45598B"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การรายงานทาง</w:t>
      </w:r>
      <w:r w:rsidRPr="000B5E6E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การเงินระหว่างกาล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B5E6E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B5E6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:rsidR="000F0269" w:rsidRPr="000B5E6E" w:rsidRDefault="000F0269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0263F9" w:rsidRPr="00A83A64" w:rsidRDefault="000F0269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C53F4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83A64">
        <w:rPr>
          <w:rFonts w:asciiTheme="majorBidi" w:hAnsiTheme="majorBidi" w:cstheme="majorBidi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9D4708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14F1" w:rsidRPr="00A83A64">
        <w:rPr>
          <w:rFonts w:asciiTheme="majorBidi" w:hAnsiTheme="majorBidi" w:cstheme="majorBidi"/>
          <w:sz w:val="30"/>
          <w:szCs w:val="30"/>
        </w:rPr>
        <w:t>31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277C7" w:rsidRPr="00A83A64">
        <w:rPr>
          <w:rFonts w:asciiTheme="majorBidi" w:hAnsiTheme="majorBidi" w:cstheme="majorBidi"/>
          <w:sz w:val="30"/>
          <w:szCs w:val="30"/>
        </w:rPr>
        <w:t>256</w:t>
      </w:r>
      <w:r w:rsidR="00DC53F4" w:rsidRPr="00A83A64">
        <w:rPr>
          <w:rFonts w:asciiTheme="majorBidi" w:hAnsiTheme="majorBidi" w:cstheme="majorBidi"/>
          <w:sz w:val="30"/>
          <w:szCs w:val="30"/>
        </w:rPr>
        <w:t>2</w:t>
      </w:r>
    </w:p>
    <w:p w:rsidR="00E83F24" w:rsidRPr="00A83A64" w:rsidRDefault="00E83F24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D50C4" w:rsidRPr="00A83A64" w:rsidRDefault="003D50C4" w:rsidP="003D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</w:t>
      </w:r>
      <w:r>
        <w:rPr>
          <w:rFonts w:asciiTheme="majorBidi" w:hAnsiTheme="majorBidi" w:cstheme="majorBidi"/>
          <w:sz w:val="30"/>
          <w:szCs w:val="30"/>
        </w:rPr>
        <w:t xml:space="preserve"> 16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A83A64">
        <w:rPr>
          <w:rFonts w:asciiTheme="majorBidi" w:hAnsiTheme="majorBidi" w:cstheme="majorBidi"/>
          <w:sz w:val="30"/>
          <w:szCs w:val="30"/>
        </w:rPr>
        <w:t xml:space="preserve">TFRS </w:t>
      </w:r>
      <w:r>
        <w:rPr>
          <w:rFonts w:asciiTheme="majorBidi" w:hAnsiTheme="majorBidi" w:cstheme="majorBidi"/>
          <w:sz w:val="30"/>
          <w:szCs w:val="30"/>
        </w:rPr>
        <w:t>16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A83A64">
        <w:rPr>
          <w:rFonts w:asciiTheme="majorBidi" w:hAnsiTheme="majorBidi" w:cstheme="majorBidi"/>
          <w:sz w:val="30"/>
          <w:szCs w:val="30"/>
        </w:rPr>
        <w:t>3</w:t>
      </w:r>
    </w:p>
    <w:p w:rsidR="003D50C4" w:rsidRPr="00A83A64" w:rsidRDefault="003D50C4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3E6A5C" w:rsidRPr="00A83A64" w:rsidRDefault="003E6A5C" w:rsidP="00E84D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F6B90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83A64">
        <w:rPr>
          <w:rFonts w:asciiTheme="majorBidi" w:hAnsiTheme="majorBidi" w:cstheme="majorBidi"/>
          <w:sz w:val="30"/>
          <w:szCs w:val="30"/>
          <w:cs/>
        </w:rPr>
        <w:tab/>
      </w:r>
      <w:r w:rsidR="002802E9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:rsidR="00ED7337" w:rsidRDefault="002C6860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F6B90" w:rsidRPr="00A83A6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นี้จัดทำและแสดงหน่วยเงินตราเป็นเงินบาท</w:t>
      </w:r>
      <w:r w:rsidR="002802E9" w:rsidRPr="00A83A64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ข้อมูลทางการเงินทั้งหมดมีการปัดเศษเพื่อให้แสดงเป็นหลักพันบาท</w:t>
      </w:r>
      <w:r w:rsidR="00627B5A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6A5C" w:rsidRPr="00A83A64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:rsidR="00CD6D68" w:rsidRDefault="00CD6D68" w:rsidP="00ED7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3E6A5C" w:rsidRPr="00A83A64" w:rsidRDefault="002C6860" w:rsidP="00AF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28705E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ค</w:t>
      </w:r>
      <w:r w:rsidR="003E6A5C" w:rsidRPr="00A83A6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03C31" w:rsidRPr="00A83A64">
        <w:rPr>
          <w:rFonts w:asciiTheme="majorBidi" w:hAnsiTheme="majorBidi" w:cstheme="majorBidi"/>
          <w:i/>
          <w:iCs/>
          <w:sz w:val="30"/>
          <w:szCs w:val="30"/>
        </w:rPr>
        <w:tab/>
      </w:r>
      <w:r w:rsidR="003E6A5C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6C00A9" w:rsidRPr="00A83A64">
        <w:rPr>
          <w:rFonts w:asciiTheme="majorBidi" w:hAnsiTheme="majorBidi" w:cstheme="majorBidi"/>
          <w:i/>
          <w:iCs/>
          <w:sz w:val="30"/>
          <w:szCs w:val="30"/>
          <w:cs/>
        </w:rPr>
        <w:t>ใช้วิจารณญาณ</w:t>
      </w:r>
      <w:r w:rsidR="005E35D6" w:rsidRPr="00A83A64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6F07C7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C841FD" w:rsidRPr="00A83A64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D17321" w:rsidRPr="00A83A6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3E6A5C" w:rsidRPr="006A1747" w:rsidRDefault="003E6A5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5E35D6" w:rsidRDefault="0028705E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7F14CF" w:rsidRPr="00A83A64">
        <w:rPr>
          <w:rFonts w:asciiTheme="majorBidi" w:hAnsiTheme="majorBidi" w:cstheme="majorBidi"/>
          <w:sz w:val="30"/>
          <w:szCs w:val="30"/>
          <w:cs/>
        </w:rPr>
        <w:t xml:space="preserve">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</w:t>
      </w:r>
      <w:r w:rsidR="009E6A2B" w:rsidRPr="00A83A64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D17321" w:rsidRPr="00A83A64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A83A64">
        <w:rPr>
          <w:rFonts w:asciiTheme="majorBidi" w:hAnsiTheme="majorBidi" w:cstheme="majorBidi"/>
          <w:sz w:val="30"/>
          <w:szCs w:val="30"/>
        </w:rPr>
        <w:t xml:space="preserve">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B6630" w:rsidRPr="00A83A64">
        <w:rPr>
          <w:rFonts w:asciiTheme="majorBidi" w:hAnsiTheme="majorBidi" w:cstheme="majorBidi"/>
          <w:sz w:val="30"/>
          <w:szCs w:val="30"/>
        </w:rPr>
        <w:t>256</w:t>
      </w:r>
      <w:r w:rsidR="008F102D" w:rsidRPr="00A83A64">
        <w:rPr>
          <w:rFonts w:asciiTheme="majorBidi" w:hAnsiTheme="majorBidi" w:cstheme="majorBidi"/>
          <w:sz w:val="30"/>
          <w:szCs w:val="30"/>
        </w:rPr>
        <w:t>2</w:t>
      </w:r>
      <w:r w:rsidR="00354D98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A31126" w:rsidRPr="00A31126">
        <w:rPr>
          <w:rFonts w:asciiTheme="majorBidi" w:hAnsiTheme="majorBidi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A31126">
        <w:rPr>
          <w:rFonts w:asciiTheme="majorBidi" w:hAnsiTheme="majorBidi"/>
          <w:sz w:val="30"/>
          <w:szCs w:val="30"/>
        </w:rPr>
        <w:t xml:space="preserve"> 3</w:t>
      </w:r>
    </w:p>
    <w:p w:rsidR="00CD501A" w:rsidRDefault="00CD501A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36386" w:rsidRPr="00836386" w:rsidRDefault="00836386" w:rsidP="00836386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3638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การเปลี่ยนแปลงนโยบายการบัญชี</w:t>
      </w:r>
    </w:p>
    <w:p w:rsidR="00836386" w:rsidRP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836386" w:rsidRP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6386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836386">
        <w:rPr>
          <w:rFonts w:asciiTheme="majorBidi" w:hAnsiTheme="majorBidi" w:cstheme="majorBidi"/>
          <w:sz w:val="30"/>
          <w:szCs w:val="30"/>
        </w:rPr>
        <w:t xml:space="preserve"> 1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36386">
        <w:rPr>
          <w:rFonts w:asciiTheme="majorBidi" w:hAnsiTheme="majorBidi" w:cstheme="majorBidi"/>
          <w:sz w:val="30"/>
          <w:szCs w:val="30"/>
        </w:rPr>
        <w:t xml:space="preserve"> 2563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36386">
        <w:rPr>
          <w:rFonts w:asciiTheme="majorBidi" w:hAnsiTheme="majorBidi" w:cstheme="majorBidi"/>
          <w:sz w:val="30"/>
          <w:szCs w:val="30"/>
        </w:rPr>
        <w:t xml:space="preserve">TFRS 16 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  <w:r w:rsidR="00580EE4" w:rsidRPr="00580EE4">
        <w:rPr>
          <w:rFonts w:asciiTheme="majorBidi" w:hAnsiTheme="majorBidi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080"/>
        <w:gridCol w:w="1530"/>
        <w:gridCol w:w="180"/>
        <w:gridCol w:w="1620"/>
      </w:tblGrid>
      <w:tr w:rsidR="00580EE4" w:rsidRPr="00580EE4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:rsidR="00580EE4" w:rsidRPr="00580EE4" w:rsidRDefault="00580EE4" w:rsidP="00580E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80EE4" w:rsidRPr="00580EE4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:rsidR="00580EE4" w:rsidRPr="00580EE4" w:rsidRDefault="00580EE4" w:rsidP="00580E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580EE4" w:rsidRPr="00580EE4" w:rsidTr="00580EE4">
        <w:trPr>
          <w:cantSplit/>
          <w:trHeight w:val="20"/>
          <w:tblHeader/>
        </w:trPr>
        <w:tc>
          <w:tcPr>
            <w:tcW w:w="4860" w:type="dxa"/>
            <w:vAlign w:val="bottom"/>
          </w:tcPr>
          <w:p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330" w:type="dxa"/>
            <w:gridSpan w:val="3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80EE4" w:rsidRPr="00580EE4" w:rsidTr="00580EE4">
        <w:trPr>
          <w:cantSplit/>
          <w:trHeight w:val="20"/>
        </w:trPr>
        <w:tc>
          <w:tcPr>
            <w:tcW w:w="4860" w:type="dxa"/>
          </w:tcPr>
          <w:p w:rsidR="00580EE4" w:rsidRPr="00580EE4" w:rsidRDefault="00580EE4" w:rsidP="00580EE4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E155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80E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A31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108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580EE4" w:rsidRPr="00972D41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80" w:type="dxa"/>
            <w:vAlign w:val="bottom"/>
          </w:tcPr>
          <w:p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80EE4" w:rsidRPr="00580EE4" w:rsidRDefault="00972D41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580EE4" w:rsidRPr="00580EE4" w:rsidTr="00580EE4">
        <w:trPr>
          <w:cantSplit/>
          <w:trHeight w:val="254"/>
        </w:trPr>
        <w:tc>
          <w:tcPr>
            <w:tcW w:w="4860" w:type="dxa"/>
          </w:tcPr>
          <w:p w:rsidR="00580EE4" w:rsidRPr="00580EE4" w:rsidRDefault="00580EE4" w:rsidP="00580EE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580EE4" w:rsidRPr="00580EE4" w:rsidRDefault="00580EE4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80EE4" w:rsidRPr="00580EE4" w:rsidRDefault="00580EE4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EE4" w:rsidRPr="00580EE4" w:rsidTr="00580EE4">
        <w:trPr>
          <w:cantSplit/>
          <w:trHeight w:val="254"/>
        </w:trPr>
        <w:tc>
          <w:tcPr>
            <w:tcW w:w="4860" w:type="dxa"/>
          </w:tcPr>
          <w:p w:rsidR="00580EE4" w:rsidRPr="00580EE4" w:rsidRDefault="00031A4F" w:rsidP="00580EE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580EE4" w:rsidRPr="00580EE4" w:rsidRDefault="00580EE4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80EE4" w:rsidRPr="00580EE4" w:rsidRDefault="00580EE4" w:rsidP="00580E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80EE4" w:rsidRPr="00580EE4" w:rsidRDefault="00580EE4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EE4" w:rsidRPr="00580EE4" w:rsidTr="00031A4F">
        <w:trPr>
          <w:cantSplit/>
          <w:trHeight w:val="20"/>
        </w:trPr>
        <w:tc>
          <w:tcPr>
            <w:tcW w:w="4860" w:type="dxa"/>
          </w:tcPr>
          <w:p w:rsidR="00580EE4" w:rsidRPr="00580EE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580E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:rsidR="00580EE4" w:rsidRPr="00580EE4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0EE4" w:rsidRPr="00580E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80" w:type="dxa"/>
            <w:vAlign w:val="bottom"/>
          </w:tcPr>
          <w:p w:rsidR="00580EE4" w:rsidRPr="00580EE4" w:rsidRDefault="00580EE4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580EE4" w:rsidRPr="00580EE4" w:rsidRDefault="00972D41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0EE4" w:rsidRPr="00580EE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4C6BFE" w:rsidRPr="00580EE4" w:rsidTr="00031A4F">
        <w:trPr>
          <w:cantSplit/>
          <w:trHeight w:val="20"/>
        </w:trPr>
        <w:tc>
          <w:tcPr>
            <w:tcW w:w="4860" w:type="dxa"/>
          </w:tcPr>
          <w:p w:rsidR="004C6BFE" w:rsidRPr="00D8619C" w:rsidRDefault="004C6BFE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19C">
              <w:rPr>
                <w:rFonts w:asciiTheme="majorBidi" w:hAnsi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:rsidR="004C6BFE" w:rsidRPr="00D8619C" w:rsidRDefault="004C6BFE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C6BFE" w:rsidRPr="00D8619C" w:rsidRDefault="004C6BFE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861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:rsidR="004C6BFE" w:rsidRPr="00D8619C" w:rsidRDefault="004C6BFE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4C6BFE" w:rsidRPr="00D8619C" w:rsidRDefault="004C6BFE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8619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31A4F" w:rsidRPr="00580EE4" w:rsidTr="00031A4F">
        <w:trPr>
          <w:cantSplit/>
          <w:trHeight w:val="20"/>
        </w:trPr>
        <w:tc>
          <w:tcPr>
            <w:tcW w:w="4860" w:type="dxa"/>
          </w:tcPr>
          <w:p w:rsidR="00031A4F" w:rsidRPr="00D8619C" w:rsidRDefault="00031A4F" w:rsidP="00662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662842">
              <w:rPr>
                <w:rFonts w:asciiTheme="majorBidi" w:hAnsiTheme="majorBidi" w:hint="cs"/>
                <w:sz w:val="30"/>
                <w:szCs w:val="30"/>
                <w:cs/>
              </w:rPr>
              <w:t>ผลกระทบ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580EE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เปลี่ยนแปลงนโยบายบัญชี</w:t>
            </w:r>
          </w:p>
        </w:tc>
        <w:tc>
          <w:tcPr>
            <w:tcW w:w="1080" w:type="dxa"/>
            <w:vAlign w:val="bottom"/>
          </w:tcPr>
          <w:p w:rsidR="00031A4F" w:rsidRPr="00D8619C" w:rsidRDefault="00031A4F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031A4F" w:rsidRPr="00031A4F" w:rsidRDefault="00031A4F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80" w:type="dxa"/>
            <w:vAlign w:val="bottom"/>
          </w:tcPr>
          <w:p w:rsidR="00031A4F" w:rsidRPr="00D8619C" w:rsidRDefault="00031A4F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031A4F" w:rsidRPr="00D8619C" w:rsidRDefault="00031A4F" w:rsidP="00972D4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580EE4" w:rsidRPr="00580EE4" w:rsidTr="00580EE4">
        <w:trPr>
          <w:cantSplit/>
          <w:trHeight w:val="20"/>
        </w:trPr>
        <w:tc>
          <w:tcPr>
            <w:tcW w:w="4860" w:type="dxa"/>
          </w:tcPr>
          <w:p w:rsidR="00580EE4" w:rsidRPr="00580EE4" w:rsidRDefault="00580EE4" w:rsidP="00580EE4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580E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:rsidR="00580EE4" w:rsidRPr="00580EE4" w:rsidRDefault="00580EE4" w:rsidP="00580EE4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0EE4" w:rsidRPr="00972D41" w:rsidRDefault="00972D41" w:rsidP="00972D41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80EE4"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4C6B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580EE4" w:rsidRPr="00972D41" w:rsidRDefault="00580EE4" w:rsidP="00580EE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0EE4" w:rsidRPr="00972D41" w:rsidRDefault="00972D41" w:rsidP="00972D41">
            <w:pPr>
              <w:pStyle w:val="acctfourfigures"/>
              <w:tabs>
                <w:tab w:val="decimal" w:pos="1181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80EE4"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4C6B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580EE4" w:rsidRDefault="00580EE4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836386" w:rsidRPr="00836386" w:rsidRDefault="00836386" w:rsidP="008B56AD">
      <w:pPr>
        <w:pStyle w:val="ListParagraph"/>
        <w:numPr>
          <w:ilvl w:val="0"/>
          <w:numId w:val="19"/>
        </w:numPr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836386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:rsidR="00836386" w:rsidRPr="00836386" w:rsidRDefault="00836386" w:rsidP="00836386">
      <w:pPr>
        <w:pStyle w:val="ListParagraph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836386" w:rsidRPr="008B56AD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B56A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กลุ่มบริษัท</w:t>
      </w:r>
      <w:r w:rsidRPr="008B56AD">
        <w:rPr>
          <w:rFonts w:ascii="Angsana New" w:hAnsi="Angsana New"/>
          <w:spacing w:val="-2"/>
          <w:sz w:val="30"/>
          <w:szCs w:val="30"/>
          <w:cs/>
        </w:rPr>
        <w:t>ได้</w:t>
      </w:r>
      <w:r w:rsidRPr="008B56AD">
        <w:rPr>
          <w:rFonts w:ascii="Angsana New" w:hAnsi="Angsana New" w:hint="cs"/>
          <w:spacing w:val="-2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8B56AD">
        <w:rPr>
          <w:rFonts w:ascii="Angsana New" w:hAnsi="Angsana New"/>
          <w:spacing w:val="-2"/>
          <w:sz w:val="30"/>
          <w:szCs w:val="30"/>
        </w:rPr>
        <w:t xml:space="preserve">1 </w:t>
      </w:r>
      <w:r w:rsidRPr="008B56AD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8B56AD">
        <w:rPr>
          <w:rFonts w:ascii="Angsana New" w:hAnsi="Angsana New"/>
          <w:spacing w:val="-2"/>
          <w:sz w:val="30"/>
          <w:szCs w:val="30"/>
        </w:rPr>
        <w:t xml:space="preserve">2563 </w:t>
      </w:r>
      <w:r w:rsidRPr="008B56AD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8B56AD">
        <w:rPr>
          <w:rFonts w:asciiTheme="majorBidi" w:hAnsiTheme="majorBidi" w:cstheme="majorBidi"/>
          <w:spacing w:val="-2"/>
          <w:sz w:val="30"/>
          <w:szCs w:val="30"/>
        </w:rPr>
        <w:t xml:space="preserve"> 2562</w:t>
      </w:r>
    </w:p>
    <w:p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</w:p>
    <w:p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yellow"/>
        </w:rPr>
      </w:pPr>
    </w:p>
    <w:p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36386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มาตรฐานการรายงานทางการเงิน</w:t>
      </w: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836386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>โดยผลกระทบจากการถือปฏิบัติตามมาตรฐานการรายงานทางการเงิน</w:t>
      </w: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กลุ่ม</w:t>
      </w:r>
      <w:r w:rsidRPr="00836386">
        <w:rPr>
          <w:rFonts w:ascii="Angsana New" w:eastAsia="Calibri" w:hAnsi="Angsana New"/>
          <w:sz w:val="30"/>
          <w:szCs w:val="30"/>
          <w:cs/>
          <w:lang w:val="en-GB"/>
        </w:rPr>
        <w:t xml:space="preserve">เครื่องมือทางการเงิน มีดังนี้ </w:t>
      </w:r>
    </w:p>
    <w:p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:rsidR="00836386" w:rsidRPr="00836386" w:rsidRDefault="00836386" w:rsidP="008363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36386">
        <w:rPr>
          <w:rFonts w:ascii="Angsana New" w:eastAsia="Calibri" w:hAnsi="Angsana New" w:hint="cs"/>
          <w:sz w:val="30"/>
          <w:szCs w:val="30"/>
          <w:cs/>
          <w:lang w:val="en-GB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836386" w:rsidRPr="00972D41" w:rsidRDefault="00836386" w:rsidP="00836386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36386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83638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836386">
        <w:rPr>
          <w:rFonts w:ascii="Angsana New" w:hAnsi="Angsana New"/>
          <w:sz w:val="30"/>
          <w:szCs w:val="30"/>
        </w:rPr>
        <w:t xml:space="preserve">9 (“TFRS 9”) </w:t>
      </w:r>
      <w:r w:rsidRPr="00836386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836386">
        <w:rPr>
          <w:rFonts w:ascii="Angsana New" w:hAnsi="Angsana New"/>
          <w:sz w:val="30"/>
          <w:szCs w:val="30"/>
        </w:rPr>
        <w:t xml:space="preserve">3 </w:t>
      </w:r>
      <w:r w:rsidRPr="00836386">
        <w:rPr>
          <w:rFonts w:ascii="Angsana New" w:hAnsi="Angsana New"/>
          <w:sz w:val="30"/>
          <w:szCs w:val="30"/>
          <w:cs/>
        </w:rPr>
        <w:t>ประเภท ได้แก่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836386">
        <w:rPr>
          <w:rFonts w:ascii="Angsana New" w:hAnsi="Angsana New" w:hint="cs"/>
          <w:sz w:val="30"/>
          <w:szCs w:val="30"/>
          <w:cs/>
        </w:rPr>
        <w:t xml:space="preserve"> </w:t>
      </w:r>
      <w:r w:rsidRPr="00836386">
        <w:rPr>
          <w:rFonts w:ascii="Angsana New" w:hAnsi="Angsana New"/>
          <w:sz w:val="30"/>
          <w:szCs w:val="30"/>
        </w:rPr>
        <w:t>(FVOCI)</w:t>
      </w:r>
      <w:r w:rsidRPr="00836386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836386">
        <w:rPr>
          <w:rFonts w:ascii="Angsana New" w:hAnsi="Angsana New"/>
          <w:sz w:val="30"/>
          <w:szCs w:val="30"/>
        </w:rPr>
        <w:t xml:space="preserve"> (FVTPL) </w:t>
      </w:r>
      <w:r w:rsidRPr="00836386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836386">
        <w:rPr>
          <w:rFonts w:ascii="Angsana New" w:hAnsi="Angsana New"/>
          <w:sz w:val="30"/>
          <w:szCs w:val="30"/>
        </w:rPr>
        <w:t xml:space="preserve">TFRS 9 </w:t>
      </w:r>
      <w:r w:rsidRPr="00836386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</w:t>
      </w:r>
      <w:r w:rsidRPr="00836386">
        <w:rPr>
          <w:rFonts w:ascii="Angsana New" w:hAnsi="Angsana New"/>
          <w:spacing w:val="-16"/>
          <w:sz w:val="30"/>
          <w:szCs w:val="30"/>
          <w:cs/>
        </w:rPr>
        <w:t>นั้น</w:t>
      </w:r>
      <w:r w:rsidRPr="00836386">
        <w:rPr>
          <w:rFonts w:ascii="Angsana New" w:hAnsi="Angsana New" w:hint="cs"/>
          <w:spacing w:val="-16"/>
          <w:sz w:val="30"/>
          <w:szCs w:val="30"/>
          <w:cs/>
        </w:rPr>
        <w:t xml:space="preserve"> ทั้งนี้ </w:t>
      </w:r>
      <w:r w:rsidRPr="00836386">
        <w:rPr>
          <w:rFonts w:ascii="Angsana New" w:hAnsi="Angsana New"/>
          <w:spacing w:val="-16"/>
          <w:sz w:val="30"/>
          <w:szCs w:val="30"/>
        </w:rPr>
        <w:t>TFRS 9</w:t>
      </w:r>
      <w:r w:rsidRPr="00836386">
        <w:rPr>
          <w:rFonts w:ascii="Angsana New" w:hAnsi="Angsana New"/>
          <w:sz w:val="30"/>
          <w:szCs w:val="30"/>
        </w:rPr>
        <w:t xml:space="preserve"> </w:t>
      </w:r>
      <w:r w:rsidRPr="00836386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836386">
        <w:rPr>
          <w:rFonts w:ascii="Angsana New" w:hAnsi="Angsana New" w:hint="cs"/>
          <w:sz w:val="30"/>
          <w:szCs w:val="30"/>
        </w:rPr>
        <w:t>105</w:t>
      </w:r>
    </w:p>
    <w:p w:rsidR="008B56AD" w:rsidRPr="00836386" w:rsidRDefault="008B56AD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836386" w:rsidRDefault="00836386" w:rsidP="008B5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836386">
        <w:rPr>
          <w:rFonts w:ascii="Angsana New" w:hAnsi="Angsana New" w:hint="cs"/>
          <w:sz w:val="30"/>
          <w:szCs w:val="30"/>
          <w:cs/>
        </w:rPr>
        <w:t>ตาม</w:t>
      </w:r>
      <w:r w:rsidRPr="00836386">
        <w:rPr>
          <w:rFonts w:ascii="Angsana New" w:hAnsi="Angsana New" w:hint="cs"/>
          <w:sz w:val="30"/>
          <w:szCs w:val="30"/>
        </w:rPr>
        <w:t xml:space="preserve"> TFRS 9 </w:t>
      </w:r>
      <w:r w:rsidRPr="00836386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836386">
        <w:rPr>
          <w:rFonts w:ascii="Angsana New" w:hAnsi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</w:p>
    <w:p w:rsidR="00836386" w:rsidRPr="00836386" w:rsidRDefault="00836386" w:rsidP="008B56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836386" w:rsidRPr="008B56AD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B56AD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8B56AD">
        <w:rPr>
          <w:rFonts w:ascii="Angsana New" w:hAnsi="Angsana New"/>
          <w:sz w:val="30"/>
          <w:szCs w:val="30"/>
        </w:rPr>
        <w:t xml:space="preserve">TFRS 9 </w:t>
      </w:r>
      <w:r w:rsidRPr="008B56AD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8B56AD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8B56A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Pr="008B56AD">
        <w:rPr>
          <w:rFonts w:ascii="Angsana New" w:hAnsi="Angsana New"/>
          <w:sz w:val="30"/>
          <w:szCs w:val="30"/>
        </w:rPr>
        <w:t xml:space="preserve">1 </w:t>
      </w:r>
      <w:r w:rsidRPr="008B56A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B56AD">
        <w:rPr>
          <w:rFonts w:ascii="Angsana New" w:hAnsi="Angsana New"/>
          <w:sz w:val="30"/>
          <w:szCs w:val="30"/>
        </w:rPr>
        <w:t>2563</w:t>
      </w: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031A4F" w:rsidRPr="00836386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68"/>
        <w:gridCol w:w="260"/>
        <w:gridCol w:w="1268"/>
        <w:gridCol w:w="240"/>
        <w:gridCol w:w="1202"/>
        <w:gridCol w:w="236"/>
        <w:gridCol w:w="1204"/>
      </w:tblGrid>
      <w:tr w:rsidR="00836386" w:rsidRPr="00836386" w:rsidTr="00073331">
        <w:trPr>
          <w:tblHeader/>
        </w:trPr>
        <w:tc>
          <w:tcPr>
            <w:tcW w:w="8910" w:type="dxa"/>
            <w:gridSpan w:val="8"/>
            <w:shd w:val="clear" w:color="auto" w:fill="auto"/>
            <w:vAlign w:val="bottom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836386" w:rsidRPr="00836386" w:rsidTr="00073331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TFRS 9</w:t>
            </w:r>
          </w:p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836386" w:rsidRPr="00836386" w:rsidTr="00073331">
        <w:trPr>
          <w:tblHeader/>
        </w:trPr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:rsidR="00836386" w:rsidRPr="00836386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:rsidR="00836386" w:rsidRPr="008B56AD" w:rsidRDefault="00836386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="000733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B56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8B56AD" w:rsidRPr="00836386" w:rsidTr="00073331">
        <w:trPr>
          <w:tblHeader/>
        </w:trPr>
        <w:tc>
          <w:tcPr>
            <w:tcW w:w="3332" w:type="dxa"/>
            <w:shd w:val="clear" w:color="auto" w:fill="auto"/>
            <w:vAlign w:val="bottom"/>
          </w:tcPr>
          <w:p w:rsidR="008B56AD" w:rsidRPr="00836386" w:rsidRDefault="008B56AD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:rsidR="008B56AD" w:rsidRPr="008B56AD" w:rsidRDefault="008B56AD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73331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ล้า</w:t>
            </w: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166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6,016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6,016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</w:tr>
      <w:tr w:rsidR="00073331" w:rsidRPr="00836386" w:rsidTr="00031A4F">
        <w:trPr>
          <w:trHeight w:val="74"/>
        </w:trPr>
        <w:tc>
          <w:tcPr>
            <w:tcW w:w="3332" w:type="dxa"/>
            <w:shd w:val="clear" w:color="auto" w:fill="auto"/>
          </w:tcPr>
          <w:p w:rsidR="00073331" w:rsidRPr="008B56AD" w:rsidRDefault="00031A4F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6,530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6,500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972D41" w:rsidRPr="00836386" w:rsidRDefault="00972D41" w:rsidP="00031A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cs/>
              </w:rPr>
            </w:pP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</w:tr>
      <w:tr w:rsidR="00073331" w:rsidRPr="00836386" w:rsidTr="00073331">
        <w:tc>
          <w:tcPr>
            <w:tcW w:w="3332" w:type="dxa"/>
            <w:shd w:val="clear" w:color="auto" w:fill="auto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0733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</w:tr>
    </w:tbl>
    <w:p w:rsidR="00836386" w:rsidRPr="00836386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eastAsia="en-US"/>
        </w:rPr>
      </w:pP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2"/>
        <w:gridCol w:w="1168"/>
        <w:gridCol w:w="260"/>
        <w:gridCol w:w="1268"/>
        <w:gridCol w:w="240"/>
        <w:gridCol w:w="1202"/>
        <w:gridCol w:w="236"/>
        <w:gridCol w:w="1204"/>
      </w:tblGrid>
      <w:tr w:rsidR="00073331" w:rsidRPr="00836386" w:rsidTr="003D6616">
        <w:trPr>
          <w:tblHeader/>
        </w:trPr>
        <w:tc>
          <w:tcPr>
            <w:tcW w:w="8910" w:type="dxa"/>
            <w:gridSpan w:val="8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Pr="0007333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073331" w:rsidRPr="00836386" w:rsidTr="003D6616">
        <w:trPr>
          <w:tblHeader/>
        </w:trPr>
        <w:tc>
          <w:tcPr>
            <w:tcW w:w="45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การจัดประเภทตามมาตรฐาน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5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TFRS 9</w:t>
            </w:r>
          </w:p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B56AD">
              <w:rPr>
                <w:rFonts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073331" w:rsidRPr="00836386" w:rsidTr="003D6616">
        <w:trPr>
          <w:tblHeader/>
        </w:trPr>
        <w:tc>
          <w:tcPr>
            <w:tcW w:w="3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B56A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073331" w:rsidRPr="00836386" w:rsidTr="003D6616">
        <w:trPr>
          <w:tblHeader/>
        </w:trPr>
        <w:tc>
          <w:tcPr>
            <w:tcW w:w="3332" w:type="dxa"/>
            <w:shd w:val="clear" w:color="auto" w:fill="auto"/>
            <w:vAlign w:val="bottom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5578" w:type="dxa"/>
            <w:gridSpan w:val="7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ล้า</w:t>
            </w:r>
            <w:r w:rsidRPr="008B56A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นบาท)</w:t>
            </w:r>
          </w:p>
        </w:tc>
      </w:tr>
      <w:tr w:rsidR="005864BC" w:rsidRPr="00836386" w:rsidTr="003D6616">
        <w:tc>
          <w:tcPr>
            <w:tcW w:w="3332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</w:tr>
      <w:tr w:rsidR="005864BC" w:rsidRPr="00836386" w:rsidTr="003D6616">
        <w:tc>
          <w:tcPr>
            <w:tcW w:w="3332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6,017</w:t>
            </w:r>
          </w:p>
        </w:tc>
        <w:tc>
          <w:tcPr>
            <w:tcW w:w="260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6,017</w:t>
            </w:r>
          </w:p>
        </w:tc>
      </w:tr>
      <w:tr w:rsidR="005864BC" w:rsidRPr="00836386" w:rsidTr="003D6616">
        <w:tc>
          <w:tcPr>
            <w:tcW w:w="3332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</w:tc>
        <w:tc>
          <w:tcPr>
            <w:tcW w:w="260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5864BC" w:rsidRPr="008B56AD" w:rsidRDefault="005864BC" w:rsidP="005864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350</w:t>
            </w:r>
          </w:p>
        </w:tc>
      </w:tr>
      <w:tr w:rsidR="00073331" w:rsidRPr="00836386" w:rsidTr="003D6616">
        <w:tc>
          <w:tcPr>
            <w:tcW w:w="3332" w:type="dxa"/>
            <w:shd w:val="clear" w:color="auto" w:fill="auto"/>
          </w:tcPr>
          <w:p w:rsidR="00073331" w:rsidRPr="008B56AD" w:rsidRDefault="00031A4F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073331" w:rsidRPr="00836386" w:rsidTr="003D6616">
        <w:tc>
          <w:tcPr>
            <w:tcW w:w="3332" w:type="dxa"/>
            <w:shd w:val="clear" w:color="auto" w:fill="auto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56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</w:t>
            </w:r>
            <w:r w:rsidR="005864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</w:p>
        </w:tc>
        <w:tc>
          <w:tcPr>
            <w:tcW w:w="260" w:type="dxa"/>
            <w:shd w:val="clear" w:color="auto" w:fill="auto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6,5</w:t>
            </w:r>
            <w:r w:rsidR="005864B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</w:t>
            </w:r>
          </w:p>
        </w:tc>
      </w:tr>
      <w:tr w:rsidR="00073331" w:rsidRPr="00836386" w:rsidTr="003D6616">
        <w:tc>
          <w:tcPr>
            <w:tcW w:w="3332" w:type="dxa"/>
            <w:shd w:val="clear" w:color="auto" w:fill="auto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เงินกู้ยืมระยะสั้นจากสถาบันการเงิน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5,104</w:t>
            </w:r>
          </w:p>
        </w:tc>
      </w:tr>
      <w:tr w:rsidR="00073331" w:rsidRPr="00836386" w:rsidTr="003D6616">
        <w:tc>
          <w:tcPr>
            <w:tcW w:w="3332" w:type="dxa"/>
            <w:shd w:val="clear" w:color="auto" w:fill="auto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2,524</w:t>
            </w:r>
          </w:p>
        </w:tc>
      </w:tr>
      <w:tr w:rsidR="00073331" w:rsidRPr="00836386" w:rsidTr="003D6616">
        <w:tc>
          <w:tcPr>
            <w:tcW w:w="3332" w:type="dxa"/>
            <w:shd w:val="clear" w:color="auto" w:fill="auto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07333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:rsidR="00073331" w:rsidRPr="008B56AD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color w:val="000000"/>
                <w:sz w:val="30"/>
                <w:szCs w:val="30"/>
              </w:rPr>
              <w:t>161</w:t>
            </w:r>
          </w:p>
        </w:tc>
      </w:tr>
      <w:tr w:rsidR="00073331" w:rsidRPr="00836386" w:rsidTr="003D6616">
        <w:tc>
          <w:tcPr>
            <w:tcW w:w="3332" w:type="dxa"/>
            <w:shd w:val="clear" w:color="auto" w:fill="auto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  <w:tc>
          <w:tcPr>
            <w:tcW w:w="26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73331" w:rsidRPr="00836386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3331" w:rsidRPr="00073331" w:rsidRDefault="00073331" w:rsidP="003D66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333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7,789</w:t>
            </w:r>
          </w:p>
        </w:tc>
      </w:tr>
    </w:tbl>
    <w:p w:rsidR="00073331" w:rsidRPr="005864BC" w:rsidRDefault="00073331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:rsidR="00836386" w:rsidRPr="005864BC" w:rsidRDefault="00836386" w:rsidP="008363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864BC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:rsidR="00836386" w:rsidRPr="00836386" w:rsidRDefault="00836386" w:rsidP="0083638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:rsidR="00836386" w:rsidRPr="005B7E00" w:rsidRDefault="00836386" w:rsidP="0083638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B7E00">
        <w:rPr>
          <w:rFonts w:asciiTheme="majorBidi" w:hAnsiTheme="majorBidi" w:cstheme="majorBidi"/>
          <w:sz w:val="30"/>
          <w:szCs w:val="30"/>
        </w:rPr>
        <w:t>TFRS</w:t>
      </w:r>
      <w:r w:rsidR="004E2C95">
        <w:rPr>
          <w:rFonts w:asciiTheme="majorBidi" w:hAnsiTheme="majorBidi" w:cstheme="majorBidi"/>
          <w:sz w:val="30"/>
          <w:szCs w:val="30"/>
        </w:rPr>
        <w:t xml:space="preserve"> 9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B7E00">
        <w:rPr>
          <w:rFonts w:asciiTheme="majorBidi" w:hAnsiTheme="majorBidi" w:cstheme="majorBidi"/>
          <w:sz w:val="30"/>
          <w:szCs w:val="30"/>
        </w:rPr>
        <w:t xml:space="preserve">TFRS 9 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และพิจารณา</w:t>
      </w:r>
      <w:r w:rsidRPr="005B7E00">
        <w:rPr>
          <w:rFonts w:asciiTheme="majorBidi" w:hAnsiTheme="majorBidi" w:cstheme="majorBidi"/>
          <w:sz w:val="30"/>
          <w:szCs w:val="30"/>
          <w:cs/>
        </w:rPr>
        <w:t>ความน่าจะเป็นถ่วงน้ำหนัก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ทั้งนี้ </w:t>
      </w:r>
      <w:r w:rsidRPr="005B7E00">
        <w:rPr>
          <w:rFonts w:asciiTheme="majorBidi" w:hAnsiTheme="majorBidi" w:cstheme="majorBidi"/>
          <w:sz w:val="30"/>
          <w:szCs w:val="30"/>
          <w:cs/>
        </w:rPr>
        <w:t>การพิจารณาด้อยค่า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5B7E00">
        <w:rPr>
          <w:rFonts w:asciiTheme="majorBidi" w:hAnsiTheme="majorBidi" w:cstheme="majorBidi"/>
          <w:sz w:val="30"/>
          <w:szCs w:val="30"/>
          <w:cs/>
        </w:rPr>
        <w:t>จะถือปฏิบัติกับสินทรัพย์ทางการเงินที่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5B7E00">
        <w:rPr>
          <w:rFonts w:asciiTheme="majorBidi" w:hAnsiTheme="majorBidi" w:cstheme="majorBidi"/>
          <w:sz w:val="30"/>
          <w:szCs w:val="30"/>
          <w:cs/>
        </w:rPr>
        <w:t>วัดมูลค่าด้วยวิธีราคาทุนตัดจำหน่าย</w:t>
      </w:r>
      <w:r w:rsidRPr="005B7E00">
        <w:rPr>
          <w:rFonts w:asciiTheme="majorBidi" w:hAnsiTheme="majorBidi" w:cstheme="majorBidi"/>
          <w:sz w:val="30"/>
          <w:szCs w:val="30"/>
        </w:rPr>
        <w:t xml:space="preserve">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5B7E0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5B7E00">
        <w:rPr>
          <w:rFonts w:asciiTheme="majorBidi" w:hAnsiTheme="majorBidi" w:cstheme="majorBidi" w:hint="cs"/>
          <w:sz w:val="30"/>
          <w:szCs w:val="30"/>
          <w:cs/>
        </w:rPr>
        <w:t xml:space="preserve">ลูกหนี้ตามสัญญาเช่า </w:t>
      </w:r>
      <w:r w:rsidRPr="005B7E00">
        <w:rPr>
          <w:rFonts w:asciiTheme="majorBidi" w:hAnsiTheme="majorBidi" w:cstheme="majorBidi"/>
          <w:sz w:val="30"/>
          <w:szCs w:val="30"/>
          <w:cs/>
        </w:rPr>
        <w:t>ซึ่งไม่รวมเงินลงทุนในตราสารทุน</w:t>
      </w:r>
    </w:p>
    <w:p w:rsidR="00836386" w:rsidRPr="005B7E00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031A4F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:rsidR="005B7E00" w:rsidRDefault="00972D41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972D41">
        <w:rPr>
          <w:rFonts w:asciiTheme="majorBidi" w:hAnsi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972D41">
        <w:rPr>
          <w:rFonts w:asciiTheme="majorBidi" w:hAnsiTheme="majorBidi" w:cstheme="majorBidi"/>
          <w:sz w:val="30"/>
          <w:szCs w:val="30"/>
        </w:rPr>
        <w:t>TFRS</w:t>
      </w:r>
      <w:r w:rsidR="004E2C95">
        <w:rPr>
          <w:rFonts w:asciiTheme="majorBidi" w:hAnsiTheme="majorBidi" w:cstheme="majorBidi"/>
          <w:sz w:val="30"/>
          <w:szCs w:val="30"/>
        </w:rPr>
        <w:t xml:space="preserve"> 9</w:t>
      </w:r>
      <w:r w:rsidRPr="00972D41">
        <w:rPr>
          <w:rFonts w:asciiTheme="majorBidi" w:hAnsiTheme="majorBidi" w:cstheme="majorBidi"/>
          <w:sz w:val="30"/>
          <w:szCs w:val="30"/>
        </w:rPr>
        <w:t xml:space="preserve"> </w:t>
      </w:r>
      <w:r w:rsidRPr="00972D41">
        <w:rPr>
          <w:rFonts w:asciiTheme="majorBidi" w:hAnsiTheme="majorBidi"/>
          <w:sz w:val="30"/>
          <w:szCs w:val="30"/>
          <w:cs/>
        </w:rPr>
        <w:t>ณ วันที่</w:t>
      </w:r>
      <w:r w:rsidR="004E2C95">
        <w:rPr>
          <w:rFonts w:asciiTheme="majorBidi" w:hAnsiTheme="majorBidi"/>
          <w:sz w:val="30"/>
          <w:szCs w:val="30"/>
        </w:rPr>
        <w:t xml:space="preserve"> 1</w:t>
      </w:r>
      <w:r w:rsidRPr="00972D41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E2C95">
        <w:rPr>
          <w:rFonts w:asciiTheme="majorBidi" w:hAnsiTheme="majorBidi"/>
          <w:sz w:val="30"/>
          <w:szCs w:val="30"/>
        </w:rPr>
        <w:t xml:space="preserve">2563 </w:t>
      </w:r>
      <w:r w:rsidRPr="00972D41">
        <w:rPr>
          <w:rFonts w:asciiTheme="majorBidi" w:hAnsi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:rsidR="00031A4F" w:rsidRPr="005B7E00" w:rsidRDefault="00031A4F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972D41" w:rsidRPr="007C1364" w:rsidTr="00972D41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:rsidR="00972D41" w:rsidRPr="00972D41" w:rsidRDefault="00972D41" w:rsidP="00473AA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972D41" w:rsidRPr="00972D41" w:rsidRDefault="00972D41" w:rsidP="00473AA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:rsidR="00972D41" w:rsidRPr="00972D41" w:rsidRDefault="00972D41" w:rsidP="00473AAC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:rsidR="00972D41" w:rsidRPr="00972D41" w:rsidRDefault="00972D41" w:rsidP="00473AA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72D41" w:rsidRPr="00972D41" w:rsidRDefault="00972D41" w:rsidP="00473A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972D41" w:rsidRPr="00972D41" w:rsidRDefault="00972D41" w:rsidP="00473AAC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72D4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72D41" w:rsidRPr="007C1364" w:rsidTr="00972D41">
        <w:trPr>
          <w:cantSplit/>
          <w:tblHeader/>
        </w:trPr>
        <w:tc>
          <w:tcPr>
            <w:tcW w:w="5850" w:type="dxa"/>
          </w:tcPr>
          <w:p w:rsidR="00972D41" w:rsidRPr="00972D41" w:rsidRDefault="00972D41" w:rsidP="00473A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972D41" w:rsidRPr="00972D41" w:rsidRDefault="00972D41" w:rsidP="00473AA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72D41" w:rsidRPr="007C1364" w:rsidTr="00972D41">
        <w:trPr>
          <w:cantSplit/>
          <w:trHeight w:val="191"/>
        </w:trPr>
        <w:tc>
          <w:tcPr>
            <w:tcW w:w="5850" w:type="dxa"/>
          </w:tcPr>
          <w:p w:rsidR="00972D41" w:rsidRPr="00972D41" w:rsidRDefault="00972D41" w:rsidP="00473AA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972D41" w:rsidRPr="00972D41" w:rsidRDefault="00972D41" w:rsidP="00473A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72D41" w:rsidRPr="00972D41" w:rsidRDefault="00972D41" w:rsidP="00473A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41" w:rsidRPr="007C1364" w:rsidTr="00972D41">
        <w:trPr>
          <w:cantSplit/>
          <w:trHeight w:val="191"/>
        </w:trPr>
        <w:tc>
          <w:tcPr>
            <w:tcW w:w="5850" w:type="dxa"/>
          </w:tcPr>
          <w:p w:rsidR="00972D41" w:rsidRPr="00972D41" w:rsidRDefault="00972D41" w:rsidP="00473AA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972D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72D4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972D41" w:rsidRPr="00CB2567" w:rsidTr="00972D41">
        <w:trPr>
          <w:cantSplit/>
          <w:trHeight w:val="191"/>
        </w:trPr>
        <w:tc>
          <w:tcPr>
            <w:tcW w:w="5850" w:type="dxa"/>
          </w:tcPr>
          <w:p w:rsidR="00972D41" w:rsidRPr="00972D41" w:rsidRDefault="00972D41" w:rsidP="00972D41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180" w:type="dxa"/>
          </w:tcPr>
          <w:p w:rsidR="00972D41" w:rsidRPr="00972D41" w:rsidRDefault="00972D41" w:rsidP="00972D4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972D41" w:rsidRPr="007C1364" w:rsidTr="00972D41">
        <w:trPr>
          <w:cantSplit/>
          <w:trHeight w:val="191"/>
        </w:trPr>
        <w:tc>
          <w:tcPr>
            <w:tcW w:w="5850" w:type="dxa"/>
          </w:tcPr>
          <w:p w:rsidR="00972D41" w:rsidRPr="00972D41" w:rsidRDefault="00972D41" w:rsidP="00473AA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72D4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972D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2D41" w:rsidRPr="007C1364" w:rsidTr="00972D41">
        <w:trPr>
          <w:cantSplit/>
        </w:trPr>
        <w:tc>
          <w:tcPr>
            <w:tcW w:w="5850" w:type="dxa"/>
          </w:tcPr>
          <w:p w:rsidR="00972D41" w:rsidRPr="00972D41" w:rsidRDefault="00972D41" w:rsidP="00972D41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972D41" w:rsidRPr="007C1364" w:rsidTr="00972D41">
        <w:trPr>
          <w:cantSplit/>
        </w:trPr>
        <w:tc>
          <w:tcPr>
            <w:tcW w:w="5850" w:type="dxa"/>
            <w:vAlign w:val="bottom"/>
          </w:tcPr>
          <w:p w:rsidR="00972D41" w:rsidRPr="00972D41" w:rsidRDefault="00972D41" w:rsidP="00473AAC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72D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</w:tcPr>
          <w:p w:rsidR="00972D41" w:rsidRPr="00972D41" w:rsidRDefault="00972D41" w:rsidP="00473AA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2D41" w:rsidRPr="00972D41" w:rsidRDefault="00972D41" w:rsidP="00972D4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</w:tr>
    </w:tbl>
    <w:p w:rsidR="004E2C95" w:rsidRDefault="004E2C95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:rsidR="004E2C95" w:rsidRPr="004E2C95" w:rsidRDefault="004E2C95" w:rsidP="004E2C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4E2C95">
        <w:rPr>
          <w:rFonts w:asciiTheme="majorBidi" w:hAnsiTheme="majorBidi" w:hint="cs"/>
          <w:spacing w:val="6"/>
          <w:sz w:val="30"/>
          <w:szCs w:val="30"/>
          <w:cs/>
        </w:rPr>
        <w:t>กลุ่มบริษัท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>เลือกที่จะรับรู้</w:t>
      </w:r>
      <w:r w:rsidRPr="004E2C95">
        <w:rPr>
          <w:rFonts w:asciiTheme="majorBidi" w:hAnsiTheme="majorBidi" w:hint="cs"/>
          <w:spacing w:val="6"/>
          <w:sz w:val="30"/>
          <w:szCs w:val="30"/>
          <w:cs/>
        </w:rPr>
        <w:t>การเพิ่มขึ้นของผลขาดทุนจากการด้อยค่าโดย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>ปรับปรุงกับกำไรสะสม</w:t>
      </w:r>
      <w:r w:rsidRPr="004E2C95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 xml:space="preserve">ณ วันที่ </w:t>
      </w:r>
      <w:r w:rsidRPr="004E2C95">
        <w:rPr>
          <w:rFonts w:asciiTheme="majorBidi" w:hAnsiTheme="majorBidi"/>
          <w:spacing w:val="6"/>
          <w:sz w:val="30"/>
          <w:szCs w:val="30"/>
        </w:rPr>
        <w:t xml:space="preserve">1 </w:t>
      </w:r>
      <w:r w:rsidRPr="004E2C95">
        <w:rPr>
          <w:rFonts w:asciiTheme="majorBidi" w:hAnsiTheme="majorBidi"/>
          <w:spacing w:val="6"/>
          <w:sz w:val="30"/>
          <w:szCs w:val="30"/>
          <w:cs/>
        </w:rPr>
        <w:t xml:space="preserve">มกราคม </w:t>
      </w:r>
      <w:r w:rsidRPr="004E2C95">
        <w:rPr>
          <w:rFonts w:asciiTheme="majorBidi" w:hAnsiTheme="majorBidi"/>
          <w:spacing w:val="6"/>
          <w:sz w:val="30"/>
          <w:szCs w:val="30"/>
        </w:rPr>
        <w:t>2563</w:t>
      </w:r>
    </w:p>
    <w:p w:rsidR="004E2C95" w:rsidRDefault="004E2C95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:rsidR="00836386" w:rsidRPr="006A1747" w:rsidRDefault="00836386" w:rsidP="00836386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6A17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836386" w:rsidRPr="006A1747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:rsidR="00836386" w:rsidRDefault="00836386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ตั้งแต่วันที่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1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มกราคม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2563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กลุ่มบริษัทถือปฏิบัติตาม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TFRS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 16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17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สัญญาเช่า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(TAS 17)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และการตีความมาตรฐานการรายงานทางการเงิน ฉบับที่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4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การประเมินว่าข้อตกลงประกอบด้วยสัญญาเช่าหรือไม่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 xml:space="preserve">(TFRIC 4) </w:t>
      </w:r>
      <w:r w:rsidRPr="006A1747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ด้วยวิธีปรับปรุงย้อนหลังโดยรับรู้ผลกระทบสะสม </w:t>
      </w:r>
      <w:r w:rsidRPr="006A1747">
        <w:rPr>
          <w:rFonts w:asciiTheme="majorBidi" w:hAnsiTheme="majorBidi" w:cstheme="majorBidi"/>
          <w:sz w:val="30"/>
          <w:szCs w:val="30"/>
          <w:lang w:val="en-US" w:eastAsia="en-US"/>
        </w:rPr>
        <w:t>(Modified retrospective approach)</w:t>
      </w:r>
    </w:p>
    <w:p w:rsidR="006F09D2" w:rsidRDefault="006F09D2" w:rsidP="008363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:rsidR="00836386" w:rsidRPr="006A1747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 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6A1747">
        <w:rPr>
          <w:rFonts w:asciiTheme="majorBidi" w:hAnsiTheme="majorBidi" w:cstheme="majorBidi"/>
          <w:sz w:val="30"/>
          <w:szCs w:val="30"/>
        </w:rPr>
        <w:t xml:space="preserve"> TFRS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</w:rPr>
        <w:t xml:space="preserve">16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A1747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6A174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A1747">
        <w:rPr>
          <w:rFonts w:asciiTheme="majorBidi" w:hAnsiTheme="majorBidi" w:cstheme="majorBidi"/>
          <w:sz w:val="30"/>
          <w:szCs w:val="30"/>
        </w:rPr>
        <w:t xml:space="preserve"> 1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6A1747">
        <w:rPr>
          <w:rFonts w:asciiTheme="majorBidi" w:hAnsiTheme="majorBidi" w:cstheme="majorBidi"/>
          <w:sz w:val="30"/>
          <w:szCs w:val="30"/>
        </w:rPr>
        <w:t xml:space="preserve">2563 </w:t>
      </w:r>
      <w:r w:rsidRPr="006A1747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031A4F" w:rsidRDefault="00031A4F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36386" w:rsidRPr="006A1747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6A1747">
        <w:rPr>
          <w:rFonts w:asciiTheme="majorBidi" w:hAnsiTheme="majorBidi" w:cstheme="majorBidi"/>
          <w:sz w:val="30"/>
          <w:szCs w:val="30"/>
        </w:rPr>
        <w:t xml:space="preserve">              12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</w:p>
    <w:p w:rsidR="00836386" w:rsidRPr="006A1747" w:rsidRDefault="00836386" w:rsidP="00836386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836386" w:rsidRPr="006A1747" w:rsidRDefault="00836386" w:rsidP="00836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80"/>
        <w:gridCol w:w="1980"/>
      </w:tblGrid>
      <w:tr w:rsidR="00836386" w:rsidRPr="006A174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6A174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6A17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6A1747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836386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</w:p>
          <w:p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6386" w:rsidRPr="006A174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836386" w:rsidRPr="006A1747" w:rsidRDefault="00083D9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83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6386" w:rsidRPr="006A1747" w:rsidTr="003D6616">
        <w:trPr>
          <w:cantSplit/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36386" w:rsidRPr="006A1747" w:rsidTr="003D6616">
        <w:trPr>
          <w:cantSplit/>
          <w:trHeight w:val="20"/>
        </w:trPr>
        <w:tc>
          <w:tcPr>
            <w:tcW w:w="5040" w:type="dxa"/>
            <w:vAlign w:val="bottom"/>
          </w:tcPr>
          <w:p w:rsidR="00836386" w:rsidRPr="006A1747" w:rsidRDefault="004811CB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36386"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836386" w:rsidRPr="006A1747" w:rsidTr="003D6616">
        <w:trPr>
          <w:cantSplit/>
          <w:trHeight w:val="20"/>
        </w:trPr>
        <w:tc>
          <w:tcPr>
            <w:tcW w:w="5040" w:type="dxa"/>
          </w:tcPr>
          <w:p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</w:tbl>
    <w:p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720"/>
        <w:gridCol w:w="181"/>
        <w:gridCol w:w="1979"/>
      </w:tblGrid>
      <w:tr w:rsidR="00836386" w:rsidRPr="006A1747" w:rsidTr="003D661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6A17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:rsidR="00836386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/</w:t>
            </w:r>
          </w:p>
          <w:p w:rsidR="00836386" w:rsidRPr="006A1747" w:rsidRDefault="0083638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36386" w:rsidRPr="006A1747" w:rsidTr="003D6616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836386" w:rsidRPr="006A1747" w:rsidRDefault="00836386" w:rsidP="003D66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:rsidR="00836386" w:rsidRPr="00083D96" w:rsidRDefault="00083D96" w:rsidP="003D661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36386" w:rsidRPr="00083D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36386" w:rsidRPr="006A1747" w:rsidTr="003D6616">
        <w:trPr>
          <w:cantSplit/>
          <w:trHeight w:val="20"/>
        </w:trPr>
        <w:tc>
          <w:tcPr>
            <w:tcW w:w="5670" w:type="dxa"/>
            <w:vAlign w:val="bottom"/>
          </w:tcPr>
          <w:p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</w:t>
            </w:r>
          </w:p>
          <w:p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22,354</w:t>
            </w:r>
          </w:p>
        </w:tc>
      </w:tr>
      <w:tr w:rsidR="00836386" w:rsidRPr="006A1747" w:rsidTr="003D6616">
        <w:trPr>
          <w:cantSplit/>
          <w:trHeight w:val="20"/>
        </w:trPr>
        <w:tc>
          <w:tcPr>
            <w:tcW w:w="5670" w:type="dxa"/>
          </w:tcPr>
          <w:p w:rsidR="00836386" w:rsidRPr="006A1747" w:rsidRDefault="00836386" w:rsidP="003D661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720" w:type="dxa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86" w:rsidRPr="006A1747" w:rsidTr="00A3653D">
        <w:trPr>
          <w:cantSplit/>
          <w:trHeight w:val="20"/>
        </w:trPr>
        <w:tc>
          <w:tcPr>
            <w:tcW w:w="5670" w:type="dxa"/>
          </w:tcPr>
          <w:p w:rsidR="00836386" w:rsidRPr="006A1747" w:rsidRDefault="0083638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836386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36386" w:rsidRPr="006A1747" w:rsidTr="00A3653D">
        <w:trPr>
          <w:cantSplit/>
          <w:trHeight w:val="20"/>
        </w:trPr>
        <w:tc>
          <w:tcPr>
            <w:tcW w:w="5670" w:type="dxa"/>
          </w:tcPr>
          <w:p w:rsidR="00836386" w:rsidRPr="006A1747" w:rsidRDefault="00836386" w:rsidP="003D661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83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  <w:tr w:rsidR="00836386" w:rsidRPr="006A1747" w:rsidTr="00A3653D">
        <w:trPr>
          <w:cantSplit/>
          <w:trHeight w:val="20"/>
        </w:trPr>
        <w:tc>
          <w:tcPr>
            <w:tcW w:w="5670" w:type="dxa"/>
          </w:tcPr>
          <w:p w:rsidR="00836386" w:rsidRPr="006A1747" w:rsidRDefault="00836386" w:rsidP="003D661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:rsidR="00836386" w:rsidRPr="006A1747" w:rsidRDefault="00836386" w:rsidP="003D661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836386" w:rsidRPr="006A1747" w:rsidRDefault="00836386" w:rsidP="003D661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836386" w:rsidRPr="006A1747" w:rsidTr="003D6616">
        <w:trPr>
          <w:cantSplit/>
          <w:trHeight w:val="20"/>
        </w:trPr>
        <w:tc>
          <w:tcPr>
            <w:tcW w:w="5670" w:type="dxa"/>
          </w:tcPr>
          <w:p w:rsidR="00836386" w:rsidRPr="006A1747" w:rsidRDefault="00836386" w:rsidP="003D661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720" w:type="dxa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10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6386" w:rsidRPr="006A1747" w:rsidTr="003D6616">
        <w:trPr>
          <w:cantSplit/>
          <w:trHeight w:val="20"/>
        </w:trPr>
        <w:tc>
          <w:tcPr>
            <w:tcW w:w="5670" w:type="dxa"/>
            <w:vAlign w:val="bottom"/>
          </w:tcPr>
          <w:p w:rsidR="00836386" w:rsidRPr="006A1747" w:rsidRDefault="00836386" w:rsidP="003D661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6386" w:rsidRPr="009B6293" w:rsidRDefault="00836386" w:rsidP="003D6616">
            <w:pPr>
              <w:pStyle w:val="acctfourfigures"/>
              <w:tabs>
                <w:tab w:val="clear" w:pos="765"/>
                <w:tab w:val="decimal" w:pos="126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34,874</w:t>
            </w:r>
          </w:p>
        </w:tc>
      </w:tr>
      <w:tr w:rsidR="00836386" w:rsidRPr="006A1747" w:rsidTr="003D6616">
        <w:trPr>
          <w:cantSplit/>
          <w:trHeight w:val="20"/>
        </w:trPr>
        <w:tc>
          <w:tcPr>
            <w:tcW w:w="5670" w:type="dxa"/>
            <w:vAlign w:val="bottom"/>
          </w:tcPr>
          <w:p w:rsidR="00836386" w:rsidRPr="006A1747" w:rsidRDefault="00836386" w:rsidP="003D661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174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A174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4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720" w:type="dxa"/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:rsidR="00836386" w:rsidRPr="006A1747" w:rsidRDefault="00836386" w:rsidP="003D66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36386" w:rsidRPr="006A1747" w:rsidRDefault="00836386" w:rsidP="003D661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7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2.75</w:t>
            </w:r>
          </w:p>
        </w:tc>
      </w:tr>
    </w:tbl>
    <w:p w:rsidR="00836386" w:rsidRPr="006A1747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6A1747">
        <w:rPr>
          <w:rFonts w:asciiTheme="majorBidi" w:hAnsiTheme="majorBidi"/>
          <w:sz w:val="30"/>
          <w:szCs w:val="30"/>
          <w:cs/>
        </w:rPr>
        <w:t>ขายอุปกรณ์คอมพิวเตอร์อุปกรณ์สื่อสารและให้บริการ</w:t>
      </w:r>
      <w:r w:rsidRPr="006A1747">
        <w:rPr>
          <w:rFonts w:asciiTheme="majorBidi" w:hAnsi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Pr="006A1747">
        <w:rPr>
          <w:rFonts w:asciiTheme="majorBidi" w:hAnsiTheme="majorBidi"/>
          <w:sz w:val="30"/>
          <w:szCs w:val="30"/>
          <w:cs/>
        </w:rPr>
        <w:t>การให้บริการและอบรมเกี่ยวกับคอมพิวเตอร์</w:t>
      </w:r>
    </w:p>
    <w:p w:rsidR="00836386" w:rsidRDefault="00836386" w:rsidP="0083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:rsidR="003E6A5C" w:rsidRPr="00921A1C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21A1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:rsidR="000E3EDB" w:rsidRPr="00A83A64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</w:pPr>
    </w:p>
    <w:p w:rsidR="00427D84" w:rsidRDefault="00427D84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30"/>
          <w:szCs w:val="30"/>
        </w:rPr>
      </w:pPr>
      <w:r w:rsidRPr="00A83A6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111A9D" w:rsidRPr="00A83A64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="00111A9D"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การร่วมค้า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A83A6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A205B5">
        <w:rPr>
          <w:rFonts w:asciiTheme="majorBidi" w:hAnsiTheme="majorBidi" w:cstheme="majorBidi"/>
          <w:bCs/>
          <w:sz w:val="30"/>
          <w:szCs w:val="30"/>
          <w:lang w:val="en-US"/>
        </w:rPr>
        <w:t>8</w:t>
      </w:r>
      <w:r w:rsidRPr="00A83A64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A83A64">
        <w:rPr>
          <w:rFonts w:asciiTheme="majorBidi" w:hAnsiTheme="majorBidi" w:cstheme="majorBidi"/>
          <w:b/>
          <w:sz w:val="30"/>
          <w:szCs w:val="30"/>
          <w:cs/>
          <w:lang w:val="en-US"/>
        </w:rPr>
        <w:t>และ</w:t>
      </w:r>
      <w:r w:rsidRPr="00A83A64">
        <w:rPr>
          <w:rFonts w:asciiTheme="majorBidi" w:hAnsiTheme="majorBidi" w:cstheme="majorBidi"/>
          <w:bCs/>
          <w:sz w:val="30"/>
          <w:szCs w:val="30"/>
          <w:cs/>
          <w:lang w:val="en-US"/>
        </w:rPr>
        <w:t xml:space="preserve"> </w:t>
      </w:r>
      <w:r w:rsidR="00A205B5">
        <w:rPr>
          <w:rFonts w:asciiTheme="majorBidi" w:hAnsiTheme="majorBidi" w:cstheme="majorBidi"/>
          <w:bCs/>
          <w:sz w:val="30"/>
          <w:szCs w:val="30"/>
          <w:lang w:val="en-US"/>
        </w:rPr>
        <w:t>9</w:t>
      </w:r>
      <w:r w:rsidRPr="00A83A64">
        <w:rPr>
          <w:rFonts w:asciiTheme="majorBidi" w:hAnsiTheme="majorBidi" w:cstheme="majorBidi"/>
          <w:b/>
          <w:sz w:val="30"/>
          <w:szCs w:val="30"/>
          <w:cs/>
        </w:rPr>
        <w:t xml:space="preserve"> ตามลำดับ </w:t>
      </w:r>
      <w:r w:rsidR="002101DC" w:rsidRPr="002101DC">
        <w:rPr>
          <w:rFonts w:asciiTheme="majorBidi" w:hAnsiTheme="majorBidi"/>
          <w:b/>
          <w:sz w:val="30"/>
          <w:szCs w:val="30"/>
          <w:cs/>
        </w:rPr>
        <w:t>ไม่มีการเปลี่ยนแปลงความสัมพันธ์อย่างมีสาระสำคัญในบุคคลหรือกิจการที่เกี่ยวข้องกันอื่นในระหว่างงวด</w:t>
      </w:r>
    </w:p>
    <w:p w:rsidR="00DB41D6" w:rsidRDefault="00DB41D6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/>
          <w:b/>
          <w:sz w:val="30"/>
          <w:szCs w:val="30"/>
        </w:rPr>
      </w:pPr>
    </w:p>
    <w:p w:rsidR="00DB41D6" w:rsidRPr="00A83A64" w:rsidRDefault="00DB41D6" w:rsidP="00427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41D6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นโยบายการกำหนดราคาที่มีการเปลี่ยนแปลงอย่างมีสาระสำคัญในระหว่าง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สามเดือนสิ้นสุดวันที่ </w:t>
      </w:r>
      <w:r w:rsidRPr="00A83A64">
        <w:rPr>
          <w:rFonts w:asciiTheme="majorBidi" w:hAnsiTheme="majorBidi" w:cstheme="majorBidi"/>
          <w:sz w:val="30"/>
          <w:szCs w:val="30"/>
        </w:rPr>
        <w:t xml:space="preserve">31 </w:t>
      </w:r>
      <w:r w:rsidRPr="00A83A6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DB41D6">
        <w:rPr>
          <w:rFonts w:asciiTheme="majorBidi" w:hAnsiTheme="majorBidi" w:cstheme="majorBidi"/>
          <w:bCs/>
          <w:sz w:val="30"/>
          <w:szCs w:val="30"/>
        </w:rPr>
        <w:t>2563</w:t>
      </w:r>
      <w:r>
        <w:rPr>
          <w:rFonts w:asciiTheme="majorBidi" w:hAnsiTheme="majorBidi" w:cstheme="majorBidi"/>
          <w:b/>
          <w:sz w:val="30"/>
          <w:szCs w:val="30"/>
          <w:lang w:val="en-US"/>
        </w:rPr>
        <w:t xml:space="preserve">     </w:t>
      </w:r>
      <w:r w:rsidRPr="00DB41D6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DB41D6">
        <w:rPr>
          <w:rFonts w:asciiTheme="majorBidi" w:hAnsiTheme="majorBidi" w:cstheme="majorBidi"/>
          <w:b/>
          <w:sz w:val="30"/>
          <w:szCs w:val="30"/>
          <w:cs/>
        </w:rPr>
        <w:t>มีดังต่อไปนี้</w:t>
      </w:r>
    </w:p>
    <w:p w:rsidR="00770FB1" w:rsidRDefault="00770FB1" w:rsidP="00A8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3992"/>
        <w:gridCol w:w="5053"/>
      </w:tblGrid>
      <w:tr w:rsidR="00DB41D6" w:rsidRPr="005A7FEB" w:rsidTr="00BD5733">
        <w:tc>
          <w:tcPr>
            <w:tcW w:w="3992" w:type="dxa"/>
          </w:tcPr>
          <w:p w:rsidR="00DB41D6" w:rsidRPr="005A7FEB" w:rsidRDefault="00DB41D6" w:rsidP="00BD573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053" w:type="dxa"/>
          </w:tcPr>
          <w:p w:rsidR="00DB41D6" w:rsidRPr="005A7FEB" w:rsidRDefault="00DB41D6" w:rsidP="00BD5733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DB41D6" w:rsidRPr="005A7FEB" w:rsidTr="00BD5733">
        <w:tc>
          <w:tcPr>
            <w:tcW w:w="3992" w:type="dxa"/>
          </w:tcPr>
          <w:p w:rsidR="00DB41D6" w:rsidRPr="005A7FEB" w:rsidRDefault="00DB41D6" w:rsidP="00BD573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053" w:type="dxa"/>
          </w:tcPr>
          <w:p w:rsidR="00DB41D6" w:rsidRPr="005A7FEB" w:rsidRDefault="00DB41D6" w:rsidP="00BD5733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C2199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5A7FEB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5A7FE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</w:tbl>
    <w:p w:rsidR="002E3D5C" w:rsidRDefault="002E3D5C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C81522" w:rsidRPr="00A83A64" w:rsidRDefault="00C81522" w:rsidP="00C8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470803" w:rsidRPr="00A83A64">
        <w:rPr>
          <w:rFonts w:asciiTheme="majorBidi" w:hAnsiTheme="majorBidi" w:cstheme="majorBidi"/>
          <w:sz w:val="30"/>
          <w:szCs w:val="30"/>
        </w:rPr>
        <w:t>31</w:t>
      </w:r>
      <w:r w:rsidR="00615CBC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85C03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:rsidR="00470803" w:rsidRPr="00A83A64" w:rsidRDefault="00470803" w:rsidP="00A83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108"/>
        <w:gridCol w:w="267"/>
        <w:gridCol w:w="1095"/>
        <w:gridCol w:w="267"/>
        <w:gridCol w:w="1078"/>
        <w:gridCol w:w="252"/>
        <w:gridCol w:w="1104"/>
      </w:tblGrid>
      <w:tr w:rsidR="00470803" w:rsidRPr="00A83A64" w:rsidTr="00470803">
        <w:trPr>
          <w:tblHeader/>
        </w:trPr>
        <w:tc>
          <w:tcPr>
            <w:tcW w:w="2228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5" w:type="pct"/>
            <w:gridSpan w:val="3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470803" w:rsidRPr="00A83A64" w:rsidTr="00470803">
        <w:trPr>
          <w:tblHeader/>
        </w:trPr>
        <w:tc>
          <w:tcPr>
            <w:tcW w:w="222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สำหรับงวดสามเดือนสิ้นสุดวันที่</w:t>
            </w:r>
            <w:r w:rsidR="002E3D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3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1 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9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470803" w:rsidRPr="00A83A64" w:rsidTr="00470803">
        <w:trPr>
          <w:tblHeader/>
        </w:trPr>
        <w:tc>
          <w:tcPr>
            <w:tcW w:w="222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72" w:type="pct"/>
            <w:gridSpan w:val="7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14076" w:rsidRPr="00A83A64" w:rsidTr="00470803">
        <w:tc>
          <w:tcPr>
            <w:tcW w:w="2228" w:type="pct"/>
            <w:shd w:val="clear" w:color="auto" w:fill="auto"/>
          </w:tcPr>
          <w:p w:rsidR="00114076" w:rsidRPr="00A83A64" w:rsidRDefault="00114076" w:rsidP="0011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9B503D" w:rsidRPr="00A83A64" w:rsidTr="00470803">
        <w:tc>
          <w:tcPr>
            <w:tcW w:w="2228" w:type="pct"/>
            <w:shd w:val="clear" w:color="auto" w:fill="auto"/>
          </w:tcPr>
          <w:p w:rsidR="009B503D" w:rsidRPr="00A83A64" w:rsidRDefault="009B503D" w:rsidP="009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9B503D" w:rsidRPr="00A83A64" w:rsidRDefault="008C0062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8C006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43</w:t>
            </w:r>
            <w:r w:rsidRPr="008C006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8C0062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790</w:t>
            </w:r>
          </w:p>
        </w:tc>
        <w:tc>
          <w:tcPr>
            <w:tcW w:w="135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32,468</w:t>
            </w:r>
          </w:p>
        </w:tc>
      </w:tr>
      <w:tr w:rsidR="009B503D" w:rsidRPr="00A83A64" w:rsidTr="00470803">
        <w:tc>
          <w:tcPr>
            <w:tcW w:w="2228" w:type="pct"/>
            <w:shd w:val="clear" w:color="auto" w:fill="auto"/>
          </w:tcPr>
          <w:p w:rsidR="009B503D" w:rsidRPr="00A83A64" w:rsidRDefault="009B503D" w:rsidP="009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4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356</w:t>
            </w:r>
          </w:p>
        </w:tc>
        <w:tc>
          <w:tcPr>
            <w:tcW w:w="135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9B503D" w:rsidRPr="00A83A64" w:rsidTr="00470803">
        <w:tc>
          <w:tcPr>
            <w:tcW w:w="2228" w:type="pct"/>
            <w:shd w:val="clear" w:color="auto" w:fill="auto"/>
          </w:tcPr>
          <w:p w:rsidR="009B503D" w:rsidRPr="00A83A64" w:rsidRDefault="009B503D" w:rsidP="009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172</w:t>
            </w:r>
          </w:p>
        </w:tc>
        <w:tc>
          <w:tcPr>
            <w:tcW w:w="135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217</w:t>
            </w:r>
          </w:p>
        </w:tc>
      </w:tr>
      <w:tr w:rsidR="009B503D" w:rsidRPr="00A83A64" w:rsidTr="00470803">
        <w:tc>
          <w:tcPr>
            <w:tcW w:w="2228" w:type="pct"/>
            <w:shd w:val="clear" w:color="auto" w:fill="auto"/>
          </w:tcPr>
          <w:p w:rsidR="009B503D" w:rsidRPr="00A83A64" w:rsidRDefault="009B503D" w:rsidP="009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94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020</w:t>
            </w:r>
          </w:p>
        </w:tc>
        <w:tc>
          <w:tcPr>
            <w:tcW w:w="135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2,655</w:t>
            </w:r>
          </w:p>
        </w:tc>
      </w:tr>
      <w:tr w:rsidR="009B503D" w:rsidRPr="00A83A64" w:rsidTr="00470803">
        <w:tc>
          <w:tcPr>
            <w:tcW w:w="2228" w:type="pct"/>
            <w:shd w:val="clear" w:color="auto" w:fill="auto"/>
          </w:tcPr>
          <w:p w:rsidR="009B503D" w:rsidRPr="00A83A64" w:rsidRDefault="009B503D" w:rsidP="009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306</w:t>
            </w:r>
          </w:p>
        </w:tc>
        <w:tc>
          <w:tcPr>
            <w:tcW w:w="135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9B503D" w:rsidRPr="00A83A64" w:rsidRDefault="009B503D" w:rsidP="009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431</w:t>
            </w:r>
          </w:p>
        </w:tc>
      </w:tr>
      <w:tr w:rsidR="00114076" w:rsidRPr="00A83A64" w:rsidTr="00470803">
        <w:tc>
          <w:tcPr>
            <w:tcW w:w="2228" w:type="pct"/>
            <w:shd w:val="clear" w:color="auto" w:fill="auto"/>
          </w:tcPr>
          <w:p w:rsidR="00B21614" w:rsidRPr="00A83A64" w:rsidRDefault="00B21614" w:rsidP="0011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14076" w:rsidRPr="00A83A64" w:rsidTr="00470803">
        <w:tc>
          <w:tcPr>
            <w:tcW w:w="2228" w:type="pct"/>
            <w:shd w:val="clear" w:color="auto" w:fill="auto"/>
          </w:tcPr>
          <w:p w:rsidR="00114076" w:rsidRPr="00A83A64" w:rsidRDefault="009A482A" w:rsidP="001140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482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114076" w:rsidRPr="00A83A64" w:rsidRDefault="00114076" w:rsidP="001140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9A482A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9A482A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117</w:t>
            </w:r>
          </w:p>
        </w:tc>
        <w:tc>
          <w:tcPr>
            <w:tcW w:w="143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716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117</w:t>
            </w:r>
          </w:p>
        </w:tc>
        <w:tc>
          <w:tcPr>
            <w:tcW w:w="135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9A482A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7160C">
              <w:rPr>
                <w:rFonts w:asciiTheme="majorBidi" w:hAnsiTheme="majorBidi"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D501A" w:rsidRPr="00A83A64" w:rsidTr="00470803">
        <w:tc>
          <w:tcPr>
            <w:tcW w:w="2228" w:type="pct"/>
            <w:shd w:val="clear" w:color="auto" w:fill="auto"/>
          </w:tcPr>
          <w:p w:rsidR="00CD501A" w:rsidRPr="0077160C" w:rsidRDefault="00CD501A" w:rsidP="00CD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16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17,471</w:t>
            </w:r>
          </w:p>
        </w:tc>
        <w:tc>
          <w:tcPr>
            <w:tcW w:w="143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43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17,471</w:t>
            </w:r>
          </w:p>
        </w:tc>
        <w:tc>
          <w:tcPr>
            <w:tcW w:w="135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315</w:t>
            </w:r>
          </w:p>
        </w:tc>
      </w:tr>
      <w:tr w:rsidR="00CD501A" w:rsidRPr="00A83A64" w:rsidTr="00470803">
        <w:tc>
          <w:tcPr>
            <w:tcW w:w="2228" w:type="pct"/>
            <w:shd w:val="clear" w:color="auto" w:fill="auto"/>
          </w:tcPr>
          <w:p w:rsidR="00CD501A" w:rsidRPr="0077160C" w:rsidRDefault="00CD501A" w:rsidP="00CD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AA3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594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813</w:t>
            </w:r>
          </w:p>
        </w:tc>
        <w:tc>
          <w:tcPr>
            <w:tcW w:w="143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7160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813</w:t>
            </w:r>
          </w:p>
        </w:tc>
        <w:tc>
          <w:tcPr>
            <w:tcW w:w="135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CD501A" w:rsidRPr="00A83A64" w:rsidTr="0077160C">
        <w:tc>
          <w:tcPr>
            <w:tcW w:w="2228" w:type="pct"/>
            <w:shd w:val="clear" w:color="auto" w:fill="auto"/>
          </w:tcPr>
          <w:p w:rsidR="00CD501A" w:rsidRPr="0077160C" w:rsidRDefault="00CD501A" w:rsidP="00CD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160C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01A" w:rsidRPr="008D0DF3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18,284</w:t>
            </w:r>
          </w:p>
        </w:tc>
        <w:tc>
          <w:tcPr>
            <w:tcW w:w="143" w:type="pct"/>
            <w:shd w:val="clear" w:color="auto" w:fill="auto"/>
          </w:tcPr>
          <w:p w:rsidR="00CD501A" w:rsidRPr="00A83A64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</w:t>
            </w:r>
            <w:r w:rsidRPr="00771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43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01A" w:rsidRPr="00CD501A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D50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18,284</w:t>
            </w:r>
          </w:p>
        </w:tc>
        <w:tc>
          <w:tcPr>
            <w:tcW w:w="135" w:type="pct"/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D501A" w:rsidRPr="0077160C" w:rsidRDefault="00CD501A" w:rsidP="00CD5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19</w:t>
            </w:r>
            <w:r w:rsidRPr="007716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315</w:t>
            </w:r>
          </w:p>
        </w:tc>
      </w:tr>
      <w:tr w:rsidR="00DB41D6" w:rsidRPr="00A83A64" w:rsidTr="00662842">
        <w:tc>
          <w:tcPr>
            <w:tcW w:w="2228" w:type="pct"/>
            <w:shd w:val="clear" w:color="auto" w:fill="auto"/>
          </w:tcPr>
          <w:p w:rsidR="00DB41D6" w:rsidRPr="0077160C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:rsidR="00DB41D6" w:rsidRPr="0077160C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31A4F" w:rsidRPr="00A83A64" w:rsidTr="00662842">
        <w:tc>
          <w:tcPr>
            <w:tcW w:w="2228" w:type="pct"/>
            <w:shd w:val="clear" w:color="auto" w:fill="auto"/>
          </w:tcPr>
          <w:p w:rsidR="00031A4F" w:rsidRPr="0077160C" w:rsidRDefault="00031A4F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31A4F" w:rsidRPr="00A83A64" w:rsidTr="00662842">
        <w:tc>
          <w:tcPr>
            <w:tcW w:w="2228" w:type="pct"/>
            <w:shd w:val="clear" w:color="auto" w:fill="auto"/>
          </w:tcPr>
          <w:p w:rsidR="00031A4F" w:rsidRPr="0077160C" w:rsidRDefault="00031A4F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:rsidR="00031A4F" w:rsidRPr="0077160C" w:rsidRDefault="00031A4F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B41D6" w:rsidRPr="00A83A64" w:rsidTr="0077160C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115 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112 </w:t>
            </w: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132</w:t>
            </w: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484 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367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484 </w:t>
            </w: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367</w:t>
            </w: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235 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235 </w:t>
            </w: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165 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165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165 </w:t>
            </w: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eastAsia="en-US"/>
              </w:rPr>
            </w:pPr>
          </w:p>
        </w:tc>
        <w:tc>
          <w:tcPr>
            <w:tcW w:w="592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165</w:t>
            </w:r>
          </w:p>
        </w:tc>
      </w:tr>
      <w:tr w:rsidR="00DB41D6" w:rsidRPr="00A83A64" w:rsidTr="00470803">
        <w:tc>
          <w:tcPr>
            <w:tcW w:w="2228" w:type="pct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5,836 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4,848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111</w:t>
            </w: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4,379</w:t>
            </w: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56,269 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68,532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245</w:t>
            </w: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67,332</w:t>
            </w:r>
          </w:p>
        </w:tc>
      </w:tr>
      <w:tr w:rsidR="00F7561A" w:rsidRPr="00A83A64" w:rsidTr="00470803">
        <w:tc>
          <w:tcPr>
            <w:tcW w:w="2228" w:type="pct"/>
            <w:shd w:val="clear" w:color="auto" w:fill="auto"/>
          </w:tcPr>
          <w:p w:rsidR="00F7561A" w:rsidRPr="00A83A64" w:rsidRDefault="00F7561A" w:rsidP="00F7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  <w:r w:rsidR="00A54AB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4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1,875 </w:t>
            </w:r>
          </w:p>
        </w:tc>
        <w:tc>
          <w:tcPr>
            <w:tcW w:w="143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1,877</w:t>
            </w:r>
          </w:p>
        </w:tc>
        <w:tc>
          <w:tcPr>
            <w:tcW w:w="143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1,875 </w:t>
            </w:r>
          </w:p>
        </w:tc>
        <w:tc>
          <w:tcPr>
            <w:tcW w:w="135" w:type="pct"/>
            <w:shd w:val="clear" w:color="auto" w:fill="auto"/>
          </w:tcPr>
          <w:p w:rsidR="00F7561A" w:rsidRPr="00A83A64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7561A" w:rsidRPr="00A83A64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1,877</w:t>
            </w:r>
          </w:p>
        </w:tc>
      </w:tr>
      <w:tr w:rsidR="00F7561A" w:rsidRPr="00A83A64" w:rsidTr="00470803">
        <w:tc>
          <w:tcPr>
            <w:tcW w:w="2228" w:type="pct"/>
            <w:shd w:val="clear" w:color="auto" w:fill="auto"/>
          </w:tcPr>
          <w:p w:rsidR="00F7561A" w:rsidRPr="00A83A64" w:rsidRDefault="00F7561A" w:rsidP="00F75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94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1,570</w:t>
            </w:r>
          </w:p>
        </w:tc>
        <w:tc>
          <w:tcPr>
            <w:tcW w:w="143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1,997</w:t>
            </w:r>
          </w:p>
        </w:tc>
        <w:tc>
          <w:tcPr>
            <w:tcW w:w="143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F7561A" w:rsidRPr="00A54AB3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54AB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1,570</w:t>
            </w:r>
          </w:p>
        </w:tc>
        <w:tc>
          <w:tcPr>
            <w:tcW w:w="135" w:type="pct"/>
            <w:shd w:val="clear" w:color="auto" w:fill="auto"/>
          </w:tcPr>
          <w:p w:rsidR="00F7561A" w:rsidRPr="00A83A64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:rsidR="00F7561A" w:rsidRPr="00A83A64" w:rsidRDefault="00F7561A" w:rsidP="00F75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1,997</w:t>
            </w:r>
          </w:p>
        </w:tc>
      </w:tr>
      <w:tr w:rsidR="00DB41D6" w:rsidRPr="00A83A64" w:rsidTr="00470803">
        <w:tc>
          <w:tcPr>
            <w:tcW w:w="2228" w:type="pct"/>
            <w:shd w:val="clear" w:color="auto" w:fill="auto"/>
          </w:tcPr>
          <w:p w:rsidR="00DB41D6" w:rsidRPr="00A83A64" w:rsidRDefault="00DB41D6" w:rsidP="00DB4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328 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328 </w:t>
            </w:r>
          </w:p>
        </w:tc>
        <w:tc>
          <w:tcPr>
            <w:tcW w:w="135" w:type="pct"/>
            <w:shd w:val="clear" w:color="auto" w:fill="auto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:rsidR="00DB41D6" w:rsidRPr="00A83A64" w:rsidRDefault="00DB41D6" w:rsidP="00DB4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</w:t>
            </w:r>
          </w:p>
        </w:tc>
      </w:tr>
    </w:tbl>
    <w:p w:rsidR="007C274F" w:rsidRDefault="007C274F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FA390D" w:rsidRPr="00A83A64" w:rsidRDefault="00FA390D" w:rsidP="00FA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E47DD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A83A64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</w:rPr>
        <w:t>31</w:t>
      </w:r>
      <w:r w:rsidR="00615CBC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5586F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803" w:rsidRPr="00A83A64">
        <w:rPr>
          <w:rFonts w:asciiTheme="majorBidi" w:hAnsiTheme="majorBidi" w:cstheme="majorBidi"/>
          <w:sz w:val="30"/>
          <w:szCs w:val="30"/>
        </w:rPr>
        <w:t>2563</w:t>
      </w:r>
      <w:r w:rsidR="00E80EED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และ</w:t>
      </w:r>
      <w:r w:rsidRPr="00A83A64">
        <w:rPr>
          <w:rFonts w:asciiTheme="majorBidi" w:hAnsiTheme="majorBidi" w:cstheme="majorBidi"/>
          <w:sz w:val="30"/>
          <w:szCs w:val="30"/>
        </w:rPr>
        <w:t xml:space="preserve"> 31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83A64">
        <w:rPr>
          <w:rFonts w:asciiTheme="majorBidi" w:hAnsiTheme="majorBidi" w:cstheme="majorBidi"/>
          <w:sz w:val="30"/>
          <w:szCs w:val="30"/>
        </w:rPr>
        <w:t>25</w:t>
      </w:r>
      <w:r w:rsidR="00B54C0B" w:rsidRPr="00A83A64">
        <w:rPr>
          <w:rFonts w:asciiTheme="majorBidi" w:hAnsiTheme="majorBidi" w:cstheme="majorBidi"/>
          <w:sz w:val="30"/>
          <w:szCs w:val="30"/>
          <w:cs/>
        </w:rPr>
        <w:t>6</w:t>
      </w:r>
      <w:r w:rsidR="00470803" w:rsidRPr="00A83A64">
        <w:rPr>
          <w:rFonts w:asciiTheme="majorBidi" w:hAnsiTheme="majorBidi" w:cstheme="majorBidi"/>
          <w:sz w:val="30"/>
          <w:szCs w:val="30"/>
        </w:rPr>
        <w:t>2</w:t>
      </w:r>
      <w:r w:rsidR="00B54C0B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470803" w:rsidRPr="00A83A64" w:rsidRDefault="00470803" w:rsidP="0047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62"/>
        <w:gridCol w:w="236"/>
        <w:gridCol w:w="1080"/>
        <w:gridCol w:w="277"/>
        <w:gridCol w:w="1078"/>
        <w:gridCol w:w="253"/>
        <w:gridCol w:w="1132"/>
      </w:tblGrid>
      <w:tr w:rsidR="00470803" w:rsidRPr="00A83A64" w:rsidTr="00470803">
        <w:trPr>
          <w:tblHeader/>
        </w:trPr>
        <w:tc>
          <w:tcPr>
            <w:tcW w:w="2251" w:type="pct"/>
          </w:tcPr>
          <w:p w:rsidR="00470803" w:rsidRPr="00A83A64" w:rsidRDefault="00646EF0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pct"/>
            <w:gridSpan w:val="3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0803" w:rsidRPr="00A83A64" w:rsidTr="00470803">
        <w:trPr>
          <w:tblHeader/>
        </w:trPr>
        <w:tc>
          <w:tcPr>
            <w:tcW w:w="225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:rsidTr="00470803">
        <w:trPr>
          <w:tblHeader/>
        </w:trPr>
        <w:tc>
          <w:tcPr>
            <w:tcW w:w="225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70803" w:rsidRPr="00A83A64" w:rsidTr="00470803">
        <w:trPr>
          <w:tblHeader/>
        </w:trPr>
        <w:tc>
          <w:tcPr>
            <w:tcW w:w="225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961" w:rsidRPr="00A83A64" w:rsidTr="00470803">
        <w:tc>
          <w:tcPr>
            <w:tcW w:w="2251" w:type="pct"/>
          </w:tcPr>
          <w:p w:rsidR="00923961" w:rsidRPr="00A83A64" w:rsidRDefault="00923961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923961" w:rsidRPr="00A83A64" w:rsidRDefault="00923961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470803">
        <w:tc>
          <w:tcPr>
            <w:tcW w:w="225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70" w:type="pct"/>
          </w:tcPr>
          <w:p w:rsidR="00470803" w:rsidRPr="00A83A64" w:rsidRDefault="0033024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33024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47,933</w:t>
            </w:r>
          </w:p>
        </w:tc>
        <w:tc>
          <w:tcPr>
            <w:tcW w:w="13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29,162</w:t>
            </w:r>
          </w:p>
        </w:tc>
      </w:tr>
      <w:tr w:rsidR="00470803" w:rsidRPr="00A83A64" w:rsidTr="00470803">
        <w:tc>
          <w:tcPr>
            <w:tcW w:w="225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470803">
        <w:tc>
          <w:tcPr>
            <w:tcW w:w="225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470803">
        <w:tc>
          <w:tcPr>
            <w:tcW w:w="225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</w:tc>
        <w:tc>
          <w:tcPr>
            <w:tcW w:w="570" w:type="pct"/>
          </w:tcPr>
          <w:p w:rsidR="00470803" w:rsidRPr="00A83A64" w:rsidRDefault="00C1475C" w:rsidP="00C147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33024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0803" w:rsidRPr="00A83A64" w:rsidTr="00470803">
        <w:tc>
          <w:tcPr>
            <w:tcW w:w="225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70" w:type="pct"/>
          </w:tcPr>
          <w:p w:rsidR="00470803" w:rsidRPr="00A83A64" w:rsidRDefault="0033024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33024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82596" w:rsidRPr="00A83A64" w:rsidTr="00470803">
        <w:tc>
          <w:tcPr>
            <w:tcW w:w="2251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E82596" w:rsidRPr="00A83A64" w:rsidRDefault="00E82596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A4F" w:rsidRPr="00A83A64" w:rsidTr="00470803">
        <w:tc>
          <w:tcPr>
            <w:tcW w:w="2251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A4F" w:rsidRPr="00A83A64" w:rsidTr="00470803">
        <w:tc>
          <w:tcPr>
            <w:tcW w:w="2251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1A4F" w:rsidRPr="00A83A64" w:rsidTr="00470803">
        <w:tc>
          <w:tcPr>
            <w:tcW w:w="2251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031A4F" w:rsidRPr="00A83A64" w:rsidRDefault="00031A4F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470803">
        <w:tc>
          <w:tcPr>
            <w:tcW w:w="225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7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0CB3" w:rsidRPr="00A83A64" w:rsidTr="00470803">
        <w:tc>
          <w:tcPr>
            <w:tcW w:w="2251" w:type="pct"/>
          </w:tcPr>
          <w:p w:rsidR="00630CB3" w:rsidRPr="00A83A64" w:rsidRDefault="00630CB3" w:rsidP="0063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70" w:type="pct"/>
          </w:tcPr>
          <w:p w:rsidR="00630CB3" w:rsidRPr="00A83A64" w:rsidRDefault="00E47DDB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47DDB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27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  <w:tc>
          <w:tcPr>
            <w:tcW w:w="149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30CB3" w:rsidRPr="00A83A64" w:rsidRDefault="00E47DDB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47DDB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36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630CB3" w:rsidRPr="00A83A64" w:rsidTr="00470803">
        <w:tc>
          <w:tcPr>
            <w:tcW w:w="2251" w:type="pct"/>
          </w:tcPr>
          <w:p w:rsidR="00630CB3" w:rsidRPr="00A83A64" w:rsidRDefault="00630CB3" w:rsidP="0063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570" w:type="pct"/>
          </w:tcPr>
          <w:p w:rsidR="00630CB3" w:rsidRPr="00A83A64" w:rsidRDefault="00E47DDB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47DD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7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30CB3" w:rsidRPr="00A83A64" w:rsidRDefault="00E47DDB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E47DD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6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30CB3" w:rsidRPr="00A83A64" w:rsidTr="00470803">
        <w:tc>
          <w:tcPr>
            <w:tcW w:w="2251" w:type="pct"/>
          </w:tcPr>
          <w:p w:rsidR="00630CB3" w:rsidRPr="00A83A64" w:rsidRDefault="00630CB3" w:rsidP="0063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ทีบีเอสพี จำกัด (มหาชน)</w:t>
            </w:r>
          </w:p>
        </w:tc>
        <w:tc>
          <w:tcPr>
            <w:tcW w:w="570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1,183 </w:t>
            </w:r>
          </w:p>
        </w:tc>
        <w:tc>
          <w:tcPr>
            <w:tcW w:w="127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1,183 </w:t>
            </w:r>
          </w:p>
        </w:tc>
        <w:tc>
          <w:tcPr>
            <w:tcW w:w="136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30CB3" w:rsidRPr="00A83A64" w:rsidTr="00470803">
        <w:tc>
          <w:tcPr>
            <w:tcW w:w="2251" w:type="pct"/>
          </w:tcPr>
          <w:p w:rsidR="00630CB3" w:rsidRPr="00A83A64" w:rsidRDefault="00630CB3" w:rsidP="00630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570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55 </w:t>
            </w:r>
          </w:p>
        </w:tc>
        <w:tc>
          <w:tcPr>
            <w:tcW w:w="127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1,768</w:t>
            </w:r>
          </w:p>
        </w:tc>
        <w:tc>
          <w:tcPr>
            <w:tcW w:w="149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0D21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630CB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1,765</w:t>
            </w:r>
          </w:p>
        </w:tc>
      </w:tr>
      <w:tr w:rsidR="00470803" w:rsidRPr="00A83A64" w:rsidTr="00470803">
        <w:tc>
          <w:tcPr>
            <w:tcW w:w="225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630CB3" w:rsidP="00630C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0D21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4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AD6712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49,91</w:t>
            </w:r>
            <w:r w:rsidR="000D219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3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31,320</w:t>
            </w:r>
          </w:p>
        </w:tc>
      </w:tr>
    </w:tbl>
    <w:p w:rsidR="00EA2226" w:rsidRDefault="00EA222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28"/>
        <w:gridCol w:w="1052"/>
        <w:gridCol w:w="237"/>
        <w:gridCol w:w="1046"/>
        <w:gridCol w:w="269"/>
        <w:gridCol w:w="1179"/>
        <w:gridCol w:w="248"/>
        <w:gridCol w:w="1071"/>
      </w:tblGrid>
      <w:tr w:rsidR="00470803" w:rsidRPr="00A83A64" w:rsidTr="00470803">
        <w:tc>
          <w:tcPr>
            <w:tcW w:w="2254" w:type="pct"/>
          </w:tcPr>
          <w:p w:rsidR="00470803" w:rsidRPr="00A83A64" w:rsidRDefault="008C0062" w:rsidP="004708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470803"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pct"/>
            <w:gridSpan w:val="4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803" w:rsidRPr="00A83A64" w:rsidTr="00470803">
        <w:tc>
          <w:tcPr>
            <w:tcW w:w="2269" w:type="pct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:rsidTr="00470803">
        <w:tc>
          <w:tcPr>
            <w:tcW w:w="2269" w:type="pct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70803" w:rsidRPr="00A83A64" w:rsidTr="00470803">
        <w:trPr>
          <w:trHeight w:val="299"/>
        </w:trPr>
        <w:tc>
          <w:tcPr>
            <w:tcW w:w="2269" w:type="pct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1" w:type="pct"/>
            <w:gridSpan w:val="7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803" w:rsidRPr="00A83A64" w:rsidTr="00470803">
        <w:tc>
          <w:tcPr>
            <w:tcW w:w="2269" w:type="pct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470803">
        <w:tc>
          <w:tcPr>
            <w:tcW w:w="2269" w:type="pct"/>
            <w:gridSpan w:val="2"/>
          </w:tcPr>
          <w:p w:rsidR="00470803" w:rsidRPr="00A83A64" w:rsidRDefault="00470803" w:rsidP="00C14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</w:p>
        </w:tc>
        <w:tc>
          <w:tcPr>
            <w:tcW w:w="563" w:type="pct"/>
          </w:tcPr>
          <w:p w:rsidR="00470803" w:rsidRPr="001D5EBA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4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:rsidR="00470803" w:rsidRPr="001D5EBA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  <w:tr w:rsidR="00470803" w:rsidRPr="00A83A64" w:rsidTr="00470803">
        <w:tc>
          <w:tcPr>
            <w:tcW w:w="2269" w:type="pct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1D5EBA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4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803" w:rsidRPr="001D5EBA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</w:tr>
    </w:tbl>
    <w:p w:rsidR="001B4791" w:rsidRDefault="001B4791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790009" w:rsidRPr="002F7E65" w:rsidRDefault="00790009" w:rsidP="008C3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F7E6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</w:t>
      </w:r>
      <w:r w:rsidR="00E47DDB" w:rsidRPr="002F7E65">
        <w:rPr>
          <w:rFonts w:asciiTheme="majorBidi" w:hAnsiTheme="majorBidi" w:cstheme="majorBidi" w:hint="cs"/>
          <w:sz w:val="30"/>
          <w:szCs w:val="30"/>
          <w:cs/>
        </w:rPr>
        <w:t>บุคคลและ</w:t>
      </w:r>
      <w:r w:rsidRPr="002F7E6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กิจการที่เกี่ยวข้องกันสำหรับงวด</w:t>
      </w:r>
      <w:r w:rsidR="00470803" w:rsidRPr="002F7E65">
        <w:rPr>
          <w:rFonts w:asciiTheme="majorBidi" w:hAnsiTheme="majorBidi" w:cstheme="majorBidi"/>
          <w:sz w:val="30"/>
          <w:szCs w:val="30"/>
          <w:cs/>
        </w:rPr>
        <w:t>สาม</w:t>
      </w:r>
      <w:r w:rsidR="00615CBC" w:rsidRPr="002F7E65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F7E6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70803" w:rsidRPr="002F7E65">
        <w:rPr>
          <w:rFonts w:asciiTheme="majorBidi" w:hAnsiTheme="majorBidi" w:cstheme="majorBidi"/>
          <w:sz w:val="30"/>
          <w:szCs w:val="30"/>
        </w:rPr>
        <w:t>31</w:t>
      </w:r>
      <w:r w:rsidR="00615CBC" w:rsidRPr="002F7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803" w:rsidRPr="002F7E6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F7E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F7E65">
        <w:rPr>
          <w:rFonts w:asciiTheme="majorBidi" w:hAnsiTheme="majorBidi" w:cstheme="majorBidi"/>
          <w:sz w:val="30"/>
          <w:szCs w:val="30"/>
        </w:rPr>
        <w:t>256</w:t>
      </w:r>
      <w:r w:rsidR="00470803" w:rsidRPr="002F7E65">
        <w:rPr>
          <w:rFonts w:asciiTheme="majorBidi" w:hAnsiTheme="majorBidi" w:cstheme="majorBidi"/>
          <w:sz w:val="30"/>
          <w:szCs w:val="30"/>
        </w:rPr>
        <w:t>3</w:t>
      </w:r>
      <w:r w:rsidRPr="002F7E65">
        <w:rPr>
          <w:rFonts w:asciiTheme="majorBidi" w:hAnsiTheme="majorBidi" w:cstheme="majorBidi"/>
          <w:sz w:val="30"/>
          <w:szCs w:val="30"/>
        </w:rPr>
        <w:t xml:space="preserve"> </w:t>
      </w:r>
      <w:r w:rsidRPr="002F7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076C2" w:rsidRPr="00AD797F" w:rsidRDefault="00E076C2" w:rsidP="002C5F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989"/>
        <w:gridCol w:w="88"/>
        <w:gridCol w:w="179"/>
        <w:gridCol w:w="88"/>
        <w:gridCol w:w="900"/>
        <w:gridCol w:w="184"/>
        <w:gridCol w:w="52"/>
        <w:gridCol w:w="184"/>
        <w:gridCol w:w="814"/>
        <w:gridCol w:w="184"/>
        <w:gridCol w:w="52"/>
        <w:gridCol w:w="193"/>
        <w:gridCol w:w="620"/>
        <w:gridCol w:w="239"/>
        <w:gridCol w:w="238"/>
        <w:gridCol w:w="612"/>
        <w:gridCol w:w="236"/>
        <w:gridCol w:w="242"/>
        <w:gridCol w:w="833"/>
        <w:gridCol w:w="103"/>
      </w:tblGrid>
      <w:tr w:rsidR="00E076C2" w:rsidRPr="00A83A64" w:rsidTr="00031A4F">
        <w:trPr>
          <w:gridAfter w:val="1"/>
          <w:wAfter w:w="98" w:type="dxa"/>
        </w:trPr>
        <w:tc>
          <w:tcPr>
            <w:tcW w:w="2610" w:type="dxa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46" w:type="dxa"/>
            <w:gridSpan w:val="5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48" w:type="dxa"/>
            <w:gridSpan w:val="1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76C2" w:rsidRPr="00A83A64" w:rsidTr="00031A4F">
        <w:trPr>
          <w:gridAfter w:val="1"/>
          <w:wAfter w:w="98" w:type="dxa"/>
        </w:trPr>
        <w:tc>
          <w:tcPr>
            <w:tcW w:w="2610" w:type="dxa"/>
            <w:shd w:val="clear" w:color="auto" w:fill="auto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3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E076C2" w:rsidRPr="00A83A64" w:rsidRDefault="004811CB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</w:p>
        </w:tc>
        <w:tc>
          <w:tcPr>
            <w:tcW w:w="236" w:type="dxa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9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076C2" w:rsidRPr="00A83A64" w:rsidTr="00031A4F">
        <w:trPr>
          <w:gridAfter w:val="1"/>
          <w:wAfter w:w="98" w:type="dxa"/>
        </w:trPr>
        <w:tc>
          <w:tcPr>
            <w:tcW w:w="2610" w:type="dxa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7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E076C2" w:rsidRPr="00A83A64" w:rsidRDefault="004811CB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36" w:type="dxa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vAlign w:val="bottom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076C2" w:rsidRPr="00A83A64" w:rsidTr="00031A4F">
        <w:trPr>
          <w:gridAfter w:val="1"/>
          <w:wAfter w:w="98" w:type="dxa"/>
        </w:trPr>
        <w:tc>
          <w:tcPr>
            <w:tcW w:w="2610" w:type="dxa"/>
          </w:tcPr>
          <w:p w:rsidR="00E076C2" w:rsidRPr="00A83A64" w:rsidRDefault="00E076C2" w:rsidP="002C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246" w:type="dxa"/>
            <w:gridSpan w:val="5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48" w:type="dxa"/>
            <w:gridSpan w:val="12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6C2" w:rsidRPr="00A83A64" w:rsidTr="00031A4F">
        <w:trPr>
          <w:gridAfter w:val="1"/>
          <w:wAfter w:w="98" w:type="dxa"/>
        </w:trPr>
        <w:tc>
          <w:tcPr>
            <w:tcW w:w="2610" w:type="dxa"/>
          </w:tcPr>
          <w:p w:rsidR="00E076C2" w:rsidRPr="00A83A64" w:rsidRDefault="00E076C2" w:rsidP="002C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 w:hanging="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E076C2" w:rsidRPr="00A83A64" w:rsidRDefault="00E076C2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E076C2" w:rsidRPr="00A83A64" w:rsidRDefault="00E076C2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gridSpan w:val="2"/>
          </w:tcPr>
          <w:p w:rsidR="00E076C2" w:rsidRPr="00A83A64" w:rsidRDefault="00E076C2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gridSpan w:val="2"/>
          </w:tcPr>
          <w:p w:rsidR="00E076C2" w:rsidRPr="00A83A64" w:rsidRDefault="00E076C2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076C2" w:rsidRPr="00A83A64" w:rsidRDefault="00E076C2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E076C2" w:rsidRPr="00A83A64" w:rsidRDefault="00E076C2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B5E6E" w:rsidRPr="00A83A64" w:rsidTr="00031A4F">
        <w:trPr>
          <w:gridAfter w:val="1"/>
          <w:wAfter w:w="98" w:type="dxa"/>
        </w:trPr>
        <w:tc>
          <w:tcPr>
            <w:tcW w:w="2610" w:type="dxa"/>
          </w:tcPr>
          <w:p w:rsidR="000B5E6E" w:rsidRPr="00A83A64" w:rsidRDefault="000B5E6E" w:rsidP="002C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4.10</w:t>
            </w:r>
          </w:p>
        </w:tc>
        <w:tc>
          <w:tcPr>
            <w:tcW w:w="267" w:type="dxa"/>
            <w:gridSpan w:val="2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36" w:type="dxa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B5E6E" w:rsidRPr="00A83A64" w:rsidTr="00031A4F">
        <w:trPr>
          <w:gridAfter w:val="1"/>
          <w:wAfter w:w="98" w:type="dxa"/>
        </w:trPr>
        <w:tc>
          <w:tcPr>
            <w:tcW w:w="2610" w:type="dxa"/>
          </w:tcPr>
          <w:p w:rsidR="000B5E6E" w:rsidRPr="00A83A64" w:rsidRDefault="000B5E6E" w:rsidP="002C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B5E6E" w:rsidRPr="00A83A64" w:rsidRDefault="000B5E6E" w:rsidP="000B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</w:tcPr>
          <w:p w:rsidR="000B5E6E" w:rsidRPr="00A83A64" w:rsidRDefault="000B5E6E" w:rsidP="000B5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55F04" w:rsidRPr="00A83A64" w:rsidTr="00031A4F">
        <w:trPr>
          <w:gridAfter w:val="1"/>
          <w:wAfter w:w="98" w:type="dxa"/>
        </w:trPr>
        <w:tc>
          <w:tcPr>
            <w:tcW w:w="2610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7" w:type="dxa"/>
            <w:gridSpan w:val="2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6" w:type="dxa"/>
            <w:gridSpan w:val="2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gridSpan w:val="2"/>
            <w:tcBorders>
              <w:bottom w:val="single" w:sz="4" w:space="0" w:color="auto"/>
            </w:tcBorders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55F04" w:rsidRPr="00A83A64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bottom w:val="single" w:sz="4" w:space="0" w:color="auto"/>
            </w:tcBorders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055F04" w:rsidRPr="00A83A64" w:rsidTr="00031A4F">
        <w:trPr>
          <w:gridAfter w:val="1"/>
          <w:wAfter w:w="98" w:type="dxa"/>
        </w:trPr>
        <w:tc>
          <w:tcPr>
            <w:tcW w:w="2610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gridSpan w:val="2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236" w:type="dxa"/>
            <w:gridSpan w:val="2"/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236" w:type="dxa"/>
          </w:tcPr>
          <w:p w:rsidR="00055F04" w:rsidRPr="00807A06" w:rsidRDefault="00055F04" w:rsidP="00055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55F04" w:rsidRPr="00807A06" w:rsidRDefault="00055F04" w:rsidP="00055F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790009" w:rsidRPr="00A83A64" w:rsidTr="00031A4F">
        <w:trPr>
          <w:tblHeader/>
        </w:trPr>
        <w:tc>
          <w:tcPr>
            <w:tcW w:w="2610" w:type="dxa"/>
          </w:tcPr>
          <w:p w:rsidR="00790009" w:rsidRPr="00A83A64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6"/>
            <w:vAlign w:val="bottom"/>
          </w:tcPr>
          <w:p w:rsidR="00790009" w:rsidRPr="00A83A64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:rsidR="00790009" w:rsidRPr="00A83A64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2" w:type="dxa"/>
            <w:gridSpan w:val="12"/>
            <w:vAlign w:val="bottom"/>
          </w:tcPr>
          <w:p w:rsidR="00790009" w:rsidRPr="00A83A64" w:rsidRDefault="00790009" w:rsidP="000A2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A4115" w:rsidRPr="00A83A64" w:rsidTr="00031A4F">
        <w:trPr>
          <w:tblHeader/>
        </w:trPr>
        <w:tc>
          <w:tcPr>
            <w:tcW w:w="2610" w:type="dxa"/>
            <w:shd w:val="clear" w:color="auto" w:fill="auto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67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5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</w:t>
            </w:r>
          </w:p>
        </w:tc>
        <w:tc>
          <w:tcPr>
            <w:tcW w:w="242" w:type="dxa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A4115" w:rsidRPr="00A83A64" w:rsidTr="00031A4F">
        <w:trPr>
          <w:tblHeader/>
        </w:trPr>
        <w:tc>
          <w:tcPr>
            <w:tcW w:w="2610" w:type="dxa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7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5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242" w:type="dxa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vAlign w:val="bottom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70803" w:rsidRPr="00A83A64" w:rsidTr="00031A4F">
        <w:trPr>
          <w:tblHeader/>
        </w:trPr>
        <w:tc>
          <w:tcPr>
            <w:tcW w:w="2610" w:type="dxa"/>
          </w:tcPr>
          <w:p w:rsidR="00470803" w:rsidRPr="00A83A64" w:rsidRDefault="00E076C2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430" w:type="dxa"/>
            <w:gridSpan w:val="6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2" w:type="dxa"/>
            <w:gridSpan w:val="1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803" w:rsidRPr="00A83A64" w:rsidTr="00031A4F">
        <w:tc>
          <w:tcPr>
            <w:tcW w:w="2610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031A4F">
        <w:tc>
          <w:tcPr>
            <w:tcW w:w="2610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078" w:type="dxa"/>
            <w:gridSpan w:val="2"/>
          </w:tcPr>
          <w:p w:rsidR="00470803" w:rsidRPr="00A83A64" w:rsidRDefault="00C56EDF" w:rsidP="0042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1.90 -</w:t>
            </w:r>
            <w:r w:rsidR="002E3D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2.25</w:t>
            </w:r>
          </w:p>
        </w:tc>
        <w:tc>
          <w:tcPr>
            <w:tcW w:w="267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470803" w:rsidRPr="00A83A64" w:rsidRDefault="000B5E6E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56EDF"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56EDF"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- 2.25</w:t>
            </w:r>
          </w:p>
        </w:tc>
        <w:tc>
          <w:tcPr>
            <w:tcW w:w="236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470803" w:rsidRPr="00A83A64" w:rsidRDefault="00C56EDF" w:rsidP="00C5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32,000</w:t>
            </w:r>
          </w:p>
        </w:tc>
        <w:tc>
          <w:tcPr>
            <w:tcW w:w="245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</w:tcPr>
          <w:p w:rsidR="00470803" w:rsidRPr="00A83A64" w:rsidRDefault="00C56EDF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</w:tcPr>
          <w:p w:rsidR="00470803" w:rsidRPr="00A83A64" w:rsidRDefault="00E677C9" w:rsidP="00C5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:rsidR="00470803" w:rsidRPr="00A83A64" w:rsidRDefault="00E677C9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32,000</w:t>
            </w:r>
          </w:p>
        </w:tc>
      </w:tr>
      <w:tr w:rsidR="00470803" w:rsidRPr="00A83A64" w:rsidTr="00031A4F">
        <w:tc>
          <w:tcPr>
            <w:tcW w:w="2610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:rsidR="00470803" w:rsidRPr="00A83A64" w:rsidRDefault="00470803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70803" w:rsidRPr="00A83A64" w:rsidTr="00031A4F">
        <w:tc>
          <w:tcPr>
            <w:tcW w:w="2610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:rsidR="00470803" w:rsidRPr="00A83A64" w:rsidRDefault="00470803" w:rsidP="00425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E3D5C" w:rsidRPr="00A83A64" w:rsidTr="00031A4F">
        <w:tc>
          <w:tcPr>
            <w:tcW w:w="2610" w:type="dxa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078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4.10</w:t>
            </w:r>
          </w:p>
        </w:tc>
        <w:tc>
          <w:tcPr>
            <w:tcW w:w="267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45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(50,000)</w:t>
            </w:r>
          </w:p>
        </w:tc>
        <w:tc>
          <w:tcPr>
            <w:tcW w:w="242" w:type="dxa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 w:line="240" w:lineRule="auto"/>
              <w:ind w:right="-131" w:hanging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E3D5C" w:rsidRPr="00A83A64" w:rsidTr="00031A4F">
        <w:tc>
          <w:tcPr>
            <w:tcW w:w="2610" w:type="dxa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2E3D5C" w:rsidRPr="00A83A64" w:rsidRDefault="002E3D5C" w:rsidP="002E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:rsidR="002E3D5C" w:rsidRPr="00A83A64" w:rsidRDefault="002E3D5C" w:rsidP="002E3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4115" w:rsidRPr="00A83A64" w:rsidTr="00031A4F">
        <w:tc>
          <w:tcPr>
            <w:tcW w:w="2610" w:type="dxa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8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67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236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  <w:gridSpan w:val="2"/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:rsidR="006A4115" w:rsidRPr="00A83A64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0)</w:t>
            </w:r>
          </w:p>
        </w:tc>
        <w:tc>
          <w:tcPr>
            <w:tcW w:w="242" w:type="dxa"/>
          </w:tcPr>
          <w:p w:rsidR="006A4115" w:rsidRPr="00A83A64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807A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6A4115" w:rsidRPr="00A83A64" w:rsidTr="00031A4F">
        <w:tc>
          <w:tcPr>
            <w:tcW w:w="2610" w:type="dxa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45" w:type="dxa"/>
            <w:gridSpan w:val="2"/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0)</w:t>
            </w:r>
          </w:p>
        </w:tc>
        <w:tc>
          <w:tcPr>
            <w:tcW w:w="242" w:type="dxa"/>
          </w:tcPr>
          <w:p w:rsidR="006A4115" w:rsidRPr="00807A06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4115" w:rsidRPr="00807A06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  <w:r w:rsidRPr="00807A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:rsidR="001B4791" w:rsidRDefault="001B4791" w:rsidP="00790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4"/>
        <w:gridCol w:w="287"/>
        <w:gridCol w:w="1081"/>
        <w:gridCol w:w="278"/>
        <w:gridCol w:w="1079"/>
        <w:gridCol w:w="251"/>
        <w:gridCol w:w="1072"/>
      </w:tblGrid>
      <w:tr w:rsidR="00092E16" w:rsidRPr="00A83A64" w:rsidTr="0024103D">
        <w:tc>
          <w:tcPr>
            <w:tcW w:w="2295" w:type="pct"/>
          </w:tcPr>
          <w:p w:rsidR="00092E16" w:rsidRPr="00A83A64" w:rsidRDefault="00092E16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287" w:type="pct"/>
            <w:gridSpan w:val="3"/>
          </w:tcPr>
          <w:p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:rsidR="00092E16" w:rsidRPr="00A83A64" w:rsidRDefault="00092E16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F05467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6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5" w:type="pct"/>
            <w:gridSpan w:val="7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5EBA" w:rsidRPr="00A83A64" w:rsidTr="0024103D">
        <w:tc>
          <w:tcPr>
            <w:tcW w:w="2295" w:type="pct"/>
          </w:tcPr>
          <w:p w:rsidR="001D5EBA" w:rsidRPr="00A83A64" w:rsidRDefault="001D5EBA" w:rsidP="001D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3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EBA" w:rsidRPr="00A83A64" w:rsidTr="0024103D">
        <w:tc>
          <w:tcPr>
            <w:tcW w:w="2295" w:type="pct"/>
          </w:tcPr>
          <w:p w:rsidR="001D5EBA" w:rsidRPr="00A83A64" w:rsidRDefault="001D5EBA" w:rsidP="001D5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3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1D5EBA" w:rsidRPr="001D5EBA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33" w:type="pct"/>
          </w:tcPr>
          <w:p w:rsidR="001D5EBA" w:rsidRPr="00A83A64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1D5EBA" w:rsidRPr="001D5EBA" w:rsidRDefault="001D5EBA" w:rsidP="001D5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D5EBA" w:rsidRPr="00A83A64" w:rsidTr="0024103D">
        <w:tc>
          <w:tcPr>
            <w:tcW w:w="2295" w:type="pct"/>
          </w:tcPr>
          <w:p w:rsidR="001D5EBA" w:rsidRPr="00A83A64" w:rsidRDefault="001D5EBA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5EBA" w:rsidRPr="00A83A64" w:rsidTr="0024103D">
        <w:tc>
          <w:tcPr>
            <w:tcW w:w="2295" w:type="pct"/>
          </w:tcPr>
          <w:p w:rsidR="001D5EBA" w:rsidRPr="00A83A64" w:rsidRDefault="001D5EBA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63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1D5EBA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563" w:type="pct"/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5B72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14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5B72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3" w:type="pct"/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15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  <w:tc>
          <w:tcPr>
            <w:tcW w:w="14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7,125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3" w:type="pct"/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8,919</w:t>
            </w:r>
          </w:p>
        </w:tc>
        <w:tc>
          <w:tcPr>
            <w:tcW w:w="15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8,192</w:t>
            </w:r>
          </w:p>
        </w:tc>
        <w:tc>
          <w:tcPr>
            <w:tcW w:w="14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8,919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8,192</w:t>
            </w:r>
          </w:p>
        </w:tc>
      </w:tr>
      <w:tr w:rsidR="00470803" w:rsidRPr="00A83A64" w:rsidTr="0024103D">
        <w:tc>
          <w:tcPr>
            <w:tcW w:w="229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16,22</w:t>
            </w:r>
            <w:r w:rsidR="005B72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52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28,067</w:t>
            </w:r>
          </w:p>
        </w:tc>
        <w:tc>
          <w:tcPr>
            <w:tcW w:w="147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B96BC6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16,2</w:t>
            </w:r>
            <w:r w:rsidR="001D5E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5B72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3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28,067</w:t>
            </w:r>
          </w:p>
        </w:tc>
      </w:tr>
    </w:tbl>
    <w:p w:rsidR="00EA2226" w:rsidRDefault="00EA2226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031A4F" w:rsidRDefault="00031A4F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031A4F" w:rsidRDefault="00031A4F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:rsidR="00031A4F" w:rsidRDefault="00031A4F" w:rsidP="00C018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57"/>
        <w:gridCol w:w="291"/>
        <w:gridCol w:w="1089"/>
        <w:gridCol w:w="276"/>
        <w:gridCol w:w="1089"/>
        <w:gridCol w:w="255"/>
        <w:gridCol w:w="1060"/>
      </w:tblGrid>
      <w:tr w:rsidR="00824224" w:rsidRPr="00A83A64" w:rsidTr="006B6B2B">
        <w:tc>
          <w:tcPr>
            <w:tcW w:w="2293" w:type="pct"/>
          </w:tcPr>
          <w:p w:rsidR="00824224" w:rsidRPr="00A83A64" w:rsidRDefault="00824224" w:rsidP="00572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9" w:type="pct"/>
            <w:gridSpan w:val="3"/>
          </w:tcPr>
          <w:p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:rsidR="00824224" w:rsidRPr="00A83A64" w:rsidRDefault="00824224" w:rsidP="00572E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5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70803" w:rsidRPr="00A83A64" w:rsidTr="006B6B2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7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59" w:type="pct"/>
          </w:tcPr>
          <w:p w:rsidR="00470803" w:rsidRPr="00A83A64" w:rsidRDefault="0015075B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15075B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1D5E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1,155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59" w:type="pct"/>
          </w:tcPr>
          <w:p w:rsidR="00470803" w:rsidRPr="00A83A64" w:rsidRDefault="0015075B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2,617</w:t>
            </w:r>
          </w:p>
        </w:tc>
        <w:tc>
          <w:tcPr>
            <w:tcW w:w="15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2,556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15075B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2,617</w:t>
            </w: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2,556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15075B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2,617</w:t>
            </w:r>
          </w:p>
        </w:tc>
        <w:tc>
          <w:tcPr>
            <w:tcW w:w="154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2,556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1D5EBA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4,072</w:t>
            </w:r>
          </w:p>
        </w:tc>
        <w:tc>
          <w:tcPr>
            <w:tcW w:w="13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3,711</w:t>
            </w:r>
          </w:p>
        </w:tc>
      </w:tr>
    </w:tbl>
    <w:p w:rsidR="00031A4F" w:rsidRPr="00A83A64" w:rsidRDefault="00031A4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3"/>
        <w:gridCol w:w="1073"/>
        <w:gridCol w:w="274"/>
        <w:gridCol w:w="1089"/>
        <w:gridCol w:w="276"/>
        <w:gridCol w:w="1089"/>
        <w:gridCol w:w="280"/>
        <w:gridCol w:w="1036"/>
      </w:tblGrid>
      <w:tr w:rsidR="00824224" w:rsidRPr="00A83A64" w:rsidTr="006B6B2B">
        <w:tc>
          <w:tcPr>
            <w:tcW w:w="2293" w:type="pct"/>
          </w:tcPr>
          <w:p w:rsidR="00824224" w:rsidRPr="00A83A64" w:rsidRDefault="00824224" w:rsidP="003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:rsidR="00824224" w:rsidRPr="00A83A64" w:rsidRDefault="00824224" w:rsidP="00824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F05467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6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70803" w:rsidRPr="00A83A64" w:rsidTr="006B6B2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7" w:type="pct"/>
            <w:gridSpan w:val="7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1E07" w:rsidRPr="00A83A64" w:rsidTr="0074514B">
        <w:tc>
          <w:tcPr>
            <w:tcW w:w="2293" w:type="pct"/>
          </w:tcPr>
          <w:p w:rsidR="00541E07" w:rsidRPr="00A83A64" w:rsidRDefault="00541E07" w:rsidP="0054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E07" w:rsidRPr="00A83A64" w:rsidTr="0074514B">
        <w:tc>
          <w:tcPr>
            <w:tcW w:w="2293" w:type="pct"/>
          </w:tcPr>
          <w:p w:rsidR="00541E07" w:rsidRPr="00A83A64" w:rsidRDefault="00541E07" w:rsidP="0054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56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EF7523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1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1E07" w:rsidRPr="00A83A64" w:rsidTr="0074514B">
        <w:tc>
          <w:tcPr>
            <w:tcW w:w="2293" w:type="pct"/>
          </w:tcPr>
          <w:p w:rsidR="00541E07" w:rsidRPr="00A83A64" w:rsidRDefault="00541E07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E07" w:rsidRPr="00A83A64" w:rsidTr="0074514B">
        <w:tc>
          <w:tcPr>
            <w:tcW w:w="2293" w:type="pct"/>
          </w:tcPr>
          <w:p w:rsidR="00541E07" w:rsidRPr="00A83A64" w:rsidRDefault="00541E07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8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541E07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1E07" w:rsidRPr="00A83A64" w:rsidTr="0074514B">
        <w:tc>
          <w:tcPr>
            <w:tcW w:w="2293" w:type="pct"/>
          </w:tcPr>
          <w:p w:rsidR="00541E07" w:rsidRPr="00A83A64" w:rsidRDefault="00541E07" w:rsidP="0054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.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เทคโนโลยี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68" w:type="pct"/>
          </w:tcPr>
          <w:p w:rsidR="00541E07" w:rsidRPr="00A83A64" w:rsidRDefault="0087478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5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87478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41E07" w:rsidRPr="00A83A64" w:rsidTr="0074514B">
        <w:tc>
          <w:tcPr>
            <w:tcW w:w="2293" w:type="pct"/>
          </w:tcPr>
          <w:p w:rsidR="00541E07" w:rsidRPr="00A83A64" w:rsidRDefault="00541E07" w:rsidP="00541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ที.เค.เอส.สยามเพรส แมเนจเม้นท์ จำกัด</w:t>
            </w:r>
          </w:p>
        </w:tc>
        <w:tc>
          <w:tcPr>
            <w:tcW w:w="568" w:type="pct"/>
          </w:tcPr>
          <w:p w:rsidR="00541E07" w:rsidRPr="00A83A64" w:rsidRDefault="0087478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45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46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41E07" w:rsidRPr="00A83A64" w:rsidRDefault="0087478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</w:p>
        </w:tc>
        <w:tc>
          <w:tcPr>
            <w:tcW w:w="1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:rsidR="00541E07" w:rsidRPr="00A83A64" w:rsidRDefault="00541E07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</w:tr>
      <w:tr w:rsidR="00470803" w:rsidRPr="00A83A64" w:rsidTr="0074514B">
        <w:tc>
          <w:tcPr>
            <w:tcW w:w="2293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541E07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579</w:t>
            </w:r>
          </w:p>
        </w:tc>
        <w:tc>
          <w:tcPr>
            <w:tcW w:w="145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EF752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</w:t>
            </w:r>
          </w:p>
        </w:tc>
        <w:tc>
          <w:tcPr>
            <w:tcW w:w="14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:rsidR="00470803" w:rsidRPr="00A83A64" w:rsidRDefault="00470803" w:rsidP="00541E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</w:tr>
    </w:tbl>
    <w:p w:rsidR="00541E07" w:rsidRPr="00A83A64" w:rsidRDefault="00541E07" w:rsidP="00F93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4D3230" w:rsidRPr="00A83A64" w:rsidRDefault="00F9484F" w:rsidP="00657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83A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4D3230" w:rsidRPr="00A83A64" w:rsidRDefault="004D3230" w:rsidP="004D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:rsidR="007B24C9" w:rsidRPr="002C5FCE" w:rsidRDefault="007B24C9" w:rsidP="007B2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C5FC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สัญญาว่าจ้างการบริการทางด้านเทคนิค</w:t>
      </w:r>
      <w:r w:rsidRPr="002C5FC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:rsidR="007B24C9" w:rsidRPr="002C5FCE" w:rsidRDefault="007B24C9" w:rsidP="007B24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:rsidR="007B24C9" w:rsidRPr="00A83A64" w:rsidRDefault="006507BB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ในเดือนมกราคม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931A6" w:rsidRPr="002C5FCE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บริษัทได้ทำสัญญาว่าจ้างการบริการ</w:t>
      </w:r>
      <w:r w:rsidR="00AC02D7" w:rsidRPr="002C5FCE">
        <w:rPr>
          <w:rFonts w:asciiTheme="majorBidi" w:hAnsiTheme="majorBidi" w:cstheme="majorBidi"/>
          <w:spacing w:val="-2"/>
          <w:sz w:val="30"/>
          <w:szCs w:val="30"/>
          <w:cs/>
        </w:rPr>
        <w:t>ทางด้านเทคนิค</w:t>
      </w:r>
      <w:r w:rsidR="00E53E2A" w:rsidRPr="002C5FCE">
        <w:rPr>
          <w:rFonts w:asciiTheme="majorBidi" w:hAnsiTheme="majorBidi" w:cstheme="majorBidi"/>
          <w:spacing w:val="-2"/>
          <w:sz w:val="30"/>
          <w:szCs w:val="30"/>
          <w:cs/>
        </w:rPr>
        <w:t>ก่อนและหลังการขาย</w:t>
      </w:r>
      <w:r w:rsidR="00B91E62" w:rsidRPr="002C5FCE">
        <w:rPr>
          <w:rFonts w:asciiTheme="majorBidi" w:hAnsiTheme="majorBidi" w:cstheme="majorBidi"/>
          <w:spacing w:val="-2"/>
          <w:sz w:val="30"/>
          <w:szCs w:val="30"/>
          <w:cs/>
        </w:rPr>
        <w:t>แก่สินค้า</w:t>
      </w:r>
      <w:r w:rsidR="00114950" w:rsidRPr="002C5FCE">
        <w:rPr>
          <w:rFonts w:asciiTheme="majorBidi" w:hAnsiTheme="majorBidi" w:cstheme="majorBidi"/>
          <w:spacing w:val="-2"/>
          <w:sz w:val="30"/>
          <w:szCs w:val="30"/>
          <w:cs/>
        </w:rPr>
        <w:t>ที่ผู้รับบริการเป็นผู้จัดจำหน่าย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</w:t>
      </w:r>
      <w:r w:rsidR="00130DD8"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ย่อย </w:t>
      </w:r>
      <w:r w:rsidR="00593794"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>ใน</w:t>
      </w:r>
      <w:r w:rsidR="00593794" w:rsidRPr="002C5FCE">
        <w:rPr>
          <w:rFonts w:asciiTheme="majorBidi" w:hAnsiTheme="majorBidi" w:cstheme="majorBidi"/>
          <w:spacing w:val="-2"/>
          <w:sz w:val="30"/>
          <w:szCs w:val="30"/>
          <w:cs/>
        </w:rPr>
        <w:t>อัตรา</w:t>
      </w:r>
      <w:r w:rsidR="00593794"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เดือนละ</w:t>
      </w:r>
      <w:r w:rsidR="00593794">
        <w:rPr>
          <w:rFonts w:asciiTheme="majorBidi" w:hAnsiTheme="majorBidi"/>
          <w:spacing w:val="-2"/>
          <w:sz w:val="30"/>
          <w:szCs w:val="30"/>
        </w:rPr>
        <w:t xml:space="preserve"> </w:t>
      </w:r>
      <w:r w:rsidR="00593794" w:rsidRPr="002C5FCE">
        <w:rPr>
          <w:rFonts w:asciiTheme="majorBidi" w:hAnsiTheme="majorBidi"/>
          <w:spacing w:val="-2"/>
          <w:sz w:val="30"/>
          <w:szCs w:val="30"/>
          <w:cs/>
        </w:rPr>
        <w:t>850</w:t>
      </w:r>
      <w:r w:rsidR="00593794">
        <w:rPr>
          <w:rFonts w:asciiTheme="majorBidi" w:hAnsiTheme="majorBidi"/>
          <w:spacing w:val="-2"/>
          <w:sz w:val="30"/>
          <w:szCs w:val="30"/>
        </w:rPr>
        <w:t>,</w:t>
      </w:r>
      <w:r w:rsidR="00593794" w:rsidRPr="002C5FCE">
        <w:rPr>
          <w:rFonts w:asciiTheme="majorBidi" w:hAnsiTheme="majorBidi"/>
          <w:spacing w:val="-2"/>
          <w:sz w:val="30"/>
          <w:szCs w:val="30"/>
          <w:cs/>
        </w:rPr>
        <w:t>00</w:t>
      </w:r>
      <w:r w:rsidR="00593794" w:rsidRPr="002C5FCE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593794" w:rsidRPr="002C5FC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593794" w:rsidRPr="002C5FCE">
        <w:rPr>
          <w:rFonts w:asciiTheme="majorBidi" w:hAnsiTheme="majorBidi" w:hint="cs"/>
          <w:spacing w:val="-2"/>
          <w:sz w:val="30"/>
          <w:szCs w:val="30"/>
          <w:cs/>
        </w:rPr>
        <w:t xml:space="preserve">บาท 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กำหนดระยะเวลา </w:t>
      </w:r>
      <w:r w:rsidR="002C10D4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ปีตั้งแต่วันที่</w:t>
      </w:r>
      <w:r w:rsidR="00C21BEE">
        <w:rPr>
          <w:rFonts w:asciiTheme="majorBidi" w:hAnsiTheme="majorBidi" w:cstheme="majorBidi"/>
          <w:spacing w:val="-2"/>
          <w:sz w:val="30"/>
          <w:szCs w:val="30"/>
        </w:rPr>
        <w:t xml:space="preserve"> 1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มกราคม</w:t>
      </w:r>
      <w:r w:rsidR="002C10D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21BE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>256</w:t>
      </w:r>
      <w:r w:rsidR="00F931A6" w:rsidRPr="002C5FC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</w:t>
      </w:r>
      <w:r w:rsidR="00C21BEE"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</w:t>
      </w:r>
      <w:r w:rsidR="00C21BE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>256</w:t>
      </w:r>
      <w:r w:rsidR="00F931A6" w:rsidRPr="002C5FCE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7B24C9"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C02D7" w:rsidRPr="002C5FCE">
        <w:rPr>
          <w:rFonts w:asciiTheme="majorBidi" w:hAnsiTheme="majorBidi" w:cstheme="majorBidi"/>
          <w:spacing w:val="-2"/>
          <w:sz w:val="30"/>
          <w:szCs w:val="30"/>
          <w:cs/>
        </w:rPr>
        <w:t>สัญญาดังกล่าว</w:t>
      </w:r>
      <w:r w:rsidR="007F1B02" w:rsidRPr="002C5FCE">
        <w:rPr>
          <w:rFonts w:asciiTheme="majorBidi" w:hAnsiTheme="majorBidi" w:cstheme="majorBidi"/>
          <w:spacing w:val="-2"/>
          <w:sz w:val="30"/>
          <w:szCs w:val="30"/>
          <w:cs/>
        </w:rPr>
        <w:t>สามารถขอบอกเลิกก่อนครบกำหนด</w:t>
      </w:r>
      <w:r w:rsidR="00916AB0" w:rsidRPr="002C5FC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F1B02"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หากฝ่ายใดฝ่ายหนึ่งแจ้งให้ทราบล่วงหน้าเป็นลายลักษณ์อักษรอย่างน้อย </w:t>
      </w:r>
      <w:r w:rsidR="007F1B02" w:rsidRPr="002C5FC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7F1B02" w:rsidRPr="002C5FCE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</w:p>
    <w:p w:rsidR="0024548F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B84AA3" w:rsidRPr="005B0BD4" w:rsidRDefault="00B84AA3" w:rsidP="00B84AA3">
      <w:pPr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B0BD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สัญญาเช่าอาคารและบริการอื่นๆ</w:t>
      </w:r>
    </w:p>
    <w:p w:rsidR="00B84AA3" w:rsidRPr="005B0BD4" w:rsidRDefault="00B84AA3" w:rsidP="00B8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24548F" w:rsidRPr="00A83A64" w:rsidRDefault="002C10D4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C5FCE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ในเดือนมกราคม </w:t>
      </w:r>
      <w:r w:rsidRPr="002C5FCE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>บริษัทได้ทำสัญญาให้เช่าอาคารและบริการอื่นๆกับ</w:t>
      </w:r>
      <w:r w:rsidR="002F7E65" w:rsidRPr="002C5FCE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2F7E65" w:rsidRPr="002C5FC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ย่อย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>โดยกำหนดอัตราค่าเช่าและบริการอื่นๆ ในอัตรา</w:t>
      </w:r>
      <w:r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>ละ</w:t>
      </w:r>
      <w:r w:rsidR="00C21BEE">
        <w:rPr>
          <w:rFonts w:asciiTheme="majorBidi" w:hAnsiTheme="majorBidi"/>
          <w:spacing w:val="-2"/>
          <w:sz w:val="30"/>
          <w:szCs w:val="30"/>
        </w:rPr>
        <w:t xml:space="preserve"> 4</w:t>
      </w:r>
      <w:r>
        <w:rPr>
          <w:rFonts w:asciiTheme="majorBidi" w:hAnsiTheme="majorBidi"/>
          <w:spacing w:val="-2"/>
          <w:sz w:val="30"/>
          <w:szCs w:val="30"/>
        </w:rPr>
        <w:t>2</w:t>
      </w:r>
      <w:r w:rsidR="00C21BEE" w:rsidRPr="002C5FCE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C21BEE">
        <w:rPr>
          <w:rFonts w:asciiTheme="majorBidi" w:hAnsiTheme="majorBidi" w:cstheme="majorBidi"/>
          <w:spacing w:val="-2"/>
          <w:sz w:val="30"/>
          <w:szCs w:val="30"/>
        </w:rPr>
        <w:t>000</w:t>
      </w:r>
      <w:r w:rsidR="00C21BEE" w:rsidRPr="002C5FC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21BEE" w:rsidRPr="002C5FCE">
        <w:rPr>
          <w:rFonts w:asciiTheme="majorBidi" w:hAnsiTheme="majorBidi" w:hint="cs"/>
          <w:spacing w:val="-2"/>
          <w:sz w:val="30"/>
          <w:szCs w:val="30"/>
          <w:cs/>
        </w:rPr>
        <w:t xml:space="preserve">บาท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 xml:space="preserve">กำหนดระยะเวลา 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 xml:space="preserve">ปี ตั้งแต่วันที่ 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8259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 xml:space="preserve">ถึงวันที่ 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 xml:space="preserve">ธันวาคม 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8259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 xml:space="preserve">สัญญาดังกล่าวสามารถต่ออายุสัญญาได้อัตโนมัติอีก </w:t>
      </w:r>
      <w:r w:rsidR="00E82596" w:rsidRPr="00E82596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="00E82596" w:rsidRPr="00E82596">
        <w:rPr>
          <w:rFonts w:asciiTheme="majorBidi" w:hAnsiTheme="majorBidi"/>
          <w:spacing w:val="-2"/>
          <w:sz w:val="30"/>
          <w:szCs w:val="30"/>
          <w:cs/>
        </w:rPr>
        <w:t>ปี เว้นแต่ฝ่ายหนึ่งฝ่ายใดแจ้งให้ทราบหรือมีความตั้งใจที่จะยกเลิกสัญญา</w:t>
      </w:r>
    </w:p>
    <w:p w:rsidR="0024548F" w:rsidRPr="00A83A64" w:rsidRDefault="0024548F" w:rsidP="0099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:rsidR="003E6A5C" w:rsidRPr="003B2189" w:rsidRDefault="003E6A5C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3B2189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:rsidR="00470803" w:rsidRPr="00A83A64" w:rsidRDefault="00470803" w:rsidP="004708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2"/>
        <w:gridCol w:w="854"/>
        <w:gridCol w:w="1040"/>
        <w:gridCol w:w="271"/>
        <w:gridCol w:w="1080"/>
        <w:gridCol w:w="271"/>
        <w:gridCol w:w="1076"/>
        <w:gridCol w:w="271"/>
        <w:gridCol w:w="1071"/>
      </w:tblGrid>
      <w:tr w:rsidR="00470803" w:rsidRPr="00A83A64" w:rsidTr="00470803">
        <w:tc>
          <w:tcPr>
            <w:tcW w:w="18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803" w:rsidRPr="00A83A64" w:rsidTr="00470803">
        <w:tc>
          <w:tcPr>
            <w:tcW w:w="18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803" w:rsidRPr="00A83A64" w:rsidTr="00470803">
        <w:tc>
          <w:tcPr>
            <w:tcW w:w="18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470803" w:rsidRPr="00A83A64" w:rsidRDefault="00470803" w:rsidP="0047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70803" w:rsidRPr="00A83A64" w:rsidTr="00470803">
        <w:tc>
          <w:tcPr>
            <w:tcW w:w="1808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" w:type="pct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:rsidR="00470803" w:rsidRPr="00A83A64" w:rsidRDefault="00470803" w:rsidP="00470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59" w:type="pct"/>
            <w:shd w:val="clear" w:color="auto" w:fill="auto"/>
          </w:tcPr>
          <w:p w:rsidR="00ED44EE" w:rsidRPr="005B0BD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4,255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ED44EE" w:rsidRPr="00AB3417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49,91</w:t>
            </w:r>
            <w:r w:rsidR="00E9633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31,320</w:t>
            </w: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:rsidR="00ED44EE" w:rsidRPr="005B0BD4" w:rsidRDefault="00CA1893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CA1893">
              <w:rPr>
                <w:rFonts w:ascii="Angsana New" w:hAnsi="Angsana New"/>
                <w:sz w:val="30"/>
                <w:szCs w:val="30"/>
              </w:rPr>
              <w:t>4,776,38</w:t>
            </w:r>
            <w:r w:rsidR="00995B6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5,862,801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ED44EE" w:rsidRPr="00B9344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4,731,8</w:t>
            </w:r>
            <w:r w:rsidR="00E96338">
              <w:rPr>
                <w:rFonts w:ascii="Angsana New" w:hAnsi="Angsana New"/>
                <w:sz w:val="30"/>
                <w:szCs w:val="30"/>
              </w:rPr>
              <w:t>9</w:t>
            </w:r>
            <w:r w:rsidR="00995B6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5,835,54</w:t>
            </w:r>
            <w:r w:rsidR="00995B6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:rsidR="00ED44EE" w:rsidRPr="005B0BD4" w:rsidRDefault="00CA1893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4,778,48</w:t>
            </w:r>
            <w:r w:rsidR="00995B6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5,867,056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:rsidR="00ED44EE" w:rsidRPr="00ED44EE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EE">
              <w:rPr>
                <w:rFonts w:ascii="Angsana New" w:hAnsi="Angsana New"/>
                <w:b/>
                <w:bCs/>
                <w:sz w:val="30"/>
                <w:szCs w:val="30"/>
              </w:rPr>
              <w:t>4,781,80</w:t>
            </w:r>
            <w:r w:rsidR="00995B6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5,866,86</w:t>
            </w:r>
            <w:r w:rsidR="00995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ED44EE" w:rsidRPr="00A83A64" w:rsidTr="00470803">
        <w:tc>
          <w:tcPr>
            <w:tcW w:w="1808" w:type="pct"/>
          </w:tcPr>
          <w:p w:rsidR="005E1553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E155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ค่าเผื่อผลขาดทุนจากการด้อยค่า/</w:t>
            </w:r>
          </w:p>
          <w:p w:rsidR="00ED44EE" w:rsidRPr="00A83A64" w:rsidRDefault="005E1553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D44EE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:rsidR="005E1553" w:rsidRDefault="005E1553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  <w:p w:rsidR="00ED44EE" w:rsidRPr="005B0BD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4E2C95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C95">
              <w:rPr>
                <w:rFonts w:ascii="Angsana New" w:hAnsi="Angsana New"/>
                <w:sz w:val="30"/>
                <w:szCs w:val="30"/>
              </w:rPr>
              <w:t>862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5E1553" w:rsidRDefault="005E1553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(163,245)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5E1553" w:rsidRDefault="005E1553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  <w:p w:rsidR="00ED44EE" w:rsidRPr="00ED44EE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D44EE">
              <w:rPr>
                <w:rFonts w:ascii="Angsana New" w:hAnsi="Angsana New"/>
                <w:sz w:val="30"/>
                <w:szCs w:val="30"/>
              </w:rPr>
              <w:t>(1</w:t>
            </w:r>
            <w:r w:rsidR="004E2C95">
              <w:rPr>
                <w:rFonts w:ascii="Angsana New" w:hAnsi="Angsana New"/>
                <w:sz w:val="30"/>
                <w:szCs w:val="30"/>
              </w:rPr>
              <w:t>79</w:t>
            </w:r>
            <w:r w:rsidRPr="00ED44EE">
              <w:rPr>
                <w:rFonts w:ascii="Angsana New" w:hAnsi="Angsana New"/>
                <w:sz w:val="30"/>
                <w:szCs w:val="30"/>
              </w:rPr>
              <w:t>,</w:t>
            </w:r>
            <w:r w:rsidR="004E2C95">
              <w:rPr>
                <w:rFonts w:ascii="Angsana New" w:hAnsi="Angsana New"/>
                <w:sz w:val="30"/>
                <w:szCs w:val="30"/>
              </w:rPr>
              <w:t>600</w:t>
            </w:r>
            <w:r w:rsidRPr="00ED44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E1553" w:rsidRDefault="005E1553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(156,003)</w:t>
            </w: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44EE" w:rsidRPr="005B0BD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4E2C95"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E2C95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995B6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46" w:type="pct"/>
            <w:shd w:val="clear" w:color="auto" w:fill="auto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D44EE" w:rsidRPr="00ED44EE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4EE">
              <w:rPr>
                <w:rFonts w:ascii="Angsana New" w:hAnsi="Angsana New"/>
                <w:b/>
                <w:bCs/>
                <w:sz w:val="30"/>
                <w:szCs w:val="30"/>
              </w:rPr>
              <w:t>4,6</w:t>
            </w:r>
            <w:r w:rsidR="00607949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Pr="00ED44EE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6079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95B6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5,710,86</w:t>
            </w:r>
            <w:r w:rsidR="00995B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:rsidR="00ED44EE" w:rsidRPr="005B0BD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ED44EE" w:rsidRPr="00ED44EE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:rsidR="00ED44EE" w:rsidRPr="005B0BD4" w:rsidRDefault="0012147C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12147C">
              <w:rPr>
                <w:rFonts w:ascii="Angsana New" w:hAnsi="Angsana New"/>
                <w:sz w:val="30"/>
                <w:szCs w:val="30"/>
              </w:rPr>
              <w:t>4,5</w:t>
            </w:r>
            <w:r w:rsidR="00607949">
              <w:rPr>
                <w:rFonts w:ascii="Angsana New" w:hAnsi="Angsana New"/>
                <w:sz w:val="30"/>
                <w:szCs w:val="30"/>
              </w:rPr>
              <w:t>17</w:t>
            </w:r>
            <w:r w:rsidRPr="0012147C">
              <w:rPr>
                <w:rFonts w:ascii="Angsana New" w:hAnsi="Angsana New"/>
                <w:sz w:val="30"/>
                <w:szCs w:val="30"/>
              </w:rPr>
              <w:t>,</w:t>
            </w:r>
            <w:r w:rsidR="00607949">
              <w:rPr>
                <w:rFonts w:ascii="Angsana New" w:hAnsi="Angsana New"/>
                <w:sz w:val="30"/>
                <w:szCs w:val="30"/>
              </w:rPr>
              <w:t>92</w:t>
            </w:r>
            <w:r w:rsidR="00995B6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5,606,482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ED44EE" w:rsidRPr="00ED44EE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ED44EE">
              <w:rPr>
                <w:rFonts w:ascii="Angsana New" w:hAnsi="Angsana New"/>
                <w:sz w:val="30"/>
                <w:szCs w:val="30"/>
              </w:rPr>
              <w:t>4,5</w:t>
            </w:r>
            <w:r w:rsidR="00607949">
              <w:rPr>
                <w:rFonts w:ascii="Angsana New" w:hAnsi="Angsana New"/>
                <w:sz w:val="30"/>
                <w:szCs w:val="30"/>
              </w:rPr>
              <w:t>31</w:t>
            </w:r>
            <w:r w:rsidRPr="00ED44EE">
              <w:rPr>
                <w:rFonts w:ascii="Angsana New" w:hAnsi="Angsana New"/>
                <w:sz w:val="30"/>
                <w:szCs w:val="30"/>
              </w:rPr>
              <w:t>,</w:t>
            </w:r>
            <w:r w:rsidR="00607949">
              <w:rPr>
                <w:rFonts w:ascii="Angsana New" w:hAnsi="Angsana New"/>
                <w:sz w:val="30"/>
                <w:szCs w:val="30"/>
              </w:rPr>
              <w:t>27</w:t>
            </w:r>
            <w:r w:rsidR="00995B6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5,615,43</w:t>
            </w:r>
            <w:r w:rsidR="00995B6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ED44EE" w:rsidRPr="005A7FEB" w:rsidRDefault="0012147C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147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D501A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1214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501A">
              <w:rPr>
                <w:rFonts w:ascii="Angsana New" w:hAnsi="Angsana New"/>
                <w:sz w:val="30"/>
                <w:szCs w:val="30"/>
                <w:lang w:val="en-US" w:bidi="th-TH"/>
              </w:rPr>
              <w:t>69</w:t>
            </w:r>
            <w:r w:rsidRPr="0012147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97,329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ED44EE" w:rsidRPr="005A7FEB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D501A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D501A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95,430</w:t>
            </w:r>
          </w:p>
        </w:tc>
      </w:tr>
      <w:tr w:rsidR="00ED44EE" w:rsidRPr="00A83A64" w:rsidTr="00470803"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:rsidR="00ED44EE" w:rsidRPr="005A7FEB" w:rsidRDefault="00607949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4,590,62</w:t>
            </w:r>
            <w:r w:rsidR="00995B6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5,703,811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ED44EE" w:rsidRPr="005A7FEB" w:rsidRDefault="00607949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44EE">
              <w:rPr>
                <w:rFonts w:ascii="Angsana New" w:hAnsi="Angsana New"/>
                <w:b/>
                <w:bCs/>
                <w:sz w:val="30"/>
                <w:szCs w:val="30"/>
              </w:rPr>
              <w:t>4,6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Pr="00ED44EE"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95B6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ED44EE" w:rsidRPr="00A83A64" w:rsidRDefault="00ED44EE" w:rsidP="00ED44EE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5,710,86</w:t>
            </w:r>
            <w:r w:rsidR="00995B6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ED44EE" w:rsidRPr="00A83A64" w:rsidTr="005C20B0">
        <w:trPr>
          <w:trHeight w:val="170"/>
        </w:trPr>
        <w:tc>
          <w:tcPr>
            <w:tcW w:w="1808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:rsidR="00ED44EE" w:rsidRPr="00690BDF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ED44EE" w:rsidRPr="00690BDF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:rsidR="00ED44EE" w:rsidRPr="00A83A64" w:rsidRDefault="00ED44EE" w:rsidP="00ED4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0B0" w:rsidRPr="00A83A64" w:rsidTr="005C20B0">
        <w:trPr>
          <w:trHeight w:val="170"/>
        </w:trPr>
        <w:tc>
          <w:tcPr>
            <w:tcW w:w="1808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6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C20B0" w:rsidRPr="00A83A64" w:rsidTr="005C20B0">
        <w:trPr>
          <w:trHeight w:val="170"/>
        </w:trPr>
        <w:tc>
          <w:tcPr>
            <w:tcW w:w="1808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0B0" w:rsidRPr="00A83A64" w:rsidTr="005C20B0">
        <w:tc>
          <w:tcPr>
            <w:tcW w:w="1808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459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</w:tcPr>
          <w:p w:rsidR="005C20B0" w:rsidRPr="00391310" w:rsidRDefault="005C20B0" w:rsidP="005C2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5C20B0" w:rsidRPr="00A83A64" w:rsidRDefault="005C20B0" w:rsidP="005C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5C20B0" w:rsidRPr="00A83A64" w:rsidRDefault="005C20B0" w:rsidP="005C2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C20B0" w:rsidRPr="00A83A64" w:rsidRDefault="005C20B0" w:rsidP="005C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5C20B0" w:rsidRPr="00690BDF" w:rsidRDefault="005C20B0" w:rsidP="005C2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</w:pPr>
          </w:p>
        </w:tc>
        <w:tc>
          <w:tcPr>
            <w:tcW w:w="146" w:type="pct"/>
          </w:tcPr>
          <w:p w:rsidR="005C20B0" w:rsidRPr="00A83A64" w:rsidRDefault="005C20B0" w:rsidP="005C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5C20B0" w:rsidRPr="00A83A64" w:rsidRDefault="005C20B0" w:rsidP="005C20B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0B0" w:rsidRPr="00A83A64" w:rsidTr="005C20B0">
        <w:tc>
          <w:tcPr>
            <w:tcW w:w="1808" w:type="pct"/>
          </w:tcPr>
          <w:p w:rsidR="005C20B0" w:rsidRPr="00E23367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59" w:type="pct"/>
          </w:tcPr>
          <w:p w:rsidR="005C20B0" w:rsidRPr="00A83A64" w:rsidRDefault="005C20B0" w:rsidP="005C2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5C20B0" w:rsidRPr="00021D4C" w:rsidRDefault="005C20B0" w:rsidP="005E155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6,87</w:t>
            </w:r>
            <w:r w:rsidR="00BF09A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</w:tcPr>
          <w:p w:rsidR="005C20B0" w:rsidRPr="00A83A64" w:rsidRDefault="005C20B0" w:rsidP="005C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5C20B0" w:rsidRPr="00E23367" w:rsidRDefault="005C20B0" w:rsidP="005E155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33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2,255</w:t>
            </w:r>
          </w:p>
        </w:tc>
        <w:tc>
          <w:tcPr>
            <w:tcW w:w="146" w:type="pct"/>
          </w:tcPr>
          <w:p w:rsidR="005C20B0" w:rsidRPr="00E23367" w:rsidRDefault="005C20B0" w:rsidP="005C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5C20B0" w:rsidRPr="00E23367" w:rsidRDefault="005C20B0" w:rsidP="005C20B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2336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6,874</w:t>
            </w:r>
          </w:p>
        </w:tc>
        <w:tc>
          <w:tcPr>
            <w:tcW w:w="146" w:type="pct"/>
          </w:tcPr>
          <w:p w:rsidR="005C20B0" w:rsidRPr="00E23367" w:rsidRDefault="005C20B0" w:rsidP="005C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32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5C20B0" w:rsidRPr="00E23367" w:rsidRDefault="005C20B0" w:rsidP="005C20B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33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2,179</w:t>
            </w:r>
          </w:p>
        </w:tc>
      </w:tr>
    </w:tbl>
    <w:p w:rsidR="004B37AC" w:rsidRDefault="004B37AC" w:rsidP="00E84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A94B94" w:rsidRPr="00A83A64" w:rsidRDefault="00857A27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AD3628" w:rsidRPr="00A83A64" w:rsidRDefault="005C1ED0" w:rsidP="00AD3628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เงินให้กู้ยืม</w:t>
      </w:r>
    </w:p>
    <w:p w:rsidR="00C52B01" w:rsidRPr="00A83A64" w:rsidRDefault="00C52B01" w:rsidP="00C52B01">
      <w:pPr>
        <w:pStyle w:val="ListParagraph"/>
        <w:ind w:left="340"/>
        <w:rPr>
          <w:rFonts w:asciiTheme="majorBidi" w:hAnsiTheme="majorBidi" w:cstheme="majorBidi"/>
          <w:sz w:val="30"/>
          <w:szCs w:val="30"/>
        </w:rPr>
      </w:pPr>
    </w:p>
    <w:tbl>
      <w:tblPr>
        <w:tblW w:w="97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5"/>
        <w:gridCol w:w="815"/>
        <w:gridCol w:w="900"/>
        <w:gridCol w:w="270"/>
        <w:gridCol w:w="990"/>
        <w:gridCol w:w="274"/>
        <w:gridCol w:w="939"/>
        <w:gridCol w:w="241"/>
        <w:gridCol w:w="978"/>
        <w:gridCol w:w="272"/>
        <w:gridCol w:w="900"/>
        <w:gridCol w:w="289"/>
        <w:gridCol w:w="949"/>
      </w:tblGrid>
      <w:tr w:rsidR="00F911E1" w:rsidRPr="00A83A64" w:rsidTr="00F911E1">
        <w:tc>
          <w:tcPr>
            <w:tcW w:w="972" w:type="pct"/>
          </w:tcPr>
          <w:p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420" w:type="pct"/>
          </w:tcPr>
          <w:p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:rsidR="00F911E1" w:rsidRPr="00A83A64" w:rsidRDefault="00F911E1" w:rsidP="00583C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" w:type="pct"/>
          </w:tcPr>
          <w:p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2" w:type="pct"/>
            <w:gridSpan w:val="3"/>
          </w:tcPr>
          <w:p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pct"/>
            <w:gridSpan w:val="3"/>
          </w:tcPr>
          <w:p w:rsidR="00F911E1" w:rsidRPr="00A83A64" w:rsidRDefault="00F911E1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3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2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pct"/>
            <w:gridSpan w:val="3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2" w:type="pct"/>
            <w:gridSpan w:val="7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940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20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464" w:type="pct"/>
          </w:tcPr>
          <w:p w:rsidR="00F911E1" w:rsidRPr="00857A27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- 2.25</w:t>
            </w:r>
          </w:p>
        </w:tc>
        <w:tc>
          <w:tcPr>
            <w:tcW w:w="139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1.9 - 4.1</w:t>
            </w:r>
          </w:p>
        </w:tc>
        <w:tc>
          <w:tcPr>
            <w:tcW w:w="141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4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0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49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:rsidR="00F911E1" w:rsidRPr="00A83A64" w:rsidRDefault="00F911E1" w:rsidP="00940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82,000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0E0713" w:rsidRDefault="00F911E1" w:rsidP="000E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บุคคลและ</w:t>
            </w: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0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2.0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 xml:space="preserve"> - 6.0</w:t>
            </w:r>
          </w:p>
        </w:tc>
        <w:tc>
          <w:tcPr>
            <w:tcW w:w="139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3.5 - 6.0</w:t>
            </w:r>
          </w:p>
        </w:tc>
        <w:tc>
          <w:tcPr>
            <w:tcW w:w="141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194,048</w:t>
            </w:r>
          </w:p>
        </w:tc>
        <w:tc>
          <w:tcPr>
            <w:tcW w:w="124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0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E07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07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0E0713" w:rsidRDefault="00F911E1" w:rsidP="000E0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พนักงานและผู้บริหาร</w:t>
            </w:r>
          </w:p>
        </w:tc>
        <w:tc>
          <w:tcPr>
            <w:tcW w:w="420" w:type="pct"/>
          </w:tcPr>
          <w:p w:rsidR="00F911E1" w:rsidRPr="00F5580E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4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39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1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21,520</w:t>
            </w:r>
          </w:p>
        </w:tc>
        <w:tc>
          <w:tcPr>
            <w:tcW w:w="124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0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21,520</w:t>
            </w:r>
          </w:p>
        </w:tc>
        <w:tc>
          <w:tcPr>
            <w:tcW w:w="149" w:type="pct"/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F911E1" w:rsidRPr="000E0713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E07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41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0E07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20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215,568</w:t>
            </w:r>
          </w:p>
        </w:tc>
        <w:tc>
          <w:tcPr>
            <w:tcW w:w="124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40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247,568</w:t>
            </w:r>
          </w:p>
        </w:tc>
        <w:tc>
          <w:tcPr>
            <w:tcW w:w="149" w:type="pct"/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0E0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349,710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2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140,888</w:t>
            </w:r>
          </w:p>
        </w:tc>
        <w:tc>
          <w:tcPr>
            <w:tcW w:w="12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239,490</w:t>
            </w:r>
          </w:p>
        </w:tc>
        <w:tc>
          <w:tcPr>
            <w:tcW w:w="14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172,888</w:t>
            </w:r>
          </w:p>
        </w:tc>
        <w:tc>
          <w:tcPr>
            <w:tcW w:w="14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271,490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2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74,680</w:t>
            </w:r>
          </w:p>
        </w:tc>
        <w:tc>
          <w:tcPr>
            <w:tcW w:w="12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78,220</w:t>
            </w:r>
          </w:p>
        </w:tc>
        <w:tc>
          <w:tcPr>
            <w:tcW w:w="14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74,680</w:t>
            </w:r>
          </w:p>
        </w:tc>
        <w:tc>
          <w:tcPr>
            <w:tcW w:w="14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78,220</w:t>
            </w:r>
          </w:p>
        </w:tc>
      </w:tr>
      <w:tr w:rsidR="00F911E1" w:rsidRPr="00A83A64" w:rsidTr="00F911E1">
        <w:tc>
          <w:tcPr>
            <w:tcW w:w="972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215,568</w:t>
            </w:r>
          </w:p>
        </w:tc>
        <w:tc>
          <w:tcPr>
            <w:tcW w:w="124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317,710</w:t>
            </w:r>
          </w:p>
        </w:tc>
        <w:tc>
          <w:tcPr>
            <w:tcW w:w="140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247,568</w:t>
            </w:r>
          </w:p>
        </w:tc>
        <w:tc>
          <w:tcPr>
            <w:tcW w:w="149" w:type="pct"/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:rsidR="00F911E1" w:rsidRPr="00A83A64" w:rsidRDefault="00F911E1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349,710</w:t>
            </w:r>
          </w:p>
        </w:tc>
      </w:tr>
    </w:tbl>
    <w:p w:rsidR="005068CF" w:rsidRPr="00A83A64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:rsidR="00770C4F" w:rsidRPr="007A1E58" w:rsidRDefault="00770C4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7A1E5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5068CF" w:rsidRPr="007A1E58">
        <w:rPr>
          <w:rFonts w:asciiTheme="majorBidi" w:hAnsiTheme="majorBidi" w:cstheme="majorBidi"/>
          <w:sz w:val="30"/>
          <w:szCs w:val="30"/>
          <w:cs/>
        </w:rPr>
        <w:t>สาม</w:t>
      </w:r>
      <w:r w:rsidR="00615CBC" w:rsidRPr="007A1E58">
        <w:rPr>
          <w:rFonts w:asciiTheme="majorBidi" w:hAnsiTheme="majorBidi" w:cstheme="majorBidi"/>
          <w:sz w:val="30"/>
          <w:szCs w:val="30"/>
          <w:cs/>
        </w:rPr>
        <w:t>ดือน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068CF" w:rsidRPr="007A1E58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068CF" w:rsidRPr="007A1E58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7A1E5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CA10D8" w:rsidRPr="007A1E58" w:rsidRDefault="00CA10D8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52"/>
        <w:gridCol w:w="715"/>
        <w:gridCol w:w="268"/>
        <w:gridCol w:w="541"/>
        <w:gridCol w:w="270"/>
        <w:gridCol w:w="1031"/>
        <w:gridCol w:w="270"/>
        <w:gridCol w:w="1003"/>
        <w:gridCol w:w="275"/>
        <w:gridCol w:w="1077"/>
        <w:gridCol w:w="243"/>
        <w:gridCol w:w="1182"/>
      </w:tblGrid>
      <w:tr w:rsidR="00770C4F" w:rsidRPr="007A1E58" w:rsidTr="002D53F6">
        <w:tc>
          <w:tcPr>
            <w:tcW w:w="2162" w:type="pct"/>
            <w:gridSpan w:val="4"/>
          </w:tcPr>
          <w:p w:rsidR="00770C4F" w:rsidRPr="007A1E58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770C4F" w:rsidRPr="007A1E58" w:rsidRDefault="00770C4F" w:rsidP="008A4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7" w:type="pct"/>
            <w:gridSpan w:val="3"/>
          </w:tcPr>
          <w:p w:rsidR="00770C4F" w:rsidRPr="007A1E58" w:rsidRDefault="00770C4F" w:rsidP="008A4A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5068CF" w:rsidRPr="007A1E58" w:rsidTr="001B1B0E">
        <w:tc>
          <w:tcPr>
            <w:tcW w:w="2162" w:type="pct"/>
            <w:gridSpan w:val="4"/>
          </w:tcPr>
          <w:p w:rsidR="005068CF" w:rsidRPr="007A1E58" w:rsidRDefault="005068CF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5068CF" w:rsidRPr="007A1E58" w:rsidRDefault="005068CF" w:rsidP="0050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3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46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9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2562</w:t>
            </w:r>
          </w:p>
        </w:tc>
      </w:tr>
      <w:tr w:rsidR="005068CF" w:rsidRPr="007A1E58" w:rsidTr="002D53F6">
        <w:trPr>
          <w:trHeight w:val="299"/>
        </w:trPr>
        <w:tc>
          <w:tcPr>
            <w:tcW w:w="1354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08" w:type="pct"/>
            <w:gridSpan w:val="3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5" w:type="pct"/>
            <w:gridSpan w:val="7"/>
          </w:tcPr>
          <w:p w:rsidR="005068CF" w:rsidRPr="007A1E58" w:rsidRDefault="005068CF" w:rsidP="00506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A1E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A1E58" w:rsidRPr="007A1E58" w:rsidTr="001B1B0E">
        <w:tc>
          <w:tcPr>
            <w:tcW w:w="1354" w:type="pct"/>
          </w:tcPr>
          <w:p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A1E5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7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317,710</w:t>
            </w: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126,500</w:t>
            </w:r>
          </w:p>
        </w:tc>
        <w:tc>
          <w:tcPr>
            <w:tcW w:w="146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349,710</w:t>
            </w:r>
          </w:p>
        </w:tc>
        <w:tc>
          <w:tcPr>
            <w:tcW w:w="12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167,500</w:t>
            </w:r>
          </w:p>
        </w:tc>
      </w:tr>
      <w:tr w:rsidR="007A1E58" w:rsidRPr="007A1E58" w:rsidTr="001B1B0E">
        <w:tc>
          <w:tcPr>
            <w:tcW w:w="1354" w:type="pct"/>
          </w:tcPr>
          <w:p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7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22,348</w:t>
            </w: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142,500</w:t>
            </w:r>
          </w:p>
        </w:tc>
        <w:tc>
          <w:tcPr>
            <w:tcW w:w="146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22,348</w:t>
            </w:r>
          </w:p>
        </w:tc>
        <w:tc>
          <w:tcPr>
            <w:tcW w:w="12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142,500</w:t>
            </w:r>
          </w:p>
        </w:tc>
      </w:tr>
      <w:tr w:rsidR="007A1E58" w:rsidRPr="007A1E58" w:rsidTr="001B1B0E">
        <w:tc>
          <w:tcPr>
            <w:tcW w:w="1354" w:type="pct"/>
          </w:tcPr>
          <w:p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37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(124,490)</w:t>
            </w: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/>
              </w:rPr>
              <w:t>(103,000)</w:t>
            </w:r>
          </w:p>
        </w:tc>
        <w:tc>
          <w:tcPr>
            <w:tcW w:w="146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(124,490)</w:t>
            </w:r>
          </w:p>
        </w:tc>
        <w:tc>
          <w:tcPr>
            <w:tcW w:w="12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A1E58">
              <w:rPr>
                <w:rFonts w:ascii="Angsana New" w:hAnsi="Angsana New"/>
                <w:sz w:val="30"/>
                <w:szCs w:val="30"/>
                <w:lang w:val="en-US" w:eastAsia="en-US"/>
              </w:rPr>
              <w:t>(103,000)</w:t>
            </w:r>
          </w:p>
        </w:tc>
      </w:tr>
      <w:tr w:rsidR="007A1E58" w:rsidRPr="00A83A64" w:rsidTr="001B1B0E">
        <w:tc>
          <w:tcPr>
            <w:tcW w:w="1354" w:type="pct"/>
          </w:tcPr>
          <w:p w:rsidR="007A1E58" w:rsidRPr="007A1E58" w:rsidRDefault="007A1E58" w:rsidP="007A1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A1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7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87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215,568</w:t>
            </w:r>
          </w:p>
        </w:tc>
        <w:tc>
          <w:tcPr>
            <w:tcW w:w="143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166,000</w:t>
            </w:r>
          </w:p>
        </w:tc>
        <w:tc>
          <w:tcPr>
            <w:tcW w:w="146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247,568</w:t>
            </w:r>
          </w:p>
        </w:tc>
        <w:tc>
          <w:tcPr>
            <w:tcW w:w="129" w:type="pct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1E58" w:rsidRPr="007A1E58" w:rsidRDefault="007A1E58" w:rsidP="007A1E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1E5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207,000</w:t>
            </w:r>
          </w:p>
        </w:tc>
      </w:tr>
    </w:tbl>
    <w:p w:rsidR="00EE471F" w:rsidRPr="00A83A64" w:rsidRDefault="00EE471F" w:rsidP="00EE471F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:rsidR="007A1E58" w:rsidRPr="00202A0F" w:rsidRDefault="007A1E58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i/>
          <w:iCs/>
          <w:spacing w:val="4"/>
          <w:kern w:val="30"/>
          <w:sz w:val="30"/>
          <w:szCs w:val="30"/>
        </w:rPr>
      </w:pP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>ณ วันที่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31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</w:t>
      </w:r>
      <w:r w:rsidRPr="00202A0F">
        <w:rPr>
          <w:rFonts w:ascii="Angsana New" w:hAnsi="Angsana New" w:hint="cs"/>
          <w:spacing w:val="4"/>
          <w:kern w:val="30"/>
          <w:sz w:val="30"/>
          <w:szCs w:val="30"/>
          <w:cs/>
        </w:rPr>
        <w:t>มีนาคม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2563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บริษัทมีเงินให้กู้ยืมระยะยาวแก่กิจการอื่น เป็นจำนวนเงิน </w:t>
      </w:r>
      <w:r w:rsidRPr="00202A0F">
        <w:rPr>
          <w:rFonts w:ascii="Angsana New" w:hAnsi="Angsana New"/>
          <w:spacing w:val="4"/>
          <w:kern w:val="30"/>
          <w:sz w:val="30"/>
          <w:szCs w:val="30"/>
        </w:rPr>
        <w:t xml:space="preserve">69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ล้านบาท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31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ธันวาคม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2562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: </w:t>
      </w:r>
    </w:p>
    <w:p w:rsidR="007A1E58" w:rsidRPr="00202A0F" w:rsidRDefault="007A1E58" w:rsidP="00202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pacing w:val="4"/>
          <w:kern w:val="30"/>
          <w:sz w:val="30"/>
          <w:szCs w:val="30"/>
        </w:rPr>
      </w:pP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73.5 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ล้านบาท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เงินให้กู้ยืมดังกล่าวมีอัตราดอกเบี้ยร้อยละ</w:t>
      </w:r>
      <w:r w:rsidR="00F911E1">
        <w:rPr>
          <w:rFonts w:ascii="Angsana New" w:hAnsi="Angsana New"/>
          <w:spacing w:val="4"/>
          <w:kern w:val="30"/>
          <w:sz w:val="30"/>
          <w:szCs w:val="30"/>
        </w:rPr>
        <w:t xml:space="preserve"> 5.25 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ต่อปี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(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>31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 xml:space="preserve">ธันวาคม 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2562: 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>ร้อยละ</w:t>
      </w:r>
      <w:r w:rsidR="00F911E1">
        <w:rPr>
          <w:rFonts w:ascii="Angsana New" w:hAnsi="Angsana New"/>
          <w:i/>
          <w:iCs/>
          <w:spacing w:val="4"/>
          <w:kern w:val="30"/>
          <w:sz w:val="30"/>
          <w:szCs w:val="30"/>
        </w:rPr>
        <w:t xml:space="preserve"> 5.25</w:t>
      </w:r>
      <w:r w:rsidRPr="00202A0F">
        <w:rPr>
          <w:rFonts w:ascii="Angsana New" w:hAnsi="Angsana New" w:hint="cs"/>
          <w:i/>
          <w:iCs/>
          <w:spacing w:val="4"/>
          <w:kern w:val="30"/>
          <w:sz w:val="30"/>
          <w:szCs w:val="30"/>
          <w:cs/>
        </w:rPr>
        <w:t xml:space="preserve"> ต่อปี</w:t>
      </w:r>
      <w:r w:rsidRPr="00202A0F">
        <w:rPr>
          <w:rFonts w:ascii="Angsana New" w:hAnsi="Angsana New"/>
          <w:i/>
          <w:iCs/>
          <w:spacing w:val="4"/>
          <w:kern w:val="30"/>
          <w:sz w:val="30"/>
          <w:szCs w:val="30"/>
          <w:cs/>
        </w:rPr>
        <w:t>)</w:t>
      </w:r>
      <w:r w:rsidRPr="00202A0F">
        <w:rPr>
          <w:rFonts w:ascii="Angsana New" w:hAnsi="Angsana New"/>
          <w:spacing w:val="4"/>
          <w:kern w:val="30"/>
          <w:sz w:val="30"/>
          <w:szCs w:val="30"/>
          <w:cs/>
        </w:rPr>
        <w:t xml:space="preserve"> และมีกำหนดชำระคืนภายในห้าปี</w:t>
      </w:r>
    </w:p>
    <w:p w:rsidR="00062464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x-none"/>
        </w:rPr>
      </w:pPr>
      <w:r>
        <w:rPr>
          <w:rFonts w:ascii="Angsana New" w:hAnsi="Angsana New"/>
          <w:sz w:val="20"/>
          <w:szCs w:val="20"/>
          <w:cs/>
          <w:lang w:val="x-none"/>
        </w:rPr>
        <w:br w:type="page"/>
      </w:r>
    </w:p>
    <w:p w:rsidR="00C9083F" w:rsidRPr="004069B4" w:rsidRDefault="00C9083F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069B4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ณ วันที่ </w:t>
      </w:r>
      <w:r w:rsidRPr="004069B4">
        <w:rPr>
          <w:rFonts w:ascii="Angsana New" w:hAnsi="Angsana New"/>
          <w:spacing w:val="2"/>
          <w:sz w:val="30"/>
          <w:szCs w:val="30"/>
        </w:rPr>
        <w:t>31</w:t>
      </w: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4069B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069B4">
        <w:rPr>
          <w:rFonts w:ascii="Angsana New" w:hAnsi="Angsana New"/>
          <w:spacing w:val="2"/>
          <w:sz w:val="30"/>
          <w:szCs w:val="30"/>
        </w:rPr>
        <w:t xml:space="preserve">2563 </w:t>
      </w:r>
      <w:r w:rsidRPr="004069B4">
        <w:rPr>
          <w:rFonts w:ascii="Angsana New" w:hAnsi="Angsana New"/>
          <w:spacing w:val="2"/>
          <w:sz w:val="30"/>
          <w:szCs w:val="30"/>
          <w:cs/>
        </w:rPr>
        <w:t>บริษัทมีเงินให้กู้ยืมระยะยาว</w:t>
      </w:r>
      <w:r w:rsidR="004069B4" w:rsidRPr="004069B4">
        <w:rPr>
          <w:rFonts w:ascii="Angsana New" w:hAnsi="Angsana New" w:hint="cs"/>
          <w:spacing w:val="2"/>
          <w:sz w:val="30"/>
          <w:szCs w:val="30"/>
          <w:cs/>
        </w:rPr>
        <w:t>ที่มีหลักทรัพย์ค้ำประกัน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แก่พนักงานและผู้บริหารของบริษัท เป็นจำนวน </w:t>
      </w:r>
      <w:r w:rsidRPr="004069B4">
        <w:rPr>
          <w:rFonts w:ascii="Angsana New" w:hAnsi="Angsana New"/>
          <w:spacing w:val="2"/>
          <w:sz w:val="30"/>
          <w:szCs w:val="30"/>
        </w:rPr>
        <w:t xml:space="preserve">21.52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Pr="004069B4">
        <w:rPr>
          <w:rFonts w:ascii="Angsana New" w:hAnsi="Angsana New"/>
          <w:spacing w:val="2"/>
          <w:sz w:val="30"/>
          <w:szCs w:val="30"/>
        </w:rPr>
        <w:t xml:space="preserve">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2562 : 22.72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>ล้านบาท)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Pr="004069B4">
        <w:rPr>
          <w:rFonts w:ascii="Angsana New" w:hAnsi="Angsana New"/>
          <w:spacing w:val="2"/>
          <w:sz w:val="30"/>
          <w:szCs w:val="30"/>
        </w:rPr>
        <w:t xml:space="preserve">2.00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 xml:space="preserve">ต่อปี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(31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ธันวาคม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2562 :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ร้อยละ </w:t>
      </w:r>
      <w:r w:rsidRPr="004069B4">
        <w:rPr>
          <w:rFonts w:ascii="Angsana New" w:hAnsi="Angsana New"/>
          <w:i/>
          <w:iCs/>
          <w:spacing w:val="2"/>
          <w:sz w:val="30"/>
          <w:szCs w:val="30"/>
        </w:rPr>
        <w:t xml:space="preserve">2.00 </w:t>
      </w:r>
      <w:r w:rsidRPr="004069B4">
        <w:rPr>
          <w:rFonts w:ascii="Angsana New" w:hAnsi="Angsana New" w:hint="cs"/>
          <w:i/>
          <w:iCs/>
          <w:spacing w:val="2"/>
          <w:sz w:val="30"/>
          <w:szCs w:val="30"/>
          <w:cs/>
        </w:rPr>
        <w:t xml:space="preserve">ต่อปี) </w:t>
      </w:r>
      <w:r w:rsidRPr="004069B4">
        <w:rPr>
          <w:rFonts w:ascii="Angsana New" w:hAnsi="Angsana New" w:hint="cs"/>
          <w:spacing w:val="2"/>
          <w:sz w:val="30"/>
          <w:szCs w:val="30"/>
          <w:cs/>
        </w:rPr>
        <w:t>และจะมีกำหนดชำระคืนภายในสามปี</w:t>
      </w:r>
    </w:p>
    <w:p w:rsidR="00062464" w:rsidRDefault="00062464" w:rsidP="007A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D06D8" w:rsidRPr="001032AB" w:rsidRDefault="00AD06D8" w:rsidP="00082EA9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032A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  <w:r w:rsidRPr="001032AB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</w:t>
      </w:r>
    </w:p>
    <w:p w:rsidR="003222A8" w:rsidRPr="00A83A64" w:rsidRDefault="003222A8" w:rsidP="003222A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70"/>
        <w:gridCol w:w="1080"/>
        <w:gridCol w:w="240"/>
        <w:gridCol w:w="25"/>
        <w:gridCol w:w="1085"/>
      </w:tblGrid>
      <w:tr w:rsidR="003222A8" w:rsidRPr="00A83A64" w:rsidTr="003222A8">
        <w:trPr>
          <w:tblHeader/>
        </w:trPr>
        <w:tc>
          <w:tcPr>
            <w:tcW w:w="4230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22A8" w:rsidRPr="00A83A64" w:rsidTr="003222A8">
        <w:trPr>
          <w:tblHeader/>
        </w:trPr>
        <w:tc>
          <w:tcPr>
            <w:tcW w:w="4230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64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6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240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0" w:type="dxa"/>
            <w:gridSpan w:val="2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3222A8" w:rsidRPr="00A83A64" w:rsidTr="003222A8">
        <w:trPr>
          <w:tblHeader/>
        </w:trPr>
        <w:tc>
          <w:tcPr>
            <w:tcW w:w="423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222A8" w:rsidRPr="00A83A64" w:rsidTr="003222A8">
        <w:tc>
          <w:tcPr>
            <w:tcW w:w="423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2A8" w:rsidRPr="00A83A64" w:rsidTr="003222A8">
        <w:tc>
          <w:tcPr>
            <w:tcW w:w="4230" w:type="dxa"/>
          </w:tcPr>
          <w:p w:rsidR="003222A8" w:rsidRPr="00A83A64" w:rsidRDefault="003222A8" w:rsidP="003222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:rsidR="003222A8" w:rsidRPr="00A83A64" w:rsidRDefault="00233312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2,702,17</w:t>
            </w:r>
            <w:r w:rsidR="00083D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</w:tcPr>
          <w:p w:rsidR="003222A8" w:rsidRPr="00A83A64" w:rsidRDefault="008757AB" w:rsidP="008757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3,251,11</w:t>
            </w:r>
            <w:r w:rsidR="005937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5D541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2,695,661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:rsidR="003222A8" w:rsidRPr="00542F04" w:rsidRDefault="00542F04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3,245,456</w:t>
            </w:r>
          </w:p>
        </w:tc>
      </w:tr>
      <w:tr w:rsidR="003222A8" w:rsidRPr="00A83A64" w:rsidTr="003222A8">
        <w:tc>
          <w:tcPr>
            <w:tcW w:w="4230" w:type="dxa"/>
          </w:tcPr>
          <w:p w:rsidR="003222A8" w:rsidRPr="00A83A64" w:rsidRDefault="003222A8" w:rsidP="003222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233312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139,990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8757A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103,730</w:t>
            </w:r>
          </w:p>
        </w:tc>
        <w:tc>
          <w:tcPr>
            <w:tcW w:w="270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5D541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139,990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542F04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103,730</w:t>
            </w:r>
          </w:p>
        </w:tc>
      </w:tr>
      <w:tr w:rsidR="003222A8" w:rsidRPr="00A83A64" w:rsidTr="003222A8">
        <w:tc>
          <w:tcPr>
            <w:tcW w:w="4230" w:type="dxa"/>
          </w:tcPr>
          <w:p w:rsidR="003222A8" w:rsidRPr="00A83A64" w:rsidRDefault="003222A8" w:rsidP="003222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2A8" w:rsidRPr="00A83A64" w:rsidRDefault="00233312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2,842,16</w:t>
            </w:r>
            <w:r w:rsidR="00083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2A8" w:rsidRPr="00A83A64" w:rsidRDefault="008757A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3,354,84</w:t>
            </w:r>
            <w:r w:rsidR="005937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2A8" w:rsidRPr="00A83A64" w:rsidRDefault="005D541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2,835,651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542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349,186</w:t>
            </w:r>
          </w:p>
        </w:tc>
      </w:tr>
      <w:tr w:rsidR="003222A8" w:rsidRPr="00A83A64" w:rsidTr="003222A8">
        <w:tc>
          <w:tcPr>
            <w:tcW w:w="4230" w:type="dxa"/>
          </w:tcPr>
          <w:p w:rsidR="003222A8" w:rsidRPr="00A83A64" w:rsidRDefault="003222A8" w:rsidP="003222A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233312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(106,</w:t>
            </w:r>
            <w:r w:rsidR="001676FA">
              <w:rPr>
                <w:rFonts w:asciiTheme="majorBidi" w:hAnsiTheme="majorBidi" w:cstheme="majorBidi"/>
                <w:sz w:val="30"/>
                <w:szCs w:val="30"/>
              </w:rPr>
              <w:t>399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757AB">
              <w:rPr>
                <w:rFonts w:asciiTheme="majorBidi" w:hAnsiTheme="majorBidi" w:cstheme="majorBidi"/>
                <w:sz w:val="30"/>
                <w:szCs w:val="30"/>
              </w:rPr>
              <w:t>100,994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5D541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(105,879)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42F04">
              <w:rPr>
                <w:rFonts w:asciiTheme="majorBidi" w:hAnsiTheme="majorBidi" w:cstheme="majorBidi"/>
                <w:sz w:val="30"/>
                <w:szCs w:val="30"/>
              </w:rPr>
              <w:t>100,474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222A8" w:rsidRPr="00A83A64" w:rsidTr="003222A8">
        <w:tc>
          <w:tcPr>
            <w:tcW w:w="4230" w:type="dxa"/>
          </w:tcPr>
          <w:p w:rsidR="003222A8" w:rsidRPr="00A83A64" w:rsidRDefault="003222A8" w:rsidP="003222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233312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2,735,768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8757A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3,253,8</w:t>
            </w:r>
            <w:r w:rsidR="005937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5D541B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2,729,772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542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248,712</w:t>
            </w:r>
          </w:p>
        </w:tc>
      </w:tr>
    </w:tbl>
    <w:p w:rsidR="003222A8" w:rsidRPr="00A83A64" w:rsidRDefault="003222A8" w:rsidP="003222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64"/>
        <w:gridCol w:w="1086"/>
        <w:gridCol w:w="266"/>
        <w:gridCol w:w="1080"/>
        <w:gridCol w:w="240"/>
        <w:gridCol w:w="25"/>
        <w:gridCol w:w="1089"/>
      </w:tblGrid>
      <w:tr w:rsidR="003222A8" w:rsidRPr="00A83A64" w:rsidTr="00607949">
        <w:trPr>
          <w:tblHeader/>
        </w:trPr>
        <w:tc>
          <w:tcPr>
            <w:tcW w:w="4230" w:type="dxa"/>
          </w:tcPr>
          <w:p w:rsidR="003222A8" w:rsidRPr="00A83A64" w:rsidRDefault="003222A8" w:rsidP="00583C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:rsidR="003222A8" w:rsidRPr="00A83A64" w:rsidRDefault="003222A8" w:rsidP="00583C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222A8" w:rsidRPr="00A83A64" w:rsidTr="00607949">
        <w:trPr>
          <w:tblHeader/>
        </w:trPr>
        <w:tc>
          <w:tcPr>
            <w:tcW w:w="423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222A8" w:rsidRPr="00A83A64" w:rsidRDefault="003222A8" w:rsidP="003222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222A8" w:rsidRPr="00A83A64" w:rsidTr="00607949">
        <w:trPr>
          <w:trHeight w:val="20"/>
        </w:trPr>
        <w:tc>
          <w:tcPr>
            <w:tcW w:w="4230" w:type="dxa"/>
          </w:tcPr>
          <w:p w:rsidR="003222A8" w:rsidRPr="00A83A64" w:rsidRDefault="003222A8" w:rsidP="003222A8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2A8" w:rsidRPr="00A83A64" w:rsidTr="00607949">
        <w:trPr>
          <w:trHeight w:val="20"/>
        </w:trPr>
        <w:tc>
          <w:tcPr>
            <w:tcW w:w="4230" w:type="dxa"/>
          </w:tcPr>
          <w:p w:rsidR="001676FA" w:rsidRDefault="003222A8" w:rsidP="001676FA">
            <w:pPr>
              <w:pStyle w:val="acctfourfigures"/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:rsidR="003222A8" w:rsidRPr="00A83A64" w:rsidRDefault="003222A8" w:rsidP="001676FA">
            <w:pPr>
              <w:pStyle w:val="acctfourfigures"/>
              <w:tabs>
                <w:tab w:val="decimal" w:pos="882"/>
              </w:tabs>
              <w:spacing w:line="240" w:lineRule="auto"/>
              <w:ind w:right="-108" w:firstLine="7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บัญชีต้นทุนขายสำหรับ</w:t>
            </w:r>
          </w:p>
          <w:p w:rsidR="003222A8" w:rsidRPr="00A83A64" w:rsidRDefault="003222A8" w:rsidP="00175E02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A83A64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A83A6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5130" w:type="dxa"/>
            <w:gridSpan w:val="8"/>
            <w:tcBorders>
              <w:left w:val="nil"/>
              <w:right w:val="nil"/>
            </w:tcBorders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22A8" w:rsidRPr="00A83A64" w:rsidTr="00607949">
        <w:trPr>
          <w:trHeight w:val="20"/>
        </w:trPr>
        <w:tc>
          <w:tcPr>
            <w:tcW w:w="4230" w:type="dxa"/>
          </w:tcPr>
          <w:p w:rsidR="003222A8" w:rsidRPr="00A83A64" w:rsidRDefault="003222A8" w:rsidP="00175E02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222A8" w:rsidRPr="00A83A64" w:rsidRDefault="008E62D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6,994,522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9,137,105</w:t>
            </w:r>
          </w:p>
        </w:tc>
        <w:tc>
          <w:tcPr>
            <w:tcW w:w="266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222A8" w:rsidRPr="00A83A64" w:rsidRDefault="008E62D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6,995,591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9,137,864</w:t>
            </w:r>
          </w:p>
        </w:tc>
      </w:tr>
      <w:tr w:rsidR="003222A8" w:rsidRPr="00A83A64" w:rsidTr="00607949">
        <w:tc>
          <w:tcPr>
            <w:tcW w:w="4230" w:type="dxa"/>
          </w:tcPr>
          <w:p w:rsidR="00175E02" w:rsidRDefault="003222A8" w:rsidP="00175E02">
            <w:pPr>
              <w:numPr>
                <w:ilvl w:val="0"/>
                <w:numId w:val="8"/>
              </w:num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ind w:lef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:rsidR="003222A8" w:rsidRPr="00A83A64" w:rsidRDefault="00175E02" w:rsidP="00175E02">
            <w:pPr>
              <w:tabs>
                <w:tab w:val="clear" w:pos="454"/>
                <w:tab w:val="clear" w:pos="680"/>
                <w:tab w:val="left" w:pos="360"/>
                <w:tab w:val="left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3222A8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="003222A8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E62D0" w:rsidRPr="00A83A64" w:rsidRDefault="008E62D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5,405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6,029</w:t>
            </w:r>
          </w:p>
        </w:tc>
        <w:tc>
          <w:tcPr>
            <w:tcW w:w="266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8E62D0" w:rsidRPr="00A83A64" w:rsidRDefault="008E62D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22A8" w:rsidRPr="00A83A64" w:rsidRDefault="008E62D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5,405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6,028</w:t>
            </w:r>
          </w:p>
        </w:tc>
      </w:tr>
      <w:tr w:rsidR="003222A8" w:rsidRPr="00A83A64" w:rsidTr="00607949">
        <w:tc>
          <w:tcPr>
            <w:tcW w:w="4230" w:type="dxa"/>
          </w:tcPr>
          <w:p w:rsidR="003222A8" w:rsidRPr="00A83A64" w:rsidRDefault="008A3608" w:rsidP="00175E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4D099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6,999,927</w:t>
            </w:r>
          </w:p>
        </w:tc>
        <w:tc>
          <w:tcPr>
            <w:tcW w:w="264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9,143,134</w:t>
            </w:r>
          </w:p>
        </w:tc>
        <w:tc>
          <w:tcPr>
            <w:tcW w:w="266" w:type="dxa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4D0990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7,000,996</w:t>
            </w:r>
          </w:p>
        </w:tc>
        <w:tc>
          <w:tcPr>
            <w:tcW w:w="265" w:type="dxa"/>
            <w:gridSpan w:val="2"/>
          </w:tcPr>
          <w:p w:rsidR="003222A8" w:rsidRPr="00A83A64" w:rsidRDefault="003222A8" w:rsidP="0032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9,143,892</w:t>
            </w:r>
          </w:p>
        </w:tc>
      </w:tr>
    </w:tbl>
    <w:p w:rsidR="003222A8" w:rsidRPr="00A83A64" w:rsidRDefault="003222A8" w:rsidP="003222A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:rsidR="00D12B52" w:rsidRPr="00A83A64" w:rsidRDefault="00491675" w:rsidP="00A36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กำหนดค่าเผื่อมูลค่าสินค้าลดลงเพื่อให้สะท้อนถึงมูลค่าสุทธิที่คาดว่าจะได้รับคืนของสินค้าคงเหลือ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</w:rPr>
        <w:br/>
      </w:r>
      <w:r w:rsidRPr="00A83A64">
        <w:rPr>
          <w:rFonts w:asciiTheme="majorBidi" w:hAnsiTheme="majorBidi" w:cstheme="majorBidi"/>
          <w:sz w:val="30"/>
          <w:szCs w:val="30"/>
          <w:cs/>
        </w:rPr>
        <w:t>ฝ่ายบริหารได้ใช้ดุลยพินิจในการประมาณการค่าเผื่อมูลค่าสินค้าลดลงโดยการวิเคราะห์อายุของสินค้าคงเหลือ รวมถึงการวิเคราะห์ความล้าสมัยของสินค้า และการคาดการณ์เกี่ยวกับการขายสินค้าในอนาคต</w:t>
      </w:r>
    </w:p>
    <w:p w:rsidR="00A36677" w:rsidRPr="00A83A64" w:rsidRDefault="00A36677" w:rsidP="00491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E56E99" w:rsidRPr="00A83A64" w:rsidSect="00D37518">
          <w:headerReference w:type="default" r:id="rId8"/>
          <w:footerReference w:type="default" r:id="rId9"/>
          <w:pgSz w:w="11909" w:h="16834" w:code="9"/>
          <w:pgMar w:top="691" w:right="1019" w:bottom="576" w:left="1152" w:header="720" w:footer="720" w:gutter="0"/>
          <w:pgNumType w:start="14"/>
          <w:cols w:space="720"/>
          <w:docGrid w:linePitch="360"/>
        </w:sectPr>
      </w:pPr>
    </w:p>
    <w:p w:rsidR="00125E8D" w:rsidRPr="00A83A64" w:rsidRDefault="00125E8D" w:rsidP="00125E8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3222A8" w:rsidRPr="00A83A64" w:rsidRDefault="003222A8" w:rsidP="00322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273" w:tblpY="16"/>
        <w:tblW w:w="14558" w:type="dxa"/>
        <w:tblLayout w:type="fixed"/>
        <w:tblLook w:val="0000" w:firstRow="0" w:lastRow="0" w:firstColumn="0" w:lastColumn="0" w:noHBand="0" w:noVBand="0"/>
      </w:tblPr>
      <w:tblGrid>
        <w:gridCol w:w="1800"/>
        <w:gridCol w:w="252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326"/>
        <w:gridCol w:w="1182"/>
      </w:tblGrid>
      <w:tr w:rsidR="003222A8" w:rsidRPr="00A83A64" w:rsidDel="00685444" w:rsidTr="006C5155">
        <w:tc>
          <w:tcPr>
            <w:tcW w:w="14553" w:type="dxa"/>
            <w:gridSpan w:val="17"/>
          </w:tcPr>
          <w:p w:rsidR="003222A8" w:rsidRPr="00A83A64" w:rsidDel="00685444" w:rsidRDefault="003222A8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22A8" w:rsidRPr="00A83A64" w:rsidDel="00685444" w:rsidTr="006C5155">
        <w:tc>
          <w:tcPr>
            <w:tcW w:w="180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2340" w:type="dxa"/>
            <w:gridSpan w:val="3"/>
          </w:tcPr>
          <w:p w:rsidR="004D3C1F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:rsidR="003222A8" w:rsidRPr="00A83A64" w:rsidRDefault="003222A8" w:rsidP="004D3C1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270" w:type="dxa"/>
          </w:tcPr>
          <w:p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</w:tcPr>
          <w:p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:rsidR="003222A8" w:rsidRPr="00A83A64" w:rsidDel="0068544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98" w:type="dxa"/>
            <w:gridSpan w:val="3"/>
          </w:tcPr>
          <w:p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22A8" w:rsidRPr="00A83A64" w:rsidRDefault="003222A8" w:rsidP="00A162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222A8" w:rsidRPr="00A83A64" w:rsidTr="006C5155">
        <w:trPr>
          <w:trHeight w:val="389"/>
        </w:trPr>
        <w:tc>
          <w:tcPr>
            <w:tcW w:w="180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26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222A8" w:rsidRPr="00A83A64" w:rsidTr="006C5155">
        <w:trPr>
          <w:trHeight w:val="389"/>
        </w:trPr>
        <w:tc>
          <w:tcPr>
            <w:tcW w:w="180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519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326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:rsidR="003222A8" w:rsidRPr="00A83A64" w:rsidRDefault="003222A8" w:rsidP="00A1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222A8" w:rsidRPr="00A83A64" w:rsidTr="006C5155">
        <w:tc>
          <w:tcPr>
            <w:tcW w:w="1800" w:type="dxa"/>
          </w:tcPr>
          <w:p w:rsidR="003222A8" w:rsidRPr="00A83A64" w:rsidRDefault="003222A8" w:rsidP="00A162C1">
            <w:pPr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28" w:type="dxa"/>
            <w:gridSpan w:val="11"/>
          </w:tcPr>
          <w:p w:rsidR="003222A8" w:rsidRPr="00A83A64" w:rsidRDefault="003222A8" w:rsidP="00A162C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E5110" w:rsidRPr="00A83A64" w:rsidTr="006C5155">
        <w:tc>
          <w:tcPr>
            <w:tcW w:w="1800" w:type="dxa"/>
          </w:tcPr>
          <w:p w:rsidR="00A162C1" w:rsidRDefault="003E5110" w:rsidP="00A162C1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พริซึ่ม</w:t>
            </w:r>
          </w:p>
          <w:p w:rsidR="003E5110" w:rsidRPr="00A83A64" w:rsidRDefault="003E5110" w:rsidP="00A162C1">
            <w:pPr>
              <w:tabs>
                <w:tab w:val="clear" w:pos="454"/>
                <w:tab w:val="left" w:pos="339"/>
              </w:tabs>
              <w:ind w:left="51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โซลูชั่นส์ จำกัด</w:t>
            </w:r>
          </w:p>
        </w:tc>
        <w:tc>
          <w:tcPr>
            <w:tcW w:w="252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</w:tabs>
              <w:spacing w:line="240" w:lineRule="atLeast"/>
              <w:ind w:left="-34" w:right="-7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ให้บริการอบรม</w:t>
            </w:r>
          </w:p>
          <w:p w:rsidR="003E5110" w:rsidRPr="00A83A64" w:rsidRDefault="003E5110" w:rsidP="00A16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ซ่อมและบำรุงรักษา</w:t>
            </w:r>
            <w:r w:rsidRPr="00A83A6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ระบบคอมพิวเตอร์ และขาย</w:t>
            </w:r>
            <w:r w:rsidRPr="00A83A6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ส่วนประกอบคอมพิวเตอร์</w:t>
            </w:r>
          </w:p>
        </w:tc>
        <w:tc>
          <w:tcPr>
            <w:tcW w:w="108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15,000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9,400</w:t>
            </w:r>
          </w:p>
        </w:tc>
      </w:tr>
      <w:tr w:rsidR="003E5110" w:rsidRPr="00A83A64" w:rsidTr="006C5155">
        <w:trPr>
          <w:trHeight w:val="197"/>
        </w:trPr>
        <w:tc>
          <w:tcPr>
            <w:tcW w:w="1800" w:type="dxa"/>
          </w:tcPr>
          <w:p w:rsidR="003E5110" w:rsidRPr="00A83A64" w:rsidRDefault="003E5110" w:rsidP="00A162C1">
            <w:pPr>
              <w:ind w:left="51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:rsidR="003E5110" w:rsidRPr="00A83A64" w:rsidRDefault="003E5110" w:rsidP="00A162C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270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0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  <w:tc>
          <w:tcPr>
            <w:tcW w:w="326" w:type="dxa"/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:rsidR="003E5110" w:rsidRPr="00A83A64" w:rsidRDefault="003E5110" w:rsidP="00A162C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9,400</w:t>
            </w:r>
          </w:p>
        </w:tc>
      </w:tr>
    </w:tbl>
    <w:p w:rsidR="0066577C" w:rsidRPr="00A83A64" w:rsidRDefault="0066577C" w:rsidP="00E56E9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E56E99" w:rsidRPr="00A83A64" w:rsidRDefault="00E56E99" w:rsidP="00A1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บริษัทย่อยดำเนินธุรกิจในประเทศไทยและไม่มีการจ่ายเงินปันผลในระหว่างงวด</w:t>
      </w:r>
      <w:r w:rsidR="003222A8" w:rsidRPr="00A83A64">
        <w:rPr>
          <w:rFonts w:asciiTheme="majorBidi" w:hAnsiTheme="majorBidi" w:cstheme="majorBidi"/>
          <w:sz w:val="30"/>
          <w:szCs w:val="30"/>
          <w:cs/>
        </w:rPr>
        <w:t>สาม</w:t>
      </w:r>
      <w:r w:rsidR="00615CBC" w:rsidRPr="00A83A6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83A6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</w:rPr>
        <w:t>31</w:t>
      </w:r>
      <w:r w:rsidR="00615CBC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B92EB6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22A8" w:rsidRPr="00A83A64">
        <w:rPr>
          <w:rFonts w:asciiTheme="majorBidi" w:hAnsiTheme="majorBidi" w:cstheme="majorBidi"/>
          <w:sz w:val="30"/>
          <w:szCs w:val="30"/>
        </w:rPr>
        <w:t>2563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222A8" w:rsidRPr="00A83A64">
        <w:rPr>
          <w:rFonts w:asciiTheme="majorBidi" w:hAnsiTheme="majorBidi" w:cstheme="majorBidi"/>
          <w:sz w:val="30"/>
          <w:szCs w:val="30"/>
        </w:rPr>
        <w:t>2562</w:t>
      </w:r>
    </w:p>
    <w:p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B461C7" w:rsidRPr="00A83A64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B461C7" w:rsidRDefault="00B46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3222A8" w:rsidRPr="00A83A64" w:rsidRDefault="003222A8" w:rsidP="005A06A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83A6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เงินลงทุนในการร่วมค้า</w:t>
      </w:r>
    </w:p>
    <w:p w:rsidR="003222A8" w:rsidRPr="00A83A64" w:rsidRDefault="003222A8" w:rsidP="003222A8">
      <w:pPr>
        <w:pStyle w:val="acctfourfigures"/>
        <w:tabs>
          <w:tab w:val="clear" w:pos="765"/>
        </w:tabs>
        <w:spacing w:line="240" w:lineRule="atLeast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pPr w:leftFromText="180" w:rightFromText="180" w:vertAnchor="text" w:horzAnchor="page" w:tblpX="1622" w:tblpY="189"/>
        <w:tblW w:w="1449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8"/>
        <w:gridCol w:w="2162"/>
        <w:gridCol w:w="900"/>
        <w:gridCol w:w="180"/>
        <w:gridCol w:w="990"/>
        <w:gridCol w:w="180"/>
        <w:gridCol w:w="900"/>
        <w:gridCol w:w="180"/>
        <w:gridCol w:w="990"/>
        <w:gridCol w:w="180"/>
        <w:gridCol w:w="898"/>
        <w:gridCol w:w="178"/>
        <w:gridCol w:w="997"/>
        <w:gridCol w:w="180"/>
        <w:gridCol w:w="900"/>
        <w:gridCol w:w="180"/>
        <w:gridCol w:w="995"/>
      </w:tblGrid>
      <w:tr w:rsidR="003222A8" w:rsidRPr="00843B70" w:rsidTr="00F87FB1">
        <w:trPr>
          <w:cantSplit/>
          <w:tblHeader/>
        </w:trPr>
        <w:tc>
          <w:tcPr>
            <w:tcW w:w="3508" w:type="dxa"/>
          </w:tcPr>
          <w:p w:rsidR="003222A8" w:rsidRPr="00843B70" w:rsidRDefault="003222A8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0" w:type="dxa"/>
            <w:gridSpan w:val="16"/>
            <w:vAlign w:val="center"/>
          </w:tcPr>
          <w:p w:rsidR="003222A8" w:rsidRPr="00843B70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222A8" w:rsidRPr="00843B70" w:rsidTr="00F87FB1">
        <w:trPr>
          <w:cantSplit/>
          <w:tblHeader/>
        </w:trPr>
        <w:tc>
          <w:tcPr>
            <w:tcW w:w="3508" w:type="dxa"/>
          </w:tcPr>
          <w:p w:rsidR="003222A8" w:rsidRPr="00843B70" w:rsidRDefault="003222A8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vAlign w:val="center"/>
          </w:tcPr>
          <w:p w:rsidR="003222A8" w:rsidRPr="00843B70" w:rsidRDefault="003222A8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950AD8" w:rsidRDefault="00950AD8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22A8" w:rsidRPr="00843B70" w:rsidRDefault="003222A8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:rsidR="003222A8" w:rsidRPr="00843B70" w:rsidRDefault="003222A8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C095B" w:rsidRDefault="00BC095B" w:rsidP="00BC0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:rsidR="003222A8" w:rsidRPr="00843B70" w:rsidRDefault="00BC095B" w:rsidP="00BC095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:rsidR="003222A8" w:rsidRPr="00843B70" w:rsidRDefault="003222A8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3222A8" w:rsidRPr="00843B70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50AD8" w:rsidRDefault="00950AD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843B70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843B7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:rsidR="003222A8" w:rsidRPr="00843B70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73" w:type="dxa"/>
            <w:gridSpan w:val="3"/>
          </w:tcPr>
          <w:p w:rsidR="003222A8" w:rsidRPr="00843B70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950AD8" w:rsidRDefault="00950AD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843B70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3222A8" w:rsidRPr="00843B70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950AD8" w:rsidRDefault="00950AD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843B70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:rsidR="003222A8" w:rsidRPr="00843B70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  <w:r w:rsidRPr="00843B7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3222A8" w:rsidRPr="00843B70" w:rsidTr="00F87FB1">
        <w:trPr>
          <w:cantSplit/>
          <w:trHeight w:val="372"/>
          <w:tblHeader/>
        </w:trPr>
        <w:tc>
          <w:tcPr>
            <w:tcW w:w="3508" w:type="dxa"/>
          </w:tcPr>
          <w:p w:rsidR="003222A8" w:rsidRPr="00843B70" w:rsidRDefault="003222A8" w:rsidP="003222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222A8" w:rsidRPr="00843B70" w:rsidTr="00F87FB1">
        <w:trPr>
          <w:cantSplit/>
          <w:trHeight w:val="372"/>
          <w:tblHeader/>
        </w:trPr>
        <w:tc>
          <w:tcPr>
            <w:tcW w:w="3508" w:type="dxa"/>
          </w:tcPr>
          <w:p w:rsidR="003222A8" w:rsidRPr="00843B70" w:rsidRDefault="003222A8" w:rsidP="003222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3222A8" w:rsidRPr="00843B70" w:rsidTr="00F87FB1">
        <w:trPr>
          <w:cantSplit/>
          <w:trHeight w:val="270"/>
        </w:trPr>
        <w:tc>
          <w:tcPr>
            <w:tcW w:w="3508" w:type="dxa"/>
          </w:tcPr>
          <w:p w:rsidR="003222A8" w:rsidRPr="00843B70" w:rsidRDefault="003222A8" w:rsidP="003222A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2" w:type="dxa"/>
          </w:tcPr>
          <w:p w:rsidR="003222A8" w:rsidRPr="00843B70" w:rsidRDefault="003222A8" w:rsidP="003222A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3222A8" w:rsidRPr="00843B70" w:rsidRDefault="003222A8" w:rsidP="003222A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43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3222A8" w:rsidRPr="00843B70" w:rsidRDefault="003222A8" w:rsidP="003222A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73" w:type="dxa"/>
            <w:gridSpan w:val="11"/>
          </w:tcPr>
          <w:p w:rsidR="003222A8" w:rsidRPr="00843B70" w:rsidRDefault="003222A8" w:rsidP="003222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3B7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08AF" w:rsidRPr="00843B70" w:rsidTr="00F87FB1">
        <w:trPr>
          <w:cantSplit/>
        </w:trPr>
        <w:tc>
          <w:tcPr>
            <w:tcW w:w="3508" w:type="dxa"/>
          </w:tcPr>
          <w:p w:rsidR="00B408AF" w:rsidRPr="00843B70" w:rsidRDefault="00B408AF" w:rsidP="00B16BD6">
            <w:pPr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Pr="00843B7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162" w:type="dxa"/>
          </w:tcPr>
          <w:p w:rsidR="00B408AF" w:rsidRPr="00843B70" w:rsidRDefault="00B408AF" w:rsidP="00F87FB1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ให้เช่าซื้อรถจักรยานยนต์</w:t>
            </w:r>
          </w:p>
        </w:tc>
        <w:tc>
          <w:tcPr>
            <w:tcW w:w="90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78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08AF" w:rsidRPr="00843B70" w:rsidRDefault="00F931A6" w:rsidP="00B408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87F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87F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512,339</w:t>
            </w:r>
          </w:p>
        </w:tc>
      </w:tr>
      <w:tr w:rsidR="00B408AF" w:rsidRPr="00843B70" w:rsidTr="00F87FB1">
        <w:trPr>
          <w:cantSplit/>
        </w:trPr>
        <w:tc>
          <w:tcPr>
            <w:tcW w:w="3508" w:type="dxa"/>
          </w:tcPr>
          <w:p w:rsidR="00B408AF" w:rsidRPr="00843B70" w:rsidRDefault="00B408AF" w:rsidP="00B16BD6">
            <w:pPr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2162" w:type="dxa"/>
          </w:tcPr>
          <w:p w:rsidR="00B408AF" w:rsidRPr="00843B70" w:rsidRDefault="00B408AF" w:rsidP="00F87F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ขายคอมพิวเตอร์</w:t>
            </w:r>
          </w:p>
          <w:p w:rsidR="00B408AF" w:rsidRPr="00843B70" w:rsidRDefault="00B408AF" w:rsidP="00F87FB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อุปกรณ์คอมพิวเตอร์และส่วนประกอบต่อพ่วง</w:t>
            </w:r>
          </w:p>
        </w:tc>
        <w:tc>
          <w:tcPr>
            <w:tcW w:w="90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78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408AF" w:rsidRPr="00843B70" w:rsidRDefault="005A53B6" w:rsidP="00B408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937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937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756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15,032</w:t>
            </w:r>
          </w:p>
        </w:tc>
      </w:tr>
      <w:tr w:rsidR="00B408AF" w:rsidRPr="00843B70" w:rsidTr="00F87FB1">
        <w:trPr>
          <w:cantSplit/>
        </w:trPr>
        <w:tc>
          <w:tcPr>
            <w:tcW w:w="3508" w:type="dxa"/>
          </w:tcPr>
          <w:p w:rsidR="00B408AF" w:rsidRPr="00843B70" w:rsidRDefault="00B408AF" w:rsidP="00B408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3B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2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408AF" w:rsidRPr="00843B70" w:rsidRDefault="00B408AF" w:rsidP="00B408A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78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B408AF" w:rsidRPr="00843B70" w:rsidRDefault="00B408AF" w:rsidP="0016347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408AF" w:rsidRPr="00843B70" w:rsidRDefault="005A53B6" w:rsidP="00B408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F87FB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59379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843B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9379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232</w:t>
            </w:r>
          </w:p>
        </w:tc>
        <w:tc>
          <w:tcPr>
            <w:tcW w:w="180" w:type="dxa"/>
          </w:tcPr>
          <w:p w:rsidR="00B408AF" w:rsidRPr="00843B70" w:rsidRDefault="00B408AF" w:rsidP="00B408AF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408AF" w:rsidRPr="00843B70" w:rsidRDefault="00B408AF" w:rsidP="00B408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43B7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527,371</w:t>
            </w:r>
          </w:p>
        </w:tc>
      </w:tr>
    </w:tbl>
    <w:p w:rsidR="003222A8" w:rsidRPr="00A83A64" w:rsidRDefault="003222A8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  <w:lang w:bidi="th-TH"/>
        </w:rPr>
      </w:pPr>
    </w:p>
    <w:p w:rsidR="003222A8" w:rsidRPr="00A83A64" w:rsidRDefault="003222A8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  <w:lang w:bidi="th-TH"/>
        </w:rPr>
      </w:pPr>
    </w:p>
    <w:p w:rsidR="003222A8" w:rsidRPr="00A83A64" w:rsidRDefault="003222A8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  <w:lang w:bidi="th-TH"/>
        </w:rPr>
      </w:pPr>
    </w:p>
    <w:p w:rsidR="00B461C7" w:rsidRPr="00A83A64" w:rsidRDefault="00B461C7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pPr w:leftFromText="180" w:rightFromText="180" w:vertAnchor="text" w:horzAnchor="margin" w:tblpX="450" w:tblpY="112"/>
        <w:tblW w:w="143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1080"/>
        <w:gridCol w:w="180"/>
        <w:gridCol w:w="1080"/>
        <w:gridCol w:w="180"/>
        <w:gridCol w:w="990"/>
        <w:gridCol w:w="178"/>
        <w:gridCol w:w="1082"/>
        <w:gridCol w:w="180"/>
        <w:gridCol w:w="1080"/>
        <w:gridCol w:w="182"/>
        <w:gridCol w:w="1078"/>
        <w:gridCol w:w="180"/>
        <w:gridCol w:w="1170"/>
      </w:tblGrid>
      <w:tr w:rsidR="003222A8" w:rsidRPr="00A83A64" w:rsidTr="00583CA6">
        <w:trPr>
          <w:cantSplit/>
          <w:tblHeader/>
        </w:trPr>
        <w:tc>
          <w:tcPr>
            <w:tcW w:w="4410" w:type="dxa"/>
          </w:tcPr>
          <w:p w:rsidR="003222A8" w:rsidRPr="00A83A64" w:rsidRDefault="003222A8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0" w:type="dxa"/>
            <w:gridSpan w:val="15"/>
          </w:tcPr>
          <w:p w:rsidR="003222A8" w:rsidRPr="00A83A64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222A8" w:rsidRPr="00A83A64" w:rsidTr="00583CA6">
        <w:trPr>
          <w:cantSplit/>
          <w:tblHeader/>
        </w:trPr>
        <w:tc>
          <w:tcPr>
            <w:tcW w:w="4410" w:type="dxa"/>
          </w:tcPr>
          <w:p w:rsidR="003222A8" w:rsidRPr="00A83A64" w:rsidRDefault="003222A8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222A8" w:rsidRPr="00A83A64" w:rsidRDefault="003222A8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22A8" w:rsidRPr="00A83A64" w:rsidRDefault="003222A8" w:rsidP="00583CA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3222A8" w:rsidRPr="00A83A64" w:rsidRDefault="003222A8" w:rsidP="00583CA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3222A8" w:rsidRPr="00A83A64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A83A64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A83A6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:rsidR="003222A8" w:rsidRPr="00A83A64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:rsidR="003222A8" w:rsidRPr="00A83A64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A83A64" w:rsidRDefault="003222A8" w:rsidP="00583C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3222A8" w:rsidRPr="00A83A64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28" w:type="dxa"/>
            <w:gridSpan w:val="3"/>
          </w:tcPr>
          <w:p w:rsidR="003222A8" w:rsidRPr="00A83A64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3222A8" w:rsidRPr="00A83A64" w:rsidRDefault="003222A8" w:rsidP="00583C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3222A8" w:rsidRPr="00A83A64" w:rsidTr="00583CA6">
        <w:trPr>
          <w:cantSplit/>
          <w:tblHeader/>
        </w:trPr>
        <w:tc>
          <w:tcPr>
            <w:tcW w:w="4410" w:type="dxa"/>
          </w:tcPr>
          <w:p w:rsidR="003222A8" w:rsidRPr="00A83A64" w:rsidRDefault="003222A8" w:rsidP="003222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3222A8" w:rsidRPr="00A83A64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2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3222A8" w:rsidRPr="00A83A64" w:rsidTr="00583CA6">
        <w:trPr>
          <w:cantSplit/>
          <w:tblHeader/>
        </w:trPr>
        <w:tc>
          <w:tcPr>
            <w:tcW w:w="4410" w:type="dxa"/>
          </w:tcPr>
          <w:p w:rsidR="003222A8" w:rsidRPr="00A83A64" w:rsidRDefault="003222A8" w:rsidP="003222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vAlign w:val="bottom"/>
          </w:tcPr>
          <w:p w:rsidR="003222A8" w:rsidRPr="00A83A64" w:rsidRDefault="003222A8" w:rsidP="003222A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2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3222A8" w:rsidRPr="00A83A64" w:rsidTr="00583CA6">
        <w:trPr>
          <w:cantSplit/>
          <w:trHeight w:val="270"/>
        </w:trPr>
        <w:tc>
          <w:tcPr>
            <w:tcW w:w="4410" w:type="dxa"/>
          </w:tcPr>
          <w:p w:rsidR="003222A8" w:rsidRPr="00A83A64" w:rsidRDefault="003222A8" w:rsidP="003222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222A8" w:rsidRPr="00A83A64" w:rsidRDefault="003222A8" w:rsidP="003222A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:rsidR="003222A8" w:rsidRPr="00A83A64" w:rsidRDefault="003222A8" w:rsidP="003222A8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:rsidR="003222A8" w:rsidRPr="00A83A64" w:rsidRDefault="003222A8" w:rsidP="003222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5ECE" w:rsidRPr="00A83A64" w:rsidTr="00583CA6">
        <w:trPr>
          <w:cantSplit/>
        </w:trPr>
        <w:tc>
          <w:tcPr>
            <w:tcW w:w="4410" w:type="dxa"/>
          </w:tcPr>
          <w:p w:rsidR="005B5ECE" w:rsidRPr="00A83A64" w:rsidRDefault="005B5ECE" w:rsidP="00F931A6">
            <w:pPr>
              <w:ind w:left="19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เน็คซ์ แคปปิตอล จำกัด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78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2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449,748</w:t>
            </w:r>
          </w:p>
        </w:tc>
      </w:tr>
      <w:tr w:rsidR="005B5ECE" w:rsidRPr="00A83A64" w:rsidTr="00583CA6">
        <w:trPr>
          <w:cantSplit/>
        </w:trPr>
        <w:tc>
          <w:tcPr>
            <w:tcW w:w="4410" w:type="dxa"/>
          </w:tcPr>
          <w:p w:rsidR="005B5ECE" w:rsidRPr="00A83A64" w:rsidRDefault="005B5ECE" w:rsidP="005B5EC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8,000</w:t>
            </w:r>
          </w:p>
        </w:tc>
        <w:tc>
          <w:tcPr>
            <w:tcW w:w="178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2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9,000</w:t>
            </w:r>
          </w:p>
        </w:tc>
      </w:tr>
      <w:tr w:rsidR="005B5ECE" w:rsidRPr="00A83A64" w:rsidTr="00583CA6">
        <w:trPr>
          <w:cantSplit/>
        </w:trPr>
        <w:tc>
          <w:tcPr>
            <w:tcW w:w="4410" w:type="dxa"/>
          </w:tcPr>
          <w:p w:rsidR="005B5ECE" w:rsidRPr="00A83A64" w:rsidRDefault="005B5ECE" w:rsidP="005B5EC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5B5ECE" w:rsidRPr="00A83A64" w:rsidRDefault="005B5ECE" w:rsidP="005B5ECE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2" w:type="dxa"/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  <w:tc>
          <w:tcPr>
            <w:tcW w:w="180" w:type="dxa"/>
          </w:tcPr>
          <w:p w:rsidR="005B5ECE" w:rsidRPr="00A83A64" w:rsidRDefault="005B5ECE" w:rsidP="005B5EC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5ECE" w:rsidRPr="00A83A64" w:rsidRDefault="005B5ECE" w:rsidP="005B5E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458,748</w:t>
            </w:r>
          </w:p>
        </w:tc>
      </w:tr>
    </w:tbl>
    <w:p w:rsidR="003222A8" w:rsidRPr="00A83A64" w:rsidRDefault="003222A8" w:rsidP="003222A8">
      <w:pPr>
        <w:pStyle w:val="block"/>
        <w:spacing w:after="0" w:line="240" w:lineRule="atLeast"/>
        <w:ind w:left="0" w:right="-45"/>
        <w:rPr>
          <w:rFonts w:asciiTheme="majorBidi" w:hAnsiTheme="majorBidi" w:cstheme="majorBidi"/>
          <w:sz w:val="30"/>
          <w:szCs w:val="30"/>
        </w:rPr>
      </w:pPr>
    </w:p>
    <w:p w:rsidR="00E56E99" w:rsidRPr="00A83A64" w:rsidRDefault="00E56E99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B461C7" w:rsidRPr="00A83A64" w:rsidRDefault="00B461C7" w:rsidP="00E2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461C7" w:rsidRPr="00A83A64" w:rsidSect="00B461C7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222413" w:rsidRPr="00843B70" w:rsidRDefault="00222413" w:rsidP="00222413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lastRenderedPageBreak/>
        <w:tab/>
      </w:r>
      <w:r w:rsidRPr="00843B70">
        <w:rPr>
          <w:rFonts w:asciiTheme="majorBidi" w:hAnsiTheme="majorBidi" w:cstheme="majorBidi"/>
          <w:b w:val="0"/>
          <w:bCs w:val="0"/>
          <w:i/>
          <w:iCs/>
          <w:sz w:val="30"/>
          <w:szCs w:val="30"/>
          <w:u w:val="none"/>
          <w:cs/>
          <w:lang w:val="en-US"/>
        </w:rPr>
        <w:t>การซื้อเงินลงทุน</w:t>
      </w:r>
    </w:p>
    <w:p w:rsidR="00843B70" w:rsidRPr="00843B70" w:rsidRDefault="00843B70" w:rsidP="00222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222413" w:rsidRPr="00843B70" w:rsidRDefault="00222413" w:rsidP="00222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3B7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43B70">
        <w:rPr>
          <w:rFonts w:asciiTheme="majorBidi" w:hAnsiTheme="majorBidi" w:cstheme="majorBidi"/>
          <w:sz w:val="30"/>
          <w:szCs w:val="30"/>
        </w:rPr>
        <w:t xml:space="preserve">26 </w:t>
      </w:r>
      <w:r w:rsidRPr="00843B7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843B70">
        <w:rPr>
          <w:rFonts w:asciiTheme="majorBidi" w:hAnsiTheme="majorBidi" w:cstheme="majorBidi"/>
          <w:sz w:val="30"/>
          <w:szCs w:val="30"/>
        </w:rPr>
        <w:t xml:space="preserve">2562 </w:t>
      </w:r>
      <w:r w:rsidRPr="00843B70">
        <w:rPr>
          <w:rFonts w:asciiTheme="majorBidi" w:hAnsiTheme="majorBidi" w:cstheme="majorBidi"/>
          <w:sz w:val="30"/>
          <w:szCs w:val="30"/>
          <w:cs/>
        </w:rPr>
        <w:t>บริษัทได้ลงทุนในบริษัท เน็คซ์ แคปปิตอล จำกัด ซึ่งเป็นการร่วมค้าของกลุ่มบริษัทเพิ่มอีกร้อยละ</w:t>
      </w:r>
      <w:r w:rsidRPr="00843B70">
        <w:rPr>
          <w:rFonts w:asciiTheme="majorBidi" w:hAnsiTheme="majorBidi" w:cstheme="majorBidi"/>
          <w:sz w:val="30"/>
          <w:szCs w:val="30"/>
        </w:rPr>
        <w:t xml:space="preserve"> 12.5</w:t>
      </w:r>
      <w:r w:rsidRPr="00843B70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843B70">
        <w:rPr>
          <w:rFonts w:asciiTheme="majorBidi" w:hAnsiTheme="majorBidi" w:cstheme="majorBidi"/>
          <w:sz w:val="30"/>
          <w:szCs w:val="30"/>
        </w:rPr>
        <w:t xml:space="preserve">122.5 </w:t>
      </w:r>
      <w:r w:rsidRPr="00843B70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ทำให้กลุ่มบริษัทมีส่วนได้เสียในการร่วมค้านี้เป็นร้อยละ </w:t>
      </w:r>
      <w:r w:rsidRPr="00843B70">
        <w:rPr>
          <w:rFonts w:asciiTheme="majorBidi" w:hAnsiTheme="majorBidi" w:cstheme="majorBidi"/>
          <w:sz w:val="30"/>
          <w:szCs w:val="30"/>
        </w:rPr>
        <w:t>40</w:t>
      </w:r>
      <w:r w:rsidRPr="00843B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222413" w:rsidRDefault="00222413" w:rsidP="00843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:rsidR="007F3F21" w:rsidRDefault="009E23A1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909F2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ทุนเรือนหุ้น</w:t>
      </w:r>
    </w:p>
    <w:p w:rsidR="00836386" w:rsidRPr="00836386" w:rsidRDefault="00836386" w:rsidP="00836386">
      <w:pPr>
        <w:rPr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25"/>
        <w:gridCol w:w="869"/>
        <w:gridCol w:w="270"/>
        <w:gridCol w:w="1018"/>
        <w:gridCol w:w="236"/>
        <w:gridCol w:w="1062"/>
        <w:gridCol w:w="259"/>
        <w:gridCol w:w="11"/>
        <w:gridCol w:w="1116"/>
        <w:gridCol w:w="265"/>
        <w:gridCol w:w="1120"/>
        <w:gridCol w:w="11"/>
        <w:gridCol w:w="8"/>
      </w:tblGrid>
      <w:tr w:rsidR="00AB0B04" w:rsidRPr="00A83A64" w:rsidTr="006A4115">
        <w:trPr>
          <w:gridAfter w:val="1"/>
          <w:wAfter w:w="8" w:type="dxa"/>
          <w:tblHeader/>
        </w:trPr>
        <w:tc>
          <w:tcPr>
            <w:tcW w:w="3027" w:type="dxa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B0B04" w:rsidRPr="00F87FB1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CA6"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B0B04" w:rsidRPr="00F87FB1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B0B04" w:rsidRPr="00F87FB1" w:rsidRDefault="00AB0B04" w:rsidP="006E784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CA6" w:rsidRPr="00F87FB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B0B04" w:rsidRPr="00A83A64" w:rsidTr="006A4115">
        <w:trPr>
          <w:gridAfter w:val="2"/>
          <w:wAfter w:w="17" w:type="dxa"/>
          <w:tblHeader/>
        </w:trPr>
        <w:tc>
          <w:tcPr>
            <w:tcW w:w="3027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9" w:type="dxa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B0B04" w:rsidRPr="00A83A64" w:rsidTr="006A4115">
        <w:trPr>
          <w:tblHeader/>
        </w:trPr>
        <w:tc>
          <w:tcPr>
            <w:tcW w:w="3027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4" w:type="dxa"/>
            <w:gridSpan w:val="10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D27482" w:rsidRPr="00F87F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F87F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F87F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D27482" w:rsidRPr="00F87F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F87F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B0B04" w:rsidRPr="00A83A64" w:rsidTr="006A4115">
        <w:tc>
          <w:tcPr>
            <w:tcW w:w="3027" w:type="dxa"/>
          </w:tcPr>
          <w:p w:rsidR="00AB0B04" w:rsidRPr="00F87FB1" w:rsidRDefault="00AB0B04" w:rsidP="003C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9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4" w:type="dxa"/>
            <w:gridSpan w:val="10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B0B04" w:rsidRPr="00A83A64" w:rsidTr="006A4115">
        <w:tc>
          <w:tcPr>
            <w:tcW w:w="3027" w:type="dxa"/>
          </w:tcPr>
          <w:p w:rsidR="00AB0B04" w:rsidRPr="00F87FB1" w:rsidRDefault="00AB0B04" w:rsidP="003C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7F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B0B04" w:rsidRPr="00F87FB1" w:rsidRDefault="00AB0B04" w:rsidP="006E7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4" w:type="dxa"/>
            <w:gridSpan w:val="10"/>
          </w:tcPr>
          <w:p w:rsidR="00AB0B04" w:rsidRPr="00F87FB1" w:rsidRDefault="00AB0B04" w:rsidP="006E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4080E" w:rsidRPr="00A83A64" w:rsidTr="006A4115">
        <w:trPr>
          <w:gridAfter w:val="2"/>
          <w:wAfter w:w="17" w:type="dxa"/>
        </w:trPr>
        <w:tc>
          <w:tcPr>
            <w:tcW w:w="3027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4080E" w:rsidRPr="00F87FB1" w:rsidRDefault="00B4080E" w:rsidP="00B40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36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5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vAlign w:val="bottom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800,000</w:t>
            </w:r>
          </w:p>
        </w:tc>
        <w:tc>
          <w:tcPr>
            <w:tcW w:w="265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vAlign w:val="bottom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800,000</w:t>
            </w:r>
          </w:p>
        </w:tc>
      </w:tr>
      <w:tr w:rsidR="00B4080E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86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4080E" w:rsidRPr="00F87FB1" w:rsidRDefault="00B4080E" w:rsidP="00B40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4080E" w:rsidRPr="00F87FB1" w:rsidRDefault="00B4080E" w:rsidP="00B4080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(29,671)</w:t>
            </w:r>
          </w:p>
        </w:tc>
        <w:tc>
          <w:tcPr>
            <w:tcW w:w="265" w:type="dxa"/>
          </w:tcPr>
          <w:p w:rsidR="00B4080E" w:rsidRPr="00F87FB1" w:rsidRDefault="00B4080E" w:rsidP="00B4080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(29,671)</w:t>
            </w:r>
          </w:p>
        </w:tc>
      </w:tr>
      <w:tr w:rsidR="00B4080E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9" w:type="dxa"/>
          </w:tcPr>
          <w:p w:rsidR="00B4080E" w:rsidRPr="00F87FB1" w:rsidRDefault="00B4080E" w:rsidP="00B40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B4080E" w:rsidRPr="00F87FB1" w:rsidRDefault="00B4080E" w:rsidP="00B40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109,671</w:t>
            </w:r>
          </w:p>
        </w:tc>
        <w:tc>
          <w:tcPr>
            <w:tcW w:w="265" w:type="dxa"/>
          </w:tcPr>
          <w:p w:rsidR="00B4080E" w:rsidRPr="00F87FB1" w:rsidRDefault="00B4080E" w:rsidP="00B4080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109,671</w:t>
            </w:r>
          </w:p>
        </w:tc>
      </w:tr>
      <w:tr w:rsidR="00B4080E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4080E" w:rsidRPr="00F87FB1" w:rsidRDefault="00B4080E" w:rsidP="00B40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:rsidR="00B4080E" w:rsidRPr="00F87FB1" w:rsidRDefault="00B4080E" w:rsidP="00B408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B4080E" w:rsidRPr="00F87FB1" w:rsidRDefault="00B4080E" w:rsidP="00B408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vAlign w:val="bottom"/>
          </w:tcPr>
          <w:p w:rsidR="00B4080E" w:rsidRPr="00F87FB1" w:rsidRDefault="00B4080E" w:rsidP="00B408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:rsidR="00B4080E" w:rsidRPr="00F87FB1" w:rsidRDefault="00B4080E" w:rsidP="00B408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80E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:rsidR="00B4080E" w:rsidRPr="00F87FB1" w:rsidRDefault="00B4080E" w:rsidP="00B40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4080E" w:rsidRPr="00F87FB1" w:rsidRDefault="00B4080E" w:rsidP="00B40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36" w:type="dxa"/>
            <w:vMerge w:val="restart"/>
          </w:tcPr>
          <w:p w:rsidR="00B4080E" w:rsidRPr="00F87FB1" w:rsidRDefault="00B4080E" w:rsidP="00B4080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59" w:type="dxa"/>
          </w:tcPr>
          <w:p w:rsidR="00B4080E" w:rsidRPr="00F87FB1" w:rsidRDefault="00B4080E" w:rsidP="00B4080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7" w:type="dxa"/>
            <w:gridSpan w:val="2"/>
            <w:tcBorders>
              <w:bottom w:val="double" w:sz="4" w:space="0" w:color="auto"/>
            </w:tcBorders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  <w:tc>
          <w:tcPr>
            <w:tcW w:w="265" w:type="dxa"/>
            <w:vMerge w:val="restart"/>
          </w:tcPr>
          <w:p w:rsidR="00B4080E" w:rsidRPr="00F87FB1" w:rsidRDefault="00B4080E" w:rsidP="00B4080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B4080E" w:rsidRPr="00F87FB1" w:rsidRDefault="00B4080E" w:rsidP="00B4080E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880,000</w:t>
            </w:r>
          </w:p>
        </w:tc>
      </w:tr>
      <w:tr w:rsidR="00FD7162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9" w:type="dxa"/>
          </w:tcPr>
          <w:p w:rsidR="00FD7162" w:rsidRPr="00B4080E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FD7162" w:rsidRPr="00B4080E" w:rsidRDefault="00FD7162" w:rsidP="00FD7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  <w:vMerge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5" w:type="dxa"/>
            <w:vMerge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:rsidR="00FD7162" w:rsidRPr="00B4080E" w:rsidRDefault="00FD7162" w:rsidP="00FD7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A4115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9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4115" w:rsidRPr="00B4080E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A4115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87FB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9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6A4115" w:rsidRPr="00B4080E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" w:type="dxa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shd w:val="clear" w:color="auto" w:fill="auto"/>
          </w:tcPr>
          <w:p w:rsidR="006A4115" w:rsidRPr="00B4080E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6A4115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A4115" w:rsidRPr="00B4080E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6A4115" w:rsidRPr="00F87FB1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36" w:type="dxa"/>
          </w:tcPr>
          <w:p w:rsidR="006A4115" w:rsidRPr="00F87FB1" w:rsidRDefault="006A4115" w:rsidP="006A411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:rsidR="006A4115" w:rsidRPr="00F87FB1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59" w:type="dxa"/>
          </w:tcPr>
          <w:p w:rsidR="006A4115" w:rsidRPr="00F87FB1" w:rsidRDefault="006A4115" w:rsidP="006A411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6A4115" w:rsidRPr="00F87FB1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770,329</w:t>
            </w:r>
          </w:p>
        </w:tc>
        <w:tc>
          <w:tcPr>
            <w:tcW w:w="265" w:type="dxa"/>
          </w:tcPr>
          <w:p w:rsidR="006A4115" w:rsidRPr="00F87FB1" w:rsidRDefault="006A4115" w:rsidP="006A411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:rsidR="006A4115" w:rsidRPr="00F87FB1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770,329</w:t>
            </w:r>
          </w:p>
        </w:tc>
      </w:tr>
      <w:tr w:rsidR="006A4115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69" w:type="dxa"/>
          </w:tcPr>
          <w:p w:rsidR="006A4115" w:rsidRPr="00F87FB1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6A4115" w:rsidRPr="00B4080E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:rsidR="006A4115" w:rsidRPr="00F87FB1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6A4115" w:rsidRPr="00F87FB1" w:rsidRDefault="006A4115" w:rsidP="006A41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6A4115" w:rsidRPr="00F87FB1" w:rsidRDefault="006A4115" w:rsidP="004069B4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</w:tcPr>
          <w:p w:rsidR="006A4115" w:rsidRPr="00F87FB1" w:rsidRDefault="006A4115" w:rsidP="006A4115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6A4115" w:rsidRPr="00F87FB1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77,032</w:t>
            </w:r>
          </w:p>
        </w:tc>
        <w:tc>
          <w:tcPr>
            <w:tcW w:w="265" w:type="dxa"/>
          </w:tcPr>
          <w:p w:rsidR="006A4115" w:rsidRPr="00F87FB1" w:rsidRDefault="006A4115" w:rsidP="006A4115">
            <w:pPr>
              <w:pStyle w:val="30"/>
              <w:shd w:val="clear" w:color="auto" w:fill="FFFFFF"/>
              <w:tabs>
                <w:tab w:val="clear" w:pos="360"/>
                <w:tab w:val="clear" w:pos="720"/>
                <w:tab w:val="decimal" w:pos="66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20" w:type="dxa"/>
            <w:shd w:val="clear" w:color="auto" w:fill="auto"/>
          </w:tcPr>
          <w:p w:rsidR="006A4115" w:rsidRPr="00F87FB1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77,032</w:t>
            </w:r>
          </w:p>
        </w:tc>
      </w:tr>
      <w:tr w:rsidR="006A4115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9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A4115" w:rsidRPr="00B4080E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4115" w:rsidRPr="00B4080E" w:rsidTr="006A4115">
        <w:trPr>
          <w:gridAfter w:val="2"/>
          <w:wAfter w:w="17" w:type="dxa"/>
        </w:trPr>
        <w:tc>
          <w:tcPr>
            <w:tcW w:w="3027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9" w:type="dxa"/>
          </w:tcPr>
          <w:p w:rsidR="006A4115" w:rsidRPr="00F87FB1" w:rsidRDefault="006A4115" w:rsidP="006A4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7F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A4115" w:rsidRPr="00B4080E" w:rsidRDefault="006A4115" w:rsidP="006A41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4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36" w:type="dxa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4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59" w:type="dxa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4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  <w:tc>
          <w:tcPr>
            <w:tcW w:w="265" w:type="dxa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4115" w:rsidRPr="006A4115" w:rsidRDefault="006A4115" w:rsidP="006A4115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A41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847,361</w:t>
            </w:r>
          </w:p>
        </w:tc>
      </w:tr>
    </w:tbl>
    <w:p w:rsidR="00B44BE9" w:rsidRPr="006A4115" w:rsidRDefault="00B44BE9" w:rsidP="002F561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A4115" w:rsidRDefault="006A4115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A4115" w:rsidRDefault="006A4115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A4115" w:rsidRDefault="006A4115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A4115" w:rsidRDefault="006A4115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6A4115" w:rsidRDefault="006A4115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AB0B04" w:rsidRPr="00E909F2" w:rsidRDefault="00AB0B04" w:rsidP="003C7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09F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การออกหุ้นสามัญ</w:t>
      </w:r>
    </w:p>
    <w:p w:rsidR="00773C6E" w:rsidRPr="006A4115" w:rsidRDefault="00773C6E" w:rsidP="00AB0B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0"/>
        <w:jc w:val="thaiDistribute"/>
        <w:rPr>
          <w:rFonts w:asciiTheme="majorBidi" w:hAnsiTheme="majorBidi" w:cstheme="majorBidi"/>
          <w:sz w:val="24"/>
          <w:szCs w:val="24"/>
        </w:rPr>
      </w:pPr>
    </w:p>
    <w:p w:rsidR="003912DE" w:rsidRPr="00E909F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 w:firstLine="52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ในการประชุมผู้ถือหุ้นของบริษัทเมื่อวันที่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25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ที่ประชุมมีมติอนุมัติในเรื่องดังต่อไปนี้</w:t>
      </w:r>
    </w:p>
    <w:p w:rsidR="003912DE" w:rsidRPr="00E909F2" w:rsidRDefault="003912DE" w:rsidP="003912D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                                </w:t>
      </w:r>
    </w:p>
    <w:p w:rsidR="003912DE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7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E909F2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ลดทุนจดทะเบียนจากเดิม </w:t>
      </w:r>
      <w:r w:rsidRPr="00E909F2">
        <w:rPr>
          <w:rFonts w:asciiTheme="majorBidi" w:hAnsiTheme="majorBidi" w:cstheme="majorBidi"/>
          <w:sz w:val="30"/>
          <w:szCs w:val="30"/>
        </w:rPr>
        <w:t xml:space="preserve">800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เป็น </w:t>
      </w:r>
      <w:r w:rsidRPr="00E909F2">
        <w:rPr>
          <w:rFonts w:asciiTheme="majorBidi" w:hAnsiTheme="majorBidi" w:cstheme="majorBidi"/>
          <w:sz w:val="30"/>
          <w:szCs w:val="30"/>
        </w:rPr>
        <w:t xml:space="preserve">770.33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โดยวิธีตัดหุ้นจดทะเบียนที่ยังมิได้นำออกจำหน่ายจำนวน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29.67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ล้านหุ้น คิดเป็นจำนวนเงินทั้งสิ้น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29.67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ล้านบาท บริษัทได้ดำเนินการจดทะเบียนลดทุนกับกระทรวงพาณิชย์แล้ว เมื่อวันที่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 xml:space="preserve">3 </w:t>
      </w:r>
      <w:r w:rsidRPr="00E909F2">
        <w:rPr>
          <w:rFonts w:asciiTheme="majorBidi" w:hAnsiTheme="majorBidi" w:cstheme="majorBidi"/>
          <w:spacing w:val="8"/>
          <w:sz w:val="30"/>
          <w:szCs w:val="30"/>
          <w:cs/>
        </w:rPr>
        <w:t xml:space="preserve">พฤษภาคม </w:t>
      </w:r>
      <w:r w:rsidRPr="00E909F2">
        <w:rPr>
          <w:rFonts w:asciiTheme="majorBidi" w:hAnsiTheme="majorBidi" w:cstheme="majorBidi"/>
          <w:spacing w:val="8"/>
          <w:sz w:val="30"/>
          <w:szCs w:val="30"/>
        </w:rPr>
        <w:t>2562</w:t>
      </w:r>
    </w:p>
    <w:p w:rsidR="00686007" w:rsidRPr="006A4115" w:rsidRDefault="00686007" w:rsidP="006860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Theme="majorBidi" w:hAnsiTheme="majorBidi" w:cstheme="majorBidi"/>
          <w:spacing w:val="8"/>
          <w:sz w:val="24"/>
          <w:szCs w:val="24"/>
        </w:rPr>
      </w:pPr>
    </w:p>
    <w:p w:rsidR="003912DE" w:rsidRPr="00686007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เพิ่มทุนจดทะเบียนจาก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770.33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880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โดยออกหุ้นสามัญใหม่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E909F2">
        <w:rPr>
          <w:rFonts w:asciiTheme="majorBidi" w:hAnsiTheme="majorBidi" w:cstheme="majorBidi"/>
          <w:sz w:val="30"/>
          <w:szCs w:val="30"/>
        </w:rPr>
        <w:t xml:space="preserve">109.67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E909F2">
        <w:rPr>
          <w:rFonts w:asciiTheme="majorBidi" w:hAnsiTheme="majorBidi" w:cstheme="majorBidi"/>
          <w:sz w:val="30"/>
          <w:szCs w:val="30"/>
        </w:rPr>
        <w:t xml:space="preserve">1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คิดเป็นจำนวนเงินทั้งสิ้น </w:t>
      </w:r>
      <w:r w:rsidRPr="00E909F2">
        <w:rPr>
          <w:rFonts w:asciiTheme="majorBidi" w:hAnsiTheme="majorBidi" w:cstheme="majorBidi"/>
          <w:sz w:val="30"/>
          <w:szCs w:val="30"/>
        </w:rPr>
        <w:t xml:space="preserve">109.67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ล้านบาท บริษัทได้ดำเนินการจดทะเบียนเพิ่มทุนกับกระทรวงพาณิชย์แล้วเมื่อวันที่ </w:t>
      </w:r>
      <w:r w:rsidRPr="00E909F2">
        <w:rPr>
          <w:rFonts w:asciiTheme="majorBidi" w:hAnsiTheme="majorBidi" w:cstheme="majorBidi"/>
          <w:sz w:val="30"/>
          <w:szCs w:val="30"/>
        </w:rPr>
        <w:t xml:space="preserve">8 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E909F2">
        <w:rPr>
          <w:rFonts w:asciiTheme="majorBidi" w:hAnsiTheme="majorBidi" w:cstheme="majorBidi"/>
          <w:sz w:val="30"/>
          <w:szCs w:val="30"/>
        </w:rPr>
        <w:t>2562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เพื่อจัดสรรหุ้นปันผลให้แก่ผู้ถือหุ้นเดิม และเพื่อใช้เป็นเงินทุนหมุนเวียนอื่นในการประกอบกิจการของบริษัท</w:t>
      </w:r>
    </w:p>
    <w:p w:rsidR="00686007" w:rsidRPr="006A4115" w:rsidRDefault="00686007" w:rsidP="006860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30" w:right="-45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:rsidR="003912DE" w:rsidRPr="00E909F2" w:rsidRDefault="003912DE" w:rsidP="003912DE">
      <w:pPr>
        <w:widowControl w:val="0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จัดสรรกำไรสำหรับปี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เป็นเงินปันผล ดังนี้</w:t>
      </w:r>
    </w:p>
    <w:p w:rsidR="003912DE" w:rsidRPr="00E909F2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จ่ายเป็นเงินสดในอัตราหุ้นละ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เป็นจำนวนเงินทั้งสิ้น </w:t>
      </w:r>
      <w:r w:rsidRPr="00E909F2">
        <w:rPr>
          <w:rFonts w:asciiTheme="majorBidi" w:hAnsiTheme="majorBidi" w:cstheme="majorBidi"/>
          <w:spacing w:val="-4"/>
          <w:sz w:val="30"/>
          <w:szCs w:val="30"/>
        </w:rPr>
        <w:t xml:space="preserve">261.91 </w:t>
      </w:r>
      <w:r w:rsidRPr="00E909F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:rsidR="003912DE" w:rsidRDefault="003912DE" w:rsidP="003912DE">
      <w:pPr>
        <w:widowControl w:val="0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909F2">
        <w:rPr>
          <w:rFonts w:asciiTheme="majorBidi" w:hAnsiTheme="majorBidi" w:cstheme="majorBidi"/>
          <w:sz w:val="30"/>
          <w:szCs w:val="30"/>
          <w:cs/>
        </w:rPr>
        <w:t xml:space="preserve">จ่ายเป็นหุ้นสามัญในอัตรา </w:t>
      </w:r>
      <w:r w:rsidRPr="00E909F2">
        <w:rPr>
          <w:rFonts w:asciiTheme="majorBidi" w:hAnsiTheme="majorBidi" w:cstheme="majorBidi"/>
          <w:sz w:val="30"/>
          <w:szCs w:val="30"/>
        </w:rPr>
        <w:t>10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หุ้นเดิมต่อ </w:t>
      </w:r>
      <w:r w:rsidRPr="00E909F2">
        <w:rPr>
          <w:rFonts w:asciiTheme="majorBidi" w:hAnsiTheme="majorBidi" w:cstheme="majorBidi"/>
          <w:sz w:val="30"/>
          <w:szCs w:val="30"/>
        </w:rPr>
        <w:t>1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หุ้นปันผล มูลค่าที่ตราไว้หุ้นละ </w:t>
      </w:r>
      <w:r w:rsidRPr="00E909F2">
        <w:rPr>
          <w:rFonts w:asciiTheme="majorBidi" w:hAnsiTheme="majorBidi" w:cstheme="majorBidi"/>
          <w:sz w:val="30"/>
          <w:szCs w:val="30"/>
        </w:rPr>
        <w:t>1</w:t>
      </w:r>
      <w:r w:rsidRPr="00E909F2">
        <w:rPr>
          <w:rFonts w:asciiTheme="majorBidi" w:hAnsiTheme="majorBidi" w:cstheme="majorBidi"/>
          <w:sz w:val="30"/>
          <w:szCs w:val="30"/>
          <w:cs/>
        </w:rPr>
        <w:t xml:space="preserve"> บาท หากจำนวนหุ้นของผู้ถือหุ้นหารไม่ลงตัว เศษของจำนวนหุ้นจะจ่ายเป็นเงินสดในอัตราหุ้นละ </w:t>
      </w:r>
      <w:r w:rsidRPr="00E909F2">
        <w:rPr>
          <w:rFonts w:asciiTheme="majorBidi" w:hAnsiTheme="majorBidi" w:cstheme="majorBidi"/>
          <w:sz w:val="30"/>
          <w:szCs w:val="30"/>
        </w:rPr>
        <w:t xml:space="preserve">0.10 </w:t>
      </w:r>
      <w:r w:rsidRPr="00E909F2">
        <w:rPr>
          <w:rFonts w:asciiTheme="majorBidi" w:hAnsiTheme="majorBidi" w:cstheme="majorBidi"/>
          <w:sz w:val="30"/>
          <w:szCs w:val="30"/>
          <w:cs/>
        </w:rPr>
        <w:t>บาท</w:t>
      </w:r>
    </w:p>
    <w:p w:rsidR="00CE4240" w:rsidRPr="006A4115" w:rsidRDefault="00CE4240" w:rsidP="00CE424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AC591F" w:rsidRPr="00686007" w:rsidRDefault="00C674EF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8600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68600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:rsidR="00AC591F" w:rsidRPr="006A4115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AC591F" w:rsidRPr="00A83A64" w:rsidRDefault="00AC591F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กลุ่มบริษัทมีส่วนงานที่รายงาน ดังรายละเอียดข้างล่าง ซึ่งเป็นหน่วยงานธุรกิจที่สำคัญของกลุ่มบริษ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ัท หน่วยงานธุรกิจที่สำคัญนี้ขาย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  <w:r w:rsidR="00452D47" w:rsidRPr="00A83A64">
        <w:rPr>
          <w:rFonts w:asciiTheme="majorBidi" w:hAnsiTheme="majorBidi" w:cstheme="majorBidi"/>
          <w:sz w:val="30"/>
          <w:szCs w:val="30"/>
        </w:rPr>
        <w:t xml:space="preserve"> </w:t>
      </w:r>
    </w:p>
    <w:p w:rsidR="00452D47" w:rsidRPr="006A4115" w:rsidRDefault="00452D47" w:rsidP="00AC5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1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ขายอุปกรณ์คอมพิวเตอร์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1A1E" w:rsidRPr="00A83A64">
        <w:rPr>
          <w:rFonts w:asciiTheme="majorBidi" w:hAnsiTheme="majorBidi" w:cstheme="majorBidi"/>
          <w:sz w:val="30"/>
          <w:szCs w:val="30"/>
          <w:cs/>
        </w:rPr>
        <w:t>อุปกรณ์สื่อสาร</w:t>
      </w:r>
      <w:r w:rsidR="00224870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224870" w:rsidRPr="00A83A64">
        <w:rPr>
          <w:rFonts w:asciiTheme="majorBidi" w:hAnsiTheme="majorBidi" w:cstheme="majorBidi"/>
          <w:sz w:val="30"/>
          <w:szCs w:val="30"/>
          <w:cs/>
        </w:rPr>
        <w:t>และให้บริการ</w:t>
      </w:r>
    </w:p>
    <w:p w:rsidR="00AC591F" w:rsidRPr="00A83A64" w:rsidRDefault="00AC591F" w:rsidP="00082EA9">
      <w:pPr>
        <w:pStyle w:val="ListParagraph"/>
        <w:numPr>
          <w:ilvl w:val="0"/>
          <w:numId w:val="3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A83A64">
        <w:rPr>
          <w:rFonts w:asciiTheme="majorBidi" w:hAnsiTheme="majorBidi" w:cstheme="majorBidi"/>
          <w:sz w:val="30"/>
          <w:szCs w:val="30"/>
        </w:rPr>
        <w:t>2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3A64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การให้บริการและอบรมเกี่ยวกับคอมพิวเตอร์</w:t>
      </w:r>
    </w:p>
    <w:p w:rsidR="00452D47" w:rsidRPr="006A4115" w:rsidRDefault="00452D47" w:rsidP="00452D47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:rsidR="00F1501D" w:rsidRPr="00A83A64" w:rsidRDefault="00AC591F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1501D" w:rsidRPr="00A83A64" w:rsidRDefault="00F1501D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F1501D" w:rsidRPr="00A83A64" w:rsidSect="00F230C8"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:rsidR="001B32A1" w:rsidRDefault="001B32A1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60B9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237423" w:rsidRDefault="00237423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1B32A1" w:rsidRPr="00625DE9" w:rsidTr="002C5FCE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B32A1" w:rsidRPr="00625DE9" w:rsidTr="002C5FCE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1B32A1" w:rsidRPr="00625DE9" w:rsidTr="002C5FCE">
        <w:trPr>
          <w:trHeight w:val="420"/>
          <w:tblHeader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1B32A1" w:rsidRPr="00625DE9" w:rsidTr="002C5FCE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32A1" w:rsidRPr="00625DE9" w:rsidTr="002C5FCE">
        <w:trPr>
          <w:cantSplit/>
          <w:trHeight w:val="362"/>
        </w:trPr>
        <w:tc>
          <w:tcPr>
            <w:tcW w:w="4032" w:type="dxa"/>
            <w:tcBorders>
              <w:lef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350" w:type="dxa"/>
            <w:gridSpan w:val="11"/>
            <w:shd w:val="clear" w:color="auto" w:fill="auto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9,552,917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7,330,638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9,553,781</w:t>
            </w:r>
          </w:p>
        </w:tc>
      </w:tr>
      <w:tr w:rsidR="001B32A1" w:rsidRPr="00625DE9" w:rsidTr="002C5FCE">
        <w:trPr>
          <w:cantSplit/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42,893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32,469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46,767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35,127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7,373,512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9,585,386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7,377,405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9,588,908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ตัดรายการรายได้ระหว่างส่วนงาน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(42,893)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(32,469)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(3,874)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(2,658)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(46,767)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(35,127)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9,552,917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9,553,781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9,552,917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7,330,638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9,553,781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9,553,781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3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7,303,111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9,532,876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6C1CFF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7,303,111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9,532,876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27,508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27,527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20,905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9,553,781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DD4C3D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4C3D"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DD4C3D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D6087C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087C">
              <w:rPr>
                <w:rFonts w:ascii="Angsana New" w:hAnsi="Angsana New"/>
                <w:color w:val="000000"/>
                <w:sz w:val="30"/>
                <w:szCs w:val="30"/>
              </w:rPr>
              <w:t>9,552,917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BD7695" w:rsidRDefault="00E909F2" w:rsidP="0068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607949" w:rsidP="00607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D4C3D">
              <w:rPr>
                <w:rFonts w:ascii="Angsana New" w:hAnsi="Angsana New"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9,553,661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BD7695" w:rsidRDefault="00E909F2" w:rsidP="00E9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607949" w:rsidP="00607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7695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9,552,917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E909F2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909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7,330,638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9,553,781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(ขาดทุน)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</w:t>
            </w: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35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875FE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875FE">
              <w:rPr>
                <w:rFonts w:ascii="Angsana New" w:hAnsi="Angsana New"/>
                <w:color w:val="00000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1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228,671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(2,696)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B16CD4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875FE">
              <w:rPr>
                <w:rFonts w:ascii="Angsana New" w:hAnsi="Angsana New"/>
                <w:color w:val="000000"/>
                <w:sz w:val="30"/>
                <w:szCs w:val="30"/>
              </w:rPr>
              <w:t>902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B16CD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,723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7FB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7FB1" w:rsidRPr="00625DE9" w:rsidRDefault="00F87FB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สินทรัพย์ส่วนงาน ณ วันที่ </w:t>
            </w:r>
          </w:p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798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798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</w:t>
            </w:r>
            <w:r w:rsidR="00147DE5">
              <w:rPr>
                <w:rFonts w:ascii="Angsana New" w:hAnsi="Angsana New"/>
                <w:color w:val="000000"/>
                <w:sz w:val="30"/>
                <w:szCs w:val="30"/>
              </w:rPr>
              <w:t>798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47DE5">
              <w:rPr>
                <w:rFonts w:ascii="Angsana New" w:hAnsi="Angsana New"/>
                <w:color w:val="000000"/>
                <w:sz w:val="30"/>
                <w:szCs w:val="30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8,938,471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7,7</w:t>
            </w:r>
            <w:r w:rsidR="00147DE5"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147DE5">
              <w:rPr>
                <w:rFonts w:ascii="Angsana New" w:hAnsi="Angsana New"/>
                <w:color w:val="000000"/>
                <w:sz w:val="30"/>
                <w:szCs w:val="30"/>
              </w:rPr>
              <w:t>687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0A798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8,940,152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BD5733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  <w:r w:rsidR="005875F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875FE">
              <w:rPr>
                <w:rFonts w:ascii="Angsana New" w:hAnsi="Angsana New"/>
                <w:color w:val="000000"/>
                <w:sz w:val="30"/>
                <w:szCs w:val="30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2,401,701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</w:t>
            </w:r>
            <w:r w:rsidR="00BD57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60794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5875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5875F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BD5733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D57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11,341,853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หนี้สินส่วนงาน ณ วันที่</w:t>
            </w:r>
          </w:p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25D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25DE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6,084,021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7,875,633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6,084,021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7,875,633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BD5733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210</w:t>
            </w:r>
            <w:r w:rsidR="001B32A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  <w:r w:rsidR="004069B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253,539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6,29</w:t>
            </w:r>
            <w:r w:rsidR="00BD57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D573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</w:t>
            </w:r>
            <w:r w:rsidR="004069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8,129,172</w:t>
            </w:r>
          </w:p>
        </w:tc>
      </w:tr>
    </w:tbl>
    <w:p w:rsidR="001B32A1" w:rsidRDefault="001B32A1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B32A1" w:rsidRDefault="001B32A1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86007" w:rsidRDefault="00686007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F87FB1" w:rsidRDefault="00F87FB1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86007" w:rsidRDefault="00686007" w:rsidP="001B3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38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032"/>
        <w:gridCol w:w="1350"/>
        <w:gridCol w:w="270"/>
        <w:gridCol w:w="153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ขายอุปกรณ์คอมพิวเตอร์</w:t>
            </w:r>
          </w:p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อุปกรณ์สื่อสาร และให้บริการ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การให้บริการและ</w:t>
            </w: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br/>
              <w:t>อบรมเกี่ยวกับคอมพิวเตอร์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</w:tcBorders>
            <w:noWrap/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625DE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625DE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</w:tr>
      <w:tr w:rsidR="001B32A1" w:rsidRPr="00625DE9" w:rsidTr="002C5FCE">
        <w:trPr>
          <w:trHeight w:val="362"/>
          <w:tblHeader/>
        </w:trPr>
        <w:tc>
          <w:tcPr>
            <w:tcW w:w="4032" w:type="dxa"/>
            <w:tcBorders>
              <w:lef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50" w:type="dxa"/>
            <w:gridSpan w:val="11"/>
            <w:shd w:val="clear" w:color="auto" w:fill="auto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25DE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9,552,322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9,552,322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9,552,322</w:t>
            </w:r>
          </w:p>
        </w:tc>
      </w:tr>
      <w:tr w:rsidR="001B32A1" w:rsidRPr="00625DE9" w:rsidTr="002C5FCE">
        <w:trPr>
          <w:trHeight w:val="36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7" w:hanging="14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สินค้า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เทคโนโลยีคอมพิวเตอร์ ระบบสารสนเทศ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625DE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และอุปกรณ์สื่อสารต่างๆ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7,297,845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9,532,281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BA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7,297,845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9,532,281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625DE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งานบริการ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27,508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20,041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BA5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27,508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20,041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25DE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  <w:r w:rsidRPr="00625DE9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9,552,322</w:t>
            </w:r>
          </w:p>
        </w:tc>
      </w:tr>
      <w:tr w:rsidR="001B32A1" w:rsidRPr="00625DE9" w:rsidTr="002C5FCE">
        <w:trPr>
          <w:trHeight w:val="41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9,552,322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9,552,322</w:t>
            </w:r>
          </w:p>
        </w:tc>
      </w:tr>
      <w:tr w:rsidR="001B32A1" w:rsidRPr="00625DE9" w:rsidTr="002C5FCE">
        <w:trPr>
          <w:trHeight w:val="42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1B32A1" w:rsidRPr="00625DE9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5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7,325,353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B32A1" w:rsidRPr="005202B4" w:rsidRDefault="001B32A1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02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9,552,322</w:t>
            </w:r>
          </w:p>
        </w:tc>
      </w:tr>
    </w:tbl>
    <w:p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:rsidR="001B32A1" w:rsidRDefault="001B32A1" w:rsidP="001B32A1">
      <w:pPr>
        <w:spacing w:line="240" w:lineRule="auto"/>
        <w:rPr>
          <w:rFonts w:ascii="Angsana New" w:hAnsi="Angsana New"/>
          <w:sz w:val="2"/>
          <w:szCs w:val="2"/>
        </w:rPr>
      </w:pPr>
    </w:p>
    <w:p w:rsidR="00583CA6" w:rsidRPr="00A83A64" w:rsidRDefault="00583CA6" w:rsidP="00251EA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3CA6" w:rsidRPr="00A83A64" w:rsidSect="00F230C8">
          <w:head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0045D5" w:rsidRPr="00F07667" w:rsidRDefault="000045D5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0766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กำไรต่อหุ้น</w:t>
      </w:r>
      <w:r w:rsidR="007B1928" w:rsidRPr="00F0766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ขั้นพื้นฐาน</w:t>
      </w:r>
    </w:p>
    <w:p w:rsidR="000045D5" w:rsidRPr="00A83A64" w:rsidRDefault="000045D5" w:rsidP="000045D5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:rsidR="000045D5" w:rsidRPr="00A83A64" w:rsidRDefault="000045D5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กำไรต่อหุ้นขั้นพื้นฐานสำหรับแต่ละ</w:t>
      </w:r>
      <w:r w:rsidR="000663C1" w:rsidRPr="00A83A64">
        <w:rPr>
          <w:rFonts w:asciiTheme="majorBidi" w:hAnsiTheme="majorBidi" w:cstheme="majorBidi"/>
          <w:sz w:val="30"/>
          <w:szCs w:val="30"/>
          <w:cs/>
        </w:rPr>
        <w:t>งวด</w:t>
      </w:r>
      <w:r w:rsidR="004B37AC" w:rsidRPr="00A83A64">
        <w:rPr>
          <w:rFonts w:asciiTheme="majorBidi" w:hAnsiTheme="majorBidi" w:cstheme="majorBidi"/>
          <w:sz w:val="30"/>
          <w:szCs w:val="30"/>
          <w:cs/>
        </w:rPr>
        <w:t>สาม</w:t>
      </w:r>
      <w:r w:rsidR="00615CBC" w:rsidRPr="00A83A6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15CBC" w:rsidRPr="00A83A64">
        <w:rPr>
          <w:rFonts w:asciiTheme="majorBidi" w:hAnsiTheme="majorBidi" w:cstheme="majorBidi"/>
          <w:sz w:val="30"/>
          <w:szCs w:val="30"/>
        </w:rPr>
        <w:t>3</w:t>
      </w:r>
      <w:r w:rsidR="004B37AC" w:rsidRPr="00A83A64">
        <w:rPr>
          <w:rFonts w:asciiTheme="majorBidi" w:hAnsiTheme="majorBidi" w:cstheme="majorBidi"/>
          <w:sz w:val="30"/>
          <w:szCs w:val="30"/>
        </w:rPr>
        <w:t>1</w:t>
      </w:r>
      <w:r w:rsidR="00615CBC"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B37AC" w:rsidRPr="00A83A6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="004B37AC" w:rsidRPr="00A83A64">
        <w:rPr>
          <w:rFonts w:asciiTheme="majorBidi" w:hAnsiTheme="majorBidi" w:cstheme="majorBidi"/>
          <w:sz w:val="30"/>
          <w:szCs w:val="30"/>
        </w:rPr>
        <w:t>2563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B37AC" w:rsidRPr="00A83A64">
        <w:rPr>
          <w:rFonts w:asciiTheme="majorBidi" w:hAnsiTheme="majorBidi" w:cstheme="majorBidi"/>
          <w:sz w:val="30"/>
          <w:szCs w:val="30"/>
        </w:rPr>
        <w:t>2562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>คำนวณจากกำไรสำหรับ</w:t>
      </w:r>
      <w:r w:rsidR="00BF7C30" w:rsidRPr="00A83A64">
        <w:rPr>
          <w:rFonts w:asciiTheme="majorBidi" w:hAnsiTheme="majorBidi" w:cstheme="majorBidi"/>
          <w:sz w:val="30"/>
          <w:szCs w:val="30"/>
          <w:cs/>
        </w:rPr>
        <w:t>งวด</w:t>
      </w:r>
      <w:r w:rsidRPr="00A83A64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F7C30" w:rsidRPr="00A83A64">
        <w:rPr>
          <w:rFonts w:asciiTheme="majorBidi" w:hAnsiTheme="majorBidi" w:cstheme="majorBidi"/>
          <w:sz w:val="30"/>
          <w:szCs w:val="30"/>
          <w:cs/>
        </w:rPr>
        <w:t>งวด</w:t>
      </w:r>
      <w:r w:rsidRPr="00A83A64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p w:rsidR="00436B3D" w:rsidRPr="00A83A64" w:rsidRDefault="00436B3D" w:rsidP="000045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6" w:type="dxa"/>
        <w:tblInd w:w="450" w:type="dxa"/>
        <w:tblLook w:val="04A0" w:firstRow="1" w:lastRow="0" w:firstColumn="1" w:lastColumn="0" w:noHBand="0" w:noVBand="1"/>
      </w:tblPr>
      <w:tblGrid>
        <w:gridCol w:w="4905"/>
        <w:gridCol w:w="900"/>
        <w:gridCol w:w="271"/>
        <w:gridCol w:w="900"/>
        <w:gridCol w:w="266"/>
        <w:gridCol w:w="904"/>
        <w:gridCol w:w="266"/>
        <w:gridCol w:w="904"/>
      </w:tblGrid>
      <w:tr w:rsidR="00436B3D" w:rsidRPr="00A83A64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A83A64" w:rsidRDefault="00436B3D" w:rsidP="000A2E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A83A64" w:rsidRDefault="00436B3D" w:rsidP="000A2E00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B3D" w:rsidRPr="00A83A64" w:rsidRDefault="00436B3D" w:rsidP="000A2E00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36B3D" w:rsidRPr="00A83A64" w:rsidRDefault="00436B3D" w:rsidP="000A2E00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7AC" w:rsidRPr="00A83A64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7AC" w:rsidRPr="00593794" w:rsidRDefault="004B37AC" w:rsidP="004B37A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37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5937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937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B37AC" w:rsidRPr="00A83A64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B37AC" w:rsidRPr="00A83A64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ind w:left="180" w:right="-55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  <w:p w:rsidR="004B37AC" w:rsidRPr="00A83A64" w:rsidRDefault="004B37AC" w:rsidP="004B37AC">
            <w:pPr>
              <w:spacing w:line="240" w:lineRule="auto"/>
              <w:ind w:left="180" w:right="-55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5875FE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4B6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184,136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</w:t>
            </w:r>
            <w:r w:rsidR="00587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179,080</w:t>
            </w:r>
          </w:p>
        </w:tc>
      </w:tr>
      <w:tr w:rsidR="004B37AC" w:rsidRPr="00A83A64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ind w:left="180" w:right="-55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37AC" w:rsidRPr="00A83A64" w:rsidTr="000A2E00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E1A00" w:rsidRPr="00CE1A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1A00" w:rsidRPr="00CE1A0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ขั้นพื้นฐาน)</w:t>
            </w:r>
            <w:r w:rsidR="00CE1A00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234F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34F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B37AC" w:rsidRPr="00234FC5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234FC5" w:rsidRDefault="004B37AC" w:rsidP="004B37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</w:tcPr>
          <w:p w:rsidR="004B37AC" w:rsidRPr="00234FC5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770,329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234FC5" w:rsidRDefault="004B37AC" w:rsidP="004B37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B37AC" w:rsidRPr="00234FC5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847,361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234FC5" w:rsidRDefault="004B37AC" w:rsidP="004B37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left w:val="nil"/>
              <w:right w:val="nil"/>
            </w:tcBorders>
            <w:shd w:val="clear" w:color="auto" w:fill="auto"/>
            <w:noWrap/>
          </w:tcPr>
          <w:p w:rsidR="004B37AC" w:rsidRPr="00234FC5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770,329</w:t>
            </w:r>
          </w:p>
        </w:tc>
      </w:tr>
      <w:tr w:rsidR="004B37AC" w:rsidRPr="00A83A64" w:rsidTr="000A2E00">
        <w:trPr>
          <w:trHeight w:val="300"/>
        </w:trPr>
        <w:tc>
          <w:tcPr>
            <w:tcW w:w="49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7AC" w:rsidRPr="00A83A64" w:rsidTr="000A2E00">
        <w:trPr>
          <w:trHeight w:val="300"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B37AC" w:rsidRPr="00A83A64" w:rsidRDefault="004B37AC" w:rsidP="004B37A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83A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5875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4B37AC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B37AC" w:rsidRPr="00A83A64" w:rsidRDefault="00234FC5" w:rsidP="004B3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4F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0.23</w:t>
            </w:r>
          </w:p>
        </w:tc>
      </w:tr>
    </w:tbl>
    <w:p w:rsidR="00F07667" w:rsidRDefault="00F07667" w:rsidP="000045D5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:rsidR="00B245AD" w:rsidRPr="00497F3D" w:rsidRDefault="00B245AD" w:rsidP="00C11F0D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97F3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6A60C8" w:rsidRPr="00A83A64" w:rsidRDefault="006A60C8" w:rsidP="00C4483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:rsidR="00A837DE" w:rsidRPr="00A83A64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A837DE" w:rsidRPr="00A83A64" w:rsidRDefault="00A837DE" w:rsidP="00A837D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FD32DB" w:rsidRPr="00A83A64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83A64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624BB" w:rsidRPr="00A83A64" w:rsidRDefault="001624BB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1624BB" w:rsidRPr="00A83A64" w:rsidSect="00C65AD3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91"/>
        <w:gridCol w:w="236"/>
        <w:gridCol w:w="1293"/>
        <w:gridCol w:w="236"/>
        <w:gridCol w:w="1171"/>
        <w:gridCol w:w="236"/>
        <w:gridCol w:w="1147"/>
        <w:gridCol w:w="236"/>
        <w:gridCol w:w="1117"/>
        <w:gridCol w:w="236"/>
        <w:gridCol w:w="1204"/>
        <w:gridCol w:w="236"/>
        <w:gridCol w:w="1115"/>
        <w:gridCol w:w="236"/>
        <w:gridCol w:w="1204"/>
      </w:tblGrid>
      <w:tr w:rsidR="00FE3224" w:rsidRPr="00FE3224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:rsidR="00FE3224" w:rsidRPr="00481C53" w:rsidRDefault="00FE3224" w:rsidP="00C56E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67" w:type="dxa"/>
            <w:gridSpan w:val="13"/>
            <w:vAlign w:val="bottom"/>
          </w:tcPr>
          <w:p w:rsidR="00FE3224" w:rsidRPr="00481C53" w:rsidRDefault="00FE3224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C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491141" w:rsidRPr="00481C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854BB" w:rsidRPr="00FE3224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:rsidR="00F854BB" w:rsidRPr="00481C53" w:rsidRDefault="00F854BB" w:rsidP="00C56E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:rsidR="00F854BB" w:rsidRPr="00481C53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854BB" w:rsidRPr="00481C53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3" w:type="dxa"/>
            <w:gridSpan w:val="5"/>
            <w:vAlign w:val="bottom"/>
          </w:tcPr>
          <w:p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48" w:type="dxa"/>
            <w:gridSpan w:val="7"/>
            <w:vAlign w:val="bottom"/>
          </w:tcPr>
          <w:p w:rsidR="00F854BB" w:rsidRPr="00593794" w:rsidRDefault="00F854BB" w:rsidP="00C56ED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E3224" w:rsidRPr="00FE3224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:rsidR="00FE3224" w:rsidRPr="00481C53" w:rsidRDefault="00FE3224" w:rsidP="00FE322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1" w:type="dxa"/>
            <w:vAlign w:val="bottom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3" w:type="dxa"/>
            <w:vAlign w:val="bottom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3224" w:rsidRPr="00145A32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7" w:type="dxa"/>
            <w:vAlign w:val="bottom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:rsidR="00FE3224" w:rsidRPr="00145A32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5" w:type="dxa"/>
            <w:vAlign w:val="bottom"/>
          </w:tcPr>
          <w:p w:rsidR="00FE3224" w:rsidRPr="00145A32" w:rsidRDefault="00FE3224" w:rsidP="00FE322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3224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FE3224" w:rsidRPr="00481C53" w:rsidRDefault="00FE3224" w:rsidP="00FE32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7" w:type="dxa"/>
            <w:gridSpan w:val="13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374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E3224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FE3224" w:rsidRPr="00481C53" w:rsidRDefault="00FE3224" w:rsidP="00FE322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1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FE3224" w:rsidRPr="00145A32" w:rsidRDefault="00FE3224" w:rsidP="00FE32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4240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CE4240" w:rsidRPr="008B56AD" w:rsidRDefault="00CE4240" w:rsidP="00CE424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CE4240" w:rsidRPr="00145A32" w:rsidRDefault="00CE4240" w:rsidP="00CE424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CE4240" w:rsidRPr="00145A32" w:rsidRDefault="00CE4240" w:rsidP="00CE424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CE4240" w:rsidRPr="00145A32" w:rsidRDefault="00237423" w:rsidP="00CE4240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:rsidR="00CE4240" w:rsidRPr="00145A32" w:rsidRDefault="00CE4240" w:rsidP="00CE42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CE4240" w:rsidRPr="00F854BB" w:rsidRDefault="00237423" w:rsidP="00CE4240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237423" w:rsidRPr="008B56AD" w:rsidRDefault="00237423" w:rsidP="002374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</w:tcPr>
          <w:p w:rsidR="00237423" w:rsidRDefault="00237423" w:rsidP="002374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</w:t>
            </w:r>
            <w:r w:rsidR="00240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0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37423" w:rsidRPr="00145A32" w:rsidRDefault="00237423" w:rsidP="0023742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</w:t>
            </w:r>
            <w:r w:rsidR="00240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0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237423" w:rsidRPr="00145A32" w:rsidRDefault="00240848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4,849,224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37423" w:rsidRPr="00F854BB" w:rsidRDefault="00240848" w:rsidP="0023742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4,849,224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237423" w:rsidRPr="00481C53" w:rsidRDefault="00237423" w:rsidP="0023742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1C5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1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215,568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37423" w:rsidRPr="00145A32" w:rsidRDefault="00237423" w:rsidP="0023742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215,568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215,568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37423" w:rsidRPr="00F854BB" w:rsidRDefault="00237423" w:rsidP="0023742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F854BB">
              <w:rPr>
                <w:rFonts w:ascii="Angsana New" w:hAnsi="Angsana New"/>
                <w:sz w:val="30"/>
                <w:szCs w:val="30"/>
              </w:rPr>
              <w:t>215,568</w:t>
            </w:r>
          </w:p>
        </w:tc>
      </w:tr>
      <w:tr w:rsidR="00F65711" w:rsidRPr="00FE3224" w:rsidTr="00031A4F">
        <w:trPr>
          <w:trHeight w:val="261"/>
        </w:trPr>
        <w:tc>
          <w:tcPr>
            <w:tcW w:w="3330" w:type="dxa"/>
            <w:shd w:val="clear" w:color="auto" w:fill="auto"/>
          </w:tcPr>
          <w:p w:rsidR="00F65711" w:rsidRPr="00145A32" w:rsidRDefault="005E1553" w:rsidP="00F6571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1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  <w:tc>
          <w:tcPr>
            <w:tcW w:w="236" w:type="dxa"/>
            <w:shd w:val="clear" w:color="auto" w:fill="auto"/>
          </w:tcPr>
          <w:p w:rsidR="00F65711" w:rsidRPr="00145A32" w:rsidRDefault="00F65711" w:rsidP="00F6571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</w:tr>
      <w:tr w:rsidR="00D54068" w:rsidRPr="00FE3224" w:rsidTr="00031A4F">
        <w:trPr>
          <w:trHeight w:val="261"/>
        </w:trPr>
        <w:tc>
          <w:tcPr>
            <w:tcW w:w="3330" w:type="dxa"/>
            <w:shd w:val="clear" w:color="auto" w:fill="auto"/>
          </w:tcPr>
          <w:p w:rsidR="00D54068" w:rsidRDefault="00D54068" w:rsidP="00F6571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4068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91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54068" w:rsidRPr="00145A32" w:rsidRDefault="00D54068" w:rsidP="00F6571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F6571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D54068" w:rsidRPr="00145A32" w:rsidRDefault="00D54068" w:rsidP="00F6571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068" w:rsidRPr="00FE3224" w:rsidTr="00031A4F">
        <w:trPr>
          <w:trHeight w:val="261"/>
        </w:trPr>
        <w:tc>
          <w:tcPr>
            <w:tcW w:w="3330" w:type="dxa"/>
            <w:shd w:val="clear" w:color="auto" w:fill="auto"/>
          </w:tcPr>
          <w:p w:rsidR="00D54068" w:rsidRDefault="00D54068" w:rsidP="00D540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54068">
              <w:rPr>
                <w:rFonts w:asciiTheme="majorBidi" w:hAnsi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991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D54068" w:rsidRPr="001569CB" w:rsidRDefault="00791390" w:rsidP="00D5406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</w:tcPr>
          <w:p w:rsidR="00D54068" w:rsidRPr="001569CB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54068" w:rsidRPr="001569CB" w:rsidRDefault="00D54068" w:rsidP="00D540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54068" w:rsidRPr="001569CB" w:rsidRDefault="00D54068" w:rsidP="00D540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D54068" w:rsidRPr="001569CB" w:rsidRDefault="00791390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</w:tcPr>
          <w:p w:rsidR="00D54068" w:rsidRPr="001569CB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D54068" w:rsidRPr="001569CB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569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1569CB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54068" w:rsidRPr="001569CB" w:rsidRDefault="00791390" w:rsidP="00D540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</w:tcPr>
          <w:p w:rsidR="00D54068" w:rsidRPr="001569CB" w:rsidRDefault="00D54068" w:rsidP="00D540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D54068" w:rsidRPr="001569CB" w:rsidRDefault="00D54068" w:rsidP="00D5406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569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1569CB" w:rsidRDefault="00D54068" w:rsidP="00D5406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D54068" w:rsidRPr="001569CB" w:rsidRDefault="00791390" w:rsidP="00D5406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D54068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D54068" w:rsidRPr="00481C53" w:rsidRDefault="00D54068" w:rsidP="00D540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1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54068" w:rsidRPr="00145A32" w:rsidRDefault="00D54068" w:rsidP="00D540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D54068" w:rsidRPr="00145A32" w:rsidRDefault="00D54068" w:rsidP="00D5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068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D54068" w:rsidRPr="00481C53" w:rsidRDefault="00D54068" w:rsidP="00D540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1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:rsidR="00D54068" w:rsidRPr="00FE3224" w:rsidRDefault="00D54068" w:rsidP="00D540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D54068" w:rsidRPr="00FE3224" w:rsidRDefault="00D54068" w:rsidP="00D540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5" w:type="dxa"/>
          </w:tcPr>
          <w:p w:rsidR="00D54068" w:rsidRPr="00FE3224" w:rsidRDefault="00D54068" w:rsidP="00D5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:rsidR="00D54068" w:rsidRPr="00FE3224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54068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D54068" w:rsidRPr="00237423" w:rsidRDefault="00D54068" w:rsidP="00D540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1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3,344,580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54068" w:rsidRPr="00237423" w:rsidRDefault="00D54068" w:rsidP="00D540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3,344,580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237423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,580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237423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,580</w:t>
            </w:r>
          </w:p>
        </w:tc>
      </w:tr>
      <w:tr w:rsidR="00D54068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D54068" w:rsidRPr="00237423" w:rsidRDefault="00D54068" w:rsidP="00D540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2,495,159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54068" w:rsidRPr="00237423" w:rsidRDefault="00D54068" w:rsidP="00D540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2,495,159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2,495,159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2,495,159</w:t>
            </w:r>
          </w:p>
        </w:tc>
      </w:tr>
      <w:tr w:rsidR="00D54068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D54068" w:rsidRPr="00237423" w:rsidRDefault="00D54068" w:rsidP="00D540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1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3" w:type="dxa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108,140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1" w:type="dxa"/>
            <w:shd w:val="clear" w:color="auto" w:fill="auto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54068" w:rsidRPr="00237423" w:rsidRDefault="00D54068" w:rsidP="00D540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108,140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7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108,140</w:t>
            </w:r>
          </w:p>
        </w:tc>
        <w:tc>
          <w:tcPr>
            <w:tcW w:w="236" w:type="dxa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D54068" w:rsidRPr="00237423" w:rsidRDefault="00D54068" w:rsidP="00D54068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108,140</w:t>
            </w:r>
          </w:p>
        </w:tc>
      </w:tr>
    </w:tbl>
    <w:p w:rsidR="00237423" w:rsidRDefault="00237423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2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990"/>
        <w:gridCol w:w="236"/>
        <w:gridCol w:w="1292"/>
        <w:gridCol w:w="236"/>
        <w:gridCol w:w="1170"/>
        <w:gridCol w:w="236"/>
        <w:gridCol w:w="1150"/>
        <w:gridCol w:w="236"/>
        <w:gridCol w:w="1114"/>
        <w:gridCol w:w="236"/>
        <w:gridCol w:w="1204"/>
        <w:gridCol w:w="236"/>
        <w:gridCol w:w="1114"/>
        <w:gridCol w:w="236"/>
        <w:gridCol w:w="1204"/>
      </w:tblGrid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:rsidR="00237423" w:rsidRPr="00481C53" w:rsidRDefault="00237423" w:rsidP="003D66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64" w:type="dxa"/>
            <w:gridSpan w:val="13"/>
            <w:vAlign w:val="bottom"/>
          </w:tcPr>
          <w:p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B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:rsidR="00237423" w:rsidRPr="00481C53" w:rsidRDefault="00237423" w:rsidP="003D66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37423" w:rsidRPr="00481C53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gridSpan w:val="5"/>
            <w:vAlign w:val="bottom"/>
          </w:tcPr>
          <w:p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44" w:type="dxa"/>
            <w:gridSpan w:val="7"/>
            <w:vAlign w:val="bottom"/>
          </w:tcPr>
          <w:p w:rsidR="00237423" w:rsidRPr="00593794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93794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:rsidR="00237423" w:rsidRPr="00481C53" w:rsidRDefault="00237423" w:rsidP="003D661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2" w:type="dxa"/>
            <w:vAlign w:val="bottom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37423" w:rsidRPr="00145A32" w:rsidRDefault="00237423" w:rsidP="003D6616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</w:tcPr>
          <w:p w:rsidR="00237423" w:rsidRPr="00145A32" w:rsidRDefault="00237423" w:rsidP="003D6616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:rsidR="00237423" w:rsidRPr="00145A32" w:rsidRDefault="00237423" w:rsidP="003D6616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237423" w:rsidRPr="00481C53" w:rsidRDefault="00237423" w:rsidP="003D661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4" w:type="dxa"/>
            <w:gridSpan w:val="13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145A3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237423" w:rsidRPr="00481C53" w:rsidRDefault="00237423" w:rsidP="003D661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37423" w:rsidRPr="00145A32" w:rsidRDefault="00237423" w:rsidP="003D661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237423" w:rsidRPr="008B56AD" w:rsidRDefault="00237423" w:rsidP="002374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37423" w:rsidRPr="00145A32" w:rsidRDefault="00237423" w:rsidP="0023742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237423" w:rsidRDefault="00237423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158,841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237423" w:rsidRPr="008B56AD" w:rsidRDefault="00237423" w:rsidP="0023742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B56A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:rsidR="00237423" w:rsidRDefault="00237423" w:rsidP="002374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</w:t>
            </w:r>
            <w:r w:rsidR="00240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08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37423" w:rsidRPr="00145A32" w:rsidRDefault="00237423" w:rsidP="0023742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237423" w:rsidRPr="00237423" w:rsidRDefault="00240848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0848">
              <w:rPr>
                <w:rFonts w:asciiTheme="majorBidi" w:hAnsiTheme="majorBidi" w:cstheme="majorBidi"/>
                <w:sz w:val="30"/>
                <w:szCs w:val="30"/>
              </w:rPr>
              <w:t>4,854,086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237423" w:rsidRDefault="00240848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848">
              <w:rPr>
                <w:rFonts w:ascii="Angsana New" w:hAnsi="Angsana New"/>
                <w:sz w:val="30"/>
                <w:szCs w:val="30"/>
                <w:lang w:val="en-US"/>
              </w:rPr>
              <w:t>4,854,086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37423" w:rsidRPr="00237423" w:rsidRDefault="00240848" w:rsidP="0023742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40848">
              <w:rPr>
                <w:rFonts w:asciiTheme="majorBidi" w:hAnsiTheme="majorBidi" w:cstheme="majorBidi"/>
                <w:sz w:val="30"/>
                <w:szCs w:val="30"/>
              </w:rPr>
              <w:t>4,854,086</w:t>
            </w:r>
          </w:p>
        </w:tc>
      </w:tr>
      <w:tr w:rsidR="00237423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237423" w:rsidRPr="00481C53" w:rsidRDefault="00237423" w:rsidP="0023742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1C5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0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Pr="00145A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,568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37423" w:rsidRPr="00145A32" w:rsidRDefault="00237423" w:rsidP="0023742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237423" w:rsidRPr="00237423" w:rsidRDefault="00237423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247,568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237423" w:rsidRPr="00145A32" w:rsidRDefault="00237423" w:rsidP="00F657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237423" w:rsidRPr="00237423" w:rsidRDefault="00237423" w:rsidP="00237423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247,568</w:t>
            </w:r>
          </w:p>
        </w:tc>
        <w:tc>
          <w:tcPr>
            <w:tcW w:w="236" w:type="dxa"/>
          </w:tcPr>
          <w:p w:rsidR="00237423" w:rsidRPr="00145A32" w:rsidRDefault="00237423" w:rsidP="0023742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237423" w:rsidRPr="00237423" w:rsidRDefault="00237423" w:rsidP="0023742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247,568</w:t>
            </w:r>
          </w:p>
        </w:tc>
      </w:tr>
      <w:tr w:rsidR="00F65711" w:rsidRPr="00FE3224" w:rsidTr="00031A4F">
        <w:trPr>
          <w:trHeight w:val="261"/>
        </w:trPr>
        <w:tc>
          <w:tcPr>
            <w:tcW w:w="3330" w:type="dxa"/>
            <w:shd w:val="clear" w:color="auto" w:fill="auto"/>
          </w:tcPr>
          <w:p w:rsidR="00F65711" w:rsidRPr="00145A32" w:rsidRDefault="005E1553" w:rsidP="00F6571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  <w:tc>
          <w:tcPr>
            <w:tcW w:w="236" w:type="dxa"/>
            <w:shd w:val="clear" w:color="auto" w:fill="auto"/>
          </w:tcPr>
          <w:p w:rsidR="00F65711" w:rsidRPr="00145A32" w:rsidRDefault="00F65711" w:rsidP="00F6571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F65711" w:rsidRPr="00145A32" w:rsidRDefault="00F65711" w:rsidP="00F65711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21,048</w:t>
            </w:r>
          </w:p>
        </w:tc>
      </w:tr>
      <w:tr w:rsidR="00D54068" w:rsidRPr="00FE3224" w:rsidTr="00031A4F">
        <w:trPr>
          <w:trHeight w:val="261"/>
        </w:trPr>
        <w:tc>
          <w:tcPr>
            <w:tcW w:w="3330" w:type="dxa"/>
            <w:shd w:val="clear" w:color="auto" w:fill="auto"/>
          </w:tcPr>
          <w:p w:rsidR="00D54068" w:rsidRDefault="00D54068" w:rsidP="00D540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4068">
              <w:rPr>
                <w:rFonts w:asciiTheme="majorBidi" w:hAnsi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90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D54068" w:rsidRPr="00145A32" w:rsidRDefault="00D54068" w:rsidP="00D5406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D54068" w:rsidRPr="00145A32" w:rsidRDefault="00D54068" w:rsidP="00D5406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9CB" w:rsidRPr="00FE3224" w:rsidTr="00031A4F">
        <w:trPr>
          <w:trHeight w:val="261"/>
        </w:trPr>
        <w:tc>
          <w:tcPr>
            <w:tcW w:w="3330" w:type="dxa"/>
            <w:shd w:val="clear" w:color="auto" w:fill="auto"/>
          </w:tcPr>
          <w:p w:rsidR="001569CB" w:rsidRDefault="001569CB" w:rsidP="001569CB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54068">
              <w:rPr>
                <w:rFonts w:asciiTheme="majorBidi" w:hAnsi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990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1569CB" w:rsidRPr="00D54068" w:rsidRDefault="001569CB" w:rsidP="001569C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13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13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</w:tcPr>
          <w:p w:rsidR="001569CB" w:rsidRPr="00D54068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569CB" w:rsidRPr="00D54068" w:rsidRDefault="001569CB" w:rsidP="001569C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0" w:type="dxa"/>
            <w:shd w:val="clear" w:color="auto" w:fill="auto"/>
          </w:tcPr>
          <w:p w:rsidR="001569CB" w:rsidRPr="00D54068" w:rsidRDefault="001569CB" w:rsidP="001569C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13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13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</w:tcPr>
          <w:p w:rsidR="001569CB" w:rsidRPr="00D54068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D54068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:rsidR="001569CB" w:rsidRPr="00D54068" w:rsidRDefault="001569CB" w:rsidP="001569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13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1569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913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236" w:type="dxa"/>
          </w:tcPr>
          <w:p w:rsidR="001569CB" w:rsidRPr="00D54068" w:rsidRDefault="001569CB" w:rsidP="001569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D54068" w:rsidRDefault="001569CB" w:rsidP="001569CB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  <w:r w:rsidRPr="00145A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913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45A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91390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1569CB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1569CB" w:rsidRPr="00481C53" w:rsidRDefault="001569CB" w:rsidP="001569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569CB" w:rsidRPr="00145A32" w:rsidRDefault="001569CB" w:rsidP="001569C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shd w:val="clear" w:color="auto" w:fill="auto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569CB" w:rsidRPr="00145A32" w:rsidRDefault="001569CB" w:rsidP="001569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1569CB" w:rsidRPr="00145A32" w:rsidRDefault="001569CB" w:rsidP="0015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569CB" w:rsidRPr="00145A32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9CB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1569CB" w:rsidRPr="00481C53" w:rsidRDefault="001569CB" w:rsidP="001569C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481C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:rsidR="001569CB" w:rsidRPr="00FE3224" w:rsidRDefault="001569CB" w:rsidP="001569C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569CB" w:rsidRPr="00FE3224" w:rsidRDefault="001569CB" w:rsidP="001569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569CB" w:rsidRPr="00FE3224" w:rsidRDefault="001569CB" w:rsidP="00156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:rsidR="001569CB" w:rsidRPr="00FE3224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1569CB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1569CB" w:rsidRPr="00237423" w:rsidRDefault="001569CB" w:rsidP="001569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3,344,580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569CB" w:rsidRPr="00237423" w:rsidRDefault="001569CB" w:rsidP="001569C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3,344,580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237423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,580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Pr="00237423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,580</w:t>
            </w:r>
          </w:p>
        </w:tc>
      </w:tr>
      <w:tr w:rsidR="001569CB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1569CB" w:rsidRPr="00237423" w:rsidRDefault="001569CB" w:rsidP="001569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569CB" w:rsidRPr="00237423" w:rsidRDefault="001569CB" w:rsidP="001569C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1569CB" w:rsidRPr="00FE3224" w:rsidTr="00240848">
        <w:trPr>
          <w:trHeight w:val="261"/>
        </w:trPr>
        <w:tc>
          <w:tcPr>
            <w:tcW w:w="3330" w:type="dxa"/>
            <w:shd w:val="clear" w:color="auto" w:fill="auto"/>
          </w:tcPr>
          <w:p w:rsidR="001569CB" w:rsidRPr="00237423" w:rsidRDefault="001569CB" w:rsidP="001569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23742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2" w:type="dxa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108,140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569CB" w:rsidRPr="00237423" w:rsidRDefault="001569CB" w:rsidP="001569C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74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108,140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37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108,140</w:t>
            </w:r>
          </w:p>
        </w:tc>
        <w:tc>
          <w:tcPr>
            <w:tcW w:w="236" w:type="dxa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1569CB" w:rsidRPr="00237423" w:rsidRDefault="001569CB" w:rsidP="001569CB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7423">
              <w:rPr>
                <w:rFonts w:ascii="Angsana New" w:hAnsi="Angsana New"/>
                <w:sz w:val="30"/>
                <w:szCs w:val="30"/>
                <w:lang w:val="en-US"/>
              </w:rPr>
              <w:t>108,140</w:t>
            </w:r>
          </w:p>
        </w:tc>
      </w:tr>
    </w:tbl>
    <w:p w:rsidR="00491141" w:rsidRDefault="00491141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:rsidR="00491141" w:rsidRPr="00491141" w:rsidRDefault="00491141" w:rsidP="00491141">
      <w:pPr>
        <w:rPr>
          <w:cs/>
          <w:lang w:eastAsia="x-none"/>
        </w:rPr>
        <w:sectPr w:rsidR="00491141" w:rsidRPr="00491141" w:rsidSect="001624BB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6330EE" w:rsidRPr="005A7FEB" w:rsidTr="00A205B5">
        <w:trPr>
          <w:cantSplit/>
          <w:tblHeader/>
        </w:trPr>
        <w:tc>
          <w:tcPr>
            <w:tcW w:w="3510" w:type="dxa"/>
            <w:vAlign w:val="bottom"/>
            <w:hideMark/>
          </w:tcPr>
          <w:p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670" w:type="dxa"/>
            <w:gridSpan w:val="9"/>
            <w:vAlign w:val="bottom"/>
            <w:hideMark/>
          </w:tcPr>
          <w:p w:rsidR="006330EE" w:rsidRPr="005A7FEB" w:rsidRDefault="006330EE" w:rsidP="00A205B5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/ 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330EE" w:rsidRPr="005A7FEB" w:rsidTr="00A205B5">
        <w:trPr>
          <w:cantSplit/>
          <w:tblHeader/>
        </w:trPr>
        <w:tc>
          <w:tcPr>
            <w:tcW w:w="3510" w:type="dxa"/>
            <w:hideMark/>
          </w:tcPr>
          <w:p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hideMark/>
          </w:tcPr>
          <w:p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30EE" w:rsidRPr="005A7FEB" w:rsidRDefault="006330EE" w:rsidP="00A205B5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330EE" w:rsidRPr="005A7FEB" w:rsidTr="00A205B5">
        <w:trPr>
          <w:cantSplit/>
          <w:tblHeader/>
        </w:trPr>
        <w:tc>
          <w:tcPr>
            <w:tcW w:w="3510" w:type="dxa"/>
            <w:hideMark/>
          </w:tcPr>
          <w:p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30EE" w:rsidRPr="005A7FEB" w:rsidRDefault="006330EE" w:rsidP="00A205B5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5A7FE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0EE" w:rsidRPr="005A7FEB" w:rsidRDefault="006330EE" w:rsidP="00A205B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30EE" w:rsidRPr="005A7FEB" w:rsidRDefault="006330EE" w:rsidP="00A205B5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30EE" w:rsidRPr="005A7FEB" w:rsidTr="00A205B5">
        <w:trPr>
          <w:cantSplit/>
          <w:tblHeader/>
        </w:trPr>
        <w:tc>
          <w:tcPr>
            <w:tcW w:w="3510" w:type="dxa"/>
          </w:tcPr>
          <w:p w:rsidR="006330EE" w:rsidRPr="005A7FEB" w:rsidRDefault="006330EE" w:rsidP="00A205B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9"/>
            <w:hideMark/>
          </w:tcPr>
          <w:p w:rsidR="006330EE" w:rsidRPr="005A7FEB" w:rsidRDefault="006330EE" w:rsidP="00A205B5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A7F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330EE" w:rsidRPr="005A7FEB" w:rsidTr="00A205B5">
        <w:trPr>
          <w:cantSplit/>
        </w:trPr>
        <w:tc>
          <w:tcPr>
            <w:tcW w:w="3510" w:type="dxa"/>
            <w:hideMark/>
          </w:tcPr>
          <w:p w:rsidR="006330EE" w:rsidRPr="005A7FEB" w:rsidRDefault="006330EE" w:rsidP="00A205B5">
            <w:pPr>
              <w:tabs>
                <w:tab w:val="clear" w:pos="227"/>
                <w:tab w:val="left" w:pos="192"/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7F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A7F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330EE" w:rsidRPr="005A7FEB" w:rsidTr="00A205B5">
        <w:trPr>
          <w:cantSplit/>
        </w:trPr>
        <w:tc>
          <w:tcPr>
            <w:tcW w:w="4770" w:type="dxa"/>
            <w:gridSpan w:val="2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330EE" w:rsidRPr="005A7FEB" w:rsidTr="00A205B5">
        <w:trPr>
          <w:cantSplit/>
        </w:trPr>
        <w:tc>
          <w:tcPr>
            <w:tcW w:w="3510" w:type="dxa"/>
            <w:hideMark/>
          </w:tcPr>
          <w:p w:rsidR="006330EE" w:rsidRPr="005A7FEB" w:rsidRDefault="006330EE" w:rsidP="00A205B5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7F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30EE" w:rsidRPr="005A7FEB" w:rsidTr="00A205B5">
        <w:trPr>
          <w:cantSplit/>
        </w:trPr>
        <w:tc>
          <w:tcPr>
            <w:tcW w:w="3510" w:type="dxa"/>
            <w:hideMark/>
          </w:tcPr>
          <w:p w:rsidR="006330EE" w:rsidRPr="005A7FEB" w:rsidRDefault="005E1553" w:rsidP="00A205B5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vAlign w:val="bottom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89" w:right="-8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330EE" w:rsidRPr="005A7FEB" w:rsidRDefault="006330EE" w:rsidP="0024084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A7F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6330EE" w:rsidRPr="005A7FEB" w:rsidRDefault="006330EE" w:rsidP="00A205B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330EE" w:rsidRPr="005A7FEB" w:rsidRDefault="006330EE" w:rsidP="002408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29,785</w:t>
            </w:r>
          </w:p>
        </w:tc>
      </w:tr>
    </w:tbl>
    <w:p w:rsidR="005D541B" w:rsidRPr="00A83A64" w:rsidRDefault="005D541B" w:rsidP="001370E3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46397E" w:rsidRPr="00C11F0D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</w:t>
      </w:r>
      <w:r w:rsidRPr="00C11F0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ครื่องมือทางการเงินที่วัดมูลค่าด้วยมูลค่ายุติธรรม </w:t>
      </w:r>
    </w:p>
    <w:p w:rsidR="0046397E" w:rsidRPr="00A83A64" w:rsidRDefault="0046397E" w:rsidP="0046397E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410"/>
        <w:gridCol w:w="236"/>
        <w:gridCol w:w="4624"/>
      </w:tblGrid>
      <w:tr w:rsidR="00E16EEC" w:rsidRPr="00A83A64" w:rsidTr="00F62699">
        <w:trPr>
          <w:tblHeader/>
        </w:trPr>
        <w:tc>
          <w:tcPr>
            <w:tcW w:w="4410" w:type="dxa"/>
            <w:shd w:val="clear" w:color="auto" w:fill="auto"/>
            <w:vAlign w:val="bottom"/>
          </w:tcPr>
          <w:p w:rsidR="00E16EEC" w:rsidRPr="00A83A64" w:rsidRDefault="00E16EEC" w:rsidP="00F12C6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  <w:vAlign w:val="bottom"/>
          </w:tcPr>
          <w:p w:rsidR="00E16EEC" w:rsidRPr="00A83A64" w:rsidRDefault="00E16EEC" w:rsidP="00F12C68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16EEC" w:rsidRPr="00A83A64" w:rsidTr="00F62699">
        <w:tc>
          <w:tcPr>
            <w:tcW w:w="4410" w:type="dxa"/>
            <w:shd w:val="clear" w:color="auto" w:fill="auto"/>
          </w:tcPr>
          <w:p w:rsidR="00E16EEC" w:rsidRPr="00A83A64" w:rsidRDefault="00E16EEC" w:rsidP="00F2564D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24084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54BB" w:rsidRPr="00F854B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  <w:r w:rsidR="00F2564D" w:rsidRPr="00A83A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:rsidR="00E16EEC" w:rsidRPr="00A83A64" w:rsidRDefault="00E16EEC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:rsidR="00E16EEC" w:rsidRPr="00A83A64" w:rsidRDefault="00E16EEC" w:rsidP="00F12C68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83A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D54068" w:rsidRPr="00A83A64" w:rsidTr="00F62699">
        <w:tc>
          <w:tcPr>
            <w:tcW w:w="4410" w:type="dxa"/>
            <w:shd w:val="clear" w:color="auto" w:fill="auto"/>
          </w:tcPr>
          <w:p w:rsidR="00D54068" w:rsidRPr="00A83A64" w:rsidRDefault="001569CB" w:rsidP="00F2564D">
            <w:pPr>
              <w:pStyle w:val="block"/>
              <w:spacing w:after="0" w:line="240" w:lineRule="atLeast"/>
              <w:ind w:left="159" w:right="-108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6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  <w:shd w:val="clear" w:color="auto" w:fill="auto"/>
          </w:tcPr>
          <w:p w:rsidR="00D54068" w:rsidRPr="00A83A64" w:rsidRDefault="00D54068" w:rsidP="00F12C68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624" w:type="dxa"/>
            <w:shd w:val="clear" w:color="auto" w:fill="auto"/>
          </w:tcPr>
          <w:p w:rsidR="00D54068" w:rsidRPr="00A83A64" w:rsidRDefault="001569CB" w:rsidP="001569CB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56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:rsidR="00B8610F" w:rsidRDefault="00B8610F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237423" w:rsidRPr="00237423" w:rsidRDefault="00EA0A2D" w:rsidP="00237423">
      <w:pPr>
        <w:pStyle w:val="block"/>
        <w:spacing w:after="0" w:line="240" w:lineRule="atLeast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ความเสี่ยงด้านเครดิต</w:t>
      </w:r>
    </w:p>
    <w:p w:rsidR="00237423" w:rsidRPr="003D6616" w:rsidRDefault="00237423" w:rsidP="00237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37423" w:rsidRDefault="00237423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D6616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3D661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3D6616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D6616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D6616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EA0A2D" w:rsidRPr="003D6616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EA0A2D" w:rsidRPr="00020BEC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า </w:t>
      </w:r>
      <w:r w:rsidR="009E5370">
        <w:rPr>
          <w:rFonts w:asciiTheme="majorBidi" w:hAnsiTheme="majorBidi" w:cstheme="majorBidi"/>
          <w:sz w:val="30"/>
          <w:szCs w:val="30"/>
        </w:rPr>
        <w:t>2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>0</w:t>
      </w:r>
      <w:r w:rsidR="009E5370" w:rsidRPr="00020BEC">
        <w:rPr>
          <w:rFonts w:asciiTheme="majorBidi" w:hAnsiTheme="majorBidi" w:cstheme="majorBidi"/>
          <w:sz w:val="30"/>
          <w:szCs w:val="30"/>
          <w:cs/>
          <w:lang w:val="th-TH"/>
        </w:rPr>
        <w:t>19</w:t>
      </w:r>
      <w:r w:rsidR="009E537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Pr="00020BEC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Pr="00020BEC">
        <w:rPr>
          <w:rFonts w:asciiTheme="majorBidi" w:hAnsiTheme="majorBidi" w:cstheme="majorBidi"/>
          <w:sz w:val="30"/>
          <w:szCs w:val="30"/>
          <w:cs/>
          <w:lang w:val="th-TH"/>
        </w:rPr>
        <w:t xml:space="preserve">19) </w:t>
      </w:r>
      <w:r w:rsidR="005E1553">
        <w:rPr>
          <w:rFonts w:asciiTheme="majorBidi" w:hAnsiTheme="majorBidi" w:cstheme="majorBidi" w:hint="cs"/>
          <w:sz w:val="30"/>
          <w:szCs w:val="30"/>
          <w:cs/>
          <w:lang w:val="th-TH"/>
        </w:rPr>
        <w:t>ดังนี้</w:t>
      </w:r>
    </w:p>
    <w:p w:rsidR="00EA0A2D" w:rsidRPr="00020BEC" w:rsidRDefault="00EA0A2D" w:rsidP="005E1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3D6616" w:rsidRPr="005E1553" w:rsidRDefault="00EA0A2D" w:rsidP="005E155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กลุ่มบริษัทพิจารณาการด้อยค่าของลูกหนี้การค้าตามวิธีการอย่างง่าย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Simplified approach)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โดยใช้ข้อมูลผลขาดทุนด้านเครดิตในอดีตมาพิจารณาอัตราการสูญเสีย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loss rate)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และไม่นำข้อมูลที่มีการคาดการณ์ในอนาคต (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 xml:space="preserve">Forward-looking information) 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จากสถานการณ์ </w:t>
      </w:r>
      <w:r w:rsidRPr="005E1553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Pr="005E1553">
        <w:rPr>
          <w:rFonts w:asciiTheme="majorBidi" w:hAnsiTheme="majorBidi" w:cstheme="majorBidi"/>
          <w:sz w:val="30"/>
          <w:szCs w:val="30"/>
          <w:cs/>
          <w:lang w:val="th-TH"/>
        </w:rPr>
        <w:t>19 มาพิจารณาเป็นข้อบ่งชี้การด้อยค่าลูกหนี้การค้า</w:t>
      </w:r>
    </w:p>
    <w:p w:rsidR="006F09D2" w:rsidRPr="00A83A64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6F09D2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49"/>
        <w:gridCol w:w="274"/>
        <w:gridCol w:w="1254"/>
        <w:gridCol w:w="274"/>
        <w:gridCol w:w="1349"/>
      </w:tblGrid>
      <w:tr w:rsidR="003D6616" w:rsidRPr="00A83A64" w:rsidTr="00CC497A">
        <w:trPr>
          <w:trHeight w:val="299"/>
        </w:trPr>
        <w:tc>
          <w:tcPr>
            <w:tcW w:w="2549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1" w:type="pct"/>
            <w:gridSpan w:val="5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CC497A" w:rsidRPr="00A83A64" w:rsidTr="00CC497A">
        <w:trPr>
          <w:trHeight w:val="299"/>
        </w:trPr>
        <w:tc>
          <w:tcPr>
            <w:tcW w:w="2549" w:type="pct"/>
          </w:tcPr>
          <w:p w:rsidR="003D6616" w:rsidRPr="00A83A64" w:rsidRDefault="003D6616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:rsidR="003D6616" w:rsidRPr="003D6616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มูลค่ารวม</w:t>
            </w:r>
          </w:p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149" w:type="pct"/>
          </w:tcPr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3D6616" w:rsidRPr="003D6616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อัตราขาดทุน</w:t>
            </w:r>
          </w:p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ถัวเฉลี่ย</w:t>
            </w:r>
          </w:p>
        </w:tc>
        <w:tc>
          <w:tcPr>
            <w:tcW w:w="149" w:type="pct"/>
          </w:tcPr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3D6616" w:rsidRPr="003D6616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</w:t>
            </w:r>
          </w:p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จากการด้อยค่า</w:t>
            </w:r>
          </w:p>
        </w:tc>
      </w:tr>
      <w:tr w:rsidR="00CC497A" w:rsidRPr="00A83A64" w:rsidTr="00CC497A">
        <w:trPr>
          <w:trHeight w:val="299"/>
        </w:trPr>
        <w:tc>
          <w:tcPr>
            <w:tcW w:w="2549" w:type="pct"/>
          </w:tcPr>
          <w:p w:rsidR="003D6616" w:rsidRPr="00A83A64" w:rsidRDefault="003D6616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9" w:type="pct"/>
          </w:tcPr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3D6616" w:rsidRPr="003D6616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D6616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149" w:type="pct"/>
          </w:tcPr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3D6616" w:rsidRPr="00A83A64" w:rsidRDefault="003D6616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616" w:rsidRPr="00A83A64" w:rsidTr="00CC497A">
        <w:trPr>
          <w:trHeight w:val="299"/>
        </w:trPr>
        <w:tc>
          <w:tcPr>
            <w:tcW w:w="2549" w:type="pct"/>
          </w:tcPr>
          <w:p w:rsidR="003D6616" w:rsidRPr="003D6616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451" w:type="pct"/>
            <w:gridSpan w:val="5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97A" w:rsidRPr="00A83A64" w:rsidTr="00CC497A">
        <w:trPr>
          <w:trHeight w:val="299"/>
        </w:trPr>
        <w:tc>
          <w:tcPr>
            <w:tcW w:w="2549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35" w:type="pct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97A" w:rsidRPr="00B93444" w:rsidTr="00CC497A">
        <w:trPr>
          <w:trHeight w:val="299"/>
        </w:trPr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3444">
              <w:rPr>
                <w:rFonts w:ascii="Angsana New" w:hAnsi="Angsana New"/>
                <w:sz w:val="30"/>
                <w:szCs w:val="30"/>
                <w:lang w:val="en-US" w:bidi="th-TH"/>
              </w:rPr>
              <w:t>1,014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93444">
              <w:rPr>
                <w:rFonts w:ascii="Angsana New" w:hAnsi="Angsana New"/>
                <w:sz w:val="30"/>
                <w:szCs w:val="30"/>
                <w:lang w:val="en-US" w:bidi="th-TH"/>
              </w:rPr>
              <w:t>1,086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444">
              <w:rPr>
                <w:rFonts w:ascii="Angsana New" w:hAnsi="Angsana New"/>
                <w:b/>
                <w:bCs/>
                <w:sz w:val="30"/>
                <w:szCs w:val="30"/>
              </w:rPr>
              <w:t>2,100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CC497A" w:rsidRPr="00CC497A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CC497A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7559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741,580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0.92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A54AB3" w:rsidRDefault="00580EE4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25,277</w:t>
            </w: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A54AB3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1,621,639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1.10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A54AB3" w:rsidRDefault="00580EE4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17,883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113,556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2,274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18,341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6.21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57,032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17.49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</w:t>
            </w:r>
            <w:r w:rsidR="00F6571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30,557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31.98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9,773</w:t>
            </w:r>
          </w:p>
        </w:tc>
      </w:tr>
      <w:tr w:rsidR="00580EE4" w:rsidRPr="00A83A6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24,785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57.74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14,311</w:t>
            </w:r>
          </w:p>
        </w:tc>
      </w:tr>
      <w:tr w:rsidR="00580EE4" w:rsidRPr="00A83A64" w:rsidTr="00CC497A">
        <w:tc>
          <w:tcPr>
            <w:tcW w:w="25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580EE4" w:rsidRPr="005A7FEB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168,89</w:t>
            </w:r>
            <w:r w:rsidR="00CA1C7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A83A6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63.49</w:t>
            </w: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107,23</w:t>
            </w:r>
            <w:r w:rsidR="009E537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0EE4" w:rsidRPr="00A83A64" w:rsidTr="00CC497A">
        <w:tc>
          <w:tcPr>
            <w:tcW w:w="25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:rsidR="00580EE4" w:rsidRPr="005F2A93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559">
              <w:rPr>
                <w:rFonts w:ascii="Angsana New" w:hAnsi="Angsana New"/>
                <w:b/>
                <w:bCs/>
                <w:sz w:val="30"/>
                <w:szCs w:val="30"/>
              </w:rPr>
              <w:t>4,776,38</w:t>
            </w:r>
            <w:r w:rsidR="00CA1C7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A83A64" w:rsidRDefault="00580EE4" w:rsidP="00580EE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580EE4" w:rsidRPr="00CC497A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</w:tr>
      <w:tr w:rsidR="00580EE4" w:rsidRPr="00A83A64" w:rsidTr="00CC497A">
        <w:tc>
          <w:tcPr>
            <w:tcW w:w="25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5E15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580EE4" w:rsidRPr="005F2A93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5F2A93"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5F2A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862</w:t>
            </w:r>
            <w:r w:rsidRPr="005F2A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A83A64" w:rsidRDefault="00580EE4" w:rsidP="00580EE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580EE4" w:rsidRPr="00DA002F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</w:tr>
      <w:tr w:rsidR="00580EE4" w:rsidRPr="00A83A64" w:rsidTr="00CC497A">
        <w:tc>
          <w:tcPr>
            <w:tcW w:w="25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0EE4" w:rsidRPr="005F2A93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559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  <w:r w:rsidRPr="008275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CA1C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A83A64" w:rsidRDefault="00580EE4" w:rsidP="00580EE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:rsidR="00580EE4" w:rsidRPr="005A7FEB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80EE4" w:rsidRPr="00A83A64" w:rsidTr="00CC497A">
        <w:tc>
          <w:tcPr>
            <w:tcW w:w="2549" w:type="pct"/>
          </w:tcPr>
          <w:p w:rsidR="00580EE4" w:rsidRPr="00132773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:rsidR="00580EE4" w:rsidRPr="00132773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49" w:type="pct"/>
          </w:tcPr>
          <w:p w:rsidR="00580EE4" w:rsidRPr="00132773" w:rsidRDefault="00580EE4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3" w:type="pct"/>
          </w:tcPr>
          <w:p w:rsidR="00580EE4" w:rsidRPr="00132773" w:rsidRDefault="00580EE4" w:rsidP="00580EE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pct"/>
          </w:tcPr>
          <w:p w:rsidR="00580EE4" w:rsidRPr="00132773" w:rsidRDefault="00580EE4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5" w:type="pct"/>
          </w:tcPr>
          <w:p w:rsidR="00580EE4" w:rsidRPr="0013277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Cs w:val="22"/>
              </w:rPr>
            </w:pPr>
          </w:p>
        </w:tc>
      </w:tr>
      <w:tr w:rsidR="00580EE4" w:rsidRPr="00A83A64" w:rsidTr="00CC497A">
        <w:tc>
          <w:tcPr>
            <w:tcW w:w="25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:rsidR="00580EE4" w:rsidRPr="005F2A93" w:rsidRDefault="00580EE4" w:rsidP="00580EE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559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590</w:t>
            </w:r>
            <w:r w:rsidRPr="008275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CA1C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580EE4" w:rsidRPr="00A83A64" w:rsidRDefault="00580EE4" w:rsidP="00580EE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5A7FEB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49"/>
        <w:gridCol w:w="274"/>
        <w:gridCol w:w="1254"/>
        <w:gridCol w:w="274"/>
        <w:gridCol w:w="1349"/>
      </w:tblGrid>
      <w:tr w:rsidR="00CC497A" w:rsidRPr="00A83A64" w:rsidTr="00580EE4">
        <w:trPr>
          <w:trHeight w:val="299"/>
        </w:trPr>
        <w:tc>
          <w:tcPr>
            <w:tcW w:w="2549" w:type="pct"/>
          </w:tcPr>
          <w:p w:rsidR="00CC497A" w:rsidRPr="00A83A64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1" w:type="pct"/>
            <w:gridSpan w:val="5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C49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97A" w:rsidRPr="00A83A64" w:rsidTr="00CC497A">
        <w:trPr>
          <w:trHeight w:val="299"/>
        </w:trPr>
        <w:tc>
          <w:tcPr>
            <w:tcW w:w="2549" w:type="pct"/>
          </w:tcPr>
          <w:p w:rsidR="00CC497A" w:rsidRPr="00A83A64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:rsidR="00CC497A" w:rsidRPr="003D6616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มูลค่ารวม</w:t>
            </w:r>
          </w:p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ตามบัญชี</w:t>
            </w:r>
          </w:p>
        </w:tc>
        <w:tc>
          <w:tcPr>
            <w:tcW w:w="149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3D6616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อัตราขาดทุน</w:t>
            </w:r>
          </w:p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ถัวเฉลี่ย</w:t>
            </w:r>
          </w:p>
        </w:tc>
        <w:tc>
          <w:tcPr>
            <w:tcW w:w="149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3D6616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ค่าเผื่อผลขาดทุน</w:t>
            </w:r>
          </w:p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จากการด้อยค่า</w:t>
            </w:r>
          </w:p>
        </w:tc>
      </w:tr>
      <w:tr w:rsidR="00CC497A" w:rsidRPr="00A83A64" w:rsidTr="00CC497A">
        <w:trPr>
          <w:trHeight w:val="299"/>
        </w:trPr>
        <w:tc>
          <w:tcPr>
            <w:tcW w:w="2549" w:type="pct"/>
          </w:tcPr>
          <w:p w:rsidR="00CC497A" w:rsidRPr="00A83A64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9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3D6616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</w:pPr>
            <w:r w:rsidRPr="003D661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D6616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149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497A" w:rsidRPr="00A83A64" w:rsidTr="00580EE4">
        <w:trPr>
          <w:trHeight w:val="299"/>
        </w:trPr>
        <w:tc>
          <w:tcPr>
            <w:tcW w:w="2549" w:type="pct"/>
          </w:tcPr>
          <w:p w:rsidR="00CC497A" w:rsidRPr="003D6616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2451" w:type="pct"/>
            <w:gridSpan w:val="5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97A" w:rsidRPr="00A83A64" w:rsidTr="00CC497A">
        <w:trPr>
          <w:trHeight w:val="299"/>
        </w:trPr>
        <w:tc>
          <w:tcPr>
            <w:tcW w:w="2549" w:type="pct"/>
          </w:tcPr>
          <w:p w:rsidR="00CC497A" w:rsidRPr="00A83A64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35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A83A64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97A" w:rsidRPr="00B93444" w:rsidTr="00CC497A">
        <w:trPr>
          <w:trHeight w:val="299"/>
        </w:trPr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45,832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B93444">
              <w:rPr>
                <w:rFonts w:ascii="Angsana New" w:hAnsi="Angsana New"/>
                <w:sz w:val="30"/>
                <w:szCs w:val="30"/>
              </w:rPr>
              <w:t>4,08</w:t>
            </w:r>
            <w:r w:rsidR="00CA1C7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444">
              <w:rPr>
                <w:rFonts w:ascii="Angsana New" w:hAnsi="Angsana New"/>
                <w:b/>
                <w:bCs/>
                <w:sz w:val="30"/>
                <w:szCs w:val="30"/>
              </w:rPr>
              <w:t>49,91</w:t>
            </w:r>
            <w:r w:rsidR="00CA1C7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CC497A" w:rsidRPr="00CC497A" w:rsidRDefault="00CC497A" w:rsidP="00CC497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C497A" w:rsidRPr="00B93444" w:rsidTr="00CC497A">
        <w:tc>
          <w:tcPr>
            <w:tcW w:w="25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35" w:type="pct"/>
            <w:shd w:val="clear" w:color="auto" w:fill="auto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CC497A" w:rsidRPr="00B93444" w:rsidRDefault="00CC497A" w:rsidP="00CC4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:rsidR="00CC497A" w:rsidRPr="00B93444" w:rsidRDefault="00CC497A" w:rsidP="00CC497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6283">
              <w:rPr>
                <w:rFonts w:ascii="Angsana New" w:hAnsi="Angsana New"/>
                <w:sz w:val="30"/>
                <w:szCs w:val="30"/>
                <w:lang w:val="en-US" w:bidi="th-TH"/>
              </w:rPr>
              <w:t>2,719,328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0.91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24,764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580EE4" w:rsidRPr="00CC497A" w:rsidRDefault="00580EE4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580EE4" w:rsidRPr="00B93444" w:rsidRDefault="00580EE4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6283">
              <w:rPr>
                <w:rFonts w:ascii="Angsana New" w:hAnsi="Angsana New"/>
                <w:sz w:val="30"/>
                <w:szCs w:val="30"/>
                <w:lang w:bidi="th-TH"/>
              </w:rPr>
              <w:t>1,606,791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1.09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17,512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D6283">
              <w:rPr>
                <w:rFonts w:ascii="Angsana New" w:hAnsi="Angsana New"/>
                <w:sz w:val="30"/>
                <w:szCs w:val="30"/>
              </w:rPr>
              <w:t>113,540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2,273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D6283">
              <w:rPr>
                <w:rFonts w:ascii="Angsana New" w:hAnsi="Angsana New"/>
                <w:sz w:val="30"/>
                <w:szCs w:val="30"/>
              </w:rPr>
              <w:t>18,340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6.21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D6283">
              <w:rPr>
                <w:rFonts w:ascii="Angsana New" w:hAnsi="Angsana New"/>
                <w:sz w:val="30"/>
                <w:szCs w:val="30"/>
              </w:rPr>
              <w:t>57,032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17.49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9,97</w:t>
            </w:r>
            <w:r w:rsidR="009E537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80EE4" w:rsidRPr="00B9344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D6283">
              <w:rPr>
                <w:rFonts w:ascii="Angsana New" w:hAnsi="Angsana New"/>
                <w:sz w:val="30"/>
                <w:szCs w:val="30"/>
              </w:rPr>
              <w:t>30,557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31.98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9,773</w:t>
            </w:r>
          </w:p>
        </w:tc>
      </w:tr>
      <w:tr w:rsidR="00580EE4" w:rsidRPr="00A83A64" w:rsidTr="00CC497A">
        <w:tc>
          <w:tcPr>
            <w:tcW w:w="25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 w:rsidRPr="00ED6283">
              <w:rPr>
                <w:rFonts w:ascii="Angsana New" w:hAnsi="Angsana New"/>
                <w:sz w:val="30"/>
                <w:szCs w:val="30"/>
              </w:rPr>
              <w:t>24,785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B9344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57.74</w:t>
            </w:r>
          </w:p>
        </w:tc>
        <w:tc>
          <w:tcPr>
            <w:tcW w:w="149" w:type="pct"/>
          </w:tcPr>
          <w:p w:rsidR="00580EE4" w:rsidRPr="00B9344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14,311</w:t>
            </w:r>
          </w:p>
        </w:tc>
      </w:tr>
      <w:tr w:rsidR="00580EE4" w:rsidRPr="00A83A64" w:rsidTr="00CC497A">
        <w:tc>
          <w:tcPr>
            <w:tcW w:w="25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580EE4" w:rsidRPr="00ED628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D6283">
              <w:rPr>
                <w:rFonts w:ascii="Angsana New" w:hAnsi="Angsana New"/>
                <w:sz w:val="30"/>
                <w:szCs w:val="30"/>
              </w:rPr>
              <w:t>161,51</w:t>
            </w:r>
            <w:r w:rsidR="00CA1C7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:rsidR="00580EE4" w:rsidRPr="00CC497A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683" w:type="pct"/>
          </w:tcPr>
          <w:p w:rsidR="00580EE4" w:rsidRPr="00A83A64" w:rsidRDefault="00580EE4" w:rsidP="00580EE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61.82</w:t>
            </w:r>
          </w:p>
        </w:tc>
        <w:tc>
          <w:tcPr>
            <w:tcW w:w="149" w:type="pct"/>
          </w:tcPr>
          <w:p w:rsidR="00580EE4" w:rsidRPr="00A83A64" w:rsidRDefault="00580EE4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80EE4" w:rsidRPr="00A54AB3" w:rsidRDefault="00580EE4" w:rsidP="00580EE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99,856</w:t>
            </w:r>
          </w:p>
        </w:tc>
      </w:tr>
      <w:tr w:rsidR="00ED6283" w:rsidRPr="00A83A64" w:rsidTr="00CC497A">
        <w:tc>
          <w:tcPr>
            <w:tcW w:w="25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:rsidR="00ED6283" w:rsidRPr="005A7FEB" w:rsidRDefault="00ED6283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2263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4,731,8</w:t>
            </w:r>
            <w:r w:rsidR="00CA1C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ED6283" w:rsidRPr="00A83A64" w:rsidRDefault="00ED6283" w:rsidP="00ED628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:rsidR="00ED6283" w:rsidRPr="005A7FEB" w:rsidRDefault="00ED6283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80EE4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0EE4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  <w:tr w:rsidR="00ED6283" w:rsidRPr="00A83A64" w:rsidTr="00CC497A">
        <w:tc>
          <w:tcPr>
            <w:tcW w:w="25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="005E1553"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5E155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:rsidR="00ED6283" w:rsidRPr="005A7FEB" w:rsidRDefault="00ED6283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580EE4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80EE4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3" w:type="pct"/>
          </w:tcPr>
          <w:p w:rsidR="00ED6283" w:rsidRPr="00A83A64" w:rsidRDefault="00ED6283" w:rsidP="00ED628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:rsidR="00ED6283" w:rsidRPr="00DA002F" w:rsidRDefault="00580EE4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Pr="00DA00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  <w:tr w:rsidR="00ED6283" w:rsidRPr="00A83A64" w:rsidTr="00CC497A">
        <w:tc>
          <w:tcPr>
            <w:tcW w:w="25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6283" w:rsidRPr="005A7FEB" w:rsidRDefault="00ED6283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</w:t>
            </w:r>
            <w:r w:rsidR="00580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80E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A1C7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ED6283" w:rsidRPr="00A83A64" w:rsidRDefault="00ED6283" w:rsidP="00ED628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:rsidR="00ED6283" w:rsidRPr="005A7FEB" w:rsidRDefault="00ED6283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D6283" w:rsidRPr="00A83A64" w:rsidTr="00CC497A">
        <w:tc>
          <w:tcPr>
            <w:tcW w:w="2549" w:type="pct"/>
          </w:tcPr>
          <w:p w:rsidR="00ED6283" w:rsidRPr="00132773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:rsidR="00ED6283" w:rsidRPr="00132773" w:rsidRDefault="00ED6283" w:rsidP="00ED628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49" w:type="pct"/>
          </w:tcPr>
          <w:p w:rsidR="00ED6283" w:rsidRPr="00132773" w:rsidRDefault="00ED6283" w:rsidP="00ED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3" w:type="pct"/>
          </w:tcPr>
          <w:p w:rsidR="00ED6283" w:rsidRPr="00132773" w:rsidRDefault="00ED6283" w:rsidP="00ED628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9" w:type="pct"/>
          </w:tcPr>
          <w:p w:rsidR="00ED6283" w:rsidRPr="00132773" w:rsidRDefault="00ED6283" w:rsidP="00ED62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35" w:type="pct"/>
          </w:tcPr>
          <w:p w:rsidR="00ED6283" w:rsidRPr="00132773" w:rsidRDefault="00ED6283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szCs w:val="22"/>
              </w:rPr>
            </w:pPr>
          </w:p>
        </w:tc>
      </w:tr>
      <w:tr w:rsidR="00ED6283" w:rsidRPr="00A83A64" w:rsidTr="00CC497A">
        <w:tc>
          <w:tcPr>
            <w:tcW w:w="25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:rsidR="00ED6283" w:rsidRPr="005F2A93" w:rsidRDefault="00ED6283" w:rsidP="00ED628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7559">
              <w:rPr>
                <w:rFonts w:ascii="Angsana New" w:hAnsi="Angsana New"/>
                <w:b/>
                <w:bCs/>
                <w:sz w:val="30"/>
                <w:szCs w:val="30"/>
              </w:rPr>
              <w:t>4,60</w:t>
            </w:r>
            <w:r w:rsidR="00580EE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275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0EE4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CA1C7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" w:type="pct"/>
          </w:tcPr>
          <w:p w:rsidR="00ED6283" w:rsidRPr="00A83A64" w:rsidRDefault="00ED6283" w:rsidP="00ED628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:rsidR="00ED6283" w:rsidRPr="00A83A64" w:rsidRDefault="00ED6283" w:rsidP="00ED6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:rsidR="00ED6283" w:rsidRPr="005A7FEB" w:rsidRDefault="00ED6283" w:rsidP="00ED628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CC497A" w:rsidRDefault="00CC497A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CC497A" w:rsidRDefault="00CC497A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:rsidR="003D6616" w:rsidRPr="00132773" w:rsidRDefault="003D6616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275"/>
        <w:gridCol w:w="1071"/>
        <w:gridCol w:w="273"/>
        <w:gridCol w:w="1442"/>
        <w:gridCol w:w="273"/>
        <w:gridCol w:w="1345"/>
      </w:tblGrid>
      <w:tr w:rsidR="003D6616" w:rsidRPr="00B93444" w:rsidTr="003D6616">
        <w:trPr>
          <w:trHeight w:val="299"/>
        </w:trPr>
        <w:tc>
          <w:tcPr>
            <w:tcW w:w="1832" w:type="pct"/>
          </w:tcPr>
          <w:p w:rsidR="003D6616" w:rsidRPr="003D6616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CC497A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616" w:rsidRPr="00B93444" w:rsidTr="003D6616">
        <w:trPr>
          <w:trHeight w:val="299"/>
        </w:trPr>
        <w:tc>
          <w:tcPr>
            <w:tcW w:w="1832" w:type="pct"/>
          </w:tcPr>
          <w:p w:rsidR="003D6616" w:rsidRPr="003D6616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D66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D661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D6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pct"/>
            <w:gridSpan w:val="3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616" w:rsidRPr="00B93444" w:rsidTr="003D6616">
        <w:trPr>
          <w:trHeight w:val="299"/>
        </w:trPr>
        <w:tc>
          <w:tcPr>
            <w:tcW w:w="1832" w:type="pct"/>
          </w:tcPr>
          <w:p w:rsidR="003D6616" w:rsidRPr="00A83A6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616" w:rsidRPr="00B93444" w:rsidTr="003D6616">
        <w:trPr>
          <w:trHeight w:val="299"/>
        </w:trPr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1,949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29,632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9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2,306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4,255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31,320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34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3,617,075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3,600,743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1,725,083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1,719,659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151,259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151,259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89,084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89,084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58,906</w:t>
            </w:r>
          </w:p>
        </w:tc>
      </w:tr>
      <w:tr w:rsidR="003D6616" w:rsidRPr="00B9344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50,681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50,681</w:t>
            </w:r>
          </w:p>
        </w:tc>
      </w:tr>
      <w:tr w:rsidR="003D6616" w:rsidRPr="00A83A64" w:rsidTr="003D6616">
        <w:tc>
          <w:tcPr>
            <w:tcW w:w="1832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93444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B9344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</w:tcPr>
          <w:p w:rsidR="003D6616" w:rsidRPr="00B9344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  <w:tc>
          <w:tcPr>
            <w:tcW w:w="150" w:type="pct"/>
          </w:tcPr>
          <w:p w:rsidR="003D6616" w:rsidRPr="00B9344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93444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3D6616" w:rsidRPr="00A83A64" w:rsidTr="003D6616">
        <w:tc>
          <w:tcPr>
            <w:tcW w:w="1832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95" w:type="pct"/>
            <w:shd w:val="clear" w:color="auto" w:fill="auto"/>
          </w:tcPr>
          <w:p w:rsidR="003D6616" w:rsidRPr="005A7FEB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Pr="00A83A64">
              <w:rPr>
                <w:rFonts w:asciiTheme="majorBidi" w:hAnsiTheme="majorBidi" w:cstheme="majorBidi"/>
                <w:sz w:val="30"/>
                <w:szCs w:val="30"/>
              </w:rPr>
              <w:t>,527</w:t>
            </w: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146,028</w:t>
            </w:r>
          </w:p>
        </w:tc>
      </w:tr>
      <w:tr w:rsidR="003D6616" w:rsidRPr="00A83A64" w:rsidTr="003D6616">
        <w:tc>
          <w:tcPr>
            <w:tcW w:w="1832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3D6616" w:rsidRPr="005F2A9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5,862,801</w:t>
            </w: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835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546</w:t>
            </w:r>
          </w:p>
        </w:tc>
      </w:tr>
      <w:tr w:rsidR="003D6616" w:rsidRPr="00A83A64" w:rsidTr="003D6616">
        <w:tc>
          <w:tcPr>
            <w:tcW w:w="1832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83A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95" w:type="pct"/>
            <w:shd w:val="clear" w:color="auto" w:fill="auto"/>
          </w:tcPr>
          <w:p w:rsidR="003D6616" w:rsidRPr="005F2A9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(163,245)</w:t>
            </w: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sz w:val="30"/>
                <w:szCs w:val="30"/>
              </w:rPr>
              <w:t>(156,003)</w:t>
            </w:r>
          </w:p>
        </w:tc>
      </w:tr>
      <w:tr w:rsidR="003D6616" w:rsidRPr="00A83A64" w:rsidTr="003D6616">
        <w:tc>
          <w:tcPr>
            <w:tcW w:w="1832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:rsidR="003D6616" w:rsidRPr="005F2A9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5,699,556</w:t>
            </w: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679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543</w:t>
            </w:r>
          </w:p>
        </w:tc>
      </w:tr>
      <w:tr w:rsidR="003D6616" w:rsidRPr="00A83A64" w:rsidTr="003D6616">
        <w:tc>
          <w:tcPr>
            <w:tcW w:w="1832" w:type="pct"/>
          </w:tcPr>
          <w:p w:rsidR="003D6616" w:rsidRPr="00132773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5" w:type="pct"/>
            <w:shd w:val="clear" w:color="auto" w:fill="auto"/>
          </w:tcPr>
          <w:p w:rsidR="003D6616" w:rsidRPr="0013277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51" w:type="pct"/>
          </w:tcPr>
          <w:p w:rsidR="003D6616" w:rsidRPr="00132773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</w:tcPr>
          <w:p w:rsidR="003D6616" w:rsidRPr="0013277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0" w:type="pct"/>
          </w:tcPr>
          <w:p w:rsidR="003D6616" w:rsidRPr="00132773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:rsidR="003D6616" w:rsidRPr="00132773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0" w:type="pct"/>
          </w:tcPr>
          <w:p w:rsidR="003D6616" w:rsidRPr="00132773" w:rsidRDefault="003D6616" w:rsidP="003D66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:rsidR="003D6616" w:rsidRPr="00132773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Cs w:val="22"/>
              </w:rPr>
            </w:pPr>
          </w:p>
        </w:tc>
      </w:tr>
      <w:tr w:rsidR="003D6616" w:rsidRPr="00A83A64" w:rsidTr="003D6616">
        <w:tc>
          <w:tcPr>
            <w:tcW w:w="1832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5" w:type="pct"/>
            <w:shd w:val="clear" w:color="auto" w:fill="auto"/>
          </w:tcPr>
          <w:p w:rsidR="003D6616" w:rsidRPr="005F2A93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doub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5,703,811</w:t>
            </w:r>
          </w:p>
        </w:tc>
        <w:tc>
          <w:tcPr>
            <w:tcW w:w="150" w:type="pct"/>
          </w:tcPr>
          <w:p w:rsidR="003D6616" w:rsidRPr="00A83A64" w:rsidRDefault="003D6616" w:rsidP="003D6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:rsidR="003D6616" w:rsidRPr="00A83A64" w:rsidRDefault="003D6616" w:rsidP="003D66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3A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5,710,863</w:t>
            </w:r>
          </w:p>
        </w:tc>
      </w:tr>
    </w:tbl>
    <w:p w:rsidR="006F09D2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:rsidR="006F09D2" w:rsidRPr="00A83A64" w:rsidRDefault="006F09D2" w:rsidP="006F0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83A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A83A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83A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Pr="00A83A64">
        <w:rPr>
          <w:rFonts w:asciiTheme="majorBidi" w:hAnsiTheme="majorBidi" w:cstheme="majorBidi"/>
          <w:sz w:val="30"/>
          <w:szCs w:val="30"/>
        </w:rPr>
        <w:t xml:space="preserve">30 </w:t>
      </w:r>
      <w:r w:rsidRPr="00A83A64">
        <w:rPr>
          <w:rFonts w:asciiTheme="majorBidi" w:hAnsiTheme="majorBidi" w:cstheme="majorBidi"/>
          <w:sz w:val="30"/>
          <w:szCs w:val="30"/>
          <w:cs/>
        </w:rPr>
        <w:t>วัน</w:t>
      </w:r>
      <w:r w:rsidRPr="00A83A64">
        <w:rPr>
          <w:rFonts w:asciiTheme="majorBidi" w:hAnsiTheme="majorBidi" w:cstheme="majorBidi"/>
          <w:sz w:val="30"/>
          <w:szCs w:val="30"/>
        </w:rPr>
        <w:t xml:space="preserve"> </w:t>
      </w:r>
      <w:r w:rsidRPr="00A83A6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A83A64">
        <w:rPr>
          <w:rFonts w:asciiTheme="majorBidi" w:hAnsiTheme="majorBidi" w:cstheme="majorBidi"/>
          <w:sz w:val="30"/>
          <w:szCs w:val="30"/>
        </w:rPr>
        <w:t xml:space="preserve">60 </w:t>
      </w:r>
      <w:r w:rsidRPr="00A83A64">
        <w:rPr>
          <w:rFonts w:asciiTheme="majorBidi" w:hAnsiTheme="majorBidi" w:cstheme="majorBidi"/>
          <w:sz w:val="30"/>
          <w:szCs w:val="30"/>
          <w:cs/>
        </w:rPr>
        <w:t>วัน</w:t>
      </w:r>
    </w:p>
    <w:p w:rsidR="006F09D2" w:rsidRDefault="006F09D2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5310"/>
        <w:gridCol w:w="720"/>
        <w:gridCol w:w="1440"/>
        <w:gridCol w:w="270"/>
        <w:gridCol w:w="1354"/>
      </w:tblGrid>
      <w:tr w:rsidR="00CC497A" w:rsidRPr="008A1C9D" w:rsidTr="00CC497A">
        <w:trPr>
          <w:tblHeader/>
        </w:trPr>
        <w:tc>
          <w:tcPr>
            <w:tcW w:w="5310" w:type="dxa"/>
            <w:vAlign w:val="bottom"/>
          </w:tcPr>
          <w:p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49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</w:p>
        </w:tc>
        <w:tc>
          <w:tcPr>
            <w:tcW w:w="720" w:type="dxa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C497A" w:rsidRPr="008A1C9D" w:rsidTr="00CC497A">
        <w:trPr>
          <w:tblHeader/>
        </w:trPr>
        <w:tc>
          <w:tcPr>
            <w:tcW w:w="5310" w:type="dxa"/>
          </w:tcPr>
          <w:p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3"/>
            <w:vAlign w:val="center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49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Pr="00CC49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CC497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C497A" w:rsidRPr="008A1C9D" w:rsidTr="00CC497A">
        <w:trPr>
          <w:tblHeader/>
        </w:trPr>
        <w:tc>
          <w:tcPr>
            <w:tcW w:w="5310" w:type="dxa"/>
          </w:tcPr>
          <w:p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C497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CC497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7DE5" w:rsidRPr="00147DE5">
              <w:rPr>
                <w:rFonts w:asciiTheme="majorBidi" w:hAnsiTheme="majorBidi" w:cstheme="majorBidi"/>
                <w:sz w:val="30"/>
                <w:szCs w:val="30"/>
              </w:rPr>
              <w:t xml:space="preserve">2563 - </w:t>
            </w:r>
            <w:r w:rsidR="00147DE5" w:rsidRPr="00147DE5">
              <w:rPr>
                <w:rFonts w:asciiTheme="majorBidi" w:hAnsiTheme="majorBidi"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20" w:type="dxa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C497A" w:rsidRPr="00376013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6013">
              <w:rPr>
                <w:rFonts w:ascii="Angsana New" w:hAnsi="Angsana New"/>
                <w:sz w:val="30"/>
                <w:szCs w:val="30"/>
              </w:rPr>
              <w:tab/>
            </w:r>
            <w:r w:rsidR="00376013" w:rsidRPr="00376013">
              <w:rPr>
                <w:rFonts w:ascii="Angsana New" w:hAnsi="Angsana New"/>
                <w:sz w:val="30"/>
                <w:szCs w:val="30"/>
              </w:rPr>
              <w:t>1</w:t>
            </w:r>
            <w:r w:rsidR="00147DE5">
              <w:rPr>
                <w:rFonts w:ascii="Angsana New" w:hAnsi="Angsana New"/>
                <w:sz w:val="30"/>
                <w:szCs w:val="30"/>
              </w:rPr>
              <w:t>80</w:t>
            </w:r>
            <w:r w:rsidRPr="00376013">
              <w:rPr>
                <w:rFonts w:ascii="Angsana New" w:hAnsi="Angsana New"/>
                <w:sz w:val="30"/>
                <w:szCs w:val="30"/>
              </w:rPr>
              <w:t>,</w:t>
            </w:r>
            <w:r w:rsidR="00147DE5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270" w:type="dxa"/>
            <w:vAlign w:val="center"/>
          </w:tcPr>
          <w:p w:rsidR="00CC497A" w:rsidRPr="00376013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:rsidR="00CC497A" w:rsidRPr="00376013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6013">
              <w:rPr>
                <w:rFonts w:ascii="Angsana New" w:hAnsi="Angsana New"/>
                <w:sz w:val="30"/>
                <w:szCs w:val="30"/>
              </w:rPr>
              <w:tab/>
            </w:r>
            <w:r w:rsidR="00376013" w:rsidRPr="00376013">
              <w:rPr>
                <w:rFonts w:ascii="Angsana New" w:hAnsi="Angsana New"/>
                <w:sz w:val="30"/>
                <w:szCs w:val="30"/>
              </w:rPr>
              <w:t>1</w:t>
            </w:r>
            <w:r w:rsidR="00147DE5">
              <w:rPr>
                <w:rFonts w:ascii="Angsana New" w:hAnsi="Angsana New"/>
                <w:sz w:val="30"/>
                <w:szCs w:val="30"/>
              </w:rPr>
              <w:t>72</w:t>
            </w:r>
            <w:r w:rsidRPr="00376013">
              <w:rPr>
                <w:rFonts w:ascii="Angsana New" w:hAnsi="Angsana New"/>
                <w:sz w:val="30"/>
                <w:szCs w:val="30"/>
              </w:rPr>
              <w:t>,</w:t>
            </w:r>
            <w:r w:rsidR="00147DE5"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CC497A" w:rsidRPr="008A1C9D" w:rsidTr="00CC497A">
        <w:trPr>
          <w:tblHeader/>
        </w:trPr>
        <w:tc>
          <w:tcPr>
            <w:tcW w:w="5310" w:type="dxa"/>
          </w:tcPr>
          <w:p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CC497A" w:rsidRPr="001156F9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156F9">
              <w:rPr>
                <w:rFonts w:ascii="Angsana New" w:hAnsi="Angsana New"/>
                <w:sz w:val="30"/>
                <w:szCs w:val="30"/>
              </w:rPr>
              <w:tab/>
            </w:r>
            <w:r w:rsidR="001156F9" w:rsidRPr="001156F9">
              <w:rPr>
                <w:rFonts w:ascii="Angsana New" w:hAnsi="Angsana New"/>
                <w:sz w:val="30"/>
                <w:szCs w:val="30"/>
              </w:rPr>
              <w:t>6,874</w:t>
            </w:r>
          </w:p>
        </w:tc>
        <w:tc>
          <w:tcPr>
            <w:tcW w:w="270" w:type="dxa"/>
            <w:vAlign w:val="center"/>
          </w:tcPr>
          <w:p w:rsidR="00CC497A" w:rsidRPr="001156F9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:rsidR="00CC497A" w:rsidRPr="001156F9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56F9">
              <w:rPr>
                <w:rFonts w:ascii="Angsana New" w:hAnsi="Angsana New"/>
                <w:sz w:val="30"/>
                <w:szCs w:val="30"/>
              </w:rPr>
              <w:tab/>
            </w:r>
            <w:r w:rsidR="001156F9" w:rsidRPr="001156F9">
              <w:rPr>
                <w:rFonts w:ascii="Angsana New" w:hAnsi="Angsana New"/>
                <w:sz w:val="30"/>
                <w:szCs w:val="30"/>
              </w:rPr>
              <w:t>6,874</w:t>
            </w:r>
          </w:p>
        </w:tc>
      </w:tr>
      <w:tr w:rsidR="00CC497A" w:rsidRPr="008A1C9D" w:rsidTr="00CC497A">
        <w:trPr>
          <w:tblHeader/>
        </w:trPr>
        <w:tc>
          <w:tcPr>
            <w:tcW w:w="5310" w:type="dxa"/>
          </w:tcPr>
          <w:p w:rsidR="00CC497A" w:rsidRPr="00CC497A" w:rsidRDefault="00CC497A" w:rsidP="00580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156F9" w:rsidRPr="001156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1156F9" w:rsidRPr="001156F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1156F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C49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2563</w:t>
            </w:r>
          </w:p>
        </w:tc>
        <w:tc>
          <w:tcPr>
            <w:tcW w:w="720" w:type="dxa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C497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1156F9" w:rsidRPr="001156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7DE5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1156F9" w:rsidRPr="001156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7DE5"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270" w:type="dxa"/>
            <w:vAlign w:val="center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C497A" w:rsidRPr="00CC497A" w:rsidRDefault="00CC497A" w:rsidP="00580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497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1156F9" w:rsidRPr="001156F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7DE5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  <w:r w:rsidR="001156F9" w:rsidRPr="001156F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7DE5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</w:tbl>
    <w:p w:rsidR="00C2668E" w:rsidRPr="00020BEC" w:rsidRDefault="000B1CB9" w:rsidP="00165AFF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</w:t>
      </w:r>
      <w:r w:rsidR="003E6A5C" w:rsidRPr="00020BE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กิจการที่ไม่เกี่ยวข้องกัน</w:t>
      </w:r>
    </w:p>
    <w:p w:rsidR="004B37AC" w:rsidRPr="00020BEC" w:rsidRDefault="004B37AC" w:rsidP="004B3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3E760E" w:rsidRPr="00020BEC" w:rsidTr="002C5FCE">
        <w:tc>
          <w:tcPr>
            <w:tcW w:w="204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760E" w:rsidRPr="00020BEC" w:rsidTr="002C5FCE">
        <w:tc>
          <w:tcPr>
            <w:tcW w:w="204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E760E" w:rsidRPr="00020BEC" w:rsidTr="002C5FCE">
        <w:tc>
          <w:tcPr>
            <w:tcW w:w="204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</w:tr>
      <w:tr w:rsidR="003E760E" w:rsidRPr="00020BEC" w:rsidTr="002C5FCE">
        <w:tc>
          <w:tcPr>
            <w:tcW w:w="204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760E" w:rsidRPr="00020BEC" w:rsidTr="002C5FCE">
        <w:tc>
          <w:tcPr>
            <w:tcW w:w="204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3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60E" w:rsidRPr="00020BEC" w:rsidTr="002C5FCE">
        <w:tc>
          <w:tcPr>
            <w:tcW w:w="204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35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E760E" w:rsidRPr="00020BEC" w:rsidRDefault="003E760E" w:rsidP="002C5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0C4" w:rsidRPr="00020BEC" w:rsidTr="002C5FCE">
        <w:tc>
          <w:tcPr>
            <w:tcW w:w="2045" w:type="pct"/>
          </w:tcPr>
          <w:p w:rsidR="003D50C4" w:rsidRPr="00020BEC" w:rsidRDefault="003D50C4" w:rsidP="003D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9E537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5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13,345</w:t>
            </w:r>
          </w:p>
        </w:tc>
        <w:tc>
          <w:tcPr>
            <w:tcW w:w="147" w:type="pct"/>
          </w:tcPr>
          <w:p w:rsidR="003D50C4" w:rsidRPr="00020BEC" w:rsidRDefault="003D50C4" w:rsidP="003D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3D50C4" w:rsidRPr="00020BEC" w:rsidRDefault="003D50C4" w:rsidP="003D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13,345</w:t>
            </w:r>
          </w:p>
        </w:tc>
      </w:tr>
      <w:tr w:rsidR="003D50C4" w:rsidRPr="00020BEC" w:rsidTr="002C5FCE">
        <w:tc>
          <w:tcPr>
            <w:tcW w:w="2045" w:type="pct"/>
          </w:tcPr>
          <w:p w:rsidR="003D50C4" w:rsidRPr="00020BEC" w:rsidRDefault="009E5370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1 - 5 </w:t>
            </w:r>
            <w:r w:rsidR="003D50C4"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35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9,009</w:t>
            </w:r>
          </w:p>
        </w:tc>
        <w:tc>
          <w:tcPr>
            <w:tcW w:w="147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9,009</w:t>
            </w:r>
          </w:p>
        </w:tc>
      </w:tr>
      <w:tr w:rsidR="003D50C4" w:rsidRPr="00020BEC" w:rsidTr="002C5FCE">
        <w:tc>
          <w:tcPr>
            <w:tcW w:w="2045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22,354</w:t>
            </w:r>
          </w:p>
        </w:tc>
        <w:tc>
          <w:tcPr>
            <w:tcW w:w="147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22,354</w:t>
            </w:r>
          </w:p>
        </w:tc>
      </w:tr>
      <w:tr w:rsidR="003D50C4" w:rsidRPr="00020BEC" w:rsidTr="002C5FCE">
        <w:tc>
          <w:tcPr>
            <w:tcW w:w="2045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 w:line="240" w:lineRule="auto"/>
              <w:ind w:left="-108" w:right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50C4" w:rsidRPr="00020BEC" w:rsidTr="002C5FCE">
        <w:tc>
          <w:tcPr>
            <w:tcW w:w="2045" w:type="pct"/>
          </w:tcPr>
          <w:p w:rsidR="003D50C4" w:rsidRPr="00020BEC" w:rsidRDefault="003D50C4" w:rsidP="003D5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35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D50C4" w:rsidRPr="00020BEC" w:rsidRDefault="003D50C4" w:rsidP="003D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D50C4" w:rsidRPr="00020BEC" w:rsidRDefault="003D50C4" w:rsidP="003D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3D50C4" w:rsidRPr="00020BEC" w:rsidRDefault="003D50C4" w:rsidP="003D5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3D50C4" w:rsidRPr="00020BEC" w:rsidRDefault="003D50C4" w:rsidP="003D50C4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068" w:rsidRPr="00020BEC" w:rsidTr="002C5FCE">
        <w:tc>
          <w:tcPr>
            <w:tcW w:w="2045" w:type="pct"/>
          </w:tcPr>
          <w:p w:rsidR="00D54068" w:rsidRPr="00020BEC" w:rsidRDefault="00D54068" w:rsidP="00D5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 w:rsidRPr="00020B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0B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635" w:type="pct"/>
            <w:shd w:val="clear" w:color="auto" w:fill="auto"/>
          </w:tcPr>
          <w:p w:rsidR="00D54068" w:rsidRPr="00020BEC" w:rsidRDefault="00D54068" w:rsidP="00D5406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1,125,006</w:t>
            </w:r>
          </w:p>
        </w:tc>
        <w:tc>
          <w:tcPr>
            <w:tcW w:w="128" w:type="pct"/>
          </w:tcPr>
          <w:p w:rsidR="00D54068" w:rsidRPr="00020BEC" w:rsidRDefault="00D54068" w:rsidP="00D5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:rsidR="00D54068" w:rsidRPr="00020BEC" w:rsidRDefault="00D54068" w:rsidP="001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1,014,694</w:t>
            </w:r>
          </w:p>
        </w:tc>
        <w:tc>
          <w:tcPr>
            <w:tcW w:w="147" w:type="pct"/>
          </w:tcPr>
          <w:p w:rsidR="00D54068" w:rsidRPr="00020BEC" w:rsidRDefault="00D54068" w:rsidP="00D5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:rsidR="00D54068" w:rsidRPr="00020BEC" w:rsidRDefault="00D54068" w:rsidP="00D5406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1,125,006</w:t>
            </w:r>
          </w:p>
        </w:tc>
        <w:tc>
          <w:tcPr>
            <w:tcW w:w="147" w:type="pct"/>
          </w:tcPr>
          <w:p w:rsidR="00D54068" w:rsidRPr="00020BEC" w:rsidRDefault="00D54068" w:rsidP="00D5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D54068" w:rsidRPr="00020BEC" w:rsidRDefault="00D54068" w:rsidP="001569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 w:right="24"/>
              <w:rPr>
                <w:rFonts w:asciiTheme="majorBidi" w:hAnsiTheme="majorBidi" w:cstheme="majorBidi"/>
                <w:sz w:val="30"/>
                <w:szCs w:val="30"/>
              </w:rPr>
            </w:pPr>
            <w:r w:rsidRPr="00020BEC">
              <w:rPr>
                <w:rFonts w:asciiTheme="majorBidi" w:hAnsiTheme="majorBidi" w:cstheme="majorBidi"/>
                <w:sz w:val="30"/>
                <w:szCs w:val="30"/>
              </w:rPr>
              <w:t>1,014,694</w:t>
            </w:r>
          </w:p>
        </w:tc>
      </w:tr>
    </w:tbl>
    <w:p w:rsidR="00467B60" w:rsidRDefault="00467B60" w:rsidP="00467B60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</w:p>
    <w:p w:rsidR="00083D96" w:rsidRDefault="00083D96" w:rsidP="00083D96">
      <w:pPr>
        <w:pStyle w:val="Heading1"/>
        <w:keepLines/>
        <w:numPr>
          <w:ilvl w:val="0"/>
          <w:numId w:val="9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83D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:rsidR="00C9083F" w:rsidRDefault="00C9083F" w:rsidP="00083D96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:rsidR="00C9083F" w:rsidRPr="00F85E85" w:rsidRDefault="00C9083F" w:rsidP="00C9083F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>ในการประชุมคณะกรรมการบริษัทวาระพิเศษเมื่อวันที่</w:t>
      </w:r>
      <w:r w:rsidRPr="00C9083F">
        <w:rPr>
          <w:rFonts w:asciiTheme="majorBidi" w:hAnsiTheme="majorBidi" w:cstheme="majorBidi"/>
          <w:spacing w:val="2"/>
          <w:sz w:val="30"/>
          <w:szCs w:val="30"/>
        </w:rPr>
        <w:t xml:space="preserve"> 9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เมษายน</w:t>
      </w:r>
      <w:r w:rsidRPr="00C9083F">
        <w:rPr>
          <w:rFonts w:asciiTheme="majorBidi" w:hAnsiTheme="majorBidi" w:cstheme="majorBidi"/>
          <w:spacing w:val="2"/>
          <w:sz w:val="30"/>
          <w:szCs w:val="30"/>
        </w:rPr>
        <w:t xml:space="preserve"> 2563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ที่ประชุมมีมติอนุมัติจ่ายเงินปันผล</w:t>
      </w:r>
      <w:r w:rsidRPr="00C9083F">
        <w:rPr>
          <w:rFonts w:asciiTheme="majorBidi" w:hAnsiTheme="majorBidi" w:cstheme="majorBidi" w:hint="cs"/>
          <w:spacing w:val="2"/>
          <w:sz w:val="30"/>
          <w:szCs w:val="30"/>
          <w:cs/>
        </w:rPr>
        <w:t>ระหว่างกาล</w:t>
      </w:r>
      <w:r w:rsidRPr="00C9083F">
        <w:rPr>
          <w:rFonts w:asciiTheme="majorBidi" w:hAnsiTheme="majorBidi"/>
          <w:spacing w:val="2"/>
          <w:sz w:val="30"/>
          <w:szCs w:val="30"/>
          <w:cs/>
        </w:rPr>
        <w:t>จากกำไรสุทธิสำหรับผลการดำเนินงานครึ่งปีหลัง</w:t>
      </w:r>
      <w:r w:rsidR="00E816C0">
        <w:rPr>
          <w:rFonts w:asciiTheme="majorBidi" w:hAnsiTheme="majorBidi" w:hint="cs"/>
          <w:spacing w:val="2"/>
          <w:sz w:val="30"/>
          <w:szCs w:val="30"/>
          <w:cs/>
        </w:rPr>
        <w:t xml:space="preserve">ของปี </w:t>
      </w:r>
      <w:r w:rsidR="00E816C0">
        <w:rPr>
          <w:rFonts w:asciiTheme="majorBidi" w:hAnsiTheme="majorBidi"/>
          <w:spacing w:val="2"/>
          <w:sz w:val="30"/>
          <w:szCs w:val="30"/>
        </w:rPr>
        <w:t xml:space="preserve">2562 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>ในอัตราหุ้นละ</w:t>
      </w:r>
      <w:r w:rsidRPr="00C9083F">
        <w:rPr>
          <w:rFonts w:asciiTheme="majorBidi" w:hAnsiTheme="majorBidi" w:cstheme="majorBidi"/>
          <w:spacing w:val="2"/>
          <w:sz w:val="30"/>
          <w:szCs w:val="30"/>
        </w:rPr>
        <w:t xml:space="preserve"> 0.32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 xml:space="preserve"> บาท เป็นจำนวนเงินทั้งสิ้น</w:t>
      </w:r>
      <w:r w:rsidRPr="00C9083F">
        <w:rPr>
          <w:rFonts w:asciiTheme="majorBidi" w:hAnsiTheme="majorBidi" w:cstheme="majorBidi"/>
          <w:spacing w:val="2"/>
          <w:sz w:val="30"/>
          <w:szCs w:val="30"/>
        </w:rPr>
        <w:t xml:space="preserve"> 271.16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</w:t>
      </w:r>
      <w:r w:rsidRPr="00C9083F">
        <w:rPr>
          <w:rFonts w:asciiTheme="majorBidi" w:hAnsiTheme="majorBidi" w:cstheme="majorBidi" w:hint="cs"/>
          <w:spacing w:val="2"/>
          <w:sz w:val="30"/>
          <w:szCs w:val="30"/>
          <w:cs/>
        </w:rPr>
        <w:t>โดย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Pr="00C9083F">
        <w:rPr>
          <w:rFonts w:asciiTheme="majorBidi" w:hAnsiTheme="majorBidi" w:cstheme="majorBidi" w:hint="cs"/>
          <w:spacing w:val="2"/>
          <w:sz w:val="30"/>
          <w:szCs w:val="30"/>
          <w:cs/>
        </w:rPr>
        <w:t>จ่าย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>เงินปันผลดังกล่าว</w:t>
      </w:r>
      <w:r w:rsidRPr="00C9083F">
        <w:rPr>
          <w:rFonts w:asciiTheme="majorBidi" w:hAnsiTheme="majorBidi" w:cstheme="majorBidi" w:hint="cs"/>
          <w:spacing w:val="2"/>
          <w:sz w:val="30"/>
          <w:szCs w:val="30"/>
          <w:cs/>
        </w:rPr>
        <w:t>ให้ผู้ถือหุ้น</w:t>
      </w:r>
      <w:r w:rsidR="00E816C0">
        <w:rPr>
          <w:rFonts w:asciiTheme="majorBidi" w:hAnsiTheme="majorBidi" w:cstheme="majorBidi" w:hint="cs"/>
          <w:spacing w:val="2"/>
          <w:sz w:val="30"/>
          <w:szCs w:val="30"/>
          <w:cs/>
        </w:rPr>
        <w:t>แล้วเมื่อ</w:t>
      </w:r>
      <w:r w:rsidRPr="00C9083F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F85E85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85E85">
        <w:rPr>
          <w:rFonts w:asciiTheme="majorBidi" w:hAnsiTheme="majorBidi" w:cstheme="majorBidi"/>
          <w:spacing w:val="2"/>
          <w:sz w:val="30"/>
          <w:szCs w:val="30"/>
        </w:rPr>
        <w:t>24</w:t>
      </w:r>
      <w:r w:rsidRPr="00F85E85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เมษายน </w:t>
      </w:r>
      <w:r w:rsidRPr="00F85E85">
        <w:rPr>
          <w:rFonts w:asciiTheme="majorBidi" w:hAnsiTheme="majorBidi" w:cstheme="majorBidi"/>
          <w:spacing w:val="2"/>
          <w:sz w:val="30"/>
          <w:szCs w:val="30"/>
        </w:rPr>
        <w:t>2563</w:t>
      </w:r>
    </w:p>
    <w:p w:rsidR="00C9083F" w:rsidRPr="00C9083F" w:rsidRDefault="00C9083F" w:rsidP="00083D96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sectPr w:rsidR="00C9083F" w:rsidRPr="00C9083F" w:rsidSect="00C65AD3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405" w:rsidRDefault="00450405">
      <w:r>
        <w:separator/>
      </w:r>
    </w:p>
  </w:endnote>
  <w:endnote w:type="continuationSeparator" w:id="0">
    <w:p w:rsidR="00450405" w:rsidRDefault="0045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83F" w:rsidRPr="0086166B" w:rsidRDefault="00C9083F" w:rsidP="00B4153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30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9083F" w:rsidRDefault="00C908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83F" w:rsidRPr="00005ACB" w:rsidRDefault="00C9083F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C9083F" w:rsidRPr="002E241D" w:rsidRDefault="00C9083F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405" w:rsidRDefault="00450405">
      <w:r>
        <w:separator/>
      </w:r>
    </w:p>
  </w:footnote>
  <w:footnote w:type="continuationSeparator" w:id="0">
    <w:p w:rsidR="00450405" w:rsidRDefault="00450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83F" w:rsidRPr="00BB549B" w:rsidRDefault="00C9083F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C9083F" w:rsidRPr="00FA7747" w:rsidRDefault="00C9083F" w:rsidP="00DA32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9083F" w:rsidRPr="00AF256D" w:rsidRDefault="00C9083F" w:rsidP="00DA329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C9083F" w:rsidRPr="004F6D6D" w:rsidRDefault="00C9083F" w:rsidP="006D7013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83F" w:rsidRPr="00BB549B" w:rsidRDefault="00C9083F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C9083F" w:rsidRPr="00FA7747" w:rsidRDefault="00C9083F" w:rsidP="00105F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9083F" w:rsidRPr="00AF256D" w:rsidRDefault="00C9083F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C9083F" w:rsidRPr="007938D5" w:rsidRDefault="00C9083F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83F" w:rsidRPr="00BB549B" w:rsidRDefault="00C9083F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C9083F" w:rsidRPr="00FA7747" w:rsidRDefault="00C9083F" w:rsidP="005F09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9083F" w:rsidRPr="00AF256D" w:rsidRDefault="00C9083F" w:rsidP="004B37AC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C9083F" w:rsidRPr="007938D5" w:rsidRDefault="00C9083F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83F" w:rsidRPr="00BB549B" w:rsidRDefault="00C9083F" w:rsidP="00B060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C9083F" w:rsidRPr="00FA7747" w:rsidRDefault="00C9083F" w:rsidP="00B060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9083F" w:rsidRPr="00AF256D" w:rsidRDefault="00C9083F" w:rsidP="00B06012">
    <w:pPr>
      <w:pStyle w:val="acctmainheading"/>
      <w:spacing w:after="0" w:line="240" w:lineRule="atLeast"/>
      <w:ind w:left="720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C9083F" w:rsidRPr="007938D5" w:rsidRDefault="00C9083F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83F" w:rsidRPr="00BB549B" w:rsidRDefault="00C9083F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C9083F" w:rsidRPr="00FA7747" w:rsidRDefault="00C9083F" w:rsidP="008B58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C9083F" w:rsidRPr="00AF256D" w:rsidRDefault="00C9083F" w:rsidP="008B58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สิ้นสุดวันที่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F823E0"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sz w:val="32"/>
        <w:szCs w:val="32"/>
        <w:lang w:bidi="th-TH"/>
      </w:rPr>
      <w:t xml:space="preserve"> </w:t>
    </w:r>
    <w:r w:rsidRPr="00F823E0"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F823E0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 xml:space="preserve">2563 </w:t>
    </w:r>
    <w:r w:rsidRPr="00C753C0">
      <w:rPr>
        <w:rFonts w:ascii="Angsana New" w:hAnsi="Angsana New"/>
        <w:sz w:val="32"/>
        <w:szCs w:val="32"/>
        <w:lang w:bidi="th-TH"/>
      </w:rPr>
      <w:t>(</w:t>
    </w:r>
    <w:r w:rsidRPr="00781C49"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C753C0">
      <w:rPr>
        <w:rFonts w:ascii="Angsana New" w:hAnsi="Angsana New"/>
        <w:sz w:val="32"/>
        <w:szCs w:val="32"/>
        <w:lang w:val="en-US" w:bidi="th-TH"/>
      </w:rPr>
      <w:t>)</w:t>
    </w:r>
  </w:p>
  <w:p w:rsidR="00C9083F" w:rsidRPr="007938D5" w:rsidRDefault="00C9083F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3377A"/>
    <w:multiLevelType w:val="multilevel"/>
    <w:tmpl w:val="38F0C8C6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41910BCB"/>
    <w:multiLevelType w:val="multilevel"/>
    <w:tmpl w:val="44DAAA94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FB243344"/>
    <w:lvl w:ilvl="0" w:tplc="13E0CCA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5C14475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6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7C0C2146"/>
    <w:multiLevelType w:val="multilevel"/>
    <w:tmpl w:val="73A03DD8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7"/>
  </w:num>
  <w:num w:numId="5">
    <w:abstractNumId w:val="23"/>
  </w:num>
  <w:num w:numId="6">
    <w:abstractNumId w:val="6"/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16"/>
  </w:num>
  <w:num w:numId="13">
    <w:abstractNumId w:val="0"/>
  </w:num>
  <w:num w:numId="14">
    <w:abstractNumId w:val="8"/>
  </w:num>
  <w:num w:numId="15">
    <w:abstractNumId w:val="22"/>
  </w:num>
  <w:num w:numId="16">
    <w:abstractNumId w:val="5"/>
  </w:num>
  <w:num w:numId="17">
    <w:abstractNumId w:val="20"/>
  </w:num>
  <w:num w:numId="18">
    <w:abstractNumId w:val="21"/>
  </w:num>
  <w:num w:numId="19">
    <w:abstractNumId w:val="17"/>
  </w:num>
  <w:num w:numId="20">
    <w:abstractNumId w:val="18"/>
  </w:num>
  <w:num w:numId="21">
    <w:abstractNumId w:val="11"/>
  </w:num>
  <w:num w:numId="22">
    <w:abstractNumId w:val="0"/>
  </w:num>
  <w:num w:numId="23">
    <w:abstractNumId w:val="1"/>
  </w:num>
  <w:num w:numId="24">
    <w:abstractNumId w:val="0"/>
  </w:num>
  <w:num w:numId="25">
    <w:abstractNumId w:val="9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4"/>
  </w:num>
  <w:num w:numId="38">
    <w:abstractNumId w:val="0"/>
  </w:num>
  <w:num w:numId="39">
    <w:abstractNumId w:val="0"/>
  </w:num>
  <w:num w:numId="40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199"/>
    <w:rsid w:val="0000062B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61BA"/>
    <w:rsid w:val="00006DD5"/>
    <w:rsid w:val="00007613"/>
    <w:rsid w:val="00007B57"/>
    <w:rsid w:val="00007E64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C52"/>
    <w:rsid w:val="00015CEA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AD"/>
    <w:rsid w:val="00025B90"/>
    <w:rsid w:val="00025FC2"/>
    <w:rsid w:val="00026132"/>
    <w:rsid w:val="00026133"/>
    <w:rsid w:val="000263F9"/>
    <w:rsid w:val="0002666D"/>
    <w:rsid w:val="00026F6D"/>
    <w:rsid w:val="00026FC7"/>
    <w:rsid w:val="000270EB"/>
    <w:rsid w:val="0002731C"/>
    <w:rsid w:val="00027563"/>
    <w:rsid w:val="00030007"/>
    <w:rsid w:val="000300DD"/>
    <w:rsid w:val="000303E3"/>
    <w:rsid w:val="00030574"/>
    <w:rsid w:val="0003091A"/>
    <w:rsid w:val="00030952"/>
    <w:rsid w:val="00030A33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935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E8C"/>
    <w:rsid w:val="00054433"/>
    <w:rsid w:val="00054A0E"/>
    <w:rsid w:val="00054EE3"/>
    <w:rsid w:val="00054FEE"/>
    <w:rsid w:val="000553C0"/>
    <w:rsid w:val="0005542F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FA0"/>
    <w:rsid w:val="00061076"/>
    <w:rsid w:val="00061B0E"/>
    <w:rsid w:val="00061CDD"/>
    <w:rsid w:val="00062464"/>
    <w:rsid w:val="000625AF"/>
    <w:rsid w:val="00062766"/>
    <w:rsid w:val="0006276B"/>
    <w:rsid w:val="00062B25"/>
    <w:rsid w:val="000635F7"/>
    <w:rsid w:val="000635FF"/>
    <w:rsid w:val="000639A9"/>
    <w:rsid w:val="00063E79"/>
    <w:rsid w:val="00063FF7"/>
    <w:rsid w:val="000643EC"/>
    <w:rsid w:val="000645F7"/>
    <w:rsid w:val="00064FAB"/>
    <w:rsid w:val="00065008"/>
    <w:rsid w:val="0006537A"/>
    <w:rsid w:val="00065604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FFE"/>
    <w:rsid w:val="000765BD"/>
    <w:rsid w:val="00076626"/>
    <w:rsid w:val="00076770"/>
    <w:rsid w:val="00076883"/>
    <w:rsid w:val="000773F9"/>
    <w:rsid w:val="00077AA1"/>
    <w:rsid w:val="00077E6D"/>
    <w:rsid w:val="0008011E"/>
    <w:rsid w:val="000806C9"/>
    <w:rsid w:val="000809AE"/>
    <w:rsid w:val="00080C77"/>
    <w:rsid w:val="00080CEC"/>
    <w:rsid w:val="0008115A"/>
    <w:rsid w:val="00082881"/>
    <w:rsid w:val="000828CD"/>
    <w:rsid w:val="00082B29"/>
    <w:rsid w:val="00082C3B"/>
    <w:rsid w:val="00082EA9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870"/>
    <w:rsid w:val="00087D01"/>
    <w:rsid w:val="00087E79"/>
    <w:rsid w:val="00090150"/>
    <w:rsid w:val="000901DA"/>
    <w:rsid w:val="000901E2"/>
    <w:rsid w:val="00090626"/>
    <w:rsid w:val="0009071F"/>
    <w:rsid w:val="00090EBA"/>
    <w:rsid w:val="00090F48"/>
    <w:rsid w:val="000913A0"/>
    <w:rsid w:val="00091B2A"/>
    <w:rsid w:val="00092224"/>
    <w:rsid w:val="000928B6"/>
    <w:rsid w:val="00092B09"/>
    <w:rsid w:val="00092E16"/>
    <w:rsid w:val="000933DB"/>
    <w:rsid w:val="0009353D"/>
    <w:rsid w:val="00093854"/>
    <w:rsid w:val="0009470A"/>
    <w:rsid w:val="00094BAF"/>
    <w:rsid w:val="00094D66"/>
    <w:rsid w:val="00094E96"/>
    <w:rsid w:val="00094FB4"/>
    <w:rsid w:val="00094FD7"/>
    <w:rsid w:val="000950F2"/>
    <w:rsid w:val="00095590"/>
    <w:rsid w:val="00095A5F"/>
    <w:rsid w:val="000967D6"/>
    <w:rsid w:val="000969F9"/>
    <w:rsid w:val="00096A4A"/>
    <w:rsid w:val="000972EB"/>
    <w:rsid w:val="00097659"/>
    <w:rsid w:val="000977AD"/>
    <w:rsid w:val="000A045E"/>
    <w:rsid w:val="000A0559"/>
    <w:rsid w:val="000A0BB9"/>
    <w:rsid w:val="000A0FBB"/>
    <w:rsid w:val="000A1003"/>
    <w:rsid w:val="000A12A1"/>
    <w:rsid w:val="000A1390"/>
    <w:rsid w:val="000A1426"/>
    <w:rsid w:val="000A171A"/>
    <w:rsid w:val="000A1CB5"/>
    <w:rsid w:val="000A1E4E"/>
    <w:rsid w:val="000A2601"/>
    <w:rsid w:val="000A290B"/>
    <w:rsid w:val="000A2B6F"/>
    <w:rsid w:val="000A2BD4"/>
    <w:rsid w:val="000A2E00"/>
    <w:rsid w:val="000A2F07"/>
    <w:rsid w:val="000A324B"/>
    <w:rsid w:val="000A3611"/>
    <w:rsid w:val="000A3933"/>
    <w:rsid w:val="000A3D07"/>
    <w:rsid w:val="000A3DEC"/>
    <w:rsid w:val="000A4D19"/>
    <w:rsid w:val="000A4D66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40DA"/>
    <w:rsid w:val="000B430A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56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56E"/>
    <w:rsid w:val="000C29F6"/>
    <w:rsid w:val="000C31BA"/>
    <w:rsid w:val="000C357A"/>
    <w:rsid w:val="000C3A6C"/>
    <w:rsid w:val="000C3A9D"/>
    <w:rsid w:val="000C463A"/>
    <w:rsid w:val="000C463C"/>
    <w:rsid w:val="000C4838"/>
    <w:rsid w:val="000C4DF0"/>
    <w:rsid w:val="000C5079"/>
    <w:rsid w:val="000C528A"/>
    <w:rsid w:val="000C539F"/>
    <w:rsid w:val="000C55F6"/>
    <w:rsid w:val="000C5B98"/>
    <w:rsid w:val="000C6123"/>
    <w:rsid w:val="000C6188"/>
    <w:rsid w:val="000C6B3B"/>
    <w:rsid w:val="000C7343"/>
    <w:rsid w:val="000C79BA"/>
    <w:rsid w:val="000C7A50"/>
    <w:rsid w:val="000D0A87"/>
    <w:rsid w:val="000D0AE2"/>
    <w:rsid w:val="000D0CDC"/>
    <w:rsid w:val="000D100D"/>
    <w:rsid w:val="000D1073"/>
    <w:rsid w:val="000D1118"/>
    <w:rsid w:val="000D14FA"/>
    <w:rsid w:val="000D1947"/>
    <w:rsid w:val="000D1D6F"/>
    <w:rsid w:val="000D1F12"/>
    <w:rsid w:val="000D219A"/>
    <w:rsid w:val="000D21E5"/>
    <w:rsid w:val="000D21F6"/>
    <w:rsid w:val="000D3629"/>
    <w:rsid w:val="000D3A4E"/>
    <w:rsid w:val="000D3E07"/>
    <w:rsid w:val="000D3F3E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1DA"/>
    <w:rsid w:val="000D7B29"/>
    <w:rsid w:val="000E0129"/>
    <w:rsid w:val="000E02F7"/>
    <w:rsid w:val="000E069E"/>
    <w:rsid w:val="000E0713"/>
    <w:rsid w:val="000E0DFA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BC6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E8F"/>
    <w:rsid w:val="000F4515"/>
    <w:rsid w:val="000F47D7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5217"/>
    <w:rsid w:val="00105708"/>
    <w:rsid w:val="00105F54"/>
    <w:rsid w:val="0010686B"/>
    <w:rsid w:val="001077EF"/>
    <w:rsid w:val="00107973"/>
    <w:rsid w:val="00107B93"/>
    <w:rsid w:val="00107BB8"/>
    <w:rsid w:val="00107DF2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CCA"/>
    <w:rsid w:val="00116CE8"/>
    <w:rsid w:val="00116EC2"/>
    <w:rsid w:val="00116FDD"/>
    <w:rsid w:val="00117136"/>
    <w:rsid w:val="001175CD"/>
    <w:rsid w:val="00117D25"/>
    <w:rsid w:val="0012037A"/>
    <w:rsid w:val="0012051A"/>
    <w:rsid w:val="00120584"/>
    <w:rsid w:val="00120C4E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BC"/>
    <w:rsid w:val="00123D4C"/>
    <w:rsid w:val="00124FCE"/>
    <w:rsid w:val="0012568F"/>
    <w:rsid w:val="00125D34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FB1"/>
    <w:rsid w:val="0014214A"/>
    <w:rsid w:val="00142218"/>
    <w:rsid w:val="001422FE"/>
    <w:rsid w:val="0014247A"/>
    <w:rsid w:val="001425FF"/>
    <w:rsid w:val="0014341E"/>
    <w:rsid w:val="00143449"/>
    <w:rsid w:val="001435C0"/>
    <w:rsid w:val="00143F22"/>
    <w:rsid w:val="00143F40"/>
    <w:rsid w:val="001440BB"/>
    <w:rsid w:val="0014412F"/>
    <w:rsid w:val="00144804"/>
    <w:rsid w:val="0014517B"/>
    <w:rsid w:val="00145A32"/>
    <w:rsid w:val="00145D6B"/>
    <w:rsid w:val="00145F39"/>
    <w:rsid w:val="00145FF4"/>
    <w:rsid w:val="001463BD"/>
    <w:rsid w:val="00146D8F"/>
    <w:rsid w:val="001476E8"/>
    <w:rsid w:val="00147C10"/>
    <w:rsid w:val="00147DE5"/>
    <w:rsid w:val="001504BA"/>
    <w:rsid w:val="0015075B"/>
    <w:rsid w:val="00150C2E"/>
    <w:rsid w:val="001515CA"/>
    <w:rsid w:val="00151A23"/>
    <w:rsid w:val="00151AC7"/>
    <w:rsid w:val="00151CA8"/>
    <w:rsid w:val="00152E00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FA5"/>
    <w:rsid w:val="00157120"/>
    <w:rsid w:val="001571EF"/>
    <w:rsid w:val="00157439"/>
    <w:rsid w:val="00157519"/>
    <w:rsid w:val="001575A4"/>
    <w:rsid w:val="001576CE"/>
    <w:rsid w:val="0015778D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3BD"/>
    <w:rsid w:val="001624BB"/>
    <w:rsid w:val="0016293A"/>
    <w:rsid w:val="00162E95"/>
    <w:rsid w:val="001631EF"/>
    <w:rsid w:val="00163473"/>
    <w:rsid w:val="00164299"/>
    <w:rsid w:val="001643BA"/>
    <w:rsid w:val="00164692"/>
    <w:rsid w:val="00164BF3"/>
    <w:rsid w:val="00164F8C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693"/>
    <w:rsid w:val="00170CE3"/>
    <w:rsid w:val="00170DEA"/>
    <w:rsid w:val="00170EB5"/>
    <w:rsid w:val="00170F06"/>
    <w:rsid w:val="00171361"/>
    <w:rsid w:val="001714F3"/>
    <w:rsid w:val="00171936"/>
    <w:rsid w:val="001719AF"/>
    <w:rsid w:val="00171DEE"/>
    <w:rsid w:val="0017285C"/>
    <w:rsid w:val="00172A30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D71"/>
    <w:rsid w:val="001834C0"/>
    <w:rsid w:val="00183864"/>
    <w:rsid w:val="00183A7B"/>
    <w:rsid w:val="00183C03"/>
    <w:rsid w:val="0018407A"/>
    <w:rsid w:val="001840D4"/>
    <w:rsid w:val="0018411C"/>
    <w:rsid w:val="00184C3F"/>
    <w:rsid w:val="001850B1"/>
    <w:rsid w:val="0018556E"/>
    <w:rsid w:val="00185D26"/>
    <w:rsid w:val="00185FDB"/>
    <w:rsid w:val="0018673B"/>
    <w:rsid w:val="0018681D"/>
    <w:rsid w:val="00186E89"/>
    <w:rsid w:val="00187055"/>
    <w:rsid w:val="001873E8"/>
    <w:rsid w:val="001876D1"/>
    <w:rsid w:val="00187CE8"/>
    <w:rsid w:val="001901D3"/>
    <w:rsid w:val="00190CF3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ACE"/>
    <w:rsid w:val="001A2C79"/>
    <w:rsid w:val="001A2F6A"/>
    <w:rsid w:val="001A32A4"/>
    <w:rsid w:val="001A485D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2A1"/>
    <w:rsid w:val="001B37DC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62B"/>
    <w:rsid w:val="001B7900"/>
    <w:rsid w:val="001C069E"/>
    <w:rsid w:val="001C1069"/>
    <w:rsid w:val="001C13FA"/>
    <w:rsid w:val="001C1415"/>
    <w:rsid w:val="001C15EF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F3D"/>
    <w:rsid w:val="001D3F10"/>
    <w:rsid w:val="001D3FEC"/>
    <w:rsid w:val="001D4331"/>
    <w:rsid w:val="001D455D"/>
    <w:rsid w:val="001D4675"/>
    <w:rsid w:val="001D4BAA"/>
    <w:rsid w:val="001D4BD0"/>
    <w:rsid w:val="001D522E"/>
    <w:rsid w:val="001D5D99"/>
    <w:rsid w:val="001D5EBA"/>
    <w:rsid w:val="001D645E"/>
    <w:rsid w:val="001D6467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301B"/>
    <w:rsid w:val="001E318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C19"/>
    <w:rsid w:val="001F5C3D"/>
    <w:rsid w:val="001F60F7"/>
    <w:rsid w:val="001F624B"/>
    <w:rsid w:val="001F6556"/>
    <w:rsid w:val="001F6B90"/>
    <w:rsid w:val="001F6BB7"/>
    <w:rsid w:val="001F6DAD"/>
    <w:rsid w:val="001F6ED8"/>
    <w:rsid w:val="001F7956"/>
    <w:rsid w:val="001F7CA1"/>
    <w:rsid w:val="001F7FAD"/>
    <w:rsid w:val="00200861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90E"/>
    <w:rsid w:val="00206975"/>
    <w:rsid w:val="00207168"/>
    <w:rsid w:val="00207315"/>
    <w:rsid w:val="00210084"/>
    <w:rsid w:val="002101DC"/>
    <w:rsid w:val="002103AE"/>
    <w:rsid w:val="002105C3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7C4"/>
    <w:rsid w:val="00213A37"/>
    <w:rsid w:val="00213B00"/>
    <w:rsid w:val="00214177"/>
    <w:rsid w:val="002141CA"/>
    <w:rsid w:val="002141F0"/>
    <w:rsid w:val="00214C30"/>
    <w:rsid w:val="00215113"/>
    <w:rsid w:val="00216313"/>
    <w:rsid w:val="00216474"/>
    <w:rsid w:val="002166A5"/>
    <w:rsid w:val="002170C8"/>
    <w:rsid w:val="002175E4"/>
    <w:rsid w:val="00217813"/>
    <w:rsid w:val="00217A94"/>
    <w:rsid w:val="00220154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4044"/>
    <w:rsid w:val="00224870"/>
    <w:rsid w:val="00224BB2"/>
    <w:rsid w:val="00224F04"/>
    <w:rsid w:val="002250DC"/>
    <w:rsid w:val="002254D7"/>
    <w:rsid w:val="002255D9"/>
    <w:rsid w:val="00225D4D"/>
    <w:rsid w:val="0022602C"/>
    <w:rsid w:val="002265D8"/>
    <w:rsid w:val="002271E4"/>
    <w:rsid w:val="0022736F"/>
    <w:rsid w:val="00227844"/>
    <w:rsid w:val="00227969"/>
    <w:rsid w:val="00227CC1"/>
    <w:rsid w:val="0023023D"/>
    <w:rsid w:val="00230246"/>
    <w:rsid w:val="002303BB"/>
    <w:rsid w:val="002303FE"/>
    <w:rsid w:val="0023041D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EAE"/>
    <w:rsid w:val="00234FC5"/>
    <w:rsid w:val="002350E6"/>
    <w:rsid w:val="0023559A"/>
    <w:rsid w:val="0023620E"/>
    <w:rsid w:val="0023696E"/>
    <w:rsid w:val="00236EFF"/>
    <w:rsid w:val="00237423"/>
    <w:rsid w:val="00237AE9"/>
    <w:rsid w:val="00237EF0"/>
    <w:rsid w:val="002403EE"/>
    <w:rsid w:val="0024073D"/>
    <w:rsid w:val="00240848"/>
    <w:rsid w:val="002408A5"/>
    <w:rsid w:val="002408E4"/>
    <w:rsid w:val="00240B99"/>
    <w:rsid w:val="0024103D"/>
    <w:rsid w:val="00241409"/>
    <w:rsid w:val="0024175D"/>
    <w:rsid w:val="00241772"/>
    <w:rsid w:val="00241AAC"/>
    <w:rsid w:val="00241C21"/>
    <w:rsid w:val="00241F5A"/>
    <w:rsid w:val="002420A1"/>
    <w:rsid w:val="00242438"/>
    <w:rsid w:val="00242AF0"/>
    <w:rsid w:val="00243648"/>
    <w:rsid w:val="002437A4"/>
    <w:rsid w:val="002438B6"/>
    <w:rsid w:val="0024399A"/>
    <w:rsid w:val="00243E94"/>
    <w:rsid w:val="00244481"/>
    <w:rsid w:val="00244B2F"/>
    <w:rsid w:val="00244CF9"/>
    <w:rsid w:val="002450E1"/>
    <w:rsid w:val="0024548F"/>
    <w:rsid w:val="0024582A"/>
    <w:rsid w:val="00245B42"/>
    <w:rsid w:val="0024640D"/>
    <w:rsid w:val="00246411"/>
    <w:rsid w:val="002465C9"/>
    <w:rsid w:val="00246695"/>
    <w:rsid w:val="00246D71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64D"/>
    <w:rsid w:val="00251BB8"/>
    <w:rsid w:val="00251BEC"/>
    <w:rsid w:val="00251EA8"/>
    <w:rsid w:val="002524CA"/>
    <w:rsid w:val="00252647"/>
    <w:rsid w:val="00252A5D"/>
    <w:rsid w:val="002539C6"/>
    <w:rsid w:val="00253ABB"/>
    <w:rsid w:val="00253ECD"/>
    <w:rsid w:val="0025454E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6352"/>
    <w:rsid w:val="002571B5"/>
    <w:rsid w:val="002573B5"/>
    <w:rsid w:val="00257590"/>
    <w:rsid w:val="00257ABC"/>
    <w:rsid w:val="00257E18"/>
    <w:rsid w:val="002601E3"/>
    <w:rsid w:val="002603B1"/>
    <w:rsid w:val="0026067B"/>
    <w:rsid w:val="0026092F"/>
    <w:rsid w:val="00260F18"/>
    <w:rsid w:val="002614E7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D20"/>
    <w:rsid w:val="00265F65"/>
    <w:rsid w:val="002662D6"/>
    <w:rsid w:val="002663A4"/>
    <w:rsid w:val="002664A7"/>
    <w:rsid w:val="0026684C"/>
    <w:rsid w:val="00266A1B"/>
    <w:rsid w:val="002672ED"/>
    <w:rsid w:val="0027050E"/>
    <w:rsid w:val="0027077F"/>
    <w:rsid w:val="00271216"/>
    <w:rsid w:val="002716B0"/>
    <w:rsid w:val="0027295F"/>
    <w:rsid w:val="00272AFB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9A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EEB"/>
    <w:rsid w:val="00282263"/>
    <w:rsid w:val="00282600"/>
    <w:rsid w:val="00282A26"/>
    <w:rsid w:val="002832CA"/>
    <w:rsid w:val="0028384D"/>
    <w:rsid w:val="0028398C"/>
    <w:rsid w:val="00283B68"/>
    <w:rsid w:val="002845B7"/>
    <w:rsid w:val="00284992"/>
    <w:rsid w:val="00284FE0"/>
    <w:rsid w:val="002850DF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17DD"/>
    <w:rsid w:val="00291C40"/>
    <w:rsid w:val="00291FC2"/>
    <w:rsid w:val="002923BE"/>
    <w:rsid w:val="002928A9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75B1"/>
    <w:rsid w:val="002A03F0"/>
    <w:rsid w:val="002A09C2"/>
    <w:rsid w:val="002A0B5D"/>
    <w:rsid w:val="002A0E12"/>
    <w:rsid w:val="002A11D5"/>
    <w:rsid w:val="002A12EE"/>
    <w:rsid w:val="002A15C3"/>
    <w:rsid w:val="002A1C76"/>
    <w:rsid w:val="002A2517"/>
    <w:rsid w:val="002A2D02"/>
    <w:rsid w:val="002A2D24"/>
    <w:rsid w:val="002A343D"/>
    <w:rsid w:val="002A37F2"/>
    <w:rsid w:val="002A3AF9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D0F"/>
    <w:rsid w:val="002B0166"/>
    <w:rsid w:val="002B022F"/>
    <w:rsid w:val="002B0426"/>
    <w:rsid w:val="002B0429"/>
    <w:rsid w:val="002B05C2"/>
    <w:rsid w:val="002B14B2"/>
    <w:rsid w:val="002B1DEF"/>
    <w:rsid w:val="002B1F42"/>
    <w:rsid w:val="002B2596"/>
    <w:rsid w:val="002B2BBF"/>
    <w:rsid w:val="002B2C7C"/>
    <w:rsid w:val="002B2E1B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71B7"/>
    <w:rsid w:val="002B75DA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860"/>
    <w:rsid w:val="002C68F1"/>
    <w:rsid w:val="002C6E64"/>
    <w:rsid w:val="002C6FCD"/>
    <w:rsid w:val="002C714F"/>
    <w:rsid w:val="002C7491"/>
    <w:rsid w:val="002C79A4"/>
    <w:rsid w:val="002C7AFF"/>
    <w:rsid w:val="002D06B6"/>
    <w:rsid w:val="002D07E9"/>
    <w:rsid w:val="002D105B"/>
    <w:rsid w:val="002D2431"/>
    <w:rsid w:val="002D28BF"/>
    <w:rsid w:val="002D2A52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60AB"/>
    <w:rsid w:val="002D60E2"/>
    <w:rsid w:val="002D6621"/>
    <w:rsid w:val="002D68ED"/>
    <w:rsid w:val="002D6B31"/>
    <w:rsid w:val="002D6BEB"/>
    <w:rsid w:val="002D6D42"/>
    <w:rsid w:val="002D7384"/>
    <w:rsid w:val="002D7FA1"/>
    <w:rsid w:val="002E00A6"/>
    <w:rsid w:val="002E07B3"/>
    <w:rsid w:val="002E09DD"/>
    <w:rsid w:val="002E0A0D"/>
    <w:rsid w:val="002E15BB"/>
    <w:rsid w:val="002E1714"/>
    <w:rsid w:val="002E1D89"/>
    <w:rsid w:val="002E1D93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6263"/>
    <w:rsid w:val="002E6379"/>
    <w:rsid w:val="002E654A"/>
    <w:rsid w:val="002E6591"/>
    <w:rsid w:val="002E6678"/>
    <w:rsid w:val="002E67FA"/>
    <w:rsid w:val="002E6A8E"/>
    <w:rsid w:val="002E6C6E"/>
    <w:rsid w:val="002E6C7E"/>
    <w:rsid w:val="002E6C97"/>
    <w:rsid w:val="002E7105"/>
    <w:rsid w:val="002E7A91"/>
    <w:rsid w:val="002F030E"/>
    <w:rsid w:val="002F0F2C"/>
    <w:rsid w:val="002F0F74"/>
    <w:rsid w:val="002F16A5"/>
    <w:rsid w:val="002F182A"/>
    <w:rsid w:val="002F1A01"/>
    <w:rsid w:val="002F1A0B"/>
    <w:rsid w:val="002F1A50"/>
    <w:rsid w:val="002F1CCE"/>
    <w:rsid w:val="002F23ED"/>
    <w:rsid w:val="002F297F"/>
    <w:rsid w:val="002F2F28"/>
    <w:rsid w:val="002F3297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5E"/>
    <w:rsid w:val="00300829"/>
    <w:rsid w:val="00300C6D"/>
    <w:rsid w:val="00301547"/>
    <w:rsid w:val="00301B18"/>
    <w:rsid w:val="00301C87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F4B"/>
    <w:rsid w:val="00316B50"/>
    <w:rsid w:val="00316CC1"/>
    <w:rsid w:val="00316F3C"/>
    <w:rsid w:val="003177CF"/>
    <w:rsid w:val="0032044C"/>
    <w:rsid w:val="00320CCA"/>
    <w:rsid w:val="0032147D"/>
    <w:rsid w:val="0032172C"/>
    <w:rsid w:val="0032184A"/>
    <w:rsid w:val="00321924"/>
    <w:rsid w:val="00321CD1"/>
    <w:rsid w:val="003222A8"/>
    <w:rsid w:val="00322C72"/>
    <w:rsid w:val="00323579"/>
    <w:rsid w:val="00324055"/>
    <w:rsid w:val="003240A2"/>
    <w:rsid w:val="00324658"/>
    <w:rsid w:val="00324D63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62BE"/>
    <w:rsid w:val="00336933"/>
    <w:rsid w:val="00336CAB"/>
    <w:rsid w:val="00336EB4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70F8"/>
    <w:rsid w:val="0034745F"/>
    <w:rsid w:val="003475AD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2443"/>
    <w:rsid w:val="00362A1B"/>
    <w:rsid w:val="00362DD2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1E6"/>
    <w:rsid w:val="00372421"/>
    <w:rsid w:val="0037248A"/>
    <w:rsid w:val="003727F4"/>
    <w:rsid w:val="00372A4F"/>
    <w:rsid w:val="00372AAC"/>
    <w:rsid w:val="00372BC7"/>
    <w:rsid w:val="00372EF4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FDC"/>
    <w:rsid w:val="003830F0"/>
    <w:rsid w:val="00383858"/>
    <w:rsid w:val="00384667"/>
    <w:rsid w:val="003848F7"/>
    <w:rsid w:val="00384B88"/>
    <w:rsid w:val="00385846"/>
    <w:rsid w:val="00385CFC"/>
    <w:rsid w:val="00385F4A"/>
    <w:rsid w:val="0038605A"/>
    <w:rsid w:val="0038671B"/>
    <w:rsid w:val="00386A55"/>
    <w:rsid w:val="00386AE6"/>
    <w:rsid w:val="00386C94"/>
    <w:rsid w:val="00386CA3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36CB"/>
    <w:rsid w:val="00393CF9"/>
    <w:rsid w:val="00393CFC"/>
    <w:rsid w:val="00393D1C"/>
    <w:rsid w:val="0039446B"/>
    <w:rsid w:val="003946CA"/>
    <w:rsid w:val="0039495C"/>
    <w:rsid w:val="00394A38"/>
    <w:rsid w:val="003955B1"/>
    <w:rsid w:val="00395D09"/>
    <w:rsid w:val="0039643D"/>
    <w:rsid w:val="00396718"/>
    <w:rsid w:val="00396930"/>
    <w:rsid w:val="00396DDB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B4E"/>
    <w:rsid w:val="003A60FD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791"/>
    <w:rsid w:val="003C2209"/>
    <w:rsid w:val="003C253B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1964"/>
    <w:rsid w:val="003D1A3C"/>
    <w:rsid w:val="003D1A9B"/>
    <w:rsid w:val="003D1AE3"/>
    <w:rsid w:val="003D1AF0"/>
    <w:rsid w:val="003D1B62"/>
    <w:rsid w:val="003D1C00"/>
    <w:rsid w:val="003D20BD"/>
    <w:rsid w:val="003D253F"/>
    <w:rsid w:val="003D28C2"/>
    <w:rsid w:val="003D334A"/>
    <w:rsid w:val="003D36E9"/>
    <w:rsid w:val="003D3B95"/>
    <w:rsid w:val="003D3BFF"/>
    <w:rsid w:val="003D3D3C"/>
    <w:rsid w:val="003D3EDD"/>
    <w:rsid w:val="003D441E"/>
    <w:rsid w:val="003D442E"/>
    <w:rsid w:val="003D4504"/>
    <w:rsid w:val="003D4DC5"/>
    <w:rsid w:val="003D50C4"/>
    <w:rsid w:val="003D5C6C"/>
    <w:rsid w:val="003D5E7A"/>
    <w:rsid w:val="003D603D"/>
    <w:rsid w:val="003D6616"/>
    <w:rsid w:val="003D6BA4"/>
    <w:rsid w:val="003D785C"/>
    <w:rsid w:val="003D7E0C"/>
    <w:rsid w:val="003E0738"/>
    <w:rsid w:val="003E0FB3"/>
    <w:rsid w:val="003E147E"/>
    <w:rsid w:val="003E1758"/>
    <w:rsid w:val="003E1C63"/>
    <w:rsid w:val="003E263E"/>
    <w:rsid w:val="003E2695"/>
    <w:rsid w:val="003E2EF8"/>
    <w:rsid w:val="003E3647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78F"/>
    <w:rsid w:val="003E6878"/>
    <w:rsid w:val="003E6A5C"/>
    <w:rsid w:val="003E6BA7"/>
    <w:rsid w:val="003E6D58"/>
    <w:rsid w:val="003E760E"/>
    <w:rsid w:val="003E7613"/>
    <w:rsid w:val="003E78F4"/>
    <w:rsid w:val="003E7D43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437"/>
    <w:rsid w:val="003F5654"/>
    <w:rsid w:val="003F5B93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718D"/>
    <w:rsid w:val="0040719A"/>
    <w:rsid w:val="00410143"/>
    <w:rsid w:val="00410414"/>
    <w:rsid w:val="0041070A"/>
    <w:rsid w:val="00410770"/>
    <w:rsid w:val="00410E02"/>
    <w:rsid w:val="0041106F"/>
    <w:rsid w:val="00411143"/>
    <w:rsid w:val="0041150C"/>
    <w:rsid w:val="004119BC"/>
    <w:rsid w:val="00411C66"/>
    <w:rsid w:val="00411DDB"/>
    <w:rsid w:val="00413070"/>
    <w:rsid w:val="004130E8"/>
    <w:rsid w:val="00413666"/>
    <w:rsid w:val="004137B2"/>
    <w:rsid w:val="004140E9"/>
    <w:rsid w:val="00414149"/>
    <w:rsid w:val="00414622"/>
    <w:rsid w:val="004146E0"/>
    <w:rsid w:val="00414843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763"/>
    <w:rsid w:val="004210F2"/>
    <w:rsid w:val="00421237"/>
    <w:rsid w:val="0042167B"/>
    <w:rsid w:val="00421DD6"/>
    <w:rsid w:val="00422874"/>
    <w:rsid w:val="0042295C"/>
    <w:rsid w:val="00422AAB"/>
    <w:rsid w:val="0042340C"/>
    <w:rsid w:val="00423860"/>
    <w:rsid w:val="00423B44"/>
    <w:rsid w:val="00423BA6"/>
    <w:rsid w:val="00423DD8"/>
    <w:rsid w:val="00424279"/>
    <w:rsid w:val="0042491D"/>
    <w:rsid w:val="00425184"/>
    <w:rsid w:val="004255B1"/>
    <w:rsid w:val="0042596C"/>
    <w:rsid w:val="00425DF9"/>
    <w:rsid w:val="0042693F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2024"/>
    <w:rsid w:val="00432187"/>
    <w:rsid w:val="00432B27"/>
    <w:rsid w:val="004332E8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6AA"/>
    <w:rsid w:val="0043785B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E8F"/>
    <w:rsid w:val="004420BA"/>
    <w:rsid w:val="004429E7"/>
    <w:rsid w:val="0044312A"/>
    <w:rsid w:val="004434FD"/>
    <w:rsid w:val="00443BCD"/>
    <w:rsid w:val="00443C60"/>
    <w:rsid w:val="0044402F"/>
    <w:rsid w:val="00444365"/>
    <w:rsid w:val="00445196"/>
    <w:rsid w:val="004451C7"/>
    <w:rsid w:val="00445E6B"/>
    <w:rsid w:val="00445FD2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CCE"/>
    <w:rsid w:val="00453F18"/>
    <w:rsid w:val="00453FE2"/>
    <w:rsid w:val="00454894"/>
    <w:rsid w:val="00454E4A"/>
    <w:rsid w:val="004550BD"/>
    <w:rsid w:val="00455311"/>
    <w:rsid w:val="0045598B"/>
    <w:rsid w:val="004565C9"/>
    <w:rsid w:val="00456BE3"/>
    <w:rsid w:val="00456BEF"/>
    <w:rsid w:val="00456D39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312E"/>
    <w:rsid w:val="0046397E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E4"/>
    <w:rsid w:val="004661CA"/>
    <w:rsid w:val="00466510"/>
    <w:rsid w:val="00466578"/>
    <w:rsid w:val="00466C34"/>
    <w:rsid w:val="00466E04"/>
    <w:rsid w:val="004671CB"/>
    <w:rsid w:val="004675F5"/>
    <w:rsid w:val="00467B60"/>
    <w:rsid w:val="00467C4F"/>
    <w:rsid w:val="00467D5D"/>
    <w:rsid w:val="00467ED1"/>
    <w:rsid w:val="004703FE"/>
    <w:rsid w:val="00470444"/>
    <w:rsid w:val="00470577"/>
    <w:rsid w:val="00470781"/>
    <w:rsid w:val="00470803"/>
    <w:rsid w:val="00470AC8"/>
    <w:rsid w:val="00470E45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30E6"/>
    <w:rsid w:val="00483825"/>
    <w:rsid w:val="004841BB"/>
    <w:rsid w:val="00484FB3"/>
    <w:rsid w:val="004850EE"/>
    <w:rsid w:val="004855F4"/>
    <w:rsid w:val="00485AA2"/>
    <w:rsid w:val="00485F7F"/>
    <w:rsid w:val="004864B5"/>
    <w:rsid w:val="00486725"/>
    <w:rsid w:val="00487156"/>
    <w:rsid w:val="00487F3F"/>
    <w:rsid w:val="00490510"/>
    <w:rsid w:val="004909C8"/>
    <w:rsid w:val="004910CA"/>
    <w:rsid w:val="00491141"/>
    <w:rsid w:val="004912C1"/>
    <w:rsid w:val="004914CD"/>
    <w:rsid w:val="00491675"/>
    <w:rsid w:val="00491C1F"/>
    <w:rsid w:val="00492127"/>
    <w:rsid w:val="0049231F"/>
    <w:rsid w:val="004928A3"/>
    <w:rsid w:val="00492B77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33"/>
    <w:rsid w:val="00497F3D"/>
    <w:rsid w:val="004A03B5"/>
    <w:rsid w:val="004A03CB"/>
    <w:rsid w:val="004A07BE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683"/>
    <w:rsid w:val="004A276A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7D"/>
    <w:rsid w:val="004A6E18"/>
    <w:rsid w:val="004A79A3"/>
    <w:rsid w:val="004A7B84"/>
    <w:rsid w:val="004B11CF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F28"/>
    <w:rsid w:val="004B4362"/>
    <w:rsid w:val="004B448A"/>
    <w:rsid w:val="004B46EA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752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5026"/>
    <w:rsid w:val="004C56CA"/>
    <w:rsid w:val="004C59EC"/>
    <w:rsid w:val="004C5DB4"/>
    <w:rsid w:val="004C5F29"/>
    <w:rsid w:val="004C6B41"/>
    <w:rsid w:val="004C6BFE"/>
    <w:rsid w:val="004C6EF9"/>
    <w:rsid w:val="004C78D5"/>
    <w:rsid w:val="004D00C8"/>
    <w:rsid w:val="004D01C2"/>
    <w:rsid w:val="004D051D"/>
    <w:rsid w:val="004D0935"/>
    <w:rsid w:val="004D0990"/>
    <w:rsid w:val="004D0D96"/>
    <w:rsid w:val="004D116E"/>
    <w:rsid w:val="004D13E1"/>
    <w:rsid w:val="004D142F"/>
    <w:rsid w:val="004D1468"/>
    <w:rsid w:val="004D1913"/>
    <w:rsid w:val="004D1B22"/>
    <w:rsid w:val="004D1FFD"/>
    <w:rsid w:val="004D2487"/>
    <w:rsid w:val="004D2F54"/>
    <w:rsid w:val="004D3230"/>
    <w:rsid w:val="004D3373"/>
    <w:rsid w:val="004D33A5"/>
    <w:rsid w:val="004D34E5"/>
    <w:rsid w:val="004D3C1F"/>
    <w:rsid w:val="004D3FA0"/>
    <w:rsid w:val="004D4CC6"/>
    <w:rsid w:val="004D5826"/>
    <w:rsid w:val="004D5878"/>
    <w:rsid w:val="004D5939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DA"/>
    <w:rsid w:val="004E70FE"/>
    <w:rsid w:val="004E72BF"/>
    <w:rsid w:val="004E7840"/>
    <w:rsid w:val="004E7C71"/>
    <w:rsid w:val="004F003A"/>
    <w:rsid w:val="004F008D"/>
    <w:rsid w:val="004F05CA"/>
    <w:rsid w:val="004F0C92"/>
    <w:rsid w:val="004F11F7"/>
    <w:rsid w:val="004F12F4"/>
    <w:rsid w:val="004F1778"/>
    <w:rsid w:val="004F1A07"/>
    <w:rsid w:val="004F20DB"/>
    <w:rsid w:val="004F22E0"/>
    <w:rsid w:val="004F23D6"/>
    <w:rsid w:val="004F2497"/>
    <w:rsid w:val="004F2530"/>
    <w:rsid w:val="004F3606"/>
    <w:rsid w:val="004F3823"/>
    <w:rsid w:val="004F3D3D"/>
    <w:rsid w:val="004F3E00"/>
    <w:rsid w:val="004F3FA9"/>
    <w:rsid w:val="004F435D"/>
    <w:rsid w:val="004F4FF2"/>
    <w:rsid w:val="004F5258"/>
    <w:rsid w:val="004F5265"/>
    <w:rsid w:val="004F53F4"/>
    <w:rsid w:val="004F5434"/>
    <w:rsid w:val="004F59B4"/>
    <w:rsid w:val="004F5BDA"/>
    <w:rsid w:val="004F6054"/>
    <w:rsid w:val="004F63BB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DE7"/>
    <w:rsid w:val="005027DC"/>
    <w:rsid w:val="0050291F"/>
    <w:rsid w:val="00502BD4"/>
    <w:rsid w:val="00502CEB"/>
    <w:rsid w:val="00502F3E"/>
    <w:rsid w:val="00503096"/>
    <w:rsid w:val="0050348D"/>
    <w:rsid w:val="00503D09"/>
    <w:rsid w:val="00503F43"/>
    <w:rsid w:val="00504C31"/>
    <w:rsid w:val="00504DC5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3EB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CF5"/>
    <w:rsid w:val="00527ED0"/>
    <w:rsid w:val="00530C77"/>
    <w:rsid w:val="00530C9B"/>
    <w:rsid w:val="005317B6"/>
    <w:rsid w:val="00531874"/>
    <w:rsid w:val="005319C4"/>
    <w:rsid w:val="00531D4A"/>
    <w:rsid w:val="00532198"/>
    <w:rsid w:val="005321B6"/>
    <w:rsid w:val="0053249F"/>
    <w:rsid w:val="005338C1"/>
    <w:rsid w:val="00533923"/>
    <w:rsid w:val="00533D9A"/>
    <w:rsid w:val="00534339"/>
    <w:rsid w:val="00535259"/>
    <w:rsid w:val="0053560E"/>
    <w:rsid w:val="00535894"/>
    <w:rsid w:val="00536436"/>
    <w:rsid w:val="00536683"/>
    <w:rsid w:val="005370CE"/>
    <w:rsid w:val="005372AF"/>
    <w:rsid w:val="00537ECB"/>
    <w:rsid w:val="005401A1"/>
    <w:rsid w:val="005401D8"/>
    <w:rsid w:val="0054080D"/>
    <w:rsid w:val="00540AF3"/>
    <w:rsid w:val="00540CA9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C7"/>
    <w:rsid w:val="005435BF"/>
    <w:rsid w:val="005438FE"/>
    <w:rsid w:val="00543AEA"/>
    <w:rsid w:val="00543C34"/>
    <w:rsid w:val="00544114"/>
    <w:rsid w:val="00544316"/>
    <w:rsid w:val="0054433B"/>
    <w:rsid w:val="005443AB"/>
    <w:rsid w:val="00544D3C"/>
    <w:rsid w:val="005456C0"/>
    <w:rsid w:val="00545D60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F77"/>
    <w:rsid w:val="00555FBB"/>
    <w:rsid w:val="0055621E"/>
    <w:rsid w:val="005562AE"/>
    <w:rsid w:val="005563F9"/>
    <w:rsid w:val="005564F6"/>
    <w:rsid w:val="0055669A"/>
    <w:rsid w:val="00557086"/>
    <w:rsid w:val="00557128"/>
    <w:rsid w:val="005573AD"/>
    <w:rsid w:val="0055778C"/>
    <w:rsid w:val="00560030"/>
    <w:rsid w:val="00560059"/>
    <w:rsid w:val="00560E48"/>
    <w:rsid w:val="00560E94"/>
    <w:rsid w:val="00561554"/>
    <w:rsid w:val="005615E5"/>
    <w:rsid w:val="00561B6A"/>
    <w:rsid w:val="00561C68"/>
    <w:rsid w:val="00561FA6"/>
    <w:rsid w:val="00562729"/>
    <w:rsid w:val="005627EA"/>
    <w:rsid w:val="00563E91"/>
    <w:rsid w:val="0056418F"/>
    <w:rsid w:val="005642C5"/>
    <w:rsid w:val="00564333"/>
    <w:rsid w:val="005654C0"/>
    <w:rsid w:val="005656F9"/>
    <w:rsid w:val="00565A22"/>
    <w:rsid w:val="00565BC9"/>
    <w:rsid w:val="00565DE9"/>
    <w:rsid w:val="00565E2D"/>
    <w:rsid w:val="0056643C"/>
    <w:rsid w:val="0056644D"/>
    <w:rsid w:val="00567325"/>
    <w:rsid w:val="005675AC"/>
    <w:rsid w:val="0056768E"/>
    <w:rsid w:val="00570606"/>
    <w:rsid w:val="005709B2"/>
    <w:rsid w:val="00570EE0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4332"/>
    <w:rsid w:val="00574611"/>
    <w:rsid w:val="00574906"/>
    <w:rsid w:val="00574A0F"/>
    <w:rsid w:val="00574AD8"/>
    <w:rsid w:val="005751FA"/>
    <w:rsid w:val="00575241"/>
    <w:rsid w:val="005754FE"/>
    <w:rsid w:val="00576342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356F"/>
    <w:rsid w:val="005A3E12"/>
    <w:rsid w:val="005A3F43"/>
    <w:rsid w:val="005A4B77"/>
    <w:rsid w:val="005A4C5A"/>
    <w:rsid w:val="005A53B6"/>
    <w:rsid w:val="005A58B4"/>
    <w:rsid w:val="005A5BF7"/>
    <w:rsid w:val="005A5E02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AE"/>
    <w:rsid w:val="005B2FD0"/>
    <w:rsid w:val="005B32BB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37B"/>
    <w:rsid w:val="005B5813"/>
    <w:rsid w:val="005B5840"/>
    <w:rsid w:val="005B5B3F"/>
    <w:rsid w:val="005B5E55"/>
    <w:rsid w:val="005B5ECE"/>
    <w:rsid w:val="005B6585"/>
    <w:rsid w:val="005B677E"/>
    <w:rsid w:val="005B6F5D"/>
    <w:rsid w:val="005B7246"/>
    <w:rsid w:val="005B73E6"/>
    <w:rsid w:val="005B762D"/>
    <w:rsid w:val="005B7E00"/>
    <w:rsid w:val="005C080D"/>
    <w:rsid w:val="005C0AA0"/>
    <w:rsid w:val="005C0AB3"/>
    <w:rsid w:val="005C13A1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A06"/>
    <w:rsid w:val="005C4193"/>
    <w:rsid w:val="005C4256"/>
    <w:rsid w:val="005C44B7"/>
    <w:rsid w:val="005C48FF"/>
    <w:rsid w:val="005C4CFB"/>
    <w:rsid w:val="005C52F1"/>
    <w:rsid w:val="005C55F6"/>
    <w:rsid w:val="005C616C"/>
    <w:rsid w:val="005C6B1C"/>
    <w:rsid w:val="005C6D1C"/>
    <w:rsid w:val="005C6EF7"/>
    <w:rsid w:val="005C72BE"/>
    <w:rsid w:val="005C7524"/>
    <w:rsid w:val="005C76C7"/>
    <w:rsid w:val="005C7CB2"/>
    <w:rsid w:val="005D0028"/>
    <w:rsid w:val="005D0C9E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7"/>
    <w:rsid w:val="005D3458"/>
    <w:rsid w:val="005D39E3"/>
    <w:rsid w:val="005D3DB2"/>
    <w:rsid w:val="005D3E24"/>
    <w:rsid w:val="005D400D"/>
    <w:rsid w:val="005D415A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CC0"/>
    <w:rsid w:val="005E2CF4"/>
    <w:rsid w:val="005E2F57"/>
    <w:rsid w:val="005E35D6"/>
    <w:rsid w:val="005E3D96"/>
    <w:rsid w:val="005E3EA0"/>
    <w:rsid w:val="005E3F27"/>
    <w:rsid w:val="005E49F1"/>
    <w:rsid w:val="005E4A63"/>
    <w:rsid w:val="005E4EA5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E86"/>
    <w:rsid w:val="005F3E8F"/>
    <w:rsid w:val="005F4495"/>
    <w:rsid w:val="005F4548"/>
    <w:rsid w:val="005F4773"/>
    <w:rsid w:val="005F4BB7"/>
    <w:rsid w:val="005F4C05"/>
    <w:rsid w:val="005F4D0A"/>
    <w:rsid w:val="005F5D7A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30F7"/>
    <w:rsid w:val="00603102"/>
    <w:rsid w:val="006037BB"/>
    <w:rsid w:val="0060396C"/>
    <w:rsid w:val="00603A65"/>
    <w:rsid w:val="00603C8F"/>
    <w:rsid w:val="00603DC3"/>
    <w:rsid w:val="00603E68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C02"/>
    <w:rsid w:val="00611E0E"/>
    <w:rsid w:val="00612512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162"/>
    <w:rsid w:val="006141B5"/>
    <w:rsid w:val="006142EB"/>
    <w:rsid w:val="006145E0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4350"/>
    <w:rsid w:val="0062448C"/>
    <w:rsid w:val="0062496A"/>
    <w:rsid w:val="00624C7C"/>
    <w:rsid w:val="00625A0F"/>
    <w:rsid w:val="00625DAB"/>
    <w:rsid w:val="00625DE9"/>
    <w:rsid w:val="00626C87"/>
    <w:rsid w:val="00626D10"/>
    <w:rsid w:val="00627B5A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BDC"/>
    <w:rsid w:val="006330EE"/>
    <w:rsid w:val="00633DA5"/>
    <w:rsid w:val="00634010"/>
    <w:rsid w:val="00634F15"/>
    <w:rsid w:val="0063529A"/>
    <w:rsid w:val="00635791"/>
    <w:rsid w:val="006359FC"/>
    <w:rsid w:val="006361F4"/>
    <w:rsid w:val="006366C3"/>
    <w:rsid w:val="0063689C"/>
    <w:rsid w:val="0063694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3BC"/>
    <w:rsid w:val="006426F2"/>
    <w:rsid w:val="00642B12"/>
    <w:rsid w:val="00643F0D"/>
    <w:rsid w:val="00643FE0"/>
    <w:rsid w:val="006445B0"/>
    <w:rsid w:val="00644884"/>
    <w:rsid w:val="00644936"/>
    <w:rsid w:val="00644C2B"/>
    <w:rsid w:val="00644CE6"/>
    <w:rsid w:val="00645298"/>
    <w:rsid w:val="0064529E"/>
    <w:rsid w:val="00646AAC"/>
    <w:rsid w:val="00646EF0"/>
    <w:rsid w:val="006470F5"/>
    <w:rsid w:val="00647960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284"/>
    <w:rsid w:val="00653ED9"/>
    <w:rsid w:val="00654A8B"/>
    <w:rsid w:val="00654B69"/>
    <w:rsid w:val="00654EF4"/>
    <w:rsid w:val="00656491"/>
    <w:rsid w:val="00656931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DC7"/>
    <w:rsid w:val="00660E9C"/>
    <w:rsid w:val="00661CFD"/>
    <w:rsid w:val="00662842"/>
    <w:rsid w:val="00662BB5"/>
    <w:rsid w:val="00662E1F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D2A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37C8"/>
    <w:rsid w:val="00673C9C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7058"/>
    <w:rsid w:val="0067705F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B39"/>
    <w:rsid w:val="00692B43"/>
    <w:rsid w:val="00692BB7"/>
    <w:rsid w:val="00692EE5"/>
    <w:rsid w:val="0069317B"/>
    <w:rsid w:val="006935AC"/>
    <w:rsid w:val="00694707"/>
    <w:rsid w:val="0069485F"/>
    <w:rsid w:val="00694B94"/>
    <w:rsid w:val="00694BB3"/>
    <w:rsid w:val="00694BEE"/>
    <w:rsid w:val="006950D7"/>
    <w:rsid w:val="006951C2"/>
    <w:rsid w:val="0069572E"/>
    <w:rsid w:val="00695900"/>
    <w:rsid w:val="00695CAD"/>
    <w:rsid w:val="00696508"/>
    <w:rsid w:val="0069651B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F14"/>
    <w:rsid w:val="006A2F21"/>
    <w:rsid w:val="006A3427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754"/>
    <w:rsid w:val="006B37FB"/>
    <w:rsid w:val="006B3B4D"/>
    <w:rsid w:val="006B3C57"/>
    <w:rsid w:val="006B3D48"/>
    <w:rsid w:val="006B3F95"/>
    <w:rsid w:val="006B4397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F56"/>
    <w:rsid w:val="006C5155"/>
    <w:rsid w:val="006C57ED"/>
    <w:rsid w:val="006C6549"/>
    <w:rsid w:val="006C7953"/>
    <w:rsid w:val="006C7AAC"/>
    <w:rsid w:val="006C7C44"/>
    <w:rsid w:val="006C7EAA"/>
    <w:rsid w:val="006C7EC4"/>
    <w:rsid w:val="006D03D2"/>
    <w:rsid w:val="006D0B02"/>
    <w:rsid w:val="006D0C4B"/>
    <w:rsid w:val="006D0F0C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3370"/>
    <w:rsid w:val="006E3BC0"/>
    <w:rsid w:val="006E3C77"/>
    <w:rsid w:val="006E42B3"/>
    <w:rsid w:val="006E4498"/>
    <w:rsid w:val="006E45AC"/>
    <w:rsid w:val="006E4837"/>
    <w:rsid w:val="006E49F1"/>
    <w:rsid w:val="006E4E4B"/>
    <w:rsid w:val="006E5C1C"/>
    <w:rsid w:val="006E6103"/>
    <w:rsid w:val="006E610D"/>
    <w:rsid w:val="006E661F"/>
    <w:rsid w:val="006E66A2"/>
    <w:rsid w:val="006E6F14"/>
    <w:rsid w:val="006E729F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30BF"/>
    <w:rsid w:val="006F326E"/>
    <w:rsid w:val="006F3314"/>
    <w:rsid w:val="006F347C"/>
    <w:rsid w:val="006F484D"/>
    <w:rsid w:val="006F4ED0"/>
    <w:rsid w:val="006F5348"/>
    <w:rsid w:val="006F5506"/>
    <w:rsid w:val="006F5571"/>
    <w:rsid w:val="006F578E"/>
    <w:rsid w:val="006F5BED"/>
    <w:rsid w:val="006F5E36"/>
    <w:rsid w:val="006F63FC"/>
    <w:rsid w:val="006F64FA"/>
    <w:rsid w:val="006F66B2"/>
    <w:rsid w:val="006F68D8"/>
    <w:rsid w:val="006F6EEE"/>
    <w:rsid w:val="006F707F"/>
    <w:rsid w:val="006F719A"/>
    <w:rsid w:val="006F7887"/>
    <w:rsid w:val="006F7F89"/>
    <w:rsid w:val="007002D4"/>
    <w:rsid w:val="00701006"/>
    <w:rsid w:val="00701982"/>
    <w:rsid w:val="00701A46"/>
    <w:rsid w:val="00701CA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8A6"/>
    <w:rsid w:val="00707D13"/>
    <w:rsid w:val="00707FA5"/>
    <w:rsid w:val="007103F0"/>
    <w:rsid w:val="0071056F"/>
    <w:rsid w:val="007108B1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C84"/>
    <w:rsid w:val="00721152"/>
    <w:rsid w:val="007219AF"/>
    <w:rsid w:val="00721A82"/>
    <w:rsid w:val="00721E6C"/>
    <w:rsid w:val="00721EA9"/>
    <w:rsid w:val="0072260F"/>
    <w:rsid w:val="00722B00"/>
    <w:rsid w:val="0072334E"/>
    <w:rsid w:val="007233EE"/>
    <w:rsid w:val="007234BF"/>
    <w:rsid w:val="00724169"/>
    <w:rsid w:val="007247C3"/>
    <w:rsid w:val="00724ABE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4B"/>
    <w:rsid w:val="00745377"/>
    <w:rsid w:val="00745612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1BE"/>
    <w:rsid w:val="007508B6"/>
    <w:rsid w:val="007508BE"/>
    <w:rsid w:val="00750EC8"/>
    <w:rsid w:val="00751135"/>
    <w:rsid w:val="00751591"/>
    <w:rsid w:val="007516C8"/>
    <w:rsid w:val="0075176A"/>
    <w:rsid w:val="00751B1D"/>
    <w:rsid w:val="00751C6D"/>
    <w:rsid w:val="00752009"/>
    <w:rsid w:val="00752892"/>
    <w:rsid w:val="007530A7"/>
    <w:rsid w:val="00753150"/>
    <w:rsid w:val="00753188"/>
    <w:rsid w:val="00753237"/>
    <w:rsid w:val="007541BD"/>
    <w:rsid w:val="00754441"/>
    <w:rsid w:val="00754709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E98"/>
    <w:rsid w:val="007601A2"/>
    <w:rsid w:val="00760C38"/>
    <w:rsid w:val="0076142E"/>
    <w:rsid w:val="00761AE7"/>
    <w:rsid w:val="00762A82"/>
    <w:rsid w:val="00762B24"/>
    <w:rsid w:val="00762D0F"/>
    <w:rsid w:val="00763FEE"/>
    <w:rsid w:val="007640E6"/>
    <w:rsid w:val="00764247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AED"/>
    <w:rsid w:val="007704E8"/>
    <w:rsid w:val="00770733"/>
    <w:rsid w:val="0077074B"/>
    <w:rsid w:val="00770783"/>
    <w:rsid w:val="00770C4F"/>
    <w:rsid w:val="00770D81"/>
    <w:rsid w:val="00770E7F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787"/>
    <w:rsid w:val="0077281A"/>
    <w:rsid w:val="007729EF"/>
    <w:rsid w:val="00772F4F"/>
    <w:rsid w:val="00773241"/>
    <w:rsid w:val="00773C6E"/>
    <w:rsid w:val="00773FA3"/>
    <w:rsid w:val="0077436D"/>
    <w:rsid w:val="00774752"/>
    <w:rsid w:val="00774FFE"/>
    <w:rsid w:val="00775487"/>
    <w:rsid w:val="00775DEF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AC3"/>
    <w:rsid w:val="00777B4A"/>
    <w:rsid w:val="00777BE9"/>
    <w:rsid w:val="00777EA8"/>
    <w:rsid w:val="00780304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CE6"/>
    <w:rsid w:val="007973C9"/>
    <w:rsid w:val="007978AD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5218"/>
    <w:rsid w:val="007A5340"/>
    <w:rsid w:val="007A5351"/>
    <w:rsid w:val="007A55F9"/>
    <w:rsid w:val="007A5609"/>
    <w:rsid w:val="007A5A8D"/>
    <w:rsid w:val="007A5E91"/>
    <w:rsid w:val="007A6442"/>
    <w:rsid w:val="007A64CE"/>
    <w:rsid w:val="007A6D17"/>
    <w:rsid w:val="007A6EB2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132B"/>
    <w:rsid w:val="007C2014"/>
    <w:rsid w:val="007C26DF"/>
    <w:rsid w:val="007C274F"/>
    <w:rsid w:val="007C27AC"/>
    <w:rsid w:val="007C28D3"/>
    <w:rsid w:val="007C3039"/>
    <w:rsid w:val="007C34D0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13AA"/>
    <w:rsid w:val="007D13C5"/>
    <w:rsid w:val="007D1616"/>
    <w:rsid w:val="007D161E"/>
    <w:rsid w:val="007D169D"/>
    <w:rsid w:val="007D1757"/>
    <w:rsid w:val="007D1F96"/>
    <w:rsid w:val="007D2284"/>
    <w:rsid w:val="007D3159"/>
    <w:rsid w:val="007D391E"/>
    <w:rsid w:val="007D3C2B"/>
    <w:rsid w:val="007D3D1F"/>
    <w:rsid w:val="007D4077"/>
    <w:rsid w:val="007D40B6"/>
    <w:rsid w:val="007D4155"/>
    <w:rsid w:val="007D44C3"/>
    <w:rsid w:val="007D466A"/>
    <w:rsid w:val="007D469B"/>
    <w:rsid w:val="007D4B2A"/>
    <w:rsid w:val="007D5546"/>
    <w:rsid w:val="007D560E"/>
    <w:rsid w:val="007D57DC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3AD"/>
    <w:rsid w:val="007E6753"/>
    <w:rsid w:val="007E67B1"/>
    <w:rsid w:val="007E67EE"/>
    <w:rsid w:val="007E690F"/>
    <w:rsid w:val="007E6ABC"/>
    <w:rsid w:val="007E6F26"/>
    <w:rsid w:val="007E7559"/>
    <w:rsid w:val="007E7C01"/>
    <w:rsid w:val="007E7E60"/>
    <w:rsid w:val="007F0006"/>
    <w:rsid w:val="007F0915"/>
    <w:rsid w:val="007F14C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B8"/>
    <w:rsid w:val="007F5B51"/>
    <w:rsid w:val="007F63BA"/>
    <w:rsid w:val="007F6A1D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8DB"/>
    <w:rsid w:val="00806129"/>
    <w:rsid w:val="008066CB"/>
    <w:rsid w:val="008070C5"/>
    <w:rsid w:val="00807A06"/>
    <w:rsid w:val="00807B5A"/>
    <w:rsid w:val="00807D34"/>
    <w:rsid w:val="00810199"/>
    <w:rsid w:val="00810CD0"/>
    <w:rsid w:val="00810F7C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806"/>
    <w:rsid w:val="00815005"/>
    <w:rsid w:val="00815311"/>
    <w:rsid w:val="008157FA"/>
    <w:rsid w:val="00815BE1"/>
    <w:rsid w:val="00815E20"/>
    <w:rsid w:val="00816256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4D6"/>
    <w:rsid w:val="0082585C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7731"/>
    <w:rsid w:val="00837A60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A3F"/>
    <w:rsid w:val="00841EB6"/>
    <w:rsid w:val="00842ECC"/>
    <w:rsid w:val="0084305F"/>
    <w:rsid w:val="008433BF"/>
    <w:rsid w:val="0084360E"/>
    <w:rsid w:val="008437C5"/>
    <w:rsid w:val="00843B70"/>
    <w:rsid w:val="00843C60"/>
    <w:rsid w:val="00844091"/>
    <w:rsid w:val="00844579"/>
    <w:rsid w:val="00844867"/>
    <w:rsid w:val="008454B4"/>
    <w:rsid w:val="0084599B"/>
    <w:rsid w:val="00846348"/>
    <w:rsid w:val="00846506"/>
    <w:rsid w:val="00846641"/>
    <w:rsid w:val="00846897"/>
    <w:rsid w:val="008468B5"/>
    <w:rsid w:val="00847004"/>
    <w:rsid w:val="008471AC"/>
    <w:rsid w:val="008477F1"/>
    <w:rsid w:val="00847836"/>
    <w:rsid w:val="00847EA7"/>
    <w:rsid w:val="008501C9"/>
    <w:rsid w:val="00850D3B"/>
    <w:rsid w:val="00851028"/>
    <w:rsid w:val="00851069"/>
    <w:rsid w:val="008518B4"/>
    <w:rsid w:val="008520C6"/>
    <w:rsid w:val="00852450"/>
    <w:rsid w:val="008524F0"/>
    <w:rsid w:val="00852DEE"/>
    <w:rsid w:val="0085380B"/>
    <w:rsid w:val="00853D16"/>
    <w:rsid w:val="00853F8F"/>
    <w:rsid w:val="008544D2"/>
    <w:rsid w:val="008547C2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50C"/>
    <w:rsid w:val="00860B0A"/>
    <w:rsid w:val="008610F1"/>
    <w:rsid w:val="00861206"/>
    <w:rsid w:val="0086166B"/>
    <w:rsid w:val="008620A9"/>
    <w:rsid w:val="008622FF"/>
    <w:rsid w:val="008627F2"/>
    <w:rsid w:val="00862A8A"/>
    <w:rsid w:val="00862B3A"/>
    <w:rsid w:val="00862C5F"/>
    <w:rsid w:val="008633C6"/>
    <w:rsid w:val="00863B83"/>
    <w:rsid w:val="00863C19"/>
    <w:rsid w:val="00864017"/>
    <w:rsid w:val="00864090"/>
    <w:rsid w:val="00864095"/>
    <w:rsid w:val="0086418B"/>
    <w:rsid w:val="008641D4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716"/>
    <w:rsid w:val="00874787"/>
    <w:rsid w:val="00874B62"/>
    <w:rsid w:val="00874C77"/>
    <w:rsid w:val="00874CB4"/>
    <w:rsid w:val="00874CDD"/>
    <w:rsid w:val="008753BF"/>
    <w:rsid w:val="008757AB"/>
    <w:rsid w:val="00875FFB"/>
    <w:rsid w:val="008760BF"/>
    <w:rsid w:val="0087758E"/>
    <w:rsid w:val="008776B0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2596"/>
    <w:rsid w:val="008925E3"/>
    <w:rsid w:val="008930F4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51E"/>
    <w:rsid w:val="008A17EA"/>
    <w:rsid w:val="008A1CAA"/>
    <w:rsid w:val="008A29FD"/>
    <w:rsid w:val="008A2BC7"/>
    <w:rsid w:val="008A2D53"/>
    <w:rsid w:val="008A330C"/>
    <w:rsid w:val="008A352D"/>
    <w:rsid w:val="008A3608"/>
    <w:rsid w:val="008A3BFB"/>
    <w:rsid w:val="008A3F84"/>
    <w:rsid w:val="008A4081"/>
    <w:rsid w:val="008A43E4"/>
    <w:rsid w:val="008A4604"/>
    <w:rsid w:val="008A4715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719F"/>
    <w:rsid w:val="008A77D8"/>
    <w:rsid w:val="008A7A5A"/>
    <w:rsid w:val="008A7D7A"/>
    <w:rsid w:val="008B09D5"/>
    <w:rsid w:val="008B0B7A"/>
    <w:rsid w:val="008B0D2A"/>
    <w:rsid w:val="008B10F1"/>
    <w:rsid w:val="008B1410"/>
    <w:rsid w:val="008B1C7D"/>
    <w:rsid w:val="008B203B"/>
    <w:rsid w:val="008B24BC"/>
    <w:rsid w:val="008B2636"/>
    <w:rsid w:val="008B2661"/>
    <w:rsid w:val="008B27E1"/>
    <w:rsid w:val="008B2CB0"/>
    <w:rsid w:val="008B300C"/>
    <w:rsid w:val="008B3A33"/>
    <w:rsid w:val="008B3C3B"/>
    <w:rsid w:val="008B3DB4"/>
    <w:rsid w:val="008B4144"/>
    <w:rsid w:val="008B41D4"/>
    <w:rsid w:val="008B4667"/>
    <w:rsid w:val="008B483B"/>
    <w:rsid w:val="008B5029"/>
    <w:rsid w:val="008B56AD"/>
    <w:rsid w:val="008B5870"/>
    <w:rsid w:val="008B588A"/>
    <w:rsid w:val="008B593C"/>
    <w:rsid w:val="008B5DF3"/>
    <w:rsid w:val="008B6308"/>
    <w:rsid w:val="008B675B"/>
    <w:rsid w:val="008B6D30"/>
    <w:rsid w:val="008B6E28"/>
    <w:rsid w:val="008C0062"/>
    <w:rsid w:val="008C00D4"/>
    <w:rsid w:val="008C0401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F47"/>
    <w:rsid w:val="008D0767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F96"/>
    <w:rsid w:val="008E0228"/>
    <w:rsid w:val="008E0299"/>
    <w:rsid w:val="008E0313"/>
    <w:rsid w:val="008E05ED"/>
    <w:rsid w:val="008E0BCD"/>
    <w:rsid w:val="008E0D4B"/>
    <w:rsid w:val="008E1116"/>
    <w:rsid w:val="008E125A"/>
    <w:rsid w:val="008E142C"/>
    <w:rsid w:val="008E1929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87A"/>
    <w:rsid w:val="008F08FE"/>
    <w:rsid w:val="008F0B5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3C2B"/>
    <w:rsid w:val="008F3F48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3001"/>
    <w:rsid w:val="00903EC7"/>
    <w:rsid w:val="00903ED6"/>
    <w:rsid w:val="009041B6"/>
    <w:rsid w:val="0090442D"/>
    <w:rsid w:val="009045F2"/>
    <w:rsid w:val="009049FD"/>
    <w:rsid w:val="00904AE1"/>
    <w:rsid w:val="00904B21"/>
    <w:rsid w:val="00904F20"/>
    <w:rsid w:val="00905F9B"/>
    <w:rsid w:val="009061A0"/>
    <w:rsid w:val="00906245"/>
    <w:rsid w:val="00906AA6"/>
    <w:rsid w:val="00907057"/>
    <w:rsid w:val="00907884"/>
    <w:rsid w:val="009079E5"/>
    <w:rsid w:val="00907B54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AB0"/>
    <w:rsid w:val="00916B28"/>
    <w:rsid w:val="00916B48"/>
    <w:rsid w:val="00916C11"/>
    <w:rsid w:val="00916FFF"/>
    <w:rsid w:val="00917572"/>
    <w:rsid w:val="0091760B"/>
    <w:rsid w:val="00917866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1A11"/>
    <w:rsid w:val="00931D95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DF3"/>
    <w:rsid w:val="00941EF0"/>
    <w:rsid w:val="00942716"/>
    <w:rsid w:val="009428B4"/>
    <w:rsid w:val="0094330A"/>
    <w:rsid w:val="009435E1"/>
    <w:rsid w:val="009437DC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289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70"/>
    <w:rsid w:val="00954C7B"/>
    <w:rsid w:val="009553A2"/>
    <w:rsid w:val="009553B2"/>
    <w:rsid w:val="00955A1B"/>
    <w:rsid w:val="00956275"/>
    <w:rsid w:val="009568B4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B5C"/>
    <w:rsid w:val="00974D52"/>
    <w:rsid w:val="009750BC"/>
    <w:rsid w:val="00975336"/>
    <w:rsid w:val="00975637"/>
    <w:rsid w:val="009759A6"/>
    <w:rsid w:val="00975D05"/>
    <w:rsid w:val="00975EC3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BF4"/>
    <w:rsid w:val="00984BFA"/>
    <w:rsid w:val="00985595"/>
    <w:rsid w:val="0098564D"/>
    <w:rsid w:val="009856F9"/>
    <w:rsid w:val="00985DEB"/>
    <w:rsid w:val="00985E77"/>
    <w:rsid w:val="00985FAD"/>
    <w:rsid w:val="00986749"/>
    <w:rsid w:val="009869D7"/>
    <w:rsid w:val="0098701D"/>
    <w:rsid w:val="00987EAB"/>
    <w:rsid w:val="0099077B"/>
    <w:rsid w:val="00990914"/>
    <w:rsid w:val="00990CB6"/>
    <w:rsid w:val="00990F85"/>
    <w:rsid w:val="00991D14"/>
    <w:rsid w:val="00991E7B"/>
    <w:rsid w:val="0099306C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5E5"/>
    <w:rsid w:val="009968D7"/>
    <w:rsid w:val="00996A72"/>
    <w:rsid w:val="00997138"/>
    <w:rsid w:val="009A01B3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B8B"/>
    <w:rsid w:val="009A3C8F"/>
    <w:rsid w:val="009A3DC0"/>
    <w:rsid w:val="009A3E05"/>
    <w:rsid w:val="009A482A"/>
    <w:rsid w:val="009A4A72"/>
    <w:rsid w:val="009A4CD3"/>
    <w:rsid w:val="009A5392"/>
    <w:rsid w:val="009A5A01"/>
    <w:rsid w:val="009A6189"/>
    <w:rsid w:val="009A661F"/>
    <w:rsid w:val="009A6F75"/>
    <w:rsid w:val="009A78C9"/>
    <w:rsid w:val="009A7A53"/>
    <w:rsid w:val="009A7E8B"/>
    <w:rsid w:val="009A7EF8"/>
    <w:rsid w:val="009B0351"/>
    <w:rsid w:val="009B06E3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D07"/>
    <w:rsid w:val="009C0E8F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DD"/>
    <w:rsid w:val="009C6340"/>
    <w:rsid w:val="009C6A49"/>
    <w:rsid w:val="009C6DF7"/>
    <w:rsid w:val="009C6EC2"/>
    <w:rsid w:val="009C74F1"/>
    <w:rsid w:val="009C7504"/>
    <w:rsid w:val="009C7D40"/>
    <w:rsid w:val="009D005A"/>
    <w:rsid w:val="009D01B6"/>
    <w:rsid w:val="009D03E5"/>
    <w:rsid w:val="009D06C2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C0F"/>
    <w:rsid w:val="009D4708"/>
    <w:rsid w:val="009D55B0"/>
    <w:rsid w:val="009D60E5"/>
    <w:rsid w:val="009D61C5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C03"/>
    <w:rsid w:val="009E4E93"/>
    <w:rsid w:val="009E4F0F"/>
    <w:rsid w:val="009E5370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C60"/>
    <w:rsid w:val="009E7C6E"/>
    <w:rsid w:val="009E7EB6"/>
    <w:rsid w:val="009F002E"/>
    <w:rsid w:val="009F0516"/>
    <w:rsid w:val="009F0527"/>
    <w:rsid w:val="009F0760"/>
    <w:rsid w:val="009F128B"/>
    <w:rsid w:val="009F184D"/>
    <w:rsid w:val="009F1971"/>
    <w:rsid w:val="009F19FE"/>
    <w:rsid w:val="009F222D"/>
    <w:rsid w:val="009F2237"/>
    <w:rsid w:val="009F3E22"/>
    <w:rsid w:val="009F40E6"/>
    <w:rsid w:val="009F43D7"/>
    <w:rsid w:val="009F4584"/>
    <w:rsid w:val="009F46A1"/>
    <w:rsid w:val="009F4B99"/>
    <w:rsid w:val="009F51D5"/>
    <w:rsid w:val="009F51E8"/>
    <w:rsid w:val="009F53C0"/>
    <w:rsid w:val="009F5478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945"/>
    <w:rsid w:val="00A01A84"/>
    <w:rsid w:val="00A01B1F"/>
    <w:rsid w:val="00A0221B"/>
    <w:rsid w:val="00A02729"/>
    <w:rsid w:val="00A02738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BE3"/>
    <w:rsid w:val="00A0707C"/>
    <w:rsid w:val="00A07937"/>
    <w:rsid w:val="00A079D4"/>
    <w:rsid w:val="00A07AC3"/>
    <w:rsid w:val="00A07AE2"/>
    <w:rsid w:val="00A07CAB"/>
    <w:rsid w:val="00A1016F"/>
    <w:rsid w:val="00A10FF8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50C"/>
    <w:rsid w:val="00A148C2"/>
    <w:rsid w:val="00A1544E"/>
    <w:rsid w:val="00A155E8"/>
    <w:rsid w:val="00A15691"/>
    <w:rsid w:val="00A157AB"/>
    <w:rsid w:val="00A15B3C"/>
    <w:rsid w:val="00A15D78"/>
    <w:rsid w:val="00A162A9"/>
    <w:rsid w:val="00A162C1"/>
    <w:rsid w:val="00A16777"/>
    <w:rsid w:val="00A169B6"/>
    <w:rsid w:val="00A17A8D"/>
    <w:rsid w:val="00A17ED2"/>
    <w:rsid w:val="00A203B3"/>
    <w:rsid w:val="00A203E6"/>
    <w:rsid w:val="00A205B5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50E0"/>
    <w:rsid w:val="00A2551B"/>
    <w:rsid w:val="00A25576"/>
    <w:rsid w:val="00A256BB"/>
    <w:rsid w:val="00A25715"/>
    <w:rsid w:val="00A257DC"/>
    <w:rsid w:val="00A2587F"/>
    <w:rsid w:val="00A25E43"/>
    <w:rsid w:val="00A26230"/>
    <w:rsid w:val="00A2663E"/>
    <w:rsid w:val="00A26BEE"/>
    <w:rsid w:val="00A2744A"/>
    <w:rsid w:val="00A30160"/>
    <w:rsid w:val="00A30622"/>
    <w:rsid w:val="00A308B0"/>
    <w:rsid w:val="00A30C49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7DA"/>
    <w:rsid w:val="00A342B0"/>
    <w:rsid w:val="00A34389"/>
    <w:rsid w:val="00A348C0"/>
    <w:rsid w:val="00A35177"/>
    <w:rsid w:val="00A352C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BD"/>
    <w:rsid w:val="00A41C49"/>
    <w:rsid w:val="00A420C3"/>
    <w:rsid w:val="00A4230F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326D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4F6"/>
    <w:rsid w:val="00A6085F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3171"/>
    <w:rsid w:val="00A6362D"/>
    <w:rsid w:val="00A6381F"/>
    <w:rsid w:val="00A638B9"/>
    <w:rsid w:val="00A63E4E"/>
    <w:rsid w:val="00A642A0"/>
    <w:rsid w:val="00A64D20"/>
    <w:rsid w:val="00A65092"/>
    <w:rsid w:val="00A6567A"/>
    <w:rsid w:val="00A658E5"/>
    <w:rsid w:val="00A65A25"/>
    <w:rsid w:val="00A65ADB"/>
    <w:rsid w:val="00A65F36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FB3"/>
    <w:rsid w:val="00A75847"/>
    <w:rsid w:val="00A75CDA"/>
    <w:rsid w:val="00A75D8F"/>
    <w:rsid w:val="00A75FC3"/>
    <w:rsid w:val="00A764D0"/>
    <w:rsid w:val="00A76A03"/>
    <w:rsid w:val="00A76F8E"/>
    <w:rsid w:val="00A7713E"/>
    <w:rsid w:val="00A7796A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932"/>
    <w:rsid w:val="00A86C1B"/>
    <w:rsid w:val="00A86D37"/>
    <w:rsid w:val="00A86E27"/>
    <w:rsid w:val="00A879E3"/>
    <w:rsid w:val="00A9051A"/>
    <w:rsid w:val="00A90552"/>
    <w:rsid w:val="00A90709"/>
    <w:rsid w:val="00A90FA3"/>
    <w:rsid w:val="00A9111E"/>
    <w:rsid w:val="00A9144B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F38"/>
    <w:rsid w:val="00A953A0"/>
    <w:rsid w:val="00A954BA"/>
    <w:rsid w:val="00A95785"/>
    <w:rsid w:val="00A957A8"/>
    <w:rsid w:val="00A959FA"/>
    <w:rsid w:val="00A95A4F"/>
    <w:rsid w:val="00A97355"/>
    <w:rsid w:val="00A97886"/>
    <w:rsid w:val="00A979FE"/>
    <w:rsid w:val="00A97CAC"/>
    <w:rsid w:val="00AA03E5"/>
    <w:rsid w:val="00AA0D4B"/>
    <w:rsid w:val="00AA15A8"/>
    <w:rsid w:val="00AA1A60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16D0"/>
    <w:rsid w:val="00AC1782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739D"/>
    <w:rsid w:val="00AD06D8"/>
    <w:rsid w:val="00AD08D7"/>
    <w:rsid w:val="00AD0C61"/>
    <w:rsid w:val="00AD1602"/>
    <w:rsid w:val="00AD1A1A"/>
    <w:rsid w:val="00AD1B19"/>
    <w:rsid w:val="00AD1D39"/>
    <w:rsid w:val="00AD2C73"/>
    <w:rsid w:val="00AD2CF6"/>
    <w:rsid w:val="00AD31F9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713D"/>
    <w:rsid w:val="00AD797F"/>
    <w:rsid w:val="00AD7B20"/>
    <w:rsid w:val="00AE0428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900"/>
    <w:rsid w:val="00AE7A80"/>
    <w:rsid w:val="00AE7D5F"/>
    <w:rsid w:val="00AE7DA4"/>
    <w:rsid w:val="00AF0260"/>
    <w:rsid w:val="00AF0647"/>
    <w:rsid w:val="00AF0663"/>
    <w:rsid w:val="00AF07A8"/>
    <w:rsid w:val="00AF0826"/>
    <w:rsid w:val="00AF0DE4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239"/>
    <w:rsid w:val="00AF5725"/>
    <w:rsid w:val="00AF5831"/>
    <w:rsid w:val="00AF5E40"/>
    <w:rsid w:val="00AF64AC"/>
    <w:rsid w:val="00AF682C"/>
    <w:rsid w:val="00AF6916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54B"/>
    <w:rsid w:val="00B016FF"/>
    <w:rsid w:val="00B0217F"/>
    <w:rsid w:val="00B02437"/>
    <w:rsid w:val="00B0243C"/>
    <w:rsid w:val="00B028A1"/>
    <w:rsid w:val="00B02C15"/>
    <w:rsid w:val="00B02DD6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F9"/>
    <w:rsid w:val="00B17BCD"/>
    <w:rsid w:val="00B17C01"/>
    <w:rsid w:val="00B17D53"/>
    <w:rsid w:val="00B17EF9"/>
    <w:rsid w:val="00B201DE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F97"/>
    <w:rsid w:val="00B2313A"/>
    <w:rsid w:val="00B2326E"/>
    <w:rsid w:val="00B234ED"/>
    <w:rsid w:val="00B23688"/>
    <w:rsid w:val="00B245AD"/>
    <w:rsid w:val="00B249F9"/>
    <w:rsid w:val="00B24D78"/>
    <w:rsid w:val="00B259A4"/>
    <w:rsid w:val="00B25A11"/>
    <w:rsid w:val="00B25E37"/>
    <w:rsid w:val="00B25F3A"/>
    <w:rsid w:val="00B261DF"/>
    <w:rsid w:val="00B26432"/>
    <w:rsid w:val="00B26709"/>
    <w:rsid w:val="00B26DDD"/>
    <w:rsid w:val="00B27934"/>
    <w:rsid w:val="00B27F53"/>
    <w:rsid w:val="00B27FA1"/>
    <w:rsid w:val="00B30771"/>
    <w:rsid w:val="00B307AF"/>
    <w:rsid w:val="00B3089B"/>
    <w:rsid w:val="00B30DE6"/>
    <w:rsid w:val="00B31343"/>
    <w:rsid w:val="00B31625"/>
    <w:rsid w:val="00B31729"/>
    <w:rsid w:val="00B317D8"/>
    <w:rsid w:val="00B31B1D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51F3"/>
    <w:rsid w:val="00B35DE5"/>
    <w:rsid w:val="00B360C5"/>
    <w:rsid w:val="00B36387"/>
    <w:rsid w:val="00B363C9"/>
    <w:rsid w:val="00B36414"/>
    <w:rsid w:val="00B36574"/>
    <w:rsid w:val="00B36AD2"/>
    <w:rsid w:val="00B36DB8"/>
    <w:rsid w:val="00B3713C"/>
    <w:rsid w:val="00B372CC"/>
    <w:rsid w:val="00B37673"/>
    <w:rsid w:val="00B37B03"/>
    <w:rsid w:val="00B40181"/>
    <w:rsid w:val="00B40245"/>
    <w:rsid w:val="00B403C2"/>
    <w:rsid w:val="00B405B9"/>
    <w:rsid w:val="00B4080E"/>
    <w:rsid w:val="00B408AF"/>
    <w:rsid w:val="00B41363"/>
    <w:rsid w:val="00B413B1"/>
    <w:rsid w:val="00B41405"/>
    <w:rsid w:val="00B4153B"/>
    <w:rsid w:val="00B422F9"/>
    <w:rsid w:val="00B428C2"/>
    <w:rsid w:val="00B431B6"/>
    <w:rsid w:val="00B4332E"/>
    <w:rsid w:val="00B43E90"/>
    <w:rsid w:val="00B43F65"/>
    <w:rsid w:val="00B44433"/>
    <w:rsid w:val="00B448B1"/>
    <w:rsid w:val="00B44992"/>
    <w:rsid w:val="00B44BE9"/>
    <w:rsid w:val="00B44C8F"/>
    <w:rsid w:val="00B44FBF"/>
    <w:rsid w:val="00B45295"/>
    <w:rsid w:val="00B454C7"/>
    <w:rsid w:val="00B459E0"/>
    <w:rsid w:val="00B45D84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223B"/>
    <w:rsid w:val="00B52C36"/>
    <w:rsid w:val="00B53311"/>
    <w:rsid w:val="00B5382C"/>
    <w:rsid w:val="00B53995"/>
    <w:rsid w:val="00B53DE5"/>
    <w:rsid w:val="00B53FFF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126D"/>
    <w:rsid w:val="00B61432"/>
    <w:rsid w:val="00B61797"/>
    <w:rsid w:val="00B61C6B"/>
    <w:rsid w:val="00B62080"/>
    <w:rsid w:val="00B620A2"/>
    <w:rsid w:val="00B625C8"/>
    <w:rsid w:val="00B62634"/>
    <w:rsid w:val="00B62A23"/>
    <w:rsid w:val="00B62DA1"/>
    <w:rsid w:val="00B634AD"/>
    <w:rsid w:val="00B636EF"/>
    <w:rsid w:val="00B65BBC"/>
    <w:rsid w:val="00B65D64"/>
    <w:rsid w:val="00B66055"/>
    <w:rsid w:val="00B66D4A"/>
    <w:rsid w:val="00B70369"/>
    <w:rsid w:val="00B7222F"/>
    <w:rsid w:val="00B72725"/>
    <w:rsid w:val="00B72891"/>
    <w:rsid w:val="00B72C62"/>
    <w:rsid w:val="00B72EFD"/>
    <w:rsid w:val="00B72F3F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A8D"/>
    <w:rsid w:val="00B77C75"/>
    <w:rsid w:val="00B80057"/>
    <w:rsid w:val="00B8016A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610F"/>
    <w:rsid w:val="00B861A7"/>
    <w:rsid w:val="00B861F6"/>
    <w:rsid w:val="00B8655C"/>
    <w:rsid w:val="00B86811"/>
    <w:rsid w:val="00B86B20"/>
    <w:rsid w:val="00B86DC0"/>
    <w:rsid w:val="00B872C3"/>
    <w:rsid w:val="00B8758E"/>
    <w:rsid w:val="00B8775D"/>
    <w:rsid w:val="00B87E2B"/>
    <w:rsid w:val="00B907A5"/>
    <w:rsid w:val="00B90847"/>
    <w:rsid w:val="00B909B4"/>
    <w:rsid w:val="00B915C1"/>
    <w:rsid w:val="00B91B24"/>
    <w:rsid w:val="00B91DCD"/>
    <w:rsid w:val="00B91E62"/>
    <w:rsid w:val="00B92228"/>
    <w:rsid w:val="00B92795"/>
    <w:rsid w:val="00B92CD2"/>
    <w:rsid w:val="00B92EB6"/>
    <w:rsid w:val="00B93148"/>
    <w:rsid w:val="00B933F6"/>
    <w:rsid w:val="00B93444"/>
    <w:rsid w:val="00B93D83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A00DC"/>
    <w:rsid w:val="00BA031B"/>
    <w:rsid w:val="00BA081A"/>
    <w:rsid w:val="00BA088A"/>
    <w:rsid w:val="00BA1341"/>
    <w:rsid w:val="00BA1518"/>
    <w:rsid w:val="00BA1B1D"/>
    <w:rsid w:val="00BA2298"/>
    <w:rsid w:val="00BA291A"/>
    <w:rsid w:val="00BA2944"/>
    <w:rsid w:val="00BA2998"/>
    <w:rsid w:val="00BA3C9A"/>
    <w:rsid w:val="00BA45CB"/>
    <w:rsid w:val="00BA462B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71D9"/>
    <w:rsid w:val="00BA7450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C20"/>
    <w:rsid w:val="00BB2483"/>
    <w:rsid w:val="00BB2763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34A"/>
    <w:rsid w:val="00BB78CB"/>
    <w:rsid w:val="00BB7BF9"/>
    <w:rsid w:val="00BB7E62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8DD"/>
    <w:rsid w:val="00BE1A11"/>
    <w:rsid w:val="00BE1FC9"/>
    <w:rsid w:val="00BE2146"/>
    <w:rsid w:val="00BE2653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FDF"/>
    <w:rsid w:val="00BE5430"/>
    <w:rsid w:val="00BE554B"/>
    <w:rsid w:val="00BE5818"/>
    <w:rsid w:val="00BE5C37"/>
    <w:rsid w:val="00BE619C"/>
    <w:rsid w:val="00BE62F3"/>
    <w:rsid w:val="00BE64A1"/>
    <w:rsid w:val="00BE64EC"/>
    <w:rsid w:val="00BE684D"/>
    <w:rsid w:val="00BE69F4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E70"/>
    <w:rsid w:val="00BF101E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41C7"/>
    <w:rsid w:val="00BF41EB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4D4"/>
    <w:rsid w:val="00C027A4"/>
    <w:rsid w:val="00C02881"/>
    <w:rsid w:val="00C02FD0"/>
    <w:rsid w:val="00C040B6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C9"/>
    <w:rsid w:val="00C07B0B"/>
    <w:rsid w:val="00C07B49"/>
    <w:rsid w:val="00C07D56"/>
    <w:rsid w:val="00C07E35"/>
    <w:rsid w:val="00C07F3A"/>
    <w:rsid w:val="00C101D7"/>
    <w:rsid w:val="00C101D9"/>
    <w:rsid w:val="00C10519"/>
    <w:rsid w:val="00C106E4"/>
    <w:rsid w:val="00C1094B"/>
    <w:rsid w:val="00C1099D"/>
    <w:rsid w:val="00C10AA2"/>
    <w:rsid w:val="00C10FBF"/>
    <w:rsid w:val="00C1108D"/>
    <w:rsid w:val="00C116C0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B52"/>
    <w:rsid w:val="00C22D1D"/>
    <w:rsid w:val="00C22D45"/>
    <w:rsid w:val="00C23145"/>
    <w:rsid w:val="00C23417"/>
    <w:rsid w:val="00C237B9"/>
    <w:rsid w:val="00C23C09"/>
    <w:rsid w:val="00C2477C"/>
    <w:rsid w:val="00C24D18"/>
    <w:rsid w:val="00C24ED8"/>
    <w:rsid w:val="00C2566A"/>
    <w:rsid w:val="00C2572A"/>
    <w:rsid w:val="00C2572D"/>
    <w:rsid w:val="00C25A9A"/>
    <w:rsid w:val="00C25D8F"/>
    <w:rsid w:val="00C2612E"/>
    <w:rsid w:val="00C2642C"/>
    <w:rsid w:val="00C26457"/>
    <w:rsid w:val="00C2668E"/>
    <w:rsid w:val="00C2723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ED4"/>
    <w:rsid w:val="00C32FE7"/>
    <w:rsid w:val="00C33246"/>
    <w:rsid w:val="00C332AC"/>
    <w:rsid w:val="00C33647"/>
    <w:rsid w:val="00C33799"/>
    <w:rsid w:val="00C33988"/>
    <w:rsid w:val="00C33EE2"/>
    <w:rsid w:val="00C3402B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CA"/>
    <w:rsid w:val="00C37AD5"/>
    <w:rsid w:val="00C37F8D"/>
    <w:rsid w:val="00C40165"/>
    <w:rsid w:val="00C4047F"/>
    <w:rsid w:val="00C40C37"/>
    <w:rsid w:val="00C41427"/>
    <w:rsid w:val="00C414F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7071"/>
    <w:rsid w:val="00C471BF"/>
    <w:rsid w:val="00C475F6"/>
    <w:rsid w:val="00C47978"/>
    <w:rsid w:val="00C47D0B"/>
    <w:rsid w:val="00C47F1C"/>
    <w:rsid w:val="00C5044E"/>
    <w:rsid w:val="00C50960"/>
    <w:rsid w:val="00C50E23"/>
    <w:rsid w:val="00C50F40"/>
    <w:rsid w:val="00C51414"/>
    <w:rsid w:val="00C5164E"/>
    <w:rsid w:val="00C51826"/>
    <w:rsid w:val="00C51AA8"/>
    <w:rsid w:val="00C51B5B"/>
    <w:rsid w:val="00C51F2B"/>
    <w:rsid w:val="00C528D7"/>
    <w:rsid w:val="00C52B01"/>
    <w:rsid w:val="00C52C9B"/>
    <w:rsid w:val="00C53109"/>
    <w:rsid w:val="00C53673"/>
    <w:rsid w:val="00C536CF"/>
    <w:rsid w:val="00C53F22"/>
    <w:rsid w:val="00C53F2A"/>
    <w:rsid w:val="00C53FC4"/>
    <w:rsid w:val="00C5431F"/>
    <w:rsid w:val="00C543C3"/>
    <w:rsid w:val="00C544F6"/>
    <w:rsid w:val="00C54580"/>
    <w:rsid w:val="00C546D7"/>
    <w:rsid w:val="00C54701"/>
    <w:rsid w:val="00C54972"/>
    <w:rsid w:val="00C54A46"/>
    <w:rsid w:val="00C550B2"/>
    <w:rsid w:val="00C551C8"/>
    <w:rsid w:val="00C55595"/>
    <w:rsid w:val="00C557D2"/>
    <w:rsid w:val="00C5585E"/>
    <w:rsid w:val="00C5586F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703E"/>
    <w:rsid w:val="00C674EF"/>
    <w:rsid w:val="00C67D57"/>
    <w:rsid w:val="00C67FE9"/>
    <w:rsid w:val="00C70693"/>
    <w:rsid w:val="00C709AB"/>
    <w:rsid w:val="00C70A45"/>
    <w:rsid w:val="00C71E47"/>
    <w:rsid w:val="00C71EEF"/>
    <w:rsid w:val="00C71F6F"/>
    <w:rsid w:val="00C72476"/>
    <w:rsid w:val="00C72A2F"/>
    <w:rsid w:val="00C72DA0"/>
    <w:rsid w:val="00C72DBF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C5C"/>
    <w:rsid w:val="00C83FC3"/>
    <w:rsid w:val="00C841FD"/>
    <w:rsid w:val="00C84324"/>
    <w:rsid w:val="00C846AC"/>
    <w:rsid w:val="00C84780"/>
    <w:rsid w:val="00C84CCB"/>
    <w:rsid w:val="00C85403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933"/>
    <w:rsid w:val="00C92C3B"/>
    <w:rsid w:val="00C92C8A"/>
    <w:rsid w:val="00C934D5"/>
    <w:rsid w:val="00C935FC"/>
    <w:rsid w:val="00C93856"/>
    <w:rsid w:val="00C9390B"/>
    <w:rsid w:val="00C93BB1"/>
    <w:rsid w:val="00C93E85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F8"/>
    <w:rsid w:val="00C95E0E"/>
    <w:rsid w:val="00C95FCE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3D79"/>
    <w:rsid w:val="00CA41BA"/>
    <w:rsid w:val="00CA446D"/>
    <w:rsid w:val="00CA459E"/>
    <w:rsid w:val="00CA46CA"/>
    <w:rsid w:val="00CA4721"/>
    <w:rsid w:val="00CA4974"/>
    <w:rsid w:val="00CA4E18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37E3"/>
    <w:rsid w:val="00CB465A"/>
    <w:rsid w:val="00CB474E"/>
    <w:rsid w:val="00CB504E"/>
    <w:rsid w:val="00CB537D"/>
    <w:rsid w:val="00CB55EC"/>
    <w:rsid w:val="00CB5BB6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DAE"/>
    <w:rsid w:val="00CD315C"/>
    <w:rsid w:val="00CD36F3"/>
    <w:rsid w:val="00CD3F51"/>
    <w:rsid w:val="00CD4360"/>
    <w:rsid w:val="00CD4B9B"/>
    <w:rsid w:val="00CD501A"/>
    <w:rsid w:val="00CD5110"/>
    <w:rsid w:val="00CD5B7A"/>
    <w:rsid w:val="00CD6B0F"/>
    <w:rsid w:val="00CD6C6F"/>
    <w:rsid w:val="00CD6D68"/>
    <w:rsid w:val="00CD74F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873"/>
    <w:rsid w:val="00CE1A00"/>
    <w:rsid w:val="00CE1C7A"/>
    <w:rsid w:val="00CE1CA4"/>
    <w:rsid w:val="00CE1DD9"/>
    <w:rsid w:val="00CE23D6"/>
    <w:rsid w:val="00CE2483"/>
    <w:rsid w:val="00CE30F3"/>
    <w:rsid w:val="00CE346E"/>
    <w:rsid w:val="00CE34B7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9D2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795B"/>
    <w:rsid w:val="00CF7B07"/>
    <w:rsid w:val="00D0022E"/>
    <w:rsid w:val="00D00B0B"/>
    <w:rsid w:val="00D00D18"/>
    <w:rsid w:val="00D01312"/>
    <w:rsid w:val="00D01367"/>
    <w:rsid w:val="00D014CB"/>
    <w:rsid w:val="00D016CF"/>
    <w:rsid w:val="00D016FA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5163"/>
    <w:rsid w:val="00D053B8"/>
    <w:rsid w:val="00D053E6"/>
    <w:rsid w:val="00D05B41"/>
    <w:rsid w:val="00D06019"/>
    <w:rsid w:val="00D06AF5"/>
    <w:rsid w:val="00D06DB6"/>
    <w:rsid w:val="00D06F3C"/>
    <w:rsid w:val="00D07A42"/>
    <w:rsid w:val="00D07D5D"/>
    <w:rsid w:val="00D07E34"/>
    <w:rsid w:val="00D07F5A"/>
    <w:rsid w:val="00D10070"/>
    <w:rsid w:val="00D104D0"/>
    <w:rsid w:val="00D109EB"/>
    <w:rsid w:val="00D10DB4"/>
    <w:rsid w:val="00D10E0E"/>
    <w:rsid w:val="00D10E8B"/>
    <w:rsid w:val="00D115B0"/>
    <w:rsid w:val="00D11859"/>
    <w:rsid w:val="00D11B6E"/>
    <w:rsid w:val="00D11F37"/>
    <w:rsid w:val="00D12906"/>
    <w:rsid w:val="00D12B52"/>
    <w:rsid w:val="00D12E57"/>
    <w:rsid w:val="00D12F5C"/>
    <w:rsid w:val="00D13056"/>
    <w:rsid w:val="00D1352A"/>
    <w:rsid w:val="00D136E9"/>
    <w:rsid w:val="00D139E8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377"/>
    <w:rsid w:val="00D163B3"/>
    <w:rsid w:val="00D16ADA"/>
    <w:rsid w:val="00D17321"/>
    <w:rsid w:val="00D17348"/>
    <w:rsid w:val="00D177C5"/>
    <w:rsid w:val="00D1788F"/>
    <w:rsid w:val="00D17FEB"/>
    <w:rsid w:val="00D2000B"/>
    <w:rsid w:val="00D21508"/>
    <w:rsid w:val="00D218A4"/>
    <w:rsid w:val="00D21901"/>
    <w:rsid w:val="00D22096"/>
    <w:rsid w:val="00D22467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513"/>
    <w:rsid w:val="00D305FC"/>
    <w:rsid w:val="00D30BE6"/>
    <w:rsid w:val="00D3107A"/>
    <w:rsid w:val="00D31286"/>
    <w:rsid w:val="00D314B2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E1F"/>
    <w:rsid w:val="00D42593"/>
    <w:rsid w:val="00D42746"/>
    <w:rsid w:val="00D429B1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5CA"/>
    <w:rsid w:val="00D53E09"/>
    <w:rsid w:val="00D53FD0"/>
    <w:rsid w:val="00D54006"/>
    <w:rsid w:val="00D54068"/>
    <w:rsid w:val="00D54880"/>
    <w:rsid w:val="00D54938"/>
    <w:rsid w:val="00D54DA2"/>
    <w:rsid w:val="00D55910"/>
    <w:rsid w:val="00D57016"/>
    <w:rsid w:val="00D57795"/>
    <w:rsid w:val="00D579B7"/>
    <w:rsid w:val="00D57B56"/>
    <w:rsid w:val="00D606EC"/>
    <w:rsid w:val="00D60999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F9"/>
    <w:rsid w:val="00D6616F"/>
    <w:rsid w:val="00D666BA"/>
    <w:rsid w:val="00D6773F"/>
    <w:rsid w:val="00D67DDC"/>
    <w:rsid w:val="00D67F64"/>
    <w:rsid w:val="00D70494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226F"/>
    <w:rsid w:val="00D825F7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919"/>
    <w:rsid w:val="00D87B6A"/>
    <w:rsid w:val="00D87CAB"/>
    <w:rsid w:val="00D90E2C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91B"/>
    <w:rsid w:val="00DA1D3E"/>
    <w:rsid w:val="00DA24A1"/>
    <w:rsid w:val="00DA256B"/>
    <w:rsid w:val="00DA26DF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F2"/>
    <w:rsid w:val="00DA6110"/>
    <w:rsid w:val="00DA6714"/>
    <w:rsid w:val="00DA67D4"/>
    <w:rsid w:val="00DA68E0"/>
    <w:rsid w:val="00DA6A88"/>
    <w:rsid w:val="00DA6AD1"/>
    <w:rsid w:val="00DA6D6F"/>
    <w:rsid w:val="00DA7113"/>
    <w:rsid w:val="00DA729A"/>
    <w:rsid w:val="00DB008F"/>
    <w:rsid w:val="00DB0120"/>
    <w:rsid w:val="00DB0537"/>
    <w:rsid w:val="00DB2227"/>
    <w:rsid w:val="00DB2461"/>
    <w:rsid w:val="00DB2934"/>
    <w:rsid w:val="00DB2AE4"/>
    <w:rsid w:val="00DB2DE9"/>
    <w:rsid w:val="00DB2E68"/>
    <w:rsid w:val="00DB41D6"/>
    <w:rsid w:val="00DB4726"/>
    <w:rsid w:val="00DB478C"/>
    <w:rsid w:val="00DB4C64"/>
    <w:rsid w:val="00DB4D7A"/>
    <w:rsid w:val="00DB5620"/>
    <w:rsid w:val="00DB591A"/>
    <w:rsid w:val="00DB6234"/>
    <w:rsid w:val="00DB678D"/>
    <w:rsid w:val="00DB6DA7"/>
    <w:rsid w:val="00DB701E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DB0"/>
    <w:rsid w:val="00DD6F6F"/>
    <w:rsid w:val="00DD7036"/>
    <w:rsid w:val="00DD73C0"/>
    <w:rsid w:val="00DD7670"/>
    <w:rsid w:val="00DD7B2C"/>
    <w:rsid w:val="00DD7E76"/>
    <w:rsid w:val="00DE0324"/>
    <w:rsid w:val="00DE077D"/>
    <w:rsid w:val="00DE0AFA"/>
    <w:rsid w:val="00DE0DE1"/>
    <w:rsid w:val="00DE0EC9"/>
    <w:rsid w:val="00DE128D"/>
    <w:rsid w:val="00DE1327"/>
    <w:rsid w:val="00DE15A6"/>
    <w:rsid w:val="00DE16EF"/>
    <w:rsid w:val="00DE1975"/>
    <w:rsid w:val="00DE1A86"/>
    <w:rsid w:val="00DE1C4C"/>
    <w:rsid w:val="00DE1D9D"/>
    <w:rsid w:val="00DE240D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781"/>
    <w:rsid w:val="00DE5A6D"/>
    <w:rsid w:val="00DE5F22"/>
    <w:rsid w:val="00DE612D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44B"/>
    <w:rsid w:val="00DF261F"/>
    <w:rsid w:val="00DF2C37"/>
    <w:rsid w:val="00DF2E12"/>
    <w:rsid w:val="00DF2E38"/>
    <w:rsid w:val="00DF3658"/>
    <w:rsid w:val="00DF36CC"/>
    <w:rsid w:val="00DF38EA"/>
    <w:rsid w:val="00DF3EA6"/>
    <w:rsid w:val="00DF4038"/>
    <w:rsid w:val="00DF4382"/>
    <w:rsid w:val="00DF49E7"/>
    <w:rsid w:val="00DF4D29"/>
    <w:rsid w:val="00DF4DD2"/>
    <w:rsid w:val="00DF50A7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F85"/>
    <w:rsid w:val="00E0439D"/>
    <w:rsid w:val="00E04451"/>
    <w:rsid w:val="00E04CEC"/>
    <w:rsid w:val="00E04D61"/>
    <w:rsid w:val="00E057A3"/>
    <w:rsid w:val="00E058B7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10370"/>
    <w:rsid w:val="00E10702"/>
    <w:rsid w:val="00E108C5"/>
    <w:rsid w:val="00E10902"/>
    <w:rsid w:val="00E10B61"/>
    <w:rsid w:val="00E11813"/>
    <w:rsid w:val="00E11872"/>
    <w:rsid w:val="00E11A1F"/>
    <w:rsid w:val="00E12411"/>
    <w:rsid w:val="00E125D7"/>
    <w:rsid w:val="00E127CE"/>
    <w:rsid w:val="00E128D7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966"/>
    <w:rsid w:val="00E1697B"/>
    <w:rsid w:val="00E16C25"/>
    <w:rsid w:val="00E16EEC"/>
    <w:rsid w:val="00E17CCE"/>
    <w:rsid w:val="00E20444"/>
    <w:rsid w:val="00E20464"/>
    <w:rsid w:val="00E20959"/>
    <w:rsid w:val="00E21766"/>
    <w:rsid w:val="00E218AA"/>
    <w:rsid w:val="00E226F8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815"/>
    <w:rsid w:val="00E26C9F"/>
    <w:rsid w:val="00E27029"/>
    <w:rsid w:val="00E270E7"/>
    <w:rsid w:val="00E276CC"/>
    <w:rsid w:val="00E27722"/>
    <w:rsid w:val="00E277C7"/>
    <w:rsid w:val="00E300F1"/>
    <w:rsid w:val="00E302D6"/>
    <w:rsid w:val="00E3041D"/>
    <w:rsid w:val="00E304B2"/>
    <w:rsid w:val="00E3055E"/>
    <w:rsid w:val="00E30D94"/>
    <w:rsid w:val="00E31867"/>
    <w:rsid w:val="00E321D1"/>
    <w:rsid w:val="00E32413"/>
    <w:rsid w:val="00E32645"/>
    <w:rsid w:val="00E32B4E"/>
    <w:rsid w:val="00E32B88"/>
    <w:rsid w:val="00E33287"/>
    <w:rsid w:val="00E332F9"/>
    <w:rsid w:val="00E3333E"/>
    <w:rsid w:val="00E33498"/>
    <w:rsid w:val="00E334B6"/>
    <w:rsid w:val="00E33634"/>
    <w:rsid w:val="00E336A2"/>
    <w:rsid w:val="00E33BBC"/>
    <w:rsid w:val="00E33E6D"/>
    <w:rsid w:val="00E341A6"/>
    <w:rsid w:val="00E341D8"/>
    <w:rsid w:val="00E3459B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9C0"/>
    <w:rsid w:val="00E414E6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CEB"/>
    <w:rsid w:val="00E4685A"/>
    <w:rsid w:val="00E46999"/>
    <w:rsid w:val="00E46B9E"/>
    <w:rsid w:val="00E46BCE"/>
    <w:rsid w:val="00E46BF3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D30"/>
    <w:rsid w:val="00E52ECC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645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D37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25F"/>
    <w:rsid w:val="00E776EA"/>
    <w:rsid w:val="00E8039D"/>
    <w:rsid w:val="00E8043E"/>
    <w:rsid w:val="00E805C9"/>
    <w:rsid w:val="00E80C3B"/>
    <w:rsid w:val="00E80EED"/>
    <w:rsid w:val="00E81111"/>
    <w:rsid w:val="00E81353"/>
    <w:rsid w:val="00E816C0"/>
    <w:rsid w:val="00E819CC"/>
    <w:rsid w:val="00E819D0"/>
    <w:rsid w:val="00E81A04"/>
    <w:rsid w:val="00E82543"/>
    <w:rsid w:val="00E82596"/>
    <w:rsid w:val="00E8264F"/>
    <w:rsid w:val="00E82DEC"/>
    <w:rsid w:val="00E832BE"/>
    <w:rsid w:val="00E836E3"/>
    <w:rsid w:val="00E83F24"/>
    <w:rsid w:val="00E8440A"/>
    <w:rsid w:val="00E84461"/>
    <w:rsid w:val="00E844C8"/>
    <w:rsid w:val="00E84957"/>
    <w:rsid w:val="00E84D6A"/>
    <w:rsid w:val="00E85AB7"/>
    <w:rsid w:val="00E8667A"/>
    <w:rsid w:val="00E86B5E"/>
    <w:rsid w:val="00E86E7C"/>
    <w:rsid w:val="00E870AD"/>
    <w:rsid w:val="00E87450"/>
    <w:rsid w:val="00E8774B"/>
    <w:rsid w:val="00E90226"/>
    <w:rsid w:val="00E90250"/>
    <w:rsid w:val="00E90267"/>
    <w:rsid w:val="00E90332"/>
    <w:rsid w:val="00E909F2"/>
    <w:rsid w:val="00E910C6"/>
    <w:rsid w:val="00E911A8"/>
    <w:rsid w:val="00E918F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455"/>
    <w:rsid w:val="00E94B43"/>
    <w:rsid w:val="00E94DEB"/>
    <w:rsid w:val="00E94F98"/>
    <w:rsid w:val="00E95489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40CB"/>
    <w:rsid w:val="00EA42F2"/>
    <w:rsid w:val="00EA476C"/>
    <w:rsid w:val="00EA4A90"/>
    <w:rsid w:val="00EA4BB7"/>
    <w:rsid w:val="00EA5DEB"/>
    <w:rsid w:val="00EA6E4C"/>
    <w:rsid w:val="00EA74C1"/>
    <w:rsid w:val="00EA7705"/>
    <w:rsid w:val="00EA7D20"/>
    <w:rsid w:val="00EA7F17"/>
    <w:rsid w:val="00EA7FC1"/>
    <w:rsid w:val="00EB04BB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413A"/>
    <w:rsid w:val="00EB49E6"/>
    <w:rsid w:val="00EB4C8E"/>
    <w:rsid w:val="00EB4C8F"/>
    <w:rsid w:val="00EB4E49"/>
    <w:rsid w:val="00EB5ADE"/>
    <w:rsid w:val="00EB600E"/>
    <w:rsid w:val="00EB6117"/>
    <w:rsid w:val="00EB64F7"/>
    <w:rsid w:val="00EB66F5"/>
    <w:rsid w:val="00EB7061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3152"/>
    <w:rsid w:val="00EC3235"/>
    <w:rsid w:val="00EC340F"/>
    <w:rsid w:val="00EC37A2"/>
    <w:rsid w:val="00EC3A50"/>
    <w:rsid w:val="00EC412E"/>
    <w:rsid w:val="00EC421B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9A7"/>
    <w:rsid w:val="00ED6EB2"/>
    <w:rsid w:val="00ED6ED6"/>
    <w:rsid w:val="00ED722B"/>
    <w:rsid w:val="00ED7337"/>
    <w:rsid w:val="00ED797A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C16"/>
    <w:rsid w:val="00EF57F3"/>
    <w:rsid w:val="00EF58AA"/>
    <w:rsid w:val="00EF5A14"/>
    <w:rsid w:val="00EF621C"/>
    <w:rsid w:val="00EF69B5"/>
    <w:rsid w:val="00EF7169"/>
    <w:rsid w:val="00EF735C"/>
    <w:rsid w:val="00EF7504"/>
    <w:rsid w:val="00EF7523"/>
    <w:rsid w:val="00EF7967"/>
    <w:rsid w:val="00EF7E34"/>
    <w:rsid w:val="00F0073C"/>
    <w:rsid w:val="00F007C8"/>
    <w:rsid w:val="00F00889"/>
    <w:rsid w:val="00F00A32"/>
    <w:rsid w:val="00F00BC0"/>
    <w:rsid w:val="00F010FB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422E"/>
    <w:rsid w:val="00F04949"/>
    <w:rsid w:val="00F04A2A"/>
    <w:rsid w:val="00F04DE7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691B"/>
    <w:rsid w:val="00F16969"/>
    <w:rsid w:val="00F16A09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7040"/>
    <w:rsid w:val="00F2717A"/>
    <w:rsid w:val="00F27380"/>
    <w:rsid w:val="00F273E3"/>
    <w:rsid w:val="00F27770"/>
    <w:rsid w:val="00F27789"/>
    <w:rsid w:val="00F27AA5"/>
    <w:rsid w:val="00F30156"/>
    <w:rsid w:val="00F3084A"/>
    <w:rsid w:val="00F30BCC"/>
    <w:rsid w:val="00F315AB"/>
    <w:rsid w:val="00F31B81"/>
    <w:rsid w:val="00F32038"/>
    <w:rsid w:val="00F32632"/>
    <w:rsid w:val="00F32D4E"/>
    <w:rsid w:val="00F33AF5"/>
    <w:rsid w:val="00F33E4C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2148"/>
    <w:rsid w:val="00F42208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86A"/>
    <w:rsid w:val="00F44A30"/>
    <w:rsid w:val="00F44BCD"/>
    <w:rsid w:val="00F44C5E"/>
    <w:rsid w:val="00F453E7"/>
    <w:rsid w:val="00F4559B"/>
    <w:rsid w:val="00F45E3D"/>
    <w:rsid w:val="00F45EEA"/>
    <w:rsid w:val="00F46325"/>
    <w:rsid w:val="00F46896"/>
    <w:rsid w:val="00F474BA"/>
    <w:rsid w:val="00F47B08"/>
    <w:rsid w:val="00F50211"/>
    <w:rsid w:val="00F50F4C"/>
    <w:rsid w:val="00F512FD"/>
    <w:rsid w:val="00F5178C"/>
    <w:rsid w:val="00F5189E"/>
    <w:rsid w:val="00F51AD7"/>
    <w:rsid w:val="00F51D72"/>
    <w:rsid w:val="00F5283E"/>
    <w:rsid w:val="00F52A75"/>
    <w:rsid w:val="00F52C8F"/>
    <w:rsid w:val="00F536B2"/>
    <w:rsid w:val="00F5484A"/>
    <w:rsid w:val="00F5580E"/>
    <w:rsid w:val="00F5619C"/>
    <w:rsid w:val="00F563A7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A9D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271"/>
    <w:rsid w:val="00F854BB"/>
    <w:rsid w:val="00F85739"/>
    <w:rsid w:val="00F85AA2"/>
    <w:rsid w:val="00F85E16"/>
    <w:rsid w:val="00F85E85"/>
    <w:rsid w:val="00F85FD3"/>
    <w:rsid w:val="00F86078"/>
    <w:rsid w:val="00F86A81"/>
    <w:rsid w:val="00F86A84"/>
    <w:rsid w:val="00F86F91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FAA"/>
    <w:rsid w:val="00F954A1"/>
    <w:rsid w:val="00F9634D"/>
    <w:rsid w:val="00F9682C"/>
    <w:rsid w:val="00F96BC0"/>
    <w:rsid w:val="00F96BDE"/>
    <w:rsid w:val="00F96E32"/>
    <w:rsid w:val="00F976AE"/>
    <w:rsid w:val="00F97DD8"/>
    <w:rsid w:val="00F97E6C"/>
    <w:rsid w:val="00F97EE5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4FB"/>
    <w:rsid w:val="00FB251C"/>
    <w:rsid w:val="00FB26DC"/>
    <w:rsid w:val="00FB2E9D"/>
    <w:rsid w:val="00FB345B"/>
    <w:rsid w:val="00FB35E1"/>
    <w:rsid w:val="00FB3CB6"/>
    <w:rsid w:val="00FB3E71"/>
    <w:rsid w:val="00FB416A"/>
    <w:rsid w:val="00FB4745"/>
    <w:rsid w:val="00FB49EF"/>
    <w:rsid w:val="00FB4C4B"/>
    <w:rsid w:val="00FB508D"/>
    <w:rsid w:val="00FB513D"/>
    <w:rsid w:val="00FB532B"/>
    <w:rsid w:val="00FB59A8"/>
    <w:rsid w:val="00FB5A28"/>
    <w:rsid w:val="00FB5D89"/>
    <w:rsid w:val="00FB5F83"/>
    <w:rsid w:val="00FB6F33"/>
    <w:rsid w:val="00FB7713"/>
    <w:rsid w:val="00FB7857"/>
    <w:rsid w:val="00FB7B90"/>
    <w:rsid w:val="00FB7BBF"/>
    <w:rsid w:val="00FC0078"/>
    <w:rsid w:val="00FC0AE5"/>
    <w:rsid w:val="00FC0DD0"/>
    <w:rsid w:val="00FC1315"/>
    <w:rsid w:val="00FC1A18"/>
    <w:rsid w:val="00FC1C44"/>
    <w:rsid w:val="00FC2DEA"/>
    <w:rsid w:val="00FC34BD"/>
    <w:rsid w:val="00FC38F1"/>
    <w:rsid w:val="00FC3CA0"/>
    <w:rsid w:val="00FC42CA"/>
    <w:rsid w:val="00FC43B5"/>
    <w:rsid w:val="00FC4B1A"/>
    <w:rsid w:val="00FC4CC9"/>
    <w:rsid w:val="00FC598E"/>
    <w:rsid w:val="00FC5B3C"/>
    <w:rsid w:val="00FC626E"/>
    <w:rsid w:val="00FC6567"/>
    <w:rsid w:val="00FC68A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3224"/>
    <w:rsid w:val="00FE33C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F06CD"/>
    <w:rsid w:val="00FF0A31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D9AB55E-1CA9-4ABE-B74F-0B034139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964F-67BB-4029-925A-086153B01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36</Pages>
  <Words>6232</Words>
  <Characters>27958</Characters>
  <Application>Microsoft Office Word</Application>
  <DocSecurity>0</DocSecurity>
  <Lines>232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2020-05-08T08:40:00Z</cp:lastPrinted>
  <dcterms:created xsi:type="dcterms:W3CDTF">2020-05-08T09:53:00Z</dcterms:created>
  <dcterms:modified xsi:type="dcterms:W3CDTF">2020-05-08T09:54:00Z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