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0B124" w14:textId="77777777"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  <w:cs/>
        </w:rPr>
      </w:pPr>
    </w:p>
    <w:p w14:paraId="0CD879CA" w14:textId="77777777" w:rsidR="00D16F9C" w:rsidRPr="003C47FE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67C4E756" w14:textId="77777777"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07EBCDD9" w14:textId="77777777" w:rsidR="00E16512" w:rsidRPr="003C47FE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7C44BE1E" w14:textId="77777777" w:rsidR="00CD6A5C" w:rsidRPr="006D057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6D0572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10C73" w:rsidRPr="006D0572">
        <w:rPr>
          <w:rFonts w:ascii="Angsana New" w:hAnsi="Angsana New" w:cs="Angsana New" w:hint="cs"/>
          <w:sz w:val="52"/>
          <w:szCs w:val="52"/>
          <w:cs/>
        </w:rPr>
        <w:t>เซ็น คอร์ปอเรชั่น กรุ๊ป</w:t>
      </w:r>
      <w:r w:rsidRPr="006D0572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  <w:r w:rsidR="00A96457" w:rsidRPr="006D0572">
        <w:rPr>
          <w:rFonts w:ascii="Angsana New" w:hAnsi="Angsana New" w:cs="Angsana New"/>
          <w:sz w:val="52"/>
          <w:szCs w:val="52"/>
        </w:rPr>
        <w:t xml:space="preserve"> </w:t>
      </w:r>
      <w:r w:rsidR="00497CB2" w:rsidRPr="006D0572">
        <w:rPr>
          <w:rFonts w:ascii="Angsana New" w:hAnsi="Angsana New" w:cs="Angsana New"/>
          <w:sz w:val="52"/>
          <w:szCs w:val="52"/>
          <w:cs/>
        </w:rPr>
        <w:br/>
      </w:r>
      <w:r w:rsidR="00A96457" w:rsidRPr="006D0572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743E7F41" w14:textId="77777777" w:rsidR="00CD6A5C" w:rsidRPr="006D057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1CA4D248" w14:textId="77777777" w:rsidR="00C73C94" w:rsidRPr="006D057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C73C94" w:rsidRPr="006D05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A23DCC2" w14:textId="77777777" w:rsidR="00CD6A5C" w:rsidRPr="006D0572" w:rsidRDefault="001D50D1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C73C94" w:rsidRPr="006D05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73C94" w:rsidRPr="006D0572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418DF" w:rsidRPr="006D05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C73C94" w:rsidRPr="006D05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ีน</w:t>
      </w:r>
      <w:r w:rsidR="001418DF" w:rsidRPr="006D05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าคม</w:t>
      </w:r>
      <w:r w:rsidR="006B3B02" w:rsidRPr="006D057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73C94" w:rsidRPr="006D0572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4CD8FF0E" w14:textId="77777777" w:rsidR="00CD6A5C" w:rsidRPr="006D057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BBD8A3D" w14:textId="77777777" w:rsidR="00CD6A5C" w:rsidRPr="006D057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04551A" w:rsidRPr="006D05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</w:t>
      </w:r>
      <w:r w:rsidR="00C73C94" w:rsidRPr="006D05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สอบทาน</w:t>
      </w:r>
      <w:r w:rsidR="00900D41"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16D0AF1" w14:textId="77777777" w:rsidR="00CD6A5C" w:rsidRPr="006D057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F49B602" w14:textId="77777777" w:rsidR="00DA7DD7" w:rsidRPr="006D0572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D871AC" w14:textId="77777777" w:rsidR="00335756" w:rsidRPr="006D0572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F8DB292" w14:textId="77777777" w:rsidR="00335756" w:rsidRPr="006D0572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A0851C5" w14:textId="77777777" w:rsidR="00335756" w:rsidRPr="006D0572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C35DE64" w14:textId="77777777" w:rsidR="00335756" w:rsidRPr="006D0572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6D0572" w:rsidSect="000E7D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9A16469" w14:textId="77777777" w:rsidR="004B0599" w:rsidRPr="006D0572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96184A" w14:textId="77777777" w:rsidR="000F4973" w:rsidRPr="006D0572" w:rsidRDefault="000F4973" w:rsidP="000F4973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6D0572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6D057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6D057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6D057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6D057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C2EAA5E" w14:textId="77777777" w:rsidR="00AB1D4A" w:rsidRPr="006D0572" w:rsidRDefault="00AB1D4A" w:rsidP="00AB1D4A">
      <w:pPr>
        <w:rPr>
          <w:rFonts w:ascii="Angsana New" w:hAnsi="Angsana New"/>
          <w:sz w:val="30"/>
          <w:szCs w:val="30"/>
        </w:rPr>
      </w:pPr>
    </w:p>
    <w:p w14:paraId="254AD009" w14:textId="77777777" w:rsidR="00AB1D4A" w:rsidRPr="006D0572" w:rsidRDefault="00AB1D4A" w:rsidP="00AB1D4A">
      <w:pPr>
        <w:rPr>
          <w:rFonts w:ascii="Angsana New" w:hAnsi="Angsana New"/>
          <w:b/>
          <w:bCs/>
          <w:sz w:val="28"/>
          <w:szCs w:val="28"/>
          <w:cs/>
        </w:rPr>
      </w:pPr>
      <w:r w:rsidRPr="006D0572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F4973" w:rsidRPr="006D0572">
        <w:rPr>
          <w:rFonts w:ascii="Angsana New" w:hAnsi="Angsana New" w:hint="cs"/>
          <w:b/>
          <w:bCs/>
          <w:sz w:val="30"/>
          <w:szCs w:val="30"/>
          <w:cs/>
        </w:rPr>
        <w:t xml:space="preserve">คณะกรรมการ </w:t>
      </w:r>
      <w:r w:rsidRPr="006D0572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210C73" w:rsidRPr="006D0572">
        <w:rPr>
          <w:rFonts w:ascii="Angsana New" w:hAnsi="Angsana New" w:hint="cs"/>
          <w:b/>
          <w:bCs/>
          <w:sz w:val="30"/>
          <w:szCs w:val="30"/>
          <w:cs/>
        </w:rPr>
        <w:t>เซ็น คอร์ปอเรชั่น กรุ๊ป</w:t>
      </w:r>
      <w:r w:rsidRPr="006D0572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6D0572">
        <w:rPr>
          <w:rFonts w:ascii="Angsana New" w:hAnsi="Angsana New"/>
          <w:b/>
          <w:bCs/>
          <w:sz w:val="30"/>
          <w:szCs w:val="30"/>
        </w:rPr>
        <w:t xml:space="preserve"> </w:t>
      </w:r>
      <w:r w:rsidRPr="006D0572">
        <w:rPr>
          <w:rFonts w:ascii="Angsana New" w:hAnsi="Angsana New"/>
          <w:b/>
          <w:bCs/>
          <w:sz w:val="30"/>
          <w:szCs w:val="30"/>
          <w:cs/>
        </w:rPr>
        <w:t>(มหาชน)</w:t>
      </w:r>
      <w:r w:rsidR="00782781" w:rsidRPr="006D057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21BB4B9" w14:textId="77777777" w:rsidR="00AB1D4A" w:rsidRPr="006D0572" w:rsidRDefault="00AB1D4A" w:rsidP="00AB1D4A">
      <w:pPr>
        <w:rPr>
          <w:rFonts w:ascii="Angsana New" w:hAnsi="Angsana New"/>
          <w:sz w:val="30"/>
          <w:szCs w:val="30"/>
        </w:rPr>
      </w:pPr>
    </w:p>
    <w:p w14:paraId="3BF0F3AD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6D0572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6D0572">
        <w:rPr>
          <w:rFonts w:ascii="Angsana New" w:hAnsi="Angsana New"/>
          <w:sz w:val="30"/>
          <w:szCs w:val="30"/>
          <w:cs/>
        </w:rPr>
        <w:t>ณ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/>
          <w:sz w:val="30"/>
          <w:szCs w:val="30"/>
          <w:cs/>
        </w:rPr>
        <w:t>วันที่</w:t>
      </w:r>
      <w:r w:rsidRPr="006D0572">
        <w:rPr>
          <w:rFonts w:ascii="Angsana New" w:hAnsi="Angsana New"/>
          <w:sz w:val="30"/>
          <w:szCs w:val="30"/>
        </w:rPr>
        <w:t xml:space="preserve"> 31 </w:t>
      </w:r>
      <w:r w:rsidRPr="006D0572">
        <w:rPr>
          <w:rFonts w:ascii="Angsana New" w:hAnsi="Angsana New" w:hint="cs"/>
          <w:sz w:val="30"/>
          <w:szCs w:val="30"/>
          <w:cs/>
        </w:rPr>
        <w:t>มีนาคม</w:t>
      </w:r>
      <w:r w:rsidRPr="006D0572">
        <w:rPr>
          <w:rFonts w:ascii="Angsana New" w:hAnsi="Angsana New"/>
          <w:sz w:val="30"/>
          <w:szCs w:val="30"/>
        </w:rPr>
        <w:t xml:space="preserve"> 2563 </w:t>
      </w:r>
      <w:r w:rsidRPr="006D0572">
        <w:rPr>
          <w:rFonts w:ascii="Angsana New" w:hAnsi="Angsana New"/>
          <w:sz w:val="30"/>
          <w:szCs w:val="30"/>
        </w:rPr>
        <w:br/>
      </w:r>
      <w:r w:rsidRPr="006D0572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6D057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6D0572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6D0572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6D0572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6D0572">
        <w:rPr>
          <w:rFonts w:ascii="Angsana New" w:hAnsi="Angsana New"/>
          <w:sz w:val="30"/>
          <w:szCs w:val="30"/>
          <w:cs/>
        </w:rPr>
        <w:t>สำหรับงวด</w:t>
      </w:r>
      <w:r w:rsidR="00BB29E9" w:rsidRPr="006D0572">
        <w:rPr>
          <w:rFonts w:ascii="Angsana New" w:hAnsi="Angsana New" w:hint="cs"/>
          <w:sz w:val="30"/>
          <w:szCs w:val="30"/>
          <w:cs/>
        </w:rPr>
        <w:t>สาม</w:t>
      </w:r>
      <w:r w:rsidRPr="006D0572">
        <w:rPr>
          <w:rFonts w:ascii="Angsana New" w:hAnsi="Angsana New" w:hint="cs"/>
          <w:sz w:val="30"/>
          <w:szCs w:val="30"/>
          <w:cs/>
        </w:rPr>
        <w:t>เดือน</w:t>
      </w:r>
      <w:r w:rsidRPr="006D0572">
        <w:rPr>
          <w:rFonts w:ascii="Angsana New" w:hAnsi="Angsana New"/>
          <w:sz w:val="30"/>
          <w:szCs w:val="30"/>
          <w:cs/>
        </w:rPr>
        <w:t>สิ้นสุดวัน</w:t>
      </w:r>
      <w:r w:rsidRPr="006D0572">
        <w:rPr>
          <w:rFonts w:ascii="Angsana New" w:hAnsi="Angsana New" w:hint="cs"/>
          <w:sz w:val="30"/>
          <w:szCs w:val="30"/>
          <w:cs/>
        </w:rPr>
        <w:t xml:space="preserve">ที่ </w:t>
      </w:r>
      <w:r w:rsidR="00BB29E9" w:rsidRPr="006D0572">
        <w:rPr>
          <w:rFonts w:ascii="Angsana New" w:hAnsi="Angsana New"/>
          <w:sz w:val="30"/>
          <w:szCs w:val="30"/>
        </w:rPr>
        <w:t xml:space="preserve">31 </w:t>
      </w:r>
      <w:r w:rsidR="00BB29E9" w:rsidRPr="006D057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B29E9" w:rsidRPr="006D0572">
        <w:rPr>
          <w:rFonts w:ascii="Angsana New" w:hAnsi="Angsana New"/>
          <w:sz w:val="30"/>
          <w:szCs w:val="30"/>
        </w:rPr>
        <w:t>2563</w:t>
      </w:r>
      <w:r w:rsidR="00BB29E9" w:rsidRPr="006D0572">
        <w:rPr>
          <w:rFonts w:ascii="Angsana New" w:hAnsi="Angsana New" w:hint="cs"/>
          <w:sz w:val="30"/>
          <w:szCs w:val="30"/>
          <w:cs/>
        </w:rPr>
        <w:t xml:space="preserve"> </w:t>
      </w:r>
      <w:r w:rsidRPr="006D0572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6D0572">
        <w:rPr>
          <w:rFonts w:ascii="Angsana New" w:hAnsi="Angsana New" w:hint="cs"/>
          <w:sz w:val="30"/>
          <w:szCs w:val="30"/>
          <w:cs/>
        </w:rPr>
        <w:t xml:space="preserve"> (“ข้อมูลทางการเงิน</w:t>
      </w:r>
      <w:r w:rsidR="006C1E90" w:rsidRPr="006D0572">
        <w:rPr>
          <w:rFonts w:ascii="Angsana New" w:hAnsi="Angsana New"/>
          <w:sz w:val="30"/>
          <w:szCs w:val="30"/>
          <w:cs/>
        </w:rPr>
        <w:br/>
      </w:r>
      <w:r w:rsidRPr="006D0572">
        <w:rPr>
          <w:rFonts w:ascii="Angsana New" w:hAnsi="Angsana New" w:hint="cs"/>
          <w:sz w:val="30"/>
          <w:szCs w:val="30"/>
          <w:cs/>
        </w:rPr>
        <w:t xml:space="preserve">ระหว่างกาล”) </w:t>
      </w:r>
      <w:r w:rsidRPr="006D0572">
        <w:rPr>
          <w:rFonts w:ascii="Angsana New" w:hAnsi="Angsana New"/>
          <w:sz w:val="30"/>
          <w:szCs w:val="30"/>
          <w:cs/>
        </w:rPr>
        <w:t>ของ</w:t>
      </w:r>
      <w:r w:rsidR="00780B58" w:rsidRPr="006D0572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6D0572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 w:hint="cs"/>
          <w:sz w:val="30"/>
          <w:szCs w:val="30"/>
          <w:cs/>
        </w:rPr>
        <w:t>(“กลุ่มบริษัท”) และของเฉพาะ</w:t>
      </w:r>
      <w:r w:rsidR="00204BF2" w:rsidRPr="006D0572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 w:hint="cs"/>
          <w:sz w:val="30"/>
          <w:szCs w:val="30"/>
          <w:cs/>
        </w:rPr>
        <w:t>(“บริษัท”) ตามลำดับ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6D0572">
        <w:rPr>
          <w:rFonts w:ascii="Angsana New" w:hAnsi="Angsana New" w:hint="cs"/>
          <w:sz w:val="30"/>
          <w:szCs w:val="30"/>
          <w:cs/>
        </w:rPr>
        <w:t>นำเสนอ</w:t>
      </w:r>
      <w:r w:rsidRPr="006D0572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="00941947" w:rsidRPr="006D0572">
        <w:rPr>
          <w:rFonts w:ascii="Angsana New" w:hAnsi="Angsana New"/>
          <w:sz w:val="30"/>
          <w:szCs w:val="30"/>
        </w:rPr>
        <w:t>34</w:t>
      </w:r>
      <w:r w:rsidRPr="006D0572">
        <w:rPr>
          <w:rFonts w:ascii="Angsana New" w:hAnsi="Angsana New"/>
          <w:sz w:val="30"/>
          <w:szCs w:val="30"/>
          <w:cs/>
        </w:rPr>
        <w:t xml:space="preserve"> เรื่อง</w:t>
      </w:r>
      <w:r w:rsidRPr="006D0572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6D0572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6D0572">
        <w:rPr>
          <w:rFonts w:ascii="Angsana New" w:hAnsi="Angsana New" w:hint="cs"/>
          <w:sz w:val="30"/>
          <w:szCs w:val="30"/>
          <w:cs/>
        </w:rPr>
        <w:t>ให้</w:t>
      </w:r>
      <w:r w:rsidRPr="006D0572">
        <w:rPr>
          <w:rFonts w:ascii="Angsana New" w:hAnsi="Angsana New"/>
          <w:sz w:val="30"/>
          <w:szCs w:val="30"/>
          <w:cs/>
        </w:rPr>
        <w:t>ข้อสรุป</w:t>
      </w:r>
      <w:r w:rsidRPr="006D0572">
        <w:rPr>
          <w:rFonts w:ascii="Angsana New" w:hAnsi="Angsana New" w:hint="cs"/>
          <w:sz w:val="30"/>
          <w:szCs w:val="30"/>
          <w:cs/>
        </w:rPr>
        <w:t>เกี่ยวกับ</w:t>
      </w:r>
      <w:r w:rsidRPr="006D0572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25C0FEDA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FDC436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D057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D5D55B5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ADF7F7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 w:hint="cs"/>
          <w:sz w:val="30"/>
          <w:szCs w:val="30"/>
          <w:cs/>
        </w:rPr>
        <w:t>รหัส</w:t>
      </w:r>
      <w:r w:rsidRPr="006D0572">
        <w:rPr>
          <w:rFonts w:ascii="Angsana New" w:hAnsi="Angsana New"/>
          <w:sz w:val="30"/>
          <w:szCs w:val="30"/>
        </w:rPr>
        <w:t xml:space="preserve"> 2410 “</w:t>
      </w:r>
      <w:r w:rsidRPr="006D0572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D0572">
        <w:rPr>
          <w:rFonts w:ascii="Angsana New" w:hAnsi="Angsana New"/>
          <w:sz w:val="30"/>
          <w:szCs w:val="30"/>
        </w:rPr>
        <w:t>”</w:t>
      </w:r>
      <w:r w:rsidRPr="006D057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6D0572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6D0572">
        <w:rPr>
          <w:rFonts w:ascii="Angsana New" w:hAnsi="Angsana New"/>
          <w:sz w:val="30"/>
          <w:szCs w:val="30"/>
          <w:cs/>
        </w:rPr>
        <w:t>รับผิดชอบ</w:t>
      </w:r>
      <w:r w:rsidRPr="006D0572">
        <w:rPr>
          <w:rFonts w:ascii="Angsana New" w:hAnsi="Angsana New" w:hint="cs"/>
          <w:sz w:val="30"/>
          <w:szCs w:val="30"/>
          <w:cs/>
        </w:rPr>
        <w:t>ด้าน</w:t>
      </w:r>
      <w:r w:rsidRPr="006D0572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6D0572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6D0572">
        <w:rPr>
          <w:rFonts w:ascii="Angsana New" w:hAnsi="Angsana New"/>
          <w:sz w:val="30"/>
          <w:szCs w:val="30"/>
          <w:cs/>
        </w:rPr>
        <w:t>ไม่สามารถ</w:t>
      </w:r>
      <w:r w:rsidRPr="006D0572">
        <w:rPr>
          <w:rFonts w:ascii="Angsana New" w:hAnsi="Angsana New" w:hint="cs"/>
          <w:sz w:val="30"/>
          <w:szCs w:val="30"/>
          <w:cs/>
        </w:rPr>
        <w:t>ได้</w:t>
      </w:r>
      <w:r w:rsidRPr="006D0572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6D0572">
        <w:rPr>
          <w:rFonts w:ascii="Angsana New" w:hAnsi="Angsana New" w:hint="cs"/>
          <w:sz w:val="30"/>
          <w:szCs w:val="30"/>
          <w:cs/>
        </w:rPr>
        <w:t>พบ</w:t>
      </w:r>
      <w:r w:rsidRPr="006D0572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6D0572">
        <w:rPr>
          <w:rFonts w:ascii="Angsana New" w:hAnsi="Angsana New" w:hint="cs"/>
          <w:sz w:val="30"/>
          <w:szCs w:val="30"/>
          <w:cs/>
        </w:rPr>
        <w:t>ข้อมูลทาง</w:t>
      </w:r>
      <w:r w:rsidRPr="006D0572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D0E9833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F18B5D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D0572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6D0572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47C100D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680B571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D0572">
        <w:rPr>
          <w:rFonts w:ascii="Angsana New" w:hAnsi="Angsana New" w:hint="cs"/>
          <w:sz w:val="30"/>
          <w:szCs w:val="30"/>
          <w:cs/>
        </w:rPr>
        <w:t>ข้อมูลทาง</w:t>
      </w:r>
      <w:r w:rsidRPr="006D057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6D057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6D0572">
        <w:rPr>
          <w:rFonts w:ascii="Angsana New" w:hAnsi="Angsana New"/>
          <w:sz w:val="30"/>
          <w:szCs w:val="30"/>
          <w:cs/>
        </w:rPr>
        <w:t>ตาม</w:t>
      </w:r>
      <w:r w:rsidRPr="006D0572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6D0572">
        <w:rPr>
          <w:rFonts w:ascii="Angsana New" w:hAnsi="Angsana New"/>
          <w:sz w:val="30"/>
          <w:szCs w:val="30"/>
        </w:rPr>
        <w:t>34</w:t>
      </w:r>
      <w:r w:rsidRPr="006D0572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</w:t>
      </w:r>
      <w:r w:rsidRPr="006D0572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75E18761" w14:textId="77777777" w:rsidR="00F4673E" w:rsidRDefault="00F4673E" w:rsidP="00F02BE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  <w:sectPr w:rsidR="00F4673E" w:rsidSect="00F4673E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2BD670D" w14:textId="7AE9C96E" w:rsidR="00F02BE3" w:rsidRPr="006D0572" w:rsidRDefault="00F02BE3" w:rsidP="00F02BE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7271DA4" w14:textId="77777777" w:rsidR="006C1E90" w:rsidRPr="00243CEE" w:rsidRDefault="006C1E90" w:rsidP="0024043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2A8CDBC" w14:textId="77777777" w:rsidR="0024043B" w:rsidRPr="006D0572" w:rsidRDefault="0024043B" w:rsidP="0024043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D0572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0E95EC5" w14:textId="77777777" w:rsidR="0024043B" w:rsidRPr="00243CEE" w:rsidRDefault="0024043B" w:rsidP="0024043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3E56B42" w14:textId="77777777" w:rsidR="00243CEE" w:rsidRDefault="00243CEE" w:rsidP="0024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43CEE"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243CEE">
        <w:rPr>
          <w:rFonts w:ascii="Angsana New" w:hAnsi="Angsana New" w:hint="cs"/>
          <w:sz w:val="30"/>
          <w:szCs w:val="30"/>
        </w:rPr>
        <w:t xml:space="preserve">3 </w:t>
      </w:r>
      <w:r w:rsidRPr="00243CEE">
        <w:rPr>
          <w:rFonts w:ascii="Angsana New" w:hAnsi="Angsana New" w:hint="cs"/>
          <w:sz w:val="30"/>
          <w:szCs w:val="30"/>
          <w:cs/>
        </w:rPr>
        <w:t xml:space="preserve">ซึ่งได้อธิบายถึงผลกระทบต่อกลุ่มบริษัทและบริษัทจากการนำนโยบายการบัญชีใหม่มาถือปฏิบัติตั้งแต่วันที่ </w:t>
      </w:r>
      <w:r w:rsidRPr="00243CEE">
        <w:rPr>
          <w:rFonts w:ascii="Angsana New" w:hAnsi="Angsana New" w:hint="cs"/>
          <w:sz w:val="30"/>
          <w:szCs w:val="30"/>
        </w:rPr>
        <w:t xml:space="preserve">1 </w:t>
      </w:r>
      <w:r w:rsidRPr="00243CE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43CEE">
        <w:rPr>
          <w:rFonts w:ascii="Angsana New" w:hAnsi="Angsana New" w:hint="cs"/>
          <w:sz w:val="30"/>
          <w:szCs w:val="30"/>
        </w:rPr>
        <w:t xml:space="preserve">2563 </w:t>
      </w:r>
      <w:r w:rsidRPr="00243CEE">
        <w:rPr>
          <w:rFonts w:ascii="Angsana New" w:hAnsi="Angsana New" w:hint="cs"/>
          <w:sz w:val="30"/>
          <w:szCs w:val="30"/>
          <w:cs/>
        </w:rPr>
        <w:t>ทั้งนี้ ข้อสรุปของข้าพเจ้าไม่ไ</w:t>
      </w:r>
      <w:r>
        <w:rPr>
          <w:rFonts w:ascii="Angsana New" w:hAnsi="Angsana New" w:hint="cs"/>
          <w:sz w:val="30"/>
          <w:szCs w:val="30"/>
          <w:cs/>
        </w:rPr>
        <w:t>ด้</w:t>
      </w:r>
      <w:r w:rsidRPr="00243CEE">
        <w:rPr>
          <w:rFonts w:ascii="Angsana New" w:hAnsi="Angsana New" w:hint="cs"/>
          <w:sz w:val="30"/>
          <w:szCs w:val="30"/>
          <w:cs/>
        </w:rPr>
        <w:t>เปลี่ยนแปลงไปเนื่องจากเรื่องนี้</w:t>
      </w:r>
    </w:p>
    <w:p w14:paraId="03509C98" w14:textId="77777777" w:rsidR="00243CEE" w:rsidRDefault="00243CEE" w:rsidP="00243CE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6942FFC" w14:textId="77777777" w:rsidR="00243CEE" w:rsidRDefault="00243CEE" w:rsidP="00243CE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14:paraId="3E01BC4D" w14:textId="77777777" w:rsidR="00243CEE" w:rsidRDefault="00243CEE" w:rsidP="00243CE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3A1BA13" w14:textId="77777777" w:rsidR="00243CEE" w:rsidRPr="00243CEE" w:rsidRDefault="00243CEE" w:rsidP="0024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>งบแสดงฐานะการเงิน</w:t>
      </w:r>
      <w:r w:rsidRPr="006160C2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รวมและงบแสดงฐานะการเงินเฉพาะกิจการ</w:t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>ของ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กลุ่มบริษัทและบริษัท</w:t>
      </w:r>
      <w:r w:rsidRPr="006160C2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Pr="006160C2">
        <w:rPr>
          <w:rFonts w:ascii="Angsana New" w:hAnsi="Angsana New"/>
          <w:color w:val="000000" w:themeColor="text1"/>
          <w:sz w:val="30"/>
          <w:szCs w:val="30"/>
        </w:rPr>
        <w:t>31</w:t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Pr="006160C2">
        <w:rPr>
          <w:rFonts w:ascii="Angsana New" w:hAnsi="Angsana New"/>
          <w:color w:val="000000" w:themeColor="text1"/>
          <w:sz w:val="30"/>
          <w:szCs w:val="30"/>
        </w:rPr>
        <w:t>2562</w:t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 w:themeColor="text1"/>
          <w:sz w:val="30"/>
          <w:szCs w:val="30"/>
          <w:cs/>
        </w:rPr>
        <w:br/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="Angsana New" w:hAnsi="Angsana New"/>
          <w:color w:val="000000" w:themeColor="text1"/>
          <w:sz w:val="30"/>
          <w:szCs w:val="30"/>
          <w:cs/>
        </w:rPr>
        <w:br/>
      </w:r>
      <w:r w:rsidRPr="006160C2">
        <w:rPr>
          <w:rFonts w:ascii="Angsana New" w:hAnsi="Angsana New"/>
          <w:color w:val="000000" w:themeColor="text1"/>
          <w:sz w:val="30"/>
          <w:szCs w:val="30"/>
        </w:rPr>
        <w:t>24</w:t>
      </w:r>
      <w:r w:rsidRPr="006160C2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กุมภาพันธ์ </w:t>
      </w:r>
      <w:r w:rsidRPr="006160C2">
        <w:rPr>
          <w:rFonts w:ascii="Angsana New" w:hAnsi="Angsana New"/>
          <w:color w:val="000000" w:themeColor="text1"/>
          <w:sz w:val="30"/>
          <w:szCs w:val="30"/>
        </w:rPr>
        <w:t>2563</w:t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 xml:space="preserve"> งบกำไรขาดทุนเบ็ดเสร็จ</w:t>
      </w:r>
      <w:r w:rsidRPr="006160C2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รวมและงบกำไรขาดทุนเบ็ดเสร็จเฉพาะกิจการ</w:t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 xml:space="preserve"> งบแสดงการเปลี่ยนแปลง</w:t>
      </w:r>
      <w:r w:rsidR="00016B4C">
        <w:rPr>
          <w:rFonts w:ascii="Angsana New" w:hAnsi="Angsana New"/>
          <w:color w:val="000000" w:themeColor="text1"/>
          <w:sz w:val="30"/>
          <w:szCs w:val="30"/>
          <w:cs/>
        </w:rPr>
        <w:br/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>ส่วนของผู้ถือหุ้น</w:t>
      </w:r>
      <w:r w:rsidRPr="006160C2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และงบกระแสเงินสด</w:t>
      </w:r>
      <w:r w:rsidRPr="006160C2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รวมและงบกระแสเงินสดเฉพาะกิจการ</w:t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>ของ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กลุ่มบริษัทและบริษัท</w:t>
      </w:r>
      <w:r w:rsidRPr="006160C2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 w:rsidRPr="006160C2">
        <w:rPr>
          <w:rFonts w:ascii="Angsana New" w:hAnsi="Angsana New"/>
          <w:color w:val="000000" w:themeColor="text1"/>
          <w:sz w:val="30"/>
          <w:szCs w:val="30"/>
        </w:rPr>
        <w:t>31</w:t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มีนาคม </w:t>
      </w:r>
      <w:r w:rsidRPr="006160C2">
        <w:rPr>
          <w:rFonts w:ascii="Angsana New" w:hAnsi="Angsana New"/>
          <w:color w:val="000000" w:themeColor="text1"/>
          <w:sz w:val="30"/>
          <w:szCs w:val="30"/>
        </w:rPr>
        <w:t>2562</w:t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>
        <w:rPr>
          <w:rFonts w:ascii="Angsana New" w:hAnsi="Angsana New"/>
          <w:color w:val="000000" w:themeColor="text1"/>
          <w:sz w:val="30"/>
          <w:szCs w:val="30"/>
        </w:rPr>
        <w:t>13</w:t>
      </w:r>
      <w:r w:rsidRPr="006160C2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พฤษภาคม </w:t>
      </w:r>
      <w:r w:rsidRPr="006160C2">
        <w:rPr>
          <w:rFonts w:ascii="Angsana New" w:hAnsi="Angsana New"/>
          <w:color w:val="000000" w:themeColor="text1"/>
          <w:sz w:val="30"/>
          <w:szCs w:val="30"/>
        </w:rPr>
        <w:t>256</w:t>
      </w:r>
      <w:r>
        <w:rPr>
          <w:rFonts w:ascii="Angsana New" w:hAnsi="Angsana New"/>
          <w:color w:val="000000" w:themeColor="text1"/>
          <w:sz w:val="30"/>
          <w:szCs w:val="30"/>
        </w:rPr>
        <w:t>2</w:t>
      </w:r>
    </w:p>
    <w:p w14:paraId="4E6C5E84" w14:textId="77777777" w:rsidR="00AB1D4A" w:rsidRPr="00243CEE" w:rsidRDefault="00AB1D4A" w:rsidP="00243CE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72D235" w14:textId="77777777" w:rsidR="00AB1D4A" w:rsidRPr="006D0572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05F71672" w14:textId="77777777" w:rsidR="00E86C37" w:rsidRPr="006D0572" w:rsidRDefault="00E86C37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7324C90F" w14:textId="77777777" w:rsidR="00AB1D4A" w:rsidRPr="006D0572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654246BF" w14:textId="77777777" w:rsidR="00690CA1" w:rsidRPr="006D0572" w:rsidRDefault="00690CA1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3AA108CB" w14:textId="77777777" w:rsidR="00AB1D4A" w:rsidRPr="006D0572" w:rsidRDefault="00A56F6E" w:rsidP="00AB1D4A">
      <w:pPr>
        <w:jc w:val="thaiDistribute"/>
        <w:rPr>
          <w:rFonts w:ascii="Angsana New" w:hAnsi="Angsana New"/>
          <w:sz w:val="30"/>
          <w:szCs w:val="30"/>
          <w:cs/>
        </w:rPr>
      </w:pPr>
      <w:r w:rsidRPr="006D0572">
        <w:rPr>
          <w:rFonts w:ascii="Angsana New" w:hAnsi="Angsana New"/>
          <w:sz w:val="30"/>
          <w:szCs w:val="30"/>
        </w:rPr>
        <w:t>(</w:t>
      </w:r>
      <w:r w:rsidRPr="006D0572">
        <w:rPr>
          <w:rFonts w:ascii="Angsana New" w:hAnsi="Angsana New" w:hint="cs"/>
          <w:sz w:val="30"/>
          <w:szCs w:val="30"/>
          <w:cs/>
        </w:rPr>
        <w:t>ธนิต โอสถาเลิศ)</w:t>
      </w:r>
    </w:p>
    <w:p w14:paraId="4EDB33CE" w14:textId="77777777" w:rsidR="00AB1D4A" w:rsidRPr="006D0572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5F3A6E" w14:textId="77777777" w:rsidR="00AB1D4A" w:rsidRPr="006D0572" w:rsidRDefault="00264069" w:rsidP="00AB1D4A">
      <w:pPr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เลขทะเบียน</w:t>
      </w:r>
      <w:r w:rsidR="008B6A7A" w:rsidRPr="006D0572">
        <w:rPr>
          <w:rFonts w:ascii="Angsana New" w:hAnsi="Angsana New"/>
          <w:sz w:val="30"/>
          <w:szCs w:val="30"/>
          <w:cs/>
        </w:rPr>
        <w:t xml:space="preserve"> </w:t>
      </w:r>
      <w:r w:rsidR="00F57F03" w:rsidRPr="006D0572">
        <w:rPr>
          <w:rFonts w:ascii="Angsana New" w:hAnsi="Angsana New"/>
          <w:sz w:val="30"/>
          <w:szCs w:val="30"/>
        </w:rPr>
        <w:t>5155</w:t>
      </w:r>
    </w:p>
    <w:p w14:paraId="42516A93" w14:textId="77777777" w:rsidR="00300F1B" w:rsidRPr="006D0572" w:rsidRDefault="00300F1B" w:rsidP="00AB1D4A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872505C" w14:textId="77777777" w:rsidR="00AB1D4A" w:rsidRPr="006D0572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81B3C9" w14:textId="77777777" w:rsidR="004F7928" w:rsidRPr="006D0572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 w:rsidRPr="006D0572">
        <w:rPr>
          <w:rFonts w:ascii="Angsana New" w:hAnsi="Angsana New"/>
          <w:sz w:val="30"/>
          <w:szCs w:val="30"/>
        </w:rPr>
        <w:t xml:space="preserve"> </w:t>
      </w:r>
    </w:p>
    <w:p w14:paraId="2C6945E7" w14:textId="77777777" w:rsidR="00335756" w:rsidRDefault="005A623B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</w:rPr>
        <w:t>8</w:t>
      </w:r>
      <w:r w:rsidR="00687AA7" w:rsidRPr="006D0572">
        <w:rPr>
          <w:rFonts w:ascii="Angsana New" w:hAnsi="Angsana New"/>
          <w:sz w:val="30"/>
          <w:szCs w:val="30"/>
        </w:rPr>
        <w:t xml:space="preserve"> </w:t>
      </w:r>
      <w:r w:rsidR="00687AA7" w:rsidRPr="006D057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25A7D" w:rsidRPr="006D0572">
        <w:rPr>
          <w:rFonts w:ascii="Angsana New" w:hAnsi="Angsana New"/>
          <w:sz w:val="30"/>
          <w:szCs w:val="30"/>
        </w:rPr>
        <w:t>2563</w:t>
      </w:r>
    </w:p>
    <w:p w14:paraId="1F9DA207" w14:textId="68138F58" w:rsidR="003F69F1" w:rsidRPr="00344A2A" w:rsidRDefault="003F69F1" w:rsidP="00C92F6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0" w:name="_GoBack"/>
      <w:bookmarkEnd w:id="0"/>
    </w:p>
    <w:sectPr w:rsidR="003F69F1" w:rsidRPr="00344A2A" w:rsidSect="003E0FAD">
      <w:head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45D65" w14:textId="77777777" w:rsidR="006F53D1" w:rsidRDefault="006F53D1" w:rsidP="004956B4">
      <w:r>
        <w:separator/>
      </w:r>
    </w:p>
  </w:endnote>
  <w:endnote w:type="continuationSeparator" w:id="0">
    <w:p w14:paraId="015BB77F" w14:textId="77777777" w:rsidR="006F53D1" w:rsidRDefault="006F53D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40313" w14:textId="77777777" w:rsidR="006F53D1" w:rsidRDefault="006F53D1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5CC6CB04" w14:textId="77777777" w:rsidR="006F53D1" w:rsidRDefault="006F53D1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1765492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94131" w14:textId="77777777" w:rsidR="006F53D1" w:rsidRPr="005A0BA5" w:rsidRDefault="006F53D1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66ABD" w14:textId="77777777" w:rsidR="006F53D1" w:rsidRPr="00F175AD" w:rsidRDefault="006F53D1" w:rsidP="00F175AD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C3630" w14:textId="77777777" w:rsidR="006F53D1" w:rsidRDefault="006F53D1" w:rsidP="004956B4">
      <w:r>
        <w:separator/>
      </w:r>
    </w:p>
  </w:footnote>
  <w:footnote w:type="continuationSeparator" w:id="0">
    <w:p w14:paraId="1B99668E" w14:textId="77777777" w:rsidR="006F53D1" w:rsidRDefault="006F53D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04478" w14:textId="77777777" w:rsidR="006F53D1" w:rsidRPr="001E2301" w:rsidRDefault="006F53D1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9EFB531" w14:textId="77777777" w:rsidR="006F53D1" w:rsidRDefault="006F53D1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06ED8B" w14:textId="77777777" w:rsidR="006F53D1" w:rsidRPr="00133A03" w:rsidRDefault="006F53D1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8C22A" w14:textId="77777777" w:rsidR="006F53D1" w:rsidRDefault="006F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97D932E" w14:textId="77777777" w:rsidR="006F53D1" w:rsidRDefault="006F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844852" w14:textId="77777777" w:rsidR="006F53D1" w:rsidRDefault="006F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AD727E4" w14:textId="77777777" w:rsidR="006F53D1" w:rsidRDefault="006F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220ED9" w14:textId="77777777" w:rsidR="006F53D1" w:rsidRDefault="006F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4A07D6F" w14:textId="77777777" w:rsidR="006F53D1" w:rsidRPr="00AC3006" w:rsidRDefault="006F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58934" w14:textId="77777777" w:rsidR="006F53D1" w:rsidRDefault="006F53D1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41D6A8E" w14:textId="77777777" w:rsidR="006F53D1" w:rsidRPr="00401060" w:rsidRDefault="006F53D1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72C7F" w14:textId="77777777" w:rsidR="006F53D1" w:rsidRPr="001F375E" w:rsidRDefault="006F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C2D67B" w14:textId="77777777" w:rsidR="006F53D1" w:rsidRPr="001F375E" w:rsidRDefault="006F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7AB1E6C" w14:textId="77777777" w:rsidR="006F53D1" w:rsidRPr="001F375E" w:rsidRDefault="006F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ABB0B19" w14:textId="77777777" w:rsidR="006F53D1" w:rsidRPr="001F375E" w:rsidRDefault="006F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4A58D34" w14:textId="77777777" w:rsidR="006F53D1" w:rsidRPr="001F375E" w:rsidRDefault="006F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E26FCE6" w14:textId="77777777" w:rsidR="006F53D1" w:rsidRDefault="006F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8C0EACD" w14:textId="77777777" w:rsidR="006F53D1" w:rsidRDefault="006F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BFCC637" w14:textId="77777777" w:rsidR="006F53D1" w:rsidRPr="001F375E" w:rsidRDefault="006F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9A855" w14:textId="6CF630F9" w:rsidR="006F53D1" w:rsidRDefault="006F53D1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3BC1A28A" w14:textId="77777777" w:rsidR="00F4673E" w:rsidRPr="00F611ED" w:rsidRDefault="00F4673E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6"/>
  </w:num>
  <w:num w:numId="10">
    <w:abstractNumId w:val="13"/>
  </w:num>
  <w:num w:numId="11">
    <w:abstractNumId w:val="31"/>
  </w:num>
  <w:num w:numId="12">
    <w:abstractNumId w:val="17"/>
  </w:num>
  <w:num w:numId="13">
    <w:abstractNumId w:val="36"/>
  </w:num>
  <w:num w:numId="14">
    <w:abstractNumId w:val="9"/>
  </w:num>
  <w:num w:numId="15">
    <w:abstractNumId w:val="19"/>
  </w:num>
  <w:num w:numId="16">
    <w:abstractNumId w:val="33"/>
  </w:num>
  <w:num w:numId="17">
    <w:abstractNumId w:val="20"/>
  </w:num>
  <w:num w:numId="18">
    <w:abstractNumId w:val="25"/>
  </w:num>
  <w:num w:numId="19">
    <w:abstractNumId w:val="29"/>
  </w:num>
  <w:num w:numId="20">
    <w:abstractNumId w:val="32"/>
  </w:num>
  <w:num w:numId="21">
    <w:abstractNumId w:val="22"/>
  </w:num>
  <w:num w:numId="22">
    <w:abstractNumId w:val="15"/>
  </w:num>
  <w:num w:numId="23">
    <w:abstractNumId w:val="11"/>
  </w:num>
  <w:num w:numId="24">
    <w:abstractNumId w:val="30"/>
  </w:num>
  <w:num w:numId="25">
    <w:abstractNumId w:val="34"/>
  </w:num>
  <w:num w:numId="26">
    <w:abstractNumId w:val="24"/>
  </w:num>
  <w:num w:numId="27">
    <w:abstractNumId w:val="23"/>
  </w:num>
  <w:num w:numId="28">
    <w:abstractNumId w:val="37"/>
  </w:num>
  <w:num w:numId="29">
    <w:abstractNumId w:val="8"/>
  </w:num>
  <w:num w:numId="30">
    <w:abstractNumId w:val="35"/>
  </w:num>
  <w:num w:numId="31">
    <w:abstractNumId w:val="14"/>
  </w:num>
  <w:num w:numId="32">
    <w:abstractNumId w:val="26"/>
  </w:num>
  <w:num w:numId="33">
    <w:abstractNumId w:val="28"/>
  </w:num>
  <w:num w:numId="34">
    <w:abstractNumId w:val="21"/>
  </w:num>
  <w:num w:numId="35">
    <w:abstractNumId w:val="27"/>
  </w:num>
  <w:num w:numId="36">
    <w:abstractNumId w:val="10"/>
  </w:num>
  <w:num w:numId="37">
    <w:abstractNumId w:val="38"/>
  </w:num>
  <w:num w:numId="38">
    <w:abstractNumId w:val="18"/>
  </w:num>
  <w:num w:numId="39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93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A4"/>
    <w:rsid w:val="00003DB1"/>
    <w:rsid w:val="00004288"/>
    <w:rsid w:val="00004E9C"/>
    <w:rsid w:val="000051B6"/>
    <w:rsid w:val="00005A60"/>
    <w:rsid w:val="00005AAF"/>
    <w:rsid w:val="00005B2E"/>
    <w:rsid w:val="00006302"/>
    <w:rsid w:val="00006328"/>
    <w:rsid w:val="00006761"/>
    <w:rsid w:val="00006BA5"/>
    <w:rsid w:val="00006BC9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EB4"/>
    <w:rsid w:val="0001130D"/>
    <w:rsid w:val="0001195F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A7D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564"/>
    <w:rsid w:val="00037B04"/>
    <w:rsid w:val="00037BD9"/>
    <w:rsid w:val="00040571"/>
    <w:rsid w:val="00040649"/>
    <w:rsid w:val="000406ED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5E3"/>
    <w:rsid w:val="0005360A"/>
    <w:rsid w:val="00053B2B"/>
    <w:rsid w:val="00053DBC"/>
    <w:rsid w:val="000544D1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E0D"/>
    <w:rsid w:val="00096008"/>
    <w:rsid w:val="0009618A"/>
    <w:rsid w:val="00096788"/>
    <w:rsid w:val="00096AD8"/>
    <w:rsid w:val="00096B30"/>
    <w:rsid w:val="00096EE2"/>
    <w:rsid w:val="00096EF9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D5D"/>
    <w:rsid w:val="000A23C1"/>
    <w:rsid w:val="000A2877"/>
    <w:rsid w:val="000A29B0"/>
    <w:rsid w:val="000A2DD1"/>
    <w:rsid w:val="000A2F63"/>
    <w:rsid w:val="000A30B4"/>
    <w:rsid w:val="000A343F"/>
    <w:rsid w:val="000A3536"/>
    <w:rsid w:val="000A3543"/>
    <w:rsid w:val="000A3557"/>
    <w:rsid w:val="000A38D8"/>
    <w:rsid w:val="000A3C1A"/>
    <w:rsid w:val="000A3EE9"/>
    <w:rsid w:val="000A4212"/>
    <w:rsid w:val="000A4B14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213"/>
    <w:rsid w:val="000C779B"/>
    <w:rsid w:val="000C7B4E"/>
    <w:rsid w:val="000C7C84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CA4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EB"/>
    <w:rsid w:val="00165B75"/>
    <w:rsid w:val="00165F49"/>
    <w:rsid w:val="001662BE"/>
    <w:rsid w:val="0016633B"/>
    <w:rsid w:val="00166676"/>
    <w:rsid w:val="0016677E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232A"/>
    <w:rsid w:val="001825B6"/>
    <w:rsid w:val="001826C1"/>
    <w:rsid w:val="001829C5"/>
    <w:rsid w:val="00182A0E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58C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301B"/>
    <w:rsid w:val="001B3ADC"/>
    <w:rsid w:val="001B3B3A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53F4"/>
    <w:rsid w:val="001C56F6"/>
    <w:rsid w:val="001C57C5"/>
    <w:rsid w:val="001C59EE"/>
    <w:rsid w:val="001C5A39"/>
    <w:rsid w:val="001C5F16"/>
    <w:rsid w:val="001C605D"/>
    <w:rsid w:val="001C628B"/>
    <w:rsid w:val="001C674F"/>
    <w:rsid w:val="001C6992"/>
    <w:rsid w:val="001C76D7"/>
    <w:rsid w:val="001C7826"/>
    <w:rsid w:val="001D0408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DCE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862"/>
    <w:rsid w:val="001F589B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3C3"/>
    <w:rsid w:val="00214401"/>
    <w:rsid w:val="002146DC"/>
    <w:rsid w:val="00214702"/>
    <w:rsid w:val="0021488E"/>
    <w:rsid w:val="00214AA8"/>
    <w:rsid w:val="00214BD1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312B"/>
    <w:rsid w:val="0022329B"/>
    <w:rsid w:val="0022381A"/>
    <w:rsid w:val="00224264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D0A"/>
    <w:rsid w:val="00230D38"/>
    <w:rsid w:val="00231142"/>
    <w:rsid w:val="00231242"/>
    <w:rsid w:val="00231367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12B7"/>
    <w:rsid w:val="002A13F6"/>
    <w:rsid w:val="002A155F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F2"/>
    <w:rsid w:val="002E3D95"/>
    <w:rsid w:val="002E3F20"/>
    <w:rsid w:val="002E4150"/>
    <w:rsid w:val="002E41A6"/>
    <w:rsid w:val="002E41C9"/>
    <w:rsid w:val="002E4364"/>
    <w:rsid w:val="002E4586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CD1"/>
    <w:rsid w:val="002F1F25"/>
    <w:rsid w:val="002F1F5C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80"/>
    <w:rsid w:val="00360191"/>
    <w:rsid w:val="003603DD"/>
    <w:rsid w:val="0036049D"/>
    <w:rsid w:val="003606A6"/>
    <w:rsid w:val="00360C3B"/>
    <w:rsid w:val="00360D81"/>
    <w:rsid w:val="003613F2"/>
    <w:rsid w:val="0036210D"/>
    <w:rsid w:val="00362765"/>
    <w:rsid w:val="00362996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C76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76"/>
    <w:rsid w:val="00395B0A"/>
    <w:rsid w:val="00395E0C"/>
    <w:rsid w:val="00395EC6"/>
    <w:rsid w:val="00396384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4B2"/>
    <w:rsid w:val="003A25BE"/>
    <w:rsid w:val="003A27C0"/>
    <w:rsid w:val="003A2B70"/>
    <w:rsid w:val="003A2BF0"/>
    <w:rsid w:val="003A2D02"/>
    <w:rsid w:val="003A3009"/>
    <w:rsid w:val="003A308F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5AF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8BA"/>
    <w:rsid w:val="0041095A"/>
    <w:rsid w:val="00410B67"/>
    <w:rsid w:val="00410ED5"/>
    <w:rsid w:val="00410F44"/>
    <w:rsid w:val="00410FC8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34E"/>
    <w:rsid w:val="00424AED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D49"/>
    <w:rsid w:val="00433DB4"/>
    <w:rsid w:val="00434079"/>
    <w:rsid w:val="00434096"/>
    <w:rsid w:val="0043411F"/>
    <w:rsid w:val="004350CA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36C"/>
    <w:rsid w:val="00455509"/>
    <w:rsid w:val="0045553A"/>
    <w:rsid w:val="004557F3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637"/>
    <w:rsid w:val="00465CBB"/>
    <w:rsid w:val="00465F0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C74"/>
    <w:rsid w:val="00471F4B"/>
    <w:rsid w:val="00471FF1"/>
    <w:rsid w:val="004721B4"/>
    <w:rsid w:val="00472524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E45"/>
    <w:rsid w:val="004A1E64"/>
    <w:rsid w:val="004A2099"/>
    <w:rsid w:val="004A22F8"/>
    <w:rsid w:val="004A26F3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674"/>
    <w:rsid w:val="004B3798"/>
    <w:rsid w:val="004B3943"/>
    <w:rsid w:val="004B397F"/>
    <w:rsid w:val="004B3E1A"/>
    <w:rsid w:val="004B3E87"/>
    <w:rsid w:val="004B3EFB"/>
    <w:rsid w:val="004B439F"/>
    <w:rsid w:val="004B47DC"/>
    <w:rsid w:val="004B4901"/>
    <w:rsid w:val="004B4A76"/>
    <w:rsid w:val="004B4AFD"/>
    <w:rsid w:val="004B4FE5"/>
    <w:rsid w:val="004B5537"/>
    <w:rsid w:val="004B56C6"/>
    <w:rsid w:val="004B591B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6D1"/>
    <w:rsid w:val="004E6E8D"/>
    <w:rsid w:val="004E732F"/>
    <w:rsid w:val="004E78B5"/>
    <w:rsid w:val="004E79B2"/>
    <w:rsid w:val="004E7BDC"/>
    <w:rsid w:val="004E7E67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DC3"/>
    <w:rsid w:val="00510E4E"/>
    <w:rsid w:val="005110C0"/>
    <w:rsid w:val="00511270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72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F31"/>
    <w:rsid w:val="0054714D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291"/>
    <w:rsid w:val="0056443C"/>
    <w:rsid w:val="0056490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B28"/>
    <w:rsid w:val="005A6DFD"/>
    <w:rsid w:val="005A708F"/>
    <w:rsid w:val="005A71C2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C3E"/>
    <w:rsid w:val="005F1D1B"/>
    <w:rsid w:val="005F287D"/>
    <w:rsid w:val="005F2AAE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A8D"/>
    <w:rsid w:val="005F7ACF"/>
    <w:rsid w:val="005F7C6A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08E"/>
    <w:rsid w:val="00612235"/>
    <w:rsid w:val="006124D3"/>
    <w:rsid w:val="0061276A"/>
    <w:rsid w:val="00612B49"/>
    <w:rsid w:val="00612F1C"/>
    <w:rsid w:val="006130B5"/>
    <w:rsid w:val="00613309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A3B"/>
    <w:rsid w:val="00623A98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75EA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C0"/>
    <w:rsid w:val="006B57E2"/>
    <w:rsid w:val="006B58B5"/>
    <w:rsid w:val="006B59C9"/>
    <w:rsid w:val="006B5AAF"/>
    <w:rsid w:val="006B5BA3"/>
    <w:rsid w:val="006B5BFA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D7DBF"/>
    <w:rsid w:val="006E0360"/>
    <w:rsid w:val="006E05F3"/>
    <w:rsid w:val="006E0724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A1E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CD8"/>
    <w:rsid w:val="006F5D19"/>
    <w:rsid w:val="006F65EC"/>
    <w:rsid w:val="006F66F2"/>
    <w:rsid w:val="006F67ED"/>
    <w:rsid w:val="006F6885"/>
    <w:rsid w:val="006F6915"/>
    <w:rsid w:val="006F6958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74C"/>
    <w:rsid w:val="007079B7"/>
    <w:rsid w:val="00707D66"/>
    <w:rsid w:val="00707D73"/>
    <w:rsid w:val="00710065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FAE"/>
    <w:rsid w:val="0072200A"/>
    <w:rsid w:val="00722268"/>
    <w:rsid w:val="007223F0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DCB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322B"/>
    <w:rsid w:val="00733326"/>
    <w:rsid w:val="00733594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543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8015C"/>
    <w:rsid w:val="00780198"/>
    <w:rsid w:val="00780334"/>
    <w:rsid w:val="007804B9"/>
    <w:rsid w:val="0078058C"/>
    <w:rsid w:val="007806D4"/>
    <w:rsid w:val="00780B58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DA"/>
    <w:rsid w:val="007A0212"/>
    <w:rsid w:val="007A0519"/>
    <w:rsid w:val="007A0663"/>
    <w:rsid w:val="007A0BEB"/>
    <w:rsid w:val="007A0E0B"/>
    <w:rsid w:val="007A1567"/>
    <w:rsid w:val="007A174E"/>
    <w:rsid w:val="007A1851"/>
    <w:rsid w:val="007A18F2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9EE"/>
    <w:rsid w:val="007B0A9E"/>
    <w:rsid w:val="007B0B96"/>
    <w:rsid w:val="007B1693"/>
    <w:rsid w:val="007B198D"/>
    <w:rsid w:val="007B1F22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39F"/>
    <w:rsid w:val="008075DC"/>
    <w:rsid w:val="00807982"/>
    <w:rsid w:val="00807A9A"/>
    <w:rsid w:val="00807C38"/>
    <w:rsid w:val="00807D0C"/>
    <w:rsid w:val="00807D59"/>
    <w:rsid w:val="00807DB0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83E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8B7"/>
    <w:rsid w:val="008569A9"/>
    <w:rsid w:val="008569D7"/>
    <w:rsid w:val="00856B36"/>
    <w:rsid w:val="00856E3E"/>
    <w:rsid w:val="00856E75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28B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F7E"/>
    <w:rsid w:val="00875122"/>
    <w:rsid w:val="008751E2"/>
    <w:rsid w:val="00875229"/>
    <w:rsid w:val="00875894"/>
    <w:rsid w:val="00875B8F"/>
    <w:rsid w:val="00875C45"/>
    <w:rsid w:val="008760E6"/>
    <w:rsid w:val="008766FC"/>
    <w:rsid w:val="00877164"/>
    <w:rsid w:val="00877646"/>
    <w:rsid w:val="00877819"/>
    <w:rsid w:val="00877A49"/>
    <w:rsid w:val="00877A6F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91E"/>
    <w:rsid w:val="00882A70"/>
    <w:rsid w:val="00882B7E"/>
    <w:rsid w:val="00882BEE"/>
    <w:rsid w:val="00882DA9"/>
    <w:rsid w:val="0088306D"/>
    <w:rsid w:val="008831AE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55C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ACE"/>
    <w:rsid w:val="008C4BC9"/>
    <w:rsid w:val="008C4D78"/>
    <w:rsid w:val="008C52A8"/>
    <w:rsid w:val="008C53D8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A7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507"/>
    <w:rsid w:val="008E1592"/>
    <w:rsid w:val="008E1C21"/>
    <w:rsid w:val="008E1C48"/>
    <w:rsid w:val="008E1DA6"/>
    <w:rsid w:val="008E1DF8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4D44"/>
    <w:rsid w:val="008E5053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C02"/>
    <w:rsid w:val="00911008"/>
    <w:rsid w:val="00911292"/>
    <w:rsid w:val="00911313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ECC"/>
    <w:rsid w:val="0093713F"/>
    <w:rsid w:val="0093745A"/>
    <w:rsid w:val="009400B3"/>
    <w:rsid w:val="0094067B"/>
    <w:rsid w:val="009407AA"/>
    <w:rsid w:val="00940A13"/>
    <w:rsid w:val="00940CC3"/>
    <w:rsid w:val="00941062"/>
    <w:rsid w:val="0094121F"/>
    <w:rsid w:val="00941429"/>
    <w:rsid w:val="00941943"/>
    <w:rsid w:val="00941947"/>
    <w:rsid w:val="00941D7D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933"/>
    <w:rsid w:val="00952F7D"/>
    <w:rsid w:val="009530F4"/>
    <w:rsid w:val="00953146"/>
    <w:rsid w:val="009535F0"/>
    <w:rsid w:val="00953712"/>
    <w:rsid w:val="009539C8"/>
    <w:rsid w:val="00953C30"/>
    <w:rsid w:val="00953D24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7AB"/>
    <w:rsid w:val="0096287F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B74"/>
    <w:rsid w:val="0098508C"/>
    <w:rsid w:val="0098540E"/>
    <w:rsid w:val="009859F5"/>
    <w:rsid w:val="00985C25"/>
    <w:rsid w:val="00985C9B"/>
    <w:rsid w:val="00985DBA"/>
    <w:rsid w:val="00986B26"/>
    <w:rsid w:val="009870F3"/>
    <w:rsid w:val="009872E3"/>
    <w:rsid w:val="0098739F"/>
    <w:rsid w:val="009874C0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65"/>
    <w:rsid w:val="009A0459"/>
    <w:rsid w:val="009A0568"/>
    <w:rsid w:val="009A08C6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B02"/>
    <w:rsid w:val="009C7B82"/>
    <w:rsid w:val="009C7C61"/>
    <w:rsid w:val="009C7C9D"/>
    <w:rsid w:val="009C7D53"/>
    <w:rsid w:val="009D03D8"/>
    <w:rsid w:val="009D08C8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97C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F5"/>
    <w:rsid w:val="00A1163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2288"/>
    <w:rsid w:val="00A724FC"/>
    <w:rsid w:val="00A72795"/>
    <w:rsid w:val="00A72821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E52"/>
    <w:rsid w:val="00A90EA1"/>
    <w:rsid w:val="00A91049"/>
    <w:rsid w:val="00A9113C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E31"/>
    <w:rsid w:val="00A9407F"/>
    <w:rsid w:val="00A942D5"/>
    <w:rsid w:val="00A943D2"/>
    <w:rsid w:val="00A94765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C1"/>
    <w:rsid w:val="00AA148F"/>
    <w:rsid w:val="00AA1AAF"/>
    <w:rsid w:val="00AA1AC1"/>
    <w:rsid w:val="00AA1B1A"/>
    <w:rsid w:val="00AA1B67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60"/>
    <w:rsid w:val="00AC688E"/>
    <w:rsid w:val="00AC6ACD"/>
    <w:rsid w:val="00AC6B1A"/>
    <w:rsid w:val="00AC706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D5A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F2"/>
    <w:rsid w:val="00B37F48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3FE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BBF"/>
    <w:rsid w:val="00B92EFB"/>
    <w:rsid w:val="00B93781"/>
    <w:rsid w:val="00B93D0D"/>
    <w:rsid w:val="00B94913"/>
    <w:rsid w:val="00B94A08"/>
    <w:rsid w:val="00B94EC0"/>
    <w:rsid w:val="00B94F5E"/>
    <w:rsid w:val="00B94F91"/>
    <w:rsid w:val="00B94FB4"/>
    <w:rsid w:val="00B952BC"/>
    <w:rsid w:val="00B9561A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3212"/>
    <w:rsid w:val="00BA322A"/>
    <w:rsid w:val="00BA39F8"/>
    <w:rsid w:val="00BA3A11"/>
    <w:rsid w:val="00BA418B"/>
    <w:rsid w:val="00BA44A6"/>
    <w:rsid w:val="00BA46D0"/>
    <w:rsid w:val="00BA4717"/>
    <w:rsid w:val="00BA480C"/>
    <w:rsid w:val="00BA55E8"/>
    <w:rsid w:val="00BA5A58"/>
    <w:rsid w:val="00BA5B2E"/>
    <w:rsid w:val="00BA5D25"/>
    <w:rsid w:val="00BA5D5B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C7"/>
    <w:rsid w:val="00BD52B4"/>
    <w:rsid w:val="00BD5369"/>
    <w:rsid w:val="00BD55E3"/>
    <w:rsid w:val="00BD5764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C6"/>
    <w:rsid w:val="00BE13C4"/>
    <w:rsid w:val="00BE147A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C14"/>
    <w:rsid w:val="00BE4DB8"/>
    <w:rsid w:val="00BE4F10"/>
    <w:rsid w:val="00BE5026"/>
    <w:rsid w:val="00BE513E"/>
    <w:rsid w:val="00BE545B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2B3"/>
    <w:rsid w:val="00C142BF"/>
    <w:rsid w:val="00C14303"/>
    <w:rsid w:val="00C14B61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E1"/>
    <w:rsid w:val="00C2286C"/>
    <w:rsid w:val="00C229DF"/>
    <w:rsid w:val="00C22B1C"/>
    <w:rsid w:val="00C22DDB"/>
    <w:rsid w:val="00C22EFD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DEF"/>
    <w:rsid w:val="00C310AE"/>
    <w:rsid w:val="00C3119F"/>
    <w:rsid w:val="00C31453"/>
    <w:rsid w:val="00C31745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9A1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7B0"/>
    <w:rsid w:val="00C76872"/>
    <w:rsid w:val="00C76A0E"/>
    <w:rsid w:val="00C76ACA"/>
    <w:rsid w:val="00C76CFA"/>
    <w:rsid w:val="00C76D42"/>
    <w:rsid w:val="00C77203"/>
    <w:rsid w:val="00C772B9"/>
    <w:rsid w:val="00C773E1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6FCE"/>
    <w:rsid w:val="00C870F9"/>
    <w:rsid w:val="00C8756C"/>
    <w:rsid w:val="00C87765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375"/>
    <w:rsid w:val="00CD27ED"/>
    <w:rsid w:val="00CD2819"/>
    <w:rsid w:val="00CD2B8D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201"/>
    <w:rsid w:val="00CD7312"/>
    <w:rsid w:val="00CD74F4"/>
    <w:rsid w:val="00CD785D"/>
    <w:rsid w:val="00CD79D2"/>
    <w:rsid w:val="00CD7C32"/>
    <w:rsid w:val="00CE05A5"/>
    <w:rsid w:val="00CE0ABB"/>
    <w:rsid w:val="00CE0BA0"/>
    <w:rsid w:val="00CE0D8A"/>
    <w:rsid w:val="00CE0DB2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FF2"/>
    <w:rsid w:val="00CE307B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D5"/>
    <w:rsid w:val="00D066F0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D28"/>
    <w:rsid w:val="00D20D5F"/>
    <w:rsid w:val="00D21F3E"/>
    <w:rsid w:val="00D2225B"/>
    <w:rsid w:val="00D2250D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B3D"/>
    <w:rsid w:val="00D24E19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F02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312D"/>
    <w:rsid w:val="00DB360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752"/>
    <w:rsid w:val="00DC78C0"/>
    <w:rsid w:val="00DC7BF9"/>
    <w:rsid w:val="00DC7E7E"/>
    <w:rsid w:val="00DD02BE"/>
    <w:rsid w:val="00DD02FC"/>
    <w:rsid w:val="00DD056B"/>
    <w:rsid w:val="00DD063C"/>
    <w:rsid w:val="00DD06D0"/>
    <w:rsid w:val="00DD0835"/>
    <w:rsid w:val="00DD0D0F"/>
    <w:rsid w:val="00DD0D78"/>
    <w:rsid w:val="00DD0E72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316"/>
    <w:rsid w:val="00E1338B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CED"/>
    <w:rsid w:val="00E54D2E"/>
    <w:rsid w:val="00E54EC2"/>
    <w:rsid w:val="00E55319"/>
    <w:rsid w:val="00E55421"/>
    <w:rsid w:val="00E554DF"/>
    <w:rsid w:val="00E55635"/>
    <w:rsid w:val="00E5587C"/>
    <w:rsid w:val="00E55EEB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2AE"/>
    <w:rsid w:val="00E864C1"/>
    <w:rsid w:val="00E8659F"/>
    <w:rsid w:val="00E868D9"/>
    <w:rsid w:val="00E86BF7"/>
    <w:rsid w:val="00E86C37"/>
    <w:rsid w:val="00E87572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4161"/>
    <w:rsid w:val="00EA436A"/>
    <w:rsid w:val="00EA4438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5F0"/>
    <w:rsid w:val="00F008CF"/>
    <w:rsid w:val="00F00BCE"/>
    <w:rsid w:val="00F00E90"/>
    <w:rsid w:val="00F0131D"/>
    <w:rsid w:val="00F015F7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6AC"/>
    <w:rsid w:val="00F1372D"/>
    <w:rsid w:val="00F13AC3"/>
    <w:rsid w:val="00F13C5B"/>
    <w:rsid w:val="00F13D55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9DA"/>
    <w:rsid w:val="00F24B49"/>
    <w:rsid w:val="00F24B4F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809"/>
    <w:rsid w:val="00F45D70"/>
    <w:rsid w:val="00F461B2"/>
    <w:rsid w:val="00F462FD"/>
    <w:rsid w:val="00F464FA"/>
    <w:rsid w:val="00F46657"/>
    <w:rsid w:val="00F4673E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E26"/>
    <w:rsid w:val="00F54153"/>
    <w:rsid w:val="00F5422C"/>
    <w:rsid w:val="00F5451A"/>
    <w:rsid w:val="00F5499B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893"/>
    <w:rsid w:val="00F57A45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697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B2D"/>
    <w:rsid w:val="00FC7831"/>
    <w:rsid w:val="00FC7A88"/>
    <w:rsid w:val="00FC7DB3"/>
    <w:rsid w:val="00FD0226"/>
    <w:rsid w:val="00FD06BE"/>
    <w:rsid w:val="00FD0738"/>
    <w:rsid w:val="00FD09FF"/>
    <w:rsid w:val="00FD0AA3"/>
    <w:rsid w:val="00FD137E"/>
    <w:rsid w:val="00FD1422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B4CE0-A73B-4350-B61D-3FC78FFCF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589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2020-05-07T06:56:00Z</cp:lastPrinted>
  <dcterms:created xsi:type="dcterms:W3CDTF">2020-05-07T23:09:00Z</dcterms:created>
  <dcterms:modified xsi:type="dcterms:W3CDTF">2020-05-07T23:12:00Z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