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6D0572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6D0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6D0572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6D0572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6D0572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6D0572" w14:paraId="1A2DD95D" w14:textId="77777777" w:rsidTr="005A623B">
        <w:tc>
          <w:tcPr>
            <w:tcW w:w="1458" w:type="dxa"/>
          </w:tcPr>
          <w:p w14:paraId="2CB25226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77777777" w:rsidR="00685193" w:rsidRPr="006D0572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6D0572" w14:paraId="0BB287E3" w14:textId="77777777" w:rsidTr="005A623B">
        <w:tc>
          <w:tcPr>
            <w:tcW w:w="1458" w:type="dxa"/>
          </w:tcPr>
          <w:p w14:paraId="6BF87E41" w14:textId="77777777" w:rsidR="00685193" w:rsidRPr="006D057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371069AB" w14:textId="77777777" w:rsidR="00685193" w:rsidRPr="006D0572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  <w:r w:rsidR="002C420B" w:rsidRPr="006D057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460917" w:rsidRPr="006D0572" w14:paraId="31CC07F4" w14:textId="77777777" w:rsidTr="005A623B">
        <w:tc>
          <w:tcPr>
            <w:tcW w:w="1458" w:type="dxa"/>
          </w:tcPr>
          <w:p w14:paraId="5B13BCDF" w14:textId="77777777" w:rsidR="00460917" w:rsidRPr="006D0572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F4193B3" w14:textId="77777777" w:rsidR="00460917" w:rsidRPr="006D0572" w:rsidRDefault="009C52D0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460917" w:rsidRPr="006D0572" w14:paraId="7A433ED8" w14:textId="77777777" w:rsidTr="005A623B">
        <w:tc>
          <w:tcPr>
            <w:tcW w:w="1458" w:type="dxa"/>
          </w:tcPr>
          <w:p w14:paraId="7B59F1E1" w14:textId="77777777" w:rsidR="00460917" w:rsidRPr="006D0572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4A14790" w14:textId="77777777" w:rsidR="00460917" w:rsidRPr="006D0572" w:rsidRDefault="00A6445E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การแพร่ระบาดของโรคติดเชื้อโคโรนา 2019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(Covid-19)</w:t>
            </w:r>
          </w:p>
        </w:tc>
      </w:tr>
      <w:tr w:rsidR="00142E34" w:rsidRPr="006D0572" w14:paraId="27F66084" w14:textId="77777777" w:rsidTr="005A623B">
        <w:tc>
          <w:tcPr>
            <w:tcW w:w="1458" w:type="dxa"/>
          </w:tcPr>
          <w:p w14:paraId="00CED504" w14:textId="77777777" w:rsidR="00142E34" w:rsidRPr="006D0572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9CEA756" w14:textId="77777777" w:rsidR="00142E34" w:rsidRPr="006D0572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37AF" w:rsidRPr="006D0572" w14:paraId="36B985C0" w14:textId="77777777" w:rsidTr="005A623B">
        <w:tc>
          <w:tcPr>
            <w:tcW w:w="1458" w:type="dxa"/>
          </w:tcPr>
          <w:p w14:paraId="31E177DE" w14:textId="77777777" w:rsidR="00EE37AF" w:rsidRPr="006D0572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C03B8E" w14:textId="77777777" w:rsidR="00EE37AF" w:rsidRPr="006D0572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142E34" w:rsidRPr="006D0572" w14:paraId="707D20E6" w14:textId="77777777" w:rsidTr="005A623B">
        <w:tc>
          <w:tcPr>
            <w:tcW w:w="1458" w:type="dxa"/>
          </w:tcPr>
          <w:p w14:paraId="064CD9B4" w14:textId="77777777" w:rsidR="00142E34" w:rsidRPr="006D0572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D487A00" w14:textId="77777777" w:rsidR="00142E34" w:rsidRPr="006D0572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 w:rsidR="00EE37AF" w:rsidRPr="006D0572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</w:tr>
      <w:tr w:rsidR="00142E34" w:rsidRPr="006D0572" w14:paraId="278E5133" w14:textId="77777777" w:rsidTr="005A623B">
        <w:tc>
          <w:tcPr>
            <w:tcW w:w="1458" w:type="dxa"/>
          </w:tcPr>
          <w:p w14:paraId="0B63FBAA" w14:textId="77777777" w:rsidR="00142E34" w:rsidRPr="006D0572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15BA4FA6" w14:textId="77777777" w:rsidR="00142E34" w:rsidRPr="006D0572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E34" w:rsidRPr="006D0572" w14:paraId="448869B1" w14:textId="77777777" w:rsidTr="005A623B">
        <w:tc>
          <w:tcPr>
            <w:tcW w:w="1458" w:type="dxa"/>
          </w:tcPr>
          <w:p w14:paraId="19CDC65B" w14:textId="77777777" w:rsidR="00142E34" w:rsidRPr="006D0572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063F46B6" w14:textId="77777777" w:rsidR="00142E34" w:rsidRPr="006D0572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42E34" w:rsidRPr="006D0572" w14:paraId="1C66C740" w14:textId="77777777" w:rsidTr="005A623B">
        <w:tc>
          <w:tcPr>
            <w:tcW w:w="1458" w:type="dxa"/>
          </w:tcPr>
          <w:p w14:paraId="404B8045" w14:textId="77777777" w:rsidR="00142E34" w:rsidRPr="006D0572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</w:t>
            </w:r>
            <w:r w:rsidR="00EE37AF" w:rsidRPr="006D057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2B84B028" w14:textId="77777777" w:rsidR="00142E34" w:rsidRPr="006D0572" w:rsidRDefault="00455B7E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</w:t>
            </w:r>
            <w:r w:rsidR="00EE37AF" w:rsidRPr="006D0572">
              <w:rPr>
                <w:rFonts w:ascii="Angsana New" w:hAnsi="Angsana New" w:hint="cs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B50DD6" w:rsidRPr="006D0572" w14:paraId="198DAA6B" w14:textId="77777777" w:rsidTr="005A623B">
        <w:tc>
          <w:tcPr>
            <w:tcW w:w="1458" w:type="dxa"/>
          </w:tcPr>
          <w:p w14:paraId="2DF69820" w14:textId="77777777" w:rsidR="00B50DD6" w:rsidRPr="006D0572" w:rsidRDefault="00B50DD6" w:rsidP="00B5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</w:t>
            </w:r>
            <w:r w:rsidR="00EE37AF" w:rsidRPr="006D05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836CE1A" w14:textId="77777777" w:rsidR="00B50DD6" w:rsidRPr="006D0572" w:rsidRDefault="0028006C" w:rsidP="00B5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50EC3" w:rsidRPr="006D0572" w14:paraId="0BCD8749" w14:textId="77777777" w:rsidTr="005A623B">
        <w:tc>
          <w:tcPr>
            <w:tcW w:w="1458" w:type="dxa"/>
          </w:tcPr>
          <w:p w14:paraId="6ACF7EB8" w14:textId="77777777" w:rsidR="00550EC3" w:rsidRPr="006D0572" w:rsidRDefault="00EE37AF" w:rsidP="0055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353D4D5C" w14:textId="46D3B88A" w:rsidR="00550EC3" w:rsidRPr="006D0572" w:rsidRDefault="00753BA2" w:rsidP="0055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BA2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</w:tr>
      <w:tr w:rsidR="0028006C" w:rsidRPr="006D0572" w14:paraId="0706E823" w14:textId="77777777" w:rsidTr="005A623B">
        <w:tc>
          <w:tcPr>
            <w:tcW w:w="1458" w:type="dxa"/>
          </w:tcPr>
          <w:p w14:paraId="66CBAC39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2E9AE318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8006C" w:rsidRPr="006D0572" w14:paraId="55FA8F8A" w14:textId="77777777" w:rsidTr="005A623B">
        <w:tc>
          <w:tcPr>
            <w:tcW w:w="1458" w:type="dxa"/>
          </w:tcPr>
          <w:p w14:paraId="2F044714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5227A53A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006C" w:rsidRPr="006D0572" w14:paraId="2204C447" w14:textId="77777777" w:rsidTr="005A623B">
        <w:tc>
          <w:tcPr>
            <w:tcW w:w="1458" w:type="dxa"/>
          </w:tcPr>
          <w:p w14:paraId="08618970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20E23B2C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8006C" w:rsidRPr="006D0572" w14:paraId="19401A78" w14:textId="77777777" w:rsidTr="005A623B">
        <w:tc>
          <w:tcPr>
            <w:tcW w:w="1458" w:type="dxa"/>
          </w:tcPr>
          <w:p w14:paraId="2BEAA199" w14:textId="53EBFFC2" w:rsidR="0028006C" w:rsidRPr="006D0572" w:rsidRDefault="0030115A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63464133" w14:textId="1FBF94A3" w:rsidR="0028006C" w:rsidRPr="006D0572" w:rsidRDefault="0030115A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8006C" w:rsidRPr="006D0572" w14:paraId="38B57201" w14:textId="77777777" w:rsidTr="005A623B">
        <w:tc>
          <w:tcPr>
            <w:tcW w:w="1458" w:type="dxa"/>
          </w:tcPr>
          <w:p w14:paraId="4B44385F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33378FE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006C" w:rsidRPr="006D0572" w14:paraId="142F1293" w14:textId="77777777" w:rsidTr="005A623B">
        <w:tc>
          <w:tcPr>
            <w:tcW w:w="1458" w:type="dxa"/>
          </w:tcPr>
          <w:p w14:paraId="23E36004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006C" w:rsidRPr="006D0572" w14:paraId="05E7EBF3" w14:textId="77777777" w:rsidTr="005A623B">
        <w:tc>
          <w:tcPr>
            <w:tcW w:w="1458" w:type="dxa"/>
          </w:tcPr>
          <w:p w14:paraId="6CE8530A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27C684F8" w14:textId="77777777" w:rsidR="0028006C" w:rsidRPr="006D0572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D537231" w14:textId="77777777" w:rsidR="003C6FF5" w:rsidRPr="006D0572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</w:rPr>
        <w:br w:type="page"/>
      </w:r>
      <w:r w:rsidR="003C6FF5" w:rsidRPr="006D057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6D0572">
        <w:rPr>
          <w:rFonts w:ascii="Angsana New" w:hAnsi="Angsana New" w:hint="cs"/>
          <w:sz w:val="30"/>
          <w:szCs w:val="30"/>
          <w:cs/>
        </w:rPr>
        <w:t>ระหว่างกาล</w:t>
      </w:r>
      <w:r w:rsidR="003C6FF5" w:rsidRPr="006D0572">
        <w:rPr>
          <w:rFonts w:ascii="Angsana New" w:hAnsi="Angsana New"/>
          <w:sz w:val="30"/>
          <w:szCs w:val="30"/>
          <w:cs/>
        </w:rPr>
        <w:t>นี้</w:t>
      </w:r>
    </w:p>
    <w:p w14:paraId="75507C04" w14:textId="77777777" w:rsidR="005417F0" w:rsidRPr="006D0572" w:rsidRDefault="005417F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BB2AAD4" w14:textId="77777777" w:rsidR="00F82FDA" w:rsidRPr="006D0572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งบการเงิน</w:t>
      </w:r>
      <w:r w:rsidR="001D711F" w:rsidRPr="006D05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D057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BA44A6" w:rsidRPr="006D0572">
        <w:rPr>
          <w:rFonts w:ascii="Angsana New" w:hAnsi="Angsana New"/>
          <w:sz w:val="30"/>
          <w:szCs w:val="30"/>
          <w:cs/>
        </w:rPr>
        <w:t>คณะ</w:t>
      </w:r>
      <w:r w:rsidRPr="006D0572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6D0572">
        <w:rPr>
          <w:rFonts w:ascii="Angsana New" w:hAnsi="Angsana New"/>
          <w:sz w:val="30"/>
          <w:szCs w:val="30"/>
        </w:rPr>
        <w:t xml:space="preserve"> </w:t>
      </w:r>
      <w:r w:rsidR="005A623B" w:rsidRPr="006D0572">
        <w:rPr>
          <w:rFonts w:ascii="Angsana New" w:hAnsi="Angsana New"/>
          <w:sz w:val="30"/>
          <w:szCs w:val="30"/>
        </w:rPr>
        <w:t>8</w:t>
      </w:r>
      <w:r w:rsidR="00BC2452" w:rsidRPr="006D0572">
        <w:rPr>
          <w:rFonts w:ascii="Angsana New" w:hAnsi="Angsana New"/>
          <w:sz w:val="30"/>
          <w:szCs w:val="30"/>
        </w:rPr>
        <w:t xml:space="preserve"> </w:t>
      </w:r>
      <w:r w:rsidR="00BC2452" w:rsidRPr="006D057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A0DC1" w:rsidRPr="006D0572">
        <w:rPr>
          <w:rFonts w:ascii="Angsana New" w:hAnsi="Angsana New" w:hint="cs"/>
          <w:sz w:val="30"/>
          <w:szCs w:val="30"/>
          <w:cs/>
        </w:rPr>
        <w:t>2563</w:t>
      </w:r>
    </w:p>
    <w:p w14:paraId="005046C9" w14:textId="77777777" w:rsidR="00E470B0" w:rsidRPr="006D0572" w:rsidRDefault="00E470B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2B8303D" w14:textId="77777777" w:rsidR="000D22E7" w:rsidRPr="006D0572" w:rsidRDefault="000D22E7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D057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F1F55E1" w14:textId="77777777" w:rsidR="000C0D65" w:rsidRPr="006D0572" w:rsidRDefault="000C0D65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402E3FB4" w14:textId="689258E9" w:rsidR="00A109E6" w:rsidRPr="006D057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</w:t>
      </w:r>
      <w:r w:rsidR="00F27509" w:rsidRPr="006D0572">
        <w:rPr>
          <w:rFonts w:hint="cs"/>
          <w:sz w:val="30"/>
          <w:szCs w:val="30"/>
          <w:cs/>
        </w:rPr>
        <w:t>(</w:t>
      </w:r>
      <w:r w:rsidRPr="006D0572">
        <w:rPr>
          <w:rFonts w:hint="cs"/>
          <w:sz w:val="30"/>
          <w:szCs w:val="30"/>
          <w:cs/>
        </w:rPr>
        <w:t>“บริษัท”</w:t>
      </w:r>
      <w:r w:rsidR="00F27509" w:rsidRPr="006D0572">
        <w:rPr>
          <w:rFonts w:hint="cs"/>
          <w:sz w:val="30"/>
          <w:szCs w:val="30"/>
          <w:cs/>
        </w:rPr>
        <w:t>) และบริษัทย่อย (“กลุ่มบริษัท”)</w:t>
      </w:r>
      <w:r w:rsidRPr="006D0572">
        <w:rPr>
          <w:rFonts w:hint="cs"/>
          <w:sz w:val="30"/>
          <w:szCs w:val="30"/>
          <w:cs/>
        </w:rPr>
        <w:t xml:space="preserve"> ดำเนินธ</w:t>
      </w:r>
      <w:r w:rsidR="00431637">
        <w:rPr>
          <w:rFonts w:hint="cs"/>
          <w:sz w:val="30"/>
          <w:szCs w:val="30"/>
          <w:cs/>
        </w:rPr>
        <w:t>ุ</w:t>
      </w:r>
      <w:r w:rsidRPr="006D0572">
        <w:rPr>
          <w:rFonts w:hint="cs"/>
          <w:sz w:val="30"/>
          <w:szCs w:val="30"/>
          <w:cs/>
        </w:rPr>
        <w:t>รกิจหลัก</w:t>
      </w:r>
      <w:r w:rsidR="006E205A" w:rsidRPr="006D0572">
        <w:rPr>
          <w:rFonts w:hint="cs"/>
          <w:sz w:val="30"/>
          <w:szCs w:val="30"/>
          <w:cs/>
        </w:rPr>
        <w:t>เกี่ยวกับ</w:t>
      </w:r>
      <w:r w:rsidRPr="006D0572">
        <w:rPr>
          <w:rFonts w:hint="cs"/>
          <w:sz w:val="30"/>
          <w:szCs w:val="30"/>
          <w:cs/>
        </w:rPr>
        <w:t>การให้บริการการจัดการแก่บริษัทย่อย</w:t>
      </w:r>
      <w:r w:rsidR="00F27509" w:rsidRPr="006D0572">
        <w:rPr>
          <w:rFonts w:hint="cs"/>
          <w:sz w:val="30"/>
          <w:szCs w:val="30"/>
          <w:cs/>
        </w:rPr>
        <w:t xml:space="preserve"> และธุรกิจร้านอาหาร</w:t>
      </w:r>
    </w:p>
    <w:p w14:paraId="494EA140" w14:textId="77777777" w:rsidR="00A44F0B" w:rsidRPr="006D057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688CEB51" w14:textId="77777777" w:rsidR="00A44F0B" w:rsidRPr="006D0572" w:rsidRDefault="007F02D2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rFonts w:hint="cs"/>
          <w:sz w:val="30"/>
          <w:szCs w:val="30"/>
          <w:cs/>
        </w:rPr>
        <w:t>รายละเอียดของบริษัท</w:t>
      </w:r>
      <w:r w:rsidR="00717978" w:rsidRPr="006D0572">
        <w:rPr>
          <w:rFonts w:hint="cs"/>
          <w:sz w:val="30"/>
          <w:szCs w:val="30"/>
          <w:cs/>
        </w:rPr>
        <w:t>ร่วม</w:t>
      </w:r>
      <w:r w:rsidR="00125750" w:rsidRPr="006D0572">
        <w:rPr>
          <w:rFonts w:hint="cs"/>
          <w:sz w:val="30"/>
          <w:szCs w:val="30"/>
          <w:cs/>
        </w:rPr>
        <w:t>และบริษัท</w:t>
      </w:r>
      <w:r w:rsidR="00717978" w:rsidRPr="006D0572">
        <w:rPr>
          <w:rFonts w:hint="cs"/>
          <w:sz w:val="30"/>
          <w:szCs w:val="30"/>
          <w:cs/>
        </w:rPr>
        <w:t>ย่อย</w:t>
      </w:r>
      <w:r w:rsidRPr="006D0572">
        <w:rPr>
          <w:rFonts w:hint="cs"/>
          <w:sz w:val="30"/>
          <w:szCs w:val="30"/>
          <w:cs/>
        </w:rPr>
        <w:t xml:space="preserve"> ณ วันที่ </w:t>
      </w:r>
      <w:r w:rsidRPr="006D0572">
        <w:rPr>
          <w:sz w:val="30"/>
          <w:szCs w:val="30"/>
        </w:rPr>
        <w:t xml:space="preserve">31 </w:t>
      </w:r>
      <w:r w:rsidRPr="006D0572">
        <w:rPr>
          <w:rFonts w:hint="cs"/>
          <w:sz w:val="30"/>
          <w:szCs w:val="30"/>
          <w:cs/>
        </w:rPr>
        <w:t xml:space="preserve">มีนาคม </w:t>
      </w:r>
      <w:r w:rsidRPr="006D0572">
        <w:rPr>
          <w:sz w:val="30"/>
          <w:szCs w:val="30"/>
        </w:rPr>
        <w:t xml:space="preserve">2563 </w:t>
      </w:r>
      <w:r w:rsidRPr="006D0572">
        <w:rPr>
          <w:rFonts w:hint="cs"/>
          <w:sz w:val="30"/>
          <w:szCs w:val="30"/>
          <w:cs/>
        </w:rPr>
        <w:t xml:space="preserve">และ </w:t>
      </w:r>
      <w:r w:rsidRPr="006D0572">
        <w:rPr>
          <w:sz w:val="30"/>
          <w:szCs w:val="30"/>
        </w:rPr>
        <w:t xml:space="preserve">31 </w:t>
      </w:r>
      <w:r w:rsidRPr="006D0572">
        <w:rPr>
          <w:rFonts w:hint="cs"/>
          <w:sz w:val="30"/>
          <w:szCs w:val="30"/>
          <w:cs/>
        </w:rPr>
        <w:t xml:space="preserve">ธันวาคม </w:t>
      </w:r>
      <w:r w:rsidRPr="006D0572">
        <w:rPr>
          <w:sz w:val="30"/>
          <w:szCs w:val="30"/>
        </w:rPr>
        <w:t xml:space="preserve">2562 </w:t>
      </w:r>
      <w:r w:rsidRPr="006D0572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125750" w:rsidRPr="006D0572">
        <w:rPr>
          <w:sz w:val="30"/>
          <w:szCs w:val="30"/>
        </w:rPr>
        <w:t xml:space="preserve">6 </w:t>
      </w:r>
      <w:r w:rsidR="00125750" w:rsidRPr="006D0572">
        <w:rPr>
          <w:rFonts w:hint="cs"/>
          <w:sz w:val="30"/>
          <w:szCs w:val="30"/>
          <w:cs/>
        </w:rPr>
        <w:t xml:space="preserve">และ </w:t>
      </w:r>
      <w:r w:rsidR="00125750" w:rsidRPr="006D0572">
        <w:rPr>
          <w:sz w:val="30"/>
          <w:szCs w:val="30"/>
        </w:rPr>
        <w:t>7</w:t>
      </w:r>
    </w:p>
    <w:p w14:paraId="012C5ED1" w14:textId="77777777" w:rsidR="00A44F0B" w:rsidRPr="006D057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3E29FB" w14:textId="77777777" w:rsidR="003057D6" w:rsidRPr="006D0572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6D0572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  <w:r w:rsidR="004B3674" w:rsidRPr="006D0572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6D0572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04EDB53" w14:textId="77777777" w:rsidR="005421E0" w:rsidRPr="006D0572" w:rsidRDefault="004E5E3C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6D0572">
        <w:rPr>
          <w:rFonts w:hint="cs"/>
          <w:i/>
          <w:iCs/>
          <w:sz w:val="30"/>
          <w:szCs w:val="30"/>
          <w:cs/>
        </w:rPr>
        <w:t>เกณฑ์การถือปฏิบัติ</w:t>
      </w:r>
    </w:p>
    <w:p w14:paraId="5C40D4DE" w14:textId="77777777" w:rsidR="004E5E3C" w:rsidRPr="006D0572" w:rsidRDefault="004E5E3C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E33410F" w14:textId="77777777" w:rsidR="005E25B8" w:rsidRPr="006D0572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D0572">
        <w:rPr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27ED" w:rsidRPr="006D0572">
        <w:rPr>
          <w:sz w:val="30"/>
          <w:szCs w:val="30"/>
        </w:rPr>
        <w:t>34</w:t>
      </w:r>
      <w:r w:rsidRPr="006D0572">
        <w:rPr>
          <w:sz w:val="30"/>
          <w:szCs w:val="30"/>
          <w:cs/>
        </w:rPr>
        <w:t xml:space="preserve"> เรื่อง </w:t>
      </w:r>
      <w:r w:rsidRPr="006D0572">
        <w:rPr>
          <w:i/>
          <w:iCs/>
          <w:sz w:val="30"/>
          <w:szCs w:val="30"/>
          <w:cs/>
        </w:rPr>
        <w:t>การรายงานทางการเงินระหว่างกาล</w:t>
      </w:r>
      <w:r w:rsidRPr="006D0572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4F53B251" w14:textId="77777777" w:rsidR="005E25B8" w:rsidRPr="006D0572" w:rsidRDefault="005E25B8" w:rsidP="005E25B8">
      <w:pPr>
        <w:pStyle w:val="FSBlank"/>
        <w:ind w:left="540"/>
        <w:rPr>
          <w:sz w:val="30"/>
          <w:szCs w:val="30"/>
        </w:rPr>
      </w:pPr>
    </w:p>
    <w:p w14:paraId="58ECAD68" w14:textId="77777777" w:rsidR="005E25B8" w:rsidRPr="006D0572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D27ED" w:rsidRPr="006D0572">
        <w:rPr>
          <w:sz w:val="30"/>
          <w:szCs w:val="30"/>
        </w:rPr>
        <w:t>31</w:t>
      </w:r>
      <w:r w:rsidRPr="006D0572">
        <w:rPr>
          <w:sz w:val="30"/>
          <w:szCs w:val="30"/>
          <w:cs/>
        </w:rPr>
        <w:t xml:space="preserve"> ธันวาคม </w:t>
      </w:r>
      <w:r w:rsidR="00CD27ED" w:rsidRPr="006D0572">
        <w:rPr>
          <w:sz w:val="30"/>
          <w:szCs w:val="30"/>
        </w:rPr>
        <w:t>2562</w:t>
      </w:r>
    </w:p>
    <w:p w14:paraId="0AC562C6" w14:textId="77777777" w:rsidR="005E25B8" w:rsidRPr="006D0572" w:rsidRDefault="005E25B8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516B004C" w14:textId="77777777" w:rsidR="00CD27ED" w:rsidRPr="006D0572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6C1E90" w:rsidRPr="006D0572">
        <w:rPr>
          <w:rFonts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="00E9366A" w:rsidRPr="006D0572">
        <w:rPr>
          <w:rFonts w:hint="cs"/>
          <w:sz w:val="30"/>
          <w:szCs w:val="30"/>
          <w:cs/>
        </w:rPr>
        <w:t xml:space="preserve"> </w:t>
      </w:r>
      <w:r w:rsidRPr="006D0572">
        <w:rPr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6D0572">
        <w:rPr>
          <w:sz w:val="30"/>
          <w:szCs w:val="30"/>
        </w:rPr>
        <w:t>16</w:t>
      </w:r>
      <w:r w:rsidRPr="006D0572">
        <w:rPr>
          <w:sz w:val="30"/>
          <w:szCs w:val="30"/>
          <w:cs/>
        </w:rPr>
        <w:t xml:space="preserve"> เรื่อง </w:t>
      </w:r>
      <w:r w:rsidRPr="006D0572">
        <w:rPr>
          <w:i/>
          <w:iCs/>
          <w:sz w:val="30"/>
          <w:szCs w:val="30"/>
          <w:cs/>
        </w:rPr>
        <w:t>สัญญาเช่า</w:t>
      </w:r>
      <w:r w:rsidRPr="006D0572">
        <w:rPr>
          <w:sz w:val="30"/>
          <w:szCs w:val="30"/>
          <w:cs/>
        </w:rPr>
        <w:t xml:space="preserve"> (</w:t>
      </w:r>
      <w:r w:rsidR="00201857" w:rsidRPr="006D0572">
        <w:rPr>
          <w:sz w:val="30"/>
          <w:szCs w:val="30"/>
        </w:rPr>
        <w:t>“</w:t>
      </w:r>
      <w:r w:rsidRPr="006D0572">
        <w:rPr>
          <w:sz w:val="30"/>
          <w:szCs w:val="30"/>
        </w:rPr>
        <w:t>TFRS 16</w:t>
      </w:r>
      <w:r w:rsidR="00201857" w:rsidRPr="006D0572">
        <w:rPr>
          <w:sz w:val="30"/>
          <w:szCs w:val="30"/>
        </w:rPr>
        <w:t>”</w:t>
      </w:r>
      <w:r w:rsidRPr="006D0572">
        <w:rPr>
          <w:sz w:val="30"/>
          <w:szCs w:val="30"/>
          <w:cs/>
        </w:rPr>
        <w:t>) เป็นครั้งแรกซึ่ง</w:t>
      </w:r>
      <w:r w:rsidR="00E9366A" w:rsidRPr="006D0572">
        <w:rPr>
          <w:rFonts w:hint="cs"/>
          <w:sz w:val="30"/>
          <w:szCs w:val="30"/>
          <w:cs/>
        </w:rPr>
        <w:t>ได้</w:t>
      </w:r>
      <w:r w:rsidRPr="006D0572">
        <w:rPr>
          <w:sz w:val="30"/>
          <w:szCs w:val="30"/>
          <w:cs/>
        </w:rPr>
        <w:t xml:space="preserve">เปิดเผยผลกระทบจากการเปลี่ยนแปลงนโยบายการบัญชีไว้ในหมายเหตุข้อ </w:t>
      </w:r>
      <w:r w:rsidRPr="006D0572">
        <w:rPr>
          <w:sz w:val="30"/>
          <w:szCs w:val="30"/>
        </w:rPr>
        <w:t xml:space="preserve">3 </w:t>
      </w:r>
    </w:p>
    <w:p w14:paraId="10F7508F" w14:textId="77777777" w:rsidR="00B61CE0" w:rsidRPr="006D0572" w:rsidRDefault="00B61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D0572">
        <w:rPr>
          <w:sz w:val="30"/>
          <w:szCs w:val="30"/>
          <w:cs/>
        </w:rPr>
        <w:br w:type="page"/>
      </w:r>
    </w:p>
    <w:p w14:paraId="7ADA3578" w14:textId="77777777" w:rsidR="00B61CE0" w:rsidRPr="006D0572" w:rsidRDefault="00B61CE0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6D0572">
        <w:rPr>
          <w:rFonts w:hint="cs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20422D4A" w14:textId="77777777" w:rsidR="00220718" w:rsidRPr="006D0572" w:rsidRDefault="00220718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5D02A8E" w14:textId="4AD6CFD3" w:rsidR="00220718" w:rsidRPr="006D0572" w:rsidRDefault="00BD5A1F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6D0572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67CD9" w:rsidRPr="006D0572">
        <w:rPr>
          <w:sz w:val="30"/>
          <w:szCs w:val="30"/>
        </w:rPr>
        <w:t xml:space="preserve"> </w:t>
      </w:r>
      <w:r w:rsidRPr="006D0572">
        <w:rPr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="00767CD9" w:rsidRPr="006D0572">
        <w:rPr>
          <w:sz w:val="30"/>
          <w:szCs w:val="30"/>
        </w:rPr>
        <w:br/>
      </w:r>
      <w:r w:rsidRPr="006D0572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6D0572">
        <w:rPr>
          <w:sz w:val="30"/>
          <w:szCs w:val="30"/>
        </w:rPr>
        <w:t>31</w:t>
      </w:r>
      <w:r w:rsidRPr="006D0572">
        <w:rPr>
          <w:sz w:val="30"/>
          <w:szCs w:val="30"/>
          <w:cs/>
        </w:rPr>
        <w:t xml:space="preserve"> ธันวาคม </w:t>
      </w:r>
      <w:r w:rsidRPr="006D0572">
        <w:rPr>
          <w:sz w:val="30"/>
          <w:szCs w:val="30"/>
        </w:rPr>
        <w:t>2562</w:t>
      </w:r>
      <w:r w:rsidRPr="006D0572">
        <w:rPr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</w:t>
      </w:r>
      <w:r w:rsidRPr="00134F40">
        <w:rPr>
          <w:sz w:val="30"/>
          <w:szCs w:val="30"/>
          <w:cs/>
        </w:rPr>
        <w:t>ใหม่</w:t>
      </w:r>
      <w:r w:rsidR="00134F40" w:rsidRPr="00134F40">
        <w:rPr>
          <w:rFonts w:hint="cs"/>
          <w:sz w:val="30"/>
          <w:szCs w:val="30"/>
          <w:cs/>
        </w:rPr>
        <w:t>และ</w:t>
      </w:r>
      <w:r w:rsidR="00134F40" w:rsidRPr="00134F40">
        <w:rPr>
          <w:sz w:val="30"/>
          <w:szCs w:val="30"/>
          <w:cs/>
        </w:rPr>
        <w:t>การแพร่ระบาดของโรค</w:t>
      </w:r>
      <w:r w:rsidR="00134F40" w:rsidRPr="00134F40">
        <w:rPr>
          <w:rFonts w:hint="cs"/>
          <w:sz w:val="30"/>
          <w:szCs w:val="30"/>
          <w:cs/>
        </w:rPr>
        <w:t xml:space="preserve">ติดเชื้อไวรัสโคโรนา 2019 </w:t>
      </w:r>
      <w:r w:rsidR="00134F40" w:rsidRPr="00134F40">
        <w:rPr>
          <w:sz w:val="30"/>
          <w:szCs w:val="30"/>
        </w:rPr>
        <w:t>(Covid-19)</w:t>
      </w:r>
      <w:r w:rsidR="00134F40" w:rsidRPr="00134F40">
        <w:rPr>
          <w:rFonts w:hint="cs"/>
          <w:sz w:val="30"/>
          <w:szCs w:val="30"/>
          <w:cs/>
        </w:rPr>
        <w:t xml:space="preserve"> </w:t>
      </w:r>
      <w:r w:rsidR="00134F40" w:rsidRPr="00134F40">
        <w:rPr>
          <w:sz w:val="30"/>
          <w:szCs w:val="30"/>
          <w:cs/>
        </w:rPr>
        <w:t xml:space="preserve">ตามที่ได้อธิบายไว้ในหมายเหตุข้อ </w:t>
      </w:r>
      <w:r w:rsidR="00134F40" w:rsidRPr="00134F40">
        <w:rPr>
          <w:sz w:val="30"/>
          <w:szCs w:val="30"/>
        </w:rPr>
        <w:t>3</w:t>
      </w:r>
      <w:r w:rsidR="00134F40" w:rsidRPr="00134F40">
        <w:rPr>
          <w:rFonts w:hint="cs"/>
          <w:sz w:val="30"/>
          <w:szCs w:val="30"/>
          <w:cs/>
        </w:rPr>
        <w:t xml:space="preserve"> และ </w:t>
      </w:r>
      <w:r w:rsidR="0031184B">
        <w:rPr>
          <w:sz w:val="30"/>
          <w:szCs w:val="30"/>
        </w:rPr>
        <w:t>4</w:t>
      </w:r>
      <w:r w:rsidR="00134F40" w:rsidRPr="00134F40">
        <w:rPr>
          <w:rFonts w:hint="cs"/>
          <w:sz w:val="30"/>
          <w:szCs w:val="30"/>
          <w:cs/>
        </w:rPr>
        <w:t xml:space="preserve"> ตามลำดับ</w:t>
      </w:r>
      <w:r w:rsidR="00134F40">
        <w:rPr>
          <w:sz w:val="30"/>
          <w:szCs w:val="30"/>
        </w:rPr>
        <w:t xml:space="preserve"> </w:t>
      </w:r>
    </w:p>
    <w:p w14:paraId="3DFD45AE" w14:textId="77777777" w:rsidR="00CD27ED" w:rsidRPr="006D0572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3866F19D" w14:textId="77777777" w:rsidR="00860F63" w:rsidRPr="006D0572" w:rsidRDefault="00F12E69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="00860F63" w:rsidRPr="006D0572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</w:p>
    <w:p w14:paraId="604FDFDC" w14:textId="77777777" w:rsidR="00860F63" w:rsidRPr="006D0572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734BF43A" w14:textId="77777777" w:rsidR="006D55E6" w:rsidRPr="006D0572" w:rsidRDefault="006D55E6" w:rsidP="006D55E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D0572">
        <w:rPr>
          <w:rFonts w:asciiTheme="majorBidi" w:hAnsiTheme="majorBidi" w:cstheme="majorBidi"/>
          <w:sz w:val="30"/>
          <w:szCs w:val="30"/>
        </w:rPr>
        <w:t xml:space="preserve">1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0572">
        <w:rPr>
          <w:rFonts w:asciiTheme="majorBidi" w:hAnsiTheme="majorBidi" w:cstheme="majorBidi"/>
          <w:sz w:val="30"/>
          <w:szCs w:val="30"/>
        </w:rPr>
        <w:t xml:space="preserve">2563 </w:t>
      </w:r>
      <w:r w:rsidR="005D1C36" w:rsidRPr="006D05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 </w:t>
      </w:r>
      <w:r w:rsidRPr="006D0572">
        <w:rPr>
          <w:rFonts w:asciiTheme="majorBidi" w:hAnsiTheme="majorBidi" w:cstheme="majorBidi"/>
          <w:sz w:val="30"/>
          <w:szCs w:val="30"/>
        </w:rPr>
        <w:t xml:space="preserve">TFRS </w:t>
      </w:r>
      <w:r w:rsidR="00C86FCE" w:rsidRPr="006D0572">
        <w:rPr>
          <w:rFonts w:asciiTheme="majorBidi" w:hAnsiTheme="majorBidi" w:cstheme="majorBidi"/>
          <w:sz w:val="30"/>
          <w:szCs w:val="30"/>
        </w:rPr>
        <w:t>16</w:t>
      </w:r>
      <w:r w:rsidRPr="006D0572">
        <w:rPr>
          <w:rFonts w:asciiTheme="majorBidi" w:hAnsiTheme="majorBidi" w:cstheme="majorBidi"/>
          <w:sz w:val="30"/>
          <w:szCs w:val="30"/>
        </w:rPr>
        <w:t xml:space="preserve"> </w:t>
      </w:r>
      <w:r w:rsidRPr="006D0572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3E55832" w14:textId="77777777" w:rsidR="006D55E6" w:rsidRPr="006D0572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899"/>
        <w:gridCol w:w="271"/>
        <w:gridCol w:w="1169"/>
        <w:gridCol w:w="181"/>
        <w:gridCol w:w="900"/>
        <w:gridCol w:w="180"/>
        <w:gridCol w:w="1081"/>
      </w:tblGrid>
      <w:tr w:rsidR="00CD44B6" w:rsidRPr="006D0572" w14:paraId="08D507EC" w14:textId="77777777" w:rsidTr="00CD5BE9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50754B35" w14:textId="77777777" w:rsidR="006D55E6" w:rsidRPr="006D0572" w:rsidRDefault="006D55E6" w:rsidP="00230D3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31050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4225A1A8" w14:textId="77777777" w:rsidR="006D55E6" w:rsidRPr="006D0572" w:rsidRDefault="006D55E6" w:rsidP="00230D3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6D05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8B786A5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3B52EE5" w14:textId="77777777" w:rsidR="006D55E6" w:rsidRPr="006D0572" w:rsidRDefault="006D55E6" w:rsidP="00230D3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7ED" w:rsidRPr="006D0572" w14:paraId="67123868" w14:textId="77777777" w:rsidTr="002A3CED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6F9D9E9B" w14:textId="77777777" w:rsidR="006F67ED" w:rsidRPr="006D0572" w:rsidRDefault="006F67ED" w:rsidP="00CD44B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A9127" w14:textId="77777777" w:rsidR="006F67ED" w:rsidRPr="006D0572" w:rsidRDefault="006F67ED" w:rsidP="00CD44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37FF4DED" w14:textId="77777777" w:rsidR="006F67ED" w:rsidRPr="006D0572" w:rsidRDefault="006F67ED" w:rsidP="00CD44B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BF3C30" w:rsidRPr="006D05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BF3C30" w:rsidRPr="006D057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(ขาดทุน)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สะสม</w:t>
            </w:r>
            <w:r w:rsidR="00BF3C30" w:rsidRPr="006D05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585D3EE2" w14:textId="77777777" w:rsidR="006F67ED" w:rsidRPr="006D0572" w:rsidRDefault="006F67ED" w:rsidP="00CD44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0C425060" w14:textId="77777777" w:rsidR="006F67ED" w:rsidRPr="006D0572" w:rsidRDefault="006F67ED" w:rsidP="00CD44B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2B70E6" w:rsidRPr="006D0572" w14:paraId="393E941A" w14:textId="77777777" w:rsidTr="00CD5BE9">
        <w:trPr>
          <w:cantSplit/>
          <w:trHeight w:val="20"/>
          <w:tblHeader/>
        </w:trPr>
        <w:tc>
          <w:tcPr>
            <w:tcW w:w="3420" w:type="dxa"/>
          </w:tcPr>
          <w:p w14:paraId="410ADD33" w14:textId="77777777" w:rsidR="006D55E6" w:rsidRPr="006D0572" w:rsidRDefault="006D55E6" w:rsidP="00230D3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D4CB30" w14:textId="77777777" w:rsidR="006D55E6" w:rsidRPr="006D0572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681" w:type="dxa"/>
            <w:gridSpan w:val="7"/>
            <w:vAlign w:val="bottom"/>
          </w:tcPr>
          <w:p w14:paraId="7683CC39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67ED"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F67ED" w:rsidRPr="006D0572" w14:paraId="4E89A81F" w14:textId="77777777" w:rsidTr="002A3CED">
        <w:trPr>
          <w:cantSplit/>
          <w:trHeight w:val="20"/>
        </w:trPr>
        <w:tc>
          <w:tcPr>
            <w:tcW w:w="3420" w:type="dxa"/>
          </w:tcPr>
          <w:p w14:paraId="30C48AC7" w14:textId="77777777" w:rsidR="006F67ED" w:rsidRPr="006D0572" w:rsidRDefault="006F67ED" w:rsidP="00230D3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7F0CCC41" w14:textId="77777777" w:rsidR="006F67ED" w:rsidRPr="006D0572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2904E342" w14:textId="77777777" w:rsidR="006F67ED" w:rsidRPr="006D0572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(3,722)</w:t>
            </w:r>
          </w:p>
        </w:tc>
        <w:tc>
          <w:tcPr>
            <w:tcW w:w="181" w:type="dxa"/>
            <w:vAlign w:val="bottom"/>
          </w:tcPr>
          <w:p w14:paraId="3B8F2861" w14:textId="77777777" w:rsidR="006F67ED" w:rsidRPr="006D0572" w:rsidRDefault="006F67ED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E0CDD10" w14:textId="77777777" w:rsidR="006F67ED" w:rsidRPr="006D0572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6D0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402B94" w:rsidRPr="006D05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44B6" w:rsidRPr="006D0572" w14:paraId="1804AF64" w14:textId="77777777" w:rsidTr="00CD5BE9">
        <w:trPr>
          <w:cantSplit/>
          <w:trHeight w:val="254"/>
        </w:trPr>
        <w:tc>
          <w:tcPr>
            <w:tcW w:w="3420" w:type="dxa"/>
          </w:tcPr>
          <w:p w14:paraId="12038A1A" w14:textId="77777777" w:rsidR="006D55E6" w:rsidRPr="006D0572" w:rsidRDefault="00FE2F95" w:rsidP="00230D3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6D55E6"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0" w:type="dxa"/>
            <w:vAlign w:val="bottom"/>
          </w:tcPr>
          <w:p w14:paraId="2CD5BCF2" w14:textId="77777777" w:rsidR="006D55E6" w:rsidRPr="006D0572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EBE5DEB" w14:textId="77777777" w:rsidR="006D55E6" w:rsidRPr="006D0572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825B739" w14:textId="77777777" w:rsidR="006D55E6" w:rsidRPr="006D0572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9F2B7B0" w14:textId="77777777" w:rsidR="006D55E6" w:rsidRPr="006D0572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F7D9455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05FF6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5E4D76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8CE93B1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ED" w:rsidRPr="006D0572" w14:paraId="116033B1" w14:textId="77777777" w:rsidTr="002A3CED">
        <w:trPr>
          <w:cantSplit/>
          <w:trHeight w:val="20"/>
        </w:trPr>
        <w:tc>
          <w:tcPr>
            <w:tcW w:w="3420" w:type="dxa"/>
          </w:tcPr>
          <w:p w14:paraId="06C94AC0" w14:textId="77777777" w:rsidR="006F67ED" w:rsidRPr="006D0572" w:rsidRDefault="006F67ED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1080" w:type="dxa"/>
            <w:vAlign w:val="bottom"/>
          </w:tcPr>
          <w:p w14:paraId="73455CCC" w14:textId="77777777" w:rsidR="006F67ED" w:rsidRPr="006D0572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</w:p>
        </w:tc>
        <w:tc>
          <w:tcPr>
            <w:tcW w:w="2339" w:type="dxa"/>
            <w:gridSpan w:val="3"/>
            <w:vAlign w:val="bottom"/>
          </w:tcPr>
          <w:p w14:paraId="4705EF07" w14:textId="40C06632" w:rsidR="006F67ED" w:rsidRPr="00632D14" w:rsidRDefault="00D765AB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D1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20ABE" w:rsidRPr="00632D14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  <w:r w:rsidRPr="00632D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9AFAF31" w14:textId="77777777" w:rsidR="006F67ED" w:rsidRPr="006D0572" w:rsidRDefault="006F67ED" w:rsidP="00230D3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3E0C7DC" w14:textId="77777777" w:rsidR="006F67ED" w:rsidRPr="006D0572" w:rsidRDefault="00D765AB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(5,966)</w:t>
            </w:r>
          </w:p>
        </w:tc>
      </w:tr>
      <w:tr w:rsidR="006F67ED" w:rsidRPr="006D0572" w14:paraId="321CF934" w14:textId="77777777" w:rsidTr="002A3CED">
        <w:trPr>
          <w:cantSplit/>
          <w:trHeight w:val="20"/>
        </w:trPr>
        <w:tc>
          <w:tcPr>
            <w:tcW w:w="3420" w:type="dxa"/>
          </w:tcPr>
          <w:p w14:paraId="32ABCF04" w14:textId="77777777" w:rsidR="006F67ED" w:rsidRPr="006D0572" w:rsidRDefault="006F67ED" w:rsidP="00230D38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04318B66" w14:textId="77777777" w:rsidR="006F67ED" w:rsidRPr="006D0572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D6B58" w14:textId="64FA543E" w:rsidR="006F67ED" w:rsidRPr="00632D14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3B28" w:rsidRPr="00632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34,279</w:t>
            </w:r>
            <w:r w:rsidRPr="00632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CCBFE04" w14:textId="77777777" w:rsidR="006F67ED" w:rsidRPr="006D0572" w:rsidRDefault="006F67ED" w:rsidP="00230D3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C9A6C" w14:textId="77777777" w:rsidR="006F67ED" w:rsidRPr="006D0572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765AB"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</w:t>
            </w:r>
            <w:r w:rsidR="00402B94"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1C90FCCF" w14:textId="77777777" w:rsidR="006D55E6" w:rsidRPr="006D0572" w:rsidRDefault="006D55E6" w:rsidP="006D55E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F5E88" w14:textId="77777777" w:rsidR="006D55E6" w:rsidRPr="006D0572" w:rsidRDefault="00E61BAB" w:rsidP="0020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D05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71A25E6" w14:textId="77777777" w:rsidR="006D55E6" w:rsidRPr="006D0572" w:rsidRDefault="006D55E6" w:rsidP="006B646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D05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6D05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12CE5FC" w14:textId="77777777" w:rsidR="006D55E6" w:rsidRPr="006D0572" w:rsidRDefault="006D55E6" w:rsidP="006D55E6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FDC78" w14:textId="77777777" w:rsidR="006D55E6" w:rsidRPr="006D0572" w:rsidRDefault="006D55E6" w:rsidP="006D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D057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D0572">
        <w:rPr>
          <w:rFonts w:asciiTheme="majorBidi" w:hAnsiTheme="majorBidi" w:cstheme="majorBidi"/>
          <w:sz w:val="30"/>
          <w:szCs w:val="30"/>
        </w:rPr>
        <w:t xml:space="preserve">1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0572">
        <w:rPr>
          <w:rFonts w:asciiTheme="majorBidi" w:hAnsiTheme="majorBidi" w:cstheme="majorBidi"/>
          <w:sz w:val="30"/>
          <w:szCs w:val="30"/>
        </w:rPr>
        <w:t xml:space="preserve">2563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D0572">
        <w:rPr>
          <w:rFonts w:asciiTheme="majorBidi" w:hAnsiTheme="majorBidi" w:cstheme="majorBidi"/>
          <w:sz w:val="30"/>
          <w:szCs w:val="30"/>
        </w:rPr>
        <w:t xml:space="preserve">TFRS 16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D0572">
        <w:rPr>
          <w:rFonts w:asciiTheme="majorBidi" w:hAnsiTheme="majorBidi" w:cstheme="majorBidi"/>
          <w:sz w:val="30"/>
          <w:szCs w:val="30"/>
        </w:rPr>
        <w:t xml:space="preserve">17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D057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0572">
        <w:rPr>
          <w:rFonts w:asciiTheme="majorBidi" w:hAnsiTheme="majorBidi" w:cstheme="majorBidi"/>
          <w:sz w:val="30"/>
          <w:szCs w:val="30"/>
        </w:rPr>
        <w:t>(</w:t>
      </w:r>
      <w:r w:rsidR="00201857" w:rsidRPr="006D0572">
        <w:rPr>
          <w:rFonts w:asciiTheme="majorBidi" w:hAnsiTheme="majorBidi" w:cstheme="majorBidi"/>
          <w:sz w:val="30"/>
          <w:szCs w:val="30"/>
        </w:rPr>
        <w:t>“</w:t>
      </w:r>
      <w:r w:rsidRPr="006D0572">
        <w:rPr>
          <w:rFonts w:asciiTheme="majorBidi" w:hAnsiTheme="majorBidi" w:cstheme="majorBidi"/>
          <w:sz w:val="30"/>
          <w:szCs w:val="30"/>
        </w:rPr>
        <w:t>TAS 17</w:t>
      </w:r>
      <w:r w:rsidR="00201857" w:rsidRPr="006D0572">
        <w:rPr>
          <w:rFonts w:asciiTheme="majorBidi" w:hAnsiTheme="majorBidi" w:cstheme="majorBidi"/>
          <w:sz w:val="30"/>
          <w:szCs w:val="30"/>
        </w:rPr>
        <w:t>”</w:t>
      </w:r>
      <w:r w:rsidRPr="006D0572">
        <w:rPr>
          <w:rFonts w:asciiTheme="majorBidi" w:hAnsiTheme="majorBidi" w:cstheme="majorBidi"/>
          <w:sz w:val="30"/>
          <w:szCs w:val="30"/>
        </w:rPr>
        <w:t xml:space="preserve">)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D0572">
        <w:rPr>
          <w:rFonts w:asciiTheme="majorBidi" w:hAnsiTheme="majorBidi" w:cstheme="majorBidi"/>
          <w:sz w:val="30"/>
          <w:szCs w:val="30"/>
        </w:rPr>
        <w:t xml:space="preserve">4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D057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0572">
        <w:rPr>
          <w:rFonts w:asciiTheme="majorBidi" w:hAnsiTheme="majorBidi" w:cstheme="majorBidi"/>
          <w:sz w:val="30"/>
          <w:szCs w:val="30"/>
        </w:rPr>
        <w:t>(</w:t>
      </w:r>
      <w:r w:rsidR="00201857" w:rsidRPr="006D0572">
        <w:rPr>
          <w:rFonts w:asciiTheme="majorBidi" w:hAnsiTheme="majorBidi" w:cstheme="majorBidi"/>
          <w:sz w:val="30"/>
          <w:szCs w:val="30"/>
        </w:rPr>
        <w:t>“</w:t>
      </w:r>
      <w:r w:rsidRPr="006D0572">
        <w:rPr>
          <w:rFonts w:asciiTheme="majorBidi" w:hAnsiTheme="majorBidi" w:cstheme="majorBidi"/>
          <w:sz w:val="30"/>
          <w:szCs w:val="30"/>
        </w:rPr>
        <w:t>TFRIC 4</w:t>
      </w:r>
      <w:r w:rsidR="00201857" w:rsidRPr="006D0572">
        <w:rPr>
          <w:rFonts w:asciiTheme="majorBidi" w:hAnsiTheme="majorBidi" w:cstheme="majorBidi"/>
          <w:sz w:val="30"/>
          <w:szCs w:val="30"/>
        </w:rPr>
        <w:t>”</w:t>
      </w:r>
      <w:r w:rsidRPr="006D0572">
        <w:rPr>
          <w:rFonts w:asciiTheme="majorBidi" w:hAnsiTheme="majorBidi" w:cstheme="majorBidi"/>
          <w:sz w:val="30"/>
          <w:szCs w:val="30"/>
        </w:rPr>
        <w:t xml:space="preserve">)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D057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39E553" w14:textId="77777777" w:rsidR="006D55E6" w:rsidRPr="006D0572" w:rsidRDefault="006D55E6" w:rsidP="006D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1F7332" w14:textId="77777777" w:rsidR="006D55E6" w:rsidRPr="006D0572" w:rsidRDefault="006D55E6" w:rsidP="006D5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D0572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D057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6D057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D0572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6D0572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D0572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0756DF" w:rsidRPr="006D0572">
        <w:rPr>
          <w:rFonts w:asciiTheme="majorBidi" w:eastAsia="Calibri" w:hAnsiTheme="majorBidi" w:cstheme="majorBidi"/>
          <w:sz w:val="30"/>
          <w:szCs w:val="30"/>
        </w:rPr>
        <w:br/>
      </w:r>
      <w:r w:rsidRPr="006D0572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6D0572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D0572">
        <w:rPr>
          <w:rFonts w:asciiTheme="majorBidi" w:hAnsiTheme="majorBidi" w:cstheme="majorBidi"/>
          <w:sz w:val="30"/>
          <w:szCs w:val="30"/>
        </w:rPr>
        <w:t xml:space="preserve"> 1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0572">
        <w:rPr>
          <w:rFonts w:asciiTheme="majorBidi" w:hAnsiTheme="majorBidi" w:cstheme="majorBidi"/>
          <w:sz w:val="30"/>
          <w:szCs w:val="30"/>
        </w:rPr>
        <w:t>2563</w:t>
      </w:r>
      <w:r w:rsidRPr="006D05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057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D05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0572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7934166" w14:textId="77777777" w:rsidR="006D55E6" w:rsidRPr="006D0572" w:rsidRDefault="006D55E6" w:rsidP="0020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07409FD4" w14:textId="77777777" w:rsidR="006D55E6" w:rsidRPr="006D0572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D0572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Pr="006D057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6D0572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6D057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55403D37" w14:textId="77777777" w:rsidR="00B73611" w:rsidRPr="006D0572" w:rsidRDefault="00B73611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793F79" w14:textId="77777777" w:rsidR="006D55E6" w:rsidRPr="006D0572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6D0572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6D0572">
        <w:rPr>
          <w:rFonts w:asciiTheme="majorBidi" w:hAnsiTheme="majorBidi" w:cstheme="majorBidi"/>
          <w:sz w:val="30"/>
          <w:szCs w:val="30"/>
        </w:rPr>
        <w:t>12</w:t>
      </w:r>
      <w:r w:rsidRPr="006D0572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  <w:r w:rsidRPr="006D0572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6D0572">
        <w:rPr>
          <w:rFonts w:asciiTheme="majorBidi" w:hAnsiTheme="majorBidi" w:cstheme="majorBidi"/>
          <w:sz w:val="30"/>
          <w:szCs w:val="30"/>
        </w:rPr>
        <w:t xml:space="preserve"> </w:t>
      </w:r>
    </w:p>
    <w:p w14:paraId="7284CC49" w14:textId="77777777" w:rsidR="006D55E6" w:rsidRPr="006D0572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6D057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6D0572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B9E09B9" w14:textId="77777777" w:rsidR="006D55E6" w:rsidRPr="006D0572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6D057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6D0572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28E7EC21" w14:textId="77777777" w:rsidR="006D55E6" w:rsidRPr="006D0572" w:rsidRDefault="00201857" w:rsidP="0020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D55E6" w:rsidRPr="006D0572" w14:paraId="68A2B79B" w14:textId="77777777" w:rsidTr="00230D3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645A7372" w14:textId="77777777" w:rsidR="006D55E6" w:rsidRPr="006D0572" w:rsidRDefault="006D55E6" w:rsidP="00230D3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6D05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7D0BC4DC" w14:textId="77777777" w:rsidR="006D55E6" w:rsidRPr="006D0572" w:rsidRDefault="006D55E6" w:rsidP="00230D3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78C3411" w14:textId="77777777" w:rsidR="006D55E6" w:rsidRPr="006D0572" w:rsidRDefault="006D55E6" w:rsidP="00230D3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B64BA9" w14:textId="77777777" w:rsidR="006D55E6" w:rsidRPr="006D0572" w:rsidRDefault="006D55E6" w:rsidP="00230D3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D05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4818A48" w14:textId="77777777" w:rsidR="006D55E6" w:rsidRPr="006D0572" w:rsidRDefault="006D55E6" w:rsidP="00230D3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55E6" w:rsidRPr="006D0572" w14:paraId="37FB2AA6" w14:textId="77777777" w:rsidTr="00230D38">
        <w:trPr>
          <w:cantSplit/>
          <w:trHeight w:val="20"/>
          <w:tblHeader/>
        </w:trPr>
        <w:tc>
          <w:tcPr>
            <w:tcW w:w="5670" w:type="dxa"/>
          </w:tcPr>
          <w:p w14:paraId="456AB224" w14:textId="77777777" w:rsidR="006D55E6" w:rsidRPr="006D0572" w:rsidRDefault="006D55E6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940DA15" w14:textId="77777777" w:rsidR="006D55E6" w:rsidRPr="006D0572" w:rsidRDefault="006D55E6" w:rsidP="00230D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5E6" w:rsidRPr="006D0572" w14:paraId="6682707D" w14:textId="77777777" w:rsidTr="00230D38">
        <w:trPr>
          <w:cantSplit/>
          <w:trHeight w:val="20"/>
        </w:trPr>
        <w:tc>
          <w:tcPr>
            <w:tcW w:w="5670" w:type="dxa"/>
          </w:tcPr>
          <w:p w14:paraId="39A00609" w14:textId="77777777" w:rsidR="006D55E6" w:rsidRPr="006D0572" w:rsidRDefault="006D55E6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B14580B" w14:textId="77777777" w:rsidR="006D55E6" w:rsidRPr="006D0572" w:rsidRDefault="006D55E6" w:rsidP="00230D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D55E6" w:rsidRPr="00FE5627" w14:paraId="2674714B" w14:textId="77777777" w:rsidTr="00230D38">
        <w:trPr>
          <w:cantSplit/>
          <w:trHeight w:val="20"/>
        </w:trPr>
        <w:tc>
          <w:tcPr>
            <w:tcW w:w="5670" w:type="dxa"/>
            <w:vAlign w:val="bottom"/>
          </w:tcPr>
          <w:p w14:paraId="35226B17" w14:textId="77777777" w:rsidR="006D55E6" w:rsidRPr="0031184B" w:rsidRDefault="00DC03E0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84B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6D55E6" w:rsidRPr="003118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473189E" w14:textId="4B59B588" w:rsidR="006D55E6" w:rsidRPr="0031184B" w:rsidRDefault="00D765AB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33B28" w:rsidRPr="0031184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1184B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733B28" w:rsidRPr="0031184B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80" w:type="dxa"/>
            <w:vAlign w:val="bottom"/>
          </w:tcPr>
          <w:p w14:paraId="4E840EE8" w14:textId="77777777" w:rsidR="006D55E6" w:rsidRPr="0031184B" w:rsidRDefault="006D55E6" w:rsidP="00230D3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CCC3F" w14:textId="794B347C" w:rsidR="006D55E6" w:rsidRPr="0031184B" w:rsidRDefault="00D765AB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182,17</w:t>
            </w:r>
            <w:r w:rsidR="00733B28" w:rsidRPr="0031184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D55E6" w:rsidRPr="00FE5627" w14:paraId="5F5160E1" w14:textId="77777777" w:rsidTr="00230D38">
        <w:trPr>
          <w:cantSplit/>
          <w:trHeight w:val="20"/>
        </w:trPr>
        <w:tc>
          <w:tcPr>
            <w:tcW w:w="5670" w:type="dxa"/>
          </w:tcPr>
          <w:p w14:paraId="5C2B0D01" w14:textId="77777777" w:rsidR="006D55E6" w:rsidRPr="0031184B" w:rsidRDefault="006D55E6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7A9ED97E" w14:textId="791C0D7C" w:rsidR="006D55E6" w:rsidRPr="0031184B" w:rsidRDefault="00733B28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8,596</w:t>
            </w:r>
          </w:p>
        </w:tc>
        <w:tc>
          <w:tcPr>
            <w:tcW w:w="180" w:type="dxa"/>
          </w:tcPr>
          <w:p w14:paraId="3B0AB9D3" w14:textId="77777777" w:rsidR="006D55E6" w:rsidRPr="0031184B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87A1A8" w14:textId="77777777" w:rsidR="006D55E6" w:rsidRPr="0031184B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</w:tr>
      <w:tr w:rsidR="00877A49" w:rsidRPr="00FE5627" w14:paraId="26B3A105" w14:textId="77777777" w:rsidTr="00230D38">
        <w:trPr>
          <w:cantSplit/>
          <w:trHeight w:val="20"/>
        </w:trPr>
        <w:tc>
          <w:tcPr>
            <w:tcW w:w="5670" w:type="dxa"/>
          </w:tcPr>
          <w:p w14:paraId="4FFE7014" w14:textId="77777777" w:rsidR="00877A49" w:rsidRPr="0031184B" w:rsidRDefault="00877A49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6F1E8F05" w14:textId="77777777" w:rsidR="00877A49" w:rsidRPr="0031184B" w:rsidRDefault="00FE5627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(1,132)</w:t>
            </w:r>
          </w:p>
        </w:tc>
        <w:tc>
          <w:tcPr>
            <w:tcW w:w="180" w:type="dxa"/>
          </w:tcPr>
          <w:p w14:paraId="0261B845" w14:textId="77777777" w:rsidR="00877A49" w:rsidRPr="0031184B" w:rsidRDefault="00877A49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E6CF82" w14:textId="77777777" w:rsidR="00877A49" w:rsidRPr="0031184B" w:rsidRDefault="00FE5627" w:rsidP="00733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(1,132)</w:t>
            </w:r>
          </w:p>
        </w:tc>
      </w:tr>
      <w:tr w:rsidR="006D55E6" w:rsidRPr="00FE5627" w14:paraId="405BA6B0" w14:textId="77777777" w:rsidTr="00230D38">
        <w:trPr>
          <w:cantSplit/>
          <w:trHeight w:val="20"/>
        </w:trPr>
        <w:tc>
          <w:tcPr>
            <w:tcW w:w="5670" w:type="dxa"/>
          </w:tcPr>
          <w:p w14:paraId="43C49486" w14:textId="77777777" w:rsidR="006D55E6" w:rsidRPr="0031184B" w:rsidRDefault="006D55E6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782B4EA" w14:textId="77777777" w:rsidR="006D55E6" w:rsidRPr="0031184B" w:rsidRDefault="00FE5627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03E0" w:rsidRPr="0031184B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  <w:r w:rsidRPr="00311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C6365DA" w14:textId="77777777" w:rsidR="006D55E6" w:rsidRPr="0031184B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4724CD" w14:textId="77777777" w:rsidR="006D55E6" w:rsidRPr="0031184B" w:rsidRDefault="00FE5627" w:rsidP="00733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03E0" w:rsidRPr="0031184B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  <w:r w:rsidRPr="00311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03E0" w:rsidRPr="00FE5627" w14:paraId="04B6FB9A" w14:textId="77777777" w:rsidTr="002A3CED">
        <w:trPr>
          <w:cantSplit/>
          <w:trHeight w:val="20"/>
        </w:trPr>
        <w:tc>
          <w:tcPr>
            <w:tcW w:w="5670" w:type="dxa"/>
          </w:tcPr>
          <w:p w14:paraId="17167C17" w14:textId="77777777" w:rsidR="00DC03E0" w:rsidRPr="0031184B" w:rsidRDefault="00DC03E0" w:rsidP="002A3C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84B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  <w:r w:rsidRPr="0031184B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4A34324" w14:textId="77777777" w:rsidR="00DC03E0" w:rsidRPr="0031184B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80" w:type="dxa"/>
          </w:tcPr>
          <w:p w14:paraId="16538C2E" w14:textId="77777777" w:rsidR="00DC03E0" w:rsidRPr="0031184B" w:rsidRDefault="00DC03E0" w:rsidP="002A3C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357ADC" w14:textId="7207D7BF" w:rsidR="00DC03E0" w:rsidRPr="0031184B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733B28" w:rsidRPr="003118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55E6" w:rsidRPr="006D0572" w14:paraId="62DF9892" w14:textId="77777777" w:rsidTr="00230D38">
        <w:trPr>
          <w:cantSplit/>
          <w:trHeight w:val="20"/>
        </w:trPr>
        <w:tc>
          <w:tcPr>
            <w:tcW w:w="5670" w:type="dxa"/>
          </w:tcPr>
          <w:p w14:paraId="7ADF06D4" w14:textId="77777777" w:rsidR="006D55E6" w:rsidRPr="0031184B" w:rsidRDefault="006D55E6" w:rsidP="00230D3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915E295" w14:textId="664E6225" w:rsidR="006D55E6" w:rsidRPr="0031184B" w:rsidRDefault="00733B28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</w:p>
        </w:tc>
        <w:tc>
          <w:tcPr>
            <w:tcW w:w="180" w:type="dxa"/>
            <w:vAlign w:val="bottom"/>
          </w:tcPr>
          <w:p w14:paraId="37A259CD" w14:textId="77777777" w:rsidR="006D55E6" w:rsidRPr="0031184B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5BE7FC" w14:textId="77777777" w:rsidR="006D55E6" w:rsidRPr="0031184B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84B">
              <w:rPr>
                <w:rFonts w:asciiTheme="majorBidi" w:hAnsiTheme="majorBidi" w:cstheme="majorBidi"/>
                <w:sz w:val="30"/>
                <w:szCs w:val="30"/>
              </w:rPr>
              <w:t>5,966</w:t>
            </w:r>
          </w:p>
        </w:tc>
      </w:tr>
    </w:tbl>
    <w:p w14:paraId="36ECF3B4" w14:textId="77777777" w:rsidR="006D55E6" w:rsidRPr="006D0572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E9366A" w:rsidRPr="006D0572" w14:paraId="5316D1FE" w14:textId="77777777" w:rsidTr="00B702DE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B4E11FD" w14:textId="77777777" w:rsidR="00E9366A" w:rsidRPr="006D0572" w:rsidRDefault="00E9366A" w:rsidP="00E9366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14E955" w14:textId="77777777" w:rsidR="00E9366A" w:rsidRPr="006D0572" w:rsidRDefault="00E9366A" w:rsidP="00E9366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6483439" w14:textId="77777777" w:rsidR="00E9366A" w:rsidRPr="006D0572" w:rsidRDefault="00E9366A" w:rsidP="00E936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B086072" w14:textId="77777777" w:rsidR="00E9366A" w:rsidRPr="006D0572" w:rsidRDefault="00E9366A" w:rsidP="00E936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D05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68EB48" w14:textId="77777777" w:rsidR="00E9366A" w:rsidRPr="006D0572" w:rsidRDefault="00E9366A" w:rsidP="00E936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366A" w:rsidRPr="006D0572" w14:paraId="6F2F9DF8" w14:textId="77777777" w:rsidTr="00E9366A">
        <w:trPr>
          <w:cantSplit/>
          <w:trHeight w:val="146"/>
          <w:tblHeader/>
        </w:trPr>
        <w:tc>
          <w:tcPr>
            <w:tcW w:w="5670" w:type="dxa"/>
          </w:tcPr>
          <w:p w14:paraId="2D82D6E4" w14:textId="77777777" w:rsidR="00E9366A" w:rsidRPr="006D0572" w:rsidRDefault="00E9366A" w:rsidP="00B702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F7AA599" w14:textId="77777777" w:rsidR="00E9366A" w:rsidRPr="006D0572" w:rsidRDefault="00E9366A" w:rsidP="00B702D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366A" w:rsidRPr="006D0572" w14:paraId="4BAB2639" w14:textId="77777777" w:rsidTr="00B702DE">
        <w:trPr>
          <w:cantSplit/>
          <w:trHeight w:val="20"/>
        </w:trPr>
        <w:tc>
          <w:tcPr>
            <w:tcW w:w="5670" w:type="dxa"/>
            <w:vAlign w:val="bottom"/>
          </w:tcPr>
          <w:p w14:paraId="10CC2690" w14:textId="77777777" w:rsidR="00E9366A" w:rsidRPr="006D0572" w:rsidRDefault="00E9366A" w:rsidP="00B702D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2F01258" w14:textId="77777777" w:rsidR="00E9366A" w:rsidRPr="00B93D0D" w:rsidRDefault="00DC03E0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sz w:val="30"/>
                <w:szCs w:val="30"/>
              </w:rPr>
              <w:t>876,169</w:t>
            </w:r>
          </w:p>
        </w:tc>
        <w:tc>
          <w:tcPr>
            <w:tcW w:w="181" w:type="dxa"/>
            <w:vAlign w:val="bottom"/>
          </w:tcPr>
          <w:p w14:paraId="4EFC7E01" w14:textId="77777777" w:rsidR="00E9366A" w:rsidRPr="006D0572" w:rsidRDefault="00E9366A" w:rsidP="00B702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77AC382" w14:textId="77777777" w:rsidR="00E9366A" w:rsidRPr="006D0572" w:rsidRDefault="00DC03E0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234,516</w:t>
            </w:r>
          </w:p>
        </w:tc>
      </w:tr>
      <w:tr w:rsidR="003D3476" w:rsidRPr="006D0572" w14:paraId="42DC43EE" w14:textId="77777777" w:rsidTr="00B702DE">
        <w:trPr>
          <w:cantSplit/>
          <w:trHeight w:val="20"/>
        </w:trPr>
        <w:tc>
          <w:tcPr>
            <w:tcW w:w="5670" w:type="dxa"/>
            <w:vAlign w:val="bottom"/>
          </w:tcPr>
          <w:p w14:paraId="7FE623EE" w14:textId="77777777" w:rsidR="003D3476" w:rsidRPr="00B93D0D" w:rsidRDefault="003D3476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vAlign w:val="bottom"/>
          </w:tcPr>
          <w:p w14:paraId="3AFD6FC0" w14:textId="2DF31D78" w:rsidR="003D3476" w:rsidRPr="00B93D0D" w:rsidRDefault="003D3476" w:rsidP="003D34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3D0D"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327,456</w:t>
            </w:r>
            <w:r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7B4F031" w14:textId="77777777" w:rsidR="003D3476" w:rsidRPr="00B93D0D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36F60AA" w14:textId="4B3A2B41" w:rsidR="003D3476" w:rsidRPr="00B93D0D" w:rsidRDefault="00B93D0D" w:rsidP="00B93D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0D81" w:rsidRPr="006D0572" w14:paraId="5E768F8B" w14:textId="77777777" w:rsidTr="00B702DE">
        <w:trPr>
          <w:cantSplit/>
          <w:trHeight w:val="20"/>
        </w:trPr>
        <w:tc>
          <w:tcPr>
            <w:tcW w:w="5670" w:type="dxa"/>
            <w:vAlign w:val="bottom"/>
          </w:tcPr>
          <w:p w14:paraId="181F3B21" w14:textId="0FA03F76" w:rsidR="00360D81" w:rsidRPr="00B93D0D" w:rsidRDefault="00360D81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012C124C" w14:textId="64A0D22A" w:rsidR="00360D81" w:rsidRPr="00B93D0D" w:rsidRDefault="00360D81" w:rsidP="003D34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(5,986)</w:t>
            </w:r>
          </w:p>
        </w:tc>
        <w:tc>
          <w:tcPr>
            <w:tcW w:w="181" w:type="dxa"/>
            <w:vAlign w:val="bottom"/>
          </w:tcPr>
          <w:p w14:paraId="12C68EA8" w14:textId="77777777" w:rsidR="00360D81" w:rsidRPr="00B93D0D" w:rsidRDefault="00360D81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65B7A7A" w14:textId="08AB8DE5" w:rsidR="00360D81" w:rsidRPr="00B93D0D" w:rsidRDefault="00360D81" w:rsidP="00B93D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476" w:rsidRPr="006D0572" w14:paraId="02C5E132" w14:textId="77777777" w:rsidTr="00B702DE">
        <w:trPr>
          <w:cantSplit/>
          <w:trHeight w:val="20"/>
        </w:trPr>
        <w:tc>
          <w:tcPr>
            <w:tcW w:w="5670" w:type="dxa"/>
          </w:tcPr>
          <w:p w14:paraId="1726EA10" w14:textId="1F2E25FA" w:rsidR="003D3476" w:rsidRPr="006D0572" w:rsidRDefault="00360D81" w:rsidP="003D34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</w:t>
            </w:r>
            <w:r w:rsidR="003D3476"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2EE111CB" w14:textId="2CB3817E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3D0D"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60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93D0D"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360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74640D" w14:textId="77777777" w:rsidR="003D3476" w:rsidRPr="006D0572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76903DC" w14:textId="54072AA0" w:rsidR="003D3476" w:rsidRPr="006D0572" w:rsidRDefault="003D3476" w:rsidP="003D34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</w:t>
            </w:r>
            <w:r w:rsidR="00B93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6D0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D3476" w:rsidRPr="006D0572" w14:paraId="196CA64F" w14:textId="77777777" w:rsidTr="00B702DE">
        <w:trPr>
          <w:cantSplit/>
          <w:trHeight w:val="20"/>
        </w:trPr>
        <w:tc>
          <w:tcPr>
            <w:tcW w:w="5670" w:type="dxa"/>
          </w:tcPr>
          <w:p w14:paraId="7C5CFF92" w14:textId="77777777" w:rsidR="003D3476" w:rsidRPr="006D0572" w:rsidRDefault="003D3476" w:rsidP="003D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16C57E07" w14:textId="77777777" w:rsidR="003D3476" w:rsidRPr="006D0572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643,188</w:t>
            </w:r>
          </w:p>
        </w:tc>
        <w:tc>
          <w:tcPr>
            <w:tcW w:w="181" w:type="dxa"/>
          </w:tcPr>
          <w:p w14:paraId="31809202" w14:textId="77777777" w:rsidR="003D3476" w:rsidRPr="006D0572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C6E2ACC" w14:textId="77777777" w:rsidR="003D3476" w:rsidRPr="006D0572" w:rsidRDefault="003D3476" w:rsidP="00B93D0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476" w:rsidRPr="006D0572" w14:paraId="3A693467" w14:textId="77777777" w:rsidTr="00B702DE">
        <w:trPr>
          <w:cantSplit/>
          <w:trHeight w:val="20"/>
        </w:trPr>
        <w:tc>
          <w:tcPr>
            <w:tcW w:w="5670" w:type="dxa"/>
          </w:tcPr>
          <w:p w14:paraId="7834E223" w14:textId="77777777" w:rsidR="003D3476" w:rsidRPr="006D0572" w:rsidRDefault="003D3476" w:rsidP="003D3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456D2" w14:textId="3A1AEEE0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173,945</w:t>
            </w:r>
          </w:p>
        </w:tc>
        <w:tc>
          <w:tcPr>
            <w:tcW w:w="181" w:type="dxa"/>
            <w:vAlign w:val="bottom"/>
          </w:tcPr>
          <w:p w14:paraId="301384BE" w14:textId="77777777" w:rsidR="003D3476" w:rsidRPr="00B93D0D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7D82751" w14:textId="38224629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232,4</w:t>
            </w:r>
            <w:r w:rsidR="00B93D0D"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D3476" w:rsidRPr="006D0572" w14:paraId="05F17CB6" w14:textId="77777777" w:rsidTr="00B702DE">
        <w:trPr>
          <w:cantSplit/>
          <w:trHeight w:val="20"/>
        </w:trPr>
        <w:tc>
          <w:tcPr>
            <w:tcW w:w="5670" w:type="dxa"/>
          </w:tcPr>
          <w:p w14:paraId="710C357F" w14:textId="77777777" w:rsidR="003D3476" w:rsidRPr="006D0572" w:rsidRDefault="003D3476" w:rsidP="003D3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6D406B" w14:textId="77777777" w:rsidR="003D3476" w:rsidRPr="006D0572" w:rsidRDefault="003D3476" w:rsidP="003D347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4D4FAC" w14:textId="77777777" w:rsidR="003D3476" w:rsidRPr="006D0572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</w:p>
        </w:tc>
        <w:tc>
          <w:tcPr>
            <w:tcW w:w="181" w:type="dxa"/>
            <w:vAlign w:val="bottom"/>
          </w:tcPr>
          <w:p w14:paraId="5EF62444" w14:textId="77777777" w:rsidR="003D3476" w:rsidRPr="006D0572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3DA3A0B" w14:textId="77777777" w:rsidR="003D3476" w:rsidRPr="006D0572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</w:p>
        </w:tc>
      </w:tr>
      <w:tr w:rsidR="003D3476" w:rsidRPr="006D0572" w14:paraId="79E76C81" w14:textId="77777777" w:rsidTr="00B702DE">
        <w:trPr>
          <w:cantSplit/>
          <w:trHeight w:val="20"/>
        </w:trPr>
        <w:tc>
          <w:tcPr>
            <w:tcW w:w="5670" w:type="dxa"/>
          </w:tcPr>
          <w:p w14:paraId="1C49F4E3" w14:textId="77777777" w:rsidR="003D3476" w:rsidRPr="006D0572" w:rsidRDefault="003D3476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4466BB" w14:textId="77777777" w:rsidR="003D3476" w:rsidRPr="006D0572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81" w:type="dxa"/>
          </w:tcPr>
          <w:p w14:paraId="4725EB99" w14:textId="77777777" w:rsidR="003D3476" w:rsidRPr="006D0572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4CC3A5B" w14:textId="77777777" w:rsidR="003D3476" w:rsidRPr="006D0572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3D3476" w:rsidRPr="006D0572" w14:paraId="7FF28214" w14:textId="77777777" w:rsidTr="00B702DE">
        <w:trPr>
          <w:cantSplit/>
          <w:trHeight w:val="20"/>
        </w:trPr>
        <w:tc>
          <w:tcPr>
            <w:tcW w:w="5670" w:type="dxa"/>
            <w:vAlign w:val="bottom"/>
          </w:tcPr>
          <w:p w14:paraId="3E3A7A96" w14:textId="77777777" w:rsidR="003D3476" w:rsidRPr="006D0572" w:rsidRDefault="003D3476" w:rsidP="003D347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DB1B8" w14:textId="77777777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1,095,409</w:t>
            </w:r>
          </w:p>
        </w:tc>
        <w:tc>
          <w:tcPr>
            <w:tcW w:w="181" w:type="dxa"/>
          </w:tcPr>
          <w:p w14:paraId="4517C8E5" w14:textId="77777777" w:rsidR="003D3476" w:rsidRPr="00B93D0D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2C5FE" w14:textId="77777777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193,592</w:t>
            </w:r>
          </w:p>
        </w:tc>
      </w:tr>
      <w:tr w:rsidR="003D3476" w:rsidRPr="006D0572" w14:paraId="3E69D95B" w14:textId="77777777" w:rsidTr="00B702DE">
        <w:trPr>
          <w:cantSplit/>
          <w:trHeight w:val="20"/>
        </w:trPr>
        <w:tc>
          <w:tcPr>
            <w:tcW w:w="5670" w:type="dxa"/>
            <w:vAlign w:val="bottom"/>
          </w:tcPr>
          <w:p w14:paraId="15752D2F" w14:textId="77777777" w:rsidR="003D3476" w:rsidRPr="006D0572" w:rsidRDefault="003D3476" w:rsidP="003D347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53178D" w14:textId="77777777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4.00</w:t>
            </w:r>
          </w:p>
        </w:tc>
        <w:tc>
          <w:tcPr>
            <w:tcW w:w="181" w:type="dxa"/>
          </w:tcPr>
          <w:p w14:paraId="4DBB4DE5" w14:textId="77777777" w:rsidR="003D3476" w:rsidRPr="00B93D0D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A82395" w14:textId="77777777" w:rsidR="003D3476" w:rsidRPr="00B93D0D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4.25</w:t>
            </w:r>
          </w:p>
        </w:tc>
      </w:tr>
    </w:tbl>
    <w:p w14:paraId="7DC443CF" w14:textId="77777777" w:rsidR="00E9366A" w:rsidRPr="006D0572" w:rsidRDefault="00E9366A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A4E8A" w14:textId="77777777" w:rsidR="00A16118" w:rsidRPr="006D0572" w:rsidRDefault="00A16118" w:rsidP="001C5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53E52B" w14:textId="77777777" w:rsidR="0070723F" w:rsidRPr="006D0572" w:rsidRDefault="0070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78B5ECB" w14:textId="77777777" w:rsidR="00E85E8D" w:rsidRPr="006D0572" w:rsidRDefault="00E85E8D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ผลกระทบจาก</w:t>
      </w: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การแพร่ระบาดของโรคติดเชื้อโคโรนา 2019 </w:t>
      </w:r>
      <w:r w:rsidRPr="006D0572">
        <w:rPr>
          <w:rFonts w:asciiTheme="majorBidi" w:hAnsiTheme="majorBidi" w:cstheme="majorBidi"/>
          <w:b/>
          <w:bCs/>
          <w:sz w:val="30"/>
          <w:szCs w:val="30"/>
        </w:rPr>
        <w:t>(Covid-19)</w:t>
      </w:r>
    </w:p>
    <w:p w14:paraId="08C03FC1" w14:textId="77777777" w:rsidR="0070723F" w:rsidRPr="006D0572" w:rsidRDefault="0070723F" w:rsidP="0070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5A96D2" w14:textId="77777777" w:rsidR="001938DF" w:rsidRPr="006D0572" w:rsidRDefault="001C5F16" w:rsidP="00A6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6D0572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6D0572">
        <w:rPr>
          <w:rFonts w:asciiTheme="majorBidi" w:hAnsiTheme="majorBidi"/>
          <w:sz w:val="30"/>
          <w:szCs w:val="30"/>
        </w:rPr>
        <w:t xml:space="preserve">2563 </w:t>
      </w:r>
      <w:r w:rsidRPr="006D0572">
        <w:rPr>
          <w:rFonts w:asciiTheme="majorBidi" w:hAnsiTheme="majorBidi"/>
          <w:sz w:val="30"/>
          <w:szCs w:val="30"/>
          <w:cs/>
        </w:rPr>
        <w:t>ผู้ว่าราชการกรุงเทพมหานครได้กำหนดให้มีการปิดสถานที่ให้บริการ</w:t>
      </w:r>
      <w:r w:rsidR="00E85E8D" w:rsidRPr="006D0572">
        <w:rPr>
          <w:rFonts w:asciiTheme="majorBidi" w:hAnsiTheme="majorBidi" w:hint="cs"/>
          <w:sz w:val="30"/>
          <w:szCs w:val="30"/>
          <w:cs/>
        </w:rPr>
        <w:t>และ</w:t>
      </w:r>
      <w:r w:rsidRPr="006D0572">
        <w:rPr>
          <w:rFonts w:asciiTheme="majorBidi" w:hAnsiTheme="majorBidi"/>
          <w:sz w:val="30"/>
          <w:szCs w:val="30"/>
          <w:cs/>
        </w:rPr>
        <w:t xml:space="preserve">ลดเวลาประกอบกิจการของกลุ่มบริษัทเป็นการชั่วคราว ตั้งแต่วันที่ </w:t>
      </w:r>
      <w:r w:rsidR="00E85E8D" w:rsidRPr="006D0572">
        <w:rPr>
          <w:rFonts w:asciiTheme="majorBidi" w:hAnsiTheme="majorBidi"/>
          <w:sz w:val="30"/>
          <w:szCs w:val="30"/>
        </w:rPr>
        <w:t xml:space="preserve">22 </w:t>
      </w:r>
      <w:r w:rsidR="00E85E8D" w:rsidRPr="006D0572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E85E8D" w:rsidRPr="006D0572">
        <w:rPr>
          <w:rFonts w:asciiTheme="majorBidi" w:hAnsiTheme="majorBidi"/>
          <w:sz w:val="30"/>
          <w:szCs w:val="30"/>
        </w:rPr>
        <w:t>2563</w:t>
      </w:r>
      <w:r w:rsidRPr="006D0572">
        <w:rPr>
          <w:rFonts w:asciiTheme="majorBidi" w:hAnsiTheme="majorBidi"/>
          <w:sz w:val="30"/>
          <w:szCs w:val="30"/>
          <w:cs/>
        </w:rPr>
        <w:t xml:space="preserve"> เพื่อจะจำกัดผลกระทบจากการแพร่ระบาดของ</w:t>
      </w:r>
      <w:r w:rsidR="001938DF" w:rsidRPr="006D0572">
        <w:rPr>
          <w:rFonts w:asciiTheme="majorBidi" w:hAnsiTheme="majorBidi"/>
          <w:sz w:val="30"/>
          <w:szCs w:val="30"/>
          <w:cs/>
        </w:rPr>
        <w:t>โรค</w:t>
      </w:r>
      <w:r w:rsidR="001938DF" w:rsidRPr="006D0572">
        <w:rPr>
          <w:rFonts w:asciiTheme="majorBidi" w:hAnsiTheme="majorBidi" w:hint="cs"/>
          <w:sz w:val="30"/>
          <w:szCs w:val="30"/>
          <w:cs/>
        </w:rPr>
        <w:t xml:space="preserve">ติดเชื้อไวรัสโคโรนา 2019 </w:t>
      </w:r>
      <w:r w:rsidR="001938DF" w:rsidRPr="006D0572">
        <w:rPr>
          <w:rFonts w:asciiTheme="majorBidi" w:hAnsiTheme="majorBidi"/>
          <w:sz w:val="30"/>
          <w:szCs w:val="30"/>
        </w:rPr>
        <w:t>(Covid-19)</w:t>
      </w:r>
      <w:r w:rsidRPr="006D0572">
        <w:rPr>
          <w:rFonts w:asciiTheme="majorBidi" w:hAnsiTheme="majorBidi"/>
          <w:sz w:val="30"/>
          <w:szCs w:val="30"/>
        </w:rPr>
        <w:t xml:space="preserve"> </w:t>
      </w:r>
      <w:r w:rsidRPr="006D0572">
        <w:rPr>
          <w:rFonts w:asciiTheme="majorBidi" w:hAnsi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 w:rsidR="001938DF" w:rsidRPr="006D0572">
        <w:rPr>
          <w:rFonts w:asciiTheme="majorBidi" w:hAnsiTheme="majorBidi" w:hint="cs"/>
          <w:sz w:val="30"/>
          <w:szCs w:val="30"/>
          <w:cs/>
        </w:rPr>
        <w:t>้</w:t>
      </w:r>
      <w:r w:rsidR="00A6445E" w:rsidRPr="006D0572">
        <w:rPr>
          <w:rFonts w:asciiTheme="majorBidi" w:hAnsiTheme="majorBidi"/>
          <w:sz w:val="30"/>
          <w:szCs w:val="30"/>
        </w:rPr>
        <w:t xml:space="preserve"> </w:t>
      </w:r>
      <w:r w:rsidR="001938DF" w:rsidRPr="006D0572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1938DF" w:rsidRPr="006D0572">
        <w:rPr>
          <w:rFonts w:ascii="Angsana New" w:hAnsi="Angsana New"/>
          <w:sz w:val="30"/>
          <w:szCs w:val="30"/>
          <w:cs/>
        </w:rPr>
        <w:t xml:space="preserve">วันที่ </w:t>
      </w:r>
      <w:r w:rsidR="001938DF" w:rsidRPr="006D0572">
        <w:rPr>
          <w:rFonts w:ascii="Angsana New" w:hAnsi="Angsana New"/>
          <w:sz w:val="30"/>
          <w:szCs w:val="30"/>
        </w:rPr>
        <w:t xml:space="preserve">31 </w:t>
      </w:r>
      <w:r w:rsidR="001938DF" w:rsidRPr="006D0572">
        <w:rPr>
          <w:rFonts w:ascii="Angsana New" w:hAnsi="Angsana New"/>
          <w:sz w:val="30"/>
          <w:szCs w:val="30"/>
          <w:cs/>
        </w:rPr>
        <w:t xml:space="preserve">มีนาคม </w:t>
      </w:r>
      <w:r w:rsidR="001938DF" w:rsidRPr="006D0572">
        <w:rPr>
          <w:rFonts w:ascii="Angsana New" w:hAnsi="Angsana New"/>
          <w:sz w:val="30"/>
          <w:szCs w:val="30"/>
        </w:rPr>
        <w:t xml:space="preserve">2563 </w:t>
      </w:r>
      <w:r w:rsidR="001938DF" w:rsidRPr="006D0572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1938DF" w:rsidRPr="006D0572">
        <w:rPr>
          <w:rFonts w:ascii="Angsana New" w:hAnsi="Angsana New"/>
          <w:sz w:val="30"/>
          <w:szCs w:val="30"/>
          <w:cs/>
        </w:rPr>
        <w:t>กลุ่มบริษัท</w:t>
      </w:r>
      <w:r w:rsidR="001938DF" w:rsidRPr="006D0572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1938DF" w:rsidRPr="006D0572">
        <w:rPr>
          <w:rFonts w:ascii="Angsana New" w:hAnsi="Angsana New"/>
          <w:color w:val="000000"/>
          <w:sz w:val="30"/>
          <w:szCs w:val="30"/>
          <w:cs/>
        </w:rPr>
        <w:t xml:space="preserve"> 2019 (</w:t>
      </w:r>
      <w:r w:rsidR="001938DF" w:rsidRPr="006D0572">
        <w:rPr>
          <w:rFonts w:ascii="Angsana New" w:hAnsi="Angsana New"/>
          <w:color w:val="000000"/>
          <w:sz w:val="30"/>
          <w:szCs w:val="30"/>
        </w:rPr>
        <w:t>COVID-</w:t>
      </w:r>
      <w:r w:rsidR="001938DF" w:rsidRPr="006D0572">
        <w:rPr>
          <w:rFonts w:ascii="Angsana New" w:hAnsi="Angsana New"/>
          <w:color w:val="000000"/>
          <w:sz w:val="30"/>
          <w:szCs w:val="30"/>
          <w:cs/>
        </w:rPr>
        <w:t>19)</w:t>
      </w:r>
      <w:r w:rsidR="001938DF" w:rsidRPr="006D0572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858C99B" w14:textId="77777777" w:rsidR="001938DF" w:rsidRPr="006D0572" w:rsidRDefault="001938DF" w:rsidP="001938D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3B3EEA" w14:textId="77777777" w:rsidR="001938DF" w:rsidRPr="006D0572" w:rsidRDefault="001938DF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057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8E9575F" w14:textId="77777777" w:rsidR="001938DF" w:rsidRPr="006D0572" w:rsidRDefault="001938DF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AC9B27B" w14:textId="77777777" w:rsidR="001938DF" w:rsidRPr="006D0572" w:rsidRDefault="001938DF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กลุ่มบริษัท</w:t>
      </w:r>
      <w:r w:rsidRPr="006D0572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6D057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6D0572">
        <w:rPr>
          <w:rFonts w:ascii="Angsana New" w:hAnsi="Angsana New"/>
          <w:color w:val="000000"/>
          <w:sz w:val="30"/>
          <w:szCs w:val="30"/>
        </w:rPr>
        <w:t>Simplified approach)</w:t>
      </w:r>
      <w:r w:rsidRPr="006D0572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</w:t>
      </w:r>
      <w:r w:rsidR="00A6445E" w:rsidRPr="006D0572">
        <w:rPr>
          <w:rFonts w:ascii="Angsana New" w:hAnsi="Angsana New"/>
          <w:color w:val="000000"/>
          <w:sz w:val="30"/>
          <w:szCs w:val="30"/>
        </w:rPr>
        <w:br/>
      </w:r>
      <w:r w:rsidRPr="006D0572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6D057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6D0572">
        <w:rPr>
          <w:rFonts w:ascii="Angsana New" w:hAnsi="Angsana New"/>
          <w:color w:val="000000"/>
          <w:sz w:val="30"/>
          <w:szCs w:val="30"/>
        </w:rPr>
        <w:t>loss rate)</w:t>
      </w:r>
      <w:r w:rsidRPr="006D0572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6D0572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6D0572">
        <w:rPr>
          <w:rFonts w:ascii="Angsana New" w:hAnsi="Angsana New"/>
          <w:sz w:val="30"/>
          <w:szCs w:val="30"/>
        </w:rPr>
        <w:t xml:space="preserve">(Forward-looking information) </w:t>
      </w:r>
      <w:r w:rsidRPr="006D0572">
        <w:rPr>
          <w:rFonts w:ascii="Angsana New" w:hAnsi="Angsana New"/>
          <w:sz w:val="30"/>
          <w:szCs w:val="30"/>
          <w:cs/>
        </w:rPr>
        <w:t>มา</w:t>
      </w:r>
      <w:r w:rsidRPr="006D0572">
        <w:rPr>
          <w:rFonts w:ascii="Angsana New" w:hAnsi="Angsana New" w:hint="cs"/>
          <w:sz w:val="30"/>
          <w:szCs w:val="30"/>
          <w:cs/>
        </w:rPr>
        <w:t>พิจารณา</w:t>
      </w:r>
    </w:p>
    <w:p w14:paraId="76D0C4E3" w14:textId="77777777" w:rsidR="00A6445E" w:rsidRPr="006D0572" w:rsidRDefault="00A6445E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1E3F1C" w14:textId="77777777" w:rsidR="00A6445E" w:rsidRPr="006D0572" w:rsidRDefault="00A6445E" w:rsidP="00A64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0572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6D0572">
        <w:rPr>
          <w:rFonts w:ascii="Angsana New" w:hAnsi="Angsana New" w:hint="cs"/>
          <w:color w:val="000000"/>
          <w:sz w:val="30"/>
          <w:szCs w:val="30"/>
        </w:rPr>
        <w:t xml:space="preserve">COVID-19 </w:t>
      </w:r>
      <w:r w:rsidRPr="006D0572">
        <w:rPr>
          <w:rFonts w:ascii="Angsana New" w:hAnsi="Angsana New" w:hint="cs"/>
          <w:color w:val="000000"/>
          <w:sz w:val="30"/>
          <w:szCs w:val="30"/>
          <w:cs/>
        </w:rPr>
        <w:t xml:space="preserve">มาถือเป็นข้อบ่งชี้การด้อยค่าของที่ดิน อาคารและอุปกรณ์ สินทรัพย์ไม่มีตัวตน และเลือกไม่นำข้อมูลสถานการณ์ </w:t>
      </w:r>
      <w:r w:rsidRPr="006D0572">
        <w:rPr>
          <w:rFonts w:ascii="Angsana New" w:hAnsi="Angsana New" w:hint="cs"/>
          <w:color w:val="000000"/>
          <w:sz w:val="30"/>
          <w:szCs w:val="30"/>
        </w:rPr>
        <w:t>COVID-19</w:t>
      </w:r>
      <w:r w:rsidRPr="006D0572">
        <w:rPr>
          <w:rFonts w:ascii="Angsana New" w:hAnsi="Angsana New" w:hint="cs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และสินทรัพย์ไม่มีตัวตนที่มีอายุการใช้ประโยชน์ไม่ทราบแน่นอน </w:t>
      </w:r>
    </w:p>
    <w:p w14:paraId="1D67FEC0" w14:textId="77777777" w:rsidR="00A6445E" w:rsidRPr="006D0572" w:rsidRDefault="00A6445E" w:rsidP="00A64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A4BC9B" w14:textId="77777777" w:rsidR="001938DF" w:rsidRPr="006D0572" w:rsidRDefault="001938DF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057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FE44A44" w14:textId="77777777" w:rsidR="001938DF" w:rsidRPr="006D0572" w:rsidRDefault="001938DF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02093D" w14:textId="77777777" w:rsidR="00A6445E" w:rsidRPr="006D0572" w:rsidRDefault="00A6445E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0572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6D0572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Pr="006D0572">
        <w:rPr>
          <w:rFonts w:ascii="Angsana New" w:hAnsi="Angsana New" w:hint="cs"/>
          <w:sz w:val="30"/>
          <w:szCs w:val="30"/>
        </w:rPr>
        <w:t xml:space="preserve">COVID-19 </w:t>
      </w:r>
      <w:r w:rsidRPr="006D0572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6D0572">
        <w:rPr>
          <w:rFonts w:ascii="Angsana New" w:hAnsi="Angsana New" w:hint="cs"/>
          <w:sz w:val="30"/>
          <w:szCs w:val="30"/>
        </w:rPr>
        <w:t xml:space="preserve">31 </w:t>
      </w:r>
      <w:r w:rsidRPr="006D05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D0572">
        <w:rPr>
          <w:rFonts w:ascii="Angsana New" w:hAnsi="Angsana New" w:hint="cs"/>
          <w:sz w:val="30"/>
          <w:szCs w:val="30"/>
        </w:rPr>
        <w:t>2563</w:t>
      </w:r>
    </w:p>
    <w:p w14:paraId="0D2950CA" w14:textId="77777777" w:rsidR="001938DF" w:rsidRPr="006D0572" w:rsidRDefault="001938DF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0D10F4" w14:textId="77777777" w:rsidR="00364AC3" w:rsidRPr="006D0572" w:rsidRDefault="00364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15023A0" w14:textId="77777777" w:rsidR="00D01D44" w:rsidRPr="006D0572" w:rsidRDefault="00605C5A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</w:t>
      </w:r>
      <w:r w:rsidR="008321B1"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6D0572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7777777" w:rsidR="00605C5A" w:rsidRPr="00A15534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cs/>
        </w:rPr>
      </w:pPr>
    </w:p>
    <w:p w14:paraId="1FE01DCC" w14:textId="77777777" w:rsidR="00605C5A" w:rsidRPr="006D0572" w:rsidRDefault="0090142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6D0572">
        <w:rPr>
          <w:rFonts w:asciiTheme="majorBidi" w:hAnsiTheme="majorBidi"/>
          <w:sz w:val="30"/>
          <w:szCs w:val="30"/>
          <w:cs/>
        </w:rPr>
        <w:t>ความสัมพันธ์ที่มีกับบริษัท</w:t>
      </w:r>
      <w:r w:rsidR="005F34CA" w:rsidRPr="006D0572">
        <w:rPr>
          <w:rFonts w:asciiTheme="majorBidi" w:hAnsiTheme="majorBidi"/>
          <w:sz w:val="30"/>
          <w:szCs w:val="30"/>
          <w:cs/>
        </w:rPr>
        <w:t>บริษัทร่วม</w:t>
      </w:r>
      <w:r w:rsidR="005F34CA" w:rsidRPr="006D0572">
        <w:rPr>
          <w:rFonts w:asciiTheme="majorBidi" w:hAnsiTheme="majorBidi" w:hint="cs"/>
          <w:sz w:val="30"/>
          <w:szCs w:val="30"/>
          <w:cs/>
        </w:rPr>
        <w:t>และ</w:t>
      </w:r>
      <w:r w:rsidRPr="006D0572">
        <w:rPr>
          <w:rFonts w:asciiTheme="majorBidi" w:hAnsiTheme="majorBidi"/>
          <w:sz w:val="30"/>
          <w:szCs w:val="30"/>
          <w:cs/>
        </w:rPr>
        <w:t>ย่อย</w:t>
      </w:r>
      <w:r w:rsidR="001C5F16" w:rsidRPr="006D05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D0572">
        <w:rPr>
          <w:rFonts w:asciiTheme="majorBidi" w:hAnsiTheme="majorBidi"/>
          <w:sz w:val="30"/>
          <w:szCs w:val="30"/>
          <w:cs/>
        </w:rPr>
        <w:t>ได้เปิดเผยในหมายเหต</w:t>
      </w:r>
      <w:r w:rsidR="002F3722" w:rsidRPr="006D0572">
        <w:rPr>
          <w:rFonts w:asciiTheme="majorBidi" w:hAnsiTheme="majorBidi" w:hint="cs"/>
          <w:sz w:val="30"/>
          <w:szCs w:val="30"/>
          <w:cs/>
        </w:rPr>
        <w:t>ุ</w:t>
      </w:r>
      <w:r w:rsidRPr="006D0572">
        <w:rPr>
          <w:rFonts w:asciiTheme="majorBidi" w:hAnsiTheme="majorBidi"/>
          <w:sz w:val="30"/>
          <w:szCs w:val="30"/>
          <w:cs/>
        </w:rPr>
        <w:t xml:space="preserve">ข้อ </w:t>
      </w:r>
      <w:r w:rsidR="00906739" w:rsidRPr="006D0572">
        <w:rPr>
          <w:rFonts w:asciiTheme="majorBidi" w:hAnsiTheme="majorBidi"/>
          <w:sz w:val="30"/>
          <w:szCs w:val="30"/>
        </w:rPr>
        <w:t>6</w:t>
      </w:r>
      <w:r w:rsidRPr="006D0572">
        <w:rPr>
          <w:rFonts w:asciiTheme="majorBidi" w:hAnsiTheme="majorBidi"/>
          <w:sz w:val="30"/>
          <w:szCs w:val="30"/>
          <w:cs/>
        </w:rPr>
        <w:t xml:space="preserve"> และ </w:t>
      </w:r>
      <w:r w:rsidR="00906739" w:rsidRPr="006D0572">
        <w:rPr>
          <w:rFonts w:asciiTheme="majorBidi" w:hAnsiTheme="majorBidi"/>
          <w:sz w:val="30"/>
          <w:szCs w:val="30"/>
        </w:rPr>
        <w:t>7</w:t>
      </w:r>
      <w:r w:rsidRPr="006D0572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73E3EA28" w14:textId="77777777" w:rsidR="00901424" w:rsidRPr="00A15534" w:rsidRDefault="00901424" w:rsidP="001C5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605C5A" w:rsidRPr="006D0572" w14:paraId="76F0BCBA" w14:textId="77777777" w:rsidTr="001C5F16">
        <w:tc>
          <w:tcPr>
            <w:tcW w:w="1716" w:type="pct"/>
          </w:tcPr>
          <w:p w14:paraId="099AF293" w14:textId="77777777" w:rsidR="00605C5A" w:rsidRPr="006D0572" w:rsidRDefault="00605C5A" w:rsidP="0060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1858B690" w14:textId="77777777" w:rsidR="00605C5A" w:rsidRPr="006D0572" w:rsidRDefault="00605C5A" w:rsidP="0060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1E607EE4" w14:textId="77777777" w:rsidR="00605C5A" w:rsidRPr="006D0572" w:rsidRDefault="00605C5A" w:rsidP="0060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E0CD2" w:rsidRPr="006D0572" w14:paraId="7E7816D1" w14:textId="77777777" w:rsidTr="001C5F16">
        <w:tc>
          <w:tcPr>
            <w:tcW w:w="1716" w:type="pct"/>
          </w:tcPr>
          <w:p w14:paraId="0C852BDA" w14:textId="77777777" w:rsidR="008E0CD2" w:rsidRPr="006D0572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736" w:type="pct"/>
          </w:tcPr>
          <w:p w14:paraId="6BEFFC78" w14:textId="77777777" w:rsidR="008E0CD2" w:rsidRPr="006D0572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0B58339" w14:textId="77777777" w:rsidR="008E0CD2" w:rsidRPr="006D0572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</w:t>
            </w:r>
            <w:r w:rsidR="001C5F16" w:rsidRPr="006D057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6D0572" w14:paraId="5C42F48D" w14:textId="77777777" w:rsidTr="001C5F16">
        <w:trPr>
          <w:trHeight w:val="344"/>
        </w:trPr>
        <w:tc>
          <w:tcPr>
            <w:tcW w:w="1716" w:type="pct"/>
          </w:tcPr>
          <w:p w14:paraId="60104C88" w14:textId="384F6E5E" w:rsidR="008E0CD2" w:rsidRPr="006D0572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บริษัท สตอร์</w:t>
            </w:r>
            <w:r w:rsidR="0053710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736" w:type="pct"/>
          </w:tcPr>
          <w:p w14:paraId="6C54D9F1" w14:textId="77777777" w:rsidR="008E0CD2" w:rsidRPr="006D0572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0E39D8E8" w14:textId="77777777" w:rsidR="008E0CD2" w:rsidRPr="006D0572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6D0572" w14:paraId="12E6F1B3" w14:textId="77777777" w:rsidTr="001C5F16">
        <w:tc>
          <w:tcPr>
            <w:tcW w:w="1716" w:type="pct"/>
          </w:tcPr>
          <w:p w14:paraId="0FACAEE0" w14:textId="77777777" w:rsidR="008E0CD2" w:rsidRPr="006D0572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บริษัท สุทธารา สวีท จำกัด</w:t>
            </w:r>
          </w:p>
        </w:tc>
        <w:tc>
          <w:tcPr>
            <w:tcW w:w="736" w:type="pct"/>
          </w:tcPr>
          <w:p w14:paraId="6EBD7F32" w14:textId="77777777" w:rsidR="008E0CD2" w:rsidRPr="006D0572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6C5875D" w14:textId="77777777" w:rsidR="008E0CD2" w:rsidRPr="006D0572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6D0572" w14:paraId="616700C5" w14:textId="77777777" w:rsidTr="001C5F16">
        <w:tc>
          <w:tcPr>
            <w:tcW w:w="1716" w:type="pct"/>
          </w:tcPr>
          <w:p w14:paraId="40D31DB2" w14:textId="07EB8051" w:rsidR="008E0CD2" w:rsidRPr="006D0572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บริษัท เ</w:t>
            </w:r>
            <w:r w:rsidR="0053710D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ฟ เบสท์ จำกัด</w:t>
            </w:r>
          </w:p>
        </w:tc>
        <w:tc>
          <w:tcPr>
            <w:tcW w:w="736" w:type="pct"/>
          </w:tcPr>
          <w:p w14:paraId="7E26FBF1" w14:textId="77777777" w:rsidR="008E0CD2" w:rsidRPr="006D0572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89C5B4A" w14:textId="77777777" w:rsidR="008E0CD2" w:rsidRPr="006D0572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มีผู้ถือหุ้นร่วมกันกับบริษัท</w:t>
            </w:r>
          </w:p>
        </w:tc>
      </w:tr>
      <w:tr w:rsidR="008E0CD2" w:rsidRPr="006D0572" w14:paraId="1EBA4AE7" w14:textId="77777777" w:rsidTr="001C5F16">
        <w:tc>
          <w:tcPr>
            <w:tcW w:w="1716" w:type="pct"/>
          </w:tcPr>
          <w:p w14:paraId="47956C11" w14:textId="77777777" w:rsidR="008E0CD2" w:rsidRPr="006D0572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736" w:type="pct"/>
          </w:tcPr>
          <w:p w14:paraId="4A5FB499" w14:textId="77777777" w:rsidR="008E0CD2" w:rsidRPr="006D0572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54A0250D" w14:textId="77777777" w:rsidR="008E0CD2" w:rsidRPr="006D0572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มีกรรมการเป็นสมาชิกในครอบครัวที่ใกช้ชิดกับผู้ถือหุ้นท่านหนึ่งของบริษัท</w:t>
            </w:r>
          </w:p>
        </w:tc>
      </w:tr>
    </w:tbl>
    <w:p w14:paraId="6BD837F6" w14:textId="77777777" w:rsidR="001C5F16" w:rsidRPr="00A15534" w:rsidRDefault="001C5F16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0E7D379" w14:textId="77777777" w:rsidR="00605C5A" w:rsidRPr="006D0572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</w:t>
      </w:r>
      <w:r w:rsidR="008A55D9" w:rsidRPr="006D0572">
        <w:rPr>
          <w:rFonts w:asciiTheme="majorBidi" w:hAnsiTheme="majorBidi" w:cstheme="majorBidi" w:hint="cs"/>
          <w:sz w:val="30"/>
          <w:szCs w:val="30"/>
          <w:cs/>
        </w:rPr>
        <w:t>แต่ละประเภท มี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8A8B395" w14:textId="77777777" w:rsidR="00605C5A" w:rsidRPr="00A15534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1A39BA" w:rsidRPr="006D0572" w14:paraId="5191F701" w14:textId="77777777" w:rsidTr="006F53D1">
        <w:trPr>
          <w:trHeight w:val="335"/>
          <w:tblHeader/>
        </w:trPr>
        <w:tc>
          <w:tcPr>
            <w:tcW w:w="1863" w:type="pct"/>
          </w:tcPr>
          <w:p w14:paraId="3AFE20D0" w14:textId="77777777" w:rsidR="001A39BA" w:rsidRPr="006D0572" w:rsidRDefault="001A39BA" w:rsidP="00A3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14:paraId="423DA28E" w14:textId="77777777" w:rsidR="001A39BA" w:rsidRPr="006D0572" w:rsidRDefault="001A39BA" w:rsidP="00A30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A39BA" w:rsidRPr="006D0572" w14:paraId="0EB4D0C5" w14:textId="77777777" w:rsidTr="005461E4">
        <w:tc>
          <w:tcPr>
            <w:tcW w:w="1863" w:type="pct"/>
          </w:tcPr>
          <w:p w14:paraId="67BDBDE6" w14:textId="08FB28F8" w:rsidR="001A39BA" w:rsidRPr="006D0572" w:rsidRDefault="001A39BA" w:rsidP="00A3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15534"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137" w:type="pct"/>
          </w:tcPr>
          <w:p w14:paraId="752B06E7" w14:textId="77777777" w:rsidR="001A39BA" w:rsidRPr="006D0572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39BA" w:rsidRPr="006D0572" w14:paraId="4B7C46AB" w14:textId="77777777" w:rsidTr="005461E4">
        <w:tc>
          <w:tcPr>
            <w:tcW w:w="1863" w:type="pct"/>
          </w:tcPr>
          <w:p w14:paraId="49B9CAFD" w14:textId="77777777" w:rsidR="001A39BA" w:rsidRPr="006D0572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ค่าบริหารจัดการและอื่นๆ </w:t>
            </w:r>
          </w:p>
        </w:tc>
        <w:tc>
          <w:tcPr>
            <w:tcW w:w="3137" w:type="pct"/>
          </w:tcPr>
          <w:p w14:paraId="77AD394D" w14:textId="77777777" w:rsidR="001A39BA" w:rsidRPr="006D0572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A39BA" w:rsidRPr="006D0572" w14:paraId="47225DCC" w14:textId="77777777" w:rsidTr="005461E4">
        <w:tc>
          <w:tcPr>
            <w:tcW w:w="1863" w:type="pct"/>
          </w:tcPr>
          <w:p w14:paraId="79AFE629" w14:textId="77777777" w:rsidR="001A39BA" w:rsidRPr="006D0572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3137" w:type="pct"/>
          </w:tcPr>
          <w:p w14:paraId="6C1D9D24" w14:textId="77777777" w:rsidR="001A39BA" w:rsidRPr="006D0572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A39BA" w:rsidRPr="006D0572" w14:paraId="7E0B2049" w14:textId="77777777" w:rsidTr="005461E4">
        <w:tc>
          <w:tcPr>
            <w:tcW w:w="1863" w:type="pct"/>
          </w:tcPr>
          <w:p w14:paraId="0C752E5C" w14:textId="4E25F72C" w:rsidR="001A39BA" w:rsidRPr="006D0572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15534"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3137" w:type="pct"/>
          </w:tcPr>
          <w:p w14:paraId="06802B55" w14:textId="77777777" w:rsidR="001A39BA" w:rsidRPr="006D0572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39BA" w:rsidRPr="006D0572" w14:paraId="1DFA1B0B" w14:textId="77777777" w:rsidTr="005461E4">
        <w:tc>
          <w:tcPr>
            <w:tcW w:w="1863" w:type="pct"/>
          </w:tcPr>
          <w:p w14:paraId="75679662" w14:textId="77777777" w:rsidR="001A39BA" w:rsidRPr="006D0572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137" w:type="pct"/>
          </w:tcPr>
          <w:p w14:paraId="2201111C" w14:textId="77777777" w:rsidR="001A39BA" w:rsidRPr="006D0572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ต้นทุนการกู้ยืมบวกร้อยละ 0.5 ต่อปี</w:t>
            </w:r>
          </w:p>
        </w:tc>
      </w:tr>
      <w:tr w:rsidR="001A39BA" w:rsidRPr="006D0572" w14:paraId="62D65F8D" w14:textId="77777777" w:rsidTr="005461E4">
        <w:tc>
          <w:tcPr>
            <w:tcW w:w="1863" w:type="pct"/>
          </w:tcPr>
          <w:p w14:paraId="1EEC2D7F" w14:textId="77777777" w:rsidR="001A39BA" w:rsidRPr="006D0572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137" w:type="pct"/>
          </w:tcPr>
          <w:p w14:paraId="659A12F6" w14:textId="77777777" w:rsidR="001A39BA" w:rsidRPr="006D0572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อัตราดอกเบี้ยคงที่ร้อยละ 1.05 ต่อปี </w:t>
            </w:r>
          </w:p>
        </w:tc>
      </w:tr>
      <w:tr w:rsidR="00A15534" w:rsidRPr="006D0572" w14:paraId="6D4564EC" w14:textId="77777777" w:rsidTr="005461E4">
        <w:tc>
          <w:tcPr>
            <w:tcW w:w="1863" w:type="pct"/>
          </w:tcPr>
          <w:p w14:paraId="630DA375" w14:textId="6E751D82" w:rsidR="00A15534" w:rsidRPr="006D0572" w:rsidRDefault="00A15534" w:rsidP="00A1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137" w:type="pct"/>
          </w:tcPr>
          <w:p w14:paraId="1D44A39C" w14:textId="1DF9E556" w:rsidR="00A15534" w:rsidRPr="006D0572" w:rsidRDefault="00A15534" w:rsidP="00A15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A15534" w:rsidRPr="006D0572" w14:paraId="19B7CBC2" w14:textId="77777777" w:rsidTr="005461E4">
        <w:tc>
          <w:tcPr>
            <w:tcW w:w="1863" w:type="pct"/>
          </w:tcPr>
          <w:p w14:paraId="551C8B8C" w14:textId="77777777" w:rsidR="00A15534" w:rsidRPr="006D0572" w:rsidRDefault="00A15534" w:rsidP="00A1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137" w:type="pct"/>
          </w:tcPr>
          <w:p w14:paraId="43226635" w14:textId="77777777" w:rsidR="00A15534" w:rsidRPr="006D0572" w:rsidRDefault="00A15534" w:rsidP="00A15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6D05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14:paraId="7F2F77B4" w14:textId="77777777" w:rsidR="00A15534" w:rsidRDefault="00A1553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B109669" w14:textId="2188263B" w:rsidR="001A39BA" w:rsidRPr="006D0572" w:rsidRDefault="001A39B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D057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รายการที่สำคัญกับบุคคล</w:t>
      </w:r>
      <w:r w:rsidR="00F66812" w:rsidRPr="006D057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กิจการที่เกี่ยวข้องกันสำหรับ</w:t>
      </w:r>
      <w:r w:rsidR="00F66812" w:rsidRPr="006D0572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31 </w:t>
      </w:r>
      <w:r w:rsidR="00367CED" w:rsidRPr="006D057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 xml:space="preserve"> สรุปได้ดังนี้</w:t>
      </w:r>
    </w:p>
    <w:p w14:paraId="0667182F" w14:textId="77777777" w:rsidR="00605C5A" w:rsidRPr="006D0572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736FF0" w:rsidRPr="006D0572" w14:paraId="651D2823" w14:textId="77777777" w:rsidTr="00921B60">
        <w:trPr>
          <w:tblHeader/>
        </w:trPr>
        <w:tc>
          <w:tcPr>
            <w:tcW w:w="2199" w:type="pct"/>
          </w:tcPr>
          <w:p w14:paraId="3C1774FA" w14:textId="77777777" w:rsidR="00736FF0" w:rsidRPr="006D0572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6AEF739C" w14:textId="77777777" w:rsidR="00736FF0" w:rsidRPr="006D0572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F330AE0" w14:textId="77777777" w:rsidR="00736FF0" w:rsidRPr="006D0572" w:rsidRDefault="00736FF0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64352018" w14:textId="77777777" w:rsidR="00736FF0" w:rsidRPr="006D0572" w:rsidRDefault="00736FF0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202" w:rsidRPr="006D0572" w14:paraId="3600556B" w14:textId="77777777" w:rsidTr="00921B60">
        <w:trPr>
          <w:tblHeader/>
        </w:trPr>
        <w:tc>
          <w:tcPr>
            <w:tcW w:w="2199" w:type="pct"/>
          </w:tcPr>
          <w:p w14:paraId="2A99A460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D05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</w:tcPr>
          <w:p w14:paraId="6343D2A9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BF58ACA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DA48B7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2246C73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A6134B2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E2F5DFE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A359E22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15202" w:rsidRPr="006D0572" w14:paraId="2B70A50E" w14:textId="77777777" w:rsidTr="00921B60">
        <w:trPr>
          <w:tblHeader/>
        </w:trPr>
        <w:tc>
          <w:tcPr>
            <w:tcW w:w="2199" w:type="pct"/>
          </w:tcPr>
          <w:p w14:paraId="45D9C642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4E97AA64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202" w:rsidRPr="006D0572" w14:paraId="19D12BDA" w14:textId="77777777" w:rsidTr="00921B60">
        <w:tc>
          <w:tcPr>
            <w:tcW w:w="2199" w:type="pct"/>
          </w:tcPr>
          <w:p w14:paraId="1B78E50D" w14:textId="77777777" w:rsidR="00D15202" w:rsidRPr="006D0572" w:rsidRDefault="00D15202" w:rsidP="00D1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7F7EAD5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CF8AF51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B6A8A44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1475CB9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9BCEF29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02FDC74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728F87A" w14:textId="77777777" w:rsidR="00D15202" w:rsidRPr="006D0572" w:rsidRDefault="00D15202" w:rsidP="00D15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4217" w:rsidRPr="006D0572" w14:paraId="4ABBC6CC" w14:textId="77777777" w:rsidTr="00921B60">
        <w:tc>
          <w:tcPr>
            <w:tcW w:w="2199" w:type="pct"/>
          </w:tcPr>
          <w:p w14:paraId="088C0145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7E197AF2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8E8FAC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22A99C5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59DDB3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9B12A4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7" w:type="pct"/>
          </w:tcPr>
          <w:p w14:paraId="3126E5A9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455432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217" w:rsidRPr="006D0572" w14:paraId="08AF9188" w14:textId="77777777" w:rsidTr="00921B60">
        <w:tc>
          <w:tcPr>
            <w:tcW w:w="2199" w:type="pct"/>
          </w:tcPr>
          <w:p w14:paraId="20C668A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91" w:type="pct"/>
            <w:shd w:val="clear" w:color="auto" w:fill="auto"/>
          </w:tcPr>
          <w:p w14:paraId="76A8F799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B2FA63D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E093D29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37C4747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1C7528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6B5AF74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18C7A4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B4217" w:rsidRPr="006D0572" w14:paraId="59BFA96D" w14:textId="77777777" w:rsidTr="00921B60">
        <w:tc>
          <w:tcPr>
            <w:tcW w:w="2199" w:type="pct"/>
          </w:tcPr>
          <w:p w14:paraId="526ED5AA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0107AAA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29D475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C84A8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E0AB20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11A6B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147" w:type="pct"/>
          </w:tcPr>
          <w:p w14:paraId="1535AE3F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6A72B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1,986</w:t>
            </w:r>
          </w:p>
        </w:tc>
      </w:tr>
      <w:tr w:rsidR="001B4217" w:rsidRPr="006D0572" w14:paraId="0170A0FB" w14:textId="77777777" w:rsidTr="00921B60">
        <w:tc>
          <w:tcPr>
            <w:tcW w:w="2199" w:type="pct"/>
          </w:tcPr>
          <w:p w14:paraId="28D3975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58627951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D4EA8C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36D9B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4A5D86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2D20B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2F70CD35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7D4299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1B4217" w:rsidRPr="006D0572" w14:paraId="30E38499" w14:textId="77777777" w:rsidTr="00921B60">
        <w:tc>
          <w:tcPr>
            <w:tcW w:w="2199" w:type="pct"/>
          </w:tcPr>
          <w:p w14:paraId="58DC75E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1CA40C04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6DC660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A60314E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5074C5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9C9816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835AC2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3DAB5B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165,509</w:t>
            </w:r>
          </w:p>
        </w:tc>
      </w:tr>
      <w:tr w:rsidR="001B4217" w:rsidRPr="006D0572" w14:paraId="772E9C20" w14:textId="77777777" w:rsidTr="00921B60">
        <w:tc>
          <w:tcPr>
            <w:tcW w:w="2199" w:type="pct"/>
          </w:tcPr>
          <w:p w14:paraId="2362A07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รายได้ค่าบริหารจัดการและอื่นๆ</w:t>
            </w:r>
          </w:p>
        </w:tc>
        <w:tc>
          <w:tcPr>
            <w:tcW w:w="591" w:type="pct"/>
          </w:tcPr>
          <w:p w14:paraId="19B21E7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478808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3A7BB8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A8E908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0B1A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49,853</w:t>
            </w:r>
          </w:p>
        </w:tc>
        <w:tc>
          <w:tcPr>
            <w:tcW w:w="147" w:type="pct"/>
          </w:tcPr>
          <w:p w14:paraId="32ACDE30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D4B4F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57,352</w:t>
            </w:r>
          </w:p>
        </w:tc>
      </w:tr>
      <w:tr w:rsidR="001B4217" w:rsidRPr="006D0572" w14:paraId="4F0E4EEB" w14:textId="77777777" w:rsidTr="00921B60">
        <w:tc>
          <w:tcPr>
            <w:tcW w:w="2199" w:type="pct"/>
          </w:tcPr>
          <w:p w14:paraId="52286D43" w14:textId="77777777" w:rsidR="001B4217" w:rsidRPr="006D0572" w:rsidRDefault="00555353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73F48412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7B937D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D5DA15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1C2FE6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663CFB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113E4C64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055EB0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1B4217" w:rsidRPr="006D0572" w14:paraId="5DA6A427" w14:textId="77777777" w:rsidTr="00921B60">
        <w:tc>
          <w:tcPr>
            <w:tcW w:w="2199" w:type="pct"/>
          </w:tcPr>
          <w:p w14:paraId="72F6640F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16999B8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B3B14DC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9C473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64D63C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7B79B0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F83021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5B17A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217" w:rsidRPr="006D0572" w14:paraId="76A9CA2A" w14:textId="77777777" w:rsidTr="00921B60">
        <w:tc>
          <w:tcPr>
            <w:tcW w:w="2199" w:type="pct"/>
          </w:tcPr>
          <w:p w14:paraId="5CF44C99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232B8105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0164D2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85BB7B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764CCE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6D3CB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E6BE6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3E64B1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217" w:rsidRPr="006D0572" w14:paraId="6CE97E19" w14:textId="77777777" w:rsidTr="00921B60">
        <w:tc>
          <w:tcPr>
            <w:tcW w:w="2199" w:type="pct"/>
          </w:tcPr>
          <w:p w14:paraId="6ABDB4BA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0ACB2CFF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8" w:type="pct"/>
          </w:tcPr>
          <w:p w14:paraId="2F89FBEB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923292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B00D4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4B8D2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73A7BF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F757A1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217" w:rsidRPr="006D0572" w14:paraId="44E95AAF" w14:textId="77777777" w:rsidTr="00921B60">
        <w:tc>
          <w:tcPr>
            <w:tcW w:w="2199" w:type="pct"/>
          </w:tcPr>
          <w:p w14:paraId="5497714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91" w:type="pct"/>
          </w:tcPr>
          <w:p w14:paraId="50E195B8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7939A761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33D737E3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87DED9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7D0D71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795D07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F29921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538B6719" w14:textId="77777777" w:rsidTr="00921B60">
        <w:tc>
          <w:tcPr>
            <w:tcW w:w="2199" w:type="pct"/>
          </w:tcPr>
          <w:p w14:paraId="4748C14B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91" w:type="pct"/>
          </w:tcPr>
          <w:p w14:paraId="4D2C2C4B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32AC0F1D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CCAB86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DCDAF0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C83048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F1272D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78CE34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1311BCAB" w14:textId="77777777" w:rsidTr="00921B60">
        <w:tc>
          <w:tcPr>
            <w:tcW w:w="2199" w:type="pct"/>
          </w:tcPr>
          <w:p w14:paraId="25FF0B7E" w14:textId="77777777" w:rsidR="002D0D96" w:rsidRPr="00FE5627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44689958" w14:textId="77777777" w:rsidR="002D0D96" w:rsidRPr="00FE5627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1</w:t>
            </w:r>
            <w:r w:rsidR="009535F0" w:rsidRPr="00FE562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14:paraId="7BCFA420" w14:textId="77777777" w:rsidR="002D0D96" w:rsidRPr="00FE5627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7D853B0" w14:textId="77777777" w:rsidR="002D0D96" w:rsidRPr="00FE5627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F6EB6" w14:textId="77777777" w:rsidR="002D0D96" w:rsidRPr="00FE5627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172BE8" w14:textId="77777777" w:rsidR="002D0D96" w:rsidRPr="00FE5627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FC63C9" w14:textId="77777777" w:rsidR="002D0D96" w:rsidRPr="00FE5627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8CDD48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3A1891CA" w14:textId="77777777" w:rsidTr="00921B60">
        <w:tc>
          <w:tcPr>
            <w:tcW w:w="2199" w:type="pct"/>
          </w:tcPr>
          <w:p w14:paraId="2A7FB7BA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0B8189D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9501CC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72C2E2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AB19EE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0E75B5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C68E13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454944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D96" w:rsidRPr="006D0572" w14:paraId="1B51E9D0" w14:textId="77777777" w:rsidTr="00921B60">
        <w:tc>
          <w:tcPr>
            <w:tcW w:w="2199" w:type="pct"/>
          </w:tcPr>
          <w:p w14:paraId="5B9DD549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</w:tcPr>
          <w:p w14:paraId="510C48BB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F0765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5DBA93F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F8C3E3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7F8175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961C81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040C7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D96" w:rsidRPr="006D0572" w14:paraId="22AB0E8B" w14:textId="77777777" w:rsidTr="00921B60">
        <w:tc>
          <w:tcPr>
            <w:tcW w:w="2199" w:type="pct"/>
          </w:tcPr>
          <w:p w14:paraId="30838A09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41533AF5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09B1FB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FDB004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  <w:tc>
          <w:tcPr>
            <w:tcW w:w="147" w:type="pct"/>
          </w:tcPr>
          <w:p w14:paraId="2E566E62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D572C7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BA11994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5F2212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08D66EA9" w14:textId="77777777" w:rsidTr="001B4217">
        <w:tc>
          <w:tcPr>
            <w:tcW w:w="2199" w:type="pct"/>
          </w:tcPr>
          <w:p w14:paraId="1759A3AB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591" w:type="pct"/>
          </w:tcPr>
          <w:p w14:paraId="64E8A14C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80DA11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93AA8E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4A6D6607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EFED69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73D14D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314FFE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0D2476FA" w14:textId="77777777" w:rsidTr="00921B60">
        <w:tc>
          <w:tcPr>
            <w:tcW w:w="2199" w:type="pct"/>
          </w:tcPr>
          <w:p w14:paraId="25600364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</w:tcPr>
          <w:p w14:paraId="6F6EDD6E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48" w:type="pct"/>
          </w:tcPr>
          <w:p w14:paraId="0B31B774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57A59A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147" w:type="pct"/>
          </w:tcPr>
          <w:p w14:paraId="7678AADB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3F9051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903789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AF60E1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44CD9610" w14:textId="77777777" w:rsidTr="00921B60">
        <w:tc>
          <w:tcPr>
            <w:tcW w:w="2199" w:type="pct"/>
          </w:tcPr>
          <w:p w14:paraId="4AF5032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3485C635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11A218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3E842718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6EDC9C48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646AD2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62CD16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6293D1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D96" w:rsidRPr="006D0572" w14:paraId="59FF5D1A" w14:textId="77777777" w:rsidTr="00921B60">
        <w:tc>
          <w:tcPr>
            <w:tcW w:w="2199" w:type="pct"/>
          </w:tcPr>
          <w:p w14:paraId="1E02B53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8EDAFF4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4025B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05B00F3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404457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8AAFA7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813877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5FF9D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D96" w:rsidRPr="006D0572" w14:paraId="66E04C51" w14:textId="77777777" w:rsidTr="00921B60">
        <w:tc>
          <w:tcPr>
            <w:tcW w:w="2199" w:type="pct"/>
          </w:tcPr>
          <w:p w14:paraId="34A3A5A9" w14:textId="00A89803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14:paraId="051702F7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D9648B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F305C8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31A8F8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2BE75F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57E09B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5083E1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D96" w:rsidRPr="006D0572" w14:paraId="739203B6" w14:textId="77777777" w:rsidTr="00921B60">
        <w:tc>
          <w:tcPr>
            <w:tcW w:w="2199" w:type="pct"/>
          </w:tcPr>
          <w:p w14:paraId="45DCA9C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3D68FAEC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6F1735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DA4689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0E064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3D486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0E61DE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CD5711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D96" w:rsidRPr="006D0572" w14:paraId="0E7DB87C" w14:textId="77777777" w:rsidTr="00921B60">
        <w:tc>
          <w:tcPr>
            <w:tcW w:w="2199" w:type="pct"/>
          </w:tcPr>
          <w:p w14:paraId="43A54378" w14:textId="77777777" w:rsidR="002D0D96" w:rsidRPr="006D0572" w:rsidRDefault="002D0D96" w:rsidP="002D0D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  ผลประโยชน์ระยะสั้นของพนักงาน</w:t>
            </w:r>
          </w:p>
        </w:tc>
        <w:tc>
          <w:tcPr>
            <w:tcW w:w="591" w:type="pct"/>
          </w:tcPr>
          <w:p w14:paraId="361A313B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4,385</w:t>
            </w:r>
          </w:p>
        </w:tc>
        <w:tc>
          <w:tcPr>
            <w:tcW w:w="148" w:type="pct"/>
          </w:tcPr>
          <w:p w14:paraId="25DF67B9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9ADC08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147" w:type="pct"/>
          </w:tcPr>
          <w:p w14:paraId="7DF7DEBE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2915F0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4,385</w:t>
            </w:r>
          </w:p>
        </w:tc>
        <w:tc>
          <w:tcPr>
            <w:tcW w:w="147" w:type="pct"/>
          </w:tcPr>
          <w:p w14:paraId="283B55DB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978D8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</w:tr>
      <w:tr w:rsidR="002D0D96" w:rsidRPr="006D0572" w14:paraId="2FD8F425" w14:textId="77777777" w:rsidTr="00636A90">
        <w:tc>
          <w:tcPr>
            <w:tcW w:w="2199" w:type="pct"/>
          </w:tcPr>
          <w:p w14:paraId="081B2180" w14:textId="77777777" w:rsidR="002D0D96" w:rsidRPr="006D0572" w:rsidRDefault="002D0D96" w:rsidP="002D0D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3E0E4AC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8" w:type="pct"/>
          </w:tcPr>
          <w:p w14:paraId="35B164AA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16FA0DA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7" w:type="pct"/>
          </w:tcPr>
          <w:p w14:paraId="627AB5E4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8A0DED9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7" w:type="pct"/>
          </w:tcPr>
          <w:p w14:paraId="6E91D756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BFEFA65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2D0D96" w:rsidRPr="006D0572" w14:paraId="053A0C72" w14:textId="77777777" w:rsidTr="00636A90">
        <w:tc>
          <w:tcPr>
            <w:tcW w:w="2199" w:type="pct"/>
          </w:tcPr>
          <w:p w14:paraId="311B083C" w14:textId="77777777" w:rsidR="002D0D96" w:rsidRPr="006D0572" w:rsidRDefault="002D0D96" w:rsidP="002D0D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517A2A3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4,684</w:t>
            </w:r>
          </w:p>
        </w:tc>
        <w:tc>
          <w:tcPr>
            <w:tcW w:w="148" w:type="pct"/>
          </w:tcPr>
          <w:p w14:paraId="26C733F0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20473E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8,996</w:t>
            </w:r>
          </w:p>
        </w:tc>
        <w:tc>
          <w:tcPr>
            <w:tcW w:w="147" w:type="pct"/>
          </w:tcPr>
          <w:p w14:paraId="4859F32F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DD32DDD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4,684</w:t>
            </w:r>
          </w:p>
        </w:tc>
        <w:tc>
          <w:tcPr>
            <w:tcW w:w="147" w:type="pct"/>
          </w:tcPr>
          <w:p w14:paraId="69933E51" w14:textId="77777777" w:rsidR="002D0D96" w:rsidRPr="006D0572" w:rsidRDefault="002D0D96" w:rsidP="002D0D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CA8AC2" w14:textId="77777777" w:rsidR="002D0D96" w:rsidRPr="006D0572" w:rsidRDefault="002D0D96" w:rsidP="002D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8,996</w:t>
            </w:r>
          </w:p>
        </w:tc>
      </w:tr>
    </w:tbl>
    <w:p w14:paraId="1EFC2E55" w14:textId="77777777" w:rsidR="00275020" w:rsidRPr="006D0572" w:rsidRDefault="00275020" w:rsidP="004B5FCA">
      <w:pPr>
        <w:pStyle w:val="FSContent"/>
        <w:ind w:left="540"/>
      </w:pPr>
    </w:p>
    <w:p w14:paraId="4B8A4034" w14:textId="77777777" w:rsidR="00275020" w:rsidRPr="006D0572" w:rsidRDefault="00275020" w:rsidP="00275020">
      <w:pPr>
        <w:pStyle w:val="FSContent"/>
        <w:ind w:left="540"/>
        <w:rPr>
          <w:cs/>
        </w:rPr>
      </w:pPr>
      <w:r w:rsidRPr="006D0572">
        <w:rPr>
          <w:rFonts w:hint="cs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407211" w:rsidRPr="006D0572">
        <w:t>31</w:t>
      </w:r>
      <w:r w:rsidRPr="006D0572">
        <w:rPr>
          <w:rFonts w:hint="cs"/>
          <w:cs/>
        </w:rPr>
        <w:t xml:space="preserve"> </w:t>
      </w:r>
      <w:r w:rsidR="00945138" w:rsidRPr="006D0572">
        <w:rPr>
          <w:rFonts w:hint="cs"/>
          <w:cs/>
        </w:rPr>
        <w:t xml:space="preserve">มีนาคม </w:t>
      </w:r>
      <w:r w:rsidR="00945138" w:rsidRPr="006D0572">
        <w:t xml:space="preserve">2563 </w:t>
      </w:r>
      <w:r w:rsidR="00945138" w:rsidRPr="006D0572">
        <w:rPr>
          <w:rFonts w:hint="cs"/>
          <w:cs/>
        </w:rPr>
        <w:t xml:space="preserve">และ </w:t>
      </w:r>
      <w:r w:rsidR="00945138" w:rsidRPr="006D0572">
        <w:t xml:space="preserve">31 </w:t>
      </w:r>
      <w:r w:rsidRPr="006D0572">
        <w:rPr>
          <w:rFonts w:hint="cs"/>
          <w:cs/>
        </w:rPr>
        <w:t xml:space="preserve">ธันวาคม </w:t>
      </w:r>
      <w:r w:rsidR="00945138" w:rsidRPr="006D0572">
        <w:t xml:space="preserve">2562 </w:t>
      </w:r>
      <w:r w:rsidRPr="006D0572">
        <w:rPr>
          <w:rFonts w:hint="cs"/>
          <w:cs/>
        </w:rPr>
        <w:t>มีดังนี้</w:t>
      </w:r>
    </w:p>
    <w:p w14:paraId="11CDF61E" w14:textId="77777777" w:rsidR="00275020" w:rsidRPr="006D0572" w:rsidRDefault="00275020" w:rsidP="00275020">
      <w:pPr>
        <w:pStyle w:val="FSContent"/>
        <w:ind w:left="540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6"/>
        <w:gridCol w:w="1115"/>
      </w:tblGrid>
      <w:tr w:rsidR="00654590" w:rsidRPr="006D0572" w14:paraId="1BB8AC6C" w14:textId="77777777" w:rsidTr="00A30FDA">
        <w:trPr>
          <w:tblHeader/>
        </w:trPr>
        <w:tc>
          <w:tcPr>
            <w:tcW w:w="2199" w:type="pct"/>
          </w:tcPr>
          <w:p w14:paraId="25678D9B" w14:textId="77777777" w:rsidR="00654590" w:rsidRPr="006D0572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10B02956" w14:textId="77777777" w:rsidR="00654590" w:rsidRPr="006D0572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12E7A4B" w14:textId="77777777" w:rsidR="00654590" w:rsidRPr="006D0572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F1675F8" w14:textId="77777777" w:rsidR="00654590" w:rsidRPr="006D0572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49C" w:rsidRPr="006D0572" w14:paraId="68DDDF83" w14:textId="77777777" w:rsidTr="00E52796">
        <w:trPr>
          <w:tblHeader/>
        </w:trPr>
        <w:tc>
          <w:tcPr>
            <w:tcW w:w="2199" w:type="pct"/>
          </w:tcPr>
          <w:p w14:paraId="16BB727E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0241BA6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4457AE8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888FAB0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A05F4B3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1894AC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B0750C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B37008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549C" w:rsidRPr="006D0572" w14:paraId="53A96853" w14:textId="77777777" w:rsidTr="00E52796">
        <w:trPr>
          <w:tblHeader/>
        </w:trPr>
        <w:tc>
          <w:tcPr>
            <w:tcW w:w="2199" w:type="pct"/>
          </w:tcPr>
          <w:p w14:paraId="22D48121" w14:textId="77777777" w:rsidR="00C7549C" w:rsidRPr="006D0572" w:rsidRDefault="007B52E1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1" w:type="pct"/>
          </w:tcPr>
          <w:p w14:paraId="4D6A8EFA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0BFBEB4F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7EEB0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0C11C9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4133179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F5DC68C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B96CFAA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7549C" w:rsidRPr="006D0572" w14:paraId="5150D2AC" w14:textId="77777777" w:rsidTr="00A30FDA">
        <w:trPr>
          <w:tblHeader/>
        </w:trPr>
        <w:tc>
          <w:tcPr>
            <w:tcW w:w="2199" w:type="pct"/>
          </w:tcPr>
          <w:p w14:paraId="25142181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1056142E" w14:textId="77777777" w:rsidR="00C7549C" w:rsidRPr="006D0572" w:rsidRDefault="00C7549C" w:rsidP="00C7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4217" w:rsidRPr="00FE5627" w14:paraId="41E8BB85" w14:textId="77777777" w:rsidTr="00E52796">
        <w:tc>
          <w:tcPr>
            <w:tcW w:w="2199" w:type="pct"/>
          </w:tcPr>
          <w:p w14:paraId="24AEDF89" w14:textId="77777777" w:rsidR="001B4217" w:rsidRPr="00FE5627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3C25672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7B3ECA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60248A05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CFDC52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43551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11,452</w:t>
            </w:r>
          </w:p>
        </w:tc>
        <w:tc>
          <w:tcPr>
            <w:tcW w:w="129" w:type="pct"/>
          </w:tcPr>
          <w:p w14:paraId="04BE4443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124D7E08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28,</w:t>
            </w:r>
            <w:r w:rsidR="009535F0" w:rsidRPr="00FE5627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1B4217" w:rsidRPr="00FE5627" w14:paraId="40835252" w14:textId="77777777" w:rsidTr="00E52796">
        <w:tc>
          <w:tcPr>
            <w:tcW w:w="2199" w:type="pct"/>
          </w:tcPr>
          <w:p w14:paraId="186EA327" w14:textId="77777777" w:rsidR="001B4217" w:rsidRPr="00FE5627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1" w:type="pct"/>
          </w:tcPr>
          <w:p w14:paraId="6775CDBB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29" w:type="pct"/>
          </w:tcPr>
          <w:p w14:paraId="2D627279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CE693E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A84ED4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E51D04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9701FD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112A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217" w:rsidRPr="00FE5627" w14:paraId="05C8EB38" w14:textId="77777777" w:rsidTr="007A3300">
        <w:tc>
          <w:tcPr>
            <w:tcW w:w="2199" w:type="pct"/>
          </w:tcPr>
          <w:p w14:paraId="08F9FA5F" w14:textId="77777777" w:rsidR="001B4217" w:rsidRPr="00FE5627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906B52C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29" w:type="pct"/>
          </w:tcPr>
          <w:p w14:paraId="11614EB3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14EA4A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6CFABE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DC070B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11,452</w:t>
            </w:r>
          </w:p>
        </w:tc>
        <w:tc>
          <w:tcPr>
            <w:tcW w:w="129" w:type="pct"/>
          </w:tcPr>
          <w:p w14:paraId="1D06F76E" w14:textId="77777777" w:rsidR="001B4217" w:rsidRPr="00FE5627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F4F06E9" w14:textId="77777777" w:rsidR="001B4217" w:rsidRPr="00FE5627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9535F0" w:rsidRPr="00FE5627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</w:tr>
      <w:tr w:rsidR="007A3300" w:rsidRPr="00FE5627" w14:paraId="1F41E143" w14:textId="77777777" w:rsidTr="00605B65">
        <w:tc>
          <w:tcPr>
            <w:tcW w:w="2199" w:type="pct"/>
          </w:tcPr>
          <w:p w14:paraId="07F47D44" w14:textId="77777777" w:rsidR="007A3300" w:rsidRPr="00FE5627" w:rsidRDefault="007A3300" w:rsidP="007A33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9765CD7" w14:textId="77777777" w:rsidR="007A3300" w:rsidRPr="00FE5627" w:rsidRDefault="007A3300" w:rsidP="007A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D4745A" w14:textId="77777777" w:rsidR="007A3300" w:rsidRPr="00FE5627" w:rsidRDefault="007A3300" w:rsidP="007A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D808F23" w14:textId="77777777" w:rsidR="007A3300" w:rsidRPr="00FE5627" w:rsidRDefault="007A3300" w:rsidP="007A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80027E1" w14:textId="77777777" w:rsidR="007A3300" w:rsidRPr="00FE5627" w:rsidRDefault="007A3300" w:rsidP="007A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2906A760" w14:textId="77777777" w:rsidR="007A3300" w:rsidRPr="00FE5627" w:rsidRDefault="007A3300" w:rsidP="007A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F4FD008" w14:textId="77777777" w:rsidR="007A3300" w:rsidRPr="00FE5627" w:rsidRDefault="007A3300" w:rsidP="007A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33ECD205" w14:textId="77777777" w:rsidR="007A3300" w:rsidRPr="00FE5627" w:rsidRDefault="007A3300" w:rsidP="007A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4590" w:rsidRPr="00FE5627" w14:paraId="07F2BA89" w14:textId="77777777" w:rsidTr="001B4217">
        <w:tc>
          <w:tcPr>
            <w:tcW w:w="2199" w:type="pct"/>
          </w:tcPr>
          <w:p w14:paraId="3D6B79D8" w14:textId="77777777" w:rsidR="00654590" w:rsidRPr="00FE5627" w:rsidRDefault="00654590" w:rsidP="00654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5F2E1747" w14:textId="77777777" w:rsidR="00654590" w:rsidRPr="00FE5627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63FE766" w14:textId="77777777" w:rsidR="00654590" w:rsidRPr="00FE5627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5C9CD70B" w14:textId="77777777" w:rsidR="00654590" w:rsidRPr="00FE5627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B65" w:rsidRPr="00FE5627" w14:paraId="07D4D8B4" w14:textId="77777777" w:rsidTr="00605B65">
        <w:tc>
          <w:tcPr>
            <w:tcW w:w="2199" w:type="pct"/>
          </w:tcPr>
          <w:p w14:paraId="05EABEB7" w14:textId="77777777" w:rsidR="00605B65" w:rsidRPr="00FE5627" w:rsidRDefault="00605B65" w:rsidP="00605B6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</w:tcPr>
          <w:p w14:paraId="19A314A7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205BF78D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34AE7F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717028D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8C9887B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685BC70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39AE1CA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5B65" w:rsidRPr="00FE5627" w14:paraId="23F47A5E" w14:textId="77777777" w:rsidTr="00605B65">
        <w:tc>
          <w:tcPr>
            <w:tcW w:w="2199" w:type="pct"/>
          </w:tcPr>
          <w:p w14:paraId="0B8A2E76" w14:textId="77777777" w:rsidR="00605B65" w:rsidRPr="00FE5627" w:rsidRDefault="00605B65" w:rsidP="00605B6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562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1" w:type="pct"/>
          </w:tcPr>
          <w:p w14:paraId="4F2519C4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E56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D5A572F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F7DE3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E56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C1D692C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5892A1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E56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3FDF592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C295AA" w14:textId="77777777" w:rsidR="00605B65" w:rsidRPr="00FE5627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E562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05B65" w:rsidRPr="00FE5627" w14:paraId="491A2A5A" w14:textId="77777777" w:rsidTr="00605B65">
        <w:tc>
          <w:tcPr>
            <w:tcW w:w="2199" w:type="pct"/>
          </w:tcPr>
          <w:p w14:paraId="7507394B" w14:textId="77777777" w:rsidR="00605B65" w:rsidRPr="00FE5627" w:rsidRDefault="00605B65" w:rsidP="00605B6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01" w:type="pct"/>
            <w:gridSpan w:val="7"/>
          </w:tcPr>
          <w:p w14:paraId="312DE796" w14:textId="77777777" w:rsidR="00605B65" w:rsidRPr="00FE5627" w:rsidRDefault="00605B65" w:rsidP="0060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CA1" w:rsidRPr="00FE5627" w14:paraId="62891410" w14:textId="77777777" w:rsidTr="00E52796">
        <w:tc>
          <w:tcPr>
            <w:tcW w:w="2199" w:type="pct"/>
          </w:tcPr>
          <w:p w14:paraId="0BD795C4" w14:textId="77777777" w:rsidR="00B37CA1" w:rsidRPr="00FE5627" w:rsidRDefault="00B37CA1" w:rsidP="00B37C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8993639" w14:textId="77777777" w:rsidR="00B37CA1" w:rsidRPr="00FE5627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C2277C" w14:textId="77777777" w:rsidR="00B37CA1" w:rsidRPr="00FE5627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1A6C6" w14:textId="77777777" w:rsidR="00B37CA1" w:rsidRPr="00FE5627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17D4E5" w14:textId="77777777" w:rsidR="00B37CA1" w:rsidRPr="00FE5627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4F1C4D" w14:textId="77777777" w:rsidR="00B37CA1" w:rsidRPr="00FE5627" w:rsidRDefault="009535F0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1</w:t>
            </w:r>
            <w:r w:rsidR="00B37CA1" w:rsidRPr="00FE5627">
              <w:rPr>
                <w:rFonts w:ascii="Angsana New" w:hAnsi="Angsana New"/>
                <w:sz w:val="30"/>
                <w:szCs w:val="30"/>
              </w:rPr>
              <w:t>,</w:t>
            </w:r>
            <w:r w:rsidRPr="00FE562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29" w:type="pct"/>
          </w:tcPr>
          <w:p w14:paraId="20FD77E9" w14:textId="77777777" w:rsidR="00B37CA1" w:rsidRPr="00FE5627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EDF97D" w14:textId="77777777" w:rsidR="00B37CA1" w:rsidRPr="00FE5627" w:rsidRDefault="009535F0" w:rsidP="0095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5627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B37CA1" w:rsidRPr="006D0572" w14:paraId="46F839FA" w14:textId="77777777" w:rsidTr="00E52796">
        <w:tc>
          <w:tcPr>
            <w:tcW w:w="2199" w:type="pct"/>
          </w:tcPr>
          <w:p w14:paraId="3FD399FB" w14:textId="77777777" w:rsidR="00B37CA1" w:rsidRPr="00FE5627" w:rsidRDefault="00B37CA1" w:rsidP="00B37C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562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3C708CD" w14:textId="77777777" w:rsidR="00B37CA1" w:rsidRPr="00FE5627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A97969" w14:textId="77777777" w:rsidR="00B37CA1" w:rsidRPr="00FE5627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1A3A24A" w14:textId="77777777" w:rsidR="00B37CA1" w:rsidRPr="00FE5627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95AF25" w14:textId="77777777" w:rsidR="00B37CA1" w:rsidRPr="00FE5627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6D1C78" w14:textId="77777777" w:rsidR="00B37CA1" w:rsidRPr="00FE5627" w:rsidRDefault="009535F0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7CA1" w:rsidRPr="00FE56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29" w:type="pct"/>
          </w:tcPr>
          <w:p w14:paraId="5EEA20E7" w14:textId="77777777" w:rsidR="00B37CA1" w:rsidRPr="00FE5627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6FD1AC1" w14:textId="77777777" w:rsidR="00B37CA1" w:rsidRPr="00FE5627" w:rsidRDefault="009535F0" w:rsidP="0095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627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  <w:tr w:rsidR="00B37CA1" w:rsidRPr="006D0572" w14:paraId="6E7A64DA" w14:textId="77777777" w:rsidTr="008900C6">
        <w:tc>
          <w:tcPr>
            <w:tcW w:w="2199" w:type="pct"/>
          </w:tcPr>
          <w:p w14:paraId="3BD4F9D2" w14:textId="77777777" w:rsidR="00B37CA1" w:rsidRPr="006D0572" w:rsidRDefault="00B37CA1" w:rsidP="00B37C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80CA7F" w14:textId="77777777" w:rsidR="00B37CA1" w:rsidRPr="006D0572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E568D8" w14:textId="77777777" w:rsidR="00B37CA1" w:rsidRPr="006D0572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AF3DFEF" w14:textId="77777777" w:rsidR="00B37CA1" w:rsidRPr="006D0572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E2E03D" w14:textId="77777777" w:rsidR="00B37CA1" w:rsidRPr="006D0572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2C16D49" w14:textId="77777777" w:rsidR="00B37CA1" w:rsidRPr="006D0572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8A5D5D" w14:textId="77777777" w:rsidR="00B37CA1" w:rsidRPr="006D0572" w:rsidRDefault="00B37CA1" w:rsidP="00B37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42C9C70" w14:textId="77777777" w:rsidR="00B37CA1" w:rsidRPr="006D0572" w:rsidRDefault="00B37CA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97"/>
        <w:gridCol w:w="249"/>
        <w:gridCol w:w="1074"/>
        <w:gridCol w:w="270"/>
        <w:gridCol w:w="1170"/>
        <w:gridCol w:w="270"/>
        <w:gridCol w:w="1080"/>
        <w:gridCol w:w="265"/>
        <w:gridCol w:w="1072"/>
        <w:gridCol w:w="236"/>
        <w:gridCol w:w="1100"/>
      </w:tblGrid>
      <w:tr w:rsidR="005121C5" w:rsidRPr="006D0572" w14:paraId="6DFAD5AC" w14:textId="77777777" w:rsidTr="00AE1D55">
        <w:tc>
          <w:tcPr>
            <w:tcW w:w="1170" w:type="dxa"/>
            <w:vAlign w:val="bottom"/>
          </w:tcPr>
          <w:p w14:paraId="687BFC40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89033B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5E4DE26C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6CF429F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</w:t>
            </w:r>
            <w:r w:rsidR="002E3F20"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รเงินเฉพาะกิจการ</w:t>
            </w:r>
          </w:p>
        </w:tc>
      </w:tr>
      <w:tr w:rsidR="00476899" w:rsidRPr="006D0572" w14:paraId="5E89649E" w14:textId="77777777" w:rsidTr="00AE1D55">
        <w:tc>
          <w:tcPr>
            <w:tcW w:w="1170" w:type="dxa"/>
            <w:vAlign w:val="bottom"/>
          </w:tcPr>
          <w:p w14:paraId="4AE42BE2" w14:textId="10DF738E" w:rsidR="005121C5" w:rsidRPr="006D0572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1197" w:type="dxa"/>
            <w:vAlign w:val="bottom"/>
          </w:tcPr>
          <w:p w14:paraId="2E745572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FFEAFCF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49" w:type="dxa"/>
            <w:vAlign w:val="bottom"/>
          </w:tcPr>
          <w:p w14:paraId="28AB7749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50BF240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6596D12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6FBA33FD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6952B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4962BC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01AB5E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C150BC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324312C4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5233B435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95284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936E92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1A9B9AAB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</w:tr>
      <w:tr w:rsidR="00476899" w:rsidRPr="006D0572" w14:paraId="2EFD26AD" w14:textId="77777777" w:rsidTr="00AE1D55">
        <w:tc>
          <w:tcPr>
            <w:tcW w:w="1170" w:type="dxa"/>
            <w:vAlign w:val="bottom"/>
          </w:tcPr>
          <w:p w14:paraId="57E5DAB6" w14:textId="0C3622F2" w:rsidR="005121C5" w:rsidRPr="006D0572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AD208B"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97" w:type="dxa"/>
            <w:vAlign w:val="bottom"/>
          </w:tcPr>
          <w:p w14:paraId="280465BD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49" w:type="dxa"/>
            <w:vAlign w:val="bottom"/>
          </w:tcPr>
          <w:p w14:paraId="4BBFD389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922FA60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DEBF2E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D2E423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886C033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8821D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05863F19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0A2F5257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476862E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20683D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5121C5" w:rsidRPr="006D0572" w14:paraId="3E1CA20D" w14:textId="77777777" w:rsidTr="00AE1D55">
        <w:tc>
          <w:tcPr>
            <w:tcW w:w="1170" w:type="dxa"/>
          </w:tcPr>
          <w:p w14:paraId="40C18494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B07F16A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5AC54C9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5E174771" w14:textId="77777777" w:rsidR="005121C5" w:rsidRPr="006D0572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AD795B"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515EB8" w:rsidRPr="006D0572" w14:paraId="46EA21FA" w14:textId="77777777" w:rsidTr="007407C2">
        <w:tc>
          <w:tcPr>
            <w:tcW w:w="1170" w:type="dxa"/>
          </w:tcPr>
          <w:p w14:paraId="6B81AB0E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97" w:type="dxa"/>
          </w:tcPr>
          <w:p w14:paraId="688C2C39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49" w:type="dxa"/>
          </w:tcPr>
          <w:p w14:paraId="64897586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086E8853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70" w:type="dxa"/>
          </w:tcPr>
          <w:p w14:paraId="1370882F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5371C" w14:textId="77777777" w:rsidR="00515EB8" w:rsidRPr="006D0572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271,16</w:t>
            </w:r>
            <w:r w:rsidR="006D0572" w:rsidRPr="006D057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C00451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E72546B" w14:textId="77777777" w:rsidR="00515EB8" w:rsidRPr="006D0572" w:rsidRDefault="00433187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49</w:t>
            </w:r>
            <w:r w:rsidR="00052656" w:rsidRPr="006D0572">
              <w:rPr>
                <w:rFonts w:ascii="Angsana New" w:hAnsi="Angsana New"/>
                <w:sz w:val="30"/>
                <w:szCs w:val="30"/>
              </w:rPr>
              <w:t>8,34</w:t>
            </w:r>
            <w:r w:rsidR="006D0572" w:rsidRPr="006D05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731D612A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14:paraId="49256F5C" w14:textId="77777777" w:rsidR="00515EB8" w:rsidRPr="006D0572" w:rsidRDefault="00433187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(50</w:t>
            </w:r>
            <w:r w:rsidR="00052656" w:rsidRPr="006D0572">
              <w:rPr>
                <w:rFonts w:ascii="Angsana New" w:hAnsi="Angsana New"/>
                <w:sz w:val="30"/>
                <w:szCs w:val="30"/>
              </w:rPr>
              <w:t>6</w:t>
            </w:r>
            <w:r w:rsidR="001B14B7" w:rsidRPr="006D0572">
              <w:rPr>
                <w:rFonts w:ascii="Angsana New" w:hAnsi="Angsana New"/>
                <w:sz w:val="30"/>
                <w:szCs w:val="30"/>
              </w:rPr>
              <w:t>,</w:t>
            </w:r>
            <w:r w:rsidR="00052656" w:rsidRPr="006D0572">
              <w:rPr>
                <w:rFonts w:ascii="Angsana New" w:hAnsi="Angsana New"/>
                <w:sz w:val="30"/>
                <w:szCs w:val="30"/>
              </w:rPr>
              <w:t>953</w:t>
            </w:r>
            <w:r w:rsidRPr="006D05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C2DF3DD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9F13E26" w14:textId="77777777" w:rsidR="00515EB8" w:rsidRPr="006D0572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262,557</w:t>
            </w:r>
          </w:p>
        </w:tc>
      </w:tr>
      <w:tr w:rsidR="00515EB8" w:rsidRPr="006D0572" w14:paraId="0DD3B654" w14:textId="77777777" w:rsidTr="007407C2">
        <w:tc>
          <w:tcPr>
            <w:tcW w:w="1170" w:type="dxa"/>
          </w:tcPr>
          <w:p w14:paraId="1F265C6C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97" w:type="dxa"/>
          </w:tcPr>
          <w:p w14:paraId="1DB46497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9" w:type="dxa"/>
          </w:tcPr>
          <w:p w14:paraId="2C83C807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569D7FD8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33E705C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97308" w14:textId="77777777" w:rsidR="00515EB8" w:rsidRPr="006D0572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271,16</w:t>
            </w:r>
            <w:r w:rsidR="006D0572" w:rsidRPr="006D057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6ECC41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29EA4FD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</w:tcPr>
          <w:p w14:paraId="7B2C73C5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2" w:type="dxa"/>
          </w:tcPr>
          <w:p w14:paraId="7362420D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1B8CE5BC" w14:textId="77777777" w:rsidR="00515EB8" w:rsidRPr="006D0572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61E43" w14:textId="77777777" w:rsidR="00515EB8" w:rsidRPr="006D0572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262,557</w:t>
            </w:r>
          </w:p>
        </w:tc>
      </w:tr>
    </w:tbl>
    <w:p w14:paraId="5364D92F" w14:textId="77777777" w:rsidR="00227EE0" w:rsidRDefault="00227EE0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7"/>
        <w:gridCol w:w="237"/>
        <w:gridCol w:w="1118"/>
        <w:gridCol w:w="270"/>
        <w:gridCol w:w="1076"/>
        <w:gridCol w:w="239"/>
        <w:gridCol w:w="1122"/>
      </w:tblGrid>
      <w:tr w:rsidR="00571CFF" w:rsidRPr="006D0572" w14:paraId="7609A835" w14:textId="77777777" w:rsidTr="00227EE0">
        <w:tc>
          <w:tcPr>
            <w:tcW w:w="2158" w:type="pct"/>
          </w:tcPr>
          <w:p w14:paraId="732F18C3" w14:textId="77777777" w:rsidR="00571CFF" w:rsidRPr="006D0572" w:rsidRDefault="00571CFF" w:rsidP="00571C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</w:tcPr>
          <w:p w14:paraId="70D5EF77" w14:textId="77777777" w:rsidR="00571CFF" w:rsidRPr="006D0572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A50A788" w14:textId="77777777" w:rsidR="00571CFF" w:rsidRPr="006D0572" w:rsidRDefault="00571CFF" w:rsidP="00571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6337FD9F" w14:textId="77777777" w:rsidR="00571CFF" w:rsidRPr="006D0572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1C5" w:rsidRPr="006D0572" w14:paraId="5DC39CEB" w14:textId="77777777" w:rsidTr="00227EE0">
        <w:tc>
          <w:tcPr>
            <w:tcW w:w="2158" w:type="pct"/>
          </w:tcPr>
          <w:p w14:paraId="6B86E539" w14:textId="77777777" w:rsidR="005121C5" w:rsidRPr="006D0572" w:rsidRDefault="005121C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</w:tcPr>
          <w:p w14:paraId="3114B22B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203FC35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EF35E6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CF39EB0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91B8027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F105D8B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1E15D43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121C5" w:rsidRPr="006D0572" w14:paraId="51A6E0F9" w14:textId="77777777" w:rsidTr="00227EE0">
        <w:tc>
          <w:tcPr>
            <w:tcW w:w="2158" w:type="pct"/>
          </w:tcPr>
          <w:p w14:paraId="3467CB73" w14:textId="77777777" w:rsidR="005121C5" w:rsidRPr="006D0572" w:rsidRDefault="005121C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เงินทดรองจ่าย</w:t>
            </w:r>
          </w:p>
        </w:tc>
        <w:tc>
          <w:tcPr>
            <w:tcW w:w="630" w:type="pct"/>
          </w:tcPr>
          <w:p w14:paraId="0CF4B9B8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3859180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62BA42E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34659E4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1CF37039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224FFDE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078B43A" w14:textId="77777777" w:rsidR="005121C5" w:rsidRPr="006D0572" w:rsidRDefault="005121C5" w:rsidP="0072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21C5" w:rsidRPr="006D0572" w14:paraId="49AEA870" w14:textId="77777777" w:rsidTr="00227EE0">
        <w:tc>
          <w:tcPr>
            <w:tcW w:w="2158" w:type="pct"/>
          </w:tcPr>
          <w:p w14:paraId="0A118A60" w14:textId="77777777" w:rsidR="005121C5" w:rsidRPr="006D0572" w:rsidRDefault="005121C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2" w:type="pct"/>
            <w:gridSpan w:val="7"/>
          </w:tcPr>
          <w:p w14:paraId="5DF63726" w14:textId="77777777" w:rsidR="005121C5" w:rsidRPr="006D0572" w:rsidRDefault="005121C5" w:rsidP="0072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4217" w:rsidRPr="006D0572" w14:paraId="3EBE888F" w14:textId="77777777" w:rsidTr="00227EE0">
        <w:tc>
          <w:tcPr>
            <w:tcW w:w="2158" w:type="pct"/>
          </w:tcPr>
          <w:p w14:paraId="4C809F49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7D6BA21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371046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C7809E5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20866F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D22DE8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381877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430F5862" w14:textId="77777777" w:rsidR="001B4217" w:rsidRPr="006D0572" w:rsidRDefault="001B4217" w:rsidP="0035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1B4217" w:rsidRPr="006D0572" w14:paraId="592F2525" w14:textId="77777777" w:rsidTr="00227EE0">
        <w:tc>
          <w:tcPr>
            <w:tcW w:w="2158" w:type="pct"/>
          </w:tcPr>
          <w:p w14:paraId="2E89B170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368E735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7ACE13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4405F14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8C7A99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C4834FE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25E650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E017696" w14:textId="77777777" w:rsidR="001B4217" w:rsidRPr="006D0572" w:rsidRDefault="001B4217" w:rsidP="0035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1,618</w:t>
            </w:r>
          </w:p>
        </w:tc>
      </w:tr>
      <w:tr w:rsidR="005121C5" w:rsidRPr="006D0572" w14:paraId="1701C28C" w14:textId="77777777" w:rsidTr="00227EE0">
        <w:tc>
          <w:tcPr>
            <w:tcW w:w="2158" w:type="pct"/>
          </w:tcPr>
          <w:p w14:paraId="00B0CF51" w14:textId="77777777" w:rsidR="005121C5" w:rsidRPr="006D0572" w:rsidRDefault="005121C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A0E05DC" w14:textId="77777777" w:rsidR="005121C5" w:rsidRPr="006D0572" w:rsidRDefault="005121C5" w:rsidP="0072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7037B94" w14:textId="77777777" w:rsidR="005121C5" w:rsidRPr="006D0572" w:rsidRDefault="005121C5" w:rsidP="00724A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BA893A6" w14:textId="77777777" w:rsidR="005121C5" w:rsidRPr="006D0572" w:rsidRDefault="005121C5" w:rsidP="0072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53650" w14:textId="77777777" w:rsidR="005121C5" w:rsidRPr="006D0572" w:rsidRDefault="005121C5" w:rsidP="00724A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D71658B" w14:textId="77777777" w:rsidR="005121C5" w:rsidRPr="006D0572" w:rsidRDefault="005121C5" w:rsidP="0072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2514E1B" w14:textId="77777777" w:rsidR="005121C5" w:rsidRPr="006D0572" w:rsidRDefault="005121C5" w:rsidP="00724A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242E15A9" w14:textId="77777777" w:rsidR="005121C5" w:rsidRPr="006D0572" w:rsidRDefault="005121C5" w:rsidP="0072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1CFF" w:rsidRPr="006D0572" w14:paraId="47F32D39" w14:textId="77777777" w:rsidTr="00227EE0">
        <w:tc>
          <w:tcPr>
            <w:tcW w:w="2158" w:type="pct"/>
          </w:tcPr>
          <w:p w14:paraId="399139A5" w14:textId="77777777" w:rsidR="00571CFF" w:rsidRPr="006D0572" w:rsidRDefault="00571CFF" w:rsidP="00571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135D3F0B" w14:textId="77777777" w:rsidR="00571CFF" w:rsidRPr="006D0572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B484323" w14:textId="77777777" w:rsidR="00571CFF" w:rsidRPr="006D0572" w:rsidRDefault="00571CFF" w:rsidP="00571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1E44941F" w14:textId="77777777" w:rsidR="00571CFF" w:rsidRPr="006D0572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B65" w:rsidRPr="006D0572" w14:paraId="58A64DA0" w14:textId="77777777" w:rsidTr="00227EE0">
        <w:tc>
          <w:tcPr>
            <w:tcW w:w="2158" w:type="pct"/>
          </w:tcPr>
          <w:p w14:paraId="571AB3E1" w14:textId="77777777" w:rsidR="00605B65" w:rsidRPr="006D0572" w:rsidRDefault="00605B65" w:rsidP="0060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73A637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DBC5FE7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B7E52E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DFDB65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9F088B0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BB876FD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EB9CAD0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5B65" w:rsidRPr="006D0572" w14:paraId="7E2DD673" w14:textId="77777777" w:rsidTr="00227EE0">
        <w:tc>
          <w:tcPr>
            <w:tcW w:w="2158" w:type="pct"/>
          </w:tcPr>
          <w:p w14:paraId="7EFCD893" w14:textId="77777777" w:rsidR="00605B65" w:rsidRPr="006D0572" w:rsidRDefault="00605B65" w:rsidP="0060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0" w:type="pct"/>
          </w:tcPr>
          <w:p w14:paraId="450D7D5B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18EF2F0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40AA3B9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737D570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403EC5F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558FEBAD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D512CBC" w14:textId="77777777" w:rsidR="00605B65" w:rsidRPr="006D0572" w:rsidRDefault="00605B65" w:rsidP="0060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05B65" w:rsidRPr="006D0572" w14:paraId="22CFD7F2" w14:textId="77777777" w:rsidTr="00227EE0">
        <w:tc>
          <w:tcPr>
            <w:tcW w:w="2158" w:type="pct"/>
          </w:tcPr>
          <w:p w14:paraId="3F88F5C9" w14:textId="77777777" w:rsidR="00605B65" w:rsidRPr="006D0572" w:rsidRDefault="00605B65" w:rsidP="0060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2" w:type="pct"/>
            <w:gridSpan w:val="7"/>
          </w:tcPr>
          <w:p w14:paraId="0449EB2D" w14:textId="77777777" w:rsidR="00605B65" w:rsidRPr="006D0572" w:rsidRDefault="00605B65" w:rsidP="0060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4217" w:rsidRPr="006D0572" w14:paraId="3ADCB7C6" w14:textId="77777777" w:rsidTr="00227EE0">
        <w:tc>
          <w:tcPr>
            <w:tcW w:w="2158" w:type="pct"/>
          </w:tcPr>
          <w:p w14:paraId="1A9C140A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0B9952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129" w:type="pct"/>
          </w:tcPr>
          <w:p w14:paraId="1A9BEAFD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929C16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14:paraId="157AF054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2956B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90AE79C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2643F49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217" w:rsidRPr="006D0572" w14:paraId="15C64D7B" w14:textId="77777777" w:rsidTr="00227EE0">
        <w:tc>
          <w:tcPr>
            <w:tcW w:w="2158" w:type="pct"/>
          </w:tcPr>
          <w:p w14:paraId="4083021E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F514E8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29" w:type="pct"/>
          </w:tcPr>
          <w:p w14:paraId="61300A94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B12CB2D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14:paraId="6B09370A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B917597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658FE8A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F29E86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B4217" w:rsidRPr="006D0572" w14:paraId="33937012" w14:textId="77777777" w:rsidTr="00227EE0">
        <w:tc>
          <w:tcPr>
            <w:tcW w:w="2158" w:type="pct"/>
          </w:tcPr>
          <w:p w14:paraId="73971DC7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75E610B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ABD9F50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6795A25E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82D5F9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057ABE4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6A1C2C" w14:textId="77777777" w:rsidR="001B4217" w:rsidRPr="006D0572" w:rsidRDefault="001B4217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27C7B5BA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217" w:rsidRPr="006D0572" w14:paraId="40075320" w14:textId="77777777" w:rsidTr="00227EE0">
        <w:tc>
          <w:tcPr>
            <w:tcW w:w="2158" w:type="pct"/>
          </w:tcPr>
          <w:p w14:paraId="3A3F31AA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25611968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186BAC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  <w:shd w:val="clear" w:color="auto" w:fill="auto"/>
            <w:vAlign w:val="bottom"/>
          </w:tcPr>
          <w:p w14:paraId="58E7647F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217" w:rsidRPr="006D0572" w14:paraId="0DE3D783" w14:textId="77777777" w:rsidTr="00227EE0">
        <w:tc>
          <w:tcPr>
            <w:tcW w:w="2158" w:type="pct"/>
          </w:tcPr>
          <w:p w14:paraId="740CB72E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DC67A2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70807882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B9BF81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98903FC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86AC9E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3D006AB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9CBBF7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B4217" w:rsidRPr="006D0572" w14:paraId="6EE02543" w14:textId="77777777" w:rsidTr="00227EE0">
        <w:tc>
          <w:tcPr>
            <w:tcW w:w="2158" w:type="pct"/>
          </w:tcPr>
          <w:p w14:paraId="78CF7BE7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  <w:shd w:val="clear" w:color="auto" w:fill="auto"/>
          </w:tcPr>
          <w:p w14:paraId="4AD1396A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579471F2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4E433F7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71AA8FE0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75E7C09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EC94242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9FFA169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B4217" w:rsidRPr="006D0572" w14:paraId="29D8ABBD" w14:textId="77777777" w:rsidTr="00227EE0">
        <w:tc>
          <w:tcPr>
            <w:tcW w:w="2158" w:type="pct"/>
          </w:tcPr>
          <w:p w14:paraId="28027FAA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02E86E3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F5E" w:rsidRPr="006D0572" w14:paraId="21379C5C" w14:textId="77777777" w:rsidTr="00227EE0">
        <w:tc>
          <w:tcPr>
            <w:tcW w:w="2158" w:type="pct"/>
          </w:tcPr>
          <w:p w14:paraId="78414C3F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7C1714E1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88EFA8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C5EB382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1953E5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EB477F2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30" w:type="pct"/>
          </w:tcPr>
          <w:p w14:paraId="5C6A4D23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1E29D4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D0572">
              <w:rPr>
                <w:rFonts w:ascii="Angsana New" w:hAnsi="Angsana New"/>
                <w:sz w:val="30"/>
                <w:szCs w:val="30"/>
              </w:rPr>
              <w:t>,023</w:t>
            </w:r>
          </w:p>
        </w:tc>
      </w:tr>
      <w:tr w:rsidR="00B94F5E" w:rsidRPr="006D0572" w14:paraId="248A0630" w14:textId="77777777" w:rsidTr="00227EE0">
        <w:tc>
          <w:tcPr>
            <w:tcW w:w="2158" w:type="pct"/>
          </w:tcPr>
          <w:p w14:paraId="6D763017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1FC4CF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CE2D1D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3A58B4E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DDD3AE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90E715B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30" w:type="pct"/>
          </w:tcPr>
          <w:p w14:paraId="1A1FA447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EDEC2B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1,023</w:t>
            </w:r>
          </w:p>
        </w:tc>
      </w:tr>
      <w:tr w:rsidR="001B4217" w:rsidRPr="006D0572" w14:paraId="1151B81F" w14:textId="77777777" w:rsidTr="00227EE0">
        <w:tc>
          <w:tcPr>
            <w:tcW w:w="2158" w:type="pct"/>
          </w:tcPr>
          <w:p w14:paraId="5E1C2DBC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A137E61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8E43D7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71692D6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0BF3B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D914A0A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9D20899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9A09A71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FC6918B" w14:textId="77777777" w:rsidR="008900C6" w:rsidRDefault="008900C6">
      <w: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1B4217" w:rsidRPr="006D0572" w14:paraId="5F75BE8B" w14:textId="77777777" w:rsidTr="001B4217">
        <w:tc>
          <w:tcPr>
            <w:tcW w:w="2199" w:type="pct"/>
          </w:tcPr>
          <w:p w14:paraId="0711334A" w14:textId="6575B5A6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39E94FF0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AC6A8D" w14:textId="77777777" w:rsidR="001B4217" w:rsidRPr="006D0572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5F807E2F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217" w:rsidRPr="006D0572" w14:paraId="7C8EFD7D" w14:textId="77777777" w:rsidTr="007423AB">
        <w:tc>
          <w:tcPr>
            <w:tcW w:w="2199" w:type="pct"/>
          </w:tcPr>
          <w:p w14:paraId="431BC2CC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B0CDFF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57F8774B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2056869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4838120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3FD8190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3F606274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FADE09E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B4217" w:rsidRPr="006D0572" w14:paraId="30A07296" w14:textId="77777777" w:rsidTr="007423AB">
        <w:tc>
          <w:tcPr>
            <w:tcW w:w="2199" w:type="pct"/>
          </w:tcPr>
          <w:p w14:paraId="149F9A6D" w14:textId="77777777" w:rsidR="001B4217" w:rsidRPr="006D0572" w:rsidRDefault="001B4217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6D057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591" w:type="pct"/>
            <w:shd w:val="clear" w:color="auto" w:fill="auto"/>
          </w:tcPr>
          <w:p w14:paraId="49F3FE5F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07253E3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D08E8FC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9DEC3E5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20DF273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6C1AD97A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1603E6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B4217" w:rsidRPr="006D0572" w14:paraId="22A7C927" w14:textId="77777777" w:rsidTr="008947CA">
        <w:tc>
          <w:tcPr>
            <w:tcW w:w="2199" w:type="pct"/>
          </w:tcPr>
          <w:p w14:paraId="1658AAC7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29C564E" w14:textId="77777777" w:rsidR="001B4217" w:rsidRPr="006D0572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F5E" w:rsidRPr="006D0572" w14:paraId="4BC10CB3" w14:textId="77777777" w:rsidTr="007423AB">
        <w:tc>
          <w:tcPr>
            <w:tcW w:w="2199" w:type="pct"/>
          </w:tcPr>
          <w:p w14:paraId="19DC9657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3E8051C9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29" w:type="pct"/>
            <w:shd w:val="clear" w:color="auto" w:fill="auto"/>
          </w:tcPr>
          <w:p w14:paraId="5BCE5F1D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23C63C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7" w:type="pct"/>
            <w:shd w:val="clear" w:color="auto" w:fill="auto"/>
          </w:tcPr>
          <w:p w14:paraId="5278B873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48E6A5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C5441A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1D24C2D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F5E" w:rsidRPr="006D0572" w14:paraId="7F943580" w14:textId="77777777" w:rsidTr="007423AB">
        <w:tc>
          <w:tcPr>
            <w:tcW w:w="2199" w:type="pct"/>
          </w:tcPr>
          <w:p w14:paraId="48110B44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0E9FA2E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29" w:type="pct"/>
          </w:tcPr>
          <w:p w14:paraId="3B2FA5AE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DF3DE6D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7" w:type="pct"/>
          </w:tcPr>
          <w:p w14:paraId="7FA8C9BF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9508F8A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9F4B04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40DC6E5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D5686E" w14:textId="2FCA8572" w:rsidR="00BC6BDB" w:rsidRPr="008900C6" w:rsidRDefault="00BC6BD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B94F5E" w:rsidRPr="006D0572" w14:paraId="1A28F37B" w14:textId="77777777" w:rsidTr="001B4217">
        <w:tc>
          <w:tcPr>
            <w:tcW w:w="2199" w:type="pct"/>
          </w:tcPr>
          <w:p w14:paraId="5D144AC1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6E84C59F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9E5A19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33F35C4E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F5E" w:rsidRPr="006D0572" w14:paraId="760F7F88" w14:textId="77777777" w:rsidTr="007423AB">
        <w:tc>
          <w:tcPr>
            <w:tcW w:w="2199" w:type="pct"/>
          </w:tcPr>
          <w:p w14:paraId="301172A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8692B25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5A8EB2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C531B28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B458009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4D9D14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08FF0D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183E02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94F5E" w:rsidRPr="006D0572" w14:paraId="5E4352C0" w14:textId="77777777" w:rsidTr="007423AB">
        <w:tc>
          <w:tcPr>
            <w:tcW w:w="2199" w:type="pct"/>
          </w:tcPr>
          <w:p w14:paraId="4B9C7612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91" w:type="pct"/>
            <w:shd w:val="clear" w:color="auto" w:fill="auto"/>
          </w:tcPr>
          <w:p w14:paraId="4C6A7F82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2CAA7871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2DB5534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536070AD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5CF6CF2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193606B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E6E747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4F5E" w:rsidRPr="006D0572" w14:paraId="69B75B8E" w14:textId="77777777" w:rsidTr="00230D0A">
        <w:tc>
          <w:tcPr>
            <w:tcW w:w="2199" w:type="pct"/>
          </w:tcPr>
          <w:p w14:paraId="57CA8649" w14:textId="77777777" w:rsidR="00B94F5E" w:rsidRPr="006D0572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0F8E8600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F5E" w:rsidRPr="006D0572" w14:paraId="137343B1" w14:textId="77777777" w:rsidTr="007423AB">
        <w:tc>
          <w:tcPr>
            <w:tcW w:w="2199" w:type="pct"/>
          </w:tcPr>
          <w:p w14:paraId="3A404136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4E127A4D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5EAB2F7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E08327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142557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E960F5" w14:textId="77777777" w:rsidR="00B94F5E" w:rsidRPr="006D0572" w:rsidRDefault="00B94F5E" w:rsidP="00EC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30" w:type="pct"/>
          </w:tcPr>
          <w:p w14:paraId="3A39757D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95D181F" w14:textId="77777777" w:rsidR="00B94F5E" w:rsidRPr="006D0572" w:rsidRDefault="00B94F5E" w:rsidP="00EC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B94F5E" w:rsidRPr="006D0572" w14:paraId="19F3DC51" w14:textId="77777777" w:rsidTr="00230D38">
        <w:tc>
          <w:tcPr>
            <w:tcW w:w="2199" w:type="pct"/>
          </w:tcPr>
          <w:p w14:paraId="47F89C64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47FEC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FC412D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65D16EB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44F85C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F8A3BC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30" w:type="pct"/>
          </w:tcPr>
          <w:p w14:paraId="79AE339E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AFF29D0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B94F5E" w:rsidRPr="006D0572" w14:paraId="1B2BF5D8" w14:textId="77777777" w:rsidTr="007423AB">
        <w:tc>
          <w:tcPr>
            <w:tcW w:w="2199" w:type="pct"/>
          </w:tcPr>
          <w:p w14:paraId="3B57DB67" w14:textId="77777777" w:rsidR="00B94F5E" w:rsidRPr="006D0572" w:rsidRDefault="00B94F5E" w:rsidP="00B94F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3488DF4D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1EB617F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E07F46B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3877F3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5E9645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B7AB9C" w14:textId="77777777" w:rsidR="00B94F5E" w:rsidRPr="006D0572" w:rsidRDefault="00B94F5E" w:rsidP="00B94F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3F51A4" w14:textId="77777777" w:rsidR="00B94F5E" w:rsidRPr="006D0572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66F" w:rsidRPr="006D0572" w14:paraId="5D013208" w14:textId="77777777" w:rsidTr="00F9066F">
        <w:tc>
          <w:tcPr>
            <w:tcW w:w="2199" w:type="pct"/>
          </w:tcPr>
          <w:p w14:paraId="00831D37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41046DDE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1F7C1E7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78D6A191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66F" w:rsidRPr="006D0572" w14:paraId="64B3CE67" w14:textId="77777777" w:rsidTr="007423AB">
        <w:tc>
          <w:tcPr>
            <w:tcW w:w="2199" w:type="pct"/>
          </w:tcPr>
          <w:p w14:paraId="11E94E9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E7825EF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22541512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EB925D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6FEC60F8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A51041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7116420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DEF699E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066F" w:rsidRPr="006D0572" w14:paraId="295DC50C" w14:textId="77777777" w:rsidTr="007423AB">
        <w:tc>
          <w:tcPr>
            <w:tcW w:w="2199" w:type="pct"/>
          </w:tcPr>
          <w:p w14:paraId="610236EF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591" w:type="pct"/>
            <w:shd w:val="clear" w:color="auto" w:fill="auto"/>
          </w:tcPr>
          <w:p w14:paraId="2D024FC8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4CBB8725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67F6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156D3A3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5DF38B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154E68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1B8F85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066F" w:rsidRPr="006D0572" w14:paraId="348A7E26" w14:textId="77777777" w:rsidTr="00F9066F">
        <w:tc>
          <w:tcPr>
            <w:tcW w:w="2199" w:type="pct"/>
          </w:tcPr>
          <w:p w14:paraId="0D5D2E23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4ABFA0D9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66F" w:rsidRPr="006D0572" w14:paraId="560D838B" w14:textId="77777777" w:rsidTr="00F9066F">
        <w:tc>
          <w:tcPr>
            <w:tcW w:w="2199" w:type="pct"/>
          </w:tcPr>
          <w:p w14:paraId="40163F10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07E18B0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  <w:shd w:val="clear" w:color="auto" w:fill="auto"/>
          </w:tcPr>
          <w:p w14:paraId="7085E38A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B770989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0B5B5E6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60FE5F6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F5EB0E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747517B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66F" w:rsidRPr="006D0572" w14:paraId="302BC602" w14:textId="77777777" w:rsidTr="00F9066F">
        <w:tc>
          <w:tcPr>
            <w:tcW w:w="2199" w:type="pct"/>
          </w:tcPr>
          <w:p w14:paraId="5F7C5D9C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C03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29" w:type="pct"/>
            <w:shd w:val="clear" w:color="auto" w:fill="auto"/>
          </w:tcPr>
          <w:p w14:paraId="07DF7FFA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D47FA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DFF1776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3FB50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3CDFB0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5E428B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066F" w:rsidRPr="006D0572" w14:paraId="51F1DFBB" w14:textId="77777777" w:rsidTr="00F9066F">
        <w:tc>
          <w:tcPr>
            <w:tcW w:w="2199" w:type="pct"/>
          </w:tcPr>
          <w:p w14:paraId="1A5809C7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3E7BE2F9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1BF2F78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0E8CCD3D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AAA4AF1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0209D8B8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CBC42A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A31575F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66F" w:rsidRPr="006D0572" w14:paraId="3A0CB327" w14:textId="77777777" w:rsidTr="001B4217">
        <w:tc>
          <w:tcPr>
            <w:tcW w:w="2199" w:type="pct"/>
          </w:tcPr>
          <w:p w14:paraId="4720EB77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54F60899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B4C3A6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1AC2B0FE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66F" w:rsidRPr="006D0572" w14:paraId="420E8CFE" w14:textId="77777777" w:rsidTr="001B4217">
        <w:tc>
          <w:tcPr>
            <w:tcW w:w="2199" w:type="pct"/>
          </w:tcPr>
          <w:p w14:paraId="14419F76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348F1F8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71B83CBA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FE937F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86D4695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33974A2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3E3C2EA9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5D6F1FF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066F" w:rsidRPr="006D0572" w14:paraId="559BF0A8" w14:textId="77777777" w:rsidTr="001B4217">
        <w:tc>
          <w:tcPr>
            <w:tcW w:w="2199" w:type="pct"/>
          </w:tcPr>
          <w:p w14:paraId="4343BF72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591" w:type="pct"/>
            <w:shd w:val="clear" w:color="auto" w:fill="auto"/>
          </w:tcPr>
          <w:p w14:paraId="191443B8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976B26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9A5E01F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B93D789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41C0672E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D432356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AF42A0" w14:textId="77777777" w:rsidR="00F9066F" w:rsidRPr="006D0572" w:rsidRDefault="00F9066F" w:rsidP="00F9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066F" w:rsidRPr="006D0572" w14:paraId="08BB474F" w14:textId="77777777" w:rsidTr="001B4217">
        <w:tc>
          <w:tcPr>
            <w:tcW w:w="2199" w:type="pct"/>
          </w:tcPr>
          <w:p w14:paraId="5A6C3286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03DB2230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66F" w:rsidRPr="006D0572" w14:paraId="4C9E722E" w14:textId="77777777" w:rsidTr="001B4217">
        <w:tc>
          <w:tcPr>
            <w:tcW w:w="2199" w:type="pct"/>
          </w:tcPr>
          <w:p w14:paraId="13AB5A33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FB0085B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F3D5CE2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210B11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B25129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E05E66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30" w:type="pct"/>
          </w:tcPr>
          <w:p w14:paraId="1F9233FE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E14EF2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F9066F" w:rsidRPr="006D0572" w14:paraId="7E3AABED" w14:textId="77777777" w:rsidTr="001B4217">
        <w:tc>
          <w:tcPr>
            <w:tcW w:w="2199" w:type="pct"/>
          </w:tcPr>
          <w:p w14:paraId="758F277F" w14:textId="77777777" w:rsidR="00F9066F" w:rsidRPr="006D0572" w:rsidRDefault="00F9066F" w:rsidP="00F906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FEB3CB5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84B21C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B1CB84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95DA5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EA62DA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30" w:type="pct"/>
          </w:tcPr>
          <w:p w14:paraId="29DF0BDB" w14:textId="77777777" w:rsidR="00F9066F" w:rsidRPr="006D0572" w:rsidRDefault="00F9066F" w:rsidP="00F906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CD68F0C" w14:textId="77777777" w:rsidR="00F9066F" w:rsidRPr="006D0572" w:rsidRDefault="00F9066F" w:rsidP="00F9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2BE2AAF2" w14:textId="39AED8C2" w:rsidR="00F9066F" w:rsidRDefault="00F9066F">
      <w:pPr>
        <w:rPr>
          <w:rFonts w:asciiTheme="majorBidi" w:hAnsiTheme="majorBidi" w:cstheme="majorBidi"/>
          <w:sz w:val="30"/>
          <w:szCs w:val="30"/>
        </w:rPr>
      </w:pPr>
    </w:p>
    <w:p w14:paraId="03BE4F91" w14:textId="36FF0CEC" w:rsidR="009E4D1F" w:rsidRDefault="009E4D1F">
      <w:pPr>
        <w:rPr>
          <w:rFonts w:asciiTheme="majorBidi" w:hAnsiTheme="majorBidi" w:cstheme="majorBidi"/>
          <w:sz w:val="30"/>
          <w:szCs w:val="30"/>
        </w:rPr>
      </w:pPr>
    </w:p>
    <w:p w14:paraId="719F89C1" w14:textId="1074B105" w:rsidR="009E4D1F" w:rsidRDefault="009E4D1F">
      <w:pPr>
        <w:rPr>
          <w:rFonts w:asciiTheme="majorBidi" w:hAnsiTheme="majorBidi" w:cstheme="majorBidi"/>
          <w:sz w:val="30"/>
          <w:szCs w:val="30"/>
        </w:rPr>
      </w:pPr>
    </w:p>
    <w:p w14:paraId="67B7C2B0" w14:textId="0FB4CAC8" w:rsidR="009E4D1F" w:rsidRDefault="009E4D1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270"/>
        <w:gridCol w:w="1080"/>
        <w:gridCol w:w="270"/>
        <w:gridCol w:w="1170"/>
        <w:gridCol w:w="270"/>
        <w:gridCol w:w="1074"/>
        <w:gridCol w:w="270"/>
        <w:gridCol w:w="1118"/>
        <w:gridCol w:w="236"/>
        <w:gridCol w:w="1145"/>
      </w:tblGrid>
      <w:tr w:rsidR="002E3F20" w:rsidRPr="006D0572" w14:paraId="1F4F5D6E" w14:textId="77777777" w:rsidTr="00AE1D55">
        <w:tc>
          <w:tcPr>
            <w:tcW w:w="1080" w:type="dxa"/>
            <w:vAlign w:val="bottom"/>
          </w:tcPr>
          <w:p w14:paraId="64DAAE0C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453F2AE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1391BB68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58CF2F1D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640E4" w:rsidRPr="006D0572" w14:paraId="19388CFC" w14:textId="77777777" w:rsidTr="00AE1D55">
        <w:tc>
          <w:tcPr>
            <w:tcW w:w="1080" w:type="dxa"/>
            <w:vAlign w:val="bottom"/>
          </w:tcPr>
          <w:p w14:paraId="42BFFC09" w14:textId="12DF1545" w:rsidR="002E3F20" w:rsidRPr="00FF2617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FF261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A34AC27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1BD2790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0A39F8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2B93D8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02D3C03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1081529A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4A8AE7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62BFB029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D5F27A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0C42D81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12790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CB96F69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F3EAA2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87D1A60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269A054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3</w:t>
            </w:r>
            <w:r w:rsidR="002E65C0" w:rsidRPr="006D0572">
              <w:rPr>
                <w:rFonts w:ascii="Angsana New" w:hAnsi="Angsana New" w:cs="Angsana New"/>
                <w:lang w:val="en-US"/>
              </w:rPr>
              <w:t>1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</w:tr>
      <w:tr w:rsidR="007640E4" w:rsidRPr="006D0572" w14:paraId="427362D7" w14:textId="77777777" w:rsidTr="00AE1D55">
        <w:tc>
          <w:tcPr>
            <w:tcW w:w="1080" w:type="dxa"/>
            <w:vAlign w:val="bottom"/>
          </w:tcPr>
          <w:p w14:paraId="29856A8D" w14:textId="010AFDF4" w:rsidR="002E3F20" w:rsidRPr="00FF2617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0D6E14" w:rsidRPr="00FF261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E55763D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A60C41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30EA77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F9F8A55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8AB412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22B0488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759C81E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A5F2AB2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FF5DBFC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6052CE9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F98C2BC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lang w:val="en-US"/>
              </w:rPr>
              <w:t>256</w:t>
            </w:r>
            <w:r w:rsidRPr="006D0572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2E3F20" w:rsidRPr="006D0572" w14:paraId="1AFD18FE" w14:textId="77777777" w:rsidTr="00AE1D55">
        <w:tc>
          <w:tcPr>
            <w:tcW w:w="1080" w:type="dxa"/>
          </w:tcPr>
          <w:p w14:paraId="5FA3A2F4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3AF441B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15D49501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17650EFF" w14:textId="77777777" w:rsidR="002E3F20" w:rsidRPr="006D0572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7640E4"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6D05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7640E4" w:rsidRPr="006D0572" w14:paraId="6382CBC5" w14:textId="77777777" w:rsidTr="00AE1D55">
        <w:tc>
          <w:tcPr>
            <w:tcW w:w="1080" w:type="dxa"/>
          </w:tcPr>
          <w:p w14:paraId="7AB47F44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="00B94F5E" w:rsidRPr="006D0572">
              <w:rPr>
                <w:rFonts w:ascii="Angsana New" w:hAnsi="Angsana New" w:cs="Angsana New" w:hint="cs"/>
                <w:cs/>
                <w:lang w:val="en-US"/>
              </w:rPr>
              <w:t>ย่อย</w:t>
            </w:r>
          </w:p>
        </w:tc>
        <w:tc>
          <w:tcPr>
            <w:tcW w:w="1170" w:type="dxa"/>
          </w:tcPr>
          <w:p w14:paraId="79836057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4013E78F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A73FD3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69486A8D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2C8874" w14:textId="77777777" w:rsidR="007640E4" w:rsidRPr="006D0572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14:paraId="397B8CD4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53D66DD1" w14:textId="77777777" w:rsidR="007640E4" w:rsidRPr="006D0572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135,189</w:t>
            </w:r>
          </w:p>
        </w:tc>
        <w:tc>
          <w:tcPr>
            <w:tcW w:w="270" w:type="dxa"/>
          </w:tcPr>
          <w:p w14:paraId="643FCBBB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7E77B8D8" w14:textId="77777777" w:rsidR="007640E4" w:rsidRPr="006D0572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(169,865)</w:t>
            </w:r>
          </w:p>
        </w:tc>
        <w:tc>
          <w:tcPr>
            <w:tcW w:w="236" w:type="dxa"/>
          </w:tcPr>
          <w:p w14:paraId="51FB3698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2D6A5670" w14:textId="77777777" w:rsidR="007640E4" w:rsidRPr="006D0572" w:rsidRDefault="007640E4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116,014</w:t>
            </w:r>
          </w:p>
        </w:tc>
      </w:tr>
      <w:tr w:rsidR="007640E4" w:rsidRPr="006D0572" w14:paraId="633E01AF" w14:textId="77777777" w:rsidTr="00AE1D55">
        <w:tc>
          <w:tcPr>
            <w:tcW w:w="1080" w:type="dxa"/>
          </w:tcPr>
          <w:p w14:paraId="2BD0308A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CE2EE27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58D74E12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DAE4C6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68770C6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E2489" w14:textId="77777777" w:rsidR="007640E4" w:rsidRPr="006D0572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14:paraId="14CC75FC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02D712B3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FF521D1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4A1EF8AA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213662E8" w14:textId="77777777" w:rsidR="007640E4" w:rsidRPr="006D0572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D2D42" w14:textId="77777777" w:rsidR="007640E4" w:rsidRPr="006D0572" w:rsidRDefault="007640E4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116,014</w:t>
            </w:r>
          </w:p>
        </w:tc>
      </w:tr>
    </w:tbl>
    <w:p w14:paraId="5CD38611" w14:textId="77777777" w:rsidR="003A2B70" w:rsidRPr="006D0572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D2D7698" w14:textId="77777777" w:rsidR="009E4D1F" w:rsidRDefault="0083358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9E4D1F" w:rsidSect="00F3482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  <w:r w:rsidRPr="006D0572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6D0572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>เงินกู้ยืมประเภทชำระคืนเมื่อทวงถาม</w:t>
      </w:r>
    </w:p>
    <w:p w14:paraId="22AB52E1" w14:textId="77777777" w:rsidR="0074717E" w:rsidRPr="006D0572" w:rsidRDefault="0074717E" w:rsidP="00D74B2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</w:t>
      </w:r>
      <w:r w:rsidR="00F00E90" w:rsidRPr="006D0572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Pr="006D0572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14:paraId="219752AA" w14:textId="77777777" w:rsidR="00724A6B" w:rsidRPr="006D0572" w:rsidRDefault="00724A6B" w:rsidP="00724A6B">
      <w:pPr>
        <w:pStyle w:val="acctfourfigures"/>
        <w:tabs>
          <w:tab w:val="left" w:pos="720"/>
        </w:tabs>
        <w:spacing w:line="240" w:lineRule="auto"/>
        <w:ind w:left="915"/>
        <w:rPr>
          <w:rFonts w:ascii="Angsana New" w:hAnsi="Angsana New"/>
          <w:sz w:val="30"/>
          <w:szCs w:val="3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350"/>
        <w:gridCol w:w="1260"/>
        <w:gridCol w:w="90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214D56" w:rsidRPr="006D0572" w14:paraId="210BD474" w14:textId="77777777" w:rsidTr="00D74B2A">
        <w:trPr>
          <w:cantSplit/>
          <w:tblHeader/>
        </w:trPr>
        <w:tc>
          <w:tcPr>
            <w:tcW w:w="1350" w:type="dxa"/>
          </w:tcPr>
          <w:p w14:paraId="454AFDD4" w14:textId="77777777" w:rsidR="00214D56" w:rsidRPr="006D0572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F87F16" w14:textId="77777777" w:rsidR="00214D56" w:rsidRPr="006D0572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20305D5D" w14:textId="77777777" w:rsidR="00214D56" w:rsidRPr="006D0572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7A819D" w14:textId="77777777" w:rsidR="00214D56" w:rsidRPr="006D0572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8CB5327" w14:textId="77777777" w:rsidR="00214D56" w:rsidRPr="006D0572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41E765" w14:textId="77777777" w:rsidR="00214D56" w:rsidRPr="006D0572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6A56DA91" w14:textId="77777777" w:rsidR="00214D56" w:rsidRPr="006D0572" w:rsidRDefault="00214D56" w:rsidP="002A3CE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47B05" w:rsidRPr="006D0572" w14:paraId="4EDC25C0" w14:textId="77777777" w:rsidTr="00D74B2A">
        <w:trPr>
          <w:cantSplit/>
          <w:tblHeader/>
        </w:trPr>
        <w:tc>
          <w:tcPr>
            <w:tcW w:w="1350" w:type="dxa"/>
          </w:tcPr>
          <w:p w14:paraId="5DE22F92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47CE2D" w14:textId="77777777" w:rsidR="00347B05" w:rsidRPr="006D0572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  <w:hideMark/>
          </w:tcPr>
          <w:p w14:paraId="62BD81E4" w14:textId="77777777" w:rsidR="00347B05" w:rsidRPr="006D0572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</w:t>
            </w:r>
          </w:p>
          <w:p w14:paraId="1B2CF719" w14:textId="77777777" w:rsidR="00347B05" w:rsidRPr="006D0572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271049CF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6EC47DE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8DD5EF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ทุนชำระแล้ว</w:t>
            </w:r>
            <w:r w:rsidRPr="006D057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954F3D6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B1B338F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95AE1E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245A572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44E8B325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2E2D7D25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6D057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226B1BC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hideMark/>
          </w:tcPr>
          <w:p w14:paraId="417D431A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7D84130F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60569B"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60569B" w:rsidRPr="006D0572" w14:paraId="1EE4F110" w14:textId="77777777" w:rsidTr="00D74B2A">
        <w:trPr>
          <w:cantSplit/>
          <w:tblHeader/>
        </w:trPr>
        <w:tc>
          <w:tcPr>
            <w:tcW w:w="1350" w:type="dxa"/>
          </w:tcPr>
          <w:p w14:paraId="6EA127F7" w14:textId="77777777" w:rsidR="0060569B" w:rsidRPr="006D0572" w:rsidRDefault="0060569B" w:rsidP="006056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71A2E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5041C78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19C5058E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3672E9E2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1836003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0735EB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7AC68B1" w14:textId="77777777" w:rsidR="0060569B" w:rsidRPr="006D0572" w:rsidRDefault="0060569B" w:rsidP="006056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390C7E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3A10E78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4B5037C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F53897C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12CE20EF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8D21DDC" w14:textId="77777777" w:rsidR="0060569B" w:rsidRPr="006D0572" w:rsidRDefault="0060569B" w:rsidP="006056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FD03AC3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726B53BB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1A7827BE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E9972C7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FD4EC19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6725094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A89FAE8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A6B7883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7FB1872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6E5CBF8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CEBAEA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DE58A56" w14:textId="77777777" w:rsidR="0060569B" w:rsidRPr="006D0572" w:rsidRDefault="0060569B" w:rsidP="006056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9F8CB3A" w14:textId="77777777" w:rsidR="0060569B" w:rsidRPr="006D0572" w:rsidRDefault="0060569B" w:rsidP="0060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18993C93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49B59856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6A1F947" w14:textId="77777777" w:rsidR="0060569B" w:rsidRPr="006D0572" w:rsidRDefault="0060569B" w:rsidP="00605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60569B" w:rsidRPr="006D0572" w14:paraId="12C904B6" w14:textId="77777777" w:rsidTr="00D74B2A">
        <w:trPr>
          <w:cantSplit/>
          <w:tblHeader/>
        </w:trPr>
        <w:tc>
          <w:tcPr>
            <w:tcW w:w="1350" w:type="dxa"/>
          </w:tcPr>
          <w:p w14:paraId="5000A53D" w14:textId="77777777" w:rsidR="00347B05" w:rsidRPr="006D0572" w:rsidRDefault="00347B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FF85E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77F482" w14:textId="77777777" w:rsidR="00347B05" w:rsidRPr="006D0572" w:rsidRDefault="00347B05" w:rsidP="007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EBE835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380FF2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C896D3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4EE350" w14:textId="77777777" w:rsidR="00347B05" w:rsidRPr="006D0572" w:rsidRDefault="00347B05" w:rsidP="007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73328F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6737CB" w14:textId="77777777" w:rsidR="00347B05" w:rsidRPr="006D0572" w:rsidRDefault="00347B05" w:rsidP="00A56D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D44828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E0EA91" w14:textId="77777777" w:rsidR="00347B05" w:rsidRPr="006D0572" w:rsidRDefault="00347B05" w:rsidP="007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9393D3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9AB349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DCC2C0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280150" w14:textId="77777777" w:rsidR="00347B05" w:rsidRPr="006D0572" w:rsidRDefault="00347B05" w:rsidP="007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C7316E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01ADB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D331DB" w14:textId="77777777" w:rsidR="00347B05" w:rsidRPr="006D0572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2C606D" w14:textId="77777777" w:rsidR="00347B05" w:rsidRPr="006D0572" w:rsidRDefault="00347B05" w:rsidP="007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7BDC1D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B805F3" w14:textId="77777777" w:rsidR="00347B05" w:rsidRPr="006D0572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0569B" w:rsidRPr="006D0572" w14:paraId="0C4B873B" w14:textId="77777777" w:rsidTr="00D74B2A">
        <w:trPr>
          <w:cantSplit/>
          <w:trHeight w:val="270"/>
        </w:trPr>
        <w:tc>
          <w:tcPr>
            <w:tcW w:w="1350" w:type="dxa"/>
            <w:hideMark/>
          </w:tcPr>
          <w:p w14:paraId="44C66DE5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B72B160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B78C8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56062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F4D44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41659" w14:textId="77777777" w:rsidR="00347B05" w:rsidRPr="006D0572" w:rsidRDefault="00347B0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8A3CDC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D8663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93BDC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A5417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8E925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514C6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AABB8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AB01A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28B65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A7324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6FF091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C9EE7" w14:textId="77777777" w:rsidR="00347B05" w:rsidRPr="006D0572" w:rsidRDefault="00347B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18CE8D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8A767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AEC64" w14:textId="77777777" w:rsidR="00347B05" w:rsidRPr="006D0572" w:rsidRDefault="00347B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69B" w:rsidRPr="006D0572" w14:paraId="755EA4BA" w14:textId="77777777" w:rsidTr="00D74B2A">
        <w:trPr>
          <w:cantSplit/>
          <w:trHeight w:val="270"/>
        </w:trPr>
        <w:tc>
          <w:tcPr>
            <w:tcW w:w="1350" w:type="dxa"/>
            <w:shd w:val="clear" w:color="auto" w:fill="auto"/>
            <w:hideMark/>
          </w:tcPr>
          <w:p w14:paraId="488FA02D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กินดีอยู่ดี </w:t>
            </w:r>
            <w:r w:rsidRPr="006D057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4900AB99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C3F0D6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FB1CEE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3891B279" w14:textId="77777777" w:rsidR="00347B05" w:rsidRPr="006D0572" w:rsidRDefault="00347B05" w:rsidP="00DD42DD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8A7E5" w14:textId="77777777" w:rsidR="00347B05" w:rsidRPr="006D0572" w:rsidRDefault="00347B05" w:rsidP="00DD42DD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57CDD129" w14:textId="77777777" w:rsidR="00347B05" w:rsidRPr="006D0572" w:rsidRDefault="00347B05" w:rsidP="00DD42DD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DDEAFD" w14:textId="77777777" w:rsidR="00347B05" w:rsidRPr="006D0572" w:rsidRDefault="00347B05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8C9E44" w14:textId="77777777" w:rsidR="00347B05" w:rsidRPr="006D0572" w:rsidRDefault="00347B05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A04C93" w14:textId="77777777" w:rsidR="00347B05" w:rsidRPr="006D0572" w:rsidRDefault="00347B05" w:rsidP="00DD42D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A6943E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91FD7D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270" w:type="dxa"/>
          </w:tcPr>
          <w:p w14:paraId="4EB6A510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72C01" w14:textId="77777777" w:rsidR="00347B05" w:rsidRPr="006D0572" w:rsidRDefault="00347B05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90105B" w14:textId="77777777" w:rsidR="00347B05" w:rsidRPr="006D0572" w:rsidRDefault="00347B05" w:rsidP="00DD42D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D065C7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DD3A5E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14EF08" w14:textId="77777777" w:rsidR="00347B05" w:rsidRPr="006D0572" w:rsidRDefault="00347B05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270" w:type="dxa"/>
          </w:tcPr>
          <w:p w14:paraId="7C22D94C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73F2E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FAA3E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72E0E5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062A78E7" w14:textId="77777777" w:rsidR="00347B05" w:rsidRPr="006D0572" w:rsidRDefault="00347B05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6CE2E0" w14:textId="77777777" w:rsidR="00EE4D14" w:rsidRPr="006D0572" w:rsidRDefault="00EE4D14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2,815</w:t>
            </w:r>
          </w:p>
        </w:tc>
        <w:tc>
          <w:tcPr>
            <w:tcW w:w="270" w:type="dxa"/>
          </w:tcPr>
          <w:p w14:paraId="3A48849E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461B1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F470EF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79D4C0D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B76A7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8395AC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A11B961" w14:textId="77777777" w:rsidR="00347B05" w:rsidRPr="006D0572" w:rsidRDefault="00347B05" w:rsidP="00DD42DD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1AC89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44C5A1" w14:textId="77777777" w:rsidR="00347B05" w:rsidRPr="006D0572" w:rsidRDefault="00347B05" w:rsidP="00DD42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0569B" w:rsidRPr="006D0572" w14:paraId="167CE580" w14:textId="77777777" w:rsidTr="00D74B2A">
        <w:trPr>
          <w:cantSplit/>
        </w:trPr>
        <w:tc>
          <w:tcPr>
            <w:tcW w:w="1350" w:type="dxa"/>
            <w:hideMark/>
          </w:tcPr>
          <w:p w14:paraId="4AE25B7F" w14:textId="77777777" w:rsidR="00347B05" w:rsidRPr="006D0572" w:rsidRDefault="00347B05" w:rsidP="00DD42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DCEE93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B97CA1" w14:textId="77777777" w:rsidR="00347B05" w:rsidRPr="006D0572" w:rsidRDefault="00347B05" w:rsidP="00DD42DD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F16AA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453A11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194DC" w14:textId="77777777" w:rsidR="00347B05" w:rsidRPr="006D0572" w:rsidRDefault="00347B05" w:rsidP="00DD42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48B155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C7FBEB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1851BE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604CB1B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07F8F" w14:textId="77777777" w:rsidR="00347B05" w:rsidRPr="006D0572" w:rsidRDefault="00347B05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270" w:type="dxa"/>
          </w:tcPr>
          <w:p w14:paraId="355A65FE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7A154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C50E7A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91492" w14:textId="77777777" w:rsidR="00347B05" w:rsidRPr="006D0572" w:rsidRDefault="00EE4D14" w:rsidP="00DD42D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2,815</w:t>
            </w:r>
          </w:p>
        </w:tc>
        <w:tc>
          <w:tcPr>
            <w:tcW w:w="270" w:type="dxa"/>
          </w:tcPr>
          <w:p w14:paraId="1626EC00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86FFF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2D8C17" w14:textId="77777777" w:rsidR="00347B05" w:rsidRPr="006D0572" w:rsidRDefault="00347B05" w:rsidP="00DD42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0AFA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505CA46" w14:textId="77777777" w:rsidR="00347B05" w:rsidRPr="006D0572" w:rsidRDefault="00347B05" w:rsidP="00DD42DD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B4C7" w14:textId="77777777" w:rsidR="00347B05" w:rsidRPr="006D0572" w:rsidRDefault="00347B05" w:rsidP="00DD42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07D239C" w14:textId="77777777" w:rsidR="00724A6B" w:rsidRPr="006D0572" w:rsidRDefault="00724A6B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CBF5C8" w14:textId="77777777" w:rsidR="00CD589F" w:rsidRPr="006D0572" w:rsidRDefault="00CD589F" w:rsidP="00D74B2A">
      <w:pPr>
        <w:pStyle w:val="FSContent"/>
        <w:ind w:left="0"/>
      </w:pPr>
      <w:r w:rsidRPr="006D0572">
        <w:rPr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AA0D8E5" w14:textId="77777777" w:rsidR="000227CE" w:rsidRPr="006D0572" w:rsidRDefault="0057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6D0572" w:rsidSect="00D74B2A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6D057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AD7792" w14:textId="77777777" w:rsidR="000227CE" w:rsidRPr="006D0572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MS Mincho" w:hAnsi="Angsana New"/>
          <w:sz w:val="30"/>
          <w:szCs w:val="30"/>
          <w:cs/>
        </w:rPr>
      </w:pPr>
      <w:r w:rsidRPr="006D0572">
        <w:rPr>
          <w:rFonts w:ascii="Angsana New" w:eastAsia="MS Mincho" w:hAnsi="Angsana New" w:hint="cs"/>
          <w:sz w:val="30"/>
          <w:szCs w:val="30"/>
          <w:cs/>
        </w:rPr>
        <w:lastRenderedPageBreak/>
        <w:t xml:space="preserve">รายการเคลื่อนไหวของเงินลงทุนในบริษัทร่วมสำหรับงวดสามเดือนสิ้นสุดวันที่ </w:t>
      </w:r>
      <w:r w:rsidRPr="006D0572">
        <w:rPr>
          <w:rFonts w:ascii="Angsana New" w:eastAsia="MS Mincho" w:hAnsi="Angsana New"/>
          <w:sz w:val="30"/>
          <w:szCs w:val="30"/>
        </w:rPr>
        <w:t xml:space="preserve">31 </w:t>
      </w:r>
      <w:r w:rsidRPr="006D0572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6D0572">
        <w:rPr>
          <w:rFonts w:ascii="Angsana New" w:eastAsia="MS Mincho" w:hAnsi="Angsana New"/>
          <w:sz w:val="30"/>
          <w:szCs w:val="30"/>
        </w:rPr>
        <w:t xml:space="preserve">2563 </w:t>
      </w:r>
      <w:r w:rsidRPr="006D0572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Pr="006D0572">
        <w:rPr>
          <w:rFonts w:ascii="Angsana New" w:eastAsia="MS Mincho" w:hAnsi="Angsana New"/>
          <w:sz w:val="30"/>
          <w:szCs w:val="30"/>
        </w:rPr>
        <w:t xml:space="preserve">2562 </w:t>
      </w:r>
      <w:r w:rsidRPr="006D0572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34D10697" w14:textId="77777777" w:rsidR="000227CE" w:rsidRPr="006D0572" w:rsidRDefault="000227CE" w:rsidP="009D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8"/>
        <w:gridCol w:w="466"/>
        <w:gridCol w:w="1544"/>
        <w:gridCol w:w="270"/>
        <w:gridCol w:w="1571"/>
      </w:tblGrid>
      <w:tr w:rsidR="000227CE" w:rsidRPr="006D0572" w14:paraId="5C962DC0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51F68D92" w14:textId="77777777" w:rsidR="000227CE" w:rsidRPr="006D0572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7AA1F526" w14:textId="77777777" w:rsidR="000227CE" w:rsidRPr="006D0572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3246AE36" w14:textId="77777777" w:rsidR="000227CE" w:rsidRPr="006D0572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D057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6D0572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0227CE" w:rsidRPr="006D0572" w14:paraId="5523FFCB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0865FA51" w14:textId="77777777" w:rsidR="000227CE" w:rsidRPr="006D0572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D0572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6D0572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6D0572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466" w:type="dxa"/>
          </w:tcPr>
          <w:p w14:paraId="4B40A78D" w14:textId="77777777" w:rsidR="000227CE" w:rsidRPr="006D0572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0A68B9EC" w14:textId="77777777" w:rsidR="000227CE" w:rsidRPr="006D0572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6D057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6EB14336" w14:textId="77777777" w:rsidR="000227CE" w:rsidRPr="006D0572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216C5C77" w14:textId="77777777" w:rsidR="000227CE" w:rsidRPr="006D0572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D057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0227CE" w:rsidRPr="006D0572" w14:paraId="58406C14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61190249" w14:textId="77777777" w:rsidR="000227CE" w:rsidRPr="006D0572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77987CF" w14:textId="77777777" w:rsidR="000227CE" w:rsidRPr="006D0572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2C5BC925" w14:textId="77777777" w:rsidR="000227CE" w:rsidRPr="006D0572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D057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227CE" w:rsidRPr="006D0572" w14:paraId="41D1ECFC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3A7F1ABA" w14:textId="77777777" w:rsidR="000227CE" w:rsidRPr="006D0572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057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393114C8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AF713E0" w14:textId="77777777" w:rsidR="000227CE" w:rsidRPr="006D0572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C23C55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D917F6B" w14:textId="77777777" w:rsidR="000227CE" w:rsidRPr="006D0572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7CE" w:rsidRPr="006D0572" w14:paraId="14C7C40D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2D7D5378" w14:textId="77777777" w:rsidR="000227CE" w:rsidRPr="006D0572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ซื้อเงินลงทุนระหว่างงวด</w:t>
            </w:r>
          </w:p>
        </w:tc>
        <w:tc>
          <w:tcPr>
            <w:tcW w:w="466" w:type="dxa"/>
          </w:tcPr>
          <w:p w14:paraId="3BF7E6DB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060253E" w14:textId="77777777" w:rsidR="000227CE" w:rsidRPr="006D0572" w:rsidDel="00237E88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73819283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CDEA75F" w14:textId="77777777" w:rsidR="000227CE" w:rsidRPr="006D0572" w:rsidDel="00237E88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7213" w:rsidRPr="006D0572" w14:paraId="6E173C37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72412A65" w14:textId="2A1AD43F" w:rsidR="000C7213" w:rsidRPr="000C7213" w:rsidRDefault="000C7213" w:rsidP="000C7213">
            <w:pPr>
              <w:rPr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891863">
              <w:rPr>
                <w:rFonts w:asciiTheme="majorBidi" w:hAnsiTheme="majorBidi" w:cstheme="majorBidi"/>
                <w:sz w:val="28"/>
                <w:szCs w:val="28"/>
              </w:rPr>
              <w:t xml:space="preserve">downstream </w:t>
            </w:r>
          </w:p>
        </w:tc>
        <w:tc>
          <w:tcPr>
            <w:tcW w:w="466" w:type="dxa"/>
          </w:tcPr>
          <w:p w14:paraId="49046485" w14:textId="77777777" w:rsidR="000C7213" w:rsidRPr="006D0572" w:rsidRDefault="000C7213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89117A9" w14:textId="42B32C03" w:rsidR="000C7213" w:rsidRPr="006D0572" w:rsidRDefault="000C7213" w:rsidP="000C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70" w:type="dxa"/>
          </w:tcPr>
          <w:p w14:paraId="014583F7" w14:textId="77777777" w:rsidR="000C7213" w:rsidRPr="006D0572" w:rsidRDefault="000C7213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E45ED7" w14:textId="77777777" w:rsidR="000C7213" w:rsidRPr="006D0572" w:rsidRDefault="000C7213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7CE" w:rsidRPr="006D0572" w14:paraId="7B1B0F98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4EB8E6B6" w14:textId="77777777" w:rsidR="000227CE" w:rsidRPr="006D0572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6" w:type="dxa"/>
          </w:tcPr>
          <w:p w14:paraId="2677B29B" w14:textId="77777777" w:rsidR="000227CE" w:rsidRPr="006D0572" w:rsidRDefault="000227CE" w:rsidP="002A3CED">
            <w:pPr>
              <w:tabs>
                <w:tab w:val="decimal" w:pos="135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590B99A8" w14:textId="139E2AA8" w:rsidR="000227CE" w:rsidRPr="006D0572" w:rsidDel="00237E88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(</w:t>
            </w:r>
            <w:r w:rsidR="000C7213">
              <w:rPr>
                <w:rFonts w:ascii="Angsana New" w:hAnsi="Angsana New"/>
                <w:sz w:val="30"/>
                <w:szCs w:val="30"/>
              </w:rPr>
              <w:t>155</w:t>
            </w:r>
            <w:r w:rsidRPr="006D05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12A876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FD575F5" w14:textId="77777777" w:rsidR="000227CE" w:rsidRPr="006D0572" w:rsidDel="00237E88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7CE" w:rsidRPr="006D0572" w14:paraId="28C0C1B5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58322105" w14:textId="77777777" w:rsidR="000227CE" w:rsidRPr="006D0572" w:rsidRDefault="000227CE" w:rsidP="002A3CED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6" w:type="dxa"/>
          </w:tcPr>
          <w:p w14:paraId="16299EC0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55BBEEBC" w14:textId="77777777" w:rsidR="000227CE" w:rsidRPr="006D0572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2,815</w:t>
            </w:r>
          </w:p>
        </w:tc>
        <w:tc>
          <w:tcPr>
            <w:tcW w:w="270" w:type="dxa"/>
          </w:tcPr>
          <w:p w14:paraId="25C28AF9" w14:textId="77777777" w:rsidR="000227CE" w:rsidRPr="006D0572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35A42C8" w14:textId="77777777" w:rsidR="000227CE" w:rsidRPr="006D0572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D4086F" w14:textId="77777777" w:rsidR="000227CE" w:rsidRPr="006D0572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6D0572">
        <w:rPr>
          <w:rFonts w:ascii="Angsana New" w:eastAsia="MS Mincho" w:hAnsi="Angsana New"/>
          <w:sz w:val="30"/>
          <w:szCs w:val="30"/>
          <w:cs/>
        </w:rPr>
        <w:tab/>
      </w:r>
    </w:p>
    <w:p w14:paraId="32544F56" w14:textId="77777777" w:rsidR="000227CE" w:rsidRPr="006D0572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6D0572">
        <w:rPr>
          <w:rFonts w:ascii="Angsana New" w:eastAsia="MS Mincho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6D0572">
        <w:rPr>
          <w:rFonts w:ascii="Angsana New" w:eastAsia="MS Mincho" w:hAnsi="Angsana New"/>
          <w:sz w:val="30"/>
          <w:szCs w:val="30"/>
        </w:rPr>
        <w:t xml:space="preserve">31 </w:t>
      </w:r>
      <w:r w:rsidRPr="006D0572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6D0572">
        <w:rPr>
          <w:rFonts w:ascii="Angsana New" w:eastAsia="MS Mincho" w:hAnsi="Angsana New"/>
          <w:sz w:val="30"/>
          <w:szCs w:val="30"/>
        </w:rPr>
        <w:t xml:space="preserve">2563 </w:t>
      </w:r>
      <w:r w:rsidRPr="006D0572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บริษัทย่อยแห่งหนึ่งได้เข้าทำสัญญาร่วมลงทุนกับบริษัทแห่งหนึ่ง เพื่อลงทุนในหุ้นร้อยละ </w:t>
      </w:r>
      <w:r w:rsidRPr="006D0572">
        <w:rPr>
          <w:rFonts w:ascii="Angsana New" w:eastAsia="MS Mincho" w:hAnsi="Angsana New"/>
          <w:sz w:val="30"/>
          <w:szCs w:val="30"/>
        </w:rPr>
        <w:t xml:space="preserve">25 </w:t>
      </w:r>
      <w:r w:rsidRPr="006D0572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 ซึ่งบริษัทร่วมดังกล่าวได้รับสิทธิ์ในการเป็นแฟรนไชส์แบบตัวแทน (</w:t>
      </w:r>
      <w:r w:rsidRPr="006D0572">
        <w:rPr>
          <w:rFonts w:ascii="Angsana New" w:eastAsia="MS Mincho" w:hAnsi="Angsana New"/>
          <w:sz w:val="30"/>
          <w:szCs w:val="30"/>
        </w:rPr>
        <w:t>Master franchise</w:t>
      </w:r>
      <w:r w:rsidRPr="006D0572">
        <w:rPr>
          <w:rFonts w:ascii="Angsana New" w:eastAsia="MS Mincho" w:hAnsi="Angsana New" w:hint="cs"/>
          <w:sz w:val="30"/>
          <w:szCs w:val="30"/>
          <w:cs/>
        </w:rPr>
        <w:t>)</w:t>
      </w:r>
      <w:r w:rsidRPr="006D0572">
        <w:rPr>
          <w:rFonts w:ascii="Angsana New" w:eastAsia="MS Mincho" w:hAnsi="Angsana New"/>
          <w:sz w:val="30"/>
          <w:szCs w:val="30"/>
        </w:rPr>
        <w:t xml:space="preserve"> </w:t>
      </w:r>
      <w:r w:rsidRPr="006D0572">
        <w:rPr>
          <w:rFonts w:ascii="Angsana New" w:eastAsia="MS Mincho" w:hAnsi="Angsana New" w:hint="cs"/>
          <w:sz w:val="30"/>
          <w:szCs w:val="30"/>
          <w:cs/>
        </w:rPr>
        <w:t>ในภาคใต้ของประเทศไทย</w:t>
      </w:r>
    </w:p>
    <w:p w14:paraId="677454E1" w14:textId="77777777" w:rsidR="000227CE" w:rsidRPr="006D0572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E9363E" w14:textId="77777777" w:rsidR="000227CE" w:rsidRPr="006D0572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6D0572" w:rsidSect="000227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D057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D2E80D" w14:textId="77777777" w:rsidR="007D014D" w:rsidRPr="006D0572" w:rsidRDefault="00132BD6" w:rsidP="00221D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31D1A8F" w14:textId="77777777" w:rsidR="00654D3F" w:rsidRPr="006D0572" w:rsidRDefault="00654D3F" w:rsidP="0074717E">
      <w:pPr>
        <w:pStyle w:val="FSBlank"/>
        <w:ind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152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81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38"/>
      </w:tblGrid>
      <w:tr w:rsidR="00214D56" w:rsidRPr="006D0572" w14:paraId="72685617" w14:textId="77777777" w:rsidTr="00221D01">
        <w:trPr>
          <w:tblHeader/>
        </w:trPr>
        <w:tc>
          <w:tcPr>
            <w:tcW w:w="1800" w:type="dxa"/>
          </w:tcPr>
          <w:p w14:paraId="0E909FA4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491931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5849A3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E0DCE14" w14:textId="77777777" w:rsidR="00214D56" w:rsidRPr="006D0572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7A345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42F44E9" w14:textId="77777777" w:rsidR="00214D56" w:rsidRPr="006D0572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208" w:type="dxa"/>
            <w:gridSpan w:val="15"/>
            <w:vAlign w:val="bottom"/>
          </w:tcPr>
          <w:p w14:paraId="54739D5A" w14:textId="77777777" w:rsidR="00214D56" w:rsidRPr="006D0572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23C0" w:rsidRPr="006D0572" w14:paraId="55D99B87" w14:textId="77777777" w:rsidTr="00221D01">
        <w:trPr>
          <w:tblHeader/>
        </w:trPr>
        <w:tc>
          <w:tcPr>
            <w:tcW w:w="1800" w:type="dxa"/>
          </w:tcPr>
          <w:p w14:paraId="27BBACBD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DE9637" w14:textId="77777777" w:rsidR="007565EE" w:rsidRPr="006D0572" w:rsidRDefault="007565EE" w:rsidP="002B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  <w:vAlign w:val="bottom"/>
          </w:tcPr>
          <w:p w14:paraId="2735A7BB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0706C0D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3EE14A1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F9A1929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5C42E56" w14:textId="77777777" w:rsidR="007565EE" w:rsidRPr="006D0572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2570F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042AEAC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3B641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FE3B72E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711D7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7A742C6F" w14:textId="77777777" w:rsidR="007565EE" w:rsidRPr="006D0572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74717E"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2B4E2C" w:rsidRPr="006D0572" w14:paraId="5D3FDE23" w14:textId="77777777" w:rsidTr="00221D01">
        <w:trPr>
          <w:tblHeader/>
        </w:trPr>
        <w:tc>
          <w:tcPr>
            <w:tcW w:w="1800" w:type="dxa"/>
          </w:tcPr>
          <w:p w14:paraId="183077F7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77041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E5AE0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C51B55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65A73F18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5C2C703B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FDA7295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A6A8E3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4DF2795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FFE30C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5A33915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41D1CA3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846CBC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03CB6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F9E5CC0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4958E5AD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26FF2F7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BC8D4C2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296E70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2229B52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516BF2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B11BC8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8399D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28B22400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51BEBBD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B2FA66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E0F70B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11651320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9B6DE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D3B7A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39EE12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186EDF0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06E51F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4ACBA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732FDC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19001099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8972DB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081B0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801520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5B4ADC2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7AD5CC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68E9A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1D8466C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61124ACA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5CC1203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0DBB36A" w14:textId="77777777" w:rsidR="0081624F" w:rsidRPr="006D0572" w:rsidRDefault="0081624F" w:rsidP="0081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77EB770" w14:textId="77777777" w:rsidR="0081624F" w:rsidRPr="006D0572" w:rsidRDefault="0081624F" w:rsidP="0081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  <w:p w14:paraId="734FF390" w14:textId="77777777" w:rsidR="007565EE" w:rsidRPr="006D0572" w:rsidRDefault="0081624F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7565EE" w:rsidRPr="006D0572" w14:paraId="503FE394" w14:textId="77777777" w:rsidTr="00221D01">
        <w:trPr>
          <w:tblHeader/>
        </w:trPr>
        <w:tc>
          <w:tcPr>
            <w:tcW w:w="1800" w:type="dxa"/>
          </w:tcPr>
          <w:p w14:paraId="7639C43F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2A956E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9B37034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73E47386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8" w:type="dxa"/>
            <w:gridSpan w:val="19"/>
          </w:tcPr>
          <w:p w14:paraId="1E30C69B" w14:textId="77777777" w:rsidR="007565EE" w:rsidRPr="006D0572" w:rsidRDefault="007565EE" w:rsidP="00756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52CD5" w:rsidRPr="006D0572" w14:paraId="540CDE81" w14:textId="77777777" w:rsidTr="00221D01">
        <w:trPr>
          <w:trHeight w:val="144"/>
        </w:trPr>
        <w:tc>
          <w:tcPr>
            <w:tcW w:w="1800" w:type="dxa"/>
          </w:tcPr>
          <w:p w14:paraId="3E0A723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260" w:type="dxa"/>
          </w:tcPr>
          <w:p w14:paraId="31CD8752" w14:textId="77777777" w:rsidR="00852CD5" w:rsidRPr="006D0572" w:rsidRDefault="00852CD5" w:rsidP="00852CD5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34CD239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1B2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30B385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DDEF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7DE7BE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3F0C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A0F4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14:paraId="7FA8641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3BB2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F1B5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14:paraId="12C8823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37645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270C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14:paraId="1F7E053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C122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090C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F6FB1E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B08FC4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3185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8C44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DDA98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CCD6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08E7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06E90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5FA3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19FE1AC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56209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DABC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6E22F5F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42B8F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E59B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84524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C54C88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9EBEDC" w14:textId="6AD400B4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86,00</w:t>
            </w:r>
            <w:r w:rsidR="00AA27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852CD5" w:rsidRPr="006D0572" w14:paraId="2A42448D" w14:textId="77777777" w:rsidTr="00221D01">
        <w:tc>
          <w:tcPr>
            <w:tcW w:w="1800" w:type="dxa"/>
          </w:tcPr>
          <w:p w14:paraId="0CC0D9E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</w:t>
            </w: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คอนเซปท์ จำกัด</w:t>
            </w:r>
          </w:p>
        </w:tc>
        <w:tc>
          <w:tcPr>
            <w:tcW w:w="1260" w:type="dxa"/>
          </w:tcPr>
          <w:p w14:paraId="5D732623" w14:textId="77777777" w:rsidR="00852CD5" w:rsidRPr="006D0572" w:rsidRDefault="00852CD5" w:rsidP="00852CD5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258AFCA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BA11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39306E1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D183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595D87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9EC7D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6659A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4F8B2D5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58622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BAB82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C369FC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9C94A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05C3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8DF23D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FCCC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107D1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5A9B79B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98B79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2DD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27E7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0AAFB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4BFF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4A26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16E3B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2ADA5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1106326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8CFF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E3CA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2FCA707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896D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060C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1D402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533093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6204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34,200</w:t>
            </w:r>
          </w:p>
        </w:tc>
      </w:tr>
      <w:tr w:rsidR="00852CD5" w:rsidRPr="006D0572" w14:paraId="69BBB1B6" w14:textId="77777777" w:rsidTr="00221D01">
        <w:tc>
          <w:tcPr>
            <w:tcW w:w="1800" w:type="dxa"/>
          </w:tcPr>
          <w:p w14:paraId="4B4CA47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260" w:type="dxa"/>
          </w:tcPr>
          <w:p w14:paraId="564F7CB8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07DDA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7098FA5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C80BB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076ED2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50AC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E2B0F5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F86C6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35F3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447C85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DDC73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313EE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746482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4A06A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D5D3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51E54F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E218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83E4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548A49F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45561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4686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60C2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AD6B8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2931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11DE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76587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C331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34B0776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E1B54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3951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24AAA33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43458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E09E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5ECAE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A9B77B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C288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852CD5" w:rsidRPr="006D0572" w14:paraId="143EDF90" w14:textId="77777777" w:rsidTr="00221D01">
        <w:trPr>
          <w:trHeight w:val="81"/>
        </w:trPr>
        <w:tc>
          <w:tcPr>
            <w:tcW w:w="1800" w:type="dxa"/>
          </w:tcPr>
          <w:p w14:paraId="609D77D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</w:t>
            </w: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ัด</w:t>
            </w:r>
          </w:p>
        </w:tc>
        <w:tc>
          <w:tcPr>
            <w:tcW w:w="1260" w:type="dxa"/>
          </w:tcPr>
          <w:p w14:paraId="140A91ED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748CF46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E8831C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9EAD24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2852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009FC7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6FA8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6467028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A21C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714F94C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0B984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78DE54C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6746D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552F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1D862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7D7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27D1A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4FA35BD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08502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5EF8CA3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72106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EBD4E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D54409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2CD5" w:rsidRPr="006D0572" w14:paraId="6CA7936F" w14:textId="77777777" w:rsidTr="00221D01">
        <w:tc>
          <w:tcPr>
            <w:tcW w:w="1800" w:type="dxa"/>
          </w:tcPr>
          <w:p w14:paraId="4B1350B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260" w:type="dxa"/>
          </w:tcPr>
          <w:p w14:paraId="3F0C0ED7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810" w:type="dxa"/>
          </w:tcPr>
          <w:p w14:paraId="4CA214D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6419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80E19C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FF2F9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BD2CDA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27CF3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450B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AD91BA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69EB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3FCD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F08AC7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C0BB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A732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D515D5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75A95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E624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D3DC27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5A4CA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BCBC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5901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74E94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5B0A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7573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DA3FF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5805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5CA847C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D607B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2C55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3891D2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3041C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741C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959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EB224E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E008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2CD5" w:rsidRPr="006D0572" w14:paraId="64C770D1" w14:textId="77777777" w:rsidTr="00221D01">
        <w:tc>
          <w:tcPr>
            <w:tcW w:w="1800" w:type="dxa"/>
          </w:tcPr>
          <w:p w14:paraId="73CFF95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</w:t>
            </w: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สไปซี่ จำกัด</w:t>
            </w:r>
          </w:p>
        </w:tc>
        <w:tc>
          <w:tcPr>
            <w:tcW w:w="1260" w:type="dxa"/>
          </w:tcPr>
          <w:p w14:paraId="0C9D6DBA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0E873A7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9813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73E694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5A9ED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F8C7F3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F9240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8835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0603E6D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C9DF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4622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1437053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D07AB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00362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D2ABCE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9CD27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3DB9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84B924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36D17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3DE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718D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11D4D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F0DE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6246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902FA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1138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AD5FCA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4B574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F53B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31BA46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7E756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AF1E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CEB33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DBEE4E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15A0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2CD5" w:rsidRPr="006D0572" w14:paraId="0B6D3D6A" w14:textId="77777777" w:rsidTr="00221D01">
        <w:tc>
          <w:tcPr>
            <w:tcW w:w="1800" w:type="dxa"/>
          </w:tcPr>
          <w:p w14:paraId="523FFD8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สไปซ์ ซินเนอจี้ จำกัด</w:t>
            </w:r>
          </w:p>
        </w:tc>
        <w:tc>
          <w:tcPr>
            <w:tcW w:w="1260" w:type="dxa"/>
          </w:tcPr>
          <w:p w14:paraId="7BEF258C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810" w:type="dxa"/>
          </w:tcPr>
          <w:p w14:paraId="20805A7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AF1D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BE012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73E386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0703C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29289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F06D1E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AFEC8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1CDC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1651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B5F72E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6E79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EB0F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7E74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C001F5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F9F0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3C50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E9707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98C221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4308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7A8E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68BC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214DAC3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D54A3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8C3630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770A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8BC3D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A36C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464D9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D8DE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A519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28EE83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52FD9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685A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09D3548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5EA39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B6F54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C96AF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685D950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2A5AF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8889D2" w14:textId="77777777" w:rsidR="00B254C7" w:rsidRDefault="00B254C7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F0D5DB" w14:textId="2A33B3E1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48EC6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AA20DF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FDF7A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2630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sz w:val="24"/>
                <w:szCs w:val="24"/>
              </w:rPr>
              <w:t>15,300</w:t>
            </w:r>
          </w:p>
        </w:tc>
      </w:tr>
      <w:tr w:rsidR="00852CD5" w:rsidRPr="006D0572" w14:paraId="545C2FF2" w14:textId="77777777" w:rsidTr="00221D01">
        <w:tc>
          <w:tcPr>
            <w:tcW w:w="1800" w:type="dxa"/>
          </w:tcPr>
          <w:p w14:paraId="78D9BE62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4699C41" w14:textId="77777777" w:rsidR="00852CD5" w:rsidRPr="006D0572" w:rsidRDefault="00852CD5" w:rsidP="00852CD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9C3DC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FA14A4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6B76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E71D4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477,500</w:t>
            </w:r>
          </w:p>
        </w:tc>
        <w:tc>
          <w:tcPr>
            <w:tcW w:w="270" w:type="dxa"/>
          </w:tcPr>
          <w:p w14:paraId="7E5AD00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EAC4CC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477,500</w:t>
            </w:r>
          </w:p>
        </w:tc>
        <w:tc>
          <w:tcPr>
            <w:tcW w:w="270" w:type="dxa"/>
          </w:tcPr>
          <w:p w14:paraId="558CD1DA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5B68E5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</w:tcPr>
          <w:p w14:paraId="4BD3E4B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FA444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0E1A450B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7640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540C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1E84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8E688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A7C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3F50615E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42D37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6037573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E631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43B526" w14:textId="77777777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895A5A" w14:textId="477E42BB" w:rsidR="00852CD5" w:rsidRPr="006D0572" w:rsidRDefault="00852CD5" w:rsidP="0085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165,50</w:t>
            </w:r>
            <w:r w:rsidR="00AA27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</w:tbl>
    <w:p w14:paraId="6FA83D7D" w14:textId="77777777" w:rsidR="001023C0" w:rsidRPr="006D0572" w:rsidRDefault="001023C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  <w:sectPr w:rsidR="001023C0" w:rsidRPr="006D0572" w:rsidSect="00221D0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44BD7CD" w14:textId="77777777" w:rsidR="008E3B76" w:rsidRPr="006D0572" w:rsidRDefault="00B7441E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CA2A2D3" w14:textId="77777777" w:rsidR="008E3B76" w:rsidRPr="006D0572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4D39D7" w14:textId="46A15FB8" w:rsidR="00766F98" w:rsidRDefault="00BF601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อาคารและอุปกรณ์ ไม่รวมสินทรัพย์สิทธิการใช้</w:t>
      </w:r>
      <w:r w:rsidR="00E330DA" w:rsidRPr="006D0572">
        <w:rPr>
          <w:rFonts w:ascii="Angsana New" w:hAnsi="Angsana New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3E5E99" w:rsidRPr="006D0572">
        <w:rPr>
          <w:rFonts w:ascii="Angsana New" w:hAnsi="Angsana New"/>
          <w:sz w:val="30"/>
          <w:szCs w:val="30"/>
          <w:cs/>
        </w:rPr>
        <w:br/>
      </w:r>
      <w:r w:rsidR="00E330DA" w:rsidRPr="006D0572">
        <w:rPr>
          <w:rFonts w:ascii="Angsana New" w:hAnsi="Angsana New"/>
          <w:sz w:val="30"/>
          <w:szCs w:val="30"/>
        </w:rPr>
        <w:t xml:space="preserve">31 </w:t>
      </w:r>
      <w:r w:rsidR="00E330DA" w:rsidRPr="006D05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330DA" w:rsidRPr="006D0572">
        <w:rPr>
          <w:rFonts w:ascii="Angsana New" w:hAnsi="Angsana New"/>
          <w:sz w:val="30"/>
          <w:szCs w:val="30"/>
        </w:rPr>
        <w:t xml:space="preserve">2563 </w:t>
      </w:r>
      <w:r w:rsidR="00E330DA" w:rsidRPr="006D05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E2009E" w14:textId="743E8104" w:rsidR="000544D1" w:rsidRDefault="000544D1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39"/>
        <w:gridCol w:w="272"/>
        <w:gridCol w:w="2249"/>
      </w:tblGrid>
      <w:tr w:rsidR="000544D1" w:rsidRPr="006D0572" w14:paraId="516757C0" w14:textId="77777777" w:rsidTr="0030115A">
        <w:trPr>
          <w:tblHeader/>
        </w:trPr>
        <w:tc>
          <w:tcPr>
            <w:tcW w:w="2353" w:type="pct"/>
            <w:shd w:val="clear" w:color="auto" w:fill="auto"/>
            <w:hideMark/>
          </w:tcPr>
          <w:p w14:paraId="360AD8C3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592A9372" w14:textId="2692ED13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544D1" w:rsidRPr="006D0572" w14:paraId="748103EB" w14:textId="77777777" w:rsidTr="0030115A">
        <w:trPr>
          <w:trHeight w:val="1109"/>
          <w:tblHeader/>
        </w:trPr>
        <w:tc>
          <w:tcPr>
            <w:tcW w:w="2353" w:type="pct"/>
          </w:tcPr>
          <w:p w14:paraId="049E4AB4" w14:textId="77777777" w:rsidR="000544D1" w:rsidRPr="006D0572" w:rsidRDefault="000544D1" w:rsidP="00301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488B9" w14:textId="77777777" w:rsidR="000544D1" w:rsidRPr="006D0572" w:rsidRDefault="000544D1" w:rsidP="00301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DF6EE" w14:textId="77777777" w:rsidR="000544D1" w:rsidRPr="006D0572" w:rsidRDefault="000544D1" w:rsidP="00301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vAlign w:val="center"/>
            <w:hideMark/>
          </w:tcPr>
          <w:p w14:paraId="2E96B425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6689C54F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4E6347AF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51C1D233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13A9CF43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544D1" w:rsidRPr="006D0572" w14:paraId="6A1EFB42" w14:textId="77777777" w:rsidTr="0030115A">
        <w:trPr>
          <w:tblHeader/>
        </w:trPr>
        <w:tc>
          <w:tcPr>
            <w:tcW w:w="2353" w:type="pct"/>
          </w:tcPr>
          <w:p w14:paraId="1480529F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9EE682B" w14:textId="77777777" w:rsidR="000544D1" w:rsidRPr="006D0572" w:rsidRDefault="000544D1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4D1" w:rsidRPr="006D0572" w14:paraId="45993677" w14:textId="77777777" w:rsidTr="0030115A">
        <w:trPr>
          <w:tblHeader/>
        </w:trPr>
        <w:tc>
          <w:tcPr>
            <w:tcW w:w="2353" w:type="pct"/>
            <w:hideMark/>
          </w:tcPr>
          <w:p w14:paraId="4199F150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74" w:type="pct"/>
          </w:tcPr>
          <w:p w14:paraId="49CB57D6" w14:textId="2254CD0F" w:rsidR="000544D1" w:rsidRPr="006D0572" w:rsidRDefault="000544D1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10,186</w:t>
            </w:r>
          </w:p>
        </w:tc>
        <w:tc>
          <w:tcPr>
            <w:tcW w:w="148" w:type="pct"/>
          </w:tcPr>
          <w:p w14:paraId="18F59B6A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2157EFDA" w14:textId="73EE3185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(10,443)</w:t>
            </w:r>
          </w:p>
        </w:tc>
      </w:tr>
      <w:tr w:rsidR="000544D1" w:rsidRPr="006D0572" w14:paraId="5521FB40" w14:textId="77777777" w:rsidTr="0030115A">
        <w:trPr>
          <w:tblHeader/>
        </w:trPr>
        <w:tc>
          <w:tcPr>
            <w:tcW w:w="2353" w:type="pct"/>
            <w:hideMark/>
          </w:tcPr>
          <w:p w14:paraId="21CB5CE2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11B701ED" w14:textId="2A6F9529" w:rsidR="000544D1" w:rsidRPr="006D0572" w:rsidRDefault="000544D1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148" w:type="pct"/>
          </w:tcPr>
          <w:p w14:paraId="34D1A0F0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6917E7BC" w14:textId="4494BD6B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(322)</w:t>
            </w:r>
          </w:p>
        </w:tc>
      </w:tr>
      <w:tr w:rsidR="000544D1" w:rsidRPr="006D0572" w14:paraId="11980EA6" w14:textId="77777777" w:rsidTr="0030115A">
        <w:trPr>
          <w:tblHeader/>
        </w:trPr>
        <w:tc>
          <w:tcPr>
            <w:tcW w:w="2353" w:type="pct"/>
            <w:hideMark/>
          </w:tcPr>
          <w:p w14:paraId="13B0ABEE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74" w:type="pct"/>
          </w:tcPr>
          <w:p w14:paraId="7BC08F97" w14:textId="1C698EA0" w:rsidR="000544D1" w:rsidRPr="006D0572" w:rsidRDefault="000544D1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3,722</w:t>
            </w:r>
          </w:p>
        </w:tc>
        <w:tc>
          <w:tcPr>
            <w:tcW w:w="148" w:type="pct"/>
          </w:tcPr>
          <w:p w14:paraId="255194A9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45C0D429" w14:textId="66F1546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(436)</w:t>
            </w:r>
          </w:p>
        </w:tc>
      </w:tr>
      <w:tr w:rsidR="000544D1" w:rsidRPr="006D0572" w14:paraId="58641B2D" w14:textId="77777777" w:rsidTr="0030115A">
        <w:trPr>
          <w:tblHeader/>
        </w:trPr>
        <w:tc>
          <w:tcPr>
            <w:tcW w:w="2353" w:type="pct"/>
            <w:hideMark/>
          </w:tcPr>
          <w:p w14:paraId="1176C369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3431A" w14:textId="175422B3" w:rsidR="000544D1" w:rsidRPr="006D0572" w:rsidRDefault="000544D1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8,306</w:t>
            </w:r>
          </w:p>
        </w:tc>
        <w:tc>
          <w:tcPr>
            <w:tcW w:w="148" w:type="pct"/>
          </w:tcPr>
          <w:p w14:paraId="0DA1F984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DF1DB" w14:textId="551367B8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(4,921)</w:t>
            </w:r>
          </w:p>
        </w:tc>
      </w:tr>
      <w:tr w:rsidR="000544D1" w:rsidRPr="006D0572" w14:paraId="3B1925EC" w14:textId="77777777" w:rsidTr="0030115A">
        <w:trPr>
          <w:tblHeader/>
        </w:trPr>
        <w:tc>
          <w:tcPr>
            <w:tcW w:w="2353" w:type="pct"/>
          </w:tcPr>
          <w:p w14:paraId="1373652B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CD19A" w14:textId="22BF2414" w:rsidR="000544D1" w:rsidRPr="006D0572" w:rsidRDefault="000544D1" w:rsidP="000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25,901</w:t>
            </w:r>
          </w:p>
        </w:tc>
        <w:tc>
          <w:tcPr>
            <w:tcW w:w="148" w:type="pct"/>
          </w:tcPr>
          <w:p w14:paraId="1A01D684" w14:textId="77777777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F4A10" w14:textId="74E81AEB" w:rsidR="000544D1" w:rsidRPr="006D0572" w:rsidRDefault="000544D1" w:rsidP="0005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(16,122)</w:t>
            </w:r>
          </w:p>
        </w:tc>
      </w:tr>
    </w:tbl>
    <w:p w14:paraId="6BB0C7FE" w14:textId="77777777" w:rsidR="00BF6019" w:rsidRPr="006D0572" w:rsidRDefault="00BF601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39"/>
        <w:gridCol w:w="272"/>
        <w:gridCol w:w="2249"/>
      </w:tblGrid>
      <w:tr w:rsidR="00FA4839" w:rsidRPr="006D0572" w14:paraId="51E61FA0" w14:textId="77777777" w:rsidTr="007C3C33">
        <w:trPr>
          <w:tblHeader/>
        </w:trPr>
        <w:tc>
          <w:tcPr>
            <w:tcW w:w="2353" w:type="pct"/>
            <w:shd w:val="clear" w:color="auto" w:fill="auto"/>
            <w:hideMark/>
          </w:tcPr>
          <w:p w14:paraId="757B342B" w14:textId="77777777" w:rsidR="00FA4839" w:rsidRPr="006D0572" w:rsidRDefault="00FA4839" w:rsidP="00FA48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28D4D96" w14:textId="77777777" w:rsidR="00FA4839" w:rsidRPr="006D0572" w:rsidRDefault="00FA4839" w:rsidP="00FA48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284" w:rsidRPr="006D0572" w14:paraId="256F9EF1" w14:textId="77777777" w:rsidTr="00E85284">
        <w:trPr>
          <w:trHeight w:val="1109"/>
          <w:tblHeader/>
        </w:trPr>
        <w:tc>
          <w:tcPr>
            <w:tcW w:w="2353" w:type="pct"/>
          </w:tcPr>
          <w:p w14:paraId="04581672" w14:textId="77777777" w:rsidR="00E85284" w:rsidRPr="006D0572" w:rsidRDefault="00E85284" w:rsidP="007C3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61B44F" w14:textId="77777777" w:rsidR="00E85284" w:rsidRPr="006D0572" w:rsidRDefault="00E85284" w:rsidP="007C3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F0A93" w14:textId="77777777" w:rsidR="00E85284" w:rsidRPr="006D0572" w:rsidRDefault="00E85284" w:rsidP="007C3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vAlign w:val="center"/>
            <w:hideMark/>
          </w:tcPr>
          <w:p w14:paraId="28557502" w14:textId="77777777" w:rsidR="00E85284" w:rsidRPr="006D0572" w:rsidRDefault="00E85284" w:rsidP="00E85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71768BC4" w14:textId="77777777" w:rsidR="00E85284" w:rsidRPr="006D0572" w:rsidRDefault="00E85284" w:rsidP="00E85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6BDCC753" w14:textId="77777777" w:rsidR="00E85284" w:rsidRPr="006D0572" w:rsidRDefault="00E8528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0FD7B55D" w14:textId="77777777" w:rsidR="00E85284" w:rsidRPr="006D0572" w:rsidRDefault="00E8528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61556E26" w14:textId="77777777" w:rsidR="00E85284" w:rsidRPr="006D0572" w:rsidRDefault="00E8528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C6B1A" w:rsidRPr="006D0572" w14:paraId="4F312B1B" w14:textId="77777777" w:rsidTr="00E85284">
        <w:trPr>
          <w:tblHeader/>
        </w:trPr>
        <w:tc>
          <w:tcPr>
            <w:tcW w:w="2353" w:type="pct"/>
          </w:tcPr>
          <w:p w14:paraId="4631560C" w14:textId="77777777" w:rsidR="00AC6B1A" w:rsidRPr="006D0572" w:rsidRDefault="00AC6B1A" w:rsidP="00AC6B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6DBEE3AC" w14:textId="77777777" w:rsidR="00AC6B1A" w:rsidRPr="006D0572" w:rsidRDefault="00AC6B1A" w:rsidP="00AC6B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D95" w:rsidRPr="006D0572" w14:paraId="586F65E6" w14:textId="77777777" w:rsidTr="007D6A13">
        <w:trPr>
          <w:tblHeader/>
        </w:trPr>
        <w:tc>
          <w:tcPr>
            <w:tcW w:w="2353" w:type="pct"/>
            <w:hideMark/>
          </w:tcPr>
          <w:p w14:paraId="2C4F7AC2" w14:textId="77777777" w:rsidR="002E3D95" w:rsidRPr="006D0572" w:rsidRDefault="00B74039" w:rsidP="002E3D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74" w:type="pct"/>
          </w:tcPr>
          <w:p w14:paraId="0025370D" w14:textId="77777777" w:rsidR="002E3D95" w:rsidRPr="006D0572" w:rsidRDefault="002E3D95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8" w:type="pct"/>
          </w:tcPr>
          <w:p w14:paraId="2EBDA7A5" w14:textId="77777777" w:rsidR="002E3D95" w:rsidRPr="006D0572" w:rsidRDefault="002E3D95" w:rsidP="002E3D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3CD52814" w14:textId="77777777" w:rsidR="002E3D95" w:rsidRPr="006D0572" w:rsidRDefault="002E3D95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(</w:t>
            </w:r>
            <w:r w:rsidR="002A3CED" w:rsidRPr="006D0572">
              <w:rPr>
                <w:rFonts w:ascii="Angsana New" w:hAnsi="Angsana New"/>
                <w:sz w:val="30"/>
                <w:szCs w:val="30"/>
              </w:rPr>
              <w:t>1</w:t>
            </w:r>
            <w:r w:rsidRPr="006D05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4039" w:rsidRPr="006D0572" w14:paraId="7CB36902" w14:textId="77777777" w:rsidTr="007D6A13">
        <w:trPr>
          <w:tblHeader/>
        </w:trPr>
        <w:tc>
          <w:tcPr>
            <w:tcW w:w="2353" w:type="pct"/>
            <w:hideMark/>
          </w:tcPr>
          <w:p w14:paraId="44A51234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0BB83314" w14:textId="77777777" w:rsidR="00B74039" w:rsidRPr="006D0572" w:rsidRDefault="00B74039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C461B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046A4A5C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</w:tr>
      <w:tr w:rsidR="00B74039" w:rsidRPr="006D0572" w14:paraId="20A95082" w14:textId="77777777" w:rsidTr="007D6A13">
        <w:trPr>
          <w:tblHeader/>
        </w:trPr>
        <w:tc>
          <w:tcPr>
            <w:tcW w:w="2353" w:type="pct"/>
            <w:hideMark/>
          </w:tcPr>
          <w:p w14:paraId="09D07DC5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74" w:type="pct"/>
          </w:tcPr>
          <w:p w14:paraId="1E75B4C7" w14:textId="77777777" w:rsidR="00B74039" w:rsidRPr="006D0572" w:rsidRDefault="00B74039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148" w:type="pct"/>
          </w:tcPr>
          <w:p w14:paraId="24A4F157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66CB4F2D" w14:textId="77777777" w:rsidR="00B74039" w:rsidRPr="006D0572" w:rsidRDefault="00B74039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39" w:rsidRPr="006D0572" w14:paraId="482F60F6" w14:textId="77777777" w:rsidTr="007D6A13">
        <w:trPr>
          <w:tblHeader/>
        </w:trPr>
        <w:tc>
          <w:tcPr>
            <w:tcW w:w="2353" w:type="pct"/>
          </w:tcPr>
          <w:p w14:paraId="5C23AAE6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01DE2" w14:textId="77777777" w:rsidR="00B74039" w:rsidRPr="006D0572" w:rsidRDefault="00B74039" w:rsidP="00B7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2,243</w:t>
            </w:r>
          </w:p>
        </w:tc>
        <w:tc>
          <w:tcPr>
            <w:tcW w:w="148" w:type="pct"/>
          </w:tcPr>
          <w:p w14:paraId="05674943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240DE" w14:textId="77777777" w:rsidR="00B74039" w:rsidRPr="006D0572" w:rsidRDefault="00B74039" w:rsidP="00B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(32)</w:t>
            </w:r>
          </w:p>
        </w:tc>
      </w:tr>
    </w:tbl>
    <w:p w14:paraId="61BEF920" w14:textId="77777777" w:rsidR="000544D1" w:rsidRDefault="000544D1" w:rsidP="00E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ECE0B66" w14:textId="07D06BA9" w:rsidR="001741A9" w:rsidRPr="006D0572" w:rsidRDefault="00241DE9" w:rsidP="00E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100236" w:rsidRPr="006D0572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1982C62" w14:textId="77777777" w:rsidR="001741A9" w:rsidRPr="006D0572" w:rsidRDefault="001741A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EB8DD4" w14:textId="77777777" w:rsidR="00703461" w:rsidRPr="006D0572" w:rsidRDefault="00126BD2" w:rsidP="00100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>ที่ดินทั้งหมดของบริษัทและสินทรัพย์บางส่วนของบริษัทย่อยแห่งหนึ่ง</w:t>
      </w:r>
      <w:r w:rsidR="00C92088" w:rsidRPr="006D0572">
        <w:rPr>
          <w:rFonts w:ascii="Angsana New" w:hAnsi="Angsana New" w:hint="cs"/>
          <w:sz w:val="30"/>
          <w:szCs w:val="30"/>
          <w:cs/>
        </w:rPr>
        <w:t xml:space="preserve"> มูลค่า</w:t>
      </w:r>
      <w:r w:rsidRPr="006D0572">
        <w:rPr>
          <w:rFonts w:ascii="Angsana New" w:hAnsi="Angsana New" w:hint="cs"/>
          <w:sz w:val="30"/>
          <w:szCs w:val="30"/>
          <w:cs/>
        </w:rPr>
        <w:t>สุทธิ</w:t>
      </w:r>
      <w:r w:rsidR="00C92088" w:rsidRPr="006D0572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="00CD5001" w:rsidRPr="006D0572">
        <w:rPr>
          <w:rFonts w:ascii="Angsana New" w:hAnsi="Angsana New"/>
          <w:sz w:val="30"/>
          <w:szCs w:val="30"/>
        </w:rPr>
        <w:t>342.6</w:t>
      </w:r>
      <w:r w:rsidR="00C92088" w:rsidRPr="006D0572">
        <w:rPr>
          <w:rFonts w:ascii="Angsana New" w:hAnsi="Angsana New"/>
          <w:sz w:val="30"/>
          <w:szCs w:val="30"/>
        </w:rPr>
        <w:t xml:space="preserve"> </w:t>
      </w:r>
      <w:r w:rsidR="00C92088" w:rsidRPr="006D057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671D1" w:rsidRPr="006D0572">
        <w:rPr>
          <w:rFonts w:ascii="Angsana New" w:hAnsi="Angsana New"/>
          <w:i/>
          <w:iCs/>
          <w:sz w:val="30"/>
          <w:szCs w:val="30"/>
        </w:rPr>
        <w:t xml:space="preserve">(31 </w:t>
      </w:r>
      <w:r w:rsidR="002671D1" w:rsidRPr="006D057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671D1" w:rsidRPr="006D0572">
        <w:rPr>
          <w:rFonts w:ascii="Angsana New" w:hAnsi="Angsana New"/>
          <w:i/>
          <w:iCs/>
          <w:sz w:val="30"/>
          <w:szCs w:val="30"/>
        </w:rPr>
        <w:t xml:space="preserve">2562: 342.6 </w:t>
      </w:r>
      <w:r w:rsidR="002671D1" w:rsidRPr="006D057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671D1"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ได้</w:t>
      </w:r>
      <w:r w:rsidR="00114985" w:rsidRPr="006D0572">
        <w:rPr>
          <w:rFonts w:ascii="Angsana New" w:hAnsi="Angsana New" w:hint="cs"/>
          <w:sz w:val="30"/>
          <w:szCs w:val="30"/>
          <w:cs/>
        </w:rPr>
        <w:t>ถูก</w:t>
      </w:r>
      <w:r w:rsidRPr="006D0572">
        <w:rPr>
          <w:rFonts w:ascii="Angsana New" w:hAnsi="Angsana New" w:hint="cs"/>
          <w:sz w:val="30"/>
          <w:szCs w:val="30"/>
          <w:cs/>
        </w:rPr>
        <w:t>จำนอง</w:t>
      </w:r>
      <w:r w:rsidR="00114985" w:rsidRPr="006D0572">
        <w:rPr>
          <w:rFonts w:ascii="Angsana New" w:hAnsi="Angsana New" w:hint="cs"/>
          <w:sz w:val="30"/>
          <w:szCs w:val="30"/>
          <w:cs/>
        </w:rPr>
        <w:t>ไว้กับธนาคารแห่งหนึ่ง</w:t>
      </w:r>
      <w:r w:rsidRPr="006D0572">
        <w:rPr>
          <w:rFonts w:ascii="Angsana New" w:hAnsi="Angsana New" w:hint="cs"/>
          <w:sz w:val="30"/>
          <w:szCs w:val="30"/>
          <w:cs/>
        </w:rPr>
        <w:t>เพื่อค้ำประกันวงเงินสินเชื่อและเงินกู้ยืมระยะสั้น</w:t>
      </w:r>
      <w:r w:rsidR="00100236" w:rsidRPr="006D0572">
        <w:rPr>
          <w:rFonts w:ascii="Angsana New" w:hAnsi="Angsana New" w:hint="cs"/>
          <w:sz w:val="30"/>
          <w:szCs w:val="30"/>
          <w:cs/>
        </w:rPr>
        <w:t>จากสถาบันการเงินในประเทศแห่งหนึ่ง</w:t>
      </w:r>
      <w:r w:rsidRPr="006D0572">
        <w:rPr>
          <w:rFonts w:ascii="Angsana New" w:hAnsi="Angsana New" w:hint="cs"/>
          <w:sz w:val="30"/>
          <w:szCs w:val="30"/>
          <w:cs/>
        </w:rPr>
        <w:t>ตามที่กล่าวในหมายเหตุ</w:t>
      </w:r>
      <w:r w:rsidR="00DC131B" w:rsidRPr="006D0572">
        <w:rPr>
          <w:rFonts w:ascii="Angsana New" w:hAnsi="Angsana New" w:hint="cs"/>
          <w:sz w:val="30"/>
          <w:szCs w:val="30"/>
          <w:cs/>
        </w:rPr>
        <w:t>ข้อ</w:t>
      </w:r>
      <w:r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="00340302" w:rsidRPr="006D0572">
        <w:rPr>
          <w:rFonts w:ascii="Angsana New" w:hAnsi="Angsana New"/>
          <w:sz w:val="30"/>
          <w:szCs w:val="30"/>
        </w:rPr>
        <w:t>9</w:t>
      </w:r>
    </w:p>
    <w:p w14:paraId="070518DE" w14:textId="77777777" w:rsidR="00C8024D" w:rsidRDefault="00C8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682C72" w14:textId="7D8233AB" w:rsidR="000544D1" w:rsidRP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544D1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157DF9DE" w14:textId="77777777" w:rsidR="000544D1" w:rsidRP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CE77538" w14:textId="77777777" w:rsidR="000544D1" w:rsidRP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544D1">
        <w:rPr>
          <w:rFonts w:ascii="Angsana New" w:hAnsi="Angsana New" w:hint="cs"/>
          <w:sz w:val="30"/>
          <w:szCs w:val="30"/>
          <w:cs/>
        </w:rPr>
        <w:t xml:space="preserve">มูลค่าตามบัญชีของสินทรัพย์สิทธิการใช้จากการเช่าพื้นที่ของกลุ่มบริษัทและบริษัท ณ วันที่ </w:t>
      </w:r>
      <w:r w:rsidRPr="000544D1">
        <w:rPr>
          <w:rFonts w:ascii="Angsana New" w:hAnsi="Angsana New"/>
          <w:sz w:val="30"/>
          <w:szCs w:val="30"/>
        </w:rPr>
        <w:t xml:space="preserve">31 </w:t>
      </w:r>
      <w:r w:rsidRPr="000544D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544D1">
        <w:rPr>
          <w:rFonts w:ascii="Angsana New" w:hAnsi="Angsana New"/>
          <w:sz w:val="30"/>
          <w:szCs w:val="30"/>
        </w:rPr>
        <w:t xml:space="preserve">2563 </w:t>
      </w:r>
      <w:r w:rsidRPr="000544D1">
        <w:rPr>
          <w:rFonts w:ascii="Angsana New" w:hAnsi="Angsana New"/>
          <w:sz w:val="30"/>
          <w:szCs w:val="30"/>
          <w:cs/>
        </w:rPr>
        <w:br/>
      </w:r>
      <w:r w:rsidRPr="000544D1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Pr="000544D1">
        <w:rPr>
          <w:rFonts w:ascii="Angsana New" w:hAnsi="Angsana New"/>
          <w:sz w:val="30"/>
          <w:szCs w:val="30"/>
        </w:rPr>
        <w:t xml:space="preserve">1,035.6 </w:t>
      </w:r>
      <w:r w:rsidRPr="000544D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0544D1">
        <w:rPr>
          <w:rFonts w:ascii="Angsana New" w:hAnsi="Angsana New"/>
          <w:sz w:val="30"/>
          <w:szCs w:val="30"/>
        </w:rPr>
        <w:t xml:space="preserve">176.7 </w:t>
      </w:r>
      <w:r w:rsidRPr="000544D1">
        <w:rPr>
          <w:rFonts w:ascii="Angsana New" w:hAnsi="Angsana New" w:hint="cs"/>
          <w:sz w:val="30"/>
          <w:szCs w:val="30"/>
          <w:cs/>
        </w:rPr>
        <w:t xml:space="preserve">ล้านบาท ตามลำดับ และกลุ่มบริษัท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Pr="000544D1">
        <w:rPr>
          <w:rFonts w:ascii="Angsana New" w:hAnsi="Angsana New"/>
          <w:sz w:val="30"/>
          <w:szCs w:val="30"/>
        </w:rPr>
        <w:t xml:space="preserve">31 </w:t>
      </w:r>
      <w:r w:rsidRPr="000544D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544D1">
        <w:rPr>
          <w:rFonts w:ascii="Angsana New" w:hAnsi="Angsana New"/>
          <w:sz w:val="30"/>
          <w:szCs w:val="30"/>
        </w:rPr>
        <w:t xml:space="preserve">2563 </w:t>
      </w:r>
      <w:r w:rsidRPr="000544D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544D1">
        <w:rPr>
          <w:rFonts w:ascii="Angsana New" w:hAnsi="Angsana New"/>
          <w:sz w:val="30"/>
          <w:szCs w:val="30"/>
        </w:rPr>
        <w:t xml:space="preserve">53.6 </w:t>
      </w:r>
      <w:r w:rsidRPr="000544D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0544D1">
        <w:rPr>
          <w:rFonts w:ascii="Angsana New" w:hAnsi="Angsana New"/>
          <w:sz w:val="30"/>
          <w:szCs w:val="30"/>
        </w:rPr>
        <w:t xml:space="preserve">5.4 </w:t>
      </w:r>
      <w:r w:rsidRPr="000544D1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7688A854" w14:textId="77777777" w:rsidR="000544D1" w:rsidRP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3AE8730" w14:textId="77777777" w:rsid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544D1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0544D1">
        <w:rPr>
          <w:rFonts w:ascii="Angsana New" w:hAnsi="Angsana New"/>
          <w:sz w:val="30"/>
          <w:szCs w:val="30"/>
        </w:rPr>
        <w:t xml:space="preserve">31 </w:t>
      </w:r>
      <w:r w:rsidRPr="000544D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544D1">
        <w:rPr>
          <w:rFonts w:ascii="Angsana New" w:hAnsi="Angsana New"/>
          <w:sz w:val="30"/>
          <w:szCs w:val="30"/>
        </w:rPr>
        <w:t xml:space="preserve">2563 </w:t>
      </w:r>
      <w:r w:rsidRPr="000544D1">
        <w:rPr>
          <w:rFonts w:ascii="Angsana New" w:hAnsi="Angsana New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0544D1">
        <w:rPr>
          <w:rFonts w:ascii="Angsana New" w:hAnsi="Angsana New"/>
          <w:sz w:val="30"/>
          <w:szCs w:val="30"/>
        </w:rPr>
        <w:t xml:space="preserve">3 </w:t>
      </w:r>
      <w:r w:rsidRPr="000544D1">
        <w:rPr>
          <w:rFonts w:ascii="Angsana New" w:hAnsi="Angsana New" w:hint="cs"/>
          <w:sz w:val="30"/>
          <w:szCs w:val="30"/>
          <w:cs/>
        </w:rPr>
        <w:t xml:space="preserve">ปี โดยมีค่าเช่าผันแปรตามปริมาณการใช้สินทรัพย์ตลอดอายุสัญญา กลุ่มบริษัทได้รับรู้สินทรัพย์สิทธิการใช้ที่มีไว้เพื่อใช้งานเพิ่มขึ้นเป็นจำนวน </w:t>
      </w:r>
      <w:r w:rsidRPr="000544D1">
        <w:rPr>
          <w:rFonts w:ascii="Angsana New" w:hAnsi="Angsana New"/>
          <w:sz w:val="30"/>
          <w:szCs w:val="30"/>
        </w:rPr>
        <w:t xml:space="preserve">1.9 </w:t>
      </w:r>
      <w:r w:rsidRPr="000544D1">
        <w:rPr>
          <w:rFonts w:ascii="Angsana New" w:hAnsi="Angsana New" w:hint="cs"/>
          <w:sz w:val="30"/>
          <w:szCs w:val="30"/>
          <w:cs/>
        </w:rPr>
        <w:t>ล้านบาท</w:t>
      </w:r>
    </w:p>
    <w:p w14:paraId="5064F34C" w14:textId="09853334" w:rsidR="00555B6A" w:rsidRDefault="00555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BD67F47" w14:textId="77777777" w:rsidR="00893059" w:rsidRPr="006D0572" w:rsidRDefault="0010023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EDDAA5F" w14:textId="77777777" w:rsidR="006E772A" w:rsidRPr="006D0572" w:rsidRDefault="006E772A" w:rsidP="00D0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54"/>
        <w:gridCol w:w="1179"/>
        <w:gridCol w:w="270"/>
        <w:gridCol w:w="1179"/>
        <w:gridCol w:w="236"/>
        <w:gridCol w:w="1204"/>
        <w:gridCol w:w="270"/>
        <w:gridCol w:w="1224"/>
      </w:tblGrid>
      <w:tr w:rsidR="00B755C4" w:rsidRPr="006D0572" w14:paraId="2EAEEC26" w14:textId="77777777" w:rsidTr="006F6B71">
        <w:tc>
          <w:tcPr>
            <w:tcW w:w="2790" w:type="dxa"/>
          </w:tcPr>
          <w:p w14:paraId="18DDE7B7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0F0BDC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2046A920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D2FEED" w14:textId="77777777" w:rsidR="00B755C4" w:rsidRPr="006D0572" w:rsidRDefault="00B755C4" w:rsidP="007C3C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268A9CD2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5C4" w:rsidRPr="006D0572" w14:paraId="5817680C" w14:textId="77777777" w:rsidTr="006F6B71">
        <w:tc>
          <w:tcPr>
            <w:tcW w:w="2790" w:type="dxa"/>
          </w:tcPr>
          <w:p w14:paraId="07A628B4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C742C07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FC9C994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B472614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38CBC02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9158466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851792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05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1E5FFB2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F8F50B1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55C4" w:rsidRPr="006D0572" w14:paraId="08B53925" w14:textId="77777777" w:rsidTr="006F6B71">
        <w:tc>
          <w:tcPr>
            <w:tcW w:w="2790" w:type="dxa"/>
          </w:tcPr>
          <w:p w14:paraId="14FF74B8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72D80F3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14:paraId="17B8B668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3A7C3D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BCFC6F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72D2B14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DA88BC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CBC98C6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A3D9CCD" w14:textId="77777777" w:rsidR="00B755C4" w:rsidRPr="006D0572" w:rsidRDefault="00B755C4" w:rsidP="00B7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755C4" w:rsidRPr="006D0572" w14:paraId="5104518D" w14:textId="77777777" w:rsidTr="006F6B71">
        <w:tc>
          <w:tcPr>
            <w:tcW w:w="2790" w:type="dxa"/>
          </w:tcPr>
          <w:p w14:paraId="2B5DFDA9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FD8FF3B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52C4552C" w14:textId="77777777" w:rsidR="00B755C4" w:rsidRPr="006D0572" w:rsidRDefault="00B755C4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55C4" w:rsidRPr="006D0572" w14:paraId="19E6A347" w14:textId="77777777" w:rsidTr="006F6B71">
        <w:tc>
          <w:tcPr>
            <w:tcW w:w="2790" w:type="dxa"/>
          </w:tcPr>
          <w:p w14:paraId="2DB95C86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4" w:type="dxa"/>
          </w:tcPr>
          <w:p w14:paraId="3B1F5367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BCF5E46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084B0" w14:textId="77777777" w:rsidR="00B755C4" w:rsidRPr="006D0572" w:rsidRDefault="00B755C4" w:rsidP="007C3C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CF24F0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8CC3A" w14:textId="77777777" w:rsidR="00B755C4" w:rsidRPr="006D0572" w:rsidRDefault="00B755C4" w:rsidP="007C3C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F9A06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4A090" w14:textId="77777777" w:rsidR="00B755C4" w:rsidRPr="006D0572" w:rsidRDefault="00B755C4" w:rsidP="007C3C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52079A0" w14:textId="77777777" w:rsidR="00B755C4" w:rsidRPr="006D0572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2A" w:rsidRPr="006D0572" w14:paraId="3EC0CEEE" w14:textId="77777777" w:rsidTr="006F6B71">
        <w:tc>
          <w:tcPr>
            <w:tcW w:w="2790" w:type="dxa"/>
          </w:tcPr>
          <w:p w14:paraId="40129E74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4" w:type="dxa"/>
            <w:vAlign w:val="bottom"/>
          </w:tcPr>
          <w:p w14:paraId="2555A2CE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9" w:type="dxa"/>
            <w:vAlign w:val="bottom"/>
          </w:tcPr>
          <w:p w14:paraId="61538A6E" w14:textId="77777777" w:rsidR="003F5E2A" w:rsidRPr="006D0572" w:rsidRDefault="003F5E2A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CF296BE" w14:textId="77777777" w:rsidR="003F5E2A" w:rsidRPr="006D0572" w:rsidRDefault="003F5E2A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18DEFBB" w14:textId="77777777" w:rsidR="003F5E2A" w:rsidRPr="006D0572" w:rsidRDefault="003F5E2A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D32CAAD" w14:textId="77777777" w:rsidR="003F5E2A" w:rsidRPr="006D0572" w:rsidRDefault="003F5E2A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40961E59" w14:textId="77777777" w:rsidR="003F5E2A" w:rsidRPr="006D0572" w:rsidRDefault="003F5E2A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170B74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116,014</w:t>
            </w:r>
          </w:p>
        </w:tc>
        <w:tc>
          <w:tcPr>
            <w:tcW w:w="270" w:type="dxa"/>
            <w:vAlign w:val="bottom"/>
          </w:tcPr>
          <w:p w14:paraId="411F5A26" w14:textId="77777777" w:rsidR="003F5E2A" w:rsidRPr="006D0572" w:rsidRDefault="003F5E2A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AD24B0E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0963D77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150,690</w:t>
            </w:r>
          </w:p>
        </w:tc>
      </w:tr>
      <w:tr w:rsidR="006F6B71" w:rsidRPr="006D0572" w14:paraId="16586DC3" w14:textId="77777777" w:rsidTr="006F6B71">
        <w:tc>
          <w:tcPr>
            <w:tcW w:w="2790" w:type="dxa"/>
          </w:tcPr>
          <w:p w14:paraId="05CF4BFE" w14:textId="77777777" w:rsidR="006F6B71" w:rsidRPr="006D0572" w:rsidRDefault="006F6B7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954" w:type="dxa"/>
            <w:vAlign w:val="bottom"/>
          </w:tcPr>
          <w:p w14:paraId="7CA30658" w14:textId="77777777" w:rsidR="006F6B71" w:rsidRPr="006D0572" w:rsidRDefault="006F6B7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5374B38" w14:textId="77777777" w:rsidR="006F6B7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201,939</w:t>
            </w:r>
          </w:p>
        </w:tc>
        <w:tc>
          <w:tcPr>
            <w:tcW w:w="270" w:type="dxa"/>
            <w:vAlign w:val="bottom"/>
          </w:tcPr>
          <w:p w14:paraId="054D5088" w14:textId="77777777" w:rsidR="006F6B71" w:rsidRPr="006D0572" w:rsidRDefault="006F6B71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1712D4" w14:textId="77777777" w:rsidR="006F6B71" w:rsidRPr="006D0572" w:rsidRDefault="006F6B71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A3A02F1" w14:textId="77777777" w:rsidR="00CD500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602</w:t>
            </w:r>
          </w:p>
        </w:tc>
        <w:tc>
          <w:tcPr>
            <w:tcW w:w="236" w:type="dxa"/>
            <w:vAlign w:val="center"/>
          </w:tcPr>
          <w:p w14:paraId="2E8FACAC" w14:textId="77777777" w:rsidR="006F6B71" w:rsidRPr="006D0572" w:rsidRDefault="006F6B71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8E01A26" w14:textId="77777777" w:rsidR="006F6B71" w:rsidRPr="006D0572" w:rsidRDefault="00CD500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15,643</w:t>
            </w:r>
          </w:p>
        </w:tc>
        <w:tc>
          <w:tcPr>
            <w:tcW w:w="270" w:type="dxa"/>
            <w:vAlign w:val="bottom"/>
          </w:tcPr>
          <w:p w14:paraId="28581194" w14:textId="77777777" w:rsidR="006F6B71" w:rsidRPr="006D0572" w:rsidRDefault="006F6B71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A71236" w14:textId="77777777" w:rsidR="006F6B71" w:rsidRPr="006D0572" w:rsidRDefault="006F6B7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5728B58" w14:textId="77777777" w:rsidR="00CD5001" w:rsidRPr="006D0572" w:rsidRDefault="00CD500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602</w:t>
            </w:r>
          </w:p>
        </w:tc>
      </w:tr>
      <w:tr w:rsidR="003F5E2A" w:rsidRPr="006D0572" w14:paraId="221DE5DA" w14:textId="77777777" w:rsidTr="006F6B71">
        <w:tc>
          <w:tcPr>
            <w:tcW w:w="2790" w:type="dxa"/>
          </w:tcPr>
          <w:p w14:paraId="59778D8E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54" w:type="dxa"/>
          </w:tcPr>
          <w:p w14:paraId="5A7E77DF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98672" w14:textId="77777777" w:rsidR="003F5E2A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201,939</w:t>
            </w:r>
          </w:p>
        </w:tc>
        <w:tc>
          <w:tcPr>
            <w:tcW w:w="270" w:type="dxa"/>
            <w:vAlign w:val="bottom"/>
          </w:tcPr>
          <w:p w14:paraId="0E37947D" w14:textId="77777777" w:rsidR="003F5E2A" w:rsidRPr="006D0572" w:rsidRDefault="003F5E2A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548476C" w14:textId="77777777" w:rsidR="003F5E2A" w:rsidRPr="006D0572" w:rsidRDefault="003F5E2A" w:rsidP="00B3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0E89CB4" w14:textId="77777777" w:rsidR="003F5E2A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602</w:t>
            </w:r>
          </w:p>
        </w:tc>
        <w:tc>
          <w:tcPr>
            <w:tcW w:w="236" w:type="dxa"/>
            <w:vAlign w:val="center"/>
          </w:tcPr>
          <w:p w14:paraId="36D06E26" w14:textId="77777777" w:rsidR="003F5E2A" w:rsidRPr="006D0572" w:rsidRDefault="003F5E2A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6997" w14:textId="77777777" w:rsidR="003F5E2A" w:rsidRPr="006D0572" w:rsidRDefault="00CD500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131,657</w:t>
            </w:r>
          </w:p>
        </w:tc>
        <w:tc>
          <w:tcPr>
            <w:tcW w:w="270" w:type="dxa"/>
            <w:vAlign w:val="bottom"/>
          </w:tcPr>
          <w:p w14:paraId="2AC5B221" w14:textId="77777777" w:rsidR="003F5E2A" w:rsidRPr="006D0572" w:rsidRDefault="003F5E2A" w:rsidP="003F5E2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4F6198" w14:textId="77777777" w:rsidR="003F5E2A" w:rsidRPr="006D0572" w:rsidRDefault="003F5E2A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95FFA9A" w14:textId="77777777" w:rsidR="00CD5001" w:rsidRPr="006D0572" w:rsidRDefault="00CD5001" w:rsidP="003F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151,292</w:t>
            </w:r>
          </w:p>
        </w:tc>
      </w:tr>
      <w:tr w:rsidR="006F6B71" w:rsidRPr="006D0572" w14:paraId="4F960031" w14:textId="77777777" w:rsidTr="00B702DE">
        <w:tc>
          <w:tcPr>
            <w:tcW w:w="2790" w:type="dxa"/>
          </w:tcPr>
          <w:p w14:paraId="700791FE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D78A725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48B1299B" w14:textId="77777777" w:rsidR="006F6B71" w:rsidRPr="006D0572" w:rsidRDefault="006F6B71" w:rsidP="00B7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6B71" w:rsidRPr="006D0572" w14:paraId="5A103C00" w14:textId="77777777" w:rsidTr="00B702DE">
        <w:tc>
          <w:tcPr>
            <w:tcW w:w="2790" w:type="dxa"/>
          </w:tcPr>
          <w:p w14:paraId="48922C52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6D05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</w:tcPr>
          <w:p w14:paraId="2ABB1B6F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7183C66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21569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8C1664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3CB7A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E1D64B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6E652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1EA0EB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B71" w:rsidRPr="006D0572" w14:paraId="0AEFCCDF" w14:textId="77777777" w:rsidTr="006F6B71">
        <w:tc>
          <w:tcPr>
            <w:tcW w:w="2790" w:type="dxa"/>
          </w:tcPr>
          <w:p w14:paraId="3BDAA3AB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54" w:type="dxa"/>
            <w:vAlign w:val="bottom"/>
          </w:tcPr>
          <w:p w14:paraId="4DC59E87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5F7EDB" w14:textId="77777777" w:rsidR="006F6B7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846,799</w:t>
            </w:r>
          </w:p>
        </w:tc>
        <w:tc>
          <w:tcPr>
            <w:tcW w:w="270" w:type="dxa"/>
            <w:vAlign w:val="bottom"/>
          </w:tcPr>
          <w:p w14:paraId="37925AEC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4B6CE87" w14:textId="77777777" w:rsidR="006F6B7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vAlign w:val="center"/>
          </w:tcPr>
          <w:p w14:paraId="741DCCC2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64525C3" w14:textId="77777777" w:rsidR="006F6B71" w:rsidRPr="006D0572" w:rsidRDefault="00CD500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174,152</w:t>
            </w:r>
          </w:p>
        </w:tc>
        <w:tc>
          <w:tcPr>
            <w:tcW w:w="270" w:type="dxa"/>
            <w:vAlign w:val="bottom"/>
          </w:tcPr>
          <w:p w14:paraId="15C68A47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B37080" w14:textId="77777777" w:rsidR="006F6B71" w:rsidRPr="006D0572" w:rsidRDefault="00CD500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</w:tr>
      <w:tr w:rsidR="006F6B71" w:rsidRPr="006D0572" w14:paraId="14A5841C" w14:textId="77777777" w:rsidTr="006F6B71">
        <w:tc>
          <w:tcPr>
            <w:tcW w:w="2790" w:type="dxa"/>
          </w:tcPr>
          <w:p w14:paraId="2C934FEB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 w:rsidRPr="006D05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</w:t>
            </w: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</w:tcPr>
          <w:p w14:paraId="2A6DBA19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90EBF" w14:textId="77777777" w:rsidR="006F6B7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846,799</w:t>
            </w:r>
          </w:p>
        </w:tc>
        <w:tc>
          <w:tcPr>
            <w:tcW w:w="270" w:type="dxa"/>
            <w:vAlign w:val="bottom"/>
          </w:tcPr>
          <w:p w14:paraId="7B07A208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EDFF547" w14:textId="77777777" w:rsidR="006F6B71" w:rsidRPr="006D0572" w:rsidRDefault="006F6B7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D1A60C" w14:textId="77777777" w:rsidR="00CD500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vAlign w:val="center"/>
          </w:tcPr>
          <w:p w14:paraId="25DBDA93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066D" w14:textId="77777777" w:rsidR="006F6B71" w:rsidRPr="006D0572" w:rsidRDefault="00CD500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174,152</w:t>
            </w:r>
          </w:p>
        </w:tc>
        <w:tc>
          <w:tcPr>
            <w:tcW w:w="270" w:type="dxa"/>
            <w:vAlign w:val="bottom"/>
          </w:tcPr>
          <w:p w14:paraId="51CC794F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56B354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52A5903" w14:textId="77777777" w:rsidR="00CD5001" w:rsidRPr="006D0572" w:rsidRDefault="00CD500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</w:tr>
      <w:tr w:rsidR="006F6B71" w:rsidRPr="006D0572" w14:paraId="56656F24" w14:textId="77777777" w:rsidTr="00CA2B7A">
        <w:tc>
          <w:tcPr>
            <w:tcW w:w="2790" w:type="dxa"/>
          </w:tcPr>
          <w:p w14:paraId="2CC9EC9B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986C641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2270A48D" w14:textId="77777777" w:rsidR="006F6B71" w:rsidRPr="006D0572" w:rsidRDefault="006F6B71" w:rsidP="00B7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6B71" w:rsidRPr="006D0572" w14:paraId="5927EBA7" w14:textId="77777777" w:rsidTr="00CA2B7A">
        <w:tc>
          <w:tcPr>
            <w:tcW w:w="2790" w:type="dxa"/>
          </w:tcPr>
          <w:p w14:paraId="0C65A195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54" w:type="dxa"/>
          </w:tcPr>
          <w:p w14:paraId="31F47B04" w14:textId="77777777" w:rsidR="006F6B71" w:rsidRPr="006D0572" w:rsidRDefault="006F6B7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B20108A" w14:textId="77777777" w:rsidR="006F6B7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1,048,738</w:t>
            </w:r>
          </w:p>
        </w:tc>
        <w:tc>
          <w:tcPr>
            <w:tcW w:w="270" w:type="dxa"/>
            <w:vAlign w:val="bottom"/>
          </w:tcPr>
          <w:p w14:paraId="68272791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125D0AC" w14:textId="77777777" w:rsidR="006F6B71" w:rsidRPr="006D0572" w:rsidRDefault="00CD5001" w:rsidP="00CD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883</w:t>
            </w:r>
          </w:p>
        </w:tc>
        <w:tc>
          <w:tcPr>
            <w:tcW w:w="236" w:type="dxa"/>
            <w:vAlign w:val="center"/>
          </w:tcPr>
          <w:p w14:paraId="62C33F02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77551879" w14:textId="77777777" w:rsidR="006F6B71" w:rsidRPr="006D0572" w:rsidRDefault="00CD500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305,809</w:t>
            </w:r>
          </w:p>
        </w:tc>
        <w:tc>
          <w:tcPr>
            <w:tcW w:w="270" w:type="dxa"/>
            <w:vAlign w:val="bottom"/>
          </w:tcPr>
          <w:p w14:paraId="1698D79D" w14:textId="77777777" w:rsidR="006F6B71" w:rsidRPr="006D0572" w:rsidRDefault="006F6B71" w:rsidP="00B702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0946D0B" w14:textId="77777777" w:rsidR="006F6B71" w:rsidRPr="006D0572" w:rsidRDefault="00CD5001" w:rsidP="00B7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151,573</w:t>
            </w:r>
          </w:p>
        </w:tc>
      </w:tr>
    </w:tbl>
    <w:p w14:paraId="6B884965" w14:textId="77777777" w:rsidR="00555B6A" w:rsidRDefault="00555B6A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14:paraId="6674AA4A" w14:textId="77777777" w:rsidR="00B755C4" w:rsidRPr="006D0572" w:rsidRDefault="00B755C4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lastRenderedPageBreak/>
        <w:t>เงินกู้ยืมระยะสั้น</w:t>
      </w:r>
    </w:p>
    <w:p w14:paraId="24B5C9CD" w14:textId="77777777" w:rsidR="00B755C4" w:rsidRPr="006D0572" w:rsidRDefault="00B755C4" w:rsidP="00B75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D0B8D0B" w14:textId="77777777" w:rsidR="00E10AE7" w:rsidRPr="006D0572" w:rsidRDefault="00B755C4" w:rsidP="00E10AE7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6D0572">
        <w:rPr>
          <w:rFonts w:ascii="AngsanaUPC" w:hAnsi="AngsanaUPC" w:cs="AngsanaUPC"/>
          <w:sz w:val="30"/>
          <w:szCs w:val="30"/>
        </w:rPr>
        <w:t xml:space="preserve">31 </w:t>
      </w:r>
      <w:r w:rsidR="00D85683" w:rsidRPr="006D0572">
        <w:rPr>
          <w:rFonts w:ascii="AngsanaUPC" w:hAnsi="AngsanaUPC" w:cs="AngsanaUPC" w:hint="cs"/>
          <w:sz w:val="30"/>
          <w:szCs w:val="30"/>
          <w:cs/>
        </w:rPr>
        <w:t>มีน</w:t>
      </w:r>
      <w:r w:rsidRPr="006D0572">
        <w:rPr>
          <w:rFonts w:ascii="AngsanaUPC" w:hAnsi="AngsanaUPC" w:cs="AngsanaUPC"/>
          <w:sz w:val="30"/>
          <w:szCs w:val="30"/>
          <w:cs/>
        </w:rPr>
        <w:t xml:space="preserve">าคม </w:t>
      </w:r>
      <w:r w:rsidRPr="006D0572">
        <w:rPr>
          <w:rFonts w:ascii="AngsanaUPC" w:hAnsi="AngsanaUPC" w:cs="AngsanaUPC"/>
          <w:sz w:val="30"/>
          <w:szCs w:val="30"/>
        </w:rPr>
        <w:t>256</w:t>
      </w:r>
      <w:r w:rsidR="00D85683" w:rsidRPr="006D0572">
        <w:rPr>
          <w:rFonts w:ascii="AngsanaUPC" w:hAnsi="AngsanaUPC" w:cs="AngsanaUPC"/>
          <w:sz w:val="30"/>
          <w:szCs w:val="30"/>
        </w:rPr>
        <w:t>3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กลุ่มบริษัทมีวงเงินเบิกเกินบัญชีจำนวนทั้งสิ้น </w:t>
      </w:r>
      <w:r w:rsidR="00340302" w:rsidRPr="006D0572">
        <w:rPr>
          <w:rFonts w:ascii="AngsanaUPC" w:hAnsi="AngsanaUPC" w:cs="AngsanaUPC"/>
          <w:spacing w:val="-2"/>
          <w:sz w:val="30"/>
          <w:szCs w:val="30"/>
        </w:rPr>
        <w:t>30.0</w:t>
      </w:r>
      <w:r w:rsidRPr="006D0572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="00D8568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D85683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D8568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340302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30.0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="00642CB9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br/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6D0572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BD6222" w:rsidRPr="006D0572">
        <w:rPr>
          <w:rFonts w:ascii="AngsanaUPC" w:hAnsi="AngsanaUPC" w:cs="AngsanaUPC" w:hint="cs"/>
          <w:spacing w:val="-2"/>
          <w:sz w:val="30"/>
          <w:szCs w:val="30"/>
          <w:cs/>
        </w:rPr>
        <w:t>และ</w:t>
      </w:r>
      <w:r w:rsidR="00BD6222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มีวงเงินกู้ยืมระยะสั้น</w:t>
      </w:r>
      <w:r w:rsidR="00BD6222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BD6222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D622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BD6222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ทรัสต์รีซีท</w:t>
      </w:r>
      <w:r w:rsidR="00BD6222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 และหนังสือค้ำประกัน</w:t>
      </w:r>
      <w:r w:rsidR="00BD6222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BD6222" w:rsidRPr="006D0572">
        <w:rPr>
          <w:rFonts w:ascii="AngsanaUPC" w:hAnsi="AngsanaUPC" w:cs="AngsanaUPC"/>
          <w:spacing w:val="-2"/>
          <w:sz w:val="30"/>
          <w:szCs w:val="30"/>
        </w:rPr>
        <w:t>170.0</w:t>
      </w:r>
      <w:r w:rsidR="00BD622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BD6222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BD6222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170.0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="00BD6222" w:rsidRPr="006D0572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</w:t>
      </w:r>
      <w:r w:rsidR="00340302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ที่ดินทั้งหมดของบริษัทและสินทรัพย์บางส่วนของบริษัทย่อยแห่งหนึ่ง</w:t>
      </w:r>
      <w:r w:rsidR="00B60E3B"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>8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BD6222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และ</w:t>
      </w:r>
      <w:r w:rsidR="00E10AE7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ค้ำประกันเพิ่มเติมโดยบริษัทย่อยอีกแห่งหนึ่ง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วงเงินเบิกเกินบัญชีของกลุ่มบริษัทที่ยังไม่ได้เบิก</w:t>
      </w:r>
      <w:r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6D0572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340302" w:rsidRPr="006D0572">
        <w:rPr>
          <w:rFonts w:ascii="AngsanaUPC" w:hAnsi="AngsanaUPC" w:cs="AngsanaUPC"/>
          <w:spacing w:val="-2"/>
          <w:sz w:val="30"/>
          <w:szCs w:val="30"/>
        </w:rPr>
        <w:t>30.0</w:t>
      </w:r>
      <w:r w:rsidRPr="006D0572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D85683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="00D85683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Pr="006D0572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D85683" w:rsidRPr="006D0572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340302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30.0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="00E10AE7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 </w:t>
      </w:r>
      <w:r w:rsidR="00E10AE7" w:rsidRPr="006D0572">
        <w:rPr>
          <w:rFonts w:ascii="AngsanaUPC" w:hAnsi="AngsanaUPC" w:cs="AngsanaUPC" w:hint="cs"/>
          <w:spacing w:val="-2"/>
          <w:sz w:val="30"/>
          <w:szCs w:val="30"/>
          <w:cs/>
        </w:rPr>
        <w:t>และ</w:t>
      </w:r>
      <w:r w:rsidR="00E10AE7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</w:t>
      </w:r>
      <w:r w:rsidR="00E10AE7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="00E10AE7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="00E10AE7"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170.0 </w:t>
      </w:r>
      <w:r w:rsidR="00E10AE7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="00E10AE7"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E10AE7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E10AE7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E10AE7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="00E10AE7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170.0 </w:t>
      </w:r>
      <w:r w:rsidR="00E10AE7"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="00E10AE7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6F2EDB73" w14:textId="77777777" w:rsidR="00B755C4" w:rsidRPr="006D0572" w:rsidRDefault="00B755C4" w:rsidP="00BD6222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14:paraId="73A5BFBD" w14:textId="77777777" w:rsidR="00B60E3B" w:rsidRPr="006D0572" w:rsidRDefault="00B755C4" w:rsidP="006F6B71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9632A3" w:rsidRPr="006D0572">
        <w:rPr>
          <w:rFonts w:ascii="AngsanaUPC" w:hAnsi="AngsanaUPC" w:cs="AngsanaUPC"/>
          <w:sz w:val="30"/>
          <w:szCs w:val="30"/>
        </w:rPr>
        <w:t xml:space="preserve">31 </w:t>
      </w:r>
      <w:r w:rsidR="009632A3" w:rsidRPr="006D0572">
        <w:rPr>
          <w:rFonts w:ascii="AngsanaUPC" w:hAnsi="AngsanaUPC" w:cs="AngsanaUPC" w:hint="cs"/>
          <w:sz w:val="30"/>
          <w:szCs w:val="30"/>
          <w:cs/>
        </w:rPr>
        <w:t>มีน</w:t>
      </w:r>
      <w:r w:rsidR="009632A3" w:rsidRPr="006D0572">
        <w:rPr>
          <w:rFonts w:ascii="AngsanaUPC" w:hAnsi="AngsanaUPC" w:cs="AngsanaUPC"/>
          <w:sz w:val="30"/>
          <w:szCs w:val="30"/>
          <w:cs/>
        </w:rPr>
        <w:t xml:space="preserve">าคม </w:t>
      </w:r>
      <w:r w:rsidR="009632A3" w:rsidRPr="006D0572">
        <w:rPr>
          <w:rFonts w:ascii="AngsanaUPC" w:hAnsi="AngsanaUPC" w:cs="AngsanaUPC"/>
          <w:sz w:val="30"/>
          <w:szCs w:val="30"/>
        </w:rPr>
        <w:t>2563</w:t>
      </w:r>
      <w:r w:rsidR="009632A3"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</w:t>
      </w:r>
      <w:r w:rsidR="009B7E28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อีก</w:t>
      </w:r>
      <w:r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แห่งหนึ่ง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9B7E28" w:rsidRPr="006D0572">
        <w:rPr>
          <w:rFonts w:ascii="AngsanaUPC" w:hAnsi="AngsanaUPC" w:cs="AngsanaUPC"/>
          <w:spacing w:val="-2"/>
          <w:sz w:val="30"/>
          <w:szCs w:val="30"/>
        </w:rPr>
        <w:t>100</w:t>
      </w:r>
      <w:r w:rsidR="00340302" w:rsidRPr="006D0572">
        <w:rPr>
          <w:rFonts w:ascii="AngsanaUPC" w:hAnsi="AngsanaUPC" w:cs="AngsanaUPC"/>
          <w:spacing w:val="-2"/>
          <w:sz w:val="30"/>
          <w:szCs w:val="30"/>
        </w:rPr>
        <w:t>.0</w:t>
      </w:r>
      <w:r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9632A3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9B7E28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="00BD622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0.0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9B7E28"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ไม่มีหลักทรัพย์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ประกัน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</w:t>
      </w:r>
      <w:r w:rsidRPr="006D057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="009B7E28" w:rsidRPr="006D0572">
        <w:rPr>
          <w:rFonts w:ascii="AngsanaUPC" w:hAnsi="AngsanaUPC" w:cs="AngsanaUPC"/>
          <w:spacing w:val="-2"/>
          <w:sz w:val="30"/>
          <w:szCs w:val="30"/>
        </w:rPr>
        <w:t>0</w:t>
      </w:r>
      <w:r w:rsidR="00340302" w:rsidRPr="006D0572">
        <w:rPr>
          <w:rFonts w:ascii="AngsanaUPC" w:hAnsi="AngsanaUPC" w:cs="AngsanaUPC"/>
          <w:spacing w:val="-2"/>
          <w:sz w:val="30"/>
          <w:szCs w:val="30"/>
          <w:lang w:val="en-GB"/>
        </w:rPr>
        <w:t>0.0</w:t>
      </w:r>
      <w:r w:rsidRPr="006D057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9632A3" w:rsidRPr="006D0572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632A3" w:rsidRPr="006D0572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34030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9B7E28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="00340302"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0.0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6D057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6D057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38B9A454" w14:textId="77777777" w:rsidR="006F6B71" w:rsidRPr="006D0572" w:rsidRDefault="006F6B71" w:rsidP="006F6B7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E20F4B" w14:textId="77777777" w:rsidR="005534D1" w:rsidRPr="006D0572" w:rsidRDefault="00316966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5E6FE0" w:rsidRPr="006D0572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AD9F7" w14:textId="04FB1731" w:rsidR="000A0823" w:rsidRPr="000A082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8E8B5C" w14:textId="7C6892A6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ผู้บริหารเห็นว่ากลุ่มบริษัทดำเนินกิจการในส่วนงานธุรกิจเดียวคือธุรกิจร้านอาหาร ดังนั้นฝ่ายบริหารจึงพิจารณาว่ากลุ่มบริษัทมีส่วนงานธุรกิจเพียงส่วนงานเดียว</w:t>
      </w:r>
    </w:p>
    <w:p w14:paraId="7E8526FA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5354DDD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8EDB8F" w14:textId="77777777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6D0572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77777777" w:rsidR="00C1309A" w:rsidRPr="006D0572" w:rsidRDefault="00C1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07EE3B5" w14:textId="77777777" w:rsidR="000A0823" w:rsidRDefault="000A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C6A857" w14:textId="460171FD" w:rsidR="00316966" w:rsidRPr="006D0572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343508E4" w14:textId="77777777" w:rsidR="00742078" w:rsidRPr="006D0572" w:rsidRDefault="0074207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F741AB" w:rsidRPr="006D0572" w14:paraId="0A472F8F" w14:textId="77777777" w:rsidTr="001B4217">
        <w:tc>
          <w:tcPr>
            <w:tcW w:w="2199" w:type="pct"/>
          </w:tcPr>
          <w:p w14:paraId="71A2F342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35B226A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A4404AA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E73C487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AB" w:rsidRPr="006D0572" w14:paraId="4B352257" w14:textId="77777777" w:rsidTr="001B4217">
        <w:tc>
          <w:tcPr>
            <w:tcW w:w="2199" w:type="pct"/>
          </w:tcPr>
          <w:p w14:paraId="67F8437C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D057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สำหรับงวดสามเดือนสิ้นสุดวันที่ </w:t>
            </w:r>
            <w:r w:rsidR="008C6F49" w:rsidRPr="006D057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Pr="006D057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1 </w:t>
            </w: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91" w:type="pct"/>
            <w:shd w:val="clear" w:color="auto" w:fill="auto"/>
          </w:tcPr>
          <w:p w14:paraId="3A41D147" w14:textId="77777777" w:rsidR="00F741AB" w:rsidRPr="006D0572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0A06537C" w14:textId="77777777" w:rsidR="00F741AB" w:rsidRPr="006D0572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BD627D" w14:textId="77777777" w:rsidR="00F741AB" w:rsidRPr="006D0572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F780FDC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C05121D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99495F0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48E2E5" w14:textId="77777777" w:rsidR="00F741AB" w:rsidRPr="006D0572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D057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741AB" w:rsidRPr="006D0572" w14:paraId="3AB8C6E0" w14:textId="77777777" w:rsidTr="001B4217">
        <w:tc>
          <w:tcPr>
            <w:tcW w:w="2199" w:type="pct"/>
          </w:tcPr>
          <w:p w14:paraId="50733175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E3D24C7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1AB" w:rsidRPr="006D0572" w14:paraId="2D03FDBC" w14:textId="77777777" w:rsidTr="001B4217">
        <w:tc>
          <w:tcPr>
            <w:tcW w:w="2199" w:type="pct"/>
          </w:tcPr>
          <w:p w14:paraId="5DB25E75" w14:textId="77777777" w:rsidR="00F741AB" w:rsidRPr="006D0572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EDE9B9A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042867" w14:textId="77777777" w:rsidR="00F741AB" w:rsidRPr="006D0572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38EDFDF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2F296F" w14:textId="77777777" w:rsidR="00F741AB" w:rsidRPr="006D0572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553C5F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F9F96F" w14:textId="77777777" w:rsidR="00F741AB" w:rsidRPr="006D0572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E2C09D" w14:textId="77777777" w:rsidR="00F741AB" w:rsidRPr="006D0572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B0" w:rsidRPr="006D0572" w14:paraId="6D27DD06" w14:textId="77777777" w:rsidTr="001B4217">
        <w:tc>
          <w:tcPr>
            <w:tcW w:w="2199" w:type="pct"/>
          </w:tcPr>
          <w:p w14:paraId="0D29DFB4" w14:textId="77777777" w:rsidR="00034DB0" w:rsidRPr="006D0572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1A77BE08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616,</w:t>
            </w:r>
            <w:r w:rsidR="00E15D6D" w:rsidRPr="006D0572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29" w:type="pct"/>
            <w:shd w:val="clear" w:color="auto" w:fill="auto"/>
          </w:tcPr>
          <w:p w14:paraId="7EC1F0E0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142B583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710,031</w:t>
            </w:r>
          </w:p>
        </w:tc>
        <w:tc>
          <w:tcPr>
            <w:tcW w:w="147" w:type="pct"/>
            <w:shd w:val="clear" w:color="auto" w:fill="auto"/>
          </w:tcPr>
          <w:p w14:paraId="273A5169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51F580" w14:textId="77777777" w:rsidR="00034DB0" w:rsidRPr="006D0572" w:rsidRDefault="00287AF2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43E67E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EE7C6B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EAD" w:rsidRPr="006D0572" w14:paraId="76713715" w14:textId="77777777" w:rsidTr="002A3CED">
        <w:tc>
          <w:tcPr>
            <w:tcW w:w="2199" w:type="pct"/>
          </w:tcPr>
          <w:p w14:paraId="2D572C50" w14:textId="77777777" w:rsidR="00AD0EAD" w:rsidRPr="006D0572" w:rsidRDefault="00AD0EAD" w:rsidP="002A3CE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044BB9BB" w14:textId="77777777" w:rsidR="00AD0EAD" w:rsidRPr="006D0572" w:rsidRDefault="00AD0EAD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17,490</w:t>
            </w:r>
          </w:p>
        </w:tc>
        <w:tc>
          <w:tcPr>
            <w:tcW w:w="129" w:type="pct"/>
            <w:shd w:val="clear" w:color="auto" w:fill="auto"/>
          </w:tcPr>
          <w:p w14:paraId="6820E50B" w14:textId="77777777" w:rsidR="00AD0EAD" w:rsidRPr="006D0572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FFB3FB" w14:textId="77777777" w:rsidR="00AD0EAD" w:rsidRPr="006D0572" w:rsidRDefault="00AD0EAD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14,110</w:t>
            </w:r>
          </w:p>
        </w:tc>
        <w:tc>
          <w:tcPr>
            <w:tcW w:w="147" w:type="pct"/>
            <w:shd w:val="clear" w:color="auto" w:fill="auto"/>
          </w:tcPr>
          <w:p w14:paraId="7CA88DFB" w14:textId="77777777" w:rsidR="00AD0EAD" w:rsidRPr="006D0572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5BC24E" w14:textId="77777777" w:rsidR="00AD0EAD" w:rsidRPr="006D0572" w:rsidRDefault="00287AF2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3A0860" w14:textId="77777777" w:rsidR="00AD0EAD" w:rsidRPr="006D0572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5FFCC7" w14:textId="77777777" w:rsidR="00AD0EAD" w:rsidRPr="006D0572" w:rsidRDefault="00287AF2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DB0" w:rsidRPr="006D0572" w14:paraId="6B76D21A" w14:textId="77777777" w:rsidTr="001B4217">
        <w:tc>
          <w:tcPr>
            <w:tcW w:w="2199" w:type="pct"/>
          </w:tcPr>
          <w:p w14:paraId="705B1238" w14:textId="77777777" w:rsidR="00034DB0" w:rsidRPr="006D0572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D0572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  <w:r w:rsidR="00894B8A" w:rsidRPr="006D057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591" w:type="pct"/>
            <w:shd w:val="clear" w:color="auto" w:fill="auto"/>
          </w:tcPr>
          <w:p w14:paraId="70D6D644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E6EC81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0C102B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D50C79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4C6967" w14:textId="77777777" w:rsidR="00034DB0" w:rsidRPr="006D0572" w:rsidRDefault="00287AF2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49,853</w:t>
            </w:r>
          </w:p>
        </w:tc>
        <w:tc>
          <w:tcPr>
            <w:tcW w:w="130" w:type="pct"/>
          </w:tcPr>
          <w:p w14:paraId="31748064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6E4C6D" w14:textId="77777777" w:rsidR="00034DB0" w:rsidRPr="006D0572" w:rsidRDefault="00287AF2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57,352</w:t>
            </w:r>
          </w:p>
        </w:tc>
      </w:tr>
      <w:tr w:rsidR="00034DB0" w:rsidRPr="006D0572" w14:paraId="227D375D" w14:textId="77777777" w:rsidTr="001B4217">
        <w:tc>
          <w:tcPr>
            <w:tcW w:w="2199" w:type="pct"/>
          </w:tcPr>
          <w:p w14:paraId="48672DD9" w14:textId="77777777" w:rsidR="00034DB0" w:rsidRPr="006D0572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56C828" w14:textId="77777777" w:rsidR="00034DB0" w:rsidRPr="006D0572" w:rsidRDefault="00894B8A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633,566</w:t>
            </w:r>
          </w:p>
        </w:tc>
        <w:tc>
          <w:tcPr>
            <w:tcW w:w="129" w:type="pct"/>
          </w:tcPr>
          <w:p w14:paraId="514976B4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5BBEDF" w14:textId="77777777" w:rsidR="00034DB0" w:rsidRPr="006D0572" w:rsidRDefault="00894B8A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724,141</w:t>
            </w:r>
          </w:p>
        </w:tc>
        <w:tc>
          <w:tcPr>
            <w:tcW w:w="147" w:type="pct"/>
          </w:tcPr>
          <w:p w14:paraId="7CB61E91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BF8B4C" w14:textId="77777777" w:rsidR="00034DB0" w:rsidRPr="006D0572" w:rsidRDefault="00894B8A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49,853</w:t>
            </w:r>
          </w:p>
        </w:tc>
        <w:tc>
          <w:tcPr>
            <w:tcW w:w="130" w:type="pct"/>
          </w:tcPr>
          <w:p w14:paraId="5C4FCEBB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BAB9F7" w14:textId="77777777" w:rsidR="00034DB0" w:rsidRPr="006D0572" w:rsidRDefault="00894B8A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57,352</w:t>
            </w:r>
          </w:p>
        </w:tc>
      </w:tr>
      <w:tr w:rsidR="00034DB0" w:rsidRPr="006D0572" w14:paraId="43AE51E5" w14:textId="77777777" w:rsidTr="001B4217">
        <w:tc>
          <w:tcPr>
            <w:tcW w:w="2199" w:type="pct"/>
          </w:tcPr>
          <w:p w14:paraId="38C19D5D" w14:textId="77777777" w:rsidR="00034DB0" w:rsidRPr="006D0572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76BEC390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614FCB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3EE88D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F6C3FD7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D9F40C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43B23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0D9232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B0" w:rsidRPr="006D0572" w14:paraId="16A70CF4" w14:textId="77777777" w:rsidTr="001B4217">
        <w:tc>
          <w:tcPr>
            <w:tcW w:w="2199" w:type="pct"/>
          </w:tcPr>
          <w:p w14:paraId="11888DD8" w14:textId="77777777" w:rsidR="00034DB0" w:rsidRPr="006D0572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EB64E2B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E19206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ABD82E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5913B0C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30922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D24C05" w14:textId="77777777" w:rsidR="00034DB0" w:rsidRPr="006D0572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B4085" w14:textId="77777777" w:rsidR="00034DB0" w:rsidRPr="006D0572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23B" w:rsidRPr="006D0572" w14:paraId="41302EA2" w14:textId="77777777" w:rsidTr="001B4217">
        <w:tc>
          <w:tcPr>
            <w:tcW w:w="2199" w:type="pct"/>
          </w:tcPr>
          <w:p w14:paraId="21A8AFEE" w14:textId="77777777" w:rsidR="00FE723B" w:rsidRPr="006D0572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F71F548" w14:textId="77777777" w:rsidR="00FE723B" w:rsidRPr="006D0572" w:rsidRDefault="001D365F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632,439</w:t>
            </w:r>
          </w:p>
        </w:tc>
        <w:tc>
          <w:tcPr>
            <w:tcW w:w="129" w:type="pct"/>
            <w:shd w:val="clear" w:color="auto" w:fill="auto"/>
          </w:tcPr>
          <w:p w14:paraId="31DBB15C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2FE6F8" w14:textId="77777777" w:rsidR="00FE723B" w:rsidRPr="006D0572" w:rsidRDefault="001D365F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723,508</w:t>
            </w:r>
          </w:p>
        </w:tc>
        <w:tc>
          <w:tcPr>
            <w:tcW w:w="147" w:type="pct"/>
            <w:shd w:val="clear" w:color="auto" w:fill="auto"/>
          </w:tcPr>
          <w:p w14:paraId="4CBC9C0C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BB5E09" w14:textId="77777777" w:rsidR="00FE723B" w:rsidRPr="006D0572" w:rsidRDefault="00894B8A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136BC5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1A18A4" w14:textId="77777777" w:rsidR="00FE723B" w:rsidRPr="006D0572" w:rsidRDefault="00894B8A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723B" w:rsidRPr="006D0572" w14:paraId="5CE6779E" w14:textId="77777777" w:rsidTr="001B4217">
        <w:tc>
          <w:tcPr>
            <w:tcW w:w="2199" w:type="pct"/>
          </w:tcPr>
          <w:p w14:paraId="7079E719" w14:textId="77777777" w:rsidR="00FE723B" w:rsidRPr="006D0572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D0572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0FA399A7" w14:textId="77777777" w:rsidR="00FE723B" w:rsidRPr="006D0572" w:rsidRDefault="001D365F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29" w:type="pct"/>
            <w:shd w:val="clear" w:color="auto" w:fill="auto"/>
          </w:tcPr>
          <w:p w14:paraId="124A60FB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73155" w14:textId="77777777" w:rsidR="00FE723B" w:rsidRPr="006D0572" w:rsidRDefault="001D365F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47" w:type="pct"/>
            <w:shd w:val="clear" w:color="auto" w:fill="auto"/>
          </w:tcPr>
          <w:p w14:paraId="59AC73E7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E73F95" w14:textId="77777777" w:rsidR="00FE723B" w:rsidRPr="006D0572" w:rsidRDefault="00894B8A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49,853</w:t>
            </w:r>
          </w:p>
        </w:tc>
        <w:tc>
          <w:tcPr>
            <w:tcW w:w="130" w:type="pct"/>
          </w:tcPr>
          <w:p w14:paraId="0D7F08BB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7E99FD" w14:textId="77777777" w:rsidR="00FE723B" w:rsidRPr="006D0572" w:rsidRDefault="00894B8A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57,352</w:t>
            </w:r>
          </w:p>
        </w:tc>
      </w:tr>
      <w:tr w:rsidR="00FE723B" w:rsidRPr="006D0572" w14:paraId="2546BE5F" w14:textId="77777777" w:rsidTr="001B4217">
        <w:tc>
          <w:tcPr>
            <w:tcW w:w="2199" w:type="pct"/>
          </w:tcPr>
          <w:p w14:paraId="1087DA25" w14:textId="77777777" w:rsidR="00FE723B" w:rsidRPr="006D0572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D057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C86694" w14:textId="77777777" w:rsidR="00FE723B" w:rsidRPr="006D0572" w:rsidRDefault="00894B8A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633,566</w:t>
            </w:r>
          </w:p>
        </w:tc>
        <w:tc>
          <w:tcPr>
            <w:tcW w:w="129" w:type="pct"/>
          </w:tcPr>
          <w:p w14:paraId="11140AE5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29F79" w14:textId="77777777" w:rsidR="00FE723B" w:rsidRPr="006D0572" w:rsidRDefault="00FE723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94B8A" w:rsidRPr="006D0572">
              <w:rPr>
                <w:rFonts w:ascii="Angsana New" w:hAnsi="Angsana New"/>
                <w:b/>
                <w:bCs/>
                <w:sz w:val="30"/>
                <w:szCs w:val="30"/>
              </w:rPr>
              <w:t>24,141</w:t>
            </w:r>
          </w:p>
        </w:tc>
        <w:tc>
          <w:tcPr>
            <w:tcW w:w="147" w:type="pct"/>
          </w:tcPr>
          <w:p w14:paraId="1EDCCC36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92F2A2" w14:textId="77777777" w:rsidR="00FE723B" w:rsidRPr="006D0572" w:rsidRDefault="00894B8A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49,853</w:t>
            </w:r>
          </w:p>
        </w:tc>
        <w:tc>
          <w:tcPr>
            <w:tcW w:w="130" w:type="pct"/>
          </w:tcPr>
          <w:p w14:paraId="7B730179" w14:textId="77777777" w:rsidR="00FE723B" w:rsidRPr="006D0572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0C69E2" w14:textId="77777777" w:rsidR="00FE723B" w:rsidRPr="006D0572" w:rsidRDefault="00894B8A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572">
              <w:rPr>
                <w:rFonts w:ascii="Angsana New" w:hAnsi="Angsana New"/>
                <w:b/>
                <w:bCs/>
                <w:sz w:val="30"/>
                <w:szCs w:val="30"/>
              </w:rPr>
              <w:t>57,352</w:t>
            </w:r>
          </w:p>
        </w:tc>
      </w:tr>
    </w:tbl>
    <w:p w14:paraId="26020FFD" w14:textId="77777777" w:rsidR="00555B6A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22F0195" w14:textId="77777777" w:rsidR="00E8659F" w:rsidRDefault="00E8659F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05C67E7" w14:textId="77777777" w:rsidR="00E8659F" w:rsidRDefault="00E8659F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2150"/>
        <w:gridCol w:w="269"/>
        <w:gridCol w:w="2422"/>
      </w:tblGrid>
      <w:tr w:rsidR="00E8659F" w:rsidRPr="006D0572" w14:paraId="2AB46C63" w14:textId="77777777" w:rsidTr="00C013E5">
        <w:tc>
          <w:tcPr>
            <w:tcW w:w="2359" w:type="pct"/>
          </w:tcPr>
          <w:p w14:paraId="640ADA4A" w14:textId="77777777" w:rsidR="00E8659F" w:rsidRPr="006D0572" w:rsidRDefault="00E865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173" w:type="pct"/>
            <w:shd w:val="clear" w:color="auto" w:fill="auto"/>
          </w:tcPr>
          <w:p w14:paraId="0F652CC4" w14:textId="77777777" w:rsidR="00E8659F" w:rsidRPr="006D0572" w:rsidRDefault="00E865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73138D" w14:textId="77777777" w:rsidR="00E8659F" w:rsidRPr="006D0572" w:rsidRDefault="00E8659F" w:rsidP="0000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1" w:type="pct"/>
            <w:shd w:val="clear" w:color="auto" w:fill="auto"/>
            <w:vAlign w:val="bottom"/>
          </w:tcPr>
          <w:p w14:paraId="54C1D27A" w14:textId="77777777" w:rsidR="00E8659F" w:rsidRPr="006D0572" w:rsidRDefault="00E865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59F" w:rsidRPr="006D0572" w14:paraId="0ECCBA8B" w14:textId="77777777" w:rsidTr="00C013E5">
        <w:tc>
          <w:tcPr>
            <w:tcW w:w="2359" w:type="pct"/>
          </w:tcPr>
          <w:p w14:paraId="66AED22D" w14:textId="4C24F133" w:rsidR="00E8659F" w:rsidRPr="006D0572" w:rsidRDefault="00E865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D057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สำหรับงวดสิ้นสุดวันที่ </w:t>
            </w:r>
            <w:r w:rsidRPr="006D057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6D057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173" w:type="pct"/>
            <w:shd w:val="clear" w:color="auto" w:fill="auto"/>
          </w:tcPr>
          <w:p w14:paraId="3BE35103" w14:textId="77777777" w:rsidR="00E8659F" w:rsidRPr="006D0572" w:rsidRDefault="00E8659F" w:rsidP="00E86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7" w:type="pct"/>
            <w:shd w:val="clear" w:color="auto" w:fill="auto"/>
          </w:tcPr>
          <w:p w14:paraId="1AA7A148" w14:textId="77777777" w:rsidR="00E8659F" w:rsidRPr="006D0572" w:rsidRDefault="00E865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shd w:val="clear" w:color="auto" w:fill="auto"/>
          </w:tcPr>
          <w:p w14:paraId="3DDE28B7" w14:textId="77777777" w:rsidR="00E8659F" w:rsidRPr="006D0572" w:rsidRDefault="00E865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E8659F" w:rsidRPr="006D0572" w14:paraId="20409DAC" w14:textId="77777777" w:rsidTr="00C013E5">
        <w:tc>
          <w:tcPr>
            <w:tcW w:w="2359" w:type="pct"/>
          </w:tcPr>
          <w:p w14:paraId="5F1D139A" w14:textId="77777777" w:rsidR="00E8659F" w:rsidRPr="006D0572" w:rsidRDefault="00E865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41" w:type="pct"/>
            <w:gridSpan w:val="3"/>
            <w:shd w:val="clear" w:color="auto" w:fill="auto"/>
          </w:tcPr>
          <w:p w14:paraId="7985E21E" w14:textId="77777777" w:rsidR="00E8659F" w:rsidRPr="006D0572" w:rsidRDefault="00E8659F" w:rsidP="0000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05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765" w:rsidRPr="006D0572" w14:paraId="20A9A57B" w14:textId="77777777" w:rsidTr="00C013E5">
        <w:tc>
          <w:tcPr>
            <w:tcW w:w="2359" w:type="pct"/>
          </w:tcPr>
          <w:p w14:paraId="69EDA43A" w14:textId="77777777" w:rsidR="00A94765" w:rsidRPr="00E8659F" w:rsidRDefault="00A94765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65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2641" w:type="pct"/>
            <w:gridSpan w:val="3"/>
            <w:shd w:val="clear" w:color="auto" w:fill="auto"/>
          </w:tcPr>
          <w:p w14:paraId="5CC22F9E" w14:textId="77777777" w:rsidR="00A94765" w:rsidRPr="006D0572" w:rsidRDefault="00A94765" w:rsidP="0000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59F" w:rsidRPr="006D0572" w14:paraId="6605BF71" w14:textId="77777777" w:rsidTr="00C013E5">
        <w:tc>
          <w:tcPr>
            <w:tcW w:w="2359" w:type="pct"/>
          </w:tcPr>
          <w:p w14:paraId="273E146F" w14:textId="77777777" w:rsidR="00E8659F" w:rsidRPr="00E8659F" w:rsidRDefault="00E8659F" w:rsidP="00E8659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E8659F">
              <w:rPr>
                <w:rFonts w:ascii="Angsana New" w:hAnsi="Angsana New" w:cs="Angsana New" w:hint="cs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 w:cs="Angsana New" w:hint="cs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173" w:type="pct"/>
            <w:shd w:val="clear" w:color="auto" w:fill="auto"/>
          </w:tcPr>
          <w:p w14:paraId="13A2BB5F" w14:textId="77777777" w:rsidR="00E8659F" w:rsidRPr="00C013E5" w:rsidRDefault="00A94765" w:rsidP="00E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10,910</w:t>
            </w:r>
          </w:p>
        </w:tc>
        <w:tc>
          <w:tcPr>
            <w:tcW w:w="147" w:type="pct"/>
            <w:shd w:val="clear" w:color="auto" w:fill="auto"/>
          </w:tcPr>
          <w:p w14:paraId="64FAE534" w14:textId="77777777" w:rsidR="00E8659F" w:rsidRPr="00C013E5" w:rsidRDefault="00E8659F" w:rsidP="00E865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1" w:type="pct"/>
            <w:shd w:val="clear" w:color="auto" w:fill="auto"/>
          </w:tcPr>
          <w:p w14:paraId="0837F6DA" w14:textId="77777777" w:rsidR="00E8659F" w:rsidRPr="00C013E5" w:rsidRDefault="00A94765" w:rsidP="00E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2,035</w:t>
            </w:r>
          </w:p>
        </w:tc>
      </w:tr>
      <w:tr w:rsidR="00C013E5" w:rsidRPr="00A94765" w14:paraId="68648C76" w14:textId="77777777" w:rsidTr="00C013E5">
        <w:tc>
          <w:tcPr>
            <w:tcW w:w="2359" w:type="pct"/>
          </w:tcPr>
          <w:p w14:paraId="7EEF63A1" w14:textId="77777777" w:rsidR="00C013E5" w:rsidRPr="00A94765" w:rsidRDefault="00C013E5" w:rsidP="0030115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94765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1173" w:type="pct"/>
            <w:shd w:val="clear" w:color="auto" w:fill="auto"/>
          </w:tcPr>
          <w:p w14:paraId="40CE1AD6" w14:textId="42A943B0" w:rsidR="00C013E5" w:rsidRPr="00C013E5" w:rsidRDefault="00C013E5" w:rsidP="00C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47" w:type="pct"/>
            <w:shd w:val="clear" w:color="auto" w:fill="auto"/>
          </w:tcPr>
          <w:p w14:paraId="3DE86D9E" w14:textId="77777777" w:rsidR="00C013E5" w:rsidRPr="00C013E5" w:rsidRDefault="00C013E5" w:rsidP="0030115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1" w:type="pct"/>
            <w:shd w:val="clear" w:color="auto" w:fill="auto"/>
          </w:tcPr>
          <w:p w14:paraId="18C21321" w14:textId="729685E9" w:rsidR="00C013E5" w:rsidRPr="00C013E5" w:rsidRDefault="00C013E5" w:rsidP="00C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4765" w:rsidRPr="00A94765" w14:paraId="66E99BC6" w14:textId="77777777" w:rsidTr="00C013E5">
        <w:tc>
          <w:tcPr>
            <w:tcW w:w="2359" w:type="pct"/>
          </w:tcPr>
          <w:p w14:paraId="058E3F60" w14:textId="77777777" w:rsidR="00A94765" w:rsidRPr="00E8659F" w:rsidRDefault="00A94765" w:rsidP="00E8659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94765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73" w:type="pct"/>
            <w:shd w:val="clear" w:color="auto" w:fill="auto"/>
          </w:tcPr>
          <w:p w14:paraId="3D21F9E0" w14:textId="5F849AED" w:rsidR="00A94765" w:rsidRPr="00C013E5" w:rsidRDefault="00C013E5" w:rsidP="00C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3,117</w:t>
            </w:r>
          </w:p>
        </w:tc>
        <w:tc>
          <w:tcPr>
            <w:tcW w:w="147" w:type="pct"/>
            <w:shd w:val="clear" w:color="auto" w:fill="auto"/>
          </w:tcPr>
          <w:p w14:paraId="5B7BE276" w14:textId="77777777" w:rsidR="00A94765" w:rsidRPr="00C013E5" w:rsidRDefault="00A94765" w:rsidP="00A9476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1" w:type="pct"/>
            <w:shd w:val="clear" w:color="auto" w:fill="auto"/>
          </w:tcPr>
          <w:p w14:paraId="3AABABC6" w14:textId="5C49031C" w:rsidR="00A94765" w:rsidRPr="00C013E5" w:rsidRDefault="00C013E5" w:rsidP="00C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C013E5" w:rsidRPr="006D0572" w14:paraId="4BA0CE9C" w14:textId="77777777" w:rsidTr="00C013E5">
        <w:tc>
          <w:tcPr>
            <w:tcW w:w="2359" w:type="pct"/>
          </w:tcPr>
          <w:p w14:paraId="2B09FAC2" w14:textId="77777777" w:rsidR="00C013E5" w:rsidRPr="006D0572" w:rsidRDefault="00C013E5" w:rsidP="00C013E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ค่าเช่าจ่ายที่ผันแปรตามยอดขาย</w:t>
            </w:r>
          </w:p>
        </w:tc>
        <w:tc>
          <w:tcPr>
            <w:tcW w:w="1173" w:type="pct"/>
            <w:shd w:val="clear" w:color="auto" w:fill="auto"/>
          </w:tcPr>
          <w:p w14:paraId="38E5B9AC" w14:textId="376E90E0" w:rsidR="00C013E5" w:rsidRPr="00C013E5" w:rsidRDefault="00C013E5" w:rsidP="00C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3,511</w:t>
            </w:r>
          </w:p>
        </w:tc>
        <w:tc>
          <w:tcPr>
            <w:tcW w:w="147" w:type="pct"/>
            <w:shd w:val="clear" w:color="auto" w:fill="auto"/>
          </w:tcPr>
          <w:p w14:paraId="6010C31D" w14:textId="77777777" w:rsidR="00C013E5" w:rsidRPr="00C013E5" w:rsidRDefault="00C013E5" w:rsidP="00C013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1" w:type="pct"/>
            <w:shd w:val="clear" w:color="auto" w:fill="auto"/>
          </w:tcPr>
          <w:p w14:paraId="7E1A223F" w14:textId="77777777" w:rsidR="00C013E5" w:rsidRPr="00C013E5" w:rsidRDefault="00C013E5" w:rsidP="00C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231D19" w14:textId="77777777" w:rsidR="00E8659F" w:rsidRDefault="00E8659F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5202D89" w14:textId="5776AD49" w:rsidR="00007272" w:rsidRDefault="00007272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</w:t>
      </w:r>
      <w:r w:rsidR="00D232BD">
        <w:rPr>
          <w:rFonts w:ascii="Angsana New" w:hAnsi="Angsana New" w:hint="cs"/>
          <w:sz w:val="30"/>
          <w:szCs w:val="30"/>
          <w:cs/>
        </w:rPr>
        <w:t>ในงบกระแสเงินสดรวมและงบกระแสเงินสดเฉพาะกิจการสำหรับงวดสา</w:t>
      </w:r>
      <w:r w:rsidR="00A94765">
        <w:rPr>
          <w:rFonts w:ascii="Angsana New" w:hAnsi="Angsana New" w:hint="cs"/>
          <w:sz w:val="30"/>
          <w:szCs w:val="30"/>
          <w:cs/>
        </w:rPr>
        <w:t>ม</w:t>
      </w:r>
      <w:r w:rsidR="00D232B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232BD">
        <w:rPr>
          <w:rFonts w:ascii="Angsana New" w:hAnsi="Angsana New"/>
          <w:sz w:val="30"/>
          <w:szCs w:val="30"/>
        </w:rPr>
        <w:t xml:space="preserve">31 </w:t>
      </w:r>
      <w:r w:rsidR="00D232B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232BD">
        <w:rPr>
          <w:rFonts w:ascii="Angsana New" w:hAnsi="Angsana New"/>
          <w:sz w:val="30"/>
          <w:szCs w:val="30"/>
        </w:rPr>
        <w:t xml:space="preserve">2563 </w:t>
      </w:r>
      <w:r w:rsidR="00D232BD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901D1B">
        <w:rPr>
          <w:rFonts w:ascii="Angsana New" w:hAnsi="Angsana New"/>
          <w:sz w:val="30"/>
          <w:szCs w:val="30"/>
        </w:rPr>
        <w:t>56.</w:t>
      </w:r>
      <w:r w:rsidR="00F5499B">
        <w:rPr>
          <w:rFonts w:ascii="Angsana New" w:hAnsi="Angsana New"/>
          <w:sz w:val="30"/>
          <w:szCs w:val="30"/>
        </w:rPr>
        <w:t>2</w:t>
      </w:r>
      <w:r w:rsidR="00D232BD">
        <w:rPr>
          <w:rFonts w:ascii="Angsana New" w:hAnsi="Angsana New"/>
          <w:sz w:val="30"/>
          <w:szCs w:val="30"/>
        </w:rPr>
        <w:t xml:space="preserve"> </w:t>
      </w:r>
      <w:r w:rsidR="00D232B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5499B">
        <w:rPr>
          <w:rFonts w:ascii="Angsana New" w:hAnsi="Angsana New"/>
          <w:sz w:val="30"/>
          <w:szCs w:val="30"/>
        </w:rPr>
        <w:t>4.0</w:t>
      </w:r>
      <w:r w:rsidR="00D232BD">
        <w:rPr>
          <w:rFonts w:ascii="Angsana New" w:hAnsi="Angsana New"/>
          <w:sz w:val="30"/>
          <w:szCs w:val="30"/>
        </w:rPr>
        <w:t xml:space="preserve"> </w:t>
      </w:r>
      <w:r w:rsidR="00D232B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E7FB882" w14:textId="77777777" w:rsidR="00007272" w:rsidRPr="00E8659F" w:rsidRDefault="00007272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1D9CF33" w14:textId="77777777" w:rsidR="000A0823" w:rsidRDefault="000A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D647F7" w14:textId="2DC660F2" w:rsidR="008D03A7" w:rsidRDefault="00F00BCE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753BA2">
        <w:rPr>
          <w:rFonts w:ascii="Angsana New" w:hAnsi="Angsana New"/>
          <w:b/>
          <w:bCs/>
          <w:sz w:val="30"/>
          <w:szCs w:val="30"/>
        </w:rPr>
        <w:t xml:space="preserve"> </w:t>
      </w:r>
      <w:r w:rsidR="00753BA2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Pr="006D057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E81EF38" w14:textId="77777777" w:rsidR="009025B5" w:rsidRPr="006D0572" w:rsidRDefault="009025B5" w:rsidP="00902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B0FAF8" w14:textId="15E95F0B" w:rsidR="00833114" w:rsidRDefault="00833114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การรับรู้</w:t>
      </w:r>
      <w:r w:rsidRPr="006D0572">
        <w:rPr>
          <w:rFonts w:ascii="Angsana New" w:hAnsi="Angsana New" w:hint="cs"/>
          <w:sz w:val="30"/>
          <w:szCs w:val="30"/>
          <w:cs/>
        </w:rPr>
        <w:t>ค่าใช้จ่าย</w:t>
      </w:r>
      <w:r w:rsidRPr="006D0572">
        <w:rPr>
          <w:rFonts w:ascii="Angsana New" w:hAnsi="Angsana New"/>
          <w:sz w:val="30"/>
          <w:szCs w:val="30"/>
          <w:cs/>
        </w:rPr>
        <w:t>ภาษี</w:t>
      </w:r>
      <w:r w:rsidR="0031184B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6D0572">
        <w:rPr>
          <w:rFonts w:ascii="Angsana New" w:hAnsi="Angsana New"/>
          <w:sz w:val="30"/>
          <w:szCs w:val="30"/>
          <w:cs/>
        </w:rPr>
        <w:t xml:space="preserve"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6D0572">
        <w:rPr>
          <w:rFonts w:ascii="Angsana New" w:hAnsi="Angsana New"/>
          <w:sz w:val="30"/>
          <w:szCs w:val="30"/>
        </w:rPr>
        <w:t>31</w:t>
      </w:r>
      <w:r w:rsidRPr="006D0572">
        <w:rPr>
          <w:rFonts w:ascii="Angsana New" w:hAnsi="Angsana New"/>
          <w:sz w:val="30"/>
          <w:szCs w:val="30"/>
          <w:cs/>
        </w:rPr>
        <w:t xml:space="preserve"> มีนาคม </w:t>
      </w:r>
      <w:r w:rsidRPr="006D0572">
        <w:rPr>
          <w:rFonts w:ascii="Angsana New" w:hAnsi="Angsana New"/>
          <w:sz w:val="30"/>
          <w:szCs w:val="30"/>
        </w:rPr>
        <w:t xml:space="preserve">2563 </w:t>
      </w:r>
      <w:r w:rsidRPr="006D0572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807D59" w:rsidRPr="00807D59">
        <w:rPr>
          <w:rFonts w:ascii="Angsana New" w:hAnsi="Angsana New"/>
          <w:sz w:val="30"/>
          <w:szCs w:val="30"/>
        </w:rPr>
        <w:t>2</w:t>
      </w:r>
      <w:r w:rsidR="00535A83">
        <w:rPr>
          <w:rFonts w:ascii="Angsana New" w:hAnsi="Angsana New"/>
          <w:sz w:val="30"/>
          <w:szCs w:val="30"/>
        </w:rPr>
        <w:t>3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6D0572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Pr="006D0572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6D057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86B83" w:rsidRPr="006D0572">
        <w:rPr>
          <w:rFonts w:ascii="Angsana New" w:hAnsi="Angsana New"/>
          <w:i/>
          <w:iCs/>
          <w:sz w:val="30"/>
          <w:szCs w:val="30"/>
        </w:rPr>
        <w:t>3</w:t>
      </w:r>
      <w:r w:rsidRPr="006D0572">
        <w:rPr>
          <w:rFonts w:ascii="Angsana New" w:hAnsi="Angsana New"/>
          <w:i/>
          <w:iCs/>
          <w:sz w:val="30"/>
          <w:szCs w:val="30"/>
        </w:rPr>
        <w:t xml:space="preserve">) </w:t>
      </w:r>
      <w:r w:rsidR="009025B5" w:rsidRPr="0031184B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8DF079F" w14:textId="7F343108" w:rsidR="009025B5" w:rsidRDefault="009025B5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E761CA" w14:textId="37D5C8E7" w:rsidR="009025B5" w:rsidRPr="009025B5" w:rsidRDefault="009025B5" w:rsidP="00D20D2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Times New Roman" w:hAnsi="Times New Roman" w:cs="Times New Roman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ความเสียหายบางอย่าง</w:t>
      </w:r>
      <w:r w:rsidRPr="009025B5">
        <w:rPr>
          <w:rFonts w:ascii="Angsana New" w:hAnsi="Angsana New" w:hint="cs"/>
          <w:sz w:val="30"/>
          <w:szCs w:val="30"/>
          <w:cs/>
        </w:rPr>
        <w:t>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ไตรมาสแรกของปี</w:t>
      </w:r>
      <w:r w:rsidRPr="009025B5">
        <w:rPr>
          <w:rFonts w:ascii="Angsana New" w:hAnsi="Angsana New" w:hint="cs"/>
          <w:sz w:val="30"/>
          <w:szCs w:val="30"/>
        </w:rPr>
        <w:t xml:space="preserve"> </w:t>
      </w:r>
      <w:r w:rsidRPr="009025B5">
        <w:rPr>
          <w:rFonts w:ascii="Angsana New" w:hAnsi="Angsana New"/>
          <w:sz w:val="30"/>
          <w:szCs w:val="30"/>
        </w:rPr>
        <w:t xml:space="preserve">2653 </w:t>
      </w:r>
      <w:r w:rsidRPr="009025B5">
        <w:rPr>
          <w:rFonts w:ascii="Angsana New" w:hAnsi="Angsana New" w:hint="cs"/>
          <w:sz w:val="30"/>
          <w:szCs w:val="30"/>
          <w:cs/>
        </w:rPr>
        <w:t>ซึ่งได้บันทึกเป็นสินทรัพย์ภาษีเงินได้รอตัดบัญชี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025B5"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เนื่องจากผู้บริหารพิจารณาว่าจะมีกำไรทางภาษีเพียงพอที่จะใช้ประโยชน์ทางภาษีดังกล่าว</w:t>
      </w:r>
    </w:p>
    <w:p w14:paraId="1F892035" w14:textId="51B3DB80" w:rsidR="009025B5" w:rsidRPr="009025B5" w:rsidRDefault="009025B5" w:rsidP="009025B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9025B5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298DDBA" w14:textId="77777777" w:rsidR="00833114" w:rsidRPr="006D0572" w:rsidRDefault="00833114" w:rsidP="008D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7EF60C" w14:textId="77777777" w:rsidR="003B2A18" w:rsidRPr="006D0572" w:rsidRDefault="003B2A18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AB1FD27" w14:textId="77777777" w:rsidR="003B2A18" w:rsidRPr="006D0572" w:rsidRDefault="003B2A18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49B65C" w14:textId="77777777" w:rsidR="003B2A18" w:rsidRPr="006D0572" w:rsidRDefault="003B2A18" w:rsidP="001D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D0572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3BE59E32" w14:textId="77777777" w:rsidR="003B2A18" w:rsidRPr="006D0572" w:rsidRDefault="003B2A18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728"/>
        <w:gridCol w:w="1278"/>
        <w:gridCol w:w="236"/>
        <w:gridCol w:w="1294"/>
      </w:tblGrid>
      <w:tr w:rsidR="003B2A18" w:rsidRPr="006D0572" w14:paraId="6EC04AEB" w14:textId="77777777" w:rsidTr="001549A4">
        <w:trPr>
          <w:tblHeader/>
        </w:trPr>
        <w:tc>
          <w:tcPr>
            <w:tcW w:w="2520" w:type="dxa"/>
            <w:vAlign w:val="bottom"/>
          </w:tcPr>
          <w:p w14:paraId="72F2B589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B2CA6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8" w:type="dxa"/>
            <w:vAlign w:val="bottom"/>
          </w:tcPr>
          <w:p w14:paraId="675CBB16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823293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CDB2DB4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F755FC7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E84C34" w14:textId="77777777" w:rsidR="003B2A18" w:rsidRPr="006D0572" w:rsidDel="00D43E7A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B2A18" w:rsidRPr="006D0572" w14:paraId="054F951B" w14:textId="77777777" w:rsidTr="001549A4">
        <w:trPr>
          <w:tblHeader/>
        </w:trPr>
        <w:tc>
          <w:tcPr>
            <w:tcW w:w="2520" w:type="dxa"/>
          </w:tcPr>
          <w:p w14:paraId="62070604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7EAFFA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131F293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3A255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BE761D0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6A00E40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549A4"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B2A18" w:rsidRPr="006D0572" w14:paraId="218AA859" w14:textId="77777777" w:rsidTr="001549A4">
        <w:tc>
          <w:tcPr>
            <w:tcW w:w="2520" w:type="dxa"/>
          </w:tcPr>
          <w:p w14:paraId="5917D6D8" w14:textId="73CDA0D5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B0F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0299F27E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6F86CF7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792B7A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5DFCE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E7BEAC" w14:textId="77777777" w:rsidR="003B2A18" w:rsidRPr="006D0572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2B" w:rsidRPr="006D0572" w14:paraId="42CAAC23" w14:textId="77777777" w:rsidTr="00FE5627">
        <w:tc>
          <w:tcPr>
            <w:tcW w:w="2520" w:type="dxa"/>
          </w:tcPr>
          <w:p w14:paraId="5F692C55" w14:textId="473CD6BE" w:rsidR="00DB0F2B" w:rsidRPr="00FE5627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0D69617" w14:textId="1CD151CC" w:rsidR="00DB0F2B" w:rsidRPr="00FE5627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2348C8B3" w14:textId="5D657A4A" w:rsidR="00DB0F2B" w:rsidRPr="00FE5627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E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BA0E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3A48346C" w14:textId="45DAA926" w:rsidR="00DB0F2B" w:rsidRPr="00FE5627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E61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7F0FF251" w14:textId="77777777" w:rsidR="00DB0F2B" w:rsidRPr="00FE5627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CFFA86" w14:textId="0D48BA87" w:rsidR="00DB0F2B" w:rsidRPr="006D0572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E61">
              <w:rPr>
                <w:rFonts w:asciiTheme="majorBidi" w:hAnsiTheme="majorBidi" w:cstheme="majorBidi"/>
                <w:sz w:val="30"/>
                <w:szCs w:val="30"/>
              </w:rPr>
              <w:t>101,250</w:t>
            </w:r>
          </w:p>
        </w:tc>
      </w:tr>
    </w:tbl>
    <w:p w14:paraId="743AA329" w14:textId="77777777" w:rsidR="00555B6A" w:rsidRDefault="00555B6A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892640B" w14:textId="77777777" w:rsidR="00555B6A" w:rsidRDefault="00555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14AF1E" w14:textId="77777777" w:rsidR="00D26529" w:rsidRPr="006D0572" w:rsidRDefault="004775ED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D05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B8F09C8" w14:textId="77777777" w:rsidR="00D26529" w:rsidRPr="006D0572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772F79" w14:textId="77777777" w:rsidR="005F0D67" w:rsidRPr="006D0572" w:rsidRDefault="005F0D67" w:rsidP="005F0D6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D05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C650B80" w14:textId="77777777" w:rsidR="005F0D67" w:rsidRPr="006D0572" w:rsidRDefault="005F0D67" w:rsidP="005F0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B76FF79" w14:textId="77777777" w:rsidR="008E21CC" w:rsidRPr="006D0572" w:rsidRDefault="008E21CC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D05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5F3393DB" w14:textId="77777777" w:rsidR="008E21CC" w:rsidRPr="006D0572" w:rsidRDefault="008E21CC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8BC1CA9" w14:textId="77777777" w:rsidR="005D5C37" w:rsidRPr="006D0572" w:rsidRDefault="005D5C37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05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3A47302" w14:textId="77777777" w:rsidR="005F0D67" w:rsidRPr="006D0572" w:rsidRDefault="005F0D67" w:rsidP="005F0D6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DCF7FC" w14:textId="0040FA31" w:rsidR="00550B09" w:rsidRPr="006D0572" w:rsidRDefault="00550B09" w:rsidP="005F0D6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D057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057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057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057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622335F" w14:textId="77777777" w:rsidR="00813404" w:rsidRPr="006D0572" w:rsidRDefault="00813404" w:rsidP="0081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201769" w:rsidRPr="006D0572" w14:paraId="5A3C895E" w14:textId="77777777" w:rsidTr="0054472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9199F86" w14:textId="77777777" w:rsidR="00201769" w:rsidRPr="006D0572" w:rsidRDefault="00201769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" w:name="_Hlk36150781"/>
          </w:p>
        </w:tc>
        <w:tc>
          <w:tcPr>
            <w:tcW w:w="3960" w:type="dxa"/>
            <w:gridSpan w:val="3"/>
            <w:vAlign w:val="bottom"/>
          </w:tcPr>
          <w:p w14:paraId="4709B39E" w14:textId="77777777" w:rsidR="00201769" w:rsidRPr="006D0572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1"/>
      <w:tr w:rsidR="00DD0E72" w:rsidRPr="006D0572" w14:paraId="4551C368" w14:textId="77777777" w:rsidTr="0054472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F6EB43D" w14:textId="77777777" w:rsidR="00DD0E72" w:rsidRPr="006D0572" w:rsidRDefault="00DD0E72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6D05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ีนาคม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350560E0" w14:textId="77777777" w:rsidR="00DD0E72" w:rsidRPr="006D0572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2A624D9D" w14:textId="77777777" w:rsidR="00DD0E72" w:rsidRPr="006D0572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  <w:vAlign w:val="bottom"/>
          </w:tcPr>
          <w:p w14:paraId="18484A84" w14:textId="77777777" w:rsidR="00DD0E72" w:rsidRPr="006D0572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85F728F" w14:textId="77777777" w:rsidR="00DD0E72" w:rsidRPr="006D0572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0BAB229" w14:textId="77777777" w:rsidR="00DD0E72" w:rsidRPr="006D0572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4472D" w:rsidRPr="006D0572" w14:paraId="63F2597F" w14:textId="77777777" w:rsidTr="002A3CE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6CC25800" w14:textId="77777777" w:rsidR="0054472D" w:rsidRPr="006D0572" w:rsidRDefault="0054472D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6B6F56D" w14:textId="77777777" w:rsidR="0054472D" w:rsidRPr="006D0572" w:rsidRDefault="0054472D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D0E72" w:rsidRPr="00FE5627" w14:paraId="1DCFFCAA" w14:textId="77777777" w:rsidTr="0054472D">
        <w:trPr>
          <w:trHeight w:val="20"/>
        </w:trPr>
        <w:tc>
          <w:tcPr>
            <w:tcW w:w="5220" w:type="dxa"/>
          </w:tcPr>
          <w:p w14:paraId="63604390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14:paraId="7F0CD0C3" w14:textId="77777777" w:rsidR="00DD0E72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04A29" w:rsidRPr="00FE5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29B1C6CC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2440A0" w14:textId="77777777" w:rsidR="00DD0E72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D0E72" w:rsidRPr="00FE5627" w14:paraId="1A4E8CC6" w14:textId="77777777" w:rsidTr="0054472D">
        <w:trPr>
          <w:trHeight w:val="20"/>
        </w:trPr>
        <w:tc>
          <w:tcPr>
            <w:tcW w:w="5220" w:type="dxa"/>
          </w:tcPr>
          <w:p w14:paraId="4F1CC49F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14:paraId="1DAFF0D0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6285E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375898" w14:textId="77777777" w:rsidR="00DD0E72" w:rsidRPr="00FE5627" w:rsidRDefault="00DD0E72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2D" w:rsidRPr="00FE5627" w14:paraId="59181584" w14:textId="77777777" w:rsidTr="0054472D">
        <w:trPr>
          <w:trHeight w:val="20"/>
        </w:trPr>
        <w:tc>
          <w:tcPr>
            <w:tcW w:w="5220" w:type="dxa"/>
          </w:tcPr>
          <w:p w14:paraId="527B5255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60126EE1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37,637</w:t>
            </w:r>
          </w:p>
        </w:tc>
        <w:tc>
          <w:tcPr>
            <w:tcW w:w="270" w:type="dxa"/>
          </w:tcPr>
          <w:p w14:paraId="3E348C13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EE82AF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472D" w:rsidRPr="00FE5627" w14:paraId="385E6EF5" w14:textId="77777777" w:rsidTr="0054472D">
        <w:trPr>
          <w:trHeight w:val="20"/>
        </w:trPr>
        <w:tc>
          <w:tcPr>
            <w:tcW w:w="5220" w:type="dxa"/>
          </w:tcPr>
          <w:p w14:paraId="0BFE4DA9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35F61021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14,194</w:t>
            </w:r>
          </w:p>
        </w:tc>
        <w:tc>
          <w:tcPr>
            <w:tcW w:w="270" w:type="dxa"/>
          </w:tcPr>
          <w:p w14:paraId="3BD5A39F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F2D83E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4472D" w:rsidRPr="00FE5627" w14:paraId="09EAA1CE" w14:textId="77777777" w:rsidTr="0054472D">
        <w:trPr>
          <w:trHeight w:val="20"/>
        </w:trPr>
        <w:tc>
          <w:tcPr>
            <w:tcW w:w="5220" w:type="dxa"/>
          </w:tcPr>
          <w:p w14:paraId="19D37BD5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 xml:space="preserve">270 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61425126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5,38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30168A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D9002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4472D" w:rsidRPr="00FE5627" w14:paraId="50890242" w14:textId="77777777" w:rsidTr="0054472D">
        <w:trPr>
          <w:trHeight w:val="20"/>
        </w:trPr>
        <w:tc>
          <w:tcPr>
            <w:tcW w:w="5220" w:type="dxa"/>
          </w:tcPr>
          <w:p w14:paraId="094DFFBB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 xml:space="preserve">   271 – 365 </w:t>
            </w:r>
            <w:r w:rsidRPr="00FE562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10585CA3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2,919</w:t>
            </w:r>
          </w:p>
        </w:tc>
        <w:tc>
          <w:tcPr>
            <w:tcW w:w="270" w:type="dxa"/>
          </w:tcPr>
          <w:p w14:paraId="28E6996E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198DDFD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54472D" w:rsidRPr="00FE5627" w14:paraId="642D2BDA" w14:textId="77777777" w:rsidTr="0054472D">
        <w:trPr>
          <w:trHeight w:val="20"/>
        </w:trPr>
        <w:tc>
          <w:tcPr>
            <w:tcW w:w="5220" w:type="dxa"/>
          </w:tcPr>
          <w:p w14:paraId="33288587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49766EF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3,063</w:t>
            </w:r>
          </w:p>
        </w:tc>
        <w:tc>
          <w:tcPr>
            <w:tcW w:w="270" w:type="dxa"/>
          </w:tcPr>
          <w:p w14:paraId="2F549EF7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632FC9" w14:textId="77777777" w:rsidR="0054472D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DD0E72" w:rsidRPr="00FE5627" w14:paraId="5DDF18BA" w14:textId="77777777" w:rsidTr="0054472D">
        <w:trPr>
          <w:trHeight w:val="20"/>
        </w:trPr>
        <w:tc>
          <w:tcPr>
            <w:tcW w:w="5220" w:type="dxa"/>
          </w:tcPr>
          <w:p w14:paraId="33F8315F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38AE7EC" w14:textId="77777777" w:rsidR="00DD0E72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04A29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12F01D7B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A7BBDF" w14:textId="77777777" w:rsidR="00DD0E72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DD0E72" w:rsidRPr="00FE5627" w14:paraId="66A471B1" w14:textId="77777777" w:rsidTr="0054472D">
        <w:trPr>
          <w:trHeight w:val="20"/>
        </w:trPr>
        <w:tc>
          <w:tcPr>
            <w:tcW w:w="5220" w:type="dxa"/>
          </w:tcPr>
          <w:p w14:paraId="52C472AF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70789E" w14:textId="77777777" w:rsidR="00DD0E72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73210B" w:rsidRPr="00FE562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FE5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D02575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39CE1A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0E72" w:rsidRPr="006D0572" w14:paraId="6C3BA106" w14:textId="77777777" w:rsidTr="0054472D">
        <w:trPr>
          <w:trHeight w:val="20"/>
        </w:trPr>
        <w:tc>
          <w:tcPr>
            <w:tcW w:w="5220" w:type="dxa"/>
          </w:tcPr>
          <w:p w14:paraId="4DAA809F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152E21" w14:textId="77777777" w:rsidR="00DD0E72" w:rsidRPr="00FE5627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04A29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44975DB6" w14:textId="77777777" w:rsidR="00DD0E72" w:rsidRPr="00FE5627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F2F205" w14:textId="77777777" w:rsidR="00DD0E72" w:rsidRPr="006D0572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69D6315" w14:textId="77777777" w:rsidR="003F4C57" w:rsidRPr="006D0572" w:rsidRDefault="003F4C57" w:rsidP="00201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201769" w:rsidRPr="006D0572" w14:paraId="07EE9F1C" w14:textId="77777777" w:rsidTr="00C062FC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F8DE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="0066531C" w:rsidRPr="006D05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2720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FE599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D7D26F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5B0BA7A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01769" w:rsidRPr="006D0572" w14:paraId="459DBF6C" w14:textId="77777777" w:rsidTr="00C062FC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5A9EE8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F0AC9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D05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01769" w:rsidRPr="006D0572" w14:paraId="35164464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7C8F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484A1F" w14:textId="77777777" w:rsidR="00201769" w:rsidRPr="006D0572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06EBC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B51C94" w14:textId="77777777" w:rsidR="00201769" w:rsidRPr="006D0572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1769" w:rsidRPr="006D0572" w14:paraId="1F47D1C9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7616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A107F3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47,023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ECF0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20902C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25,586</w:t>
            </w:r>
          </w:p>
        </w:tc>
      </w:tr>
      <w:tr w:rsidR="00201769" w:rsidRPr="006D0572" w14:paraId="12A1046B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7D1C8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479D40" w14:textId="77777777" w:rsidR="00201769" w:rsidRPr="006D0572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897E9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98A28D" w14:textId="77777777" w:rsidR="00201769" w:rsidRPr="006D0572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769" w:rsidRPr="006D0572" w14:paraId="5CAEF90E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46D3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30F135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42,554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24EF4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BBB22C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201769" w:rsidRPr="006D0572" w14:paraId="06F866C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7B55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A93F46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8,788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40A3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D58FBE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</w:tr>
      <w:tr w:rsidR="00201769" w:rsidRPr="006D0572" w14:paraId="688822D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AE830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FA2665" w14:textId="77777777" w:rsidR="00201769" w:rsidRPr="006D0572" w:rsidRDefault="00FD09FF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66531C" w:rsidRPr="006D057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FC9F0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12AD1D" w14:textId="77777777" w:rsidR="00201769" w:rsidRPr="006D0572" w:rsidRDefault="0066531C" w:rsidP="0066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6D0572" w14:paraId="2BF0CA99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EB11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D057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2D308" w14:textId="77777777" w:rsidR="00201769" w:rsidRPr="006D0572" w:rsidRDefault="00FD09FF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683F2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8A91" w14:textId="77777777" w:rsidR="00201769" w:rsidRPr="006D0572" w:rsidRDefault="0066531C" w:rsidP="0066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6D0572" w14:paraId="2E03E82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14F7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62936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7E285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9E35B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  <w:tr w:rsidR="00201769" w:rsidRPr="006D0572" w14:paraId="23BEA0A0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D4487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E9A0" w14:textId="77777777" w:rsidR="00201769" w:rsidRPr="006D0572" w:rsidRDefault="00FD09FF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(1,055)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17F43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BE28A" w14:textId="77777777" w:rsidR="00201769" w:rsidRPr="006D0572" w:rsidRDefault="0066531C" w:rsidP="0066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6D0572" w14:paraId="2CD81036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E174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A1C59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E49D0" w14:textId="77777777" w:rsidR="00201769" w:rsidRPr="006D0572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29558" w14:textId="77777777" w:rsidR="00201769" w:rsidRPr="006D0572" w:rsidRDefault="0066531C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</w:tbl>
    <w:p w14:paraId="77F2A6C7" w14:textId="238B5917" w:rsidR="00201769" w:rsidRDefault="00201769" w:rsidP="0081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F52538" w14:textId="77777777" w:rsidR="00813404" w:rsidRPr="006D0572" w:rsidRDefault="00813404" w:rsidP="008134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057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6D0572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6D0572" w14:paraId="10A16AB1" w14:textId="77777777" w:rsidTr="00C062FC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6D0572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77777777" w:rsidR="00B62F9A" w:rsidRPr="006D0572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40E07"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0E07"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6D0572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6D0572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6D0572" w14:paraId="2C7A2148" w14:textId="77777777" w:rsidTr="00C062FC">
        <w:trPr>
          <w:tblHeader/>
        </w:trPr>
        <w:tc>
          <w:tcPr>
            <w:tcW w:w="2843" w:type="pct"/>
          </w:tcPr>
          <w:p w14:paraId="1B86C286" w14:textId="77777777" w:rsidR="00B62F9A" w:rsidRPr="006D0572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6D0572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D0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4B8A" w:rsidRPr="006D0572" w14:paraId="55F2C8CF" w14:textId="77777777" w:rsidTr="00C062FC">
        <w:tc>
          <w:tcPr>
            <w:tcW w:w="2843" w:type="pct"/>
          </w:tcPr>
          <w:p w14:paraId="645B90BC" w14:textId="77777777" w:rsidR="00174B8A" w:rsidRPr="006D0572" w:rsidRDefault="00174B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29" w:type="pct"/>
          </w:tcPr>
          <w:p w14:paraId="27CC6460" w14:textId="77777777" w:rsidR="00174B8A" w:rsidRPr="006D0572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174B8A" w:rsidRPr="006D0572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77777777" w:rsidR="00174B8A" w:rsidRPr="006D0572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B8A" w:rsidRPr="006D0572" w14:paraId="225AE5E5" w14:textId="77777777" w:rsidTr="00C062FC">
        <w:tc>
          <w:tcPr>
            <w:tcW w:w="2843" w:type="pct"/>
          </w:tcPr>
          <w:p w14:paraId="5E0E8E61" w14:textId="77777777" w:rsidR="00174B8A" w:rsidRPr="006D0572" w:rsidRDefault="00174B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6F790FA1" w14:textId="77777777" w:rsidR="00174B8A" w:rsidRPr="006D0572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38,729</w:t>
            </w:r>
          </w:p>
        </w:tc>
        <w:tc>
          <w:tcPr>
            <w:tcW w:w="148" w:type="pct"/>
          </w:tcPr>
          <w:p w14:paraId="12597F03" w14:textId="77777777" w:rsidR="00174B8A" w:rsidRPr="006D0572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77777777" w:rsidR="00174B8A" w:rsidRPr="006D0572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572">
              <w:rPr>
                <w:rFonts w:asciiTheme="majorBidi" w:hAnsiTheme="majorBidi" w:cstheme="majorBidi"/>
                <w:sz w:val="30"/>
                <w:szCs w:val="30"/>
              </w:rPr>
              <w:t>1,421</w:t>
            </w:r>
          </w:p>
        </w:tc>
      </w:tr>
      <w:tr w:rsidR="00174B8A" w:rsidRPr="00FE5627" w14:paraId="3F8B3B74" w14:textId="77777777" w:rsidTr="00C062FC">
        <w:tc>
          <w:tcPr>
            <w:tcW w:w="2843" w:type="pct"/>
          </w:tcPr>
          <w:p w14:paraId="143257FD" w14:textId="77777777" w:rsidR="00174B8A" w:rsidRPr="00FE5627" w:rsidRDefault="00174B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77777777" w:rsidR="00174B8A" w:rsidRPr="00FE5627" w:rsidRDefault="00286B83" w:rsidP="00286B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148" w:type="pct"/>
          </w:tcPr>
          <w:p w14:paraId="6E6E610F" w14:textId="77777777" w:rsidR="00174B8A" w:rsidRPr="00FE5627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77777777" w:rsidR="00174B8A" w:rsidRPr="00FE5627" w:rsidRDefault="00286B83" w:rsidP="00286B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174B8A" w:rsidRPr="00FE5627" w14:paraId="342168B9" w14:textId="77777777" w:rsidTr="00C062FC">
        <w:tc>
          <w:tcPr>
            <w:tcW w:w="2843" w:type="pct"/>
          </w:tcPr>
          <w:p w14:paraId="5B74AB34" w14:textId="77777777" w:rsidR="00174B8A" w:rsidRPr="00FE5627" w:rsidRDefault="00174B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5D8D078" w14:textId="77777777" w:rsidR="00174B8A" w:rsidRPr="00FE5627" w:rsidRDefault="001D365F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358,429</w:t>
            </w:r>
          </w:p>
        </w:tc>
        <w:tc>
          <w:tcPr>
            <w:tcW w:w="148" w:type="pct"/>
          </w:tcPr>
          <w:p w14:paraId="09C258A0" w14:textId="77777777" w:rsidR="00174B8A" w:rsidRPr="00FE5627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7FCE9B1B" w14:textId="77777777" w:rsidR="00174B8A" w:rsidRPr="00FE5627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sz w:val="30"/>
                <w:szCs w:val="30"/>
              </w:rPr>
              <w:t>48,979</w:t>
            </w:r>
          </w:p>
        </w:tc>
      </w:tr>
      <w:tr w:rsidR="00174B8A" w:rsidRPr="00FE5627" w14:paraId="0E322983" w14:textId="77777777" w:rsidTr="00C062FC">
        <w:tc>
          <w:tcPr>
            <w:tcW w:w="2843" w:type="pct"/>
          </w:tcPr>
          <w:p w14:paraId="00BB5C40" w14:textId="77777777" w:rsidR="00174B8A" w:rsidRPr="00FE5627" w:rsidRDefault="00174B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EAAF7" w14:textId="77777777" w:rsidR="00174B8A" w:rsidRPr="00FE5627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D365F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D365F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vAlign w:val="bottom"/>
          </w:tcPr>
          <w:p w14:paraId="4981838C" w14:textId="77777777" w:rsidR="00174B8A" w:rsidRPr="00FE5627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07195" w14:textId="77777777" w:rsidR="00174B8A" w:rsidRPr="00FE5627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210B"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FE5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356F4BE6" w14:textId="77777777" w:rsidR="003F69F1" w:rsidRPr="00FE5627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D2334" w14:textId="22A87694" w:rsidR="0030115A" w:rsidRDefault="001D365F" w:rsidP="001D36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92A0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92A0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E562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E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กลุ่มบริษัทผูกพันที่จะต้องจัดทำกิจกรรมส่งเสริมทางการตลาดและปฎิบัติตามเงื่อนไขต่าง ๆ ที่กำหนดไว้ใ</w:t>
      </w:r>
      <w:r w:rsidRPr="006D0572">
        <w:rPr>
          <w:rFonts w:asciiTheme="majorBidi" w:hAnsiTheme="majorBidi" w:cstheme="majorBidi"/>
          <w:spacing w:val="-4"/>
          <w:sz w:val="30"/>
          <w:szCs w:val="30"/>
          <w:cs/>
        </w:rPr>
        <w:t>นสัญญา</w:t>
      </w:r>
    </w:p>
    <w:p w14:paraId="33D9C649" w14:textId="77777777" w:rsidR="0030115A" w:rsidRDefault="0030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6D8E8C6" w14:textId="0619A134" w:rsidR="0030115A" w:rsidRDefault="0030115A" w:rsidP="0030115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04A0D0D" w14:textId="53E3784C" w:rsidR="0030115A" w:rsidRDefault="0030115A" w:rsidP="0030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BE08A9" w14:textId="3FDE3775" w:rsidR="0030115A" w:rsidRDefault="0030115A" w:rsidP="0030115A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5360A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05360A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สำหรับงวดสามเดือนสิ้นสุดวันที่ </w:t>
      </w:r>
      <w:r w:rsidRPr="0005360A">
        <w:rPr>
          <w:rFonts w:ascii="Angsana New" w:hAnsi="Angsana New"/>
          <w:sz w:val="30"/>
          <w:szCs w:val="30"/>
        </w:rPr>
        <w:t xml:space="preserve">31 </w:t>
      </w:r>
      <w:r w:rsidRPr="0005360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5360A">
        <w:rPr>
          <w:rFonts w:ascii="Angsana New" w:hAnsi="Angsana New"/>
          <w:sz w:val="30"/>
          <w:szCs w:val="30"/>
        </w:rPr>
        <w:t xml:space="preserve">2562 </w:t>
      </w:r>
      <w:r w:rsidRPr="0005360A">
        <w:rPr>
          <w:rFonts w:ascii="Angsana New" w:hAnsi="Angsana New" w:hint="cs"/>
          <w:sz w:val="30"/>
          <w:szCs w:val="30"/>
          <w:cs/>
        </w:rPr>
        <w:t>ซึ่งรวมอยู่ใน</w:t>
      </w:r>
      <w:r w:rsidR="00C92F6C" w:rsidRPr="0005360A">
        <w:rPr>
          <w:rFonts w:ascii="Angsana New" w:hAnsi="Angsana New"/>
          <w:sz w:val="30"/>
          <w:szCs w:val="30"/>
          <w:cs/>
        </w:rPr>
        <w:br/>
      </w:r>
      <w:r w:rsidRPr="0005360A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92F6C" w:rsidRPr="0005360A">
        <w:rPr>
          <w:rFonts w:ascii="Angsana New" w:hAnsi="Angsana New" w:hint="cs"/>
          <w:sz w:val="30"/>
          <w:szCs w:val="30"/>
          <w:cs/>
        </w:rPr>
        <w:t>แบบย่อ</w:t>
      </w:r>
      <w:r w:rsidRPr="0005360A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</w:t>
      </w:r>
      <w:r w:rsidRPr="0005360A">
        <w:rPr>
          <w:rFonts w:ascii="Angsana New" w:hAnsi="Angsana New"/>
          <w:sz w:val="30"/>
          <w:szCs w:val="30"/>
        </w:rPr>
        <w:t xml:space="preserve"> </w:t>
      </w:r>
      <w:r w:rsidRPr="0005360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</w:t>
      </w:r>
      <w:r w:rsidRPr="006D32E8">
        <w:rPr>
          <w:rFonts w:ascii="Angsana New" w:hAnsi="Angsana New"/>
          <w:sz w:val="30"/>
          <w:szCs w:val="30"/>
          <w:cs/>
        </w:rPr>
        <w:t>สอดคล้องกับการนำเสนอ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6D32E8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="00C92F6C">
        <w:rPr>
          <w:rFonts w:ascii="Angsana New" w:hAnsi="Angsana New" w:hint="cs"/>
          <w:sz w:val="30"/>
          <w:szCs w:val="30"/>
          <w:cs/>
        </w:rPr>
        <w:t>แบบย่อ</w:t>
      </w:r>
      <w:r w:rsidRPr="006D32E8"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1A5F19BB" w14:textId="77777777" w:rsidR="0030115A" w:rsidRPr="00C92F6C" w:rsidRDefault="0030115A" w:rsidP="00C92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70"/>
        <w:gridCol w:w="1800"/>
        <w:gridCol w:w="270"/>
        <w:gridCol w:w="1890"/>
        <w:gridCol w:w="270"/>
        <w:gridCol w:w="1800"/>
      </w:tblGrid>
      <w:tr w:rsidR="0030115A" w:rsidRPr="0020221B" w14:paraId="19639B08" w14:textId="77777777" w:rsidTr="0030115A">
        <w:trPr>
          <w:trHeight w:val="419"/>
        </w:trPr>
        <w:tc>
          <w:tcPr>
            <w:tcW w:w="2790" w:type="dxa"/>
            <w:shd w:val="clear" w:color="auto" w:fill="auto"/>
          </w:tcPr>
          <w:p w14:paraId="4D6AE8B5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6E566D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F6F6B7" w14:textId="1D582103" w:rsidR="0030115A" w:rsidRPr="0030115A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15A" w:rsidRPr="0020221B" w14:paraId="39DFDCEF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1D3F3F80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3D0D1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1EA80F" w14:textId="77777777" w:rsidR="0030115A" w:rsidRPr="0020221B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F2221E4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B7AE484" w14:textId="77777777" w:rsidR="0030115A" w:rsidRPr="0020221B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9DA11A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E3A33BF" w14:textId="77777777" w:rsidR="0030115A" w:rsidRPr="0020221B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0115A" w:rsidRPr="0020221B" w14:paraId="1B5B0E20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5C2B9FA7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8B9EA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E20FD3B" w14:textId="77777777" w:rsidR="0030115A" w:rsidRPr="0020221B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9F9540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F2DA9C5" w14:textId="77777777" w:rsidR="0030115A" w:rsidRPr="0020221B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5D6A529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8AF163" w14:textId="77777777" w:rsidR="0030115A" w:rsidRPr="0020221B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15A" w:rsidRPr="0020221B" w14:paraId="694495EE" w14:textId="77777777" w:rsidTr="0030115A">
        <w:trPr>
          <w:trHeight w:val="137"/>
        </w:trPr>
        <w:tc>
          <w:tcPr>
            <w:tcW w:w="2790" w:type="dxa"/>
            <w:shd w:val="clear" w:color="auto" w:fill="auto"/>
          </w:tcPr>
          <w:p w14:paraId="4440DE5C" w14:textId="77777777" w:rsidR="0030115A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73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14:paraId="12E861BD" w14:textId="57F32EBC" w:rsidR="0036322F" w:rsidRDefault="0036322F" w:rsidP="0036322F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สำหรับงวดสามเดือนสิ้นวันที่ </w:t>
            </w:r>
          </w:p>
          <w:p w14:paraId="0F39AD15" w14:textId="689B3383" w:rsidR="0036322F" w:rsidRPr="0020221B" w:rsidRDefault="0036322F" w:rsidP="0036322F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36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B1AEBC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892D4C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BB5FE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A1B501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A9B823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A09E935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15A" w:rsidRPr="0020221B" w14:paraId="3E893D50" w14:textId="77777777" w:rsidTr="0030115A">
        <w:trPr>
          <w:trHeight w:val="164"/>
        </w:trPr>
        <w:tc>
          <w:tcPr>
            <w:tcW w:w="2790" w:type="dxa"/>
            <w:shd w:val="clear" w:color="auto" w:fill="auto"/>
          </w:tcPr>
          <w:p w14:paraId="0738B916" w14:textId="75EF99DD" w:rsidR="0030115A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70" w:type="dxa"/>
            <w:shd w:val="clear" w:color="auto" w:fill="auto"/>
          </w:tcPr>
          <w:p w14:paraId="26212A81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1686277" w14:textId="13F2280E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557,526</w:t>
            </w:r>
          </w:p>
        </w:tc>
        <w:tc>
          <w:tcPr>
            <w:tcW w:w="270" w:type="dxa"/>
            <w:shd w:val="clear" w:color="auto" w:fill="auto"/>
          </w:tcPr>
          <w:p w14:paraId="7C9653A2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E1356FA" w14:textId="69499E48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(176,662)</w:t>
            </w:r>
          </w:p>
        </w:tc>
        <w:tc>
          <w:tcPr>
            <w:tcW w:w="270" w:type="dxa"/>
            <w:shd w:val="clear" w:color="auto" w:fill="auto"/>
          </w:tcPr>
          <w:p w14:paraId="36FC88AA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13C56A" w14:textId="74608516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380,864</w:t>
            </w:r>
          </w:p>
        </w:tc>
      </w:tr>
      <w:tr w:rsidR="0030115A" w:rsidRPr="0020221B" w14:paraId="6C3CB8DD" w14:textId="77777777" w:rsidTr="0030115A">
        <w:trPr>
          <w:trHeight w:val="299"/>
        </w:trPr>
        <w:tc>
          <w:tcPr>
            <w:tcW w:w="2790" w:type="dxa"/>
            <w:shd w:val="clear" w:color="auto" w:fill="auto"/>
          </w:tcPr>
          <w:p w14:paraId="3201FCAE" w14:textId="61977D1E" w:rsidR="0030115A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11477827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D93AF1" w14:textId="0D06CB8A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21,495</w:t>
            </w:r>
          </w:p>
        </w:tc>
        <w:tc>
          <w:tcPr>
            <w:tcW w:w="270" w:type="dxa"/>
            <w:shd w:val="clear" w:color="auto" w:fill="auto"/>
          </w:tcPr>
          <w:p w14:paraId="11B73A65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47FE7F" w14:textId="3C142781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176,662</w:t>
            </w:r>
          </w:p>
        </w:tc>
        <w:tc>
          <w:tcPr>
            <w:tcW w:w="270" w:type="dxa"/>
            <w:shd w:val="clear" w:color="auto" w:fill="auto"/>
          </w:tcPr>
          <w:p w14:paraId="0DFB24C2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6BDD90D" w14:textId="7AA7DE2A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198,157</w:t>
            </w:r>
          </w:p>
        </w:tc>
      </w:tr>
      <w:tr w:rsidR="0030115A" w:rsidRPr="0020221B" w14:paraId="36036805" w14:textId="77777777" w:rsidTr="0030115A">
        <w:trPr>
          <w:trHeight w:val="419"/>
        </w:trPr>
        <w:tc>
          <w:tcPr>
            <w:tcW w:w="2790" w:type="dxa"/>
            <w:shd w:val="clear" w:color="auto" w:fill="auto"/>
          </w:tcPr>
          <w:p w14:paraId="708CDAE9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71ABF" w14:textId="77777777" w:rsidR="0030115A" w:rsidRPr="0020221B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98A0634" w14:textId="77777777" w:rsidR="0030115A" w:rsidRPr="00C54E5F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1CB32F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2F80D" w14:textId="77777777" w:rsidR="0030115A" w:rsidRPr="00D43BCA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B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2ECBA" w14:textId="77777777" w:rsidR="0030115A" w:rsidRPr="0020221B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E008BE3" w14:textId="77777777" w:rsidR="0030115A" w:rsidRPr="00C54E5F" w:rsidRDefault="0030115A" w:rsidP="0030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7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4D518E2" w14:textId="77777777" w:rsidR="00C818DB" w:rsidRPr="00C92F6C" w:rsidRDefault="00C818DB" w:rsidP="00C92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9DA207" w14:textId="09A36A67" w:rsidR="003F69F1" w:rsidRPr="00344A2A" w:rsidRDefault="0030115A" w:rsidP="00C92F6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</w:t>
      </w:r>
      <w:r w:rsidR="003632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</w:t>
      </w:r>
      <w:r w:rsidR="0036322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3F69F1" w:rsidRPr="00344A2A" w:rsidSect="003E0FAD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45D65" w14:textId="77777777" w:rsidR="006F53D1" w:rsidRDefault="006F53D1" w:rsidP="004956B4">
      <w:r>
        <w:separator/>
      </w:r>
    </w:p>
  </w:endnote>
  <w:endnote w:type="continuationSeparator" w:id="0">
    <w:p w14:paraId="015BB77F" w14:textId="77777777" w:rsidR="006F53D1" w:rsidRDefault="006F53D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81904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211A29" w14:textId="77777777" w:rsidR="006F53D1" w:rsidRPr="005A0BA5" w:rsidRDefault="006F53D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C3630" w14:textId="77777777" w:rsidR="006F53D1" w:rsidRDefault="006F53D1" w:rsidP="004956B4">
      <w:r>
        <w:separator/>
      </w:r>
    </w:p>
  </w:footnote>
  <w:footnote w:type="continuationSeparator" w:id="0">
    <w:p w14:paraId="1B99668E" w14:textId="77777777" w:rsidR="006F53D1" w:rsidRDefault="006F53D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FF8" w14:textId="77777777" w:rsidR="006F53D1" w:rsidRDefault="006F53D1" w:rsidP="00F00E90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226EA20" w14:textId="77777777" w:rsidR="006F53D1" w:rsidRPr="00401060" w:rsidRDefault="006F53D1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69F0ADD5" w14:textId="77777777" w:rsidR="006F53D1" w:rsidRPr="0064776F" w:rsidRDefault="006F53D1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149A6E9" w14:textId="77777777" w:rsidR="006F53D1" w:rsidRPr="00F611ED" w:rsidRDefault="006F53D1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89938" w14:textId="77777777" w:rsidR="006F53D1" w:rsidRDefault="006F53D1" w:rsidP="000227CE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3F1AE012" w14:textId="77777777" w:rsidR="006F53D1" w:rsidRPr="00401060" w:rsidRDefault="006F53D1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0512ED82" w14:textId="77777777" w:rsidR="006F53D1" w:rsidRPr="00FE5A92" w:rsidRDefault="006F53D1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422E34F8" w14:textId="77777777" w:rsidR="006F53D1" w:rsidRPr="00F611ED" w:rsidRDefault="006F53D1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5489" w14:textId="77777777" w:rsidR="006F53D1" w:rsidRDefault="006F53D1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EEEF6E" w14:textId="77777777" w:rsidR="006F53D1" w:rsidRPr="00401060" w:rsidRDefault="006F53D1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E640967" w14:textId="77777777" w:rsidR="006F53D1" w:rsidRPr="00FE5A92" w:rsidRDefault="006F53D1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01060">
      <w:rPr>
        <w:rFonts w:ascii="Angsana New" w:hAnsi="Angsana New"/>
        <w:bCs/>
        <w:iCs/>
        <w:sz w:val="32"/>
        <w:szCs w:val="32"/>
        <w:lang w:bidi="th-TH"/>
      </w:rPr>
      <w:t>31</w:t>
    </w:r>
    <w:r w:rsidRPr="00401060">
      <w:rPr>
        <w:rFonts w:ascii="Angsana New" w:hAnsi="Angsana New"/>
        <w:bCs/>
        <w:i/>
        <w:sz w:val="32"/>
        <w:szCs w:val="32"/>
        <w:lang w:bidi="th-TH"/>
      </w:rPr>
      <w:t xml:space="preserve"> 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มีนา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ค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5EC9A855" w14:textId="77777777" w:rsidR="006F53D1" w:rsidRPr="00F611ED" w:rsidRDefault="006F53D1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1"/>
  </w:num>
  <w:num w:numId="12">
    <w:abstractNumId w:val="17"/>
  </w:num>
  <w:num w:numId="13">
    <w:abstractNumId w:val="36"/>
  </w:num>
  <w:num w:numId="14">
    <w:abstractNumId w:val="9"/>
  </w:num>
  <w:num w:numId="15">
    <w:abstractNumId w:val="19"/>
  </w:num>
  <w:num w:numId="16">
    <w:abstractNumId w:val="33"/>
  </w:num>
  <w:num w:numId="17">
    <w:abstractNumId w:val="20"/>
  </w:num>
  <w:num w:numId="18">
    <w:abstractNumId w:val="25"/>
  </w:num>
  <w:num w:numId="19">
    <w:abstractNumId w:val="29"/>
  </w:num>
  <w:num w:numId="20">
    <w:abstractNumId w:val="32"/>
  </w:num>
  <w:num w:numId="21">
    <w:abstractNumId w:val="22"/>
  </w:num>
  <w:num w:numId="22">
    <w:abstractNumId w:val="15"/>
  </w:num>
  <w:num w:numId="23">
    <w:abstractNumId w:val="11"/>
  </w:num>
  <w:num w:numId="24">
    <w:abstractNumId w:val="30"/>
  </w:num>
  <w:num w:numId="25">
    <w:abstractNumId w:val="34"/>
  </w:num>
  <w:num w:numId="26">
    <w:abstractNumId w:val="24"/>
  </w:num>
  <w:num w:numId="27">
    <w:abstractNumId w:val="23"/>
  </w:num>
  <w:num w:numId="28">
    <w:abstractNumId w:val="37"/>
  </w:num>
  <w:num w:numId="29">
    <w:abstractNumId w:val="8"/>
  </w:num>
  <w:num w:numId="30">
    <w:abstractNumId w:val="35"/>
  </w:num>
  <w:num w:numId="31">
    <w:abstractNumId w:val="14"/>
  </w:num>
  <w:num w:numId="32">
    <w:abstractNumId w:val="26"/>
  </w:num>
  <w:num w:numId="33">
    <w:abstractNumId w:val="28"/>
  </w:num>
  <w:num w:numId="34">
    <w:abstractNumId w:val="21"/>
  </w:num>
  <w:num w:numId="35">
    <w:abstractNumId w:val="27"/>
  </w:num>
  <w:num w:numId="36">
    <w:abstractNumId w:val="10"/>
  </w:num>
  <w:num w:numId="37">
    <w:abstractNumId w:val="38"/>
  </w:num>
  <w:num w:numId="38">
    <w:abstractNumId w:val="18"/>
  </w:num>
  <w:num w:numId="3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73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288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B14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8BA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50CA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A98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1693"/>
    <w:rsid w:val="007B198D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E31"/>
    <w:rsid w:val="00A9407F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88E"/>
    <w:rsid w:val="00AC6ACD"/>
    <w:rsid w:val="00AC6B1A"/>
    <w:rsid w:val="00AC706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3D5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421"/>
    <w:rsid w:val="00E554DF"/>
    <w:rsid w:val="00E55635"/>
    <w:rsid w:val="00E5587C"/>
    <w:rsid w:val="00E55EEB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2AE"/>
    <w:rsid w:val="00E864C1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3932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9DA"/>
    <w:rsid w:val="00F24B49"/>
    <w:rsid w:val="00F24B4F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415D-AF71-4C6C-A17E-464FA4E0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16</Pages>
  <Words>4781</Words>
  <Characters>18849</Characters>
  <Application>Microsoft Office Word</Application>
  <DocSecurity>0</DocSecurity>
  <Lines>157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2020-05-07T06:56:00Z</cp:lastPrinted>
  <dcterms:created xsi:type="dcterms:W3CDTF">2020-05-07T23:10:00Z</dcterms:created>
  <dcterms:modified xsi:type="dcterms:W3CDTF">2020-05-07T23:11:00Z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