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EB9E5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24E5B6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3314AC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2E35E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6D7EF2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54FFC45A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31C8849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8A53F53" w14:textId="77777777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B40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045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667B0EB8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9F09232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254A7A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AA6FAA4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EA5AFD" w14:textId="77777777" w:rsidR="002735FB" w:rsidRDefault="002735FB" w:rsidP="00DC0D8D">
      <w:pPr>
        <w:rPr>
          <w:lang w:val="x-none" w:eastAsia="x-none"/>
        </w:rPr>
      </w:pPr>
    </w:p>
    <w:p w14:paraId="03B18DF4" w14:textId="77777777" w:rsidR="002735FB" w:rsidRDefault="002735FB" w:rsidP="00DC0D8D">
      <w:pPr>
        <w:rPr>
          <w:lang w:val="x-none" w:eastAsia="x-none"/>
        </w:rPr>
      </w:pPr>
    </w:p>
    <w:p w14:paraId="4D9F8EA6" w14:textId="77777777" w:rsidR="002735FB" w:rsidRDefault="002735FB" w:rsidP="00DC0D8D">
      <w:pPr>
        <w:rPr>
          <w:lang w:val="x-none" w:eastAsia="x-none"/>
        </w:rPr>
      </w:pPr>
    </w:p>
    <w:p w14:paraId="7D305B4E" w14:textId="77777777" w:rsidR="000E1D2A" w:rsidRDefault="000E1D2A" w:rsidP="00DC0D8D">
      <w:pPr>
        <w:rPr>
          <w:lang w:val="x-none" w:eastAsia="x-none"/>
        </w:rPr>
      </w:pPr>
    </w:p>
    <w:p w14:paraId="432BB9D8" w14:textId="77777777" w:rsidR="000E1D2A" w:rsidRDefault="000E1D2A" w:rsidP="00DC0D8D">
      <w:pPr>
        <w:rPr>
          <w:lang w:val="x-none" w:eastAsia="x-none"/>
        </w:rPr>
      </w:pPr>
    </w:p>
    <w:p w14:paraId="7F856CB4" w14:textId="77777777" w:rsidR="000E1D2A" w:rsidRPr="00DC0D8D" w:rsidRDefault="000E1D2A" w:rsidP="00DC0D8D">
      <w:pPr>
        <w:rPr>
          <w:lang w:val="x-none" w:eastAsia="x-none"/>
        </w:rPr>
      </w:pPr>
    </w:p>
    <w:p w14:paraId="3CA84268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1E0863E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EE544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236E0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40B44D" w14:textId="77777777"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6B40D6">
        <w:rPr>
          <w:rFonts w:ascii="Angsana New" w:hAnsi="Angsana New" w:cs="Angsana New"/>
          <w:lang w:val="en-US"/>
        </w:rPr>
        <w:t xml:space="preserve">31 </w:t>
      </w:r>
      <w:r w:rsidR="006B40D6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B40D6">
        <w:rPr>
          <w:rFonts w:ascii="Angsana New" w:hAnsi="Angsana New" w:cs="Angsana New"/>
          <w:lang w:val="en-US"/>
        </w:rPr>
        <w:t>256</w:t>
      </w:r>
      <w:r w:rsidR="00A9045C">
        <w:rPr>
          <w:rFonts w:ascii="Angsana New" w:hAnsi="Angsana New" w:cs="Angsana New"/>
          <w:lang w:val="en-US"/>
        </w:rPr>
        <w:t>3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91310">
        <w:rPr>
          <w:rFonts w:ascii="Angsana New" w:hAnsi="Angsana New" w:cs="Angsana New"/>
          <w:spacing w:val="14"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6B40D6">
        <w:rPr>
          <w:rFonts w:ascii="Angsana New" w:hAnsi="Angsana New" w:cs="Angsana New" w:hint="cs"/>
          <w:cs/>
          <w:lang w:val="en-US"/>
        </w:rPr>
        <w:t>สาม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6B40D6">
        <w:rPr>
          <w:rFonts w:ascii="Angsana New" w:hAnsi="Angsana New" w:cs="Angsana New"/>
          <w:lang w:val="en-US"/>
        </w:rPr>
        <w:t xml:space="preserve">31 </w:t>
      </w:r>
      <w:r w:rsidR="006B40D6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B40D6">
        <w:rPr>
          <w:rFonts w:ascii="Angsana New" w:hAnsi="Angsana New" w:cs="Angsana New"/>
          <w:lang w:val="en-US"/>
        </w:rPr>
        <w:t>256</w:t>
      </w:r>
      <w:r w:rsidR="00A9045C">
        <w:rPr>
          <w:rFonts w:ascii="Angsana New" w:hAnsi="Angsana New" w:cs="Angsana New"/>
          <w:lang w:val="en-US"/>
        </w:rPr>
        <w:t>3</w:t>
      </w:r>
      <w:r w:rsidRPr="00721F52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</w:t>
      </w:r>
      <w:r w:rsidR="002372C4">
        <w:rPr>
          <w:rFonts w:ascii="Angsana New" w:hAnsi="Angsana New" w:cs="Angsana New"/>
          <w:cs/>
        </w:rPr>
        <w:br/>
      </w:r>
      <w:r w:rsidRPr="00721F52">
        <w:rPr>
          <w:rFonts w:ascii="Angsana New" w:hAnsi="Angsana New" w:cs="Angsana New" w:hint="cs"/>
          <w:cs/>
        </w:rPr>
        <w:t>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7B51927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6CA452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9E87D2E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17520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04B2F4B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E14386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6062FB54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050A01A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401AF67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56CFD3A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213B926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56C6EA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BDEED51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24309AE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00D7161B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677BEA2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4AD928DD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08018DB1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EA565E4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A42A43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A270E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7D30E9D" w14:textId="77777777" w:rsidR="00404283" w:rsidRDefault="00404283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 w:rsidRPr="008C507D">
        <w:rPr>
          <w:rFonts w:ascii="Angsana New" w:eastAsia="Calibri" w:hAnsi="Angsana New"/>
          <w:sz w:val="30"/>
          <w:szCs w:val="30"/>
        </w:rPr>
        <w:t xml:space="preserve">5 </w:t>
      </w:r>
      <w:r w:rsidRPr="008C507D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8C507D">
        <w:rPr>
          <w:rFonts w:ascii="Angsana New" w:eastAsia="Calibri" w:hAnsi="Angsana New"/>
          <w:sz w:val="30"/>
          <w:szCs w:val="30"/>
        </w:rPr>
        <w:t>2563</w:t>
      </w:r>
    </w:p>
    <w:p w14:paraId="46E460B2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5FE5D1F4" w14:textId="51307FE8" w:rsidR="0048449F" w:rsidRDefault="0048449F" w:rsidP="00BC5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48449F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39F0" w14:textId="77777777" w:rsidR="00FE001D" w:rsidRDefault="00FE001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3911E43" w14:textId="77777777" w:rsidR="00FE001D" w:rsidRDefault="00FE001D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DB0E" w14:textId="77777777" w:rsidR="00E4254D" w:rsidRDefault="00E4254D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00B933C" w14:textId="77777777" w:rsidR="00E4254D" w:rsidRDefault="00E4254D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BD572" w14:textId="77777777" w:rsidR="00E4254D" w:rsidRDefault="00E4254D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7CA81FFF" w14:textId="77777777" w:rsidR="00E4254D" w:rsidRPr="00602E8C" w:rsidRDefault="00E4254D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Diamond Building Products a201b-03t-1 Rev 3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CC22" w14:textId="77777777" w:rsidR="00E4254D" w:rsidRPr="005C0F91" w:rsidRDefault="00E4254D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927C1" w14:textId="77777777" w:rsidR="00E4254D" w:rsidRPr="00CA448A" w:rsidRDefault="00E4254D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5726C1" w14:textId="77777777" w:rsidR="00E4254D" w:rsidRPr="002C3A6E" w:rsidRDefault="00E4254D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FE1F" w14:textId="77777777" w:rsidR="00E4254D" w:rsidRPr="00CA448A" w:rsidRDefault="00E4254D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737CD91" w14:textId="77777777" w:rsidR="00E4254D" w:rsidRPr="002C3A6E" w:rsidRDefault="00E4254D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06079" w14:textId="77777777" w:rsidR="00FE001D" w:rsidRDefault="00FE001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7EF596A" w14:textId="77777777" w:rsidR="00FE001D" w:rsidRDefault="00FE001D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AC6C8" w14:textId="77777777" w:rsidR="00E4254D" w:rsidRPr="00D90C5B" w:rsidRDefault="00E4254D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5E28A931" w14:textId="77777777" w:rsidR="00E4254D" w:rsidRPr="00C9443A" w:rsidRDefault="00E42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82B79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C89208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9704EA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2A44DD6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44AF9DD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605512" w14:textId="77777777" w:rsidR="00E4254D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AC7FCF" w14:textId="77777777" w:rsidR="00E4254D" w:rsidRPr="003C2491" w:rsidRDefault="00E4254D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D769B" w14:textId="77777777" w:rsidR="00E4254D" w:rsidRPr="00D90C5B" w:rsidRDefault="00E4254D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2BCC088E" w14:textId="77777777" w:rsidR="00E4254D" w:rsidRPr="00C9443A" w:rsidRDefault="00E42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C0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01D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388AC5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B4C4-2F56-4F7E-80FC-36507D38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Pranai, Chompukul</cp:lastModifiedBy>
  <cp:revision>13</cp:revision>
  <cp:lastPrinted>2020-04-28T04:10:00Z</cp:lastPrinted>
  <dcterms:created xsi:type="dcterms:W3CDTF">2020-04-28T08:49:00Z</dcterms:created>
  <dcterms:modified xsi:type="dcterms:W3CDTF">2020-05-08T04:17:00Z</dcterms:modified>
</cp:coreProperties>
</file>