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231458" w:rsidRPr="00A31D95" w:rsidRDefault="00DC15CA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การเปลี่ยนแปลง</w:t>
            </w:r>
            <w:r w:rsidR="00231458" w:rsidRPr="0023145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Pr="00A31D95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Pr="00A31D95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231458" w:rsidRPr="009350F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9350FB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350FB">
              <w:rPr>
                <w:rFonts w:ascii="Angsana New" w:hAnsi="Angsana New" w:cs="Angsana New" w:hint="cs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Pr="00623D14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C86685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:rsidR="00231458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31458" w:rsidRPr="009C0902" w:rsidRDefault="00C8668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231458" w:rsidRPr="00743C6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0169C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31458" w:rsidRPr="009C0902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C866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231458" w:rsidRPr="00A31D95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:rsidR="00231458" w:rsidRPr="009C0902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C8668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:rsidR="00231458" w:rsidRPr="00E55DAE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564B9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ุ</w:t>
            </w:r>
            <w:r w:rsidRPr="00564B9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การณ์ภายหลังรอบระยะเวลารายงาน</w:t>
            </w:r>
          </w:p>
        </w:tc>
      </w:tr>
      <w:bookmarkEnd w:id="0"/>
    </w:tbl>
    <w:p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A31D95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นี้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5403B0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31D95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</w:t>
      </w:r>
      <w:r w:rsidRPr="008C507D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8C50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04283" w:rsidRPr="008C507D">
        <w:rPr>
          <w:rFonts w:ascii="Angsana New" w:hAnsi="Angsana New"/>
          <w:color w:val="000000"/>
          <w:sz w:val="30"/>
          <w:szCs w:val="30"/>
        </w:rPr>
        <w:t xml:space="preserve">5 </w:t>
      </w:r>
      <w:r w:rsidR="00404283" w:rsidRPr="008C507D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404283" w:rsidRPr="008C507D">
        <w:rPr>
          <w:rFonts w:ascii="Angsana New" w:hAnsi="Angsana New"/>
          <w:color w:val="000000"/>
          <w:sz w:val="30"/>
          <w:szCs w:val="30"/>
        </w:rPr>
        <w:t>2563</w:t>
      </w:r>
    </w:p>
    <w:p w:rsidR="00BA310A" w:rsidRPr="00201847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A31D95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86685" w:rsidRPr="00774506" w:rsidRDefault="00C86685" w:rsidP="00C86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316A4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F316A4">
        <w:rPr>
          <w:rFonts w:ascii="Angsana New" w:hAnsi="Angsana New"/>
          <w:color w:val="000000"/>
          <w:sz w:val="30"/>
          <w:szCs w:val="30"/>
          <w:cs/>
        </w:rPr>
        <w:t>ดำเนินธุรกิจหลักเกี่ยวกับการผลิต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กระเบื้อง</w:t>
      </w:r>
      <w:r w:rsidRPr="00F316A4">
        <w:rPr>
          <w:rFonts w:ascii="Angsana New" w:hAnsi="Angsana New"/>
          <w:color w:val="000000"/>
          <w:sz w:val="30"/>
          <w:szCs w:val="30"/>
          <w:cs/>
        </w:rPr>
        <w:t>มุงหลังคา</w:t>
      </w:r>
      <w:r w:rsidRPr="00F316A4">
        <w:rPr>
          <w:rFonts w:ascii="Angsana New" w:hAnsi="Angsana New"/>
          <w:color w:val="000000"/>
          <w:sz w:val="30"/>
          <w:szCs w:val="30"/>
        </w:rPr>
        <w:t xml:space="preserve"> </w:t>
      </w:r>
      <w:r w:rsidRPr="00F316A4">
        <w:rPr>
          <w:rFonts w:ascii="Angsana New" w:hAnsi="Angsana New" w:hint="cs"/>
          <w:color w:val="000000"/>
          <w:sz w:val="30"/>
          <w:szCs w:val="30"/>
          <w:cs/>
        </w:rPr>
        <w:t>วัสดุแทนไม้และคอนกรีตมวลเบา</w:t>
      </w:r>
      <w:r w:rsidRPr="00F316A4">
        <w:rPr>
          <w:rFonts w:ascii="Angsana New" w:hAnsi="Angsana New"/>
          <w:color w:val="000000"/>
          <w:sz w:val="30"/>
          <w:szCs w:val="30"/>
        </w:rPr>
        <w:t xml:space="preserve"> 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รายละเอียดของบริษัทย่อย ณ วันที่ </w:t>
      </w:r>
      <w:r>
        <w:rPr>
          <w:rFonts w:ascii="Angsana New" w:hAnsi="Angsana New"/>
          <w:color w:val="000000"/>
          <w:spacing w:val="6"/>
          <w:sz w:val="30"/>
          <w:szCs w:val="30"/>
        </w:rPr>
        <w:t>31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>มีนาคม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pacing w:val="6"/>
          <w:sz w:val="30"/>
          <w:szCs w:val="30"/>
        </w:rPr>
        <w:t>2563</w:t>
      </w:r>
      <w:r w:rsidRPr="00F316A4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และวันที่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E91123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Pr="00E91123">
        <w:rPr>
          <w:rFonts w:ascii="Angsana New" w:hAnsi="Angsana New"/>
          <w:color w:val="000000"/>
          <w:spacing w:val="6"/>
          <w:sz w:val="30"/>
          <w:szCs w:val="30"/>
          <w:cs/>
        </w:rPr>
        <w:t>ธ</w:t>
      </w:r>
      <w:r w:rsidRPr="00E91123">
        <w:rPr>
          <w:rFonts w:ascii="Angsana New" w:hAnsi="Angsana New" w:hint="cs"/>
          <w:color w:val="000000"/>
          <w:spacing w:val="6"/>
          <w:sz w:val="30"/>
          <w:szCs w:val="30"/>
          <w:cs/>
        </w:rPr>
        <w:t>ั</w:t>
      </w:r>
      <w:r w:rsidRPr="00E9112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นวาคม </w:t>
      </w:r>
      <w:r>
        <w:rPr>
          <w:rFonts w:ascii="Angsana New" w:hAnsi="Angsana New"/>
          <w:color w:val="000000"/>
          <w:spacing w:val="6"/>
          <w:sz w:val="30"/>
          <w:szCs w:val="30"/>
        </w:rPr>
        <w:t>25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>6</w:t>
      </w:r>
      <w:r>
        <w:rPr>
          <w:rFonts w:ascii="Angsana New" w:hAnsi="Angsana New"/>
          <w:color w:val="000000"/>
          <w:spacing w:val="6"/>
          <w:sz w:val="30"/>
          <w:szCs w:val="30"/>
        </w:rPr>
        <w:t xml:space="preserve">2 </w:t>
      </w:r>
      <w:r w:rsidRPr="00A05BA3">
        <w:rPr>
          <w:rFonts w:ascii="Angsana New" w:hAnsi="Angsana New" w:hint="cs"/>
          <w:color w:val="000000"/>
          <w:spacing w:val="6"/>
          <w:sz w:val="30"/>
          <w:szCs w:val="30"/>
          <w:cs/>
        </w:rPr>
        <w:t>ได้เปิดเผยไว้ในหมายเหตุ</w:t>
      </w:r>
      <w:r w:rsidRPr="008525E0">
        <w:rPr>
          <w:rFonts w:ascii="Angsana New" w:hAnsi="Angsana New" w:hint="cs"/>
          <w:color w:val="000000"/>
          <w:spacing w:val="6"/>
          <w:sz w:val="30"/>
          <w:szCs w:val="30"/>
          <w:cs/>
        </w:rPr>
        <w:t>ประกอบ</w:t>
      </w:r>
      <w:r w:rsidRPr="008525E0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Pr="009C0902">
        <w:rPr>
          <w:rFonts w:ascii="Angsana New" w:hAnsi="Angsana New" w:hint="cs"/>
          <w:color w:val="000000"/>
          <w:sz w:val="30"/>
          <w:szCs w:val="30"/>
          <w:cs/>
        </w:rPr>
        <w:t xml:space="preserve">ข้อ </w:t>
      </w:r>
      <w:r>
        <w:rPr>
          <w:rFonts w:ascii="Angsana New" w:hAnsi="Angsana New"/>
          <w:color w:val="000000"/>
          <w:sz w:val="30"/>
          <w:szCs w:val="30"/>
        </w:rPr>
        <w:t>5</w:t>
      </w:r>
    </w:p>
    <w:p w:rsidR="00BA310A" w:rsidRPr="00A31D95" w:rsidRDefault="00BA310A" w:rsidP="00BA310A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A31D95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Pr="00A31D9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Pr="00E4254D" w:rsidRDefault="00BA310A" w:rsidP="00BA3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(ก)</w:t>
      </w:r>
      <w:r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เกณฑ์การถือปฏิบัติ</w:t>
      </w:r>
    </w:p>
    <w:p w:rsidR="00BA310A" w:rsidRPr="00A31D9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01BB7" w:rsidRP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34 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8C507D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D01BB7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BA310A" w:rsidRPr="009350F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D01BB7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D01BB7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D01BB7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2562</w:t>
      </w:r>
    </w:p>
    <w:p w:rsidR="00D01BB7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01BB7" w:rsidRPr="00CF4606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D01BB7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D01BB7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</w:t>
      </w:r>
      <w:r w:rsidRPr="00CF4606">
        <w:rPr>
          <w:rFonts w:ascii="Angsana New" w:hAnsi="Angsana New"/>
          <w:sz w:val="30"/>
          <w:szCs w:val="30"/>
          <w:cs/>
        </w:rPr>
        <w:t xml:space="preserve">การเงินฉบับที่ </w:t>
      </w:r>
      <w:r w:rsidRPr="00CF4606">
        <w:rPr>
          <w:rFonts w:ascii="Angsana New" w:hAnsi="Angsana New"/>
          <w:sz w:val="30"/>
          <w:szCs w:val="30"/>
        </w:rPr>
        <w:t xml:space="preserve">16 </w:t>
      </w:r>
      <w:r w:rsidRPr="00CF4606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F4606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CF4606">
        <w:rPr>
          <w:rFonts w:ascii="Angsana New" w:hAnsi="Angsana New"/>
          <w:i/>
          <w:iCs/>
          <w:sz w:val="30"/>
          <w:szCs w:val="30"/>
        </w:rPr>
        <w:t xml:space="preserve"> </w:t>
      </w:r>
      <w:r w:rsidRPr="00CF4606">
        <w:rPr>
          <w:rFonts w:ascii="Angsana New" w:hAnsi="Angsana New"/>
          <w:sz w:val="30"/>
          <w:szCs w:val="30"/>
          <w:cs/>
        </w:rPr>
        <w:t>(</w:t>
      </w:r>
      <w:r w:rsidRPr="00CF4606">
        <w:rPr>
          <w:rFonts w:ascii="Angsana New" w:hAnsi="Angsana New"/>
          <w:sz w:val="30"/>
          <w:szCs w:val="30"/>
        </w:rPr>
        <w:t>TFRS 16</w:t>
      </w:r>
      <w:r w:rsidRPr="00CF4606">
        <w:rPr>
          <w:rFonts w:ascii="Angsana New" w:hAnsi="Angsana New"/>
          <w:sz w:val="30"/>
          <w:szCs w:val="30"/>
          <w:cs/>
        </w:rPr>
        <w:t>)</w:t>
      </w:r>
      <w:r w:rsidRPr="00CF460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F4606">
        <w:rPr>
          <w:rFonts w:ascii="Angsana New" w:hAnsi="Angsana New"/>
          <w:sz w:val="30"/>
          <w:szCs w:val="30"/>
          <w:cs/>
        </w:rPr>
        <w:t>เป็นครั้งแรกซึ่ง</w:t>
      </w:r>
      <w:r w:rsidR="00CF4606" w:rsidRPr="00CF4606">
        <w:rPr>
          <w:rFonts w:ascii="Angsana New" w:eastAsia="Calibri" w:hAnsi="Angsana New"/>
          <w:sz w:val="30"/>
          <w:szCs w:val="30"/>
          <w:cs/>
          <w:lang w:val="en-GB"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CF4606" w:rsidRPr="00CF4606">
        <w:rPr>
          <w:rFonts w:ascii="Angsana New" w:eastAsia="Calibri" w:hAnsi="Angsana New"/>
          <w:sz w:val="30"/>
          <w:szCs w:val="30"/>
          <w:lang w:val="en-GB"/>
        </w:rPr>
        <w:t>3</w:t>
      </w:r>
    </w:p>
    <w:p w:rsidR="00D01BB7" w:rsidRPr="00CF4606" w:rsidRDefault="00D01BB7" w:rsidP="00D01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663F48" w:rsidRDefault="00663F48" w:rsidP="0066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663F48">
        <w:rPr>
          <w:rFonts w:ascii="Angsana New" w:hAnsi="Angsana New"/>
          <w:color w:val="000000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663F48">
        <w:rPr>
          <w:rFonts w:ascii="Angsana New" w:hAnsi="Angsana New"/>
          <w:color w:val="000000"/>
          <w:sz w:val="30"/>
          <w:szCs w:val="30"/>
        </w:rPr>
        <w:t xml:space="preserve"> </w:t>
      </w:r>
      <w:r w:rsidRPr="00663F48">
        <w:rPr>
          <w:rFonts w:ascii="Angsana New" w:hAnsi="Angsana New"/>
          <w:color w:val="000000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BA310A" w:rsidRPr="00E4254D" w:rsidRDefault="00663F48" w:rsidP="00663F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br w:type="page"/>
      </w:r>
      <w:r w:rsidR="00BA310A"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</w:t>
      </w:r>
      <w:r w:rsidRPr="00E4254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ข</w:t>
      </w:r>
      <w:r w:rsidR="00BA310A"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)</w:t>
      </w:r>
      <w:r w:rsidR="00BA310A"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การใช้วิจารณญาณและ</w:t>
      </w:r>
      <w:r w:rsidR="00BA310A" w:rsidRPr="00E4254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การ</w:t>
      </w:r>
      <w:r w:rsidR="00BA310A" w:rsidRPr="00E4254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ประมาณการ</w:t>
      </w:r>
    </w:p>
    <w:p w:rsidR="00BA310A" w:rsidRPr="00E4254D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E4254D" w:rsidRPr="00E4254D" w:rsidRDefault="00E4254D" w:rsidP="00E4254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254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E4254D">
        <w:rPr>
          <w:rFonts w:ascii="Angsana New" w:hAnsi="Angsana New" w:hint="cs"/>
          <w:sz w:val="30"/>
          <w:szCs w:val="30"/>
          <w:cs/>
        </w:rPr>
        <w:t>ง</w:t>
      </w:r>
      <w:r w:rsidRPr="00E4254D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E4254D">
        <w:rPr>
          <w:rFonts w:ascii="Angsana New" w:hAnsi="Angsana New" w:hint="cs"/>
          <w:sz w:val="30"/>
          <w:szCs w:val="30"/>
          <w:cs/>
        </w:rPr>
        <w:t>ไว้</w:t>
      </w:r>
      <w:r w:rsidRPr="00E4254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E4254D">
        <w:rPr>
          <w:rFonts w:ascii="Angsana New" w:hAnsi="Angsana New"/>
          <w:sz w:val="30"/>
          <w:szCs w:val="30"/>
        </w:rPr>
        <w:t xml:space="preserve">31 </w:t>
      </w:r>
      <w:r w:rsidRPr="00E4254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4254D">
        <w:rPr>
          <w:rFonts w:ascii="Angsana New" w:hAnsi="Angsana New"/>
          <w:sz w:val="30"/>
          <w:szCs w:val="30"/>
        </w:rPr>
        <w:t>2562</w:t>
      </w:r>
      <w:r w:rsidRPr="00E4254D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Pr="00E4254D">
        <w:rPr>
          <w:rFonts w:ascii="Angsana New" w:hAnsi="Angsana New" w:hint="cs"/>
          <w:sz w:val="30"/>
          <w:szCs w:val="30"/>
          <w:cs/>
        </w:rPr>
        <w:t>และ</w:t>
      </w:r>
      <w:r w:rsidRPr="00E4254D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Pr="00E4254D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>
        <w:rPr>
          <w:rFonts w:ascii="Angsana New" w:hAnsi="Angsana New"/>
          <w:sz w:val="30"/>
          <w:szCs w:val="30"/>
        </w:rPr>
        <w:t>2019</w:t>
      </w:r>
      <w:r w:rsidRPr="00E4254D">
        <w:rPr>
          <w:rFonts w:ascii="Angsana New" w:hAnsi="Angsana New" w:hint="cs"/>
          <w:sz w:val="30"/>
          <w:szCs w:val="30"/>
          <w:cs/>
        </w:rPr>
        <w:t xml:space="preserve"> </w:t>
      </w:r>
      <w:r w:rsidRPr="00E4254D">
        <w:rPr>
          <w:rFonts w:ascii="Angsana New" w:hAnsi="Angsana New"/>
          <w:sz w:val="30"/>
          <w:szCs w:val="30"/>
        </w:rPr>
        <w:t>(Covid-19)</w:t>
      </w:r>
    </w:p>
    <w:p w:rsidR="00E4254D" w:rsidRPr="00E4254D" w:rsidRDefault="00E4254D" w:rsidP="00E4254D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E4254D" w:rsidRPr="00E4254D" w:rsidRDefault="00E4254D" w:rsidP="00E4254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4254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ใน</w:t>
      </w:r>
      <w:r w:rsidRPr="00E4254D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Pr="00E4254D">
        <w:rPr>
          <w:rFonts w:ascii="Angsana New" w:hAnsi="Angsana New"/>
          <w:sz w:val="30"/>
          <w:szCs w:val="30"/>
        </w:rPr>
        <w:t>2563</w:t>
      </w:r>
      <w:r w:rsidRPr="00E4254D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1" w:name="_Hlk37010652"/>
      <w:r w:rsidRPr="00E4254D">
        <w:rPr>
          <w:rFonts w:ascii="Angsana New" w:hAnsi="Angsana New"/>
          <w:sz w:val="30"/>
          <w:szCs w:val="30"/>
          <w:cs/>
        </w:rPr>
        <w:t>โรค</w:t>
      </w:r>
      <w:r w:rsidRPr="00E4254D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>
        <w:rPr>
          <w:rFonts w:ascii="Angsana New" w:hAnsi="Angsana New"/>
          <w:sz w:val="30"/>
          <w:szCs w:val="30"/>
        </w:rPr>
        <w:t>2019</w:t>
      </w:r>
      <w:r w:rsidRPr="00E4254D">
        <w:rPr>
          <w:rFonts w:ascii="Angsana New" w:hAnsi="Angsana New" w:hint="cs"/>
          <w:sz w:val="30"/>
          <w:szCs w:val="30"/>
          <w:cs/>
        </w:rPr>
        <w:t xml:space="preserve"> </w:t>
      </w:r>
      <w:r w:rsidRPr="00E4254D">
        <w:rPr>
          <w:rFonts w:ascii="Angsana New" w:hAnsi="Angsana New"/>
          <w:sz w:val="30"/>
          <w:szCs w:val="30"/>
        </w:rPr>
        <w:t>(Covid-19)</w:t>
      </w:r>
      <w:r w:rsidRPr="00E4254D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Pr="00E4254D">
        <w:rPr>
          <w:rFonts w:ascii="Angsana New" w:hAnsi="Angsana New"/>
          <w:sz w:val="30"/>
          <w:szCs w:val="30"/>
        </w:rPr>
        <w:t xml:space="preserve"> </w:t>
      </w:r>
      <w:r w:rsidRPr="00E4254D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 w:rsidRPr="00E4254D">
        <w:rPr>
          <w:rFonts w:ascii="Angsana New" w:hAnsi="Angsana New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E4254D">
        <w:rPr>
          <w:rFonts w:ascii="Angsana New" w:hAnsi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E4254D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E4254D">
        <w:rPr>
          <w:rFonts w:ascii="Angsana New" w:hAnsi="Angsana New" w:hint="cs"/>
          <w:sz w:val="30"/>
          <w:szCs w:val="30"/>
          <w:cs/>
        </w:rPr>
        <w:t xml:space="preserve"> </w:t>
      </w:r>
      <w:r w:rsidRPr="00E4254D">
        <w:rPr>
          <w:rFonts w:ascii="Angsana New" w:hAnsi="Angsana New"/>
          <w:sz w:val="30"/>
          <w:szCs w:val="30"/>
          <w:cs/>
        </w:rPr>
        <w:t>การผลิต</w:t>
      </w:r>
      <w:r w:rsidRPr="00E4254D">
        <w:rPr>
          <w:rFonts w:ascii="Angsana New" w:hAnsi="Angsana New" w:hint="cs"/>
          <w:sz w:val="30"/>
          <w:szCs w:val="30"/>
          <w:cs/>
        </w:rPr>
        <w:t xml:space="preserve"> </w:t>
      </w:r>
      <w:r w:rsidRPr="00E4254D">
        <w:rPr>
          <w:rFonts w:ascii="Angsana New" w:hAnsi="Angsana New"/>
          <w:sz w:val="30"/>
          <w:szCs w:val="30"/>
          <w:cs/>
        </w:rPr>
        <w:t>การกระจายสินค้า</w:t>
      </w:r>
      <w:r w:rsidRPr="00E4254D">
        <w:rPr>
          <w:rFonts w:ascii="Angsana New" w:hAnsi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E4254D">
        <w:rPr>
          <w:rFonts w:ascii="Angsana New" w:hAnsi="Angsana New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:rsidR="00E4254D" w:rsidRPr="00E4254D" w:rsidRDefault="00E4254D" w:rsidP="00E4254D">
      <w:pPr>
        <w:rPr>
          <w:rFonts w:ascii="Angsana New" w:hAnsi="Angsana New"/>
          <w:sz w:val="24"/>
          <w:szCs w:val="24"/>
        </w:rPr>
      </w:pPr>
    </w:p>
    <w:p w:rsidR="00E4254D" w:rsidRPr="00E4254D" w:rsidRDefault="00E4254D" w:rsidP="00E42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4254D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E4254D">
        <w:rPr>
          <w:rFonts w:ascii="Angsana New" w:hAnsi="Angsana New"/>
          <w:sz w:val="30"/>
          <w:szCs w:val="30"/>
          <w:cs/>
        </w:rPr>
        <w:t xml:space="preserve">วันที่ </w:t>
      </w:r>
      <w:r w:rsidRPr="00E4254D">
        <w:rPr>
          <w:rFonts w:ascii="Angsana New" w:hAnsi="Angsana New"/>
          <w:sz w:val="30"/>
          <w:szCs w:val="30"/>
        </w:rPr>
        <w:t xml:space="preserve">31 </w:t>
      </w:r>
      <w:r w:rsidRPr="00E4254D">
        <w:rPr>
          <w:rFonts w:ascii="Angsana New" w:hAnsi="Angsana New"/>
          <w:sz w:val="30"/>
          <w:szCs w:val="30"/>
          <w:cs/>
        </w:rPr>
        <w:t xml:space="preserve">มีนาคม </w:t>
      </w:r>
      <w:r w:rsidRPr="00E4254D">
        <w:rPr>
          <w:rFonts w:ascii="Angsana New" w:hAnsi="Angsana New"/>
          <w:sz w:val="30"/>
          <w:szCs w:val="30"/>
        </w:rPr>
        <w:t xml:space="preserve">2563 </w:t>
      </w:r>
      <w:r w:rsidRPr="00E4254D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E4254D">
        <w:rPr>
          <w:rFonts w:ascii="Angsana New" w:hAnsi="Angsana New"/>
          <w:sz w:val="30"/>
          <w:szCs w:val="30"/>
          <w:cs/>
        </w:rPr>
        <w:t>กลุ่มบริษัท</w:t>
      </w:r>
      <w:r w:rsidRPr="00E4254D">
        <w:rPr>
          <w:rFonts w:ascii="Angsana New" w:hAnsi="Angsana New" w:hint="cs"/>
          <w:color w:val="000000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E4254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2019</w:t>
      </w:r>
      <w:r w:rsidRPr="00E4254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E4254D">
        <w:rPr>
          <w:rFonts w:ascii="Angsana New" w:hAnsi="Angsana New"/>
          <w:color w:val="000000"/>
          <w:sz w:val="30"/>
          <w:szCs w:val="30"/>
        </w:rPr>
        <w:t>COVID-</w:t>
      </w:r>
      <w:r w:rsidRPr="00E4254D">
        <w:rPr>
          <w:rFonts w:ascii="Angsana New" w:hAnsi="Angsana New"/>
          <w:color w:val="000000"/>
          <w:sz w:val="30"/>
          <w:szCs w:val="30"/>
          <w:cs/>
        </w:rPr>
        <w:t>19)</w:t>
      </w:r>
      <w:r w:rsidRPr="00E4254D">
        <w:rPr>
          <w:rFonts w:ascii="Angsana New" w:hAnsi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:rsidR="00E4254D" w:rsidRPr="00E4254D" w:rsidRDefault="00E4254D" w:rsidP="00E4254D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E4254D" w:rsidRPr="00E4254D" w:rsidRDefault="00E4254D" w:rsidP="000307E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4254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:rsidR="00E4254D" w:rsidRPr="00E4254D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E4254D" w:rsidRPr="00E4254D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4254D">
        <w:rPr>
          <w:rFonts w:ascii="Angsana New" w:hAnsi="Angsana New"/>
          <w:sz w:val="30"/>
          <w:szCs w:val="30"/>
          <w:cs/>
        </w:rPr>
        <w:t>กลุ่มบริษัท</w:t>
      </w:r>
      <w:r w:rsidRPr="00E4254D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E4254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E4254D">
        <w:rPr>
          <w:rFonts w:ascii="Angsana New" w:hAnsi="Angsana New"/>
          <w:color w:val="000000"/>
          <w:sz w:val="30"/>
          <w:szCs w:val="30"/>
        </w:rPr>
        <w:t>Simplified approach)</w:t>
      </w:r>
      <w:r w:rsidRPr="00E4254D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E4254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E4254D">
        <w:rPr>
          <w:rFonts w:ascii="Angsana New" w:hAnsi="Angsana New"/>
          <w:color w:val="000000"/>
          <w:sz w:val="30"/>
          <w:szCs w:val="30"/>
        </w:rPr>
        <w:t>loss rate)</w:t>
      </w:r>
      <w:r w:rsidRPr="00E4254D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E4254D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E4254D">
        <w:rPr>
          <w:rFonts w:ascii="Angsana New" w:hAnsi="Angsana New"/>
          <w:sz w:val="30"/>
          <w:szCs w:val="30"/>
        </w:rPr>
        <w:t xml:space="preserve">(Forward-looking information) </w:t>
      </w:r>
      <w:r w:rsidRPr="00E4254D">
        <w:rPr>
          <w:rFonts w:ascii="Angsana New" w:hAnsi="Angsana New"/>
          <w:sz w:val="30"/>
          <w:szCs w:val="30"/>
          <w:cs/>
        </w:rPr>
        <w:t>มา</w:t>
      </w:r>
      <w:r w:rsidRPr="00E4254D">
        <w:rPr>
          <w:rFonts w:ascii="Angsana New" w:hAnsi="Angsana New" w:hint="cs"/>
          <w:sz w:val="30"/>
          <w:szCs w:val="30"/>
          <w:cs/>
        </w:rPr>
        <w:t>พิจารณา</w:t>
      </w:r>
    </w:p>
    <w:p w:rsidR="00E4254D" w:rsidRPr="00E4254D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E4254D" w:rsidRPr="00E4254D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E4254D">
        <w:rPr>
          <w:rFonts w:ascii="Angsana New" w:hAnsi="Angsana New"/>
          <w:sz w:val="30"/>
          <w:szCs w:val="30"/>
          <w:cs/>
        </w:rPr>
        <w:t>กลุ่มบริษั</w:t>
      </w:r>
      <w:r w:rsidRPr="00E4254D">
        <w:rPr>
          <w:rFonts w:ascii="Angsana New" w:hAnsi="Angsana New" w:hint="cs"/>
          <w:sz w:val="30"/>
          <w:szCs w:val="30"/>
          <w:cs/>
        </w:rPr>
        <w:t xml:space="preserve">ทเลือกไม่นำสถานการณ์ </w:t>
      </w:r>
      <w:r w:rsidRPr="00E4254D">
        <w:rPr>
          <w:rFonts w:ascii="Angsana New" w:hAnsi="Angsana New"/>
          <w:sz w:val="30"/>
          <w:szCs w:val="30"/>
        </w:rPr>
        <w:t xml:space="preserve">COVID-19 </w:t>
      </w:r>
      <w:r w:rsidRPr="00E4254D">
        <w:rPr>
          <w:rFonts w:ascii="Angsana New" w:hAnsi="Angsana New" w:hint="cs"/>
          <w:sz w:val="30"/>
          <w:szCs w:val="30"/>
          <w:cs/>
        </w:rPr>
        <w:t>มาถือเป็น</w:t>
      </w:r>
      <w:r w:rsidRPr="00E4254D">
        <w:rPr>
          <w:rFonts w:ascii="Angsana New" w:hAnsi="Angsana New"/>
          <w:sz w:val="30"/>
          <w:szCs w:val="30"/>
          <w:cs/>
        </w:rPr>
        <w:t>ข้อบ่งชี้การด้อยค่า</w:t>
      </w:r>
      <w:r w:rsidRPr="00E4254D">
        <w:rPr>
          <w:rFonts w:ascii="Angsana New" w:hAnsi="Angsana New" w:hint="cs"/>
          <w:sz w:val="30"/>
          <w:szCs w:val="30"/>
          <w:cs/>
        </w:rPr>
        <w:t>ของเงินลงทุนในบริษัทย่อย</w:t>
      </w:r>
      <w:r w:rsidRPr="00E4254D">
        <w:rPr>
          <w:rFonts w:ascii="Angsana New" w:hAnsi="Angsana New"/>
          <w:sz w:val="30"/>
          <w:szCs w:val="30"/>
        </w:rPr>
        <w:t xml:space="preserve"> </w:t>
      </w:r>
      <w:r w:rsidRPr="00E4254D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  <w:r w:rsidRPr="00E4254D">
        <w:rPr>
          <w:rFonts w:ascii="Angsana New" w:hAnsi="Angsana New"/>
          <w:sz w:val="30"/>
          <w:szCs w:val="30"/>
        </w:rPr>
        <w:t xml:space="preserve"> </w:t>
      </w:r>
      <w:r w:rsidRPr="00E4254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E4254D">
        <w:rPr>
          <w:rFonts w:ascii="Angsana New" w:hAnsi="Angsana New"/>
          <w:sz w:val="30"/>
          <w:szCs w:val="30"/>
        </w:rPr>
        <w:t xml:space="preserve"> </w:t>
      </w:r>
      <w:r w:rsidRPr="00E4254D">
        <w:rPr>
          <w:rFonts w:ascii="Angsana New" w:hAnsi="Angsana New" w:hint="cs"/>
          <w:sz w:val="30"/>
          <w:szCs w:val="30"/>
          <w:cs/>
        </w:rPr>
        <w:t>และสินทรัพย์ไม่มีตัวตน</w:t>
      </w:r>
      <w:r w:rsidRPr="00E4254D">
        <w:rPr>
          <w:sz w:val="30"/>
          <w:szCs w:val="30"/>
          <w:cs/>
        </w:rPr>
        <w:t xml:space="preserve"> </w:t>
      </w:r>
    </w:p>
    <w:p w:rsidR="00E4254D" w:rsidRPr="00E4254D" w:rsidRDefault="00E4254D" w:rsidP="00E425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E4254D" w:rsidRPr="006D1D9C" w:rsidRDefault="00E4254D" w:rsidP="006D1D9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4254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:rsidR="00E4254D" w:rsidRPr="00E4254D" w:rsidRDefault="00E4254D" w:rsidP="00E42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4254D">
        <w:rPr>
          <w:rFonts w:ascii="Angsana New" w:hAnsi="Angsana New" w:hint="cs"/>
          <w:sz w:val="30"/>
          <w:szCs w:val="30"/>
          <w:cs/>
        </w:rPr>
        <w:t>กลุ่มบริษัทเลือกไม่นำข้อมูลสถานการณ์</w:t>
      </w:r>
      <w:r w:rsidRPr="00E4254D">
        <w:rPr>
          <w:rFonts w:ascii="Angsana New" w:hAnsi="Angsana New"/>
          <w:sz w:val="30"/>
          <w:szCs w:val="30"/>
          <w:cs/>
        </w:rPr>
        <w:t xml:space="preserve"> </w:t>
      </w:r>
      <w:r w:rsidRPr="00E4254D">
        <w:rPr>
          <w:rFonts w:ascii="Angsana New" w:hAnsi="Angsana New"/>
          <w:sz w:val="30"/>
          <w:szCs w:val="30"/>
        </w:rPr>
        <w:t xml:space="preserve">COVID-19 </w:t>
      </w:r>
      <w:r w:rsidRPr="00E4254D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E4254D">
        <w:rPr>
          <w:rFonts w:ascii="Angsana New" w:hAnsi="Angsana New"/>
          <w:sz w:val="30"/>
          <w:szCs w:val="30"/>
        </w:rPr>
        <w:t xml:space="preserve">31 </w:t>
      </w:r>
      <w:r w:rsidRPr="00E4254D">
        <w:rPr>
          <w:rFonts w:ascii="Angsana New" w:hAnsi="Angsana New" w:hint="cs"/>
          <w:sz w:val="30"/>
          <w:szCs w:val="30"/>
          <w:cs/>
        </w:rPr>
        <w:t>มีนาคม</w:t>
      </w:r>
      <w:r w:rsidRPr="00E4254D">
        <w:rPr>
          <w:rFonts w:ascii="Angsana New" w:hAnsi="Angsana New"/>
          <w:sz w:val="30"/>
          <w:szCs w:val="30"/>
          <w:cs/>
        </w:rPr>
        <w:t xml:space="preserve"> </w:t>
      </w:r>
      <w:r w:rsidRPr="00E4254D">
        <w:rPr>
          <w:rFonts w:ascii="Angsana New" w:hAnsi="Angsana New"/>
          <w:sz w:val="30"/>
          <w:szCs w:val="30"/>
        </w:rPr>
        <w:t>2563</w:t>
      </w:r>
      <w:r>
        <w:br w:type="page"/>
      </w:r>
    </w:p>
    <w:p w:rsidR="00743FFE" w:rsidRDefault="00743FFE" w:rsidP="001F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DC15C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การเปลี่ยนแปลง</w:t>
      </w:r>
      <w:r w:rsidRPr="00743FF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นโยบายการบัญชี</w:t>
      </w:r>
      <w:r w:rsidRPr="00743FFE">
        <w:rPr>
          <w:rFonts w:ascii="Angsana New" w:hAnsi="Angsana New"/>
          <w:b/>
          <w:bCs/>
          <w:color w:val="000000"/>
          <w:sz w:val="30"/>
          <w:szCs w:val="30"/>
        </w:rPr>
        <w:t> </w:t>
      </w:r>
    </w:p>
    <w:p w:rsidR="00743FFE" w:rsidRPr="000307E5" w:rsidRDefault="00743FFE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22B4B" w:rsidRPr="00D22B4B" w:rsidRDefault="00D22B4B" w:rsidP="00ED500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22B4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22B4B">
        <w:rPr>
          <w:rFonts w:ascii="Angsana New" w:hAnsi="Angsana New"/>
          <w:sz w:val="30"/>
          <w:szCs w:val="30"/>
        </w:rPr>
        <w:t xml:space="preserve">1 </w:t>
      </w:r>
      <w:r w:rsidRPr="00D22B4B">
        <w:rPr>
          <w:rFonts w:ascii="Angsana New" w:hAnsi="Angsana New"/>
          <w:sz w:val="30"/>
          <w:szCs w:val="30"/>
          <w:cs/>
        </w:rPr>
        <w:t xml:space="preserve">มกราคม </w:t>
      </w:r>
      <w:r w:rsidRPr="00D22B4B">
        <w:rPr>
          <w:rFonts w:ascii="Angsana New" w:hAnsi="Angsana New"/>
          <w:sz w:val="30"/>
          <w:szCs w:val="30"/>
        </w:rPr>
        <w:t xml:space="preserve">2563 </w:t>
      </w:r>
      <w:r w:rsidRPr="00D22B4B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D22B4B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D22B4B">
        <w:rPr>
          <w:rFonts w:ascii="Angsana New" w:hAnsi="Angsana New"/>
          <w:sz w:val="30"/>
          <w:szCs w:val="30"/>
        </w:rPr>
        <w:t xml:space="preserve">TFRS 16 </w:t>
      </w:r>
      <w:r w:rsidRPr="00D22B4B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D22B4B">
        <w:rPr>
          <w:rFonts w:ascii="Angsana New" w:hAnsi="Angsana New"/>
          <w:sz w:val="30"/>
          <w:szCs w:val="30"/>
          <w:cs/>
        </w:rPr>
        <w:t>ก ผลกระทบจากการเปลี่ยนแปลงนโยบายการบัญชี มีดังนี้</w:t>
      </w:r>
    </w:p>
    <w:p w:rsidR="00D22B4B" w:rsidRPr="000307E5" w:rsidRDefault="00D22B4B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D22B4B" w:rsidRPr="00D22B4B" w:rsidRDefault="00D22B4B" w:rsidP="00AF57B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2B4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D22B4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D22B4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:rsidR="00D22B4B" w:rsidRPr="000307E5" w:rsidRDefault="00D22B4B" w:rsidP="00D22B4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D22B4B" w:rsidRPr="00D22B4B" w:rsidRDefault="00D22B4B" w:rsidP="00D22B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22B4B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22B4B">
        <w:rPr>
          <w:rFonts w:ascii="Angsana New" w:hAnsi="Angsana New" w:hint="cs"/>
          <w:sz w:val="30"/>
          <w:szCs w:val="30"/>
          <w:cs/>
        </w:rPr>
        <w:t>กลุ่ม</w:t>
      </w:r>
      <w:r w:rsidRPr="00D22B4B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D22B4B">
        <w:rPr>
          <w:rFonts w:ascii="Angsana New" w:hAnsi="Angsana New"/>
          <w:sz w:val="30"/>
          <w:szCs w:val="30"/>
        </w:rPr>
        <w:t xml:space="preserve"> </w:t>
      </w:r>
      <w:r w:rsidRPr="00D22B4B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ผลกระทบ</w:t>
      </w:r>
      <w:r w:rsidRPr="00D22B4B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D22B4B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D22B4B">
        <w:rPr>
          <w:rFonts w:ascii="Angsana New" w:hAnsi="Angsana New" w:hint="cs"/>
          <w:sz w:val="30"/>
          <w:szCs w:val="30"/>
          <w:cs/>
        </w:rPr>
        <w:t>กลุ่ม</w:t>
      </w:r>
      <w:r w:rsidRPr="00D22B4B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 w:hint="cs"/>
          <w:sz w:val="30"/>
          <w:szCs w:val="30"/>
          <w:cs/>
        </w:rPr>
        <w:t>ไม่มีสาระสำคัญต่องบการเงินรวมและ</w:t>
      </w:r>
      <w:r w:rsidR="00C979A7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</w:p>
    <w:p w:rsidR="000138CB" w:rsidRPr="000307E5" w:rsidRDefault="000138CB" w:rsidP="000138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0138CB" w:rsidRPr="00C979A7" w:rsidRDefault="000138CB" w:rsidP="00AF57B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979A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C979A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0138CB" w:rsidRPr="000307E5" w:rsidRDefault="000138CB" w:rsidP="000138CB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0138CB" w:rsidRPr="00D22B4B" w:rsidRDefault="000138CB" w:rsidP="000138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 w:hint="cs"/>
          <w:b/>
          <w:bCs/>
          <w:color w:val="0000FF"/>
          <w:sz w:val="30"/>
          <w:szCs w:val="30"/>
          <w:cs/>
        </w:rPr>
      </w:pPr>
      <w:r w:rsidRPr="00C979A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C979A7">
        <w:rPr>
          <w:rFonts w:ascii="Angsana New" w:hAnsi="Angsana New"/>
          <w:sz w:val="30"/>
          <w:szCs w:val="30"/>
        </w:rPr>
        <w:t xml:space="preserve">1 </w:t>
      </w:r>
      <w:r w:rsidRPr="00C979A7">
        <w:rPr>
          <w:rFonts w:ascii="Angsana New" w:hAnsi="Angsana New"/>
          <w:sz w:val="30"/>
          <w:szCs w:val="30"/>
          <w:cs/>
        </w:rPr>
        <w:t xml:space="preserve">มกราคม </w:t>
      </w:r>
      <w:r w:rsidRPr="00C979A7">
        <w:rPr>
          <w:rFonts w:ascii="Angsana New" w:hAnsi="Angsana New"/>
          <w:sz w:val="30"/>
          <w:szCs w:val="30"/>
        </w:rPr>
        <w:t xml:space="preserve">2563 </w:t>
      </w:r>
      <w:r w:rsidRPr="00C979A7">
        <w:rPr>
          <w:rFonts w:ascii="Angsana New" w:hAnsi="Angsana New"/>
          <w:sz w:val="30"/>
          <w:szCs w:val="30"/>
          <w:cs/>
        </w:rPr>
        <w:t>กลุ่มบริษั</w:t>
      </w:r>
      <w:r w:rsidR="00C979A7" w:rsidRPr="00C979A7">
        <w:rPr>
          <w:rFonts w:ascii="Angsana New" w:hAnsi="Angsana New" w:hint="cs"/>
          <w:sz w:val="30"/>
          <w:szCs w:val="30"/>
          <w:cs/>
        </w:rPr>
        <w:t>ท</w:t>
      </w:r>
      <w:r w:rsidRPr="00C979A7">
        <w:rPr>
          <w:rFonts w:ascii="Angsana New" w:hAnsi="Angsana New"/>
          <w:sz w:val="30"/>
          <w:szCs w:val="30"/>
          <w:cs/>
        </w:rPr>
        <w:t xml:space="preserve">ถือปฏิบัติตาม </w:t>
      </w:r>
      <w:r w:rsidRPr="00C979A7">
        <w:rPr>
          <w:rFonts w:ascii="Angsana New" w:hAnsi="Angsana New"/>
          <w:sz w:val="30"/>
          <w:szCs w:val="30"/>
        </w:rPr>
        <w:t xml:space="preserve">TFRS 16 </w:t>
      </w:r>
      <w:r w:rsidRPr="00C979A7">
        <w:rPr>
          <w:rFonts w:ascii="Angsana New" w:hAnsi="Angsana New"/>
          <w:sz w:val="30"/>
          <w:szCs w:val="30"/>
          <w:cs/>
        </w:rPr>
        <w:t>เป็นครั้งแรก</w:t>
      </w:r>
      <w:r w:rsidRPr="00C979A7">
        <w:rPr>
          <w:rFonts w:ascii="Angsana New" w:hAnsi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C979A7">
        <w:rPr>
          <w:rFonts w:ascii="Angsana New" w:hAnsi="Angsana New"/>
          <w:sz w:val="30"/>
          <w:szCs w:val="30"/>
        </w:rPr>
        <w:t xml:space="preserve">17 </w:t>
      </w:r>
      <w:r w:rsidRPr="00C979A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979A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C979A7">
        <w:rPr>
          <w:rFonts w:ascii="Angsana New" w:hAnsi="Angsana New" w:hint="cs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 xml:space="preserve">(TAS 17) </w:t>
      </w:r>
      <w:r w:rsidRPr="00C979A7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C979A7">
        <w:rPr>
          <w:rFonts w:ascii="Angsana New" w:hAnsi="Angsana New"/>
          <w:sz w:val="30"/>
          <w:szCs w:val="30"/>
        </w:rPr>
        <w:t xml:space="preserve">4 </w:t>
      </w:r>
      <w:r w:rsidRPr="00C979A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979A7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C979A7">
        <w:rPr>
          <w:rFonts w:ascii="Angsana New" w:hAnsi="Angsana New" w:hint="cs"/>
          <w:i/>
          <w:iCs/>
          <w:sz w:val="30"/>
          <w:szCs w:val="30"/>
          <w:cs/>
        </w:rPr>
        <w:t>หรือไม่</w:t>
      </w:r>
      <w:r w:rsidRPr="00C979A7">
        <w:rPr>
          <w:rFonts w:ascii="Angsana New" w:hAnsi="Angsana New" w:hint="cs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 xml:space="preserve">(TFRIC 4) </w:t>
      </w:r>
      <w:r w:rsidRPr="00C979A7">
        <w:rPr>
          <w:rFonts w:ascii="Angsana New" w:hAnsi="Angsana New" w:hint="cs"/>
          <w:sz w:val="30"/>
          <w:szCs w:val="30"/>
          <w:cs/>
        </w:rPr>
        <w:t>ด้วย</w:t>
      </w:r>
      <w:r w:rsidRPr="00C979A7">
        <w:rPr>
          <w:rFonts w:ascii="Angsana New" w:hAnsi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C979A7">
        <w:rPr>
          <w:rFonts w:ascii="Angsana New" w:hAnsi="Angsana New" w:hint="cs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>(Modified retrospective approach)</w:t>
      </w:r>
    </w:p>
    <w:p w:rsidR="000138CB" w:rsidRPr="000307E5" w:rsidRDefault="000138CB" w:rsidP="000138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79A7" w:rsidRDefault="000138CB" w:rsidP="00C979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C979A7">
        <w:rPr>
          <w:rFonts w:ascii="Angsana New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C979A7">
        <w:rPr>
          <w:rFonts w:ascii="Angsana New" w:hAnsi="Angsana New"/>
          <w:sz w:val="30"/>
          <w:szCs w:val="30"/>
        </w:rPr>
        <w:t xml:space="preserve"> TFRS</w:t>
      </w:r>
      <w:r w:rsidRPr="00C979A7">
        <w:rPr>
          <w:rFonts w:ascii="Angsana New" w:hAnsi="Angsana New"/>
          <w:sz w:val="30"/>
          <w:szCs w:val="30"/>
          <w:cs/>
        </w:rPr>
        <w:t xml:space="preserve"> </w:t>
      </w:r>
      <w:r w:rsidRPr="00C979A7">
        <w:rPr>
          <w:rFonts w:ascii="Angsana New" w:hAnsi="Angsana New"/>
          <w:sz w:val="30"/>
          <w:szCs w:val="30"/>
        </w:rPr>
        <w:t xml:space="preserve">16 </w:t>
      </w:r>
      <w:r w:rsidRPr="00C979A7">
        <w:rPr>
          <w:rFonts w:ascii="Angsana New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C979A7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C979A7">
        <w:rPr>
          <w:rFonts w:ascii="Angsana New" w:hAnsi="Angsana New"/>
          <w:sz w:val="30"/>
          <w:szCs w:val="30"/>
        </w:rPr>
        <w:t xml:space="preserve">(Transaction price) </w:t>
      </w:r>
      <w:r w:rsidRPr="00C979A7">
        <w:rPr>
          <w:rFonts w:ascii="Angsana New" w:hAnsi="Angsana New" w:hint="cs"/>
          <w:sz w:val="30"/>
          <w:szCs w:val="30"/>
          <w:cs/>
        </w:rPr>
        <w:t xml:space="preserve">ณ </w:t>
      </w:r>
      <w:r w:rsidRPr="00C979A7">
        <w:rPr>
          <w:rFonts w:ascii="Angsana New" w:hAnsi="Angsana New"/>
          <w:sz w:val="30"/>
          <w:szCs w:val="30"/>
          <w:cs/>
        </w:rPr>
        <w:t>วันที่</w:t>
      </w:r>
      <w:r w:rsidRPr="00C979A7">
        <w:rPr>
          <w:rFonts w:ascii="Angsana New" w:hAnsi="Angsana New"/>
          <w:sz w:val="30"/>
          <w:szCs w:val="30"/>
        </w:rPr>
        <w:t xml:space="preserve"> 1 </w:t>
      </w:r>
      <w:r w:rsidRPr="00C979A7">
        <w:rPr>
          <w:rFonts w:ascii="Angsana New" w:hAnsi="Angsana New"/>
          <w:sz w:val="30"/>
          <w:szCs w:val="30"/>
          <w:cs/>
        </w:rPr>
        <w:t xml:space="preserve">มกราคม </w:t>
      </w:r>
      <w:r w:rsidRPr="00C979A7">
        <w:rPr>
          <w:rFonts w:ascii="Angsana New" w:hAnsi="Angsana New"/>
          <w:sz w:val="30"/>
          <w:szCs w:val="30"/>
        </w:rPr>
        <w:t xml:space="preserve">2563 </w:t>
      </w:r>
      <w:r w:rsidRPr="00C979A7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C979A7">
        <w:rPr>
          <w:rFonts w:ascii="Angsana New" w:hAnsi="Angsana New"/>
          <w:sz w:val="30"/>
          <w:szCs w:val="30"/>
        </w:rPr>
        <w:t xml:space="preserve"> </w:t>
      </w:r>
      <w:r w:rsidRPr="00C979A7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0138CB" w:rsidRPr="000937ED" w:rsidRDefault="00C979A7" w:rsidP="0034722A">
      <w:pPr>
        <w:tabs>
          <w:tab w:val="clear" w:pos="680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>
        <w:rPr>
          <w:cs/>
        </w:rPr>
        <w:br w:type="page"/>
      </w:r>
      <w:r w:rsidR="000138CB" w:rsidRPr="00C979A7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="000138CB" w:rsidRPr="00C979A7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0138CB" w:rsidRPr="00C979A7">
        <w:rPr>
          <w:rFonts w:ascii="Angsana New" w:hAnsi="Angsana New"/>
          <w:color w:val="000000"/>
          <w:sz w:val="30"/>
          <w:szCs w:val="30"/>
          <w:cs/>
        </w:rPr>
        <w:t>ได้เลือกใช้ข้อยกเว้น</w:t>
      </w:r>
      <w:r w:rsidR="000937ED">
        <w:rPr>
          <w:rFonts w:ascii="Angsana New" w:hAnsi="Angsana New"/>
          <w:color w:val="000000"/>
          <w:sz w:val="30"/>
          <w:szCs w:val="30"/>
        </w:rPr>
        <w:t xml:space="preserve"> </w:t>
      </w:r>
      <w:r w:rsidR="000937ED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0138CB" w:rsidRPr="000937ED">
        <w:rPr>
          <w:rFonts w:ascii="Angsana New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138CB" w:rsidRPr="000937ED">
        <w:rPr>
          <w:rFonts w:ascii="Angsana New" w:hAnsi="Angsana New"/>
          <w:color w:val="000000"/>
          <w:sz w:val="30"/>
          <w:szCs w:val="30"/>
        </w:rPr>
        <w:t xml:space="preserve">12 </w:t>
      </w:r>
      <w:r w:rsidR="000138CB" w:rsidRPr="000937ED">
        <w:rPr>
          <w:rFonts w:ascii="Angsana New" w:hAnsi="Angsana New"/>
          <w:color w:val="000000"/>
          <w:sz w:val="30"/>
          <w:szCs w:val="30"/>
          <w:cs/>
        </w:rPr>
        <w:t xml:space="preserve">เดือน 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>และสัญญาเช่า</w:t>
      </w:r>
      <w:r w:rsidR="00707F7B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="008C507D">
        <w:rPr>
          <w:rFonts w:ascii="Angsana New" w:hAnsi="Angsana New" w:hint="cs"/>
          <w:color w:val="000000"/>
          <w:sz w:val="30"/>
          <w:szCs w:val="30"/>
          <w:cs/>
        </w:rPr>
        <w:t>สินทรัพย์อ้างอิงมีมูลค่าต่ำ</w:t>
      </w:r>
    </w:p>
    <w:p w:rsidR="000138CB" w:rsidRPr="00D22B4B" w:rsidRDefault="000138CB" w:rsidP="000138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69"/>
        <w:gridCol w:w="1620"/>
      </w:tblGrid>
      <w:tr w:rsidR="000937ED" w:rsidRPr="00D22B4B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937ED" w:rsidRPr="000937ED" w:rsidRDefault="000937ED" w:rsidP="00C8668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0937E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0937E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0937E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0937E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0937E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0937E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TFRS 16</w:t>
            </w:r>
            <w:r w:rsidRPr="000937E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0937ED" w:rsidRPr="000937ED" w:rsidRDefault="000937ED" w:rsidP="000937ED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:rsidR="000937ED" w:rsidRPr="000937ED" w:rsidRDefault="000937ED" w:rsidP="000937ED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937ED" w:rsidRPr="00D22B4B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937ED" w:rsidRPr="000937ED" w:rsidRDefault="000937ED" w:rsidP="00C8668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:rsidR="000937ED" w:rsidRPr="000937ED" w:rsidRDefault="000937ED" w:rsidP="00C86685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</w:tcPr>
          <w:p w:rsidR="000937ED" w:rsidRPr="000937ED" w:rsidRDefault="000937ED" w:rsidP="00093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937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0937ED" w:rsidRPr="000937ED" w:rsidRDefault="000937ED" w:rsidP="000937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937ED" w:rsidRPr="000937ED" w:rsidRDefault="000937ED" w:rsidP="000937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0937ED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620" w:type="dxa"/>
          </w:tcPr>
          <w:p w:rsidR="000937ED" w:rsidRPr="00C94B58" w:rsidRDefault="000937ED" w:rsidP="000937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94B58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937ED" w:rsidRPr="000937ED" w:rsidRDefault="000937ED" w:rsidP="000937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37E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620" w:type="dxa"/>
          </w:tcPr>
          <w:p w:rsidR="000937ED" w:rsidRPr="000937ED" w:rsidRDefault="000937ED" w:rsidP="000937ED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37E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14,267</w:t>
            </w:r>
            <w:r w:rsidRPr="000937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37ED" w:rsidRPr="00D22B4B" w:rsidTr="00ED5002">
        <w:trPr>
          <w:cantSplit/>
          <w:trHeight w:val="20"/>
        </w:trPr>
        <w:tc>
          <w:tcPr>
            <w:tcW w:w="7369" w:type="dxa"/>
          </w:tcPr>
          <w:p w:rsidR="000937ED" w:rsidRPr="000937ED" w:rsidRDefault="000937ED" w:rsidP="000937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937E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0937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:rsidR="000937ED" w:rsidRPr="000937ED" w:rsidRDefault="000937ED" w:rsidP="000937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11,498</w:t>
            </w:r>
          </w:p>
        </w:tc>
      </w:tr>
    </w:tbl>
    <w:p w:rsidR="000138CB" w:rsidRDefault="000138CB" w:rsidP="0001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898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69"/>
        <w:gridCol w:w="1620"/>
      </w:tblGrid>
      <w:tr w:rsidR="000A3BC3" w:rsidRPr="000937ED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A3BC3" w:rsidRPr="000937ED" w:rsidRDefault="000A3BC3" w:rsidP="00F1272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937E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0A3BC3" w:rsidRPr="000937ED" w:rsidRDefault="000A3BC3" w:rsidP="00F1272A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/</w:t>
            </w:r>
          </w:p>
          <w:p w:rsidR="000A3BC3" w:rsidRPr="000937ED" w:rsidRDefault="000A3BC3" w:rsidP="00F1272A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Pr="000937ED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A3BC3" w:rsidRPr="000937ED" w:rsidTr="00ED5002">
        <w:trPr>
          <w:cantSplit/>
          <w:trHeight w:val="20"/>
          <w:tblHeader/>
        </w:trPr>
        <w:tc>
          <w:tcPr>
            <w:tcW w:w="7369" w:type="dxa"/>
            <w:shd w:val="clear" w:color="auto" w:fill="auto"/>
            <w:vAlign w:val="bottom"/>
          </w:tcPr>
          <w:p w:rsidR="000A3BC3" w:rsidRPr="000A3BC3" w:rsidRDefault="000A3BC3" w:rsidP="00F1272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:rsidR="000A3BC3" w:rsidRPr="000937ED" w:rsidRDefault="000A3BC3" w:rsidP="00F1272A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937E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4042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042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0A3BC3" w:rsidRPr="00404283" w:rsidRDefault="00404283" w:rsidP="00F127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37,734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0" w:type="dxa"/>
          </w:tcPr>
          <w:p w:rsidR="000A3BC3" w:rsidRPr="000937ED" w:rsidRDefault="00404283" w:rsidP="00404283">
            <w:pPr>
              <w:pStyle w:val="acctfourfigures"/>
              <w:tabs>
                <w:tab w:val="clear" w:pos="765"/>
              </w:tabs>
              <w:spacing w:line="240" w:lineRule="auto"/>
              <w:ind w:right="-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A3BC3" w:rsidRPr="000937ED" w:rsidRDefault="00404283" w:rsidP="00404283">
            <w:pPr>
              <w:pStyle w:val="acctfourfigures"/>
              <w:tabs>
                <w:tab w:val="clear" w:pos="765"/>
              </w:tabs>
              <w:spacing w:line="240" w:lineRule="auto"/>
              <w:ind w:right="-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A3BC3" w:rsidRPr="00404283" w:rsidRDefault="00404283" w:rsidP="00F127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283">
              <w:rPr>
                <w:rFonts w:ascii="Angsana New" w:hAnsi="Angsana New"/>
                <w:b/>
                <w:bCs/>
                <w:sz w:val="30"/>
                <w:szCs w:val="30"/>
              </w:rPr>
              <w:t>37,368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0A3BC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>คิดลดโดยใช้อัตราดอกเบี้ยเงินกู้ยืมส่วนเพิ่ม</w:t>
            </w:r>
            <w:r w:rsidRPr="0040428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04283">
              <w:rPr>
                <w:rFonts w:ascii="Angsana New" w:hAnsi="Angsana New"/>
                <w:sz w:val="30"/>
                <w:szCs w:val="30"/>
              </w:rPr>
              <w:br/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042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0428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A3BC3" w:rsidRDefault="000A3BC3" w:rsidP="00F127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04283" w:rsidRPr="000937ED" w:rsidRDefault="00404283" w:rsidP="00F127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11,498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</w:tcPr>
          <w:p w:rsidR="000A3BC3" w:rsidRPr="00404283" w:rsidRDefault="000A3BC3" w:rsidP="00F1272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40428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42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0428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A3BC3" w:rsidRPr="000937ED" w:rsidRDefault="00404283" w:rsidP="00F127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15,301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A3BC3" w:rsidRPr="00404283" w:rsidRDefault="000A3BC3" w:rsidP="000A3BC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042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A3BC3" w:rsidRPr="007F3F8B" w:rsidRDefault="007F3F8B" w:rsidP="000A3B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3F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26,799</w:t>
            </w:r>
          </w:p>
        </w:tc>
      </w:tr>
      <w:tr w:rsidR="000A3BC3" w:rsidRPr="000937ED" w:rsidTr="00ED5002">
        <w:trPr>
          <w:cantSplit/>
          <w:trHeight w:val="20"/>
        </w:trPr>
        <w:tc>
          <w:tcPr>
            <w:tcW w:w="7369" w:type="dxa"/>
            <w:vAlign w:val="bottom"/>
          </w:tcPr>
          <w:p w:rsidR="000A3BC3" w:rsidRPr="00404283" w:rsidRDefault="000A3BC3" w:rsidP="000A3BC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2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4042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2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0A3BC3" w:rsidRPr="007F3F8B" w:rsidRDefault="00AE4F7F" w:rsidP="000A3B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2.1 </w:t>
            </w:r>
            <w:r w:rsidR="00E125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15.8</w:t>
            </w:r>
          </w:p>
        </w:tc>
      </w:tr>
    </w:tbl>
    <w:p w:rsidR="006B53F2" w:rsidRDefault="006B53F2" w:rsidP="00307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:rsidR="00BA310A" w:rsidRDefault="006B53F2" w:rsidP="00C94B58">
      <w:pPr>
        <w:rPr>
          <w:rFonts w:ascii="Angsana New" w:hAnsi="Angsana New"/>
          <w:b/>
          <w:bCs/>
          <w:color w:val="000000"/>
          <w:sz w:val="30"/>
          <w:szCs w:val="30"/>
        </w:rPr>
      </w:pPr>
      <w:r>
        <w:br w:type="page"/>
      </w: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4</w:t>
      </w:r>
      <w:r w:rsidR="003070BC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A31D95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:rsidR="00C94B58" w:rsidRPr="00E12532" w:rsidRDefault="00C94B58" w:rsidP="00C94B58">
      <w:pPr>
        <w:rPr>
          <w:rFonts w:ascii="Angsana New" w:hAnsi="Angsana New"/>
          <w:b/>
          <w:bCs/>
          <w:color w:val="000000"/>
        </w:rPr>
      </w:pPr>
    </w:p>
    <w:p w:rsidR="00BA310A" w:rsidRPr="008A76B3" w:rsidRDefault="00BA310A" w:rsidP="00990EEE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8A76B3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8A76B3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8A76B3">
        <w:rPr>
          <w:rFonts w:ascii="Angsana New" w:hAnsi="Angsana New" w:cs="Angsana New"/>
          <w:color w:val="000000"/>
          <w:cs/>
          <w:lang w:val="en-US"/>
        </w:rPr>
        <w:t xml:space="preserve">กิจการที่เกี่ยวข้องกันสำหรับงวดสามเดือนสิ้นสุดวันที่ </w:t>
      </w:r>
      <w:r w:rsidRPr="008A76B3">
        <w:rPr>
          <w:rFonts w:ascii="Angsana New" w:hAnsi="Angsana New" w:cs="Angsana New"/>
          <w:color w:val="000000"/>
          <w:lang w:val="en-US"/>
        </w:rPr>
        <w:t xml:space="preserve">31 </w:t>
      </w:r>
      <w:r w:rsidRPr="008A76B3">
        <w:rPr>
          <w:rFonts w:ascii="Angsana New" w:hAnsi="Angsana New" w:cs="Angsana New" w:hint="cs"/>
          <w:color w:val="000000"/>
          <w:cs/>
          <w:lang w:val="en-US"/>
        </w:rPr>
        <w:t>มีนาคม</w:t>
      </w:r>
      <w:r w:rsidR="00990EEE" w:rsidRPr="008A76B3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8A76B3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:rsidR="00BA310A" w:rsidRPr="00E12532" w:rsidRDefault="00BA310A" w:rsidP="0034722A">
      <w:pPr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7"/>
        <w:gridCol w:w="1258"/>
        <w:gridCol w:w="270"/>
        <w:gridCol w:w="1175"/>
        <w:gridCol w:w="270"/>
        <w:gridCol w:w="1259"/>
        <w:gridCol w:w="270"/>
        <w:gridCol w:w="1252"/>
      </w:tblGrid>
      <w:tr w:rsidR="00BA310A" w:rsidRPr="008A76B3" w:rsidTr="00CD160C">
        <w:trPr>
          <w:tblHeader/>
        </w:trPr>
        <w:tc>
          <w:tcPr>
            <w:tcW w:w="1930" w:type="pct"/>
          </w:tcPr>
          <w:p w:rsidR="00BA310A" w:rsidRPr="008A76B3" w:rsidRDefault="00BA310A" w:rsidP="00D34EB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42" w:type="pct"/>
            <w:gridSpan w:val="3"/>
          </w:tcPr>
          <w:p w:rsidR="00BA310A" w:rsidRPr="008A76B3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BA310A" w:rsidRPr="008A76B3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3" w:type="pct"/>
            <w:gridSpan w:val="3"/>
          </w:tcPr>
          <w:p w:rsidR="00BA310A" w:rsidRPr="008A76B3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045C" w:rsidRPr="009350FB" w:rsidTr="00CD160C">
        <w:trPr>
          <w:trHeight w:val="434"/>
          <w:tblHeader/>
        </w:trPr>
        <w:tc>
          <w:tcPr>
            <w:tcW w:w="1930" w:type="pct"/>
          </w:tcPr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A76B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8A76B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8A76B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8A76B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71" w:type="pct"/>
          </w:tcPr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A9045C" w:rsidRPr="008A76B3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8A76B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A9045C" w:rsidRPr="00953946" w:rsidTr="00CD160C">
        <w:trPr>
          <w:tblHeader/>
        </w:trPr>
        <w:tc>
          <w:tcPr>
            <w:tcW w:w="1930" w:type="pct"/>
          </w:tcPr>
          <w:p w:rsidR="00A9045C" w:rsidRPr="006729C4" w:rsidRDefault="00A9045C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070" w:type="pct"/>
            <w:gridSpan w:val="7"/>
          </w:tcPr>
          <w:p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9045C" w:rsidRPr="00953946" w:rsidTr="00CD160C">
        <w:tc>
          <w:tcPr>
            <w:tcW w:w="1930" w:type="pct"/>
          </w:tcPr>
          <w:p w:rsidR="00A9045C" w:rsidRPr="006729C4" w:rsidRDefault="00A9045C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729C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</w:tcPr>
          <w:p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:rsidR="00A9045C" w:rsidRPr="006729C4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9045C" w:rsidRPr="00953946" w:rsidTr="00CD160C">
        <w:tc>
          <w:tcPr>
            <w:tcW w:w="1930" w:type="pct"/>
          </w:tcPr>
          <w:p w:rsidR="00A9045C" w:rsidRPr="006729C4" w:rsidRDefault="00A9045C" w:rsidP="00A9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สำเร็จรูป</w:t>
            </w:r>
          </w:p>
        </w:tc>
        <w:tc>
          <w:tcPr>
            <w:tcW w:w="671" w:type="pct"/>
          </w:tcPr>
          <w:p w:rsidR="00A9045C" w:rsidRPr="00515D76" w:rsidRDefault="00CD160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A9045C" w:rsidRPr="00515D76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A9045C" w:rsidRPr="0032506B" w:rsidRDefault="00CD160C" w:rsidP="00CD1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35,281</w:t>
            </w:r>
          </w:p>
        </w:tc>
        <w:tc>
          <w:tcPr>
            <w:tcW w:w="144" w:type="pct"/>
          </w:tcPr>
          <w:p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:rsidR="00A9045C" w:rsidRPr="0032506B" w:rsidRDefault="00A9045C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5F620E">
              <w:rPr>
                <w:rFonts w:ascii="Angsana New" w:hAnsi="Angsana New"/>
                <w:sz w:val="30"/>
                <w:szCs w:val="30"/>
              </w:rPr>
              <w:t>33,925</w:t>
            </w:r>
          </w:p>
        </w:tc>
      </w:tr>
      <w:tr w:rsidR="00A9045C" w:rsidRPr="00E74DD7" w:rsidTr="00CD160C">
        <w:tc>
          <w:tcPr>
            <w:tcW w:w="1930" w:type="pct"/>
          </w:tcPr>
          <w:p w:rsidR="00A9045C" w:rsidRPr="00E12532" w:rsidRDefault="00A9045C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671" w:type="pct"/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4" w:type="pct"/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7" w:type="pct"/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4" w:type="pct"/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72" w:type="pct"/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4" w:type="pct"/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67" w:type="pct"/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A9045C" w:rsidRPr="00FF3BF2" w:rsidTr="00CD160C">
        <w:tc>
          <w:tcPr>
            <w:tcW w:w="1930" w:type="pct"/>
          </w:tcPr>
          <w:p w:rsidR="00A9045C" w:rsidRPr="00FF3BF2" w:rsidRDefault="00A9045C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71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9045C" w:rsidRPr="00FF3BF2" w:rsidTr="00CD160C">
        <w:tc>
          <w:tcPr>
            <w:tcW w:w="1930" w:type="pct"/>
          </w:tcPr>
          <w:p w:rsidR="00A9045C" w:rsidRPr="00FF3BF2" w:rsidRDefault="00A9045C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1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9045C" w:rsidRPr="00FF3BF2" w:rsidTr="00CD160C">
        <w:tc>
          <w:tcPr>
            <w:tcW w:w="1930" w:type="pct"/>
          </w:tcPr>
          <w:p w:rsidR="00A9045C" w:rsidRPr="00FF3BF2" w:rsidRDefault="00A9045C" w:rsidP="00A9045C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FF3BF2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</w:p>
        </w:tc>
        <w:tc>
          <w:tcPr>
            <w:tcW w:w="671" w:type="pct"/>
          </w:tcPr>
          <w:p w:rsidR="00A9045C" w:rsidRPr="0032506B" w:rsidRDefault="007F3F8B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9,132</w:t>
            </w:r>
          </w:p>
        </w:tc>
        <w:tc>
          <w:tcPr>
            <w:tcW w:w="144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20E">
              <w:rPr>
                <w:rFonts w:ascii="Angsana New" w:hAnsi="Angsana New"/>
                <w:sz w:val="30"/>
                <w:szCs w:val="30"/>
              </w:rPr>
              <w:t>6,868</w:t>
            </w:r>
          </w:p>
        </w:tc>
        <w:tc>
          <w:tcPr>
            <w:tcW w:w="144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A9045C" w:rsidRPr="0032506B" w:rsidRDefault="007F3F8B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9,132</w:t>
            </w:r>
          </w:p>
        </w:tc>
        <w:tc>
          <w:tcPr>
            <w:tcW w:w="144" w:type="pct"/>
          </w:tcPr>
          <w:p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20E">
              <w:rPr>
                <w:rFonts w:ascii="Angsana New" w:hAnsi="Angsana New"/>
                <w:sz w:val="30"/>
                <w:szCs w:val="30"/>
              </w:rPr>
              <w:t>6,868</w:t>
            </w:r>
          </w:p>
        </w:tc>
      </w:tr>
      <w:tr w:rsidR="00A9045C" w:rsidRPr="00FF3BF2" w:rsidTr="00CD160C">
        <w:tc>
          <w:tcPr>
            <w:tcW w:w="1930" w:type="pct"/>
          </w:tcPr>
          <w:p w:rsidR="00A9045C" w:rsidRPr="00FF3BF2" w:rsidRDefault="00A9045C" w:rsidP="00A9045C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:rsidR="00A9045C" w:rsidRPr="0032506B" w:rsidRDefault="007F3F8B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44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20E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44" w:type="pct"/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A9045C" w:rsidRPr="0032506B" w:rsidRDefault="007F3F8B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144" w:type="pct"/>
            <w:vMerge w:val="restart"/>
          </w:tcPr>
          <w:p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A9045C" w:rsidRPr="0032506B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20E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A9045C" w:rsidRPr="00FF3BF2" w:rsidTr="00CD160C">
        <w:tc>
          <w:tcPr>
            <w:tcW w:w="1930" w:type="pct"/>
          </w:tcPr>
          <w:p w:rsidR="00A9045C" w:rsidRPr="001D03DE" w:rsidRDefault="00A9045C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1D03D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:rsidR="00A9045C" w:rsidRPr="005B1ACF" w:rsidRDefault="007F3F8B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9,382</w:t>
            </w:r>
          </w:p>
        </w:tc>
        <w:tc>
          <w:tcPr>
            <w:tcW w:w="144" w:type="pct"/>
          </w:tcPr>
          <w:p w:rsidR="00A9045C" w:rsidRPr="005B1ACF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A9045C" w:rsidRPr="005B1ACF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ACF">
              <w:rPr>
                <w:rFonts w:ascii="Angsana New" w:hAnsi="Angsana New"/>
                <w:b/>
                <w:bCs/>
                <w:sz w:val="30"/>
                <w:szCs w:val="30"/>
              </w:rPr>
              <w:t>7,288</w:t>
            </w:r>
          </w:p>
        </w:tc>
        <w:tc>
          <w:tcPr>
            <w:tcW w:w="144" w:type="pct"/>
          </w:tcPr>
          <w:p w:rsidR="00A9045C" w:rsidRPr="005B1ACF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A9045C" w:rsidRPr="005B1ACF" w:rsidRDefault="007F3F8B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9,382</w:t>
            </w:r>
          </w:p>
        </w:tc>
        <w:tc>
          <w:tcPr>
            <w:tcW w:w="144" w:type="pct"/>
            <w:vMerge/>
          </w:tcPr>
          <w:p w:rsidR="00A9045C" w:rsidRPr="005B1ACF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:rsidR="00A9045C" w:rsidRPr="005B1ACF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ACF">
              <w:rPr>
                <w:rFonts w:ascii="Angsana New" w:hAnsi="Angsana New"/>
                <w:b/>
                <w:bCs/>
                <w:sz w:val="30"/>
                <w:szCs w:val="30"/>
              </w:rPr>
              <w:t>7,288</w:t>
            </w:r>
          </w:p>
        </w:tc>
      </w:tr>
      <w:tr w:rsidR="00A9045C" w:rsidRPr="00953946" w:rsidTr="00E12532">
        <w:trPr>
          <w:trHeight w:val="98"/>
        </w:trPr>
        <w:tc>
          <w:tcPr>
            <w:tcW w:w="1930" w:type="pct"/>
          </w:tcPr>
          <w:p w:rsidR="00A9045C" w:rsidRPr="00E12532" w:rsidRDefault="006B53F2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  <w:highlight w:val="yellow"/>
                <w:cs/>
                <w:lang w:val="en-US"/>
              </w:rPr>
            </w:pPr>
            <w:r w:rsidRPr="00E12532">
              <w:rPr>
                <w:rFonts w:ascii="Arial" w:hAnsi="Arial" w:cs="Angsana New"/>
                <w:sz w:val="10"/>
                <w:szCs w:val="10"/>
                <w:lang w:val="en-US"/>
              </w:rPr>
              <w:br w:type="page"/>
            </w:r>
          </w:p>
        </w:tc>
        <w:tc>
          <w:tcPr>
            <w:tcW w:w="671" w:type="pct"/>
            <w:tcBorders>
              <w:top w:val="double" w:sz="4" w:space="0" w:color="auto"/>
            </w:tcBorders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4" w:type="pct"/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4" w:type="pct"/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4" w:type="pct"/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</w:tcPr>
          <w:p w:rsidR="00A9045C" w:rsidRPr="00E1253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</w:tr>
      <w:tr w:rsidR="00A9045C" w:rsidRPr="00953946" w:rsidTr="00CD160C">
        <w:tc>
          <w:tcPr>
            <w:tcW w:w="1930" w:type="pct"/>
          </w:tcPr>
          <w:p w:rsidR="00A9045C" w:rsidRPr="00FF3BF2" w:rsidRDefault="00A9045C" w:rsidP="00A9045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</w:tcPr>
          <w:p w:rsidR="00A9045C" w:rsidRPr="00FF3BF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A9045C" w:rsidRPr="00FF3BF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</w:tcPr>
          <w:p w:rsidR="00A9045C" w:rsidRPr="00FF3BF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A9045C" w:rsidRPr="00FF3BF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:rsidR="00A9045C" w:rsidRPr="00FF3BF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A9045C" w:rsidRPr="00FF3BF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:rsidR="00A9045C" w:rsidRPr="00FF3BF2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9045C" w:rsidRPr="00953946" w:rsidTr="00CD160C">
        <w:tc>
          <w:tcPr>
            <w:tcW w:w="1930" w:type="pct"/>
            <w:shd w:val="clear" w:color="auto" w:fill="auto"/>
          </w:tcPr>
          <w:p w:rsidR="00A9045C" w:rsidRPr="00FF3BF2" w:rsidRDefault="00A9045C" w:rsidP="00A9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BF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ขายสินค้า</w:t>
            </w:r>
            <w:r w:rsidRPr="00FF3BF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FF3BF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71" w:type="pct"/>
          </w:tcPr>
          <w:p w:rsidR="00A9045C" w:rsidRPr="00515D76" w:rsidRDefault="007F3F8B" w:rsidP="007F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851</w:t>
            </w:r>
          </w:p>
        </w:tc>
        <w:tc>
          <w:tcPr>
            <w:tcW w:w="144" w:type="pct"/>
          </w:tcPr>
          <w:p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</w:tcPr>
          <w:p w:rsidR="00A9045C" w:rsidRPr="00515D76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631</w:t>
            </w:r>
          </w:p>
        </w:tc>
        <w:tc>
          <w:tcPr>
            <w:tcW w:w="144" w:type="pct"/>
          </w:tcPr>
          <w:p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</w:tcPr>
          <w:p w:rsidR="00A9045C" w:rsidRPr="00515D76" w:rsidRDefault="007F3F8B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851</w:t>
            </w:r>
          </w:p>
        </w:tc>
        <w:tc>
          <w:tcPr>
            <w:tcW w:w="144" w:type="pct"/>
          </w:tcPr>
          <w:p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:rsidR="00A9045C" w:rsidRPr="00515D76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631</w:t>
            </w:r>
          </w:p>
        </w:tc>
      </w:tr>
      <w:tr w:rsidR="00A9045C" w:rsidRPr="00953946" w:rsidTr="00CD160C">
        <w:tc>
          <w:tcPr>
            <w:tcW w:w="1930" w:type="pct"/>
            <w:shd w:val="clear" w:color="auto" w:fill="auto"/>
          </w:tcPr>
          <w:p w:rsidR="00A9045C" w:rsidRPr="00FF3BF2" w:rsidRDefault="00A9045C" w:rsidP="00A9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92AF6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 และค่าบริการพื้นที่</w:t>
            </w:r>
          </w:p>
        </w:tc>
        <w:tc>
          <w:tcPr>
            <w:tcW w:w="671" w:type="pct"/>
          </w:tcPr>
          <w:p w:rsidR="00A9045C" w:rsidRPr="00F6754E" w:rsidRDefault="007F3F8B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863</w:t>
            </w:r>
          </w:p>
        </w:tc>
        <w:tc>
          <w:tcPr>
            <w:tcW w:w="144" w:type="pct"/>
          </w:tcPr>
          <w:p w:rsidR="00A9045C" w:rsidRPr="00DD15C8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A9045C" w:rsidRPr="00F6754E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54E">
              <w:rPr>
                <w:rFonts w:ascii="Angsana New" w:hAnsi="Angsana New"/>
                <w:color w:val="000000"/>
                <w:sz w:val="30"/>
                <w:szCs w:val="30"/>
              </w:rPr>
              <w:t>824</w:t>
            </w:r>
          </w:p>
        </w:tc>
        <w:tc>
          <w:tcPr>
            <w:tcW w:w="144" w:type="pct"/>
          </w:tcPr>
          <w:p w:rsidR="00A9045C" w:rsidRPr="00DD15C8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A9045C" w:rsidRPr="00F6754E" w:rsidRDefault="007F3F8B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863</w:t>
            </w:r>
          </w:p>
        </w:tc>
        <w:tc>
          <w:tcPr>
            <w:tcW w:w="144" w:type="pct"/>
          </w:tcPr>
          <w:p w:rsidR="00A9045C" w:rsidRPr="005C4AFC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:rsidR="00A9045C" w:rsidRPr="00F6754E" w:rsidRDefault="00A9045C" w:rsidP="00A90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54E">
              <w:rPr>
                <w:rFonts w:ascii="Angsana New" w:hAnsi="Angsana New"/>
                <w:color w:val="000000"/>
                <w:sz w:val="30"/>
                <w:szCs w:val="30"/>
              </w:rPr>
              <w:t>824</w:t>
            </w:r>
          </w:p>
        </w:tc>
      </w:tr>
    </w:tbl>
    <w:p w:rsidR="00F1668F" w:rsidRPr="00E12532" w:rsidRDefault="00F1668F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p w:rsidR="00C94B58" w:rsidRDefault="00BA310A" w:rsidP="00C94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C94B58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C94B58">
        <w:rPr>
          <w:rFonts w:ascii="Angsana New" w:hAnsi="Angsana New" w:hint="cs"/>
          <w:sz w:val="30"/>
          <w:szCs w:val="30"/>
        </w:rPr>
        <w:t>31</w:t>
      </w:r>
      <w:r w:rsidRPr="00C94B58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C94B58">
        <w:rPr>
          <w:rFonts w:ascii="Angsana New" w:hAnsi="Angsana New" w:hint="cs"/>
          <w:sz w:val="30"/>
          <w:szCs w:val="30"/>
        </w:rPr>
        <w:t xml:space="preserve"> </w:t>
      </w:r>
      <w:r w:rsidRPr="00C94B58">
        <w:rPr>
          <w:rFonts w:ascii="Angsana New" w:hAnsi="Angsana New" w:hint="cs"/>
          <w:sz w:val="30"/>
          <w:szCs w:val="30"/>
          <w:cs/>
        </w:rPr>
        <w:t>25</w:t>
      </w:r>
      <w:r w:rsidRPr="00C94B58">
        <w:rPr>
          <w:rFonts w:ascii="Angsana New" w:hAnsi="Angsana New" w:hint="cs"/>
          <w:sz w:val="30"/>
          <w:szCs w:val="30"/>
        </w:rPr>
        <w:t>6</w:t>
      </w:r>
      <w:r w:rsidR="00A9045C" w:rsidRPr="00C94B58">
        <w:rPr>
          <w:rFonts w:ascii="Angsana New" w:hAnsi="Angsana New" w:hint="cs"/>
          <w:sz w:val="30"/>
          <w:szCs w:val="30"/>
        </w:rPr>
        <w:t>3</w:t>
      </w:r>
      <w:r w:rsidRPr="00C94B5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07F7B" w:rsidRPr="00C94B58">
        <w:rPr>
          <w:rFonts w:ascii="Angsana New" w:hAnsi="Angsana New" w:hint="cs"/>
          <w:sz w:val="30"/>
          <w:szCs w:val="30"/>
        </w:rPr>
        <w:t>31</w:t>
      </w:r>
      <w:r w:rsidRPr="00C94B5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07F7B" w:rsidRPr="00A31D95">
        <w:rPr>
          <w:rFonts w:ascii="Angsana New" w:hAnsi="Angsana New"/>
          <w:color w:val="000000"/>
          <w:sz w:val="30"/>
          <w:szCs w:val="30"/>
        </w:rPr>
        <w:t>25</w:t>
      </w:r>
      <w:r w:rsidR="00707F7B">
        <w:rPr>
          <w:rFonts w:ascii="Angsana New" w:hAnsi="Angsana New"/>
          <w:color w:val="000000"/>
          <w:sz w:val="30"/>
          <w:szCs w:val="30"/>
        </w:rPr>
        <w:t>62</w:t>
      </w:r>
      <w:r w:rsidRPr="00C94B5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C94B58" w:rsidRPr="00E12532" w:rsidRDefault="00C94B58" w:rsidP="00C94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2"/>
          <w:szCs w:val="22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4"/>
        <w:gridCol w:w="1259"/>
        <w:gridCol w:w="270"/>
        <w:gridCol w:w="1172"/>
        <w:gridCol w:w="270"/>
        <w:gridCol w:w="1260"/>
        <w:gridCol w:w="270"/>
        <w:gridCol w:w="1253"/>
      </w:tblGrid>
      <w:tr w:rsidR="007F3F8B" w:rsidTr="008037E4">
        <w:trPr>
          <w:trHeight w:val="371"/>
        </w:trPr>
        <w:tc>
          <w:tcPr>
            <w:tcW w:w="1932" w:type="pct"/>
            <w:hideMark/>
          </w:tcPr>
          <w:p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40" w:type="pct"/>
            <w:gridSpan w:val="3"/>
            <w:hideMark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  <w:hideMark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F8B" w:rsidTr="00E12532">
        <w:trPr>
          <w:trHeight w:val="308"/>
        </w:trPr>
        <w:tc>
          <w:tcPr>
            <w:tcW w:w="1932" w:type="pct"/>
          </w:tcPr>
          <w:p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:rsidR="007F3F8B" w:rsidRDefault="007F3F8B" w:rsidP="006C3E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:rsidR="007F3F8B" w:rsidRDefault="007B28E0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F3F8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:rsidR="007F3F8B" w:rsidRDefault="007F3F8B" w:rsidP="006C3E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hideMark/>
          </w:tcPr>
          <w:p w:rsidR="007F3F8B" w:rsidRDefault="007B28E0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F3F8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3F8B" w:rsidTr="00E12532">
        <w:trPr>
          <w:trHeight w:val="326"/>
        </w:trPr>
        <w:tc>
          <w:tcPr>
            <w:tcW w:w="1932" w:type="pct"/>
          </w:tcPr>
          <w:p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  <w:hideMark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4" w:type="pct"/>
          </w:tcPr>
          <w:p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5" w:type="pct"/>
            <w:hideMark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4" w:type="pct"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4" w:type="pct"/>
          </w:tcPr>
          <w:p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8" w:type="pct"/>
            <w:hideMark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F3F8B" w:rsidTr="008037E4">
        <w:trPr>
          <w:trHeight w:val="371"/>
        </w:trPr>
        <w:tc>
          <w:tcPr>
            <w:tcW w:w="1932" w:type="pct"/>
          </w:tcPr>
          <w:p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68" w:type="pct"/>
            <w:gridSpan w:val="7"/>
            <w:hideMark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037E4" w:rsidTr="008037E4">
        <w:trPr>
          <w:trHeight w:val="299"/>
        </w:trPr>
        <w:tc>
          <w:tcPr>
            <w:tcW w:w="1932" w:type="pct"/>
          </w:tcPr>
          <w:p w:rsidR="008037E4" w:rsidRPr="007F3F8B" w:rsidRDefault="008037E4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7F3F8B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ลูกหนี้การค้า</w:t>
            </w:r>
          </w:p>
        </w:tc>
        <w:tc>
          <w:tcPr>
            <w:tcW w:w="3068" w:type="pct"/>
            <w:gridSpan w:val="7"/>
          </w:tcPr>
          <w:p w:rsidR="008037E4" w:rsidRDefault="008037E4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7F3F8B" w:rsidTr="00A2786F">
        <w:tc>
          <w:tcPr>
            <w:tcW w:w="1932" w:type="pct"/>
            <w:hideMark/>
          </w:tcPr>
          <w:p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4"/>
              </w:tabs>
              <w:spacing w:after="0"/>
              <w:ind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25" w:type="pct"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8" w:type="pct"/>
          </w:tcPr>
          <w:p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37E4" w:rsidTr="00A2786F">
        <w:tc>
          <w:tcPr>
            <w:tcW w:w="1932" w:type="pct"/>
            <w:hideMark/>
          </w:tcPr>
          <w:p w:rsidR="002D7AF3" w:rsidRDefault="002D7AF3" w:rsidP="002D7AF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พัทยา แกรนด์ วิลเลจ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D7AF3" w:rsidRDefault="002D7AF3" w:rsidP="002D7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7F3F8B">
              <w:rPr>
                <w:rFonts w:ascii="Angsana New" w:hAnsi="Angsana New"/>
                <w:color w:val="000000"/>
                <w:sz w:val="30"/>
                <w:szCs w:val="30"/>
              </w:rPr>
              <w:t>484</w:t>
            </w:r>
          </w:p>
        </w:tc>
        <w:tc>
          <w:tcPr>
            <w:tcW w:w="144" w:type="pct"/>
          </w:tcPr>
          <w:p w:rsidR="002D7AF3" w:rsidRDefault="002D7AF3" w:rsidP="002D7A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D7AF3" w:rsidRPr="000746C7" w:rsidRDefault="002D7AF3" w:rsidP="002D7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D7AF3" w:rsidRPr="007B346D" w:rsidRDefault="002D7AF3" w:rsidP="002D7A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D7AF3" w:rsidRPr="007B346D" w:rsidRDefault="002D7AF3" w:rsidP="002D7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484</w:t>
            </w:r>
          </w:p>
        </w:tc>
        <w:tc>
          <w:tcPr>
            <w:tcW w:w="144" w:type="pct"/>
          </w:tcPr>
          <w:p w:rsidR="002D7AF3" w:rsidRPr="007B346D" w:rsidRDefault="002D7AF3" w:rsidP="002D7AF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2D7AF3" w:rsidRPr="000746C7" w:rsidRDefault="002D7AF3" w:rsidP="002D7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12532" w:rsidTr="00A2786F">
        <w:trPr>
          <w:trHeight w:val="254"/>
        </w:trPr>
        <w:tc>
          <w:tcPr>
            <w:tcW w:w="1932" w:type="pct"/>
          </w:tcPr>
          <w:p w:rsidR="00E12532" w:rsidRPr="00E12532" w:rsidRDefault="00E1253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12532" w:rsidRP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4" w:type="pct"/>
          </w:tcPr>
          <w:p w:rsidR="00E12532" w:rsidRP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12532" w:rsidRP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4" w:type="pct"/>
          </w:tcPr>
          <w:p w:rsidR="00E12532" w:rsidRP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12532" w:rsidRP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4" w:type="pct"/>
          </w:tcPr>
          <w:p w:rsidR="00E12532" w:rsidRP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12532" w:rsidRP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</w:tr>
      <w:tr w:rsidR="00E12532" w:rsidTr="00E12532">
        <w:tc>
          <w:tcPr>
            <w:tcW w:w="1932" w:type="pct"/>
          </w:tcPr>
          <w:p w:rsidR="00E12532" w:rsidRDefault="00E1253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E12532" w:rsidRPr="007F3F8B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2532" w:rsidTr="00E12532">
        <w:tc>
          <w:tcPr>
            <w:tcW w:w="1932" w:type="pct"/>
          </w:tcPr>
          <w:p w:rsidR="00E12532" w:rsidRDefault="00E1253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:rsidR="00E12532" w:rsidRPr="007F3F8B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:rsidR="00E12532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E12532" w:rsidRPr="007B346D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2532" w:rsidTr="00E12532">
        <w:tc>
          <w:tcPr>
            <w:tcW w:w="1932" w:type="pct"/>
          </w:tcPr>
          <w:p w:rsidR="00E12532" w:rsidRDefault="00E12532" w:rsidP="00E1253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12532" w:rsidRPr="00515D76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75,589</w:t>
            </w:r>
          </w:p>
        </w:tc>
        <w:tc>
          <w:tcPr>
            <w:tcW w:w="144" w:type="pct"/>
          </w:tcPr>
          <w:p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12532" w:rsidRPr="000746C7" w:rsidRDefault="00E12532" w:rsidP="00E12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68,857</w:t>
            </w:r>
          </w:p>
        </w:tc>
      </w:tr>
    </w:tbl>
    <w:p w:rsidR="00235EC2" w:rsidRPr="00D82C85" w:rsidRDefault="00235EC2" w:rsidP="00D82C85">
      <w:pPr>
        <w:rPr>
          <w:rFonts w:ascii="Angsana New" w:hAnsi="Angsana New"/>
          <w:color w:val="000000"/>
          <w:sz w:val="30"/>
          <w:szCs w:val="30"/>
        </w:rPr>
        <w:sectPr w:rsidR="00235EC2" w:rsidRPr="00D82C85" w:rsidSect="00B82E37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:rsidR="00BA310A" w:rsidRDefault="00D82C8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5</w:t>
      </w:r>
      <w:r w:rsidR="00BA310A" w:rsidRPr="00A31D95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9350F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เงินลงทุนในบริษัทย่อย</w:t>
      </w:r>
    </w:p>
    <w:p w:rsidR="00BA310A" w:rsidRPr="00D82C8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:rsidR="00BA310A" w:rsidRPr="00D82C8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-43" w:hanging="26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pPr w:leftFromText="180" w:rightFromText="180" w:vertAnchor="text" w:horzAnchor="margin" w:tblpXSpec="right" w:tblpY="-55"/>
        <w:tblW w:w="141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1440"/>
        <w:gridCol w:w="897"/>
        <w:gridCol w:w="269"/>
        <w:gridCol w:w="897"/>
        <w:gridCol w:w="180"/>
        <w:gridCol w:w="809"/>
        <w:gridCol w:w="94"/>
        <w:gridCol w:w="180"/>
        <w:gridCol w:w="629"/>
        <w:gridCol w:w="269"/>
        <w:gridCol w:w="180"/>
        <w:gridCol w:w="898"/>
        <w:gridCol w:w="180"/>
        <w:gridCol w:w="898"/>
        <w:gridCol w:w="180"/>
        <w:gridCol w:w="906"/>
        <w:gridCol w:w="189"/>
        <w:gridCol w:w="903"/>
        <w:gridCol w:w="180"/>
        <w:gridCol w:w="988"/>
        <w:gridCol w:w="180"/>
        <w:gridCol w:w="965"/>
        <w:gridCol w:w="9"/>
      </w:tblGrid>
      <w:tr w:rsidR="00BA310A" w:rsidRPr="00A31D95" w:rsidDel="00685444" w:rsidTr="00D34EBF">
        <w:trPr>
          <w:gridAfter w:val="1"/>
          <w:wAfter w:w="9" w:type="dxa"/>
          <w:cantSplit/>
          <w:tblHeader/>
        </w:trPr>
        <w:tc>
          <w:tcPr>
            <w:tcW w:w="1879" w:type="dxa"/>
          </w:tcPr>
          <w:p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43" w:type="dxa"/>
            <w:gridSpan w:val="4"/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28" w:type="dxa"/>
            <w:gridSpan w:val="17"/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10A" w:rsidRPr="00A31D95" w:rsidDel="00685444" w:rsidTr="00D34EBF">
        <w:trPr>
          <w:gridAfter w:val="1"/>
          <w:wAfter w:w="9" w:type="dxa"/>
          <w:cantSplit/>
          <w:trHeight w:val="363"/>
          <w:tblHeader/>
        </w:trPr>
        <w:tc>
          <w:tcPr>
            <w:tcW w:w="1879" w:type="dxa"/>
          </w:tcPr>
          <w:p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243" w:type="dxa"/>
            <w:gridSpan w:val="4"/>
          </w:tcPr>
          <w:p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81" w:type="dxa"/>
            <w:gridSpan w:val="5"/>
          </w:tcPr>
          <w:p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976" w:type="dxa"/>
            <w:gridSpan w:val="3"/>
          </w:tcPr>
          <w:p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998" w:type="dxa"/>
            <w:gridSpan w:val="3"/>
          </w:tcPr>
          <w:p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133" w:type="dxa"/>
            <w:gridSpan w:val="3"/>
          </w:tcPr>
          <w:p w:rsidR="00BA310A" w:rsidRPr="00A31D95" w:rsidDel="00685444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 xml:space="preserve">-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BA310A" w:rsidRPr="00A31D95" w:rsidTr="00D34EBF">
        <w:trPr>
          <w:gridAfter w:val="1"/>
          <w:wAfter w:w="9" w:type="dxa"/>
          <w:cantSplit/>
          <w:tblHeader/>
        </w:trPr>
        <w:tc>
          <w:tcPr>
            <w:tcW w:w="1879" w:type="dxa"/>
          </w:tcPr>
          <w:p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:rsidR="00BA310A" w:rsidRPr="00A31D95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ลักษณะ</w:t>
            </w:r>
          </w:p>
        </w:tc>
        <w:tc>
          <w:tcPr>
            <w:tcW w:w="897" w:type="dxa"/>
          </w:tcPr>
          <w:p w:rsidR="00BA310A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69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:rsidR="00BA310A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gridSpan w:val="2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BA310A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</w:tcPr>
          <w:p w:rsidR="00BA310A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9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8" w:type="dxa"/>
          </w:tcPr>
          <w:p w:rsidR="00BA310A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  <w:p w:rsidR="00BA310A" w:rsidRPr="00A92AF6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BA310A" w:rsidRPr="00752DB8" w:rsidRDefault="00BA310A" w:rsidP="00D34EBF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2DB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52D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FA742F" w:rsidRPr="00A31D95" w:rsidTr="00D34EBF">
        <w:trPr>
          <w:gridAfter w:val="1"/>
          <w:wAfter w:w="9" w:type="dxa"/>
          <w:cantSplit/>
          <w:trHeight w:val="389"/>
          <w:tblHeader/>
        </w:trPr>
        <w:tc>
          <w:tcPr>
            <w:tcW w:w="1879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897" w:type="dxa"/>
          </w:tcPr>
          <w:p w:rsidR="00FA742F" w:rsidRPr="00D3224D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</w:tcPr>
          <w:p w:rsidR="00FA742F" w:rsidRPr="00D3224D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gridSpan w:val="2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FA742F" w:rsidRPr="00D3224D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</w:tcPr>
          <w:p w:rsidR="00FA742F" w:rsidRPr="00D3224D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9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8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:rsidR="00FA742F" w:rsidRPr="00D3224D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FA742F" w:rsidRPr="00A31D95" w:rsidTr="00D34EBF">
        <w:trPr>
          <w:cantSplit/>
          <w:tblHeader/>
        </w:trPr>
        <w:tc>
          <w:tcPr>
            <w:tcW w:w="1879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063" w:type="dxa"/>
            <w:gridSpan w:val="3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37" w:type="dxa"/>
            <w:gridSpan w:val="18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A31D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A742F" w:rsidRPr="00A31D95" w:rsidTr="00D34EBF">
        <w:trPr>
          <w:cantSplit/>
          <w:tblHeader/>
        </w:trPr>
        <w:tc>
          <w:tcPr>
            <w:tcW w:w="1879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A31D9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063" w:type="dxa"/>
            <w:gridSpan w:val="3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9" w:type="dxa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3" w:type="dxa"/>
            <w:gridSpan w:val="3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6925" w:type="dxa"/>
            <w:gridSpan w:val="14"/>
          </w:tcPr>
          <w:p w:rsidR="00FA742F" w:rsidRPr="00A31D95" w:rsidRDefault="00FA742F" w:rsidP="00FA742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7F3F8B" w:rsidRPr="00A31D95" w:rsidTr="008230FA">
        <w:trPr>
          <w:gridAfter w:val="1"/>
          <w:wAfter w:w="9" w:type="dxa"/>
          <w:cantSplit/>
          <w:trHeight w:val="197"/>
        </w:trPr>
        <w:tc>
          <w:tcPr>
            <w:tcW w:w="1879" w:type="dxa"/>
            <w:vAlign w:val="bottom"/>
          </w:tcPr>
          <w:p w:rsidR="007F3F8B" w:rsidRPr="00A31D95" w:rsidRDefault="007F3F8B" w:rsidP="007F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ไดมอนด์</w:t>
            </w:r>
          </w:p>
          <w:p w:rsidR="007F3F8B" w:rsidRPr="00A31D95" w:rsidRDefault="007F3F8B" w:rsidP="007F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วัสดุ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7F3F8B" w:rsidRPr="00A31D95" w:rsidRDefault="007F3F8B" w:rsidP="007F3F8B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:rsidR="007F3F8B" w:rsidRPr="00A31D95" w:rsidRDefault="007F3F8B" w:rsidP="007F3F8B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 xml:space="preserve">   มวลเบา</w:t>
            </w:r>
          </w:p>
        </w:tc>
        <w:tc>
          <w:tcPr>
            <w:tcW w:w="897" w:type="dxa"/>
          </w:tcPr>
          <w:p w:rsidR="007F3F8B" w:rsidRDefault="007F3F8B" w:rsidP="007F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7F3F8B" w:rsidRPr="00677F4D" w:rsidRDefault="007F3F8B" w:rsidP="007F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rPr>
                <w:rtl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269" w:type="dxa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</w:tcPr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000</w:t>
            </w:r>
          </w:p>
        </w:tc>
      </w:tr>
      <w:tr w:rsidR="007F3F8B" w:rsidRPr="00A31D95" w:rsidTr="008230FA">
        <w:trPr>
          <w:gridAfter w:val="1"/>
          <w:wAfter w:w="9" w:type="dxa"/>
          <w:cantSplit/>
          <w:trHeight w:val="197"/>
        </w:trPr>
        <w:tc>
          <w:tcPr>
            <w:tcW w:w="1879" w:type="dxa"/>
            <w:vAlign w:val="bottom"/>
          </w:tcPr>
          <w:p w:rsidR="007F3F8B" w:rsidRPr="00A31D95" w:rsidRDefault="007F3F8B" w:rsidP="007F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7F3F8B" w:rsidRPr="00A31D95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97" w:type="dxa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7" w:type="dxa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gridSpan w:val="2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gridSpan w:val="2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79" w:right="-1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  <w:r w:rsidRPr="000746C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rtl/>
                <w:cs/>
              </w:rPr>
              <w:t>,</w:t>
            </w:r>
            <w:r w:rsidRPr="000746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9" w:type="dxa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</w:tcPr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vAlign w:val="bottom"/>
          </w:tcPr>
          <w:p w:rsidR="007F3F8B" w:rsidRPr="000746C7" w:rsidRDefault="007F3F8B" w:rsidP="007F3F8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9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:rsidR="007F3F8B" w:rsidRPr="000746C7" w:rsidRDefault="007F3F8B" w:rsidP="007F3F8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9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170</w:t>
            </w:r>
            <w:r w:rsidRPr="000746C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,</w:t>
            </w:r>
            <w:r w:rsidRPr="000746C7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</w:tbl>
    <w:p w:rsidR="00BA310A" w:rsidRPr="00DE513D" w:rsidRDefault="00BA310A" w:rsidP="00BA310A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DE513D">
        <w:rPr>
          <w:rFonts w:ascii="Angsana New" w:hAnsi="Angsana New" w:hint="cs"/>
          <w:color w:val="000000"/>
          <w:sz w:val="30"/>
          <w:szCs w:val="30"/>
          <w:cs/>
          <w:lang w:bidi="th-TH"/>
        </w:rPr>
        <w:t>บริษัทย่อยดำเนินธุรกิจในประเทศไทย</w:t>
      </w:r>
    </w:p>
    <w:p w:rsidR="00BA310A" w:rsidRPr="00D82C85" w:rsidRDefault="00BA310A" w:rsidP="00BA310A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 w:bidi="th-TH"/>
        </w:rPr>
      </w:pPr>
    </w:p>
    <w:p w:rsidR="00BA310A" w:rsidRPr="00D3224D" w:rsidRDefault="00BA310A" w:rsidP="00BA310A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ไม่มีการซื้อและจำหน่ายเงินลงทุ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นในบริษัทย่อย</w:t>
      </w:r>
      <w:r w:rsidR="00E805BB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และเงินปันผลรับ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ระหว่างงวด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สามเดือน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สิ้นสุดวันที่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960857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DE513D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DE513D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960857">
        <w:rPr>
          <w:rFonts w:ascii="Angsana New" w:hAnsi="Angsana New"/>
          <w:color w:val="000000"/>
          <w:sz w:val="30"/>
          <w:szCs w:val="30"/>
          <w:lang w:val="en-US" w:bidi="th-TH"/>
        </w:rPr>
        <w:t>2</w:t>
      </w:r>
    </w:p>
    <w:p w:rsidR="00BA310A" w:rsidRPr="00A31D95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BA310A" w:rsidRPr="00A31D95" w:rsidSect="009C3946">
          <w:footerReference w:type="default" r:id="rId11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p w:rsidR="00BA310A" w:rsidRPr="00A31D95" w:rsidRDefault="00D82C85" w:rsidP="00433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6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:rsidR="00BA310A" w:rsidRPr="00FA42A7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:rsidR="00BA310A" w:rsidRPr="00E86B15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D82C85">
        <w:rPr>
          <w:rFonts w:ascii="Angsana New" w:hAnsi="Angsana New" w:hint="cs"/>
          <w:sz w:val="28"/>
          <w:szCs w:val="28"/>
          <w:cs/>
        </w:rPr>
        <w:t>ไม่รวมสินทรัพย์สิทธิการใช้</w:t>
      </w:r>
      <w:r w:rsidRPr="00E86B15">
        <w:rPr>
          <w:rFonts w:ascii="Angsana New" w:hAnsi="Angsana New" w:hint="cs"/>
          <w:color w:val="000000"/>
          <w:spacing w:val="6"/>
          <w:sz w:val="30"/>
          <w:szCs w:val="30"/>
          <w:cs/>
        </w:rPr>
        <w:t>สำหรับ</w:t>
      </w:r>
      <w:r w:rsidR="00CD65DD">
        <w:rPr>
          <w:rFonts w:ascii="Angsana New" w:hAnsi="Angsana New" w:hint="cs"/>
          <w:color w:val="000000"/>
          <w:spacing w:val="6"/>
          <w:sz w:val="30"/>
          <w:szCs w:val="30"/>
          <w:cs/>
        </w:rPr>
        <w:t>ระหว่าง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>สาม</w:t>
      </w:r>
      <w:r w:rsidRPr="00E86B15">
        <w:rPr>
          <w:rFonts w:ascii="Angsana New" w:hAnsi="Angsana New" w:hint="cs"/>
          <w:color w:val="000000"/>
          <w:spacing w:val="6"/>
          <w:sz w:val="30"/>
          <w:szCs w:val="30"/>
          <w:cs/>
        </w:rPr>
        <w:t>เดือน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>
        <w:rPr>
          <w:rFonts w:ascii="Angsana New" w:hAnsi="Angsana New" w:hint="cs"/>
          <w:color w:val="000000"/>
          <w:spacing w:val="6"/>
          <w:sz w:val="30"/>
          <w:szCs w:val="30"/>
          <w:cs/>
        </w:rPr>
        <w:t>มีนาคม</w:t>
      </w:r>
      <w:r w:rsidRPr="00687B8C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D82C85">
        <w:rPr>
          <w:rFonts w:ascii="Angsana New" w:hAnsi="Angsana New"/>
          <w:color w:val="000000"/>
          <w:spacing w:val="4"/>
          <w:sz w:val="30"/>
          <w:szCs w:val="30"/>
        </w:rPr>
        <w:t xml:space="preserve">2563 </w:t>
      </w:r>
      <w:r w:rsidRPr="00E86B15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:rsidR="00BA310A" w:rsidRPr="00FA42A7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9"/>
        <w:gridCol w:w="1262"/>
        <w:gridCol w:w="268"/>
        <w:gridCol w:w="1259"/>
        <w:gridCol w:w="269"/>
        <w:gridCol w:w="1261"/>
        <w:gridCol w:w="271"/>
        <w:gridCol w:w="1259"/>
      </w:tblGrid>
      <w:tr w:rsidR="00BA310A" w:rsidRPr="00A31D95" w:rsidTr="007058E9">
        <w:trPr>
          <w:trHeight w:val="80"/>
        </w:trPr>
        <w:tc>
          <w:tcPr>
            <w:tcW w:w="1851" w:type="pct"/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01" w:type="pct"/>
            <w:gridSpan w:val="3"/>
          </w:tcPr>
          <w:p w:rsidR="00BA310A" w:rsidRPr="00D82C85" w:rsidRDefault="00D82C85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2C8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47" w:type="pct"/>
            <w:gridSpan w:val="4"/>
          </w:tcPr>
          <w:p w:rsidR="00BA310A" w:rsidRPr="00D82C85" w:rsidRDefault="00D82C85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82C8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6C0" w:rsidRPr="00A31D95" w:rsidTr="007058E9">
        <w:trPr>
          <w:trHeight w:val="389"/>
        </w:trPr>
        <w:tc>
          <w:tcPr>
            <w:tcW w:w="1851" w:type="pct"/>
          </w:tcPr>
          <w:p w:rsidR="00BA310A" w:rsidRPr="00A31D95" w:rsidRDefault="00BA310A" w:rsidP="00D34EBF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5" w:type="pct"/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right w:val="nil"/>
            </w:tcBorders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</w:p>
        </w:tc>
      </w:tr>
      <w:tr w:rsidR="006476C0" w:rsidRPr="00A31D95" w:rsidTr="007058E9">
        <w:trPr>
          <w:trHeight w:val="389"/>
        </w:trPr>
        <w:tc>
          <w:tcPr>
            <w:tcW w:w="1851" w:type="pct"/>
          </w:tcPr>
          <w:p w:rsidR="006476C0" w:rsidRPr="00A31D95" w:rsidRDefault="006476C0" w:rsidP="00647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4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5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  <w:tcBorders>
              <w:right w:val="nil"/>
            </w:tcBorders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และการโอน</w:t>
            </w:r>
          </w:p>
        </w:tc>
      </w:tr>
      <w:tr w:rsidR="006476C0" w:rsidRPr="00A31D95" w:rsidTr="007058E9">
        <w:trPr>
          <w:trHeight w:val="389"/>
        </w:trPr>
        <w:tc>
          <w:tcPr>
            <w:tcW w:w="1851" w:type="pct"/>
          </w:tcPr>
          <w:p w:rsidR="006476C0" w:rsidRPr="00A31D95" w:rsidRDefault="006476C0" w:rsidP="00647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4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</w:t>
            </w:r>
          </w:p>
        </w:tc>
        <w:tc>
          <w:tcPr>
            <w:tcW w:w="145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  <w:tcBorders>
              <w:right w:val="nil"/>
            </w:tcBorders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</w:t>
            </w:r>
          </w:p>
        </w:tc>
      </w:tr>
      <w:tr w:rsidR="006476C0" w:rsidRPr="00A31D95" w:rsidTr="007058E9">
        <w:trPr>
          <w:trHeight w:val="389"/>
        </w:trPr>
        <w:tc>
          <w:tcPr>
            <w:tcW w:w="1851" w:type="pct"/>
          </w:tcPr>
          <w:p w:rsidR="006476C0" w:rsidRPr="00A31D95" w:rsidRDefault="006476C0" w:rsidP="006476C0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79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562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5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9562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  <w:tcBorders>
              <w:right w:val="nil"/>
            </w:tcBorders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left w:val="nil"/>
            </w:tcBorders>
          </w:tcPr>
          <w:p w:rsidR="006476C0" w:rsidRPr="00A31D95" w:rsidRDefault="006476C0" w:rsidP="0064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BA310A" w:rsidRPr="00A31D95" w:rsidTr="004332F3">
        <w:trPr>
          <w:trHeight w:val="335"/>
        </w:trPr>
        <w:tc>
          <w:tcPr>
            <w:tcW w:w="1851" w:type="pct"/>
          </w:tcPr>
          <w:p w:rsidR="00BA310A" w:rsidRPr="00A31D95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49" w:type="pct"/>
            <w:gridSpan w:val="7"/>
          </w:tcPr>
          <w:p w:rsidR="00BA310A" w:rsidRPr="00AA49ED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A49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52799" w:rsidRPr="00A31D95" w:rsidTr="007058E9">
        <w:tc>
          <w:tcPr>
            <w:tcW w:w="1851" w:type="pct"/>
          </w:tcPr>
          <w:p w:rsidR="00B52799" w:rsidRPr="00A31D95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สิ่งปลูกสร้า</w:t>
            </w: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679" w:type="pct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4,188</w:t>
            </w:r>
          </w:p>
        </w:tc>
        <w:tc>
          <w:tcPr>
            <w:tcW w:w="144" w:type="pct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:rsidR="00B52799" w:rsidRP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B5279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B52799" w:rsidRPr="00A92AF6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4,188</w:t>
            </w:r>
          </w:p>
        </w:tc>
        <w:tc>
          <w:tcPr>
            <w:tcW w:w="146" w:type="pct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:rsidR="00B52799" w:rsidRPr="007058E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058E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-</w:t>
            </w:r>
          </w:p>
        </w:tc>
      </w:tr>
      <w:tr w:rsidR="00B52799" w:rsidRPr="00A31D95" w:rsidTr="007058E9">
        <w:tc>
          <w:tcPr>
            <w:tcW w:w="1851" w:type="pct"/>
          </w:tcPr>
          <w:p w:rsidR="00B52799" w:rsidRPr="00A31D95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9" w:type="pct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55,368</w:t>
            </w:r>
          </w:p>
        </w:tc>
        <w:tc>
          <w:tcPr>
            <w:tcW w:w="144" w:type="pct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(29)</w:t>
            </w:r>
          </w:p>
        </w:tc>
        <w:tc>
          <w:tcPr>
            <w:tcW w:w="145" w:type="pct"/>
          </w:tcPr>
          <w:p w:rsidR="00B52799" w:rsidRPr="00A92AF6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53,644</w:t>
            </w:r>
          </w:p>
        </w:tc>
        <w:tc>
          <w:tcPr>
            <w:tcW w:w="146" w:type="pct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(29)</w:t>
            </w:r>
          </w:p>
        </w:tc>
      </w:tr>
      <w:tr w:rsidR="00B52799" w:rsidRPr="00A31D95" w:rsidTr="006C3E73">
        <w:tc>
          <w:tcPr>
            <w:tcW w:w="1851" w:type="pct"/>
          </w:tcPr>
          <w:p w:rsidR="00B52799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เครื่องตกแต่ง </w:t>
            </w: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ติดตั้ง</w:t>
            </w:r>
            <w:r w:rsidRPr="00A3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  <w:r w:rsidR="00C94B5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อุปกรณ์</w:t>
            </w:r>
          </w:p>
          <w:p w:rsidR="00B52799" w:rsidRPr="00A9610D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679" w:type="pct"/>
            <w:vAlign w:val="bottom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2,620</w:t>
            </w:r>
          </w:p>
        </w:tc>
        <w:tc>
          <w:tcPr>
            <w:tcW w:w="144" w:type="pct"/>
            <w:vAlign w:val="bottom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vAlign w:val="bottom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4"/>
                <w:tab w:val="right" w:pos="104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:rsidR="00B52799" w:rsidRPr="00A92AF6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B52799" w:rsidRPr="007058E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1" w:right="-8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058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2,611</w:t>
            </w:r>
            <w:r w:rsidRPr="007058E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ab/>
            </w:r>
          </w:p>
        </w:tc>
        <w:tc>
          <w:tcPr>
            <w:tcW w:w="146" w:type="pct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4"/>
                <w:tab w:val="right" w:pos="1048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:rsidR="00B52799" w:rsidRPr="007058E9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right="-1128" w:firstLine="815"/>
              <w:rPr>
                <w:rFonts w:ascii="Angsana New" w:hAnsi="Angsana New"/>
                <w:sz w:val="30"/>
                <w:szCs w:val="30"/>
              </w:rPr>
            </w:pPr>
            <w:r w:rsidRPr="007058E9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058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2799" w:rsidRPr="00A31D95" w:rsidTr="007058E9">
        <w:tc>
          <w:tcPr>
            <w:tcW w:w="1851" w:type="pct"/>
          </w:tcPr>
          <w:p w:rsidR="00B52799" w:rsidRPr="00A31D95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9" w:type="pct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65</w:t>
            </w:r>
          </w:p>
        </w:tc>
        <w:tc>
          <w:tcPr>
            <w:tcW w:w="144" w:type="pct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:rsidR="00B52799" w:rsidRP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B5279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B52799" w:rsidRPr="00A92AF6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65</w:t>
            </w:r>
          </w:p>
        </w:tc>
        <w:tc>
          <w:tcPr>
            <w:tcW w:w="146" w:type="pct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</w:tcPr>
          <w:p w:rsidR="00B52799" w:rsidRPr="007058E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7058E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-</w:t>
            </w:r>
          </w:p>
        </w:tc>
      </w:tr>
      <w:tr w:rsidR="00B52799" w:rsidRPr="00A31D95" w:rsidTr="007058E9">
        <w:tc>
          <w:tcPr>
            <w:tcW w:w="1851" w:type="pct"/>
          </w:tcPr>
          <w:p w:rsidR="00B52799" w:rsidRPr="00A31D95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121,266</w:t>
            </w:r>
          </w:p>
        </w:tc>
        <w:tc>
          <w:tcPr>
            <w:tcW w:w="144" w:type="pct"/>
            <w:shd w:val="clear" w:color="auto" w:fill="auto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(53,134)</w:t>
            </w:r>
          </w:p>
        </w:tc>
        <w:tc>
          <w:tcPr>
            <w:tcW w:w="145" w:type="pct"/>
          </w:tcPr>
          <w:p w:rsidR="00B52799" w:rsidRPr="00A92AF6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121,266</w:t>
            </w:r>
          </w:p>
        </w:tc>
        <w:tc>
          <w:tcPr>
            <w:tcW w:w="146" w:type="pct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(53,134)</w:t>
            </w:r>
          </w:p>
        </w:tc>
      </w:tr>
      <w:tr w:rsidR="00B52799" w:rsidRPr="00A31D95" w:rsidTr="007058E9">
        <w:tc>
          <w:tcPr>
            <w:tcW w:w="1851" w:type="pct"/>
          </w:tcPr>
          <w:p w:rsidR="00B52799" w:rsidRPr="00A31D95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183,507</w:t>
            </w:r>
          </w:p>
        </w:tc>
        <w:tc>
          <w:tcPr>
            <w:tcW w:w="144" w:type="pct"/>
            <w:shd w:val="clear" w:color="auto" w:fill="auto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(53,164)</w:t>
            </w:r>
          </w:p>
        </w:tc>
        <w:tc>
          <w:tcPr>
            <w:tcW w:w="145" w:type="pct"/>
            <w:tcBorders>
              <w:bottom w:val="nil"/>
            </w:tcBorders>
          </w:tcPr>
          <w:p w:rsidR="00B52799" w:rsidRPr="00A92AF6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181,774</w:t>
            </w:r>
          </w:p>
        </w:tc>
        <w:tc>
          <w:tcPr>
            <w:tcW w:w="146" w:type="pct"/>
          </w:tcPr>
          <w:p w:rsid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1011E7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(53,16</w:t>
            </w:r>
            <w:r w:rsidR="00A24DC4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:rsidR="00BA310A" w:rsidRPr="0093672A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EF210D" w:rsidRPr="00BD3AFD" w:rsidRDefault="00EF210D" w:rsidP="00EF2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shd w:val="clear" w:color="auto" w:fill="D9D9D9"/>
        </w:rPr>
      </w:pPr>
      <w:r w:rsidRPr="0034722A">
        <w:rPr>
          <w:rFonts w:ascii="Angsana New" w:hAnsi="Angsana New"/>
          <w:sz w:val="30"/>
          <w:szCs w:val="30"/>
          <w:cs/>
        </w:rPr>
        <w:t>ในระหว่างงวด</w:t>
      </w:r>
      <w:r w:rsidRPr="0034722A">
        <w:rPr>
          <w:rFonts w:ascii="Angsana New" w:hAnsi="Angsana New" w:hint="cs"/>
          <w:sz w:val="30"/>
          <w:szCs w:val="30"/>
          <w:cs/>
        </w:rPr>
        <w:t>สาม</w:t>
      </w:r>
      <w:r w:rsidRPr="0034722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4722A">
        <w:rPr>
          <w:rFonts w:ascii="Angsana New" w:hAnsi="Angsana New"/>
          <w:sz w:val="30"/>
          <w:szCs w:val="30"/>
        </w:rPr>
        <w:t xml:space="preserve">31 </w:t>
      </w:r>
      <w:r w:rsidRPr="0034722A">
        <w:rPr>
          <w:rFonts w:ascii="Angsana New" w:hAnsi="Angsana New" w:hint="cs"/>
          <w:sz w:val="30"/>
          <w:szCs w:val="30"/>
          <w:cs/>
        </w:rPr>
        <w:t>มีนาคม</w:t>
      </w:r>
      <w:r w:rsidRPr="0034722A">
        <w:rPr>
          <w:rFonts w:ascii="Angsana New" w:hAnsi="Angsana New"/>
          <w:sz w:val="30"/>
          <w:szCs w:val="30"/>
          <w:cs/>
        </w:rPr>
        <w:t xml:space="preserve"> </w:t>
      </w:r>
      <w:r w:rsidRPr="0034722A">
        <w:rPr>
          <w:rFonts w:ascii="Angsana New" w:hAnsi="Angsana New"/>
          <w:sz w:val="30"/>
          <w:szCs w:val="30"/>
        </w:rPr>
        <w:t xml:space="preserve">2563 </w:t>
      </w:r>
      <w:r w:rsidRPr="0034722A">
        <w:rPr>
          <w:rFonts w:ascii="Angsana New" w:hAnsi="Angsana New"/>
          <w:sz w:val="30"/>
          <w:szCs w:val="30"/>
          <w:cs/>
        </w:rPr>
        <w:t>กลุ่มบริษัทเช่า</w:t>
      </w:r>
      <w:r w:rsidR="0034722A">
        <w:rPr>
          <w:rFonts w:ascii="Angsana New" w:hAnsi="Angsana New" w:hint="cs"/>
          <w:sz w:val="30"/>
          <w:szCs w:val="30"/>
          <w:cs/>
        </w:rPr>
        <w:t xml:space="preserve">อาคาร </w:t>
      </w:r>
      <w:r w:rsidR="00232645">
        <w:rPr>
          <w:rFonts w:ascii="Angsana New" w:hAnsi="Angsana New" w:hint="cs"/>
          <w:sz w:val="30"/>
          <w:szCs w:val="30"/>
          <w:cs/>
        </w:rPr>
        <w:t>และ</w:t>
      </w:r>
      <w:r w:rsidRPr="0034722A">
        <w:rPr>
          <w:rFonts w:ascii="Angsana New" w:hAnsi="Angsana New"/>
          <w:sz w:val="30"/>
          <w:szCs w:val="30"/>
          <w:cs/>
        </w:rPr>
        <w:t xml:space="preserve">ยานพาหนะเป็นระยะเวลา </w:t>
      </w:r>
      <w:r w:rsidR="00232645">
        <w:rPr>
          <w:rFonts w:ascii="Angsana New" w:hAnsi="Angsana New"/>
          <w:sz w:val="30"/>
          <w:szCs w:val="30"/>
        </w:rPr>
        <w:t>3</w:t>
      </w:r>
      <w:r w:rsidR="00FB59E6">
        <w:rPr>
          <w:rFonts w:ascii="Angsana New" w:hAnsi="Angsana New" w:hint="cs"/>
          <w:sz w:val="30"/>
          <w:szCs w:val="30"/>
          <w:cs/>
        </w:rPr>
        <w:t xml:space="preserve"> </w:t>
      </w:r>
      <w:r w:rsidRPr="0034722A">
        <w:rPr>
          <w:rFonts w:ascii="Angsana New" w:hAnsi="Angsana New"/>
          <w:sz w:val="30"/>
          <w:szCs w:val="30"/>
          <w:cs/>
        </w:rPr>
        <w:t>-</w:t>
      </w:r>
      <w:r w:rsidR="00FB59E6">
        <w:rPr>
          <w:rFonts w:ascii="Angsana New" w:hAnsi="Angsana New" w:hint="cs"/>
          <w:sz w:val="30"/>
          <w:szCs w:val="30"/>
          <w:cs/>
        </w:rPr>
        <w:t xml:space="preserve"> </w:t>
      </w:r>
      <w:r w:rsidR="00232645">
        <w:rPr>
          <w:rFonts w:ascii="Angsana New" w:hAnsi="Angsana New"/>
          <w:sz w:val="30"/>
          <w:szCs w:val="30"/>
        </w:rPr>
        <w:t>5</w:t>
      </w:r>
      <w:r w:rsidRPr="0034722A">
        <w:rPr>
          <w:rFonts w:ascii="Angsana New" w:hAnsi="Angsana New"/>
          <w:sz w:val="30"/>
          <w:szCs w:val="30"/>
          <w:cs/>
        </w:rPr>
        <w:t xml:space="preserve"> ปี </w:t>
      </w:r>
      <w:r w:rsidRPr="0034722A">
        <w:rPr>
          <w:rFonts w:ascii="Angsana New" w:hAnsi="Angsana New" w:hint="cs"/>
          <w:sz w:val="30"/>
          <w:szCs w:val="30"/>
          <w:cs/>
        </w:rPr>
        <w:t>โดยมี</w:t>
      </w:r>
      <w:r w:rsidRPr="0034722A">
        <w:rPr>
          <w:rFonts w:ascii="Angsana New" w:hAnsi="Angsana New"/>
          <w:sz w:val="30"/>
          <w:szCs w:val="30"/>
          <w:cs/>
        </w:rPr>
        <w:t xml:space="preserve">ค่าเช่าคงที่ตลอดอายุสัญญา </w:t>
      </w:r>
      <w:r w:rsidRPr="0034722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4722A">
        <w:rPr>
          <w:rFonts w:ascii="Angsana New" w:hAnsi="Angsana New"/>
          <w:sz w:val="30"/>
          <w:szCs w:val="30"/>
          <w:cs/>
        </w:rPr>
        <w:t xml:space="preserve">ได้รับรู้สินทรัพย์สิทธิการใช้ที่มีไว้เพื่อใช้งานเป็นจำนวน </w:t>
      </w:r>
      <w:r w:rsidR="00FB59E6" w:rsidRPr="00FB59E6">
        <w:rPr>
          <w:rFonts w:ascii="Angsana New" w:hAnsi="Angsana New"/>
          <w:sz w:val="30"/>
          <w:szCs w:val="30"/>
        </w:rPr>
        <w:t>39.</w:t>
      </w:r>
      <w:r w:rsidR="00FB59E6" w:rsidRPr="00675FFF">
        <w:rPr>
          <w:rFonts w:ascii="Angsana New" w:hAnsi="Angsana New"/>
          <w:sz w:val="30"/>
          <w:szCs w:val="30"/>
        </w:rPr>
        <w:t>11</w:t>
      </w:r>
      <w:r w:rsidR="00675FFF" w:rsidRPr="00675FFF">
        <w:rPr>
          <w:rFonts w:ascii="Angsana New" w:hAnsi="Angsana New"/>
          <w:sz w:val="30"/>
          <w:szCs w:val="30"/>
        </w:rPr>
        <w:t xml:space="preserve"> </w:t>
      </w:r>
      <w:r w:rsidR="00232645">
        <w:rPr>
          <w:rFonts w:ascii="Angsana New" w:hAnsi="Angsana New"/>
          <w:sz w:val="30"/>
          <w:szCs w:val="30"/>
          <w:cs/>
        </w:rPr>
        <w:br/>
      </w:r>
      <w:r w:rsidRPr="00675FFF">
        <w:rPr>
          <w:rFonts w:ascii="Angsana New" w:hAnsi="Angsana New"/>
          <w:sz w:val="30"/>
          <w:szCs w:val="30"/>
          <w:cs/>
        </w:rPr>
        <w:t>ล้</w:t>
      </w:r>
      <w:r w:rsidRPr="0034722A">
        <w:rPr>
          <w:rFonts w:ascii="Angsana New" w:hAnsi="Angsana New"/>
          <w:sz w:val="30"/>
          <w:szCs w:val="30"/>
          <w:cs/>
        </w:rPr>
        <w:t>านบา</w:t>
      </w:r>
      <w:r w:rsidRPr="0034722A">
        <w:rPr>
          <w:rFonts w:ascii="Angsana New" w:hAnsi="Angsana New" w:hint="cs"/>
          <w:sz w:val="30"/>
          <w:szCs w:val="30"/>
          <w:cs/>
        </w:rPr>
        <w:t>ท</w:t>
      </w:r>
    </w:p>
    <w:p w:rsidR="00BA310A" w:rsidRPr="0093672A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BD3AFD" w:rsidRPr="00A31D95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F1272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:rsidR="00BD3AFD" w:rsidRPr="00FA42A7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:rsidR="00BD3AFD" w:rsidRPr="00B7016B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:rsidR="00BD3AFD" w:rsidRPr="003A1520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26"/>
          <w:szCs w:val="26"/>
        </w:rPr>
      </w:pPr>
    </w:p>
    <w:p w:rsidR="00BD3AFD" w:rsidRPr="009918AD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AE5FA1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AE5FA1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:rsidR="00BD3AFD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26"/>
          <w:szCs w:val="26"/>
        </w:rPr>
        <w:br w:type="page"/>
      </w:r>
      <w:r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ab/>
      </w:r>
      <w:r w:rsidRPr="00B7016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:rsidR="00BD3AFD" w:rsidRPr="003A1520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26"/>
          <w:szCs w:val="26"/>
        </w:rPr>
      </w:pPr>
    </w:p>
    <w:p w:rsidR="00BD3AFD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</w:t>
      </w:r>
      <w:r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B7016B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</w:p>
    <w:p w:rsidR="00BA310A" w:rsidRPr="0093672A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9"/>
        <w:gridCol w:w="1260"/>
        <w:gridCol w:w="272"/>
        <w:gridCol w:w="1259"/>
        <w:gridCol w:w="269"/>
        <w:gridCol w:w="1259"/>
        <w:gridCol w:w="271"/>
        <w:gridCol w:w="1259"/>
      </w:tblGrid>
      <w:tr w:rsidR="00BD3AFD" w:rsidRPr="005D2FFC" w:rsidTr="004332F3">
        <w:tc>
          <w:tcPr>
            <w:tcW w:w="1851" w:type="pct"/>
          </w:tcPr>
          <w:p w:rsidR="00BD3AFD" w:rsidRPr="005D2FFC" w:rsidRDefault="00BD3AFD" w:rsidP="00F1272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502" w:type="pct"/>
            <w:gridSpan w:val="3"/>
          </w:tcPr>
          <w:p w:rsidR="00BD3AFD" w:rsidRPr="005D2FFC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BD3AFD" w:rsidRPr="005D2FFC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1" w:type="pct"/>
            <w:gridSpan w:val="3"/>
          </w:tcPr>
          <w:p w:rsidR="00BD3AFD" w:rsidRPr="005D2FFC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3AFD" w:rsidRPr="005D2FFC" w:rsidTr="00B52799">
        <w:tc>
          <w:tcPr>
            <w:tcW w:w="1851" w:type="pct"/>
          </w:tcPr>
          <w:p w:rsidR="00BD3AFD" w:rsidRPr="001E6993" w:rsidRDefault="00BD3AFD" w:rsidP="004332F3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1E69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1E69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:rsidR="00BD3AFD" w:rsidRPr="005D2FFC" w:rsidRDefault="00BD3AFD" w:rsidP="00F1272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699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78" w:type="pct"/>
          </w:tcPr>
          <w:p w:rsidR="00BD3AFD" w:rsidRDefault="00BD3AFD" w:rsidP="00F1272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D3AFD" w:rsidRPr="005D2FFC" w:rsidRDefault="00BD3AFD" w:rsidP="00F1272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tcBorders>
              <w:left w:val="nil"/>
            </w:tcBorders>
          </w:tcPr>
          <w:p w:rsidR="00BD3AFD" w:rsidRPr="005D2FFC" w:rsidRDefault="00BD3AFD" w:rsidP="00F1272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BD3AFD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BD3AFD" w:rsidRPr="005D2FFC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145" w:type="pct"/>
          </w:tcPr>
          <w:p w:rsidR="00BD3AFD" w:rsidRPr="005D2FFC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D3AFD" w:rsidRDefault="00BD3AFD" w:rsidP="00F1272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D3AFD" w:rsidRPr="005D2FFC" w:rsidRDefault="00BD3AFD" w:rsidP="00F1272A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:rsidR="00BD3AFD" w:rsidRPr="005D2FFC" w:rsidRDefault="00BD3AFD" w:rsidP="00F1272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BD3AFD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BD3AFD" w:rsidRPr="005D2FFC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2F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</w:tr>
      <w:tr w:rsidR="00BD3AFD" w:rsidRPr="00D32F37" w:rsidTr="004332F3">
        <w:tc>
          <w:tcPr>
            <w:tcW w:w="1851" w:type="pct"/>
          </w:tcPr>
          <w:p w:rsidR="00BD3AFD" w:rsidRPr="00D32F37" w:rsidRDefault="00BD3AFD" w:rsidP="00F1272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3149" w:type="pct"/>
            <w:gridSpan w:val="7"/>
          </w:tcPr>
          <w:p w:rsidR="00BD3AFD" w:rsidRPr="00D32F37" w:rsidRDefault="00BD3AFD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32F3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D3AFD" w:rsidRPr="005F027B" w:rsidTr="00B52799">
        <w:tc>
          <w:tcPr>
            <w:tcW w:w="1851" w:type="pct"/>
          </w:tcPr>
          <w:p w:rsidR="00BD3AFD" w:rsidRPr="001E6993" w:rsidRDefault="00BD3AFD" w:rsidP="00F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E69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78" w:type="pct"/>
          </w:tcPr>
          <w:p w:rsidR="00BD3AFD" w:rsidRPr="005F027B" w:rsidRDefault="00BD3AFD" w:rsidP="00F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BD3AFD" w:rsidRPr="005F027B" w:rsidRDefault="00BD3AFD" w:rsidP="00F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BD3AFD" w:rsidRPr="005F027B" w:rsidRDefault="00BD3AFD" w:rsidP="00F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BD3AFD" w:rsidRPr="005F027B" w:rsidRDefault="00BD3AFD" w:rsidP="00F127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BD3AFD" w:rsidRPr="005F027B" w:rsidRDefault="00BD3AFD" w:rsidP="00F127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:rsidR="00BD3AFD" w:rsidRPr="00953946" w:rsidRDefault="00BD3AFD" w:rsidP="00F127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78" w:type="pct"/>
          </w:tcPr>
          <w:p w:rsidR="00BD3AFD" w:rsidRPr="005F027B" w:rsidRDefault="00BD3AFD" w:rsidP="00F127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B52799" w:rsidRPr="00D900B7" w:rsidTr="00B52799">
        <w:tc>
          <w:tcPr>
            <w:tcW w:w="1851" w:type="pct"/>
          </w:tcPr>
          <w:p w:rsidR="00B52799" w:rsidRPr="005F027B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678" w:type="pct"/>
          </w:tcPr>
          <w:p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1,004,575</w:t>
            </w: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1,110,606</w:t>
            </w:r>
          </w:p>
        </w:tc>
        <w:tc>
          <w:tcPr>
            <w:tcW w:w="145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1,004,575</w:t>
            </w: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1,110,606</w:t>
            </w:r>
          </w:p>
        </w:tc>
      </w:tr>
      <w:tr w:rsidR="00B52799" w:rsidRPr="00D900B7" w:rsidTr="00B52799">
        <w:tc>
          <w:tcPr>
            <w:tcW w:w="1851" w:type="pct"/>
          </w:tcPr>
          <w:p w:rsidR="00B52799" w:rsidRPr="005F027B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228,935</w:t>
            </w: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BA5">
              <w:rPr>
                <w:rFonts w:ascii="Angsana New" w:hAnsi="Angsana New"/>
                <w:sz w:val="30"/>
                <w:szCs w:val="30"/>
              </w:rPr>
              <w:t>218,577</w:t>
            </w:r>
          </w:p>
        </w:tc>
        <w:tc>
          <w:tcPr>
            <w:tcW w:w="145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228,935</w:t>
            </w: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BA5">
              <w:rPr>
                <w:rFonts w:ascii="Angsana New" w:hAnsi="Angsana New"/>
                <w:sz w:val="30"/>
                <w:szCs w:val="30"/>
              </w:rPr>
              <w:t>218,577</w:t>
            </w:r>
          </w:p>
        </w:tc>
      </w:tr>
      <w:tr w:rsidR="00B52799" w:rsidRPr="00C013D8" w:rsidTr="00B52799">
        <w:tc>
          <w:tcPr>
            <w:tcW w:w="1851" w:type="pct"/>
          </w:tcPr>
          <w:p w:rsidR="00B52799" w:rsidRPr="001E6993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E699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  <w:tc>
          <w:tcPr>
            <w:tcW w:w="146" w:type="pct"/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20B">
              <w:rPr>
                <w:rFonts w:ascii="Angsana New" w:hAnsi="Angsana New"/>
                <w:b/>
                <w:bCs/>
                <w:sz w:val="30"/>
                <w:szCs w:val="30"/>
              </w:rPr>
              <w:t>1,329,183</w:t>
            </w:r>
          </w:p>
        </w:tc>
        <w:tc>
          <w:tcPr>
            <w:tcW w:w="145" w:type="pct"/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  <w:tc>
          <w:tcPr>
            <w:tcW w:w="146" w:type="pct"/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20B">
              <w:rPr>
                <w:rFonts w:ascii="Angsana New" w:hAnsi="Angsana New"/>
                <w:b/>
                <w:bCs/>
                <w:sz w:val="30"/>
                <w:szCs w:val="30"/>
              </w:rPr>
              <w:t>1,329,183</w:t>
            </w:r>
          </w:p>
        </w:tc>
      </w:tr>
      <w:tr w:rsidR="00B52799" w:rsidRPr="00805EF0" w:rsidTr="004332F3">
        <w:tc>
          <w:tcPr>
            <w:tcW w:w="1851" w:type="pct"/>
          </w:tcPr>
          <w:p w:rsidR="00B52799" w:rsidRPr="00805EF0" w:rsidRDefault="00B52799" w:rsidP="00B5279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3149" w:type="pct"/>
            <w:gridSpan w:val="7"/>
          </w:tcPr>
          <w:p w:rsidR="00B52799" w:rsidRPr="00805EF0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2799" w:rsidRPr="000746C7" w:rsidTr="00B52799">
        <w:tc>
          <w:tcPr>
            <w:tcW w:w="1851" w:type="pct"/>
          </w:tcPr>
          <w:p w:rsidR="00B52799" w:rsidRPr="00C013D8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C013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78" w:type="pct"/>
          </w:tcPr>
          <w:p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D900B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799" w:rsidRPr="00690F52" w:rsidTr="00B52799">
        <w:tc>
          <w:tcPr>
            <w:tcW w:w="1851" w:type="pct"/>
          </w:tcPr>
          <w:p w:rsidR="00B52799" w:rsidRPr="005F027B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78" w:type="pct"/>
          </w:tcPr>
          <w:p w:rsidR="00B52799" w:rsidRPr="00690F52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1,143,157</w:t>
            </w: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690F52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F52">
              <w:rPr>
                <w:rFonts w:ascii="Angsana New" w:hAnsi="Angsana New"/>
                <w:sz w:val="30"/>
                <w:szCs w:val="30"/>
              </w:rPr>
              <w:t xml:space="preserve"> 1,213,544 </w:t>
            </w:r>
          </w:p>
        </w:tc>
        <w:tc>
          <w:tcPr>
            <w:tcW w:w="145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690F52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1,143,157</w:t>
            </w: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690F52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F52">
              <w:rPr>
                <w:rFonts w:ascii="Angsana New" w:hAnsi="Angsana New"/>
                <w:sz w:val="30"/>
                <w:szCs w:val="30"/>
              </w:rPr>
              <w:t xml:space="preserve"> 1,213,544 </w:t>
            </w:r>
          </w:p>
        </w:tc>
      </w:tr>
      <w:tr w:rsidR="00B52799" w:rsidRPr="00690F52" w:rsidTr="00B52799">
        <w:tc>
          <w:tcPr>
            <w:tcW w:w="1851" w:type="pct"/>
          </w:tcPr>
          <w:p w:rsidR="00B52799" w:rsidRPr="005F027B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B52799" w:rsidRPr="00690F52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90,353</w:t>
            </w: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B52799" w:rsidRPr="00690F52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F52">
              <w:rPr>
                <w:rFonts w:ascii="Angsana New" w:hAnsi="Angsana New"/>
                <w:sz w:val="30"/>
                <w:szCs w:val="30"/>
              </w:rPr>
              <w:t xml:space="preserve"> 115,639 </w:t>
            </w:r>
          </w:p>
        </w:tc>
        <w:tc>
          <w:tcPr>
            <w:tcW w:w="145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B52799" w:rsidRPr="00690F52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90,353</w:t>
            </w: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B52799" w:rsidRPr="00690F52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0F52">
              <w:rPr>
                <w:rFonts w:ascii="Angsana New" w:hAnsi="Angsana New"/>
                <w:sz w:val="30"/>
                <w:szCs w:val="30"/>
              </w:rPr>
              <w:t xml:space="preserve"> 115,639 </w:t>
            </w:r>
          </w:p>
        </w:tc>
      </w:tr>
      <w:tr w:rsidR="00B52799" w:rsidRPr="00C013D8" w:rsidTr="00B52799">
        <w:tc>
          <w:tcPr>
            <w:tcW w:w="1851" w:type="pct"/>
          </w:tcPr>
          <w:p w:rsidR="00B52799" w:rsidRPr="00EC54EB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C54E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  <w:tc>
          <w:tcPr>
            <w:tcW w:w="146" w:type="pct"/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20B">
              <w:rPr>
                <w:rFonts w:ascii="Angsana New" w:hAnsi="Angsana New"/>
                <w:b/>
                <w:bCs/>
                <w:sz w:val="30"/>
                <w:szCs w:val="30"/>
              </w:rPr>
              <w:t>1,329,183</w:t>
            </w:r>
          </w:p>
        </w:tc>
        <w:tc>
          <w:tcPr>
            <w:tcW w:w="145" w:type="pct"/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  <w:tc>
          <w:tcPr>
            <w:tcW w:w="146" w:type="pct"/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20B">
              <w:rPr>
                <w:rFonts w:ascii="Angsana New" w:hAnsi="Angsana New"/>
                <w:b/>
                <w:bCs/>
                <w:sz w:val="30"/>
                <w:szCs w:val="30"/>
              </w:rPr>
              <w:t>1,329,183</w:t>
            </w:r>
          </w:p>
        </w:tc>
      </w:tr>
      <w:tr w:rsidR="00B52799" w:rsidRPr="00805EF0" w:rsidTr="00B52799">
        <w:tc>
          <w:tcPr>
            <w:tcW w:w="1851" w:type="pct"/>
          </w:tcPr>
          <w:p w:rsidR="00B52799" w:rsidRPr="00805EF0" w:rsidRDefault="00B52799" w:rsidP="00B5279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:rsidR="00B52799" w:rsidRPr="00805EF0" w:rsidRDefault="00B52799" w:rsidP="00B5279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:rsidR="00B52799" w:rsidRPr="00805EF0" w:rsidRDefault="00B52799" w:rsidP="00B5279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:rsidR="00B52799" w:rsidRPr="00805EF0" w:rsidRDefault="00B52799" w:rsidP="00B5279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5" w:type="pct"/>
          </w:tcPr>
          <w:p w:rsidR="00B52799" w:rsidRPr="00805EF0" w:rsidRDefault="00B52799" w:rsidP="00B5279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:rsidR="00B52799" w:rsidRPr="00805EF0" w:rsidRDefault="00B52799" w:rsidP="00B5279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:rsidR="00B52799" w:rsidRPr="00805EF0" w:rsidRDefault="00B52799" w:rsidP="00B5279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</w:tcPr>
          <w:p w:rsidR="00B52799" w:rsidRPr="00805EF0" w:rsidRDefault="00B52799" w:rsidP="00B5279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</w:pPr>
          </w:p>
        </w:tc>
      </w:tr>
      <w:tr w:rsidR="00B52799" w:rsidRPr="003F67A1" w:rsidTr="00B52799">
        <w:tc>
          <w:tcPr>
            <w:tcW w:w="1851" w:type="pct"/>
          </w:tcPr>
          <w:p w:rsidR="00B52799" w:rsidRPr="005F027B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4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78" w:type="pct"/>
          </w:tcPr>
          <w:p w:rsidR="00B52799" w:rsidRPr="003F67A1" w:rsidRDefault="00B52799" w:rsidP="00B52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3F67A1" w:rsidRDefault="00B52799" w:rsidP="00B52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3F67A1" w:rsidRDefault="00B52799" w:rsidP="00B52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52799" w:rsidRPr="000746C7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3F67A1" w:rsidRDefault="00B52799" w:rsidP="00B527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799" w:rsidRPr="00211AE5" w:rsidTr="00B52799">
        <w:tc>
          <w:tcPr>
            <w:tcW w:w="1851" w:type="pct"/>
          </w:tcPr>
          <w:p w:rsidR="00B52799" w:rsidRPr="005F027B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C54E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78" w:type="pct"/>
          </w:tcPr>
          <w:p w:rsidR="00B52799" w:rsidRPr="0031120B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1,233,510</w:t>
            </w:r>
          </w:p>
        </w:tc>
        <w:tc>
          <w:tcPr>
            <w:tcW w:w="146" w:type="pct"/>
          </w:tcPr>
          <w:p w:rsidR="00B52799" w:rsidRPr="0031120B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31120B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20B">
              <w:rPr>
                <w:rFonts w:ascii="Angsana New" w:hAnsi="Angsana New"/>
                <w:sz w:val="30"/>
                <w:szCs w:val="30"/>
              </w:rPr>
              <w:t>1,329,183</w:t>
            </w:r>
          </w:p>
        </w:tc>
        <w:tc>
          <w:tcPr>
            <w:tcW w:w="145" w:type="pct"/>
          </w:tcPr>
          <w:p w:rsidR="00B52799" w:rsidRPr="00211AE5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211AE5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1,233,510</w:t>
            </w:r>
          </w:p>
        </w:tc>
        <w:tc>
          <w:tcPr>
            <w:tcW w:w="146" w:type="pct"/>
          </w:tcPr>
          <w:p w:rsidR="00B52799" w:rsidRPr="00211AE5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211AE5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1AE5">
              <w:rPr>
                <w:rFonts w:ascii="Angsana New" w:hAnsi="Angsana New"/>
                <w:sz w:val="30"/>
                <w:szCs w:val="30"/>
              </w:rPr>
              <w:t>1,329,183</w:t>
            </w:r>
          </w:p>
        </w:tc>
      </w:tr>
      <w:tr w:rsidR="00B52799" w:rsidRPr="00211AE5" w:rsidTr="00B52799">
        <w:tc>
          <w:tcPr>
            <w:tcW w:w="1851" w:type="pct"/>
          </w:tcPr>
          <w:p w:rsidR="00B52799" w:rsidRPr="00EC54EB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678" w:type="pct"/>
          </w:tcPr>
          <w:p w:rsidR="00B52799" w:rsidRPr="00D517A5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5279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52799" w:rsidRPr="0031120B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B5279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B52799" w:rsidRPr="00B52799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0" w:right="449" w:hanging="490"/>
              <w:jc w:val="right"/>
              <w:rPr>
                <w:rFonts w:ascii="Angsana New" w:hAnsi="Angsana New" w:cs="Times New Roman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B5279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B52799" w:rsidRPr="00B52799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left="-580" w:right="449" w:hanging="490"/>
              <w:jc w:val="right"/>
              <w:rPr>
                <w:rFonts w:ascii="Angsana New" w:hAnsi="Angsana New" w:cs="Times New Roman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</w:tcPr>
          <w:p w:rsidR="00B52799" w:rsidRPr="00B52799" w:rsidRDefault="00B52799" w:rsidP="00B5279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0" w:right="449" w:hanging="490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B52799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  <w:t>-</w:t>
            </w:r>
          </w:p>
        </w:tc>
      </w:tr>
      <w:tr w:rsidR="00B52799" w:rsidRPr="00C013D8" w:rsidTr="00B52799">
        <w:tc>
          <w:tcPr>
            <w:tcW w:w="1851" w:type="pct"/>
          </w:tcPr>
          <w:p w:rsidR="00B52799" w:rsidRPr="005F027B" w:rsidRDefault="00B52799" w:rsidP="00B5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  <w:tc>
          <w:tcPr>
            <w:tcW w:w="146" w:type="pct"/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20B">
              <w:rPr>
                <w:rFonts w:ascii="Angsana New" w:hAnsi="Angsana New"/>
                <w:b/>
                <w:bCs/>
                <w:sz w:val="30"/>
                <w:szCs w:val="30"/>
              </w:rPr>
              <w:t>1,329,183</w:t>
            </w:r>
          </w:p>
        </w:tc>
        <w:tc>
          <w:tcPr>
            <w:tcW w:w="145" w:type="pct"/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1,233,510</w:t>
            </w:r>
          </w:p>
        </w:tc>
        <w:tc>
          <w:tcPr>
            <w:tcW w:w="146" w:type="pct"/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B52799" w:rsidRPr="00C013D8" w:rsidRDefault="00B52799" w:rsidP="00B527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20B">
              <w:rPr>
                <w:rFonts w:ascii="Angsana New" w:hAnsi="Angsana New"/>
                <w:b/>
                <w:bCs/>
                <w:sz w:val="30"/>
                <w:szCs w:val="30"/>
              </w:rPr>
              <w:t>1,329,183</w:t>
            </w:r>
          </w:p>
        </w:tc>
      </w:tr>
    </w:tbl>
    <w:p w:rsidR="00BA310A" w:rsidRPr="0093672A" w:rsidRDefault="00BA310A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BA310A" w:rsidRPr="00BD3AFD" w:rsidRDefault="00BD3AFD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  <w:r w:rsidRPr="00BD3AF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การดำเนินงานที่เป็นไปตามฤดูกาล</w:t>
      </w:r>
    </w:p>
    <w:p w:rsidR="00861F67" w:rsidRPr="0093672A" w:rsidRDefault="00861F67" w:rsidP="00BA31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p w:rsidR="00BD3AFD" w:rsidRPr="00242CB2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4332F3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4332F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4332F3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A31D95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A31D95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:rsidR="00BA310A" w:rsidRPr="003D278B" w:rsidRDefault="00BD3AFD" w:rsidP="00FB59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Cs/>
          <w:color w:val="000000"/>
          <w:sz w:val="30"/>
          <w:szCs w:val="30"/>
        </w:rPr>
        <w:br w:type="page"/>
      </w: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8</w:t>
      </w:r>
      <w:r w:rsidR="00BA310A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3D278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:rsidR="00BA310A" w:rsidRPr="0033781B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</w:pP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         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ถ่วงน้ำหนักที่คาดไว้สำหรับปีทางการเงินเต็มปีที่ใช้กับรายได้ก่อนภาษี</w:t>
      </w:r>
      <w:r w:rsidRPr="00BF1E64"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>เงินได้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ของงวดระหว่างกาล อัตราภาษีเงินได้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    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ที่แท้จริงรวมของกลุ่มบริษัท</w:t>
      </w:r>
      <w:r w:rsidRPr="00BF1E6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และบริษัท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ในการดำเนินงานต่อเนื่องเป็นระยะเวลา</w:t>
      </w:r>
      <w:r w:rsidRPr="00BF1E64"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>สาม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31 </w:t>
      </w:r>
      <w:r w:rsidRPr="00BF1E64">
        <w:rPr>
          <w:rFonts w:ascii="Angsana New" w:hAnsi="Angsana New" w:hint="cs"/>
          <w:color w:val="000000"/>
          <w:spacing w:val="-4"/>
          <w:sz w:val="30"/>
          <w:szCs w:val="30"/>
          <w:cs/>
          <w:lang w:eastAsia="x-none"/>
        </w:rPr>
        <w:t xml:space="preserve">มีนาคม 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256</w:t>
      </w:r>
      <w:r w:rsidR="004332F3" w:rsidRPr="00BF1E6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>3</w:t>
      </w:r>
      <w:r w:rsidRPr="00BF1E64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BF1E6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คือ</w:t>
      </w:r>
      <w:r w:rsidRPr="00BF1E6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ร้อยละ </w:t>
      </w:r>
      <w:r w:rsidR="00BF1E64" w:rsidRPr="00BF1E64">
        <w:rPr>
          <w:rFonts w:ascii="Angsana New" w:hAnsi="Angsana New"/>
          <w:spacing w:val="-4"/>
          <w:sz w:val="30"/>
          <w:szCs w:val="30"/>
          <w:lang w:eastAsia="x-none"/>
        </w:rPr>
        <w:t>19.8</w:t>
      </w:r>
      <w:r w:rsidRPr="00BF1E64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และ </w:t>
      </w:r>
      <w:r w:rsidR="00BF1E64" w:rsidRPr="00BF1E64">
        <w:rPr>
          <w:rFonts w:ascii="Angsana New" w:hAnsi="Angsana New"/>
          <w:spacing w:val="-4"/>
          <w:sz w:val="30"/>
          <w:szCs w:val="30"/>
          <w:lang w:eastAsia="x-none"/>
        </w:rPr>
        <w:t>20.0</w:t>
      </w:r>
      <w:r w:rsidRPr="00BF1E64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BF1E64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ตามลำดับ 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>(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31 </w:t>
      </w:r>
      <w:r w:rsidRPr="00BF1E64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มีนาคม 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256</w:t>
      </w:r>
      <w:r w:rsidR="004332F3"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2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 xml:space="preserve">: </w:t>
      </w:r>
      <w:r w:rsidRPr="00BF1E64">
        <w:rPr>
          <w:rFonts w:ascii="Angsana New" w:hAnsi="Angsana New"/>
          <w:i/>
          <w:iCs/>
          <w:spacing w:val="-4"/>
          <w:sz w:val="30"/>
          <w:szCs w:val="30"/>
          <w:cs/>
          <w:lang w:val="x-none" w:eastAsia="x-none"/>
        </w:rPr>
        <w:t xml:space="preserve">ร้อยละ 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19.</w:t>
      </w:r>
      <w:r w:rsidR="004332F3"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>9</w:t>
      </w:r>
      <w:r w:rsidRPr="00BF1E64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 xml:space="preserve"> และ 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eastAsia="x-none"/>
        </w:rPr>
        <w:t xml:space="preserve">20.0 </w:t>
      </w:r>
      <w:r w:rsidRPr="00BF1E64">
        <w:rPr>
          <w:rFonts w:ascii="Angsana New" w:hAnsi="Angsana New" w:hint="cs"/>
          <w:i/>
          <w:iCs/>
          <w:spacing w:val="-4"/>
          <w:sz w:val="30"/>
          <w:szCs w:val="30"/>
          <w:cs/>
          <w:lang w:eastAsia="x-none"/>
        </w:rPr>
        <w:t>ตามลำดับ</w:t>
      </w:r>
      <w:r w:rsidRPr="00BF1E64"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  <w:t>)</w:t>
      </w:r>
      <w:r w:rsidRPr="001D06FE">
        <w:rPr>
          <w:rFonts w:ascii="Angsana New" w:hAnsi="Angsana New"/>
          <w:i/>
          <w:iCs/>
          <w:color w:val="000000"/>
          <w:spacing w:val="-4"/>
          <w:sz w:val="30"/>
          <w:szCs w:val="30"/>
          <w:lang w:val="x-none" w:eastAsia="x-none"/>
        </w:rPr>
        <w:t xml:space="preserve"> </w:t>
      </w:r>
    </w:p>
    <w:p w:rsidR="00A81384" w:rsidRPr="00A81384" w:rsidRDefault="00A81384" w:rsidP="00A81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0"/>
        </w:tabs>
        <w:ind w:left="540"/>
        <w:rPr>
          <w:rFonts w:ascii="Angsana New" w:hAnsi="Angsana New"/>
          <w:sz w:val="30"/>
          <w:szCs w:val="30"/>
        </w:rPr>
      </w:pPr>
    </w:p>
    <w:p w:rsidR="00BA310A" w:rsidRPr="001E6993" w:rsidRDefault="00BD3AFD" w:rsidP="001E6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1E6993">
        <w:rPr>
          <w:rFonts w:ascii="Angsana New" w:hAnsi="Angsana New"/>
          <w:b/>
          <w:bCs/>
          <w:color w:val="000000"/>
          <w:sz w:val="30"/>
          <w:szCs w:val="30"/>
        </w:rPr>
        <w:t xml:space="preserve">      </w:t>
      </w:r>
      <w:r w:rsidR="00C94B58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  <w:r w:rsidR="001E6993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="00C94B58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  <w:r w:rsidR="00BA310A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:rsidR="00BA310A" w:rsidRPr="00290B0F" w:rsidRDefault="00BA310A" w:rsidP="00763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BA310A" w:rsidRPr="0038316D" w:rsidRDefault="00BA310A" w:rsidP="00763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316D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38316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:rsidR="00BA310A" w:rsidRPr="00290B0F" w:rsidRDefault="00BA310A" w:rsidP="00763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290B0F" w:rsidRDefault="00BA310A" w:rsidP="0067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1A02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</w:t>
      </w:r>
      <w:r>
        <w:rPr>
          <w:rFonts w:ascii="Angsana New" w:hAnsi="Angsana New"/>
          <w:sz w:val="30"/>
          <w:szCs w:val="30"/>
          <w:cs/>
        </w:rPr>
        <w:t>์ทางการเงินและหนี้สินทางการเง</w:t>
      </w:r>
      <w:r>
        <w:rPr>
          <w:rFonts w:ascii="Angsana New" w:hAnsi="Angsana New" w:hint="cs"/>
          <w:sz w:val="30"/>
          <w:szCs w:val="30"/>
          <w:cs/>
        </w:rPr>
        <w:t xml:space="preserve">ิน </w:t>
      </w:r>
      <w:r w:rsidRPr="00BD1A02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รวมถึงลำดับชั้นมูลค่ายุติธรรมสำหรับเครื่องมือทางการเงิ</w:t>
      </w:r>
      <w:r>
        <w:rPr>
          <w:rFonts w:ascii="Angsana New" w:hAnsi="Angsana New"/>
          <w:sz w:val="30"/>
          <w:szCs w:val="30"/>
          <w:cs/>
        </w:rPr>
        <w:t>นที่วัดมูลค่าด้วยมูลค่ายุติธรรม</w:t>
      </w:r>
      <w:r w:rsidRPr="00BD1A02">
        <w:rPr>
          <w:rFonts w:ascii="Angsana New" w:hAnsi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Spec="right" w:tblpY="228"/>
        <w:tblW w:w="91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9"/>
        <w:gridCol w:w="1350"/>
        <w:gridCol w:w="270"/>
        <w:gridCol w:w="1080"/>
        <w:gridCol w:w="180"/>
        <w:gridCol w:w="990"/>
        <w:gridCol w:w="180"/>
        <w:gridCol w:w="990"/>
        <w:gridCol w:w="180"/>
        <w:gridCol w:w="854"/>
      </w:tblGrid>
      <w:tr w:rsidR="00430969" w:rsidRPr="00EB4367" w:rsidTr="004332F3">
        <w:trPr>
          <w:trHeight w:val="363"/>
          <w:tblHeader/>
        </w:trPr>
        <w:tc>
          <w:tcPr>
            <w:tcW w:w="3049" w:type="dxa"/>
            <w:vMerge w:val="restart"/>
            <w:shd w:val="clear" w:color="auto" w:fill="auto"/>
            <w:vAlign w:val="bottom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54" w:type="dxa"/>
            <w:gridSpan w:val="7"/>
            <w:shd w:val="clear" w:color="auto" w:fill="auto"/>
            <w:vAlign w:val="bottom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620E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0969" w:rsidRPr="00EB4367" w:rsidTr="004332F3">
        <w:trPr>
          <w:trHeight w:val="363"/>
          <w:tblHeader/>
        </w:trPr>
        <w:tc>
          <w:tcPr>
            <w:tcW w:w="3049" w:type="dxa"/>
            <w:vMerge/>
            <w:shd w:val="clear" w:color="auto" w:fill="auto"/>
            <w:vAlign w:val="bottom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30969" w:rsidRPr="008C4C53" w:rsidRDefault="00430969" w:rsidP="00250E5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C4C5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="008F75C1" w:rsidRPr="008C4C5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:rsidR="00430969" w:rsidRPr="008C4C53" w:rsidRDefault="00430969" w:rsidP="00250E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5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0969" w:rsidRPr="008C4C53" w:rsidRDefault="00430969" w:rsidP="00250E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C4C5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30969" w:rsidRPr="00EB4367" w:rsidTr="004332F3">
        <w:trPr>
          <w:trHeight w:val="363"/>
          <w:tblHeader/>
        </w:trPr>
        <w:tc>
          <w:tcPr>
            <w:tcW w:w="3049" w:type="dxa"/>
            <w:shd w:val="clear" w:color="auto" w:fill="auto"/>
            <w:vAlign w:val="bottom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0969" w:rsidRPr="002620E1" w:rsidRDefault="008C4C53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C4C53" w:rsidRDefault="008C4C53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Default="008C4C53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2620E1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620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620E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C4C53" w:rsidRDefault="008C4C53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Default="008C4C53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2620E1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620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620E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8C4C53" w:rsidRDefault="008C4C53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Default="008C4C53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2620E1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620E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620E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:rsidR="008C4C53" w:rsidRDefault="008C4C53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8C4C53" w:rsidRDefault="008C4C53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430969" w:rsidRPr="002620E1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620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805BB" w:rsidRPr="00EB4367" w:rsidTr="006D1D9C">
        <w:trPr>
          <w:tblHeader/>
        </w:trPr>
        <w:tc>
          <w:tcPr>
            <w:tcW w:w="3049" w:type="dxa"/>
            <w:shd w:val="clear" w:color="auto" w:fill="auto"/>
          </w:tcPr>
          <w:p w:rsidR="00E805BB" w:rsidRPr="002620E1" w:rsidRDefault="00E805BB" w:rsidP="00250E5F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74" w:type="dxa"/>
            <w:gridSpan w:val="9"/>
          </w:tcPr>
          <w:p w:rsidR="00E805BB" w:rsidRPr="002620E1" w:rsidRDefault="00E805BB" w:rsidP="00250E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620E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620E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620E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30969" w:rsidRPr="00EB4367" w:rsidTr="004332F3">
        <w:trPr>
          <w:cantSplit/>
        </w:trPr>
        <w:tc>
          <w:tcPr>
            <w:tcW w:w="3049" w:type="dxa"/>
            <w:shd w:val="clear" w:color="auto" w:fill="auto"/>
          </w:tcPr>
          <w:p w:rsidR="00430969" w:rsidRPr="002620E1" w:rsidRDefault="00430969" w:rsidP="00250E5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6085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2620E1" w:rsidRDefault="00430969" w:rsidP="00250E5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2620E1" w:rsidRDefault="00430969" w:rsidP="00250E5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2620E1" w:rsidRDefault="00430969" w:rsidP="00250E5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:rsidR="00430969" w:rsidRPr="002620E1" w:rsidRDefault="00430969" w:rsidP="00250E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30969" w:rsidRPr="00EB4367" w:rsidTr="004332F3">
        <w:trPr>
          <w:cantSplit/>
        </w:trPr>
        <w:tc>
          <w:tcPr>
            <w:tcW w:w="3049" w:type="dxa"/>
            <w:shd w:val="clear" w:color="auto" w:fill="auto"/>
          </w:tcPr>
          <w:p w:rsidR="00430969" w:rsidRPr="002620E1" w:rsidRDefault="008C4C53" w:rsidP="00250E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430969" w:rsidRPr="009D7B52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430969" w:rsidRPr="009D7B52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430969" w:rsidRPr="009D7B52" w:rsidRDefault="00430969" w:rsidP="00250E5F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9D7B52" w:rsidRDefault="00430969" w:rsidP="00250E5F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9D7B52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9D7B52" w:rsidRDefault="00430969" w:rsidP="00250E5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430969" w:rsidRPr="009D7B52" w:rsidRDefault="00430969" w:rsidP="00250E5F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430969" w:rsidRPr="009D7B52" w:rsidRDefault="00430969" w:rsidP="00250E5F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54" w:type="dxa"/>
            <w:shd w:val="clear" w:color="auto" w:fill="auto"/>
          </w:tcPr>
          <w:p w:rsidR="00430969" w:rsidRPr="009D7B52" w:rsidRDefault="00430969" w:rsidP="00250E5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94B58" w:rsidRPr="00EB4367" w:rsidTr="004332F3">
        <w:trPr>
          <w:cantSplit/>
        </w:trPr>
        <w:tc>
          <w:tcPr>
            <w:tcW w:w="3049" w:type="dxa"/>
            <w:shd w:val="clear" w:color="auto" w:fill="auto"/>
            <w:vAlign w:val="bottom"/>
          </w:tcPr>
          <w:p w:rsidR="00C94B58" w:rsidRPr="002620E1" w:rsidRDefault="00C94B58" w:rsidP="00C94B58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:rsidR="00C94B58" w:rsidRPr="00A20F92" w:rsidRDefault="00C94B58" w:rsidP="00FB59E6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270" w:type="dxa"/>
          </w:tcPr>
          <w:p w:rsidR="00C94B58" w:rsidRPr="00A92AF6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94B58" w:rsidRPr="00135763" w:rsidRDefault="00C94B58" w:rsidP="00C94B5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C94B5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Pr="00A20F92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C94B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Pr="00135763" w:rsidRDefault="00C94B58" w:rsidP="00C94B58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94B58" w:rsidRPr="00A20F92" w:rsidRDefault="00C94B58" w:rsidP="00C94B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</w:tcPr>
          <w:p w:rsidR="00C94B58" w:rsidRPr="00A20F92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(172)</w:t>
            </w:r>
          </w:p>
        </w:tc>
      </w:tr>
      <w:tr w:rsidR="00C94B58" w:rsidRPr="00EB4367" w:rsidTr="004332F3">
        <w:trPr>
          <w:cantSplit/>
        </w:trPr>
        <w:tc>
          <w:tcPr>
            <w:tcW w:w="3049" w:type="dxa"/>
            <w:shd w:val="clear" w:color="auto" w:fill="auto"/>
            <w:vAlign w:val="bottom"/>
          </w:tcPr>
          <w:p w:rsidR="00C94B58" w:rsidRPr="002620E1" w:rsidRDefault="00C94B58" w:rsidP="00C94B58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94B58" w:rsidRDefault="00C94B58" w:rsidP="00C94B5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C94B58" w:rsidRPr="00A92AF6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C94B5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C94B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94B58" w:rsidRPr="00A20F92" w:rsidRDefault="00C94B58" w:rsidP="00C94B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B58" w:rsidRPr="00EB4367" w:rsidTr="004332F3">
        <w:trPr>
          <w:cantSplit/>
        </w:trPr>
        <w:tc>
          <w:tcPr>
            <w:tcW w:w="3049" w:type="dxa"/>
            <w:shd w:val="clear" w:color="auto" w:fill="auto"/>
            <w:vAlign w:val="bottom"/>
          </w:tcPr>
          <w:p w:rsidR="00C94B58" w:rsidRPr="00107B5A" w:rsidRDefault="00C94B58" w:rsidP="00C94B58">
            <w:pPr>
              <w:tabs>
                <w:tab w:val="clear" w:pos="227"/>
                <w:tab w:val="clear" w:pos="5387"/>
                <w:tab w:val="left" w:pos="1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20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62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94B58" w:rsidRDefault="00C94B58" w:rsidP="00C94B5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C94B58" w:rsidRPr="00A92AF6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C94B5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C94B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94B58" w:rsidRPr="00A20F92" w:rsidRDefault="00C94B58" w:rsidP="00C94B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B58" w:rsidRPr="00EB4367" w:rsidTr="004332F3">
        <w:trPr>
          <w:cantSplit/>
        </w:trPr>
        <w:tc>
          <w:tcPr>
            <w:tcW w:w="3049" w:type="dxa"/>
            <w:shd w:val="clear" w:color="auto" w:fill="auto"/>
          </w:tcPr>
          <w:p w:rsidR="00C94B58" w:rsidRPr="002620E1" w:rsidRDefault="00C94B58" w:rsidP="00C94B58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C94B58" w:rsidRDefault="00C94B58" w:rsidP="00C94B5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C94B58" w:rsidRPr="00A92AF6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C94B5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C94B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94B58" w:rsidRPr="00A20F92" w:rsidRDefault="00C94B58" w:rsidP="00C94B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</w:tcPr>
          <w:p w:rsidR="00C94B58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B58" w:rsidRPr="00EB4367" w:rsidTr="004332F3">
        <w:trPr>
          <w:cantSplit/>
        </w:trPr>
        <w:tc>
          <w:tcPr>
            <w:tcW w:w="3049" w:type="dxa"/>
            <w:shd w:val="clear" w:color="auto" w:fill="auto"/>
            <w:vAlign w:val="bottom"/>
          </w:tcPr>
          <w:p w:rsidR="00C94B58" w:rsidRPr="002620E1" w:rsidRDefault="00C94B58" w:rsidP="00C94B58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350" w:type="dxa"/>
          </w:tcPr>
          <w:p w:rsidR="00C94B58" w:rsidRPr="00135763" w:rsidRDefault="00C94B58" w:rsidP="00C94B5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94B58" w:rsidRPr="00A92AF6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94B58" w:rsidRPr="00135763" w:rsidRDefault="00C94B58" w:rsidP="00C94B58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C94B58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Pr="00A20F92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(79)</w:t>
            </w:r>
          </w:p>
        </w:tc>
        <w:tc>
          <w:tcPr>
            <w:tcW w:w="180" w:type="dxa"/>
            <w:shd w:val="clear" w:color="auto" w:fill="auto"/>
          </w:tcPr>
          <w:p w:rsidR="00C94B58" w:rsidRPr="00A92AF6" w:rsidRDefault="00C94B58" w:rsidP="00C94B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94B58" w:rsidRPr="00135763" w:rsidRDefault="00C94B58" w:rsidP="00C94B58">
            <w:pPr>
              <w:pStyle w:val="acctfourfigures"/>
              <w:tabs>
                <w:tab w:val="clear" w:pos="765"/>
                <w:tab w:val="decimal" w:pos="574"/>
              </w:tabs>
              <w:spacing w:line="240" w:lineRule="atLeast"/>
              <w:ind w:right="-16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94B58" w:rsidRPr="00A20F92" w:rsidRDefault="00C94B58" w:rsidP="00C94B5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</w:tcPr>
          <w:p w:rsidR="00C94B58" w:rsidRPr="00A20F92" w:rsidRDefault="00C94B58" w:rsidP="00C94B5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(79)</w:t>
            </w:r>
          </w:p>
        </w:tc>
      </w:tr>
    </w:tbl>
    <w:p w:rsidR="00290B0F" w:rsidRDefault="00290B0F" w:rsidP="003E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EF210D" w:rsidRDefault="00EF210D" w:rsidP="006C3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:rsidR="00EF210D" w:rsidRDefault="00EF210D" w:rsidP="006C3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:rsidR="00BA310A" w:rsidRPr="002620E1" w:rsidRDefault="00BA310A" w:rsidP="006C3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0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A516BE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Pr="00A516BE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  <w:r w:rsidRPr="00A516BE">
        <w:rPr>
          <w:rFonts w:ascii="Angsana New" w:hAnsi="Angsana New" w:hint="cs"/>
          <w:b/>
          <w:bCs/>
          <w:sz w:val="30"/>
          <w:szCs w:val="30"/>
          <w:cs/>
        </w:rPr>
        <w:t>ที่วัดมูลค่า</w:t>
      </w:r>
      <w:r w:rsidRPr="00A516BE">
        <w:rPr>
          <w:rFonts w:ascii="Angsana New" w:hAnsi="Angsana New"/>
          <w:b/>
          <w:bCs/>
          <w:sz w:val="30"/>
          <w:szCs w:val="30"/>
          <w:cs/>
        </w:rPr>
        <w:t>ด้วยมูลค่ายุติธรรม</w:t>
      </w:r>
      <w:r w:rsidRPr="002620E1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BA310A" w:rsidRPr="0033781B" w:rsidRDefault="00BA310A" w:rsidP="003E5E13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24"/>
          <w:szCs w:val="24"/>
          <w:lang w:bidi="th-TH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2448"/>
        <w:gridCol w:w="236"/>
        <w:gridCol w:w="6676"/>
      </w:tblGrid>
      <w:tr w:rsidR="00BA310A" w:rsidRPr="00474634" w:rsidTr="007D44AB">
        <w:trPr>
          <w:tblHeader/>
        </w:trPr>
        <w:tc>
          <w:tcPr>
            <w:tcW w:w="2448" w:type="dxa"/>
            <w:shd w:val="clear" w:color="auto" w:fill="auto"/>
          </w:tcPr>
          <w:p w:rsidR="00BA310A" w:rsidRPr="0065759C" w:rsidRDefault="00BA310A" w:rsidP="00B916DC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  <w:shd w:val="clear" w:color="auto" w:fill="auto"/>
          </w:tcPr>
          <w:p w:rsidR="00BA310A" w:rsidRPr="0065759C" w:rsidRDefault="00BA310A" w:rsidP="00D34E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:rsidR="00BA310A" w:rsidRDefault="00BA310A" w:rsidP="00D34E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  <w:p w:rsidR="00BA310A" w:rsidRPr="00195725" w:rsidRDefault="00BA310A" w:rsidP="00D34E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</w:tr>
      <w:tr w:rsidR="00BA310A" w:rsidRPr="00474634" w:rsidTr="007D44AB">
        <w:tc>
          <w:tcPr>
            <w:tcW w:w="2448" w:type="dxa"/>
            <w:shd w:val="clear" w:color="auto" w:fill="auto"/>
          </w:tcPr>
          <w:p w:rsidR="00BA310A" w:rsidRPr="0065759C" w:rsidRDefault="00BA310A" w:rsidP="004E7CAB">
            <w:pPr>
              <w:pStyle w:val="block"/>
              <w:spacing w:after="0" w:line="240" w:lineRule="atLeast"/>
              <w:ind w:left="342" w:right="-108" w:hanging="29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:rsidR="00BA310A" w:rsidRPr="0065759C" w:rsidRDefault="00BA310A" w:rsidP="00D34E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76" w:type="dxa"/>
            <w:shd w:val="clear" w:color="auto" w:fill="auto"/>
          </w:tcPr>
          <w:p w:rsidR="00BA310A" w:rsidRPr="004E7CAB" w:rsidRDefault="004E7CAB" w:rsidP="004E7CAB">
            <w:pPr>
              <w:pStyle w:val="block"/>
              <w:spacing w:after="0" w:line="240" w:lineRule="atLeast"/>
              <w:ind w:left="264" w:right="-108" w:hanging="26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E7CA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4E7C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:rsidR="007B5FEF" w:rsidRDefault="007B5FEF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:rsidR="000C0D52" w:rsidRDefault="000C0D52" w:rsidP="000C0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0D52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0C0D52" w:rsidRDefault="000C0D52" w:rsidP="000C0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C0D52" w:rsidRPr="000C0D52" w:rsidRDefault="000C0D52" w:rsidP="007D4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0D52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0C0D52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0C0D52">
        <w:rPr>
          <w:rFonts w:ascii="Angsana New" w:hAnsi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0C0D52">
        <w:rPr>
          <w:rFonts w:ascii="Angsana New" w:hAnsi="Angsana New" w:hint="cs"/>
          <w:sz w:val="30"/>
          <w:szCs w:val="30"/>
        </w:rPr>
        <w:t xml:space="preserve"> </w:t>
      </w:r>
      <w:r w:rsidRPr="000C0D52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C0D52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0C0D52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0C0D52" w:rsidRDefault="000C0D52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620"/>
      </w:tblGrid>
      <w:tr w:rsidR="006C3E73" w:rsidRPr="009A7C69" w:rsidTr="007D44AB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:rsidR="006C3E73" w:rsidRPr="006C3E73" w:rsidRDefault="006C3E73" w:rsidP="00F12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6C3E73" w:rsidRPr="006C3E73" w:rsidRDefault="006C3E73" w:rsidP="00F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E73" w:rsidRPr="009A7C69" w:rsidTr="007D44AB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:rsidR="006C3E73" w:rsidRPr="00EF210D" w:rsidRDefault="006C3E73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2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07F7B"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F21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2326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6C3E73" w:rsidRPr="009A7C69" w:rsidTr="007D44AB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:rsidR="006C3E73" w:rsidRPr="006C3E73" w:rsidRDefault="006C3E73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E73" w:rsidRPr="009A7C69" w:rsidTr="007D44AB">
        <w:trPr>
          <w:trHeight w:val="20"/>
        </w:trPr>
        <w:tc>
          <w:tcPr>
            <w:tcW w:w="585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6C3E73" w:rsidRPr="006C3E73" w:rsidRDefault="008037E4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453,674</w:t>
            </w:r>
          </w:p>
        </w:tc>
        <w:tc>
          <w:tcPr>
            <w:tcW w:w="27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C3E73" w:rsidRPr="006C3E73" w:rsidRDefault="00E432CD" w:rsidP="00E4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E73" w:rsidRPr="009A7C69" w:rsidTr="007D44AB">
        <w:trPr>
          <w:trHeight w:val="20"/>
        </w:trPr>
        <w:tc>
          <w:tcPr>
            <w:tcW w:w="585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E73" w:rsidRPr="009A7C69" w:rsidTr="007D44AB">
        <w:trPr>
          <w:trHeight w:val="20"/>
        </w:trPr>
        <w:tc>
          <w:tcPr>
            <w:tcW w:w="585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:rsidR="006C3E73" w:rsidRPr="006C3E73" w:rsidRDefault="008037E4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77,314</w:t>
            </w:r>
          </w:p>
        </w:tc>
        <w:tc>
          <w:tcPr>
            <w:tcW w:w="27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C3E73" w:rsidRPr="006C3E73" w:rsidRDefault="00E432CD" w:rsidP="007D4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3E73" w:rsidRPr="009A7C69" w:rsidTr="007D44AB">
        <w:trPr>
          <w:trHeight w:val="20"/>
        </w:trPr>
        <w:tc>
          <w:tcPr>
            <w:tcW w:w="585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>91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>-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/>
                <w:sz w:val="30"/>
                <w:szCs w:val="30"/>
              </w:rPr>
              <w:t>2,</w:t>
            </w:r>
            <w:r w:rsidR="008037E4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C3E73" w:rsidRPr="006C3E73" w:rsidRDefault="006C3E73" w:rsidP="00E05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C3E73">
              <w:rPr>
                <w:rFonts w:ascii="Angsana New" w:hAnsi="Angsana New"/>
                <w:sz w:val="30"/>
                <w:szCs w:val="30"/>
              </w:rPr>
              <w:t>1,079)</w:t>
            </w:r>
          </w:p>
        </w:tc>
      </w:tr>
      <w:tr w:rsidR="006C3E73" w:rsidRPr="009A7C69" w:rsidTr="007D44AB">
        <w:trPr>
          <w:trHeight w:val="20"/>
        </w:trPr>
        <w:tc>
          <w:tcPr>
            <w:tcW w:w="585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>181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>-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210D" w:rsidRPr="00EF210D">
              <w:rPr>
                <w:rFonts w:ascii="Angsana New" w:hAnsi="Angsana New"/>
                <w:sz w:val="30"/>
                <w:szCs w:val="30"/>
              </w:rPr>
              <w:t xml:space="preserve">360 </w:t>
            </w:r>
            <w:r w:rsidR="00EF210D" w:rsidRPr="00EF210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/>
                <w:sz w:val="30"/>
                <w:szCs w:val="30"/>
              </w:rPr>
              <w:t>1,</w:t>
            </w:r>
            <w:r w:rsidR="008037E4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C3E73" w:rsidRPr="006C3E73" w:rsidRDefault="006C3E73" w:rsidP="00E05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/>
                <w:sz w:val="30"/>
                <w:szCs w:val="30"/>
              </w:rPr>
              <w:t>(966)</w:t>
            </w:r>
          </w:p>
        </w:tc>
      </w:tr>
      <w:tr w:rsidR="006C3E73" w:rsidRPr="009A7C69" w:rsidTr="007D44AB">
        <w:trPr>
          <w:trHeight w:val="20"/>
        </w:trPr>
        <w:tc>
          <w:tcPr>
            <w:tcW w:w="585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="00EF210D">
              <w:rPr>
                <w:rFonts w:ascii="Angsana New" w:hAnsi="Angsana New"/>
                <w:sz w:val="30"/>
                <w:szCs w:val="30"/>
              </w:rPr>
              <w:t>360</w:t>
            </w: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C3E73" w:rsidRPr="006C3E73" w:rsidRDefault="008037E4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5,106</w:t>
            </w:r>
          </w:p>
        </w:tc>
        <w:tc>
          <w:tcPr>
            <w:tcW w:w="27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C3E73" w:rsidRPr="006C3E73" w:rsidRDefault="006C3E73" w:rsidP="00E05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/>
                <w:sz w:val="30"/>
                <w:szCs w:val="30"/>
              </w:rPr>
              <w:t>(5,085)</w:t>
            </w:r>
          </w:p>
        </w:tc>
      </w:tr>
      <w:tr w:rsidR="006C3E73" w:rsidRPr="009A7C69" w:rsidTr="007D44AB">
        <w:trPr>
          <w:trHeight w:val="20"/>
        </w:trPr>
        <w:tc>
          <w:tcPr>
            <w:tcW w:w="585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3E73">
              <w:rPr>
                <w:rFonts w:ascii="Angsana New" w:hAnsi="Angsana New"/>
                <w:b/>
                <w:bCs/>
                <w:sz w:val="30"/>
                <w:szCs w:val="30"/>
              </w:rPr>
              <w:t>540,455</w:t>
            </w:r>
          </w:p>
        </w:tc>
        <w:tc>
          <w:tcPr>
            <w:tcW w:w="27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6C3E73" w:rsidRPr="00E051DA" w:rsidRDefault="006C3E73" w:rsidP="00E05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1DA">
              <w:rPr>
                <w:rFonts w:ascii="Angsana New" w:hAnsi="Angsana New"/>
                <w:b/>
                <w:bCs/>
                <w:sz w:val="30"/>
                <w:szCs w:val="30"/>
              </w:rPr>
              <w:t>(7,130)</w:t>
            </w:r>
          </w:p>
        </w:tc>
      </w:tr>
      <w:tr w:rsidR="006C3E73" w:rsidRPr="0090746C" w:rsidTr="007D44AB">
        <w:trPr>
          <w:trHeight w:val="20"/>
        </w:trPr>
        <w:tc>
          <w:tcPr>
            <w:tcW w:w="585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C3E73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3E73">
              <w:rPr>
                <w:rFonts w:ascii="Angsana New" w:hAnsi="Angsana New"/>
                <w:sz w:val="30"/>
                <w:szCs w:val="30"/>
              </w:rPr>
              <w:t>(7,130)</w:t>
            </w:r>
          </w:p>
        </w:tc>
        <w:tc>
          <w:tcPr>
            <w:tcW w:w="27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3E73" w:rsidRPr="0090746C" w:rsidTr="007D44AB">
        <w:trPr>
          <w:trHeight w:val="451"/>
        </w:trPr>
        <w:tc>
          <w:tcPr>
            <w:tcW w:w="585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E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3E73">
              <w:rPr>
                <w:rFonts w:ascii="Angsana New" w:hAnsi="Angsana New"/>
                <w:b/>
                <w:bCs/>
                <w:sz w:val="30"/>
                <w:szCs w:val="30"/>
              </w:rPr>
              <w:t>533,325</w:t>
            </w:r>
          </w:p>
        </w:tc>
        <w:tc>
          <w:tcPr>
            <w:tcW w:w="27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6C3E73" w:rsidRPr="006C3E73" w:rsidRDefault="006C3E73" w:rsidP="006C3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A7C69" w:rsidRDefault="009A7C69" w:rsidP="0009238A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:rsidR="00AE3631" w:rsidRPr="00BF1E64" w:rsidRDefault="009A7C69" w:rsidP="00BF1E64">
      <w:r>
        <w:br w:type="page"/>
      </w:r>
    </w:p>
    <w:p w:rsidR="00AE3631" w:rsidRPr="009A7C69" w:rsidRDefault="00AE3631" w:rsidP="009A7C69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20"/>
          <w:lang w:bidi="th-TH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530"/>
        <w:gridCol w:w="270"/>
        <w:gridCol w:w="1530"/>
      </w:tblGrid>
      <w:tr w:rsidR="009A7C69" w:rsidRPr="00BD5A52" w:rsidTr="00AE3631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C69" w:rsidRPr="00AE3631" w:rsidRDefault="009A7C69" w:rsidP="00F127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6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C69" w:rsidRPr="00AE3631" w:rsidRDefault="009A7C69" w:rsidP="00F1272A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7C69" w:rsidRPr="00AE3631" w:rsidRDefault="009A7C69" w:rsidP="00F127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A7C69" w:rsidRPr="00AE3631" w:rsidRDefault="009A7C69" w:rsidP="00F1272A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9A7C69" w:rsidRPr="00AE3631" w:rsidRDefault="009A7C69" w:rsidP="00F1272A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A7C69" w:rsidRPr="00BD5A52" w:rsidTr="00AE3631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A7C69" w:rsidRPr="00AE3631" w:rsidRDefault="009A7C69" w:rsidP="00F127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E3631" w:rsidDel="00B75B12"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7C69" w:rsidRPr="00AE3631" w:rsidRDefault="009A7C69" w:rsidP="00F127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E36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A7C69" w:rsidRPr="00BD5A52" w:rsidTr="00AE36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C69" w:rsidRPr="00AE3631" w:rsidRDefault="009A7C69" w:rsidP="00F127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F1E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A7C69" w:rsidRPr="00AE3631" w:rsidRDefault="009A7C69" w:rsidP="00F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7C69" w:rsidRPr="00AE3631" w:rsidRDefault="009A7C69" w:rsidP="00F127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A7C69" w:rsidRPr="00AE3631" w:rsidRDefault="009A7C69" w:rsidP="00F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F1E64" w:rsidRPr="00BD5A52" w:rsidTr="00AE36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E64" w:rsidRPr="00AE3631" w:rsidRDefault="00BF1E64" w:rsidP="00BF1E6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E363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 w:hint="cs"/>
                <w:sz w:val="30"/>
                <w:szCs w:val="30"/>
                <w:rtl/>
                <w:cs/>
              </w:rPr>
              <w:t>407</w:t>
            </w:r>
            <w:r w:rsidRPr="00BF1E64">
              <w:rPr>
                <w:rFonts w:ascii="Angsana New" w:hAnsi="Angsana New"/>
                <w:sz w:val="30"/>
                <w:szCs w:val="30"/>
              </w:rPr>
              <w:t>,</w:t>
            </w:r>
            <w:r w:rsidRPr="00BF1E64">
              <w:rPr>
                <w:rFonts w:ascii="Angsana New" w:hAnsi="Angsana New" w:hint="cs"/>
                <w:sz w:val="30"/>
                <w:szCs w:val="30"/>
                <w:rtl/>
                <w:cs/>
              </w:rPr>
              <w:t>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 w:hint="cs"/>
                <w:sz w:val="30"/>
                <w:szCs w:val="30"/>
                <w:rtl/>
                <w:cs/>
              </w:rPr>
              <w:t>407</w:t>
            </w:r>
            <w:r w:rsidRPr="00BF1E64">
              <w:rPr>
                <w:rFonts w:ascii="Angsana New" w:hAnsi="Angsana New"/>
                <w:sz w:val="30"/>
                <w:szCs w:val="30"/>
              </w:rPr>
              <w:t>,</w:t>
            </w:r>
            <w:r w:rsidRPr="00BF1E64">
              <w:rPr>
                <w:rFonts w:ascii="Angsana New" w:hAnsi="Angsana New" w:hint="cs"/>
                <w:sz w:val="30"/>
                <w:szCs w:val="30"/>
                <w:rtl/>
                <w:cs/>
              </w:rPr>
              <w:t>348</w:t>
            </w:r>
          </w:p>
        </w:tc>
      </w:tr>
      <w:tr w:rsidR="00BF1E64" w:rsidRPr="00BD5A52" w:rsidTr="00AE36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E64" w:rsidRPr="00AE3631" w:rsidRDefault="00BF1E64" w:rsidP="00BF1E6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1E64" w:rsidRPr="00BD5A52" w:rsidTr="00AE36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E64" w:rsidRPr="00AE3631" w:rsidRDefault="00EF210D" w:rsidP="00EF210D">
            <w:pPr>
              <w:tabs>
                <w:tab w:val="clear" w:pos="680"/>
                <w:tab w:val="left" w:pos="540"/>
              </w:tabs>
              <w:spacing w:line="240" w:lineRule="auto"/>
              <w:ind w:left="300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210D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707F7B">
              <w:rPr>
                <w:rFonts w:ascii="Angsana New" w:hAnsi="Angsana New"/>
                <w:sz w:val="30"/>
                <w:szCs w:val="30"/>
              </w:rPr>
              <w:t>91</w:t>
            </w:r>
            <w:r w:rsidRPr="00EF210D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49,632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49,632</w:t>
            </w:r>
          </w:p>
        </w:tc>
      </w:tr>
      <w:tr w:rsidR="00BF1E64" w:rsidRPr="00BD5A52" w:rsidTr="00AE36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E64" w:rsidRPr="00AE3631" w:rsidRDefault="00EF210D" w:rsidP="00BF1E64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BF1E64" w:rsidRPr="00AE363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="00BF1E64" w:rsidRPr="00AE363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</w:tr>
      <w:tr w:rsidR="00BF1E64" w:rsidRPr="00BD5A52" w:rsidTr="00AE36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E64" w:rsidRPr="00AE3631" w:rsidRDefault="00EF210D" w:rsidP="00BF1E64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  <w:r w:rsidR="00BF1E64" w:rsidRPr="00AE36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F1E64" w:rsidRPr="00AE3631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="00BF1E64" w:rsidRPr="00AE363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2,501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2,501</w:t>
            </w:r>
          </w:p>
        </w:tc>
      </w:tr>
      <w:tr w:rsidR="00BF1E64" w:rsidRPr="00BD5A52" w:rsidTr="00AE36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E64" w:rsidRPr="00EF210D" w:rsidRDefault="00BF1E64" w:rsidP="00BF1E64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EF210D">
              <w:rPr>
                <w:rFonts w:ascii="Angsana New" w:hAnsi="Angsana New"/>
                <w:sz w:val="30"/>
                <w:szCs w:val="30"/>
              </w:rPr>
              <w:t xml:space="preserve">360 </w:t>
            </w:r>
            <w:r w:rsidR="00EF210D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5,329</w:t>
            </w:r>
          </w:p>
        </w:tc>
      </w:tr>
      <w:tr w:rsidR="00BF1E64" w:rsidRPr="00BD5A52" w:rsidTr="00AE36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E64" w:rsidRPr="00AE3631" w:rsidRDefault="00E805BB" w:rsidP="00BF1E6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1E64">
              <w:rPr>
                <w:rFonts w:ascii="Angsana New" w:hAnsi="Angsana New"/>
                <w:b/>
                <w:bCs/>
                <w:sz w:val="30"/>
                <w:szCs w:val="30"/>
              </w:rPr>
              <w:t>466,256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1E64">
              <w:rPr>
                <w:rFonts w:ascii="Angsana New" w:hAnsi="Angsana New"/>
                <w:b/>
                <w:bCs/>
                <w:sz w:val="30"/>
                <w:szCs w:val="30"/>
              </w:rPr>
              <w:t>466,256</w:t>
            </w:r>
          </w:p>
        </w:tc>
      </w:tr>
      <w:tr w:rsidR="00BF1E64" w:rsidRPr="00BD5A52" w:rsidTr="00AE36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E64" w:rsidRPr="00AE3631" w:rsidRDefault="00BF1E64" w:rsidP="00BF1E6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E363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AE363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1E64" w:rsidRPr="00BF1E64" w:rsidRDefault="00BF1E64" w:rsidP="00A24D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(8,210)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1E64" w:rsidRPr="00BF1E64" w:rsidRDefault="00BF1E64" w:rsidP="00A24D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E64">
              <w:rPr>
                <w:rFonts w:ascii="Angsana New" w:hAnsi="Angsana New"/>
                <w:sz w:val="30"/>
                <w:szCs w:val="30"/>
              </w:rPr>
              <w:t>(8,210)</w:t>
            </w:r>
          </w:p>
        </w:tc>
      </w:tr>
      <w:tr w:rsidR="00BF1E64" w:rsidRPr="00BD5A52" w:rsidTr="00AE3631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E64" w:rsidRPr="00AE3631" w:rsidRDefault="00BF1E64" w:rsidP="00BF1E6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1E64">
              <w:rPr>
                <w:rFonts w:ascii="Angsana New" w:hAnsi="Angsana New"/>
                <w:b/>
                <w:bCs/>
                <w:sz w:val="30"/>
                <w:szCs w:val="30"/>
              </w:rPr>
              <w:t>458,046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F1E64" w:rsidRPr="00BF1E64" w:rsidRDefault="00BF1E64" w:rsidP="00BF1E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1E64">
              <w:rPr>
                <w:rFonts w:ascii="Angsana New" w:hAnsi="Angsana New"/>
                <w:b/>
                <w:bCs/>
                <w:sz w:val="30"/>
                <w:szCs w:val="30"/>
              </w:rPr>
              <w:t>458,046</w:t>
            </w:r>
          </w:p>
        </w:tc>
      </w:tr>
    </w:tbl>
    <w:p w:rsidR="00AE3631" w:rsidRPr="000D741F" w:rsidRDefault="00AE3631" w:rsidP="000D7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BA310A" w:rsidRDefault="00BA310A" w:rsidP="00FB59E6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9A7C69">
        <w:rPr>
          <w:rFonts w:ascii="Angsana New" w:hAnsi="Angsana New"/>
          <w:b/>
          <w:bCs/>
          <w:color w:val="000000"/>
          <w:sz w:val="30"/>
          <w:szCs w:val="30"/>
        </w:rPr>
        <w:t>0</w:t>
      </w:r>
      <w:r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</w:p>
    <w:p w:rsidR="00BA310A" w:rsidRPr="007B5FEF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3"/>
        <w:gridCol w:w="270"/>
        <w:gridCol w:w="1527"/>
      </w:tblGrid>
      <w:tr w:rsidR="00BA310A" w:rsidRPr="00953946" w:rsidTr="00FB59E6">
        <w:trPr>
          <w:tblHeader/>
        </w:trPr>
        <w:tc>
          <w:tcPr>
            <w:tcW w:w="3238" w:type="pct"/>
          </w:tcPr>
          <w:p w:rsidR="00BA310A" w:rsidRDefault="00BA310A" w:rsidP="00D34EB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  <w:p w:rsidR="00675FFF" w:rsidRPr="00DF7872" w:rsidRDefault="00675FFF" w:rsidP="00D34EBF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DF787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ณ วันที่ </w:t>
            </w:r>
            <w:r w:rsidRPr="00DF7872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31 </w:t>
            </w:r>
            <w:r w:rsidRPr="00DF787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มีนาคม </w:t>
            </w:r>
            <w:r w:rsidRPr="00DF7872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2563</w:t>
            </w:r>
          </w:p>
        </w:tc>
        <w:tc>
          <w:tcPr>
            <w:tcW w:w="811" w:type="pct"/>
          </w:tcPr>
          <w:p w:rsidR="00A24DC4" w:rsidRDefault="00A24DC4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A310A" w:rsidRPr="005D2FFC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BA310A" w:rsidRPr="005D2FFC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</w:tcPr>
          <w:p w:rsidR="00BA310A" w:rsidRPr="005D2FFC" w:rsidRDefault="00BA310A" w:rsidP="00D34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F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C70" w:rsidRPr="00953946" w:rsidTr="00FB59E6">
        <w:trPr>
          <w:trHeight w:val="371"/>
          <w:tblHeader/>
        </w:trPr>
        <w:tc>
          <w:tcPr>
            <w:tcW w:w="3238" w:type="pct"/>
          </w:tcPr>
          <w:p w:rsidR="00767C70" w:rsidRPr="001E5B7E" w:rsidRDefault="00767C70" w:rsidP="00767C7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highlight w:val="cyan"/>
                <w:cs/>
                <w:lang w:val="en-US"/>
              </w:rPr>
            </w:pPr>
          </w:p>
        </w:tc>
        <w:tc>
          <w:tcPr>
            <w:tcW w:w="1762" w:type="pct"/>
            <w:gridSpan w:val="3"/>
          </w:tcPr>
          <w:p w:rsidR="00767C70" w:rsidRPr="001E5B7E" w:rsidRDefault="00767C70" w:rsidP="00767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6978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27819" w:rsidRPr="00953946" w:rsidTr="00FB59E6">
        <w:tc>
          <w:tcPr>
            <w:tcW w:w="3238" w:type="pct"/>
          </w:tcPr>
          <w:p w:rsidR="00D27819" w:rsidRPr="003D278B" w:rsidRDefault="00D27819" w:rsidP="00DF7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D27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3D278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762" w:type="pct"/>
            <w:gridSpan w:val="3"/>
          </w:tcPr>
          <w:p w:rsidR="00D27819" w:rsidRPr="001E5B7E" w:rsidRDefault="00D27819" w:rsidP="00767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D27819" w:rsidRPr="00953946" w:rsidTr="00FB59E6">
        <w:tc>
          <w:tcPr>
            <w:tcW w:w="3238" w:type="pct"/>
          </w:tcPr>
          <w:p w:rsidR="00D27819" w:rsidRPr="001960AA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  <w:p w:rsidR="00D27819" w:rsidRPr="001960AA" w:rsidRDefault="00D27819" w:rsidP="00DF7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bottom"/>
          </w:tcPr>
          <w:p w:rsidR="00D27819" w:rsidRPr="000746C7" w:rsidRDefault="00D27819" w:rsidP="00FB59E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227,377</w:t>
            </w:r>
          </w:p>
        </w:tc>
        <w:tc>
          <w:tcPr>
            <w:tcW w:w="143" w:type="pct"/>
          </w:tcPr>
          <w:p w:rsidR="00D27819" w:rsidRPr="000746C7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:rsidR="00D27819" w:rsidRPr="000746C7" w:rsidRDefault="00D27819" w:rsidP="00FB59E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227,377</w:t>
            </w:r>
          </w:p>
        </w:tc>
      </w:tr>
      <w:tr w:rsidR="00D27819" w:rsidRPr="00953946" w:rsidTr="00FB59E6">
        <w:tc>
          <w:tcPr>
            <w:tcW w:w="3238" w:type="pct"/>
          </w:tcPr>
          <w:p w:rsidR="00D27819" w:rsidRPr="001960AA" w:rsidRDefault="00D27819" w:rsidP="00DF7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96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7819" w:rsidRPr="000746C7" w:rsidRDefault="00D27819" w:rsidP="00FB59E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227,377</w:t>
            </w:r>
          </w:p>
        </w:tc>
        <w:tc>
          <w:tcPr>
            <w:tcW w:w="143" w:type="pct"/>
          </w:tcPr>
          <w:p w:rsidR="00D27819" w:rsidRPr="000746C7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7819" w:rsidRPr="000746C7" w:rsidRDefault="00D27819" w:rsidP="00FB59E6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227,377</w:t>
            </w:r>
          </w:p>
        </w:tc>
      </w:tr>
      <w:tr w:rsidR="00D27819" w:rsidRPr="008D0C4B" w:rsidTr="00FB59E6">
        <w:tc>
          <w:tcPr>
            <w:tcW w:w="3238" w:type="pct"/>
          </w:tcPr>
          <w:p w:rsidR="00D27819" w:rsidRPr="008D0C4B" w:rsidRDefault="00D27819" w:rsidP="004907DA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762" w:type="pct"/>
            <w:gridSpan w:val="3"/>
          </w:tcPr>
          <w:p w:rsidR="00D27819" w:rsidRPr="008D0C4B" w:rsidRDefault="00D27819" w:rsidP="004907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27819" w:rsidRPr="00953946" w:rsidTr="00FB59E6">
        <w:tc>
          <w:tcPr>
            <w:tcW w:w="3238" w:type="pct"/>
          </w:tcPr>
          <w:p w:rsidR="00D27819" w:rsidRDefault="00D27819" w:rsidP="00DF78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จำนวนเงินขั้นต่ำที่ต้องจ่ายในอนาคตทั้งสิ้น</w:t>
            </w:r>
          </w:p>
          <w:p w:rsidR="00D27819" w:rsidRPr="008D0C4B" w:rsidRDefault="00D27819" w:rsidP="00DF7872">
            <w:pPr>
              <w:pStyle w:val="a"/>
              <w:tabs>
                <w:tab w:val="clear" w:pos="1080"/>
                <w:tab w:val="left" w:pos="540"/>
              </w:tabs>
              <w:ind w:left="144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ภายใต้สัญญาเช่าดำเนินงาน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ที่บอก</w:t>
            </w:r>
            <w:r w:rsidRPr="003D278B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เลิกไม่ได้</w:t>
            </w:r>
          </w:p>
        </w:tc>
        <w:tc>
          <w:tcPr>
            <w:tcW w:w="1762" w:type="pct"/>
            <w:gridSpan w:val="3"/>
          </w:tcPr>
          <w:p w:rsidR="00D27819" w:rsidRPr="00CA55A1" w:rsidRDefault="00D27819" w:rsidP="004907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27819" w:rsidRPr="00953946" w:rsidTr="00FB59E6">
        <w:tc>
          <w:tcPr>
            <w:tcW w:w="3238" w:type="pct"/>
          </w:tcPr>
          <w:p w:rsidR="00D27819" w:rsidRPr="00A31D95" w:rsidRDefault="00D27819" w:rsidP="00DF78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cs/>
              </w:rPr>
              <w:t>ภายใน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 w:rsidRPr="00A31D95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811" w:type="pct"/>
            <w:shd w:val="clear" w:color="auto" w:fill="auto"/>
          </w:tcPr>
          <w:p w:rsidR="00D27819" w:rsidRPr="00D906B2" w:rsidRDefault="00D27819" w:rsidP="00C2394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143" w:type="pct"/>
          </w:tcPr>
          <w:p w:rsidR="00D27819" w:rsidRPr="000746C7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:rsidR="00D27819" w:rsidRPr="00D906B2" w:rsidRDefault="00D27819" w:rsidP="00C2394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</w:p>
        </w:tc>
      </w:tr>
      <w:tr w:rsidR="00D27819" w:rsidRPr="00953946" w:rsidTr="00FB59E6">
        <w:tc>
          <w:tcPr>
            <w:tcW w:w="3238" w:type="pct"/>
          </w:tcPr>
          <w:p w:rsidR="00D27819" w:rsidRPr="00DF7872" w:rsidRDefault="00D27819" w:rsidP="00DF78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 xml:space="preserve">1 </w:t>
            </w:r>
            <w:r w:rsidR="00707F7B">
              <w:rPr>
                <w:rFonts w:ascii="Angsana New" w:hAnsi="Angsana New" w:cs="Angsana New"/>
                <w:color w:val="000000"/>
                <w:lang w:val="en-US"/>
              </w:rPr>
              <w:t>-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5 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ปี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</w:tcPr>
          <w:p w:rsidR="00D27819" w:rsidRPr="00D906B2" w:rsidRDefault="00D27819" w:rsidP="00C2394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43" w:type="pct"/>
          </w:tcPr>
          <w:p w:rsidR="00D27819" w:rsidRPr="000746C7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:rsidR="00D27819" w:rsidRPr="00D906B2" w:rsidRDefault="00D27819" w:rsidP="00C2394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</w:tr>
      <w:tr w:rsidR="00D27819" w:rsidRPr="00953946" w:rsidTr="00FB59E6">
        <w:tc>
          <w:tcPr>
            <w:tcW w:w="3238" w:type="pct"/>
          </w:tcPr>
          <w:p w:rsidR="00D27819" w:rsidRPr="00A31D95" w:rsidRDefault="00D27819" w:rsidP="00DF78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A31D9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</w:p>
        </w:tc>
        <w:tc>
          <w:tcPr>
            <w:tcW w:w="8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7819" w:rsidRPr="00D906B2" w:rsidRDefault="00D27819" w:rsidP="00C2394F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143" w:type="pct"/>
          </w:tcPr>
          <w:p w:rsidR="00D27819" w:rsidRPr="00D906B2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:rsidR="00D27819" w:rsidRPr="00D906B2" w:rsidRDefault="00D27819" w:rsidP="00C2394F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283</w:t>
            </w:r>
          </w:p>
        </w:tc>
      </w:tr>
      <w:tr w:rsidR="00D27819" w:rsidRPr="00953946" w:rsidTr="00FB59E6">
        <w:tc>
          <w:tcPr>
            <w:tcW w:w="3238" w:type="pct"/>
          </w:tcPr>
          <w:p w:rsidR="00675FFF" w:rsidRDefault="00675FFF" w:rsidP="00D2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D27819" w:rsidRPr="00247912" w:rsidRDefault="00D27819" w:rsidP="00D27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9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</w:t>
            </w:r>
            <w:r w:rsidRPr="002479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BF5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479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762" w:type="pct"/>
            <w:gridSpan w:val="3"/>
          </w:tcPr>
          <w:p w:rsidR="00D27819" w:rsidRPr="00793E69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819" w:rsidRPr="00953946" w:rsidTr="00FB59E6">
        <w:tc>
          <w:tcPr>
            <w:tcW w:w="3238" w:type="pct"/>
          </w:tcPr>
          <w:p w:rsidR="00D27819" w:rsidRPr="00247912" w:rsidRDefault="00D27819" w:rsidP="00D27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79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>เลตเตอร์ออฟเครดิตที่ยังไม่ได้ใช้</w:t>
            </w:r>
          </w:p>
        </w:tc>
        <w:tc>
          <w:tcPr>
            <w:tcW w:w="811" w:type="pct"/>
          </w:tcPr>
          <w:p w:rsidR="00D27819" w:rsidRPr="00D906B2" w:rsidRDefault="00D27819" w:rsidP="00D2781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81,513</w:t>
            </w:r>
          </w:p>
        </w:tc>
        <w:tc>
          <w:tcPr>
            <w:tcW w:w="143" w:type="pct"/>
          </w:tcPr>
          <w:p w:rsidR="00D27819" w:rsidRPr="000746C7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8" w:type="pct"/>
          </w:tcPr>
          <w:p w:rsidR="00D27819" w:rsidRPr="00D906B2" w:rsidRDefault="00707F7B" w:rsidP="00D2781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F7B">
              <w:rPr>
                <w:rFonts w:ascii="Angsana New" w:hAnsi="Angsana New"/>
                <w:sz w:val="30"/>
                <w:szCs w:val="30"/>
                <w:lang w:val="en-US" w:bidi="th-TH"/>
              </w:rPr>
              <w:t>81,513</w:t>
            </w:r>
          </w:p>
        </w:tc>
      </w:tr>
      <w:tr w:rsidR="00D27819" w:rsidRPr="00953946" w:rsidTr="00FB59E6">
        <w:tc>
          <w:tcPr>
            <w:tcW w:w="3238" w:type="pct"/>
          </w:tcPr>
          <w:p w:rsidR="00D27819" w:rsidRPr="006B3443" w:rsidRDefault="00D27819" w:rsidP="00D27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34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811" w:type="pct"/>
          </w:tcPr>
          <w:p w:rsidR="00D27819" w:rsidRPr="00D906B2" w:rsidRDefault="00D27819" w:rsidP="00D2781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32,825</w:t>
            </w:r>
          </w:p>
        </w:tc>
        <w:tc>
          <w:tcPr>
            <w:tcW w:w="143" w:type="pct"/>
          </w:tcPr>
          <w:p w:rsidR="00D27819" w:rsidRPr="000746C7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</w:tcPr>
          <w:p w:rsidR="00D27819" w:rsidRPr="00D906B2" w:rsidRDefault="00707F7B" w:rsidP="00D2781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7F7B">
              <w:rPr>
                <w:rFonts w:ascii="Angsana New" w:hAnsi="Angsana New"/>
                <w:sz w:val="30"/>
                <w:szCs w:val="30"/>
                <w:lang w:val="en-US" w:bidi="th-TH"/>
              </w:rPr>
              <w:t>32,825</w:t>
            </w:r>
          </w:p>
        </w:tc>
      </w:tr>
      <w:tr w:rsidR="00D27819" w:rsidRPr="00953946" w:rsidTr="00FB59E6">
        <w:tc>
          <w:tcPr>
            <w:tcW w:w="3238" w:type="pct"/>
          </w:tcPr>
          <w:p w:rsidR="00D27819" w:rsidRPr="00B27EE7" w:rsidRDefault="00D27819" w:rsidP="00D27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B27E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1" w:type="pct"/>
            <w:tcBorders>
              <w:top w:val="single" w:sz="4" w:space="0" w:color="auto"/>
              <w:bottom w:val="double" w:sz="4" w:space="0" w:color="auto"/>
            </w:tcBorders>
          </w:tcPr>
          <w:p w:rsidR="00D27819" w:rsidRPr="00D906B2" w:rsidRDefault="00D27819" w:rsidP="00D2781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right="-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114,338</w:t>
            </w:r>
          </w:p>
        </w:tc>
        <w:tc>
          <w:tcPr>
            <w:tcW w:w="143" w:type="pct"/>
          </w:tcPr>
          <w:p w:rsidR="00D27819" w:rsidRPr="00D906B2" w:rsidRDefault="00D27819" w:rsidP="00490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3"/>
              </w:tabs>
              <w:spacing w:after="0" w:line="240" w:lineRule="auto"/>
              <w:ind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:rsidR="00D27819" w:rsidRPr="00D906B2" w:rsidRDefault="00707F7B" w:rsidP="00D2781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7F7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114,338</w:t>
            </w:r>
          </w:p>
        </w:tc>
      </w:tr>
    </w:tbl>
    <w:p w:rsidR="003A3715" w:rsidRDefault="003A3715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BA310A" w:rsidRPr="004907DA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:rsidR="00BA310A" w:rsidRPr="009A7C69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BA310A" w:rsidRPr="004907DA" w:rsidRDefault="00BA310A" w:rsidP="00015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907DA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</w:t>
      </w:r>
      <w:r w:rsidR="00FB59E6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สัญญาบริการอื่น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 xml:space="preserve">มีกำหนดระยะเวลา </w:t>
      </w:r>
      <w:r w:rsidRPr="004907DA">
        <w:rPr>
          <w:rFonts w:ascii="Angsana New" w:hAnsi="Angsana New"/>
          <w:color w:val="000000"/>
          <w:sz w:val="30"/>
          <w:szCs w:val="30"/>
        </w:rPr>
        <w:t xml:space="preserve">1 - 3 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ปี สิ้นสุดจนถึงเดือน</w:t>
      </w:r>
      <w:r w:rsidR="004907DA" w:rsidRPr="004907DA">
        <w:rPr>
          <w:rFonts w:ascii="Angsana New" w:hAnsi="Angsana New"/>
          <w:color w:val="000000"/>
          <w:sz w:val="30"/>
          <w:szCs w:val="30"/>
          <w:cs/>
        </w:rPr>
        <w:t xml:space="preserve">กุมภาพันธ์ </w:t>
      </w:r>
      <w:r w:rsidR="00232645">
        <w:rPr>
          <w:rFonts w:ascii="Angsana New" w:hAnsi="Angsana New"/>
          <w:color w:val="000000"/>
          <w:sz w:val="30"/>
          <w:szCs w:val="30"/>
        </w:rPr>
        <w:t>2565</w:t>
      </w:r>
      <w:r w:rsidR="004907DA" w:rsidRPr="004907DA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Pr="004907DA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Pr="004907DA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:rsidR="007B5FEF" w:rsidRPr="009A7C69" w:rsidRDefault="007B5FEF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BA310A" w:rsidRPr="0048449F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48449F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สัญญาซื้อขายเงินตราต่างประเทศล่วงหน้า</w:t>
      </w:r>
    </w:p>
    <w:p w:rsidR="00BA310A" w:rsidRPr="0048449F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907DA" w:rsidRDefault="00BA310A" w:rsidP="00AE36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48449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48449F">
        <w:rPr>
          <w:rFonts w:ascii="Angsana New" w:hAnsi="Angsana New"/>
          <w:color w:val="000000"/>
          <w:sz w:val="30"/>
          <w:szCs w:val="30"/>
        </w:rPr>
        <w:t xml:space="preserve">31 </w:t>
      </w:r>
      <w:r w:rsidRPr="0048449F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232645">
        <w:rPr>
          <w:rFonts w:ascii="Angsana New" w:hAnsi="Angsana New"/>
          <w:color w:val="000000"/>
          <w:sz w:val="30"/>
          <w:szCs w:val="30"/>
        </w:rPr>
        <w:t>2563</w:t>
      </w:r>
      <w:r w:rsidRPr="0048449F">
        <w:rPr>
          <w:rFonts w:ascii="Angsana New" w:hAnsi="Angsana New"/>
          <w:color w:val="000000"/>
          <w:sz w:val="30"/>
          <w:szCs w:val="30"/>
        </w:rPr>
        <w:t xml:space="preserve"> </w:t>
      </w:r>
      <w:r w:rsidRPr="0048449F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6F4F84" w:rsidRPr="0048449F">
        <w:rPr>
          <w:rFonts w:ascii="Angsana New" w:hAnsi="Angsana New" w:hint="cs"/>
          <w:color w:val="000000"/>
          <w:sz w:val="30"/>
          <w:szCs w:val="30"/>
          <w:cs/>
        </w:rPr>
        <w:t>มีสัญญา</w:t>
      </w:r>
      <w:r w:rsidRPr="0048449F">
        <w:rPr>
          <w:rFonts w:ascii="Angsana New" w:hAnsi="Angsana New"/>
          <w:sz w:val="30"/>
          <w:szCs w:val="30"/>
          <w:cs/>
        </w:rPr>
        <w:t>ซื้อเงินตราต่างประเทศล่วงหน้าคงเหลื</w:t>
      </w:r>
      <w:r w:rsidRPr="0048449F">
        <w:rPr>
          <w:rFonts w:ascii="Angsana New" w:hAnsi="Angsana New" w:hint="cs"/>
          <w:sz w:val="30"/>
          <w:szCs w:val="30"/>
          <w:cs/>
        </w:rPr>
        <w:t xml:space="preserve">อ </w:t>
      </w:r>
      <w:r w:rsidR="0048449F" w:rsidRPr="0048449F">
        <w:rPr>
          <w:rFonts w:ascii="Angsana New" w:hAnsi="Angsana New"/>
          <w:sz w:val="30"/>
          <w:szCs w:val="30"/>
        </w:rPr>
        <w:t>1</w:t>
      </w:r>
      <w:r w:rsidRPr="0048449F">
        <w:rPr>
          <w:rFonts w:ascii="Angsana New" w:hAnsi="Angsana New"/>
          <w:sz w:val="30"/>
          <w:szCs w:val="30"/>
        </w:rPr>
        <w:t xml:space="preserve"> </w:t>
      </w:r>
      <w:r w:rsidRPr="0048449F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48449F">
        <w:rPr>
          <w:rFonts w:ascii="Angsana New" w:hAnsi="Angsana New" w:hint="cs"/>
          <w:sz w:val="30"/>
          <w:szCs w:val="30"/>
          <w:cs/>
        </w:rPr>
        <w:t xml:space="preserve"> เทียบเท่าเงินบาทจำนวนเงิน </w:t>
      </w:r>
      <w:r w:rsidR="0048449F" w:rsidRPr="0048449F">
        <w:rPr>
          <w:rFonts w:ascii="Angsana New" w:hAnsi="Angsana New"/>
          <w:sz w:val="30"/>
          <w:szCs w:val="30"/>
        </w:rPr>
        <w:t>32.8</w:t>
      </w:r>
      <w:r w:rsidRPr="0048449F">
        <w:rPr>
          <w:rFonts w:ascii="Angsana New" w:hAnsi="Angsana New"/>
          <w:sz w:val="30"/>
          <w:szCs w:val="30"/>
        </w:rPr>
        <w:t xml:space="preserve"> </w:t>
      </w:r>
      <w:r w:rsidRPr="0048449F">
        <w:rPr>
          <w:rFonts w:ascii="Angsana New" w:hAnsi="Angsana New" w:hint="cs"/>
          <w:sz w:val="30"/>
          <w:szCs w:val="30"/>
          <w:cs/>
        </w:rPr>
        <w:t>ล้านบาท</w:t>
      </w:r>
      <w:r w:rsidRPr="0048449F">
        <w:rPr>
          <w:rFonts w:ascii="Angsana New" w:hAnsi="Angsana New"/>
          <w:sz w:val="30"/>
          <w:szCs w:val="30"/>
        </w:rPr>
        <w:t xml:space="preserve"> </w:t>
      </w:r>
    </w:p>
    <w:p w:rsidR="00D27819" w:rsidRPr="00AE3631" w:rsidRDefault="00D27819" w:rsidP="00AE36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1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A310A" w:rsidRDefault="00BA310A" w:rsidP="002A286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9A7C69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18152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181529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หตุการณ์ภายหลังรอบระยะเวลารายงาน</w:t>
      </w:r>
    </w:p>
    <w:p w:rsidR="0038316D" w:rsidRDefault="0038316D" w:rsidP="002A286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6D71B7" w:rsidRDefault="00707F7B" w:rsidP="0023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707F7B">
        <w:rPr>
          <w:rFonts w:ascii="Angsana New" w:hAnsi="Angsana New"/>
          <w:sz w:val="30"/>
          <w:szCs w:val="30"/>
          <w:cs/>
        </w:rPr>
        <w:t>ใน</w:t>
      </w:r>
      <w:r w:rsidR="00232645">
        <w:rPr>
          <w:rFonts w:ascii="Angsana New" w:hAnsi="Angsana New" w:hint="cs"/>
          <w:sz w:val="30"/>
          <w:szCs w:val="30"/>
          <w:cs/>
        </w:rPr>
        <w:t xml:space="preserve">เดือนมีนาคม </w:t>
      </w:r>
      <w:r w:rsidR="00232645">
        <w:rPr>
          <w:rFonts w:ascii="Angsana New" w:hAnsi="Angsana New"/>
          <w:sz w:val="30"/>
          <w:szCs w:val="30"/>
        </w:rPr>
        <w:t xml:space="preserve">2563 </w:t>
      </w:r>
      <w:r w:rsidRPr="00707F7B">
        <w:rPr>
          <w:rFonts w:ascii="Angsana New" w:hAnsi="Angsana New"/>
          <w:sz w:val="30"/>
          <w:szCs w:val="30"/>
          <w:cs/>
        </w:rPr>
        <w:t>ที่ประชุมคณะกรรมการบริษัทอนุมัติ</w:t>
      </w:r>
      <w:r w:rsidR="00232645">
        <w:rPr>
          <w:rFonts w:ascii="Angsana New" w:hAnsi="Angsana New" w:hint="cs"/>
          <w:sz w:val="30"/>
          <w:szCs w:val="30"/>
          <w:cs/>
        </w:rPr>
        <w:t>แผนหุ้นทุน</w:t>
      </w:r>
      <w:r w:rsidRPr="00707F7B">
        <w:rPr>
          <w:rFonts w:ascii="Angsana New" w:hAnsi="Angsana New"/>
          <w:sz w:val="30"/>
          <w:szCs w:val="30"/>
          <w:cs/>
        </w:rPr>
        <w:t>ซื้อคืน</w:t>
      </w:r>
      <w:r w:rsidR="00232645">
        <w:rPr>
          <w:rFonts w:ascii="Angsana New" w:hAnsi="Angsana New" w:hint="cs"/>
          <w:sz w:val="30"/>
          <w:szCs w:val="30"/>
          <w:cs/>
        </w:rPr>
        <w:t xml:space="preserve"> (“แผน”)</w:t>
      </w:r>
      <w:r w:rsidRPr="00707F7B">
        <w:rPr>
          <w:rFonts w:ascii="Angsana New" w:hAnsi="Angsana New"/>
          <w:sz w:val="30"/>
          <w:szCs w:val="30"/>
          <w:cs/>
        </w:rPr>
        <w:t xml:space="preserve"> โดยให้ซื้อหุ้นคืนได้ไม่เกิน</w:t>
      </w:r>
      <w:r w:rsidR="004F427D">
        <w:rPr>
          <w:rFonts w:ascii="Angsana New" w:hAnsi="Angsana New"/>
          <w:sz w:val="30"/>
          <w:szCs w:val="30"/>
        </w:rPr>
        <w:br/>
      </w:r>
      <w:r w:rsidRPr="00707F7B">
        <w:rPr>
          <w:rFonts w:ascii="Angsana New" w:hAnsi="Angsana New"/>
          <w:sz w:val="30"/>
          <w:szCs w:val="30"/>
          <w:cs/>
        </w:rPr>
        <w:t xml:space="preserve">ร้อยละ </w:t>
      </w:r>
      <w:r w:rsidR="00232645">
        <w:rPr>
          <w:rFonts w:ascii="Angsana New" w:hAnsi="Angsana New"/>
          <w:sz w:val="30"/>
          <w:szCs w:val="30"/>
        </w:rPr>
        <w:t>9.92</w:t>
      </w:r>
      <w:r w:rsidRPr="00707F7B">
        <w:rPr>
          <w:rFonts w:ascii="Angsana New" w:hAnsi="Angsana New"/>
          <w:sz w:val="30"/>
          <w:szCs w:val="30"/>
          <w:cs/>
        </w:rPr>
        <w:t xml:space="preserve"> หรือ </w:t>
      </w:r>
      <w:r w:rsidR="00232645">
        <w:rPr>
          <w:rFonts w:ascii="Angsana New" w:hAnsi="Angsana New"/>
          <w:sz w:val="30"/>
          <w:szCs w:val="30"/>
        </w:rPr>
        <w:t>94</w:t>
      </w:r>
      <w:r w:rsidRPr="00707F7B">
        <w:rPr>
          <w:rFonts w:ascii="Angsana New" w:hAnsi="Angsana New"/>
          <w:sz w:val="30"/>
          <w:szCs w:val="30"/>
          <w:cs/>
        </w:rPr>
        <w:t xml:space="preserve"> ล้านหุ้นของหุ้นบริษัทที่ออก </w:t>
      </w:r>
      <w:r w:rsidR="00232645">
        <w:rPr>
          <w:rFonts w:ascii="Angsana New" w:hAnsi="Angsana New" w:hint="cs"/>
          <w:sz w:val="30"/>
          <w:szCs w:val="30"/>
          <w:cs/>
        </w:rPr>
        <w:t>แผนนี้</w:t>
      </w:r>
      <w:r w:rsidRPr="00707F7B">
        <w:rPr>
          <w:rFonts w:ascii="Angsana New" w:hAnsi="Angsana New"/>
          <w:sz w:val="30"/>
          <w:szCs w:val="30"/>
          <w:cs/>
        </w:rPr>
        <w:t xml:space="preserve">มีวัตถุประสงค์เพื่อเพิ่มอัตราผลตอบแทนต่อส่วนของผู้ถือหุ้น อัตรากำไรสุทธิต่อหุ้น และอัตราผลตอบแทนจากเงินปันผล จำนวนสูงสุดที่ได้รับอนุมัติสำหรับการซื้อคืนคือ </w:t>
      </w:r>
      <w:r w:rsidR="00232645">
        <w:rPr>
          <w:rFonts w:ascii="Angsana New" w:hAnsi="Angsana New"/>
          <w:sz w:val="30"/>
          <w:szCs w:val="30"/>
        </w:rPr>
        <w:t>517</w:t>
      </w:r>
      <w:r w:rsidRPr="00707F7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232645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232645">
        <w:rPr>
          <w:rFonts w:ascii="Angsana New" w:hAnsi="Angsana New"/>
          <w:sz w:val="30"/>
          <w:szCs w:val="30"/>
        </w:rPr>
        <w:t xml:space="preserve">5.50 </w:t>
      </w:r>
      <w:r w:rsidR="00232645">
        <w:rPr>
          <w:rFonts w:ascii="Angsana New" w:hAnsi="Angsana New" w:hint="cs"/>
          <w:sz w:val="30"/>
          <w:szCs w:val="30"/>
          <w:cs/>
        </w:rPr>
        <w:t>บาทต่อหุ้น</w:t>
      </w:r>
      <w:r w:rsidRPr="00707F7B">
        <w:rPr>
          <w:rFonts w:ascii="Angsana New" w:hAnsi="Angsana New"/>
          <w:sz w:val="30"/>
          <w:szCs w:val="30"/>
          <w:cs/>
        </w:rPr>
        <w:t xml:space="preserve"> </w:t>
      </w:r>
      <w:r w:rsidR="00232645">
        <w:rPr>
          <w:rFonts w:ascii="Angsana New" w:hAnsi="Angsana New" w:hint="cs"/>
          <w:sz w:val="30"/>
          <w:szCs w:val="30"/>
          <w:cs/>
        </w:rPr>
        <w:t xml:space="preserve">ทั้งนี้ บริษัทได้แจ้งมติคณะกรรมการบริษัทต่อตลาดหลักทรัพย์แห่งประเทศไทยแล้วในเดือนเมษายน </w:t>
      </w:r>
      <w:r w:rsidR="00232645">
        <w:rPr>
          <w:rFonts w:ascii="Angsana New" w:hAnsi="Angsana New"/>
          <w:sz w:val="30"/>
          <w:szCs w:val="30"/>
        </w:rPr>
        <w:t xml:space="preserve">2563 </w:t>
      </w:r>
      <w:r w:rsidR="00232645">
        <w:rPr>
          <w:rFonts w:ascii="Angsana New" w:hAnsi="Angsana New" w:hint="cs"/>
          <w:sz w:val="30"/>
          <w:szCs w:val="30"/>
          <w:cs/>
        </w:rPr>
        <w:t>โดยบริษัทกำหนดระยะเวลา</w:t>
      </w:r>
      <w:r w:rsidRPr="00707F7B">
        <w:rPr>
          <w:rFonts w:ascii="Angsana New" w:hAnsi="Angsana New"/>
          <w:sz w:val="30"/>
          <w:szCs w:val="30"/>
          <w:cs/>
        </w:rPr>
        <w:t xml:space="preserve">ซื้อหุ้นจากผู้ถือหุ้นเป็นการทั่วไปในช่วงระหว่างวันที่ </w:t>
      </w:r>
      <w:r w:rsidR="00232645">
        <w:rPr>
          <w:rFonts w:ascii="Angsana New" w:hAnsi="Angsana New"/>
          <w:sz w:val="30"/>
          <w:szCs w:val="30"/>
        </w:rPr>
        <w:t>7</w:t>
      </w:r>
      <w:r w:rsidRPr="00707F7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232645">
        <w:rPr>
          <w:rFonts w:ascii="Angsana New" w:hAnsi="Angsana New"/>
          <w:sz w:val="30"/>
          <w:szCs w:val="30"/>
        </w:rPr>
        <w:t>2563</w:t>
      </w:r>
      <w:r w:rsidRPr="00707F7B">
        <w:rPr>
          <w:rFonts w:ascii="Angsana New" w:hAnsi="Angsana New"/>
          <w:sz w:val="30"/>
          <w:szCs w:val="30"/>
          <w:cs/>
        </w:rPr>
        <w:t xml:space="preserve"> ถึง </w:t>
      </w:r>
      <w:r w:rsidR="00232645">
        <w:rPr>
          <w:rFonts w:ascii="Angsana New" w:hAnsi="Angsana New"/>
          <w:sz w:val="30"/>
          <w:szCs w:val="30"/>
        </w:rPr>
        <w:t>26</w:t>
      </w:r>
      <w:r w:rsidRPr="00707F7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A798C">
        <w:rPr>
          <w:rFonts w:ascii="Angsana New" w:hAnsi="Angsana New"/>
          <w:sz w:val="30"/>
          <w:szCs w:val="30"/>
        </w:rPr>
        <w:t>2</w:t>
      </w:r>
      <w:r w:rsidR="00232645">
        <w:rPr>
          <w:rFonts w:ascii="Angsana New" w:hAnsi="Angsana New"/>
          <w:sz w:val="30"/>
          <w:szCs w:val="30"/>
        </w:rPr>
        <w:t>563</w:t>
      </w:r>
      <w:r w:rsidRPr="00707F7B">
        <w:rPr>
          <w:rFonts w:ascii="Angsana New" w:hAnsi="Angsana New"/>
          <w:sz w:val="30"/>
          <w:szCs w:val="30"/>
          <w:cs/>
        </w:rPr>
        <w:t xml:space="preserve"> </w:t>
      </w:r>
    </w:p>
    <w:p w:rsidR="00707F7B" w:rsidRDefault="00707F7B" w:rsidP="00707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:rsidR="0048449F" w:rsidRDefault="00D81567" w:rsidP="00D81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1567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</w:t>
      </w:r>
      <w:bookmarkStart w:id="2" w:name="_GoBack"/>
      <w:r w:rsidRPr="00D81567">
        <w:rPr>
          <w:rFonts w:ascii="Angsana New" w:hAnsi="Angsana New"/>
          <w:sz w:val="30"/>
          <w:szCs w:val="30"/>
          <w:cs/>
        </w:rPr>
        <w:t xml:space="preserve">หุ้นของบริษัทเมื่อวันที่ </w:t>
      </w:r>
      <w:r w:rsidR="0007246F">
        <w:rPr>
          <w:rFonts w:ascii="Angsana New" w:hAnsi="Angsana New"/>
          <w:sz w:val="30"/>
          <w:szCs w:val="30"/>
        </w:rPr>
        <w:t>24</w:t>
      </w:r>
      <w:r w:rsidRPr="00D81567">
        <w:rPr>
          <w:rFonts w:ascii="Angsana New" w:hAnsi="Angsana New"/>
          <w:sz w:val="30"/>
          <w:szCs w:val="30"/>
          <w:cs/>
        </w:rPr>
        <w:t xml:space="preserve"> เมษายน </w:t>
      </w:r>
      <w:r w:rsidR="0007246F">
        <w:rPr>
          <w:rFonts w:ascii="Angsana New" w:hAnsi="Angsana New"/>
          <w:sz w:val="30"/>
          <w:szCs w:val="30"/>
        </w:rPr>
        <w:t>2563</w:t>
      </w:r>
      <w:r w:rsidRPr="00D81567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ผู้ถือหุ้นมีมติอนุมัติการจัดสรรเงินปันผลให้แก่ผู้ถือหุ้นในอัตราหุ้นละ </w:t>
      </w:r>
      <w:r w:rsidR="0007246F">
        <w:rPr>
          <w:rFonts w:ascii="Angsana New" w:hAnsi="Angsana New"/>
          <w:sz w:val="30"/>
          <w:szCs w:val="30"/>
        </w:rPr>
        <w:t>0.40</w:t>
      </w:r>
      <w:r w:rsidRPr="00D81567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07246F">
        <w:rPr>
          <w:rFonts w:ascii="Angsana New" w:hAnsi="Angsana New"/>
          <w:sz w:val="30"/>
          <w:szCs w:val="30"/>
        </w:rPr>
        <w:t>379</w:t>
      </w:r>
      <w:r w:rsidRPr="00D81567">
        <w:rPr>
          <w:rFonts w:ascii="Angsana New" w:hAnsi="Angsana New"/>
          <w:sz w:val="30"/>
          <w:szCs w:val="30"/>
          <w:cs/>
        </w:rPr>
        <w:t>.</w:t>
      </w:r>
      <w:r w:rsidR="0007246F">
        <w:rPr>
          <w:rFonts w:ascii="Angsana New" w:hAnsi="Angsana New"/>
          <w:sz w:val="30"/>
          <w:szCs w:val="30"/>
        </w:rPr>
        <w:t>2</w:t>
      </w:r>
      <w:r w:rsidRPr="00D81567">
        <w:rPr>
          <w:rFonts w:ascii="Angsana New" w:hAnsi="Angsana New"/>
          <w:sz w:val="30"/>
          <w:szCs w:val="30"/>
          <w:cs/>
        </w:rPr>
        <w:t xml:space="preserve"> ล้านบาท หลังหักเงินปันผลจ่ายระหว่างกาลหุ้นละ </w:t>
      </w:r>
      <w:r w:rsidR="0007246F">
        <w:rPr>
          <w:rFonts w:ascii="Angsana New" w:hAnsi="Angsana New"/>
          <w:sz w:val="30"/>
          <w:szCs w:val="30"/>
        </w:rPr>
        <w:t>0</w:t>
      </w:r>
      <w:r w:rsidRPr="00D81567">
        <w:rPr>
          <w:rFonts w:ascii="Angsana New" w:hAnsi="Angsana New"/>
          <w:sz w:val="30"/>
          <w:szCs w:val="30"/>
          <w:cs/>
        </w:rPr>
        <w:t>.</w:t>
      </w:r>
      <w:r w:rsidR="0007246F">
        <w:rPr>
          <w:rFonts w:ascii="Angsana New" w:hAnsi="Angsana New"/>
          <w:sz w:val="30"/>
          <w:szCs w:val="30"/>
        </w:rPr>
        <w:t>20</w:t>
      </w:r>
      <w:r w:rsidRPr="00D81567">
        <w:rPr>
          <w:rFonts w:ascii="Angsana New" w:hAnsi="Angsana New"/>
          <w:sz w:val="30"/>
          <w:szCs w:val="30"/>
          <w:cs/>
        </w:rPr>
        <w:t xml:space="preserve"> บาท คงเหลือเป็นเงินปันผลที่จะจ่ายอีกหุ้นละ </w:t>
      </w:r>
      <w:r w:rsidR="0007246F">
        <w:rPr>
          <w:rFonts w:ascii="Angsana New" w:hAnsi="Angsana New"/>
          <w:sz w:val="30"/>
          <w:szCs w:val="30"/>
        </w:rPr>
        <w:t>0</w:t>
      </w:r>
      <w:r w:rsidRPr="00D81567">
        <w:rPr>
          <w:rFonts w:ascii="Angsana New" w:hAnsi="Angsana New"/>
          <w:sz w:val="30"/>
          <w:szCs w:val="30"/>
          <w:cs/>
        </w:rPr>
        <w:t>.</w:t>
      </w:r>
      <w:r w:rsidR="0007246F">
        <w:rPr>
          <w:rFonts w:ascii="Angsana New" w:hAnsi="Angsana New"/>
          <w:sz w:val="30"/>
          <w:szCs w:val="30"/>
        </w:rPr>
        <w:t>20</w:t>
      </w:r>
      <w:r w:rsidRPr="00D81567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="0007246F">
        <w:rPr>
          <w:rFonts w:ascii="Angsana New" w:hAnsi="Angsana New"/>
          <w:sz w:val="30"/>
          <w:szCs w:val="30"/>
        </w:rPr>
        <w:t>189</w:t>
      </w:r>
      <w:r w:rsidRPr="00D81567">
        <w:rPr>
          <w:rFonts w:ascii="Angsana New" w:hAnsi="Angsana New"/>
          <w:sz w:val="30"/>
          <w:szCs w:val="30"/>
          <w:cs/>
        </w:rPr>
        <w:t>.</w:t>
      </w:r>
      <w:r w:rsidR="0007246F">
        <w:rPr>
          <w:rFonts w:ascii="Angsana New" w:hAnsi="Angsana New"/>
          <w:sz w:val="30"/>
          <w:szCs w:val="30"/>
        </w:rPr>
        <w:t>6</w:t>
      </w:r>
      <w:r w:rsidRPr="00D81567">
        <w:rPr>
          <w:rFonts w:ascii="Angsana New" w:hAnsi="Angsana New"/>
          <w:sz w:val="30"/>
          <w:szCs w:val="30"/>
          <w:cs/>
        </w:rPr>
        <w:t xml:space="preserve"> ล้านบาท บริษัทจะจ่ายเงินปันผลให้แก่ผู้ถือหุ้นในเดือนพฤษภาคม </w:t>
      </w:r>
      <w:r w:rsidR="0007246F">
        <w:rPr>
          <w:rFonts w:ascii="Angsana New" w:hAnsi="Angsana New"/>
          <w:sz w:val="30"/>
          <w:szCs w:val="30"/>
        </w:rPr>
        <w:t>2563</w:t>
      </w:r>
      <w:bookmarkEnd w:id="2"/>
    </w:p>
    <w:sectPr w:rsidR="0048449F" w:rsidSect="00EE4D33">
      <w:footerReference w:type="default" r:id="rId1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D9C" w:rsidRDefault="006D1D9C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:rsidR="006D1D9C" w:rsidRDefault="006D1D9C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9C" w:rsidRPr="00B82E37" w:rsidRDefault="006D1D9C" w:rsidP="00B82E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DA1F6D">
      <w:rPr>
        <w:rFonts w:ascii="Angsana New" w:hAnsi="Angsana New"/>
        <w:sz w:val="30"/>
        <w:szCs w:val="30"/>
      </w:rPr>
      <w:fldChar w:fldCharType="begin"/>
    </w:r>
    <w:r w:rsidRPr="00DA1F6D">
      <w:rPr>
        <w:rFonts w:ascii="Angsana New" w:hAnsi="Angsana New"/>
        <w:sz w:val="30"/>
        <w:szCs w:val="30"/>
      </w:rPr>
      <w:instrText xml:space="preserve"> PAGE   \* MERGEFORMAT </w:instrText>
    </w:r>
    <w:r w:rsidRPr="00DA1F6D">
      <w:rPr>
        <w:rFonts w:ascii="Angsana New" w:hAnsi="Angsana New"/>
        <w:sz w:val="30"/>
        <w:szCs w:val="30"/>
      </w:rPr>
      <w:fldChar w:fldCharType="separate"/>
    </w:r>
    <w:r w:rsidR="00F14D06">
      <w:rPr>
        <w:rFonts w:ascii="Angsana New" w:hAnsi="Angsana New"/>
        <w:noProof/>
        <w:sz w:val="30"/>
        <w:szCs w:val="30"/>
      </w:rPr>
      <w:t>19</w:t>
    </w:r>
    <w:r w:rsidRPr="00DA1F6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9C" w:rsidRPr="00CA448A" w:rsidRDefault="006D1D9C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14D06">
      <w:rPr>
        <w:rStyle w:val="PageNumber"/>
        <w:rFonts w:ascii="Angsana New" w:hAnsi="Angsana New"/>
        <w:noProof/>
        <w:sz w:val="30"/>
        <w:szCs w:val="30"/>
        <w:cs/>
      </w:rPr>
      <w:t>20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D1D9C" w:rsidRPr="002C3A6E" w:rsidRDefault="006D1D9C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9C" w:rsidRPr="00CA448A" w:rsidRDefault="006D1D9C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14D06"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D1D9C" w:rsidRPr="002C3A6E" w:rsidRDefault="006D1D9C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D9C" w:rsidRDefault="006D1D9C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:rsidR="006D1D9C" w:rsidRDefault="006D1D9C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9C" w:rsidRPr="00B34CCD" w:rsidRDefault="006D1D9C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D1D9C" w:rsidRPr="008C507D" w:rsidRDefault="006D1D9C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:rsidR="006D1D9C" w:rsidRDefault="006D1D9C" w:rsidP="006F05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6D1D9C" w:rsidRPr="007A52D5" w:rsidRDefault="006D1D9C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6"/>
  </w:num>
  <w:num w:numId="14">
    <w:abstractNumId w:val="11"/>
  </w:num>
  <w:num w:numId="15">
    <w:abstractNumId w:val="13"/>
  </w:num>
  <w:num w:numId="16">
    <w:abstractNumId w:val="15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4401"/>
    <w:rsid w:val="00024599"/>
    <w:rsid w:val="00025BB2"/>
    <w:rsid w:val="00026A4D"/>
    <w:rsid w:val="00026B17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4106"/>
    <w:rsid w:val="00174A7A"/>
    <w:rsid w:val="00175CB8"/>
    <w:rsid w:val="0017687F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C71"/>
    <w:rsid w:val="00195CA0"/>
    <w:rsid w:val="00196944"/>
    <w:rsid w:val="00197967"/>
    <w:rsid w:val="00197DE7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477D"/>
    <w:rsid w:val="001E5B7E"/>
    <w:rsid w:val="001E64CB"/>
    <w:rsid w:val="001E6562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30F3"/>
    <w:rsid w:val="00213283"/>
    <w:rsid w:val="002143C7"/>
    <w:rsid w:val="00214413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211E"/>
    <w:rsid w:val="0038235B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CA"/>
    <w:rsid w:val="003B3CF0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E0B47"/>
    <w:rsid w:val="003E0B94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AC0"/>
    <w:rsid w:val="00411620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666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338"/>
    <w:rsid w:val="005459B2"/>
    <w:rsid w:val="0054677D"/>
    <w:rsid w:val="005467CB"/>
    <w:rsid w:val="00546CE0"/>
    <w:rsid w:val="00546E28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E2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D9C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633E"/>
    <w:rsid w:val="007E644C"/>
    <w:rsid w:val="007E732D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44EC"/>
    <w:rsid w:val="0080583E"/>
    <w:rsid w:val="00805EF0"/>
    <w:rsid w:val="00806E84"/>
    <w:rsid w:val="00807AC1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ED5"/>
    <w:rsid w:val="008C5F06"/>
    <w:rsid w:val="008C60D9"/>
    <w:rsid w:val="008C7826"/>
    <w:rsid w:val="008D01DE"/>
    <w:rsid w:val="008D0C4B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2CE0"/>
    <w:rsid w:val="009130D4"/>
    <w:rsid w:val="0091437D"/>
    <w:rsid w:val="009146CF"/>
    <w:rsid w:val="00914E22"/>
    <w:rsid w:val="00915079"/>
    <w:rsid w:val="00915A86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D57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6521"/>
    <w:rsid w:val="009D661A"/>
    <w:rsid w:val="009D6C4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6AF"/>
    <w:rsid w:val="00A76D33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F61"/>
    <w:rsid w:val="00AF035E"/>
    <w:rsid w:val="00AF06BD"/>
    <w:rsid w:val="00AF071D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E99"/>
    <w:rsid w:val="00BE170C"/>
    <w:rsid w:val="00BE1EE9"/>
    <w:rsid w:val="00BE298C"/>
    <w:rsid w:val="00BE2FD4"/>
    <w:rsid w:val="00BE34F0"/>
    <w:rsid w:val="00BE3AB5"/>
    <w:rsid w:val="00BE3C8F"/>
    <w:rsid w:val="00BE43A0"/>
    <w:rsid w:val="00BE4AAB"/>
    <w:rsid w:val="00BE4B62"/>
    <w:rsid w:val="00BE5EE7"/>
    <w:rsid w:val="00BE650E"/>
    <w:rsid w:val="00BE76E7"/>
    <w:rsid w:val="00BF0D31"/>
    <w:rsid w:val="00BF0D48"/>
    <w:rsid w:val="00BF1E64"/>
    <w:rsid w:val="00BF3A93"/>
    <w:rsid w:val="00BF3B78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FF3"/>
    <w:rsid w:val="00C41550"/>
    <w:rsid w:val="00C4180F"/>
    <w:rsid w:val="00C41E5F"/>
    <w:rsid w:val="00C4203F"/>
    <w:rsid w:val="00C42312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954"/>
    <w:rsid w:val="00CE6015"/>
    <w:rsid w:val="00CE61F7"/>
    <w:rsid w:val="00CE6527"/>
    <w:rsid w:val="00CE6C0B"/>
    <w:rsid w:val="00CE6CFE"/>
    <w:rsid w:val="00CE7376"/>
    <w:rsid w:val="00CE7C73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3E3"/>
    <w:rsid w:val="00D834C3"/>
    <w:rsid w:val="00D83E04"/>
    <w:rsid w:val="00D84449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D06"/>
    <w:rsid w:val="00F14E28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65517-B15C-4624-9202-6281389A6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94</TotalTime>
  <Pages>13</Pages>
  <Words>3048</Words>
  <Characters>12623</Characters>
  <Application>Microsoft Office Word</Application>
  <DocSecurity>0</DocSecurity>
  <Lines>105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Sitanan Pongoen</cp:lastModifiedBy>
  <cp:revision>14</cp:revision>
  <cp:lastPrinted>2020-04-28T04:10:00Z</cp:lastPrinted>
  <dcterms:created xsi:type="dcterms:W3CDTF">2020-04-28T08:49:00Z</dcterms:created>
  <dcterms:modified xsi:type="dcterms:W3CDTF">2020-05-08T08:18:00Z</dcterms:modified>
</cp:coreProperties>
</file>