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064CE8BF" w14:textId="652F6EE8" w:rsidR="00FD711C" w:rsidRDefault="00FD711C" w:rsidP="00476478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67BEA20E" w14:textId="77777777" w:rsidR="00BF5A0D" w:rsidRPr="00171156" w:rsidRDefault="00BF5A0D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2956151A" w14:textId="77777777" w:rsidR="005471B4" w:rsidRPr="005E121E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14:paraId="66745DA9" w14:textId="77777777" w:rsidR="00196ED0" w:rsidRPr="005E121E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14:paraId="193A06B8" w14:textId="77777777" w:rsidR="00196ED0" w:rsidRPr="005E121E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14:paraId="62209104" w14:textId="77777777" w:rsidR="005471B4" w:rsidRPr="005E121E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14:paraId="16682DEF" w14:textId="77777777" w:rsidR="005B6F74" w:rsidRPr="005E121E" w:rsidRDefault="005B6F74" w:rsidP="00476478">
      <w:pPr>
        <w:spacing w:line="240" w:lineRule="atLeast"/>
        <w:jc w:val="center"/>
        <w:rPr>
          <w:b/>
          <w:bCs/>
          <w:szCs w:val="22"/>
        </w:rPr>
      </w:pPr>
    </w:p>
    <w:p w14:paraId="19A5C4C9" w14:textId="77777777" w:rsidR="005E25B0" w:rsidRDefault="005E25B0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9FF1669" w14:textId="77777777" w:rsidR="005E25B0" w:rsidRDefault="005E25B0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3344189" w14:textId="77777777" w:rsidR="005E25B0" w:rsidRDefault="005E25B0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4F012D7" w14:textId="55FBBE11" w:rsidR="005E25B0" w:rsidRDefault="005E25B0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B77CCD" w14:textId="77777777" w:rsidR="005E25B0" w:rsidRDefault="005E25B0" w:rsidP="00476478">
      <w:pPr>
        <w:spacing w:line="240" w:lineRule="atLeast"/>
        <w:jc w:val="center"/>
        <w:rPr>
          <w:b/>
          <w:bCs/>
          <w:sz w:val="40"/>
          <w:szCs w:val="40"/>
        </w:rPr>
      </w:pPr>
      <w:bookmarkStart w:id="0" w:name="_GoBack"/>
      <w:bookmarkEnd w:id="0"/>
    </w:p>
    <w:p w14:paraId="35B6D762" w14:textId="16C31457" w:rsidR="00DC45C0" w:rsidRPr="005E121E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5E121E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5E121E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5E121E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0A267F6A" w14:textId="77777777" w:rsidR="00EB55B8" w:rsidRPr="00F17A2D" w:rsidRDefault="00EB55B8" w:rsidP="00EB55B8">
      <w:pPr>
        <w:spacing w:line="240" w:lineRule="atLeast"/>
        <w:jc w:val="center"/>
        <w:rPr>
          <w:sz w:val="36"/>
          <w:szCs w:val="36"/>
        </w:rPr>
      </w:pPr>
      <w:r w:rsidRPr="00F17A2D">
        <w:rPr>
          <w:sz w:val="36"/>
          <w:szCs w:val="36"/>
        </w:rPr>
        <w:t>Interim financial statements</w:t>
      </w:r>
    </w:p>
    <w:p w14:paraId="01F2BBAF" w14:textId="77777777" w:rsidR="00EB55B8" w:rsidRPr="00F17A2D" w:rsidRDefault="00EB55B8" w:rsidP="00EB55B8">
      <w:pPr>
        <w:spacing w:line="240" w:lineRule="atLeast"/>
        <w:jc w:val="center"/>
        <w:rPr>
          <w:sz w:val="36"/>
          <w:szCs w:val="36"/>
        </w:rPr>
      </w:pPr>
      <w:r w:rsidRPr="00F17A2D">
        <w:rPr>
          <w:rFonts w:cs="Angsana New"/>
          <w:sz w:val="36"/>
          <w:szCs w:val="36"/>
          <w:lang w:val="en-US" w:bidi="th-TH"/>
        </w:rPr>
        <w:t>f</w:t>
      </w:r>
      <w:r w:rsidRPr="00F17A2D">
        <w:rPr>
          <w:sz w:val="36"/>
          <w:szCs w:val="36"/>
        </w:rPr>
        <w:t>or the three-month period ended</w:t>
      </w:r>
    </w:p>
    <w:p w14:paraId="5816E890" w14:textId="77777777" w:rsidR="00EB55B8" w:rsidRPr="00142CDF" w:rsidRDefault="00EB55B8" w:rsidP="00EB55B8">
      <w:pPr>
        <w:spacing w:line="240" w:lineRule="atLeast"/>
        <w:jc w:val="center"/>
        <w:rPr>
          <w:sz w:val="36"/>
          <w:szCs w:val="36"/>
        </w:rPr>
      </w:pPr>
      <w:r w:rsidRPr="00142CDF">
        <w:rPr>
          <w:sz w:val="36"/>
          <w:szCs w:val="36"/>
        </w:rPr>
        <w:t>31 March 20</w:t>
      </w:r>
      <w:r>
        <w:rPr>
          <w:sz w:val="36"/>
          <w:szCs w:val="36"/>
        </w:rPr>
        <w:t>20</w:t>
      </w:r>
    </w:p>
    <w:p w14:paraId="01E4BACE" w14:textId="77777777" w:rsidR="00EB55B8" w:rsidRPr="00F17A2D" w:rsidRDefault="00EB55B8" w:rsidP="00EB55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17A2D">
        <w:rPr>
          <w:spacing w:val="-3"/>
          <w:szCs w:val="36"/>
        </w:rPr>
        <w:t>and</w:t>
      </w:r>
    </w:p>
    <w:p w14:paraId="3EDF16D3" w14:textId="77777777" w:rsidR="00EB55B8" w:rsidRPr="00FD590D" w:rsidRDefault="00EB55B8" w:rsidP="00AE636E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 xml:space="preserve">Independent auditor’s </w:t>
      </w:r>
      <w:r w:rsidR="00AE636E">
        <w:rPr>
          <w:spacing w:val="-3"/>
          <w:sz w:val="36"/>
          <w:szCs w:val="36"/>
        </w:rPr>
        <w:t xml:space="preserve">review </w:t>
      </w:r>
      <w:r w:rsidRPr="00FD590D">
        <w:rPr>
          <w:spacing w:val="-3"/>
          <w:sz w:val="36"/>
          <w:szCs w:val="36"/>
        </w:rPr>
        <w:t>report</w:t>
      </w:r>
    </w:p>
    <w:p w14:paraId="0F7B7A05" w14:textId="77777777" w:rsidR="005471B4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0376B207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B987627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2F9BE8A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20F7E16" w14:textId="77777777" w:rsidR="000F6B51" w:rsidRPr="003F6FBA" w:rsidRDefault="000F6B51" w:rsidP="000F6B51">
      <w:pPr>
        <w:spacing w:line="240" w:lineRule="atLeast"/>
        <w:rPr>
          <w:rFonts w:cstheme="minorBidi"/>
          <w:b/>
          <w:bCs/>
          <w:spacing w:val="-3"/>
          <w:sz w:val="28"/>
          <w:szCs w:val="35"/>
          <w:lang w:val="en-US" w:bidi="th-TH"/>
        </w:rPr>
      </w:pPr>
    </w:p>
    <w:p w14:paraId="0764F68D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753298F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5C6E1E7A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07940BC2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5593D85C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3E014D2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68B7622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0F3FD8E3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1F702A79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D1A2BAA" w14:textId="77777777"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009EC14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7B29481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18F7FF85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1383FFB9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097517F5" w14:textId="6C24D31D" w:rsidR="005615C9" w:rsidRDefault="005615C9" w:rsidP="000F6B51">
      <w:pPr>
        <w:pStyle w:val="acctmainheading"/>
        <w:tabs>
          <w:tab w:val="left" w:pos="7810"/>
        </w:tabs>
        <w:spacing w:after="0" w:line="240" w:lineRule="atLeast"/>
        <w:rPr>
          <w:sz w:val="22"/>
          <w:szCs w:val="16"/>
        </w:rPr>
      </w:pPr>
    </w:p>
    <w:p w14:paraId="5BC3F9D1" w14:textId="77777777" w:rsidR="005615C9" w:rsidRPr="005615C9" w:rsidRDefault="005615C9" w:rsidP="000F6B51">
      <w:pPr>
        <w:pStyle w:val="acctmainheading"/>
        <w:tabs>
          <w:tab w:val="left" w:pos="7810"/>
        </w:tabs>
        <w:spacing w:after="0" w:line="240" w:lineRule="atLeast"/>
        <w:rPr>
          <w:sz w:val="22"/>
          <w:szCs w:val="16"/>
        </w:rPr>
      </w:pPr>
    </w:p>
    <w:p w14:paraId="3F105312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704FB22D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3C7363FB" w14:textId="7E085085"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2005F5AE" w14:textId="2061DBA3" w:rsidR="004D378E" w:rsidRDefault="004D378E" w:rsidP="000F6B51">
      <w:pPr>
        <w:pStyle w:val="acctmainheading"/>
        <w:tabs>
          <w:tab w:val="left" w:pos="7810"/>
        </w:tabs>
        <w:spacing w:after="0" w:line="240" w:lineRule="atLeast"/>
      </w:pPr>
    </w:p>
    <w:p w14:paraId="31CF62EF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>
        <w:t>a</w:t>
      </w:r>
      <w:r w:rsidRPr="00476478">
        <w:t xml:space="preserve">uditor’s </w:t>
      </w:r>
      <w:r>
        <w:t>r</w:t>
      </w:r>
      <w:r w:rsidRPr="00476478">
        <w:t xml:space="preserve">eport on </w:t>
      </w:r>
      <w:r>
        <w:t>r</w:t>
      </w:r>
      <w:r w:rsidRPr="00476478">
        <w:t xml:space="preserve">eview of </w:t>
      </w:r>
      <w:r>
        <w:t>i</w:t>
      </w:r>
      <w:r w:rsidRPr="00476478">
        <w:t xml:space="preserve">nterim </w:t>
      </w:r>
      <w:r>
        <w:t>f</w:t>
      </w:r>
      <w:r w:rsidRPr="00476478">
        <w:t xml:space="preserve">inancial </w:t>
      </w:r>
      <w:r>
        <w:t>i</w:t>
      </w:r>
      <w:r w:rsidRPr="00476478">
        <w:t>nformation</w:t>
      </w:r>
      <w:r w:rsidRPr="00476478" w:rsidDel="006C3963">
        <w:t xml:space="preserve"> </w:t>
      </w:r>
    </w:p>
    <w:p w14:paraId="7C1340FD" w14:textId="77777777" w:rsidR="000F6B51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306CF44C" w14:textId="77777777" w:rsidR="00EB55B8" w:rsidRPr="00FD590D" w:rsidRDefault="00EB55B8" w:rsidP="00EB5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>, respectively, as at 31 March 2020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2020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5EE4E02C" w14:textId="77777777" w:rsidR="000F6B51" w:rsidRPr="00EB55B8" w:rsidRDefault="000F6B51" w:rsidP="000F6B51">
      <w:pPr>
        <w:pStyle w:val="RNormal"/>
        <w:rPr>
          <w:lang w:val="en-GB"/>
        </w:rPr>
      </w:pPr>
    </w:p>
    <w:p w14:paraId="0D78ECA7" w14:textId="77777777" w:rsidR="000F6B51" w:rsidRPr="00476478" w:rsidRDefault="000F6B51" w:rsidP="000F6B51">
      <w:pPr>
        <w:jc w:val="both"/>
        <w:rPr>
          <w:i/>
        </w:rPr>
      </w:pPr>
      <w:r w:rsidRPr="00476478">
        <w:rPr>
          <w:i/>
        </w:rPr>
        <w:t>Scope of Review</w:t>
      </w:r>
    </w:p>
    <w:p w14:paraId="731B6F06" w14:textId="77777777" w:rsidR="000F6B51" w:rsidRPr="00476478" w:rsidRDefault="000F6B51" w:rsidP="000F6B51">
      <w:pPr>
        <w:jc w:val="both"/>
      </w:pPr>
    </w:p>
    <w:p w14:paraId="7E7F2765" w14:textId="77777777" w:rsidR="000F6B51" w:rsidRPr="00476478" w:rsidRDefault="000F6B51" w:rsidP="000F6B51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6F175562" w14:textId="77777777" w:rsidR="000F6B51" w:rsidRPr="00476478" w:rsidRDefault="000F6B51" w:rsidP="000F6B51">
      <w:pPr>
        <w:jc w:val="both"/>
      </w:pPr>
    </w:p>
    <w:p w14:paraId="6D338F01" w14:textId="77777777" w:rsidR="000F6B51" w:rsidRPr="00476478" w:rsidRDefault="000F6B51" w:rsidP="000F6B51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E0203AF" w14:textId="77777777" w:rsidR="000F6B51" w:rsidRPr="00476478" w:rsidRDefault="000F6B51" w:rsidP="000F6B51">
      <w:pPr>
        <w:jc w:val="both"/>
      </w:pPr>
    </w:p>
    <w:p w14:paraId="5E54472F" w14:textId="6935325C" w:rsidR="000F6B51" w:rsidRDefault="000F6B51" w:rsidP="000F6B51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38D9D162" w14:textId="17426DE7" w:rsidR="001B17ED" w:rsidRDefault="001B17ED" w:rsidP="000F6B51">
      <w:pPr>
        <w:jc w:val="both"/>
        <w:rPr>
          <w:szCs w:val="22"/>
        </w:rPr>
      </w:pPr>
    </w:p>
    <w:p w14:paraId="3AC3DA07" w14:textId="77777777" w:rsidR="003F6FBA" w:rsidRDefault="003F6FBA" w:rsidP="003F6FBA">
      <w:pPr>
        <w:pStyle w:val="NormalWeb"/>
        <w:jc w:val="both"/>
        <w:rPr>
          <w:rFonts w:ascii="Segoe UI" w:hAnsi="Segoe UI" w:cs="Segoe UI"/>
          <w:sz w:val="21"/>
          <w:szCs w:val="21"/>
        </w:rPr>
      </w:pPr>
      <w:r>
        <w:rPr>
          <w:i/>
          <w:iCs/>
          <w:sz w:val="22"/>
          <w:szCs w:val="22"/>
        </w:rPr>
        <w:t>Emphasis of Matter</w:t>
      </w:r>
    </w:p>
    <w:p w14:paraId="5DC29EC7" w14:textId="77777777" w:rsidR="003F6FBA" w:rsidRPr="00736D9A" w:rsidRDefault="003F6FBA" w:rsidP="003F6FBA">
      <w:pPr>
        <w:pStyle w:val="NormalWeb"/>
        <w:jc w:val="both"/>
        <w:rPr>
          <w:sz w:val="2"/>
          <w:szCs w:val="2"/>
        </w:rPr>
      </w:pPr>
    </w:p>
    <w:p w14:paraId="41AE1DB2" w14:textId="4C88429C" w:rsidR="003F6FBA" w:rsidRPr="003F6FBA" w:rsidRDefault="003F6FBA" w:rsidP="003F6FBA">
      <w:pPr>
        <w:jc w:val="both"/>
        <w:rPr>
          <w:szCs w:val="22"/>
        </w:rPr>
      </w:pPr>
      <w:r>
        <w:rPr>
          <w:szCs w:val="22"/>
        </w:rPr>
        <w:t xml:space="preserve">I draw attention to </w:t>
      </w:r>
      <w:r w:rsidR="00AC764E">
        <w:rPr>
          <w:szCs w:val="22"/>
        </w:rPr>
        <w:t>n</w:t>
      </w:r>
      <w:r>
        <w:rPr>
          <w:szCs w:val="22"/>
        </w:rPr>
        <w:t>ote 3 to the interim financial information describing the effect of the Company and its subsidiaries’ adoption from 1 January 2020 of certain new accounting policies. My conclusion is not modified in respect of this matter.</w:t>
      </w:r>
    </w:p>
    <w:p w14:paraId="3D11976D" w14:textId="77777777"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66EAF322" w14:textId="7D602083" w:rsidR="000F6B51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7E4494" w14:textId="77777777"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476478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</w:t>
      </w:r>
      <w:proofErr w:type="spellStart"/>
      <w:r w:rsidRPr="00476478">
        <w:rPr>
          <w:lang w:val="en-US"/>
        </w:rPr>
        <w:t>Ekkasit</w:t>
      </w:r>
      <w:proofErr w:type="spellEnd"/>
      <w:r w:rsidRPr="00476478">
        <w:rPr>
          <w:lang w:val="en-US"/>
        </w:rPr>
        <w:t xml:space="preserve"> </w:t>
      </w:r>
      <w:proofErr w:type="spellStart"/>
      <w:r w:rsidRPr="00476478">
        <w:rPr>
          <w:lang w:val="en-US"/>
        </w:rPr>
        <w:t>Chuthamsatid</w:t>
      </w:r>
      <w:proofErr w:type="spellEnd"/>
      <w:r w:rsidRPr="00476478">
        <w:rPr>
          <w:lang w:val="en-US"/>
        </w:rPr>
        <w:t>)</w:t>
      </w:r>
    </w:p>
    <w:p w14:paraId="30054061" w14:textId="77777777" w:rsidR="000F6B51" w:rsidRPr="00476478" w:rsidRDefault="000F6B51" w:rsidP="000F6B51">
      <w:pPr>
        <w:spacing w:line="240" w:lineRule="atLeast"/>
        <w:ind w:right="-45"/>
      </w:pPr>
      <w:r w:rsidRPr="00476478">
        <w:t>Certified Public Accountant</w:t>
      </w:r>
    </w:p>
    <w:p w14:paraId="548396CA" w14:textId="77777777"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t>Registration No. 4195</w:t>
      </w:r>
    </w:p>
    <w:p w14:paraId="4B658582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 xml:space="preserve">KPMG </w:t>
      </w:r>
      <w:proofErr w:type="spellStart"/>
      <w:r w:rsidRPr="00476478">
        <w:rPr>
          <w:lang w:val="en-US"/>
        </w:rPr>
        <w:t>Phoomchai</w:t>
      </w:r>
      <w:proofErr w:type="spellEnd"/>
      <w:r w:rsidRPr="00476478">
        <w:rPr>
          <w:lang w:val="en-US"/>
        </w:rPr>
        <w:t xml:space="preserve"> Audit Ltd.</w:t>
      </w:r>
    </w:p>
    <w:p w14:paraId="23DF8583" w14:textId="77777777"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14:paraId="5111C1DD" w14:textId="6291572F" w:rsidR="000F6B51" w:rsidRDefault="00AE636E" w:rsidP="000F6B51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8 May 2020</w:t>
      </w:r>
    </w:p>
    <w:sectPr w:rsidR="000F6B51" w:rsidSect="005E25B0">
      <w:pgSz w:w="11907" w:h="16840"/>
      <w:pgMar w:top="691" w:right="1152" w:bottom="576" w:left="1152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44487" w14:textId="77777777" w:rsidR="005818F4" w:rsidRDefault="005818F4">
      <w:r>
        <w:separator/>
      </w:r>
    </w:p>
  </w:endnote>
  <w:endnote w:type="continuationSeparator" w:id="0">
    <w:p w14:paraId="7434A040" w14:textId="77777777" w:rsidR="005818F4" w:rsidRDefault="0058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F9EF0" w14:textId="77777777" w:rsidR="005818F4" w:rsidRDefault="005818F4">
      <w:r>
        <w:separator/>
      </w:r>
    </w:p>
  </w:footnote>
  <w:footnote w:type="continuationSeparator" w:id="0">
    <w:p w14:paraId="78368206" w14:textId="77777777" w:rsidR="005818F4" w:rsidRDefault="00581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11"/>
  </w:num>
  <w:num w:numId="6">
    <w:abstractNumId w:val="4"/>
  </w:num>
  <w:num w:numId="7">
    <w:abstractNumId w:val="12"/>
  </w:num>
  <w:num w:numId="8">
    <w:abstractNumId w:val="10"/>
  </w:num>
  <w:num w:numId="9">
    <w:abstractNumId w:val="8"/>
  </w:num>
  <w:num w:numId="10">
    <w:abstractNumId w:val="9"/>
  </w:num>
  <w:num w:numId="1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34"/>
    <w:rsid w:val="00000CB7"/>
    <w:rsid w:val="00000EB4"/>
    <w:rsid w:val="00000EB5"/>
    <w:rsid w:val="00000F1A"/>
    <w:rsid w:val="000011B4"/>
    <w:rsid w:val="000019F8"/>
    <w:rsid w:val="00001BD9"/>
    <w:rsid w:val="000027B2"/>
    <w:rsid w:val="000029E9"/>
    <w:rsid w:val="00002A30"/>
    <w:rsid w:val="00002AA5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50F"/>
    <w:rsid w:val="00006F51"/>
    <w:rsid w:val="00006F75"/>
    <w:rsid w:val="0000753C"/>
    <w:rsid w:val="0000790F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509E"/>
    <w:rsid w:val="00015579"/>
    <w:rsid w:val="000155F9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328"/>
    <w:rsid w:val="0002264F"/>
    <w:rsid w:val="000229B1"/>
    <w:rsid w:val="000229EC"/>
    <w:rsid w:val="00022F6C"/>
    <w:rsid w:val="00023088"/>
    <w:rsid w:val="0002310B"/>
    <w:rsid w:val="000231C1"/>
    <w:rsid w:val="000234F3"/>
    <w:rsid w:val="000239D7"/>
    <w:rsid w:val="00023A60"/>
    <w:rsid w:val="00023B7A"/>
    <w:rsid w:val="00023C0F"/>
    <w:rsid w:val="00023C4A"/>
    <w:rsid w:val="0002412E"/>
    <w:rsid w:val="000243F0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0E"/>
    <w:rsid w:val="00031121"/>
    <w:rsid w:val="000312D7"/>
    <w:rsid w:val="00032079"/>
    <w:rsid w:val="000337C3"/>
    <w:rsid w:val="0003469A"/>
    <w:rsid w:val="000357D3"/>
    <w:rsid w:val="00035CB4"/>
    <w:rsid w:val="00035FB0"/>
    <w:rsid w:val="00036097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68D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23F9"/>
    <w:rsid w:val="000526CB"/>
    <w:rsid w:val="00052E49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5774A"/>
    <w:rsid w:val="000600BD"/>
    <w:rsid w:val="000603E5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C75"/>
    <w:rsid w:val="00063105"/>
    <w:rsid w:val="00063610"/>
    <w:rsid w:val="00063779"/>
    <w:rsid w:val="00063AC1"/>
    <w:rsid w:val="00063C70"/>
    <w:rsid w:val="00063F39"/>
    <w:rsid w:val="000643A9"/>
    <w:rsid w:val="000646D9"/>
    <w:rsid w:val="000647B7"/>
    <w:rsid w:val="000648E7"/>
    <w:rsid w:val="00064B31"/>
    <w:rsid w:val="00064FD7"/>
    <w:rsid w:val="000652E9"/>
    <w:rsid w:val="0006568B"/>
    <w:rsid w:val="00065ABA"/>
    <w:rsid w:val="0006650E"/>
    <w:rsid w:val="00066791"/>
    <w:rsid w:val="0006681D"/>
    <w:rsid w:val="00066841"/>
    <w:rsid w:val="00066B34"/>
    <w:rsid w:val="00067848"/>
    <w:rsid w:val="000678D6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6B8"/>
    <w:rsid w:val="00077942"/>
    <w:rsid w:val="000801B2"/>
    <w:rsid w:val="00080408"/>
    <w:rsid w:val="00080412"/>
    <w:rsid w:val="00080ABB"/>
    <w:rsid w:val="00080B9D"/>
    <w:rsid w:val="00080D94"/>
    <w:rsid w:val="00081966"/>
    <w:rsid w:val="000819DA"/>
    <w:rsid w:val="00081A17"/>
    <w:rsid w:val="00081ACB"/>
    <w:rsid w:val="00081B3E"/>
    <w:rsid w:val="0008216D"/>
    <w:rsid w:val="00082395"/>
    <w:rsid w:val="000826E4"/>
    <w:rsid w:val="000827C7"/>
    <w:rsid w:val="000828C6"/>
    <w:rsid w:val="00082CE7"/>
    <w:rsid w:val="00082CEB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292"/>
    <w:rsid w:val="000943F3"/>
    <w:rsid w:val="000945F7"/>
    <w:rsid w:val="00094BB3"/>
    <w:rsid w:val="00094C4E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800"/>
    <w:rsid w:val="000A2BAB"/>
    <w:rsid w:val="000A2CA0"/>
    <w:rsid w:val="000A2E70"/>
    <w:rsid w:val="000A32A6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46A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2D"/>
    <w:rsid w:val="000A7C33"/>
    <w:rsid w:val="000B0066"/>
    <w:rsid w:val="000B013F"/>
    <w:rsid w:val="000B1113"/>
    <w:rsid w:val="000B144A"/>
    <w:rsid w:val="000B15A1"/>
    <w:rsid w:val="000B1AF8"/>
    <w:rsid w:val="000B2E6D"/>
    <w:rsid w:val="000B33D7"/>
    <w:rsid w:val="000B36D8"/>
    <w:rsid w:val="000B3FE4"/>
    <w:rsid w:val="000B43E6"/>
    <w:rsid w:val="000B4EE4"/>
    <w:rsid w:val="000B5B3D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747"/>
    <w:rsid w:val="000D2D82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C61"/>
    <w:rsid w:val="000E1CFC"/>
    <w:rsid w:val="000E249F"/>
    <w:rsid w:val="000E291B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2DC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4C2D"/>
    <w:rsid w:val="000F4DCF"/>
    <w:rsid w:val="000F5056"/>
    <w:rsid w:val="000F5120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1F3C"/>
    <w:rsid w:val="0010273A"/>
    <w:rsid w:val="00102B64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14F1"/>
    <w:rsid w:val="00121CB1"/>
    <w:rsid w:val="00121CFD"/>
    <w:rsid w:val="00121E46"/>
    <w:rsid w:val="00122139"/>
    <w:rsid w:val="001225D7"/>
    <w:rsid w:val="00122642"/>
    <w:rsid w:val="00123463"/>
    <w:rsid w:val="00123B78"/>
    <w:rsid w:val="00123C05"/>
    <w:rsid w:val="00123E4B"/>
    <w:rsid w:val="0012450C"/>
    <w:rsid w:val="001245E3"/>
    <w:rsid w:val="001249BA"/>
    <w:rsid w:val="00124E20"/>
    <w:rsid w:val="00125049"/>
    <w:rsid w:val="0012549F"/>
    <w:rsid w:val="001254F0"/>
    <w:rsid w:val="00125736"/>
    <w:rsid w:val="00125A34"/>
    <w:rsid w:val="001261A0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BA0"/>
    <w:rsid w:val="00142C35"/>
    <w:rsid w:val="00142CDF"/>
    <w:rsid w:val="00142D95"/>
    <w:rsid w:val="00143903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50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94E"/>
    <w:rsid w:val="00162CC3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A5F"/>
    <w:rsid w:val="00170D2F"/>
    <w:rsid w:val="0017109C"/>
    <w:rsid w:val="00171156"/>
    <w:rsid w:val="0017115B"/>
    <w:rsid w:val="001715D0"/>
    <w:rsid w:val="00171626"/>
    <w:rsid w:val="00171748"/>
    <w:rsid w:val="00171D51"/>
    <w:rsid w:val="00171E16"/>
    <w:rsid w:val="00171F20"/>
    <w:rsid w:val="00171F3C"/>
    <w:rsid w:val="0017244B"/>
    <w:rsid w:val="00172834"/>
    <w:rsid w:val="00172919"/>
    <w:rsid w:val="00172A3E"/>
    <w:rsid w:val="00172B4D"/>
    <w:rsid w:val="001734B4"/>
    <w:rsid w:val="0017354F"/>
    <w:rsid w:val="00173591"/>
    <w:rsid w:val="00173A03"/>
    <w:rsid w:val="00173A1A"/>
    <w:rsid w:val="00173D24"/>
    <w:rsid w:val="00174141"/>
    <w:rsid w:val="0017424D"/>
    <w:rsid w:val="001745AB"/>
    <w:rsid w:val="00174D27"/>
    <w:rsid w:val="0017565E"/>
    <w:rsid w:val="00175BDC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AAB"/>
    <w:rsid w:val="00183292"/>
    <w:rsid w:val="00183390"/>
    <w:rsid w:val="001833AD"/>
    <w:rsid w:val="00183764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4D2"/>
    <w:rsid w:val="001A0533"/>
    <w:rsid w:val="001A0C87"/>
    <w:rsid w:val="001A1288"/>
    <w:rsid w:val="001A1428"/>
    <w:rsid w:val="001A1E04"/>
    <w:rsid w:val="001A20D7"/>
    <w:rsid w:val="001A228B"/>
    <w:rsid w:val="001A26D9"/>
    <w:rsid w:val="001A273D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B47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17ED"/>
    <w:rsid w:val="001B2082"/>
    <w:rsid w:val="001B21C6"/>
    <w:rsid w:val="001B2377"/>
    <w:rsid w:val="001B2F40"/>
    <w:rsid w:val="001B3041"/>
    <w:rsid w:val="001B309F"/>
    <w:rsid w:val="001B31C1"/>
    <w:rsid w:val="001B31C3"/>
    <w:rsid w:val="001B3729"/>
    <w:rsid w:val="001B3D88"/>
    <w:rsid w:val="001B410B"/>
    <w:rsid w:val="001B44DF"/>
    <w:rsid w:val="001B458E"/>
    <w:rsid w:val="001B4C3E"/>
    <w:rsid w:val="001B4CBB"/>
    <w:rsid w:val="001B5115"/>
    <w:rsid w:val="001B516A"/>
    <w:rsid w:val="001B5BDA"/>
    <w:rsid w:val="001B5E28"/>
    <w:rsid w:val="001B63EC"/>
    <w:rsid w:val="001B68C0"/>
    <w:rsid w:val="001B69B9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E91"/>
    <w:rsid w:val="001C6758"/>
    <w:rsid w:val="001C6A15"/>
    <w:rsid w:val="001C7104"/>
    <w:rsid w:val="001C7298"/>
    <w:rsid w:val="001C7566"/>
    <w:rsid w:val="001C7A51"/>
    <w:rsid w:val="001C7D44"/>
    <w:rsid w:val="001D0033"/>
    <w:rsid w:val="001D024C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5F3"/>
    <w:rsid w:val="001E771B"/>
    <w:rsid w:val="001E7F0B"/>
    <w:rsid w:val="001F0337"/>
    <w:rsid w:val="001F05E8"/>
    <w:rsid w:val="001F09FD"/>
    <w:rsid w:val="001F0CE9"/>
    <w:rsid w:val="001F0D0A"/>
    <w:rsid w:val="001F1021"/>
    <w:rsid w:val="001F1943"/>
    <w:rsid w:val="001F1DB8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200352"/>
    <w:rsid w:val="002006A4"/>
    <w:rsid w:val="00200C43"/>
    <w:rsid w:val="002010CC"/>
    <w:rsid w:val="0020111E"/>
    <w:rsid w:val="00201135"/>
    <w:rsid w:val="0020135F"/>
    <w:rsid w:val="00201374"/>
    <w:rsid w:val="00201385"/>
    <w:rsid w:val="00201DF3"/>
    <w:rsid w:val="00201EBD"/>
    <w:rsid w:val="002023BB"/>
    <w:rsid w:val="00202518"/>
    <w:rsid w:val="00202708"/>
    <w:rsid w:val="0020277F"/>
    <w:rsid w:val="00202A71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B45"/>
    <w:rsid w:val="00207BA6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D9E"/>
    <w:rsid w:val="00222E9E"/>
    <w:rsid w:val="00223422"/>
    <w:rsid w:val="002236DB"/>
    <w:rsid w:val="00223980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6CEC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2EE9"/>
    <w:rsid w:val="00242EF7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477E1"/>
    <w:rsid w:val="00250427"/>
    <w:rsid w:val="00250C3C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2DAB"/>
    <w:rsid w:val="002532AA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433"/>
    <w:rsid w:val="00255529"/>
    <w:rsid w:val="00255654"/>
    <w:rsid w:val="00255984"/>
    <w:rsid w:val="002559E3"/>
    <w:rsid w:val="00255A7B"/>
    <w:rsid w:val="00255AC8"/>
    <w:rsid w:val="00255CF3"/>
    <w:rsid w:val="00256644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911"/>
    <w:rsid w:val="00261A73"/>
    <w:rsid w:val="00261B2A"/>
    <w:rsid w:val="00262205"/>
    <w:rsid w:val="002623B2"/>
    <w:rsid w:val="0026243C"/>
    <w:rsid w:val="002627AB"/>
    <w:rsid w:val="002628E7"/>
    <w:rsid w:val="0026291A"/>
    <w:rsid w:val="00263168"/>
    <w:rsid w:val="00263312"/>
    <w:rsid w:val="002633B5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A3D"/>
    <w:rsid w:val="00266D2F"/>
    <w:rsid w:val="00266F84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5321"/>
    <w:rsid w:val="00285440"/>
    <w:rsid w:val="002854D6"/>
    <w:rsid w:val="00286189"/>
    <w:rsid w:val="002865D4"/>
    <w:rsid w:val="00286AE5"/>
    <w:rsid w:val="002870EC"/>
    <w:rsid w:val="00287344"/>
    <w:rsid w:val="00287699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175"/>
    <w:rsid w:val="0029525A"/>
    <w:rsid w:val="00295D80"/>
    <w:rsid w:val="002964CF"/>
    <w:rsid w:val="00296848"/>
    <w:rsid w:val="002968B0"/>
    <w:rsid w:val="00296E52"/>
    <w:rsid w:val="00296E94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1307"/>
    <w:rsid w:val="002A13BF"/>
    <w:rsid w:val="002A1E5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49F"/>
    <w:rsid w:val="002B6814"/>
    <w:rsid w:val="002B6964"/>
    <w:rsid w:val="002B6C06"/>
    <w:rsid w:val="002B6D94"/>
    <w:rsid w:val="002B7178"/>
    <w:rsid w:val="002B7447"/>
    <w:rsid w:val="002B779B"/>
    <w:rsid w:val="002B7827"/>
    <w:rsid w:val="002B7CC5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3928"/>
    <w:rsid w:val="002D4382"/>
    <w:rsid w:val="002D4615"/>
    <w:rsid w:val="002D475A"/>
    <w:rsid w:val="002D4F9C"/>
    <w:rsid w:val="002D4FAC"/>
    <w:rsid w:val="002D55AE"/>
    <w:rsid w:val="002D5D80"/>
    <w:rsid w:val="002D6072"/>
    <w:rsid w:val="002D67C1"/>
    <w:rsid w:val="002D758A"/>
    <w:rsid w:val="002D7C92"/>
    <w:rsid w:val="002E01ED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61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CEC"/>
    <w:rsid w:val="00300EB1"/>
    <w:rsid w:val="00301953"/>
    <w:rsid w:val="00302084"/>
    <w:rsid w:val="00302673"/>
    <w:rsid w:val="003026A3"/>
    <w:rsid w:val="003029D7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8E1"/>
    <w:rsid w:val="00312A0C"/>
    <w:rsid w:val="00312CA4"/>
    <w:rsid w:val="0031335A"/>
    <w:rsid w:val="00313674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ADC"/>
    <w:rsid w:val="00325E3F"/>
    <w:rsid w:val="00325EC7"/>
    <w:rsid w:val="00325F8D"/>
    <w:rsid w:val="00326068"/>
    <w:rsid w:val="003260D2"/>
    <w:rsid w:val="0032618E"/>
    <w:rsid w:val="00326325"/>
    <w:rsid w:val="00326500"/>
    <w:rsid w:val="0032664E"/>
    <w:rsid w:val="0032666D"/>
    <w:rsid w:val="00326A87"/>
    <w:rsid w:val="00326FCF"/>
    <w:rsid w:val="003271A7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19CD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084"/>
    <w:rsid w:val="00342126"/>
    <w:rsid w:val="00342550"/>
    <w:rsid w:val="003426BF"/>
    <w:rsid w:val="0034301C"/>
    <w:rsid w:val="0034349F"/>
    <w:rsid w:val="0034369E"/>
    <w:rsid w:val="003443F4"/>
    <w:rsid w:val="00344454"/>
    <w:rsid w:val="00344474"/>
    <w:rsid w:val="00344B48"/>
    <w:rsid w:val="0034575A"/>
    <w:rsid w:val="003458C8"/>
    <w:rsid w:val="00345C27"/>
    <w:rsid w:val="00345D0D"/>
    <w:rsid w:val="00345FAC"/>
    <w:rsid w:val="00346CEE"/>
    <w:rsid w:val="00346DCD"/>
    <w:rsid w:val="0034745B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52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FAD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A61"/>
    <w:rsid w:val="00367EDD"/>
    <w:rsid w:val="00371031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27D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0D39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9D0"/>
    <w:rsid w:val="003A2F5A"/>
    <w:rsid w:val="003A35F2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6790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0A5"/>
    <w:rsid w:val="003B60B6"/>
    <w:rsid w:val="003B64EC"/>
    <w:rsid w:val="003B6570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7B6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361"/>
    <w:rsid w:val="003C6747"/>
    <w:rsid w:val="003C6835"/>
    <w:rsid w:val="003C6C46"/>
    <w:rsid w:val="003C6DF0"/>
    <w:rsid w:val="003C7235"/>
    <w:rsid w:val="003C7295"/>
    <w:rsid w:val="003C72C0"/>
    <w:rsid w:val="003C738F"/>
    <w:rsid w:val="003C740E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2A"/>
    <w:rsid w:val="003D26F7"/>
    <w:rsid w:val="003D29DE"/>
    <w:rsid w:val="003D2BFE"/>
    <w:rsid w:val="003D2EB3"/>
    <w:rsid w:val="003D3391"/>
    <w:rsid w:val="003D3F31"/>
    <w:rsid w:val="003D3F92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750"/>
    <w:rsid w:val="003D635D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8A5"/>
    <w:rsid w:val="003E0B43"/>
    <w:rsid w:val="003E1764"/>
    <w:rsid w:val="003E1922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732"/>
    <w:rsid w:val="003E6C1D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D4F"/>
    <w:rsid w:val="003F276B"/>
    <w:rsid w:val="003F2DF1"/>
    <w:rsid w:val="003F2E61"/>
    <w:rsid w:val="003F2EAA"/>
    <w:rsid w:val="003F3A57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463"/>
    <w:rsid w:val="00400B69"/>
    <w:rsid w:val="00400DBB"/>
    <w:rsid w:val="00400F4F"/>
    <w:rsid w:val="00401119"/>
    <w:rsid w:val="00401EE9"/>
    <w:rsid w:val="004027DE"/>
    <w:rsid w:val="00402A4E"/>
    <w:rsid w:val="00402D31"/>
    <w:rsid w:val="004032DA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21D5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AEE"/>
    <w:rsid w:val="00425241"/>
    <w:rsid w:val="00425A5C"/>
    <w:rsid w:val="00425EE1"/>
    <w:rsid w:val="004264A7"/>
    <w:rsid w:val="00426552"/>
    <w:rsid w:val="00427327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10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910"/>
    <w:rsid w:val="00443BB8"/>
    <w:rsid w:val="00443FD0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97A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AE3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686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30D7"/>
    <w:rsid w:val="0049335A"/>
    <w:rsid w:val="00493769"/>
    <w:rsid w:val="0049409A"/>
    <w:rsid w:val="004942B7"/>
    <w:rsid w:val="004945FE"/>
    <w:rsid w:val="004948BD"/>
    <w:rsid w:val="00494FE3"/>
    <w:rsid w:val="00495779"/>
    <w:rsid w:val="004957D8"/>
    <w:rsid w:val="00495BD2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685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63E8"/>
    <w:rsid w:val="004B77F1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2DCE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6F0F"/>
    <w:rsid w:val="004C7CDB"/>
    <w:rsid w:val="004C7E09"/>
    <w:rsid w:val="004D00CE"/>
    <w:rsid w:val="004D0341"/>
    <w:rsid w:val="004D06D1"/>
    <w:rsid w:val="004D0853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30EE"/>
    <w:rsid w:val="004D378E"/>
    <w:rsid w:val="004D44C5"/>
    <w:rsid w:val="004D4D10"/>
    <w:rsid w:val="004D4FED"/>
    <w:rsid w:val="004D5F90"/>
    <w:rsid w:val="004D68FC"/>
    <w:rsid w:val="004D6C3E"/>
    <w:rsid w:val="004D6D53"/>
    <w:rsid w:val="004D6E84"/>
    <w:rsid w:val="004D7270"/>
    <w:rsid w:val="004D72A2"/>
    <w:rsid w:val="004D7984"/>
    <w:rsid w:val="004D7D55"/>
    <w:rsid w:val="004D7EA7"/>
    <w:rsid w:val="004D7F77"/>
    <w:rsid w:val="004E0BE2"/>
    <w:rsid w:val="004E0C76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030"/>
    <w:rsid w:val="004E5252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3E6"/>
    <w:rsid w:val="004E7D0C"/>
    <w:rsid w:val="004F00F2"/>
    <w:rsid w:val="004F0677"/>
    <w:rsid w:val="004F0C23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11D1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F97"/>
    <w:rsid w:val="005233AF"/>
    <w:rsid w:val="0052392E"/>
    <w:rsid w:val="00523BBD"/>
    <w:rsid w:val="00523E54"/>
    <w:rsid w:val="00524C8C"/>
    <w:rsid w:val="005251CB"/>
    <w:rsid w:val="0052589D"/>
    <w:rsid w:val="00525CA2"/>
    <w:rsid w:val="005260B1"/>
    <w:rsid w:val="005263B0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5D6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9A8"/>
    <w:rsid w:val="00534D42"/>
    <w:rsid w:val="0053501B"/>
    <w:rsid w:val="00535155"/>
    <w:rsid w:val="005356F4"/>
    <w:rsid w:val="00535B0D"/>
    <w:rsid w:val="00535B7A"/>
    <w:rsid w:val="00535F79"/>
    <w:rsid w:val="005362D8"/>
    <w:rsid w:val="0053647F"/>
    <w:rsid w:val="00536585"/>
    <w:rsid w:val="00536664"/>
    <w:rsid w:val="005368C0"/>
    <w:rsid w:val="005372C7"/>
    <w:rsid w:val="00537463"/>
    <w:rsid w:val="00537A4C"/>
    <w:rsid w:val="00537A8B"/>
    <w:rsid w:val="00537AFE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40A"/>
    <w:rsid w:val="00544461"/>
    <w:rsid w:val="005444A8"/>
    <w:rsid w:val="0054453B"/>
    <w:rsid w:val="00544CDF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01D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8F4"/>
    <w:rsid w:val="00581EE8"/>
    <w:rsid w:val="0058264A"/>
    <w:rsid w:val="005829C5"/>
    <w:rsid w:val="005840E9"/>
    <w:rsid w:val="005844AE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1C8A"/>
    <w:rsid w:val="005A2099"/>
    <w:rsid w:val="005A231D"/>
    <w:rsid w:val="005A28CB"/>
    <w:rsid w:val="005A2996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EDB"/>
    <w:rsid w:val="005C614F"/>
    <w:rsid w:val="005C64AF"/>
    <w:rsid w:val="005C6D13"/>
    <w:rsid w:val="005C6E2E"/>
    <w:rsid w:val="005C7675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F5"/>
    <w:rsid w:val="005D3110"/>
    <w:rsid w:val="005D366C"/>
    <w:rsid w:val="005D36F3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3EA"/>
    <w:rsid w:val="005D6D89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21E"/>
    <w:rsid w:val="005E1598"/>
    <w:rsid w:val="005E1A6C"/>
    <w:rsid w:val="005E1E1B"/>
    <w:rsid w:val="005E20E3"/>
    <w:rsid w:val="005E25B0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3D7"/>
    <w:rsid w:val="005E5CA6"/>
    <w:rsid w:val="005E5CE3"/>
    <w:rsid w:val="005E60B0"/>
    <w:rsid w:val="005E6441"/>
    <w:rsid w:val="005E68D9"/>
    <w:rsid w:val="005E7B11"/>
    <w:rsid w:val="005E7C9B"/>
    <w:rsid w:val="005E7DC8"/>
    <w:rsid w:val="005E7FFC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48D8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AA5"/>
    <w:rsid w:val="005F6EFA"/>
    <w:rsid w:val="005F75A1"/>
    <w:rsid w:val="005F7891"/>
    <w:rsid w:val="005F7C67"/>
    <w:rsid w:val="006001BE"/>
    <w:rsid w:val="006005E3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47B"/>
    <w:rsid w:val="00607E47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39C4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2906"/>
    <w:rsid w:val="00622BE8"/>
    <w:rsid w:val="0062333F"/>
    <w:rsid w:val="006233FB"/>
    <w:rsid w:val="0062341B"/>
    <w:rsid w:val="00623CCD"/>
    <w:rsid w:val="00623DD7"/>
    <w:rsid w:val="00623F27"/>
    <w:rsid w:val="00624173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3D1"/>
    <w:rsid w:val="00632603"/>
    <w:rsid w:val="00632754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1F7"/>
    <w:rsid w:val="00637301"/>
    <w:rsid w:val="00637621"/>
    <w:rsid w:val="00637E30"/>
    <w:rsid w:val="00640257"/>
    <w:rsid w:val="0064047E"/>
    <w:rsid w:val="006407D5"/>
    <w:rsid w:val="00640A4F"/>
    <w:rsid w:val="00641277"/>
    <w:rsid w:val="006418D2"/>
    <w:rsid w:val="00641C51"/>
    <w:rsid w:val="00642066"/>
    <w:rsid w:val="00642103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7551"/>
    <w:rsid w:val="00647748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7014"/>
    <w:rsid w:val="00657064"/>
    <w:rsid w:val="00657687"/>
    <w:rsid w:val="00657D84"/>
    <w:rsid w:val="0066042B"/>
    <w:rsid w:val="00660483"/>
    <w:rsid w:val="006609BA"/>
    <w:rsid w:val="00660C25"/>
    <w:rsid w:val="00660EF2"/>
    <w:rsid w:val="0066133E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4365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88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7A5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28A"/>
    <w:rsid w:val="006844BA"/>
    <w:rsid w:val="00684EA4"/>
    <w:rsid w:val="0068519B"/>
    <w:rsid w:val="006853A5"/>
    <w:rsid w:val="00685597"/>
    <w:rsid w:val="00685B0D"/>
    <w:rsid w:val="00685E5D"/>
    <w:rsid w:val="006865C3"/>
    <w:rsid w:val="006867E8"/>
    <w:rsid w:val="00686910"/>
    <w:rsid w:val="00686BCA"/>
    <w:rsid w:val="00686C05"/>
    <w:rsid w:val="00687B60"/>
    <w:rsid w:val="00690287"/>
    <w:rsid w:val="0069036C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8E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55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9E6"/>
    <w:rsid w:val="006B0B07"/>
    <w:rsid w:val="006B1261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C35"/>
    <w:rsid w:val="006C3CEE"/>
    <w:rsid w:val="006C3FAC"/>
    <w:rsid w:val="006C4262"/>
    <w:rsid w:val="006C4BFE"/>
    <w:rsid w:val="006C4F59"/>
    <w:rsid w:val="006C5035"/>
    <w:rsid w:val="006C59CE"/>
    <w:rsid w:val="006C5A67"/>
    <w:rsid w:val="006C5B44"/>
    <w:rsid w:val="006C5C9E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7C9"/>
    <w:rsid w:val="006D12E6"/>
    <w:rsid w:val="006D15A8"/>
    <w:rsid w:val="006D16B3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B82"/>
    <w:rsid w:val="006D4D51"/>
    <w:rsid w:val="006D5C45"/>
    <w:rsid w:val="006D66FB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43FF"/>
    <w:rsid w:val="006E45A4"/>
    <w:rsid w:val="006E4ACB"/>
    <w:rsid w:val="006E5527"/>
    <w:rsid w:val="006E55BC"/>
    <w:rsid w:val="006E5811"/>
    <w:rsid w:val="006E5902"/>
    <w:rsid w:val="006E5935"/>
    <w:rsid w:val="006E7140"/>
    <w:rsid w:val="006E781B"/>
    <w:rsid w:val="006E7D44"/>
    <w:rsid w:val="006F02E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4F76"/>
    <w:rsid w:val="006F52DE"/>
    <w:rsid w:val="006F56CF"/>
    <w:rsid w:val="006F5829"/>
    <w:rsid w:val="006F5A5F"/>
    <w:rsid w:val="006F5C34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1F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707D"/>
    <w:rsid w:val="0070710A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11EF"/>
    <w:rsid w:val="007212DF"/>
    <w:rsid w:val="00721CE3"/>
    <w:rsid w:val="0072246F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CAB"/>
    <w:rsid w:val="007305E7"/>
    <w:rsid w:val="00730BB5"/>
    <w:rsid w:val="00730DB9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377"/>
    <w:rsid w:val="007343E8"/>
    <w:rsid w:val="00734C06"/>
    <w:rsid w:val="00735374"/>
    <w:rsid w:val="00736224"/>
    <w:rsid w:val="00736462"/>
    <w:rsid w:val="007369D0"/>
    <w:rsid w:val="00736B10"/>
    <w:rsid w:val="00736D9A"/>
    <w:rsid w:val="00736DA7"/>
    <w:rsid w:val="00736EDA"/>
    <w:rsid w:val="007370C9"/>
    <w:rsid w:val="007377D6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5A1"/>
    <w:rsid w:val="00743BF0"/>
    <w:rsid w:val="00744A9A"/>
    <w:rsid w:val="00744C62"/>
    <w:rsid w:val="00744D35"/>
    <w:rsid w:val="00745AA4"/>
    <w:rsid w:val="007468CB"/>
    <w:rsid w:val="0074694E"/>
    <w:rsid w:val="00746988"/>
    <w:rsid w:val="00746CED"/>
    <w:rsid w:val="00746E70"/>
    <w:rsid w:val="007471A9"/>
    <w:rsid w:val="00747666"/>
    <w:rsid w:val="007504C1"/>
    <w:rsid w:val="0075082A"/>
    <w:rsid w:val="00750B17"/>
    <w:rsid w:val="00750FDB"/>
    <w:rsid w:val="007513A9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7763"/>
    <w:rsid w:val="007600E4"/>
    <w:rsid w:val="007602D4"/>
    <w:rsid w:val="007603B1"/>
    <w:rsid w:val="00760C35"/>
    <w:rsid w:val="00760FE6"/>
    <w:rsid w:val="007613B9"/>
    <w:rsid w:val="00761791"/>
    <w:rsid w:val="007618C5"/>
    <w:rsid w:val="0076201C"/>
    <w:rsid w:val="00762377"/>
    <w:rsid w:val="007627C8"/>
    <w:rsid w:val="007629C4"/>
    <w:rsid w:val="0076303E"/>
    <w:rsid w:val="0076370A"/>
    <w:rsid w:val="007637F0"/>
    <w:rsid w:val="00763CF7"/>
    <w:rsid w:val="007643E9"/>
    <w:rsid w:val="007643FE"/>
    <w:rsid w:val="0076445E"/>
    <w:rsid w:val="00764549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9C0"/>
    <w:rsid w:val="00785395"/>
    <w:rsid w:val="00785617"/>
    <w:rsid w:val="00785AD5"/>
    <w:rsid w:val="00785C49"/>
    <w:rsid w:val="00785CBE"/>
    <w:rsid w:val="00785E10"/>
    <w:rsid w:val="00785F8C"/>
    <w:rsid w:val="0078619D"/>
    <w:rsid w:val="00786A56"/>
    <w:rsid w:val="00786C7E"/>
    <w:rsid w:val="00786EDC"/>
    <w:rsid w:val="00790EAB"/>
    <w:rsid w:val="00790FEA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E2E"/>
    <w:rsid w:val="007A1A05"/>
    <w:rsid w:val="007A1B44"/>
    <w:rsid w:val="007A1E6C"/>
    <w:rsid w:val="007A20A4"/>
    <w:rsid w:val="007A277A"/>
    <w:rsid w:val="007A2788"/>
    <w:rsid w:val="007A28D3"/>
    <w:rsid w:val="007A295D"/>
    <w:rsid w:val="007A35D1"/>
    <w:rsid w:val="007A39D7"/>
    <w:rsid w:val="007A3AC3"/>
    <w:rsid w:val="007A411B"/>
    <w:rsid w:val="007A45F5"/>
    <w:rsid w:val="007A4B96"/>
    <w:rsid w:val="007A4BE5"/>
    <w:rsid w:val="007A4D30"/>
    <w:rsid w:val="007A4DFB"/>
    <w:rsid w:val="007A4F02"/>
    <w:rsid w:val="007A5970"/>
    <w:rsid w:val="007A5C23"/>
    <w:rsid w:val="007A63F7"/>
    <w:rsid w:val="007A64E8"/>
    <w:rsid w:val="007A656D"/>
    <w:rsid w:val="007A6D41"/>
    <w:rsid w:val="007A74ED"/>
    <w:rsid w:val="007A786B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E4A"/>
    <w:rsid w:val="007B1FA1"/>
    <w:rsid w:val="007B2013"/>
    <w:rsid w:val="007B2261"/>
    <w:rsid w:val="007B2A5A"/>
    <w:rsid w:val="007B2C76"/>
    <w:rsid w:val="007B2EAE"/>
    <w:rsid w:val="007B3204"/>
    <w:rsid w:val="007B3782"/>
    <w:rsid w:val="007B3B52"/>
    <w:rsid w:val="007B4675"/>
    <w:rsid w:val="007B46ED"/>
    <w:rsid w:val="007B49E0"/>
    <w:rsid w:val="007B53E6"/>
    <w:rsid w:val="007B567C"/>
    <w:rsid w:val="007B5798"/>
    <w:rsid w:val="007B6103"/>
    <w:rsid w:val="007B627B"/>
    <w:rsid w:val="007B64BE"/>
    <w:rsid w:val="007B67F9"/>
    <w:rsid w:val="007B6B11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455"/>
    <w:rsid w:val="007C650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BCB"/>
    <w:rsid w:val="007E4CA4"/>
    <w:rsid w:val="007E5339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83F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A10"/>
    <w:rsid w:val="00803B7A"/>
    <w:rsid w:val="00803E5E"/>
    <w:rsid w:val="00804088"/>
    <w:rsid w:val="00804714"/>
    <w:rsid w:val="008047C5"/>
    <w:rsid w:val="00804973"/>
    <w:rsid w:val="00804BE8"/>
    <w:rsid w:val="00804F1C"/>
    <w:rsid w:val="00804FFD"/>
    <w:rsid w:val="008050A8"/>
    <w:rsid w:val="0080524F"/>
    <w:rsid w:val="008052C4"/>
    <w:rsid w:val="008054C7"/>
    <w:rsid w:val="00805B63"/>
    <w:rsid w:val="00806448"/>
    <w:rsid w:val="0080673B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0C"/>
    <w:rsid w:val="00812357"/>
    <w:rsid w:val="00812695"/>
    <w:rsid w:val="00812AE5"/>
    <w:rsid w:val="00812B66"/>
    <w:rsid w:val="00812DA1"/>
    <w:rsid w:val="00812E0F"/>
    <w:rsid w:val="00812E20"/>
    <w:rsid w:val="00813B91"/>
    <w:rsid w:val="00813C5F"/>
    <w:rsid w:val="00813CE9"/>
    <w:rsid w:val="0081461E"/>
    <w:rsid w:val="00814ADC"/>
    <w:rsid w:val="00814E2C"/>
    <w:rsid w:val="0081588A"/>
    <w:rsid w:val="00815FC5"/>
    <w:rsid w:val="00816BAF"/>
    <w:rsid w:val="00816CF9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CD1"/>
    <w:rsid w:val="00824E8C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61F"/>
    <w:rsid w:val="008337F2"/>
    <w:rsid w:val="008341B5"/>
    <w:rsid w:val="00834297"/>
    <w:rsid w:val="00834777"/>
    <w:rsid w:val="0083487A"/>
    <w:rsid w:val="00834B9C"/>
    <w:rsid w:val="00835047"/>
    <w:rsid w:val="00835277"/>
    <w:rsid w:val="008364F9"/>
    <w:rsid w:val="00836EA6"/>
    <w:rsid w:val="00836FDE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2780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C6"/>
    <w:rsid w:val="0085215D"/>
    <w:rsid w:val="00852280"/>
    <w:rsid w:val="0085266B"/>
    <w:rsid w:val="008531F2"/>
    <w:rsid w:val="008532F6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2EE8"/>
    <w:rsid w:val="00863350"/>
    <w:rsid w:val="0086359C"/>
    <w:rsid w:val="00863797"/>
    <w:rsid w:val="008639C6"/>
    <w:rsid w:val="00863A1C"/>
    <w:rsid w:val="00863A5A"/>
    <w:rsid w:val="00863CB7"/>
    <w:rsid w:val="008644AD"/>
    <w:rsid w:val="008645E4"/>
    <w:rsid w:val="00864684"/>
    <w:rsid w:val="00864760"/>
    <w:rsid w:val="008649AF"/>
    <w:rsid w:val="00864B7A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0ECB"/>
    <w:rsid w:val="00881056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546E"/>
    <w:rsid w:val="00895771"/>
    <w:rsid w:val="0089653C"/>
    <w:rsid w:val="0089656E"/>
    <w:rsid w:val="008965DB"/>
    <w:rsid w:val="0089664D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62A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7EA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90C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B87"/>
    <w:rsid w:val="008D7F7C"/>
    <w:rsid w:val="008E02B6"/>
    <w:rsid w:val="008E033A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8EC"/>
    <w:rsid w:val="008E4CF1"/>
    <w:rsid w:val="008E54C2"/>
    <w:rsid w:val="008E612B"/>
    <w:rsid w:val="008E68AC"/>
    <w:rsid w:val="008E6C77"/>
    <w:rsid w:val="008E75B3"/>
    <w:rsid w:val="008E7E9E"/>
    <w:rsid w:val="008F0017"/>
    <w:rsid w:val="008F016E"/>
    <w:rsid w:val="008F032F"/>
    <w:rsid w:val="008F06E8"/>
    <w:rsid w:val="008F0AD7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823"/>
    <w:rsid w:val="008F5C88"/>
    <w:rsid w:val="008F5CC9"/>
    <w:rsid w:val="008F63CC"/>
    <w:rsid w:val="008F6E48"/>
    <w:rsid w:val="008F787E"/>
    <w:rsid w:val="008F7977"/>
    <w:rsid w:val="00900491"/>
    <w:rsid w:val="0090076F"/>
    <w:rsid w:val="00900A48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65"/>
    <w:rsid w:val="00903BB8"/>
    <w:rsid w:val="0090415F"/>
    <w:rsid w:val="00904633"/>
    <w:rsid w:val="0090464C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18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E6C"/>
    <w:rsid w:val="0091346D"/>
    <w:rsid w:val="00913F4A"/>
    <w:rsid w:val="009148CC"/>
    <w:rsid w:val="00914AE4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9A5"/>
    <w:rsid w:val="00950E34"/>
    <w:rsid w:val="00951324"/>
    <w:rsid w:val="009515E8"/>
    <w:rsid w:val="0095197C"/>
    <w:rsid w:val="00951BB5"/>
    <w:rsid w:val="00951E9F"/>
    <w:rsid w:val="009527C2"/>
    <w:rsid w:val="00952803"/>
    <w:rsid w:val="00952E3D"/>
    <w:rsid w:val="00952EE0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63C"/>
    <w:rsid w:val="00955E15"/>
    <w:rsid w:val="00955F50"/>
    <w:rsid w:val="00956217"/>
    <w:rsid w:val="00956329"/>
    <w:rsid w:val="00956AC2"/>
    <w:rsid w:val="00956E84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A9A"/>
    <w:rsid w:val="00970E53"/>
    <w:rsid w:val="009716EA"/>
    <w:rsid w:val="00971863"/>
    <w:rsid w:val="00971C97"/>
    <w:rsid w:val="009729E7"/>
    <w:rsid w:val="00972A37"/>
    <w:rsid w:val="00973043"/>
    <w:rsid w:val="009731F1"/>
    <w:rsid w:val="00973706"/>
    <w:rsid w:val="009737B0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223"/>
    <w:rsid w:val="009842A7"/>
    <w:rsid w:val="0098441B"/>
    <w:rsid w:val="00984A55"/>
    <w:rsid w:val="00984C5A"/>
    <w:rsid w:val="00984CBB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643"/>
    <w:rsid w:val="009919C8"/>
    <w:rsid w:val="00991E4B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38C1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A7C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EC"/>
    <w:rsid w:val="009C776B"/>
    <w:rsid w:val="009C7AC8"/>
    <w:rsid w:val="009C7B7F"/>
    <w:rsid w:val="009C7CC2"/>
    <w:rsid w:val="009D09B8"/>
    <w:rsid w:val="009D0CBF"/>
    <w:rsid w:val="009D119B"/>
    <w:rsid w:val="009D162C"/>
    <w:rsid w:val="009D214D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F0B"/>
    <w:rsid w:val="009D62E6"/>
    <w:rsid w:val="009D657A"/>
    <w:rsid w:val="009D66F1"/>
    <w:rsid w:val="009D6891"/>
    <w:rsid w:val="009D68DE"/>
    <w:rsid w:val="009D6E70"/>
    <w:rsid w:val="009D7013"/>
    <w:rsid w:val="009D7087"/>
    <w:rsid w:val="009D7138"/>
    <w:rsid w:val="009D7549"/>
    <w:rsid w:val="009D762F"/>
    <w:rsid w:val="009D764C"/>
    <w:rsid w:val="009D7E6F"/>
    <w:rsid w:val="009E0175"/>
    <w:rsid w:val="009E06E2"/>
    <w:rsid w:val="009E0793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4BF"/>
    <w:rsid w:val="00A0368B"/>
    <w:rsid w:val="00A0381F"/>
    <w:rsid w:val="00A03973"/>
    <w:rsid w:val="00A039FF"/>
    <w:rsid w:val="00A03C3A"/>
    <w:rsid w:val="00A041B1"/>
    <w:rsid w:val="00A0468C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D88"/>
    <w:rsid w:val="00A070AD"/>
    <w:rsid w:val="00A072DF"/>
    <w:rsid w:val="00A07570"/>
    <w:rsid w:val="00A0791E"/>
    <w:rsid w:val="00A07EBA"/>
    <w:rsid w:val="00A10A6F"/>
    <w:rsid w:val="00A10E09"/>
    <w:rsid w:val="00A116A1"/>
    <w:rsid w:val="00A117DD"/>
    <w:rsid w:val="00A11D28"/>
    <w:rsid w:val="00A12D2A"/>
    <w:rsid w:val="00A12DB1"/>
    <w:rsid w:val="00A13103"/>
    <w:rsid w:val="00A1343A"/>
    <w:rsid w:val="00A135D1"/>
    <w:rsid w:val="00A1388F"/>
    <w:rsid w:val="00A13D20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8D6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BE3"/>
    <w:rsid w:val="00A44F26"/>
    <w:rsid w:val="00A44FD0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66A"/>
    <w:rsid w:val="00A5477B"/>
    <w:rsid w:val="00A54D34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366"/>
    <w:rsid w:val="00A6077C"/>
    <w:rsid w:val="00A60786"/>
    <w:rsid w:val="00A60C82"/>
    <w:rsid w:val="00A60D37"/>
    <w:rsid w:val="00A6129C"/>
    <w:rsid w:val="00A614C9"/>
    <w:rsid w:val="00A61F9E"/>
    <w:rsid w:val="00A62AA4"/>
    <w:rsid w:val="00A62E65"/>
    <w:rsid w:val="00A62FB9"/>
    <w:rsid w:val="00A63715"/>
    <w:rsid w:val="00A63D87"/>
    <w:rsid w:val="00A63E4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B8A"/>
    <w:rsid w:val="00A672FA"/>
    <w:rsid w:val="00A6734C"/>
    <w:rsid w:val="00A67575"/>
    <w:rsid w:val="00A67AB4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50E6"/>
    <w:rsid w:val="00A75134"/>
    <w:rsid w:val="00A75533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71E"/>
    <w:rsid w:val="00A80E9B"/>
    <w:rsid w:val="00A80EFA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C7"/>
    <w:rsid w:val="00A93CC1"/>
    <w:rsid w:val="00A93E37"/>
    <w:rsid w:val="00A93FAE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3E"/>
    <w:rsid w:val="00A969D7"/>
    <w:rsid w:val="00A96AF3"/>
    <w:rsid w:val="00A96B8B"/>
    <w:rsid w:val="00A96C35"/>
    <w:rsid w:val="00A96DF9"/>
    <w:rsid w:val="00A979E2"/>
    <w:rsid w:val="00AA0152"/>
    <w:rsid w:val="00AA0928"/>
    <w:rsid w:val="00AA0B30"/>
    <w:rsid w:val="00AA20F3"/>
    <w:rsid w:val="00AA2697"/>
    <w:rsid w:val="00AA27B4"/>
    <w:rsid w:val="00AA2830"/>
    <w:rsid w:val="00AA29DB"/>
    <w:rsid w:val="00AA2E7C"/>
    <w:rsid w:val="00AA34B9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A7D38"/>
    <w:rsid w:val="00AB0FE1"/>
    <w:rsid w:val="00AB15A6"/>
    <w:rsid w:val="00AB2352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83B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179E"/>
    <w:rsid w:val="00AD1EA8"/>
    <w:rsid w:val="00AD2D8D"/>
    <w:rsid w:val="00AD317A"/>
    <w:rsid w:val="00AD330C"/>
    <w:rsid w:val="00AD33F2"/>
    <w:rsid w:val="00AD370F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173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E3B"/>
    <w:rsid w:val="00AE70C3"/>
    <w:rsid w:val="00AE71B6"/>
    <w:rsid w:val="00AE71CD"/>
    <w:rsid w:val="00AE7205"/>
    <w:rsid w:val="00AE74CB"/>
    <w:rsid w:val="00AF027C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43F6"/>
    <w:rsid w:val="00AF496A"/>
    <w:rsid w:val="00AF4A23"/>
    <w:rsid w:val="00AF4C92"/>
    <w:rsid w:val="00AF5EAE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01A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597"/>
    <w:rsid w:val="00B15A1B"/>
    <w:rsid w:val="00B16042"/>
    <w:rsid w:val="00B16739"/>
    <w:rsid w:val="00B16D51"/>
    <w:rsid w:val="00B171BA"/>
    <w:rsid w:val="00B17479"/>
    <w:rsid w:val="00B174F5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ACF"/>
    <w:rsid w:val="00B24881"/>
    <w:rsid w:val="00B2492A"/>
    <w:rsid w:val="00B24F33"/>
    <w:rsid w:val="00B251BF"/>
    <w:rsid w:val="00B25254"/>
    <w:rsid w:val="00B254C6"/>
    <w:rsid w:val="00B257E6"/>
    <w:rsid w:val="00B25809"/>
    <w:rsid w:val="00B2665B"/>
    <w:rsid w:val="00B268F3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8E9"/>
    <w:rsid w:val="00B330F5"/>
    <w:rsid w:val="00B3324E"/>
    <w:rsid w:val="00B33504"/>
    <w:rsid w:val="00B336FA"/>
    <w:rsid w:val="00B337DA"/>
    <w:rsid w:val="00B33878"/>
    <w:rsid w:val="00B34D0A"/>
    <w:rsid w:val="00B34EB7"/>
    <w:rsid w:val="00B34EC9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05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7D52"/>
    <w:rsid w:val="00B57EFD"/>
    <w:rsid w:val="00B60A91"/>
    <w:rsid w:val="00B61095"/>
    <w:rsid w:val="00B619BE"/>
    <w:rsid w:val="00B61C4C"/>
    <w:rsid w:val="00B62333"/>
    <w:rsid w:val="00B6261D"/>
    <w:rsid w:val="00B638E1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647C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59B"/>
    <w:rsid w:val="00B81904"/>
    <w:rsid w:val="00B8211F"/>
    <w:rsid w:val="00B822FE"/>
    <w:rsid w:val="00B824C1"/>
    <w:rsid w:val="00B82619"/>
    <w:rsid w:val="00B82B1D"/>
    <w:rsid w:val="00B833AF"/>
    <w:rsid w:val="00B83EA9"/>
    <w:rsid w:val="00B84238"/>
    <w:rsid w:val="00B8439D"/>
    <w:rsid w:val="00B8450B"/>
    <w:rsid w:val="00B84569"/>
    <w:rsid w:val="00B85111"/>
    <w:rsid w:val="00B85265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3D1"/>
    <w:rsid w:val="00B93596"/>
    <w:rsid w:val="00B93748"/>
    <w:rsid w:val="00B94619"/>
    <w:rsid w:val="00B954A5"/>
    <w:rsid w:val="00B9580F"/>
    <w:rsid w:val="00B959D7"/>
    <w:rsid w:val="00B96007"/>
    <w:rsid w:val="00B96365"/>
    <w:rsid w:val="00B9641B"/>
    <w:rsid w:val="00B9644D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EBD"/>
    <w:rsid w:val="00BA157D"/>
    <w:rsid w:val="00BA1696"/>
    <w:rsid w:val="00BA1B2C"/>
    <w:rsid w:val="00BA1B9D"/>
    <w:rsid w:val="00BA1E0F"/>
    <w:rsid w:val="00BA2710"/>
    <w:rsid w:val="00BA2A26"/>
    <w:rsid w:val="00BA3016"/>
    <w:rsid w:val="00BA31CC"/>
    <w:rsid w:val="00BA36DD"/>
    <w:rsid w:val="00BA39C8"/>
    <w:rsid w:val="00BA3E62"/>
    <w:rsid w:val="00BA458E"/>
    <w:rsid w:val="00BA48C9"/>
    <w:rsid w:val="00BA50E6"/>
    <w:rsid w:val="00BA5180"/>
    <w:rsid w:val="00BA5719"/>
    <w:rsid w:val="00BA574D"/>
    <w:rsid w:val="00BA5CBA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98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47"/>
    <w:rsid w:val="00BC26DD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F24"/>
    <w:rsid w:val="00BC614A"/>
    <w:rsid w:val="00BC7394"/>
    <w:rsid w:val="00BC762C"/>
    <w:rsid w:val="00BC7998"/>
    <w:rsid w:val="00BC7B7D"/>
    <w:rsid w:val="00BC7BD8"/>
    <w:rsid w:val="00BD0B9A"/>
    <w:rsid w:val="00BD0E44"/>
    <w:rsid w:val="00BD109B"/>
    <w:rsid w:val="00BD14A5"/>
    <w:rsid w:val="00BD1955"/>
    <w:rsid w:val="00BD1B15"/>
    <w:rsid w:val="00BD1D68"/>
    <w:rsid w:val="00BD1FF3"/>
    <w:rsid w:val="00BD228F"/>
    <w:rsid w:val="00BD26A8"/>
    <w:rsid w:val="00BD280B"/>
    <w:rsid w:val="00BD313C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73F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0E32"/>
    <w:rsid w:val="00BE190D"/>
    <w:rsid w:val="00BE1972"/>
    <w:rsid w:val="00BE1AEC"/>
    <w:rsid w:val="00BE26CC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6C7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42A"/>
    <w:rsid w:val="00BF49D9"/>
    <w:rsid w:val="00BF51F0"/>
    <w:rsid w:val="00BF547A"/>
    <w:rsid w:val="00BF5A0D"/>
    <w:rsid w:val="00BF61DD"/>
    <w:rsid w:val="00BF6A88"/>
    <w:rsid w:val="00BF6B56"/>
    <w:rsid w:val="00BF6D5A"/>
    <w:rsid w:val="00BF7209"/>
    <w:rsid w:val="00BF7528"/>
    <w:rsid w:val="00BF7B7D"/>
    <w:rsid w:val="00C00140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225"/>
    <w:rsid w:val="00C04605"/>
    <w:rsid w:val="00C04DD0"/>
    <w:rsid w:val="00C04EF9"/>
    <w:rsid w:val="00C051BC"/>
    <w:rsid w:val="00C06302"/>
    <w:rsid w:val="00C06BF2"/>
    <w:rsid w:val="00C06DAB"/>
    <w:rsid w:val="00C07011"/>
    <w:rsid w:val="00C07694"/>
    <w:rsid w:val="00C07B2F"/>
    <w:rsid w:val="00C07BFD"/>
    <w:rsid w:val="00C105C1"/>
    <w:rsid w:val="00C105C7"/>
    <w:rsid w:val="00C10B65"/>
    <w:rsid w:val="00C10C0C"/>
    <w:rsid w:val="00C10D88"/>
    <w:rsid w:val="00C115F5"/>
    <w:rsid w:val="00C118D8"/>
    <w:rsid w:val="00C11E8F"/>
    <w:rsid w:val="00C1208C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C62"/>
    <w:rsid w:val="00C15EDE"/>
    <w:rsid w:val="00C1618C"/>
    <w:rsid w:val="00C164CE"/>
    <w:rsid w:val="00C1672F"/>
    <w:rsid w:val="00C168AB"/>
    <w:rsid w:val="00C16AB2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C15"/>
    <w:rsid w:val="00C17EA9"/>
    <w:rsid w:val="00C17F2B"/>
    <w:rsid w:val="00C204A6"/>
    <w:rsid w:val="00C20717"/>
    <w:rsid w:val="00C20738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E3E"/>
    <w:rsid w:val="00C252EA"/>
    <w:rsid w:val="00C25367"/>
    <w:rsid w:val="00C256E4"/>
    <w:rsid w:val="00C25AA0"/>
    <w:rsid w:val="00C262B8"/>
    <w:rsid w:val="00C269AB"/>
    <w:rsid w:val="00C26A3F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2B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3F46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6E91"/>
    <w:rsid w:val="00C37125"/>
    <w:rsid w:val="00C3720B"/>
    <w:rsid w:val="00C3763A"/>
    <w:rsid w:val="00C37660"/>
    <w:rsid w:val="00C37DE9"/>
    <w:rsid w:val="00C40CAD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280F"/>
    <w:rsid w:val="00C528C1"/>
    <w:rsid w:val="00C52CE7"/>
    <w:rsid w:val="00C52D91"/>
    <w:rsid w:val="00C52E15"/>
    <w:rsid w:val="00C52F0A"/>
    <w:rsid w:val="00C5330B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33CA"/>
    <w:rsid w:val="00C63FB9"/>
    <w:rsid w:val="00C640E0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4ED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537"/>
    <w:rsid w:val="00CA56DF"/>
    <w:rsid w:val="00CA570C"/>
    <w:rsid w:val="00CA58E7"/>
    <w:rsid w:val="00CA62C8"/>
    <w:rsid w:val="00CA6BB2"/>
    <w:rsid w:val="00CA6DCB"/>
    <w:rsid w:val="00CA7459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5D76"/>
    <w:rsid w:val="00CB640A"/>
    <w:rsid w:val="00CB6412"/>
    <w:rsid w:val="00CB6A1A"/>
    <w:rsid w:val="00CB6B90"/>
    <w:rsid w:val="00CB6BD8"/>
    <w:rsid w:val="00CB7322"/>
    <w:rsid w:val="00CB777B"/>
    <w:rsid w:val="00CB792A"/>
    <w:rsid w:val="00CB7AAB"/>
    <w:rsid w:val="00CB7E5C"/>
    <w:rsid w:val="00CC0186"/>
    <w:rsid w:val="00CC07DA"/>
    <w:rsid w:val="00CC0D08"/>
    <w:rsid w:val="00CC0DB9"/>
    <w:rsid w:val="00CC172F"/>
    <w:rsid w:val="00CC1816"/>
    <w:rsid w:val="00CC2846"/>
    <w:rsid w:val="00CC298A"/>
    <w:rsid w:val="00CC29DC"/>
    <w:rsid w:val="00CC2B3F"/>
    <w:rsid w:val="00CC3367"/>
    <w:rsid w:val="00CC36B2"/>
    <w:rsid w:val="00CC3754"/>
    <w:rsid w:val="00CC3CB3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E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75B"/>
    <w:rsid w:val="00CD376B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E26"/>
    <w:rsid w:val="00CD64C4"/>
    <w:rsid w:val="00CD683A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427E"/>
    <w:rsid w:val="00CE484E"/>
    <w:rsid w:val="00CE4B5F"/>
    <w:rsid w:val="00CE4BEB"/>
    <w:rsid w:val="00CE552D"/>
    <w:rsid w:val="00CE5EA0"/>
    <w:rsid w:val="00CE5FA7"/>
    <w:rsid w:val="00CE637D"/>
    <w:rsid w:val="00CE6442"/>
    <w:rsid w:val="00CE696E"/>
    <w:rsid w:val="00CE70C6"/>
    <w:rsid w:val="00CE7129"/>
    <w:rsid w:val="00CE755B"/>
    <w:rsid w:val="00CE79C1"/>
    <w:rsid w:val="00CE7A93"/>
    <w:rsid w:val="00CE7E5D"/>
    <w:rsid w:val="00CF044F"/>
    <w:rsid w:val="00CF0470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B9"/>
    <w:rsid w:val="00CF64CB"/>
    <w:rsid w:val="00CF6974"/>
    <w:rsid w:val="00CF7E51"/>
    <w:rsid w:val="00D004F8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704"/>
    <w:rsid w:val="00D03E1B"/>
    <w:rsid w:val="00D03EF2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AF3"/>
    <w:rsid w:val="00D14F2E"/>
    <w:rsid w:val="00D15243"/>
    <w:rsid w:val="00D16099"/>
    <w:rsid w:val="00D16235"/>
    <w:rsid w:val="00D164D9"/>
    <w:rsid w:val="00D168A5"/>
    <w:rsid w:val="00D16A21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3B1A"/>
    <w:rsid w:val="00D246E7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83B"/>
    <w:rsid w:val="00D27844"/>
    <w:rsid w:val="00D27A40"/>
    <w:rsid w:val="00D27BC9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5B7B"/>
    <w:rsid w:val="00D36094"/>
    <w:rsid w:val="00D360CD"/>
    <w:rsid w:val="00D3658F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A93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5E83"/>
    <w:rsid w:val="00D4698D"/>
    <w:rsid w:val="00D46F87"/>
    <w:rsid w:val="00D479D0"/>
    <w:rsid w:val="00D47D89"/>
    <w:rsid w:val="00D50421"/>
    <w:rsid w:val="00D50987"/>
    <w:rsid w:val="00D50A5B"/>
    <w:rsid w:val="00D50EF1"/>
    <w:rsid w:val="00D50F61"/>
    <w:rsid w:val="00D51B92"/>
    <w:rsid w:val="00D51FB2"/>
    <w:rsid w:val="00D521F4"/>
    <w:rsid w:val="00D52A02"/>
    <w:rsid w:val="00D52DE6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4F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5D22"/>
    <w:rsid w:val="00D66619"/>
    <w:rsid w:val="00D6686B"/>
    <w:rsid w:val="00D66DE7"/>
    <w:rsid w:val="00D66F66"/>
    <w:rsid w:val="00D67637"/>
    <w:rsid w:val="00D70589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456B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EF8"/>
    <w:rsid w:val="00D80F03"/>
    <w:rsid w:val="00D80F80"/>
    <w:rsid w:val="00D8145C"/>
    <w:rsid w:val="00D81489"/>
    <w:rsid w:val="00D815C1"/>
    <w:rsid w:val="00D81A2F"/>
    <w:rsid w:val="00D8292A"/>
    <w:rsid w:val="00D82DBB"/>
    <w:rsid w:val="00D83284"/>
    <w:rsid w:val="00D83337"/>
    <w:rsid w:val="00D83E03"/>
    <w:rsid w:val="00D8405B"/>
    <w:rsid w:val="00D847A7"/>
    <w:rsid w:val="00D848E1"/>
    <w:rsid w:val="00D84A37"/>
    <w:rsid w:val="00D84F0A"/>
    <w:rsid w:val="00D85008"/>
    <w:rsid w:val="00D855AA"/>
    <w:rsid w:val="00D856C1"/>
    <w:rsid w:val="00D857CD"/>
    <w:rsid w:val="00D85C90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221"/>
    <w:rsid w:val="00D923D6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4FE5"/>
    <w:rsid w:val="00D9540A"/>
    <w:rsid w:val="00D959CF"/>
    <w:rsid w:val="00D959E8"/>
    <w:rsid w:val="00D95C2F"/>
    <w:rsid w:val="00D965BF"/>
    <w:rsid w:val="00D96608"/>
    <w:rsid w:val="00D968BE"/>
    <w:rsid w:val="00D97282"/>
    <w:rsid w:val="00D9732C"/>
    <w:rsid w:val="00D9798A"/>
    <w:rsid w:val="00D97A4B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2E1"/>
    <w:rsid w:val="00DA37AD"/>
    <w:rsid w:val="00DA3823"/>
    <w:rsid w:val="00DA3D63"/>
    <w:rsid w:val="00DA3D82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77D"/>
    <w:rsid w:val="00DA7FA5"/>
    <w:rsid w:val="00DA7FB6"/>
    <w:rsid w:val="00DB05B5"/>
    <w:rsid w:val="00DB09C8"/>
    <w:rsid w:val="00DB0A90"/>
    <w:rsid w:val="00DB0C61"/>
    <w:rsid w:val="00DB0DA6"/>
    <w:rsid w:val="00DB103F"/>
    <w:rsid w:val="00DB14A5"/>
    <w:rsid w:val="00DB169A"/>
    <w:rsid w:val="00DB18C6"/>
    <w:rsid w:val="00DB19AB"/>
    <w:rsid w:val="00DB1A1F"/>
    <w:rsid w:val="00DB1C77"/>
    <w:rsid w:val="00DB233C"/>
    <w:rsid w:val="00DB2613"/>
    <w:rsid w:val="00DB263E"/>
    <w:rsid w:val="00DB28B1"/>
    <w:rsid w:val="00DB2CE9"/>
    <w:rsid w:val="00DB31A1"/>
    <w:rsid w:val="00DB3D7B"/>
    <w:rsid w:val="00DB438F"/>
    <w:rsid w:val="00DB49C9"/>
    <w:rsid w:val="00DB4BBE"/>
    <w:rsid w:val="00DB4FF4"/>
    <w:rsid w:val="00DB563E"/>
    <w:rsid w:val="00DB5660"/>
    <w:rsid w:val="00DB57C3"/>
    <w:rsid w:val="00DB62AE"/>
    <w:rsid w:val="00DB6CAD"/>
    <w:rsid w:val="00DB6F1F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23D4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5FFD"/>
    <w:rsid w:val="00DC609C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1E2"/>
    <w:rsid w:val="00DD390C"/>
    <w:rsid w:val="00DD3DB8"/>
    <w:rsid w:val="00DD4159"/>
    <w:rsid w:val="00DD48E8"/>
    <w:rsid w:val="00DD4EC8"/>
    <w:rsid w:val="00DD4F32"/>
    <w:rsid w:val="00DD5165"/>
    <w:rsid w:val="00DD5BC2"/>
    <w:rsid w:val="00DD5E1B"/>
    <w:rsid w:val="00DD618F"/>
    <w:rsid w:val="00DD61A2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2F15"/>
    <w:rsid w:val="00DF31CC"/>
    <w:rsid w:val="00DF33CB"/>
    <w:rsid w:val="00DF3833"/>
    <w:rsid w:val="00DF3F5E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E2B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26"/>
    <w:rsid w:val="00E01EFF"/>
    <w:rsid w:val="00E01F49"/>
    <w:rsid w:val="00E02549"/>
    <w:rsid w:val="00E02B14"/>
    <w:rsid w:val="00E02B43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761"/>
    <w:rsid w:val="00E17B1D"/>
    <w:rsid w:val="00E17B2A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2ABC"/>
    <w:rsid w:val="00E23373"/>
    <w:rsid w:val="00E2350C"/>
    <w:rsid w:val="00E2353C"/>
    <w:rsid w:val="00E23CD7"/>
    <w:rsid w:val="00E24493"/>
    <w:rsid w:val="00E245A0"/>
    <w:rsid w:val="00E24AB9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654"/>
    <w:rsid w:val="00E32E91"/>
    <w:rsid w:val="00E3323C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812"/>
    <w:rsid w:val="00E35A0F"/>
    <w:rsid w:val="00E35A96"/>
    <w:rsid w:val="00E3622E"/>
    <w:rsid w:val="00E36B8D"/>
    <w:rsid w:val="00E36D65"/>
    <w:rsid w:val="00E37332"/>
    <w:rsid w:val="00E37496"/>
    <w:rsid w:val="00E376F9"/>
    <w:rsid w:val="00E37DC1"/>
    <w:rsid w:val="00E37EB1"/>
    <w:rsid w:val="00E403D5"/>
    <w:rsid w:val="00E4055F"/>
    <w:rsid w:val="00E40730"/>
    <w:rsid w:val="00E40FBE"/>
    <w:rsid w:val="00E411DD"/>
    <w:rsid w:val="00E41548"/>
    <w:rsid w:val="00E4158F"/>
    <w:rsid w:val="00E419F7"/>
    <w:rsid w:val="00E41BDD"/>
    <w:rsid w:val="00E42322"/>
    <w:rsid w:val="00E42A57"/>
    <w:rsid w:val="00E42C68"/>
    <w:rsid w:val="00E42E97"/>
    <w:rsid w:val="00E42F63"/>
    <w:rsid w:val="00E42FFA"/>
    <w:rsid w:val="00E430A1"/>
    <w:rsid w:val="00E434DA"/>
    <w:rsid w:val="00E43AA0"/>
    <w:rsid w:val="00E43F93"/>
    <w:rsid w:val="00E446EE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AFF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54D4"/>
    <w:rsid w:val="00E556B4"/>
    <w:rsid w:val="00E55BC1"/>
    <w:rsid w:val="00E55C1A"/>
    <w:rsid w:val="00E55FB8"/>
    <w:rsid w:val="00E56282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A9D"/>
    <w:rsid w:val="00E71CD8"/>
    <w:rsid w:val="00E71D0C"/>
    <w:rsid w:val="00E71EB6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A31"/>
    <w:rsid w:val="00E82095"/>
    <w:rsid w:val="00E8217B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6B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BA4"/>
    <w:rsid w:val="00E94FE2"/>
    <w:rsid w:val="00E95919"/>
    <w:rsid w:val="00E95BC8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950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169"/>
    <w:rsid w:val="00EB3476"/>
    <w:rsid w:val="00EB3668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302"/>
    <w:rsid w:val="00EC07CF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81"/>
    <w:rsid w:val="00ED40B2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4D6"/>
    <w:rsid w:val="00ED67DC"/>
    <w:rsid w:val="00ED67E5"/>
    <w:rsid w:val="00ED6AC1"/>
    <w:rsid w:val="00ED6D4C"/>
    <w:rsid w:val="00ED704D"/>
    <w:rsid w:val="00ED7357"/>
    <w:rsid w:val="00ED74E4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09C"/>
    <w:rsid w:val="00EE3119"/>
    <w:rsid w:val="00EE3140"/>
    <w:rsid w:val="00EE344D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C6"/>
    <w:rsid w:val="00EE6AED"/>
    <w:rsid w:val="00EE7044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41EC"/>
    <w:rsid w:val="00EF44ED"/>
    <w:rsid w:val="00EF4B5C"/>
    <w:rsid w:val="00EF4C23"/>
    <w:rsid w:val="00EF5086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89B"/>
    <w:rsid w:val="00F00A53"/>
    <w:rsid w:val="00F01CE5"/>
    <w:rsid w:val="00F01FA9"/>
    <w:rsid w:val="00F02DDC"/>
    <w:rsid w:val="00F0314B"/>
    <w:rsid w:val="00F031EB"/>
    <w:rsid w:val="00F03500"/>
    <w:rsid w:val="00F03843"/>
    <w:rsid w:val="00F03AF6"/>
    <w:rsid w:val="00F03BA1"/>
    <w:rsid w:val="00F03E6C"/>
    <w:rsid w:val="00F0490B"/>
    <w:rsid w:val="00F04A26"/>
    <w:rsid w:val="00F04BCE"/>
    <w:rsid w:val="00F04BF0"/>
    <w:rsid w:val="00F04E1F"/>
    <w:rsid w:val="00F05760"/>
    <w:rsid w:val="00F05977"/>
    <w:rsid w:val="00F05A97"/>
    <w:rsid w:val="00F060AF"/>
    <w:rsid w:val="00F063AB"/>
    <w:rsid w:val="00F0662E"/>
    <w:rsid w:val="00F068BD"/>
    <w:rsid w:val="00F06D2E"/>
    <w:rsid w:val="00F072F4"/>
    <w:rsid w:val="00F07300"/>
    <w:rsid w:val="00F073CD"/>
    <w:rsid w:val="00F0771A"/>
    <w:rsid w:val="00F07CD0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BE2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4A8"/>
    <w:rsid w:val="00F2252F"/>
    <w:rsid w:val="00F22E38"/>
    <w:rsid w:val="00F2318A"/>
    <w:rsid w:val="00F23D60"/>
    <w:rsid w:val="00F24072"/>
    <w:rsid w:val="00F2427E"/>
    <w:rsid w:val="00F242A1"/>
    <w:rsid w:val="00F2496A"/>
    <w:rsid w:val="00F24C5F"/>
    <w:rsid w:val="00F25047"/>
    <w:rsid w:val="00F25338"/>
    <w:rsid w:val="00F257BC"/>
    <w:rsid w:val="00F25BFE"/>
    <w:rsid w:val="00F25D8D"/>
    <w:rsid w:val="00F26884"/>
    <w:rsid w:val="00F271F0"/>
    <w:rsid w:val="00F2782A"/>
    <w:rsid w:val="00F307C6"/>
    <w:rsid w:val="00F30BCD"/>
    <w:rsid w:val="00F31040"/>
    <w:rsid w:val="00F310AD"/>
    <w:rsid w:val="00F310F9"/>
    <w:rsid w:val="00F312D2"/>
    <w:rsid w:val="00F313E5"/>
    <w:rsid w:val="00F32009"/>
    <w:rsid w:val="00F320CB"/>
    <w:rsid w:val="00F32292"/>
    <w:rsid w:val="00F32F65"/>
    <w:rsid w:val="00F331AE"/>
    <w:rsid w:val="00F33302"/>
    <w:rsid w:val="00F333EE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2631"/>
    <w:rsid w:val="00F4289B"/>
    <w:rsid w:val="00F42BB5"/>
    <w:rsid w:val="00F42EB6"/>
    <w:rsid w:val="00F43348"/>
    <w:rsid w:val="00F433BF"/>
    <w:rsid w:val="00F43EE7"/>
    <w:rsid w:val="00F44051"/>
    <w:rsid w:val="00F4495F"/>
    <w:rsid w:val="00F44EB3"/>
    <w:rsid w:val="00F44FDA"/>
    <w:rsid w:val="00F45006"/>
    <w:rsid w:val="00F45B6B"/>
    <w:rsid w:val="00F461A4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4FA"/>
    <w:rsid w:val="00F53703"/>
    <w:rsid w:val="00F53C35"/>
    <w:rsid w:val="00F547A6"/>
    <w:rsid w:val="00F54C28"/>
    <w:rsid w:val="00F5511F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59E"/>
    <w:rsid w:val="00F635C4"/>
    <w:rsid w:val="00F63A47"/>
    <w:rsid w:val="00F63E35"/>
    <w:rsid w:val="00F643BE"/>
    <w:rsid w:val="00F6441C"/>
    <w:rsid w:val="00F64734"/>
    <w:rsid w:val="00F648F9"/>
    <w:rsid w:val="00F64950"/>
    <w:rsid w:val="00F64FB2"/>
    <w:rsid w:val="00F654A0"/>
    <w:rsid w:val="00F654BE"/>
    <w:rsid w:val="00F654EC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22"/>
    <w:rsid w:val="00F70EE5"/>
    <w:rsid w:val="00F71D66"/>
    <w:rsid w:val="00F72523"/>
    <w:rsid w:val="00F7255F"/>
    <w:rsid w:val="00F72743"/>
    <w:rsid w:val="00F728AE"/>
    <w:rsid w:val="00F72AB6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C72"/>
    <w:rsid w:val="00F86159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5F8"/>
    <w:rsid w:val="00F92B3B"/>
    <w:rsid w:val="00F92C85"/>
    <w:rsid w:val="00F92F16"/>
    <w:rsid w:val="00F9319B"/>
    <w:rsid w:val="00F93517"/>
    <w:rsid w:val="00F93866"/>
    <w:rsid w:val="00F94360"/>
    <w:rsid w:val="00F943E6"/>
    <w:rsid w:val="00F94428"/>
    <w:rsid w:val="00F948C0"/>
    <w:rsid w:val="00F94B32"/>
    <w:rsid w:val="00F94B36"/>
    <w:rsid w:val="00F95536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736"/>
    <w:rsid w:val="00FA586C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6B44"/>
    <w:rsid w:val="00FC7005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11C"/>
    <w:rsid w:val="00FD76C9"/>
    <w:rsid w:val="00FD7ACC"/>
    <w:rsid w:val="00FD7EF3"/>
    <w:rsid w:val="00FE00AC"/>
    <w:rsid w:val="00FE0207"/>
    <w:rsid w:val="00FE0797"/>
    <w:rsid w:val="00FE119F"/>
    <w:rsid w:val="00FE181E"/>
    <w:rsid w:val="00FE1B4F"/>
    <w:rsid w:val="00FE1BBB"/>
    <w:rsid w:val="00FE1DA4"/>
    <w:rsid w:val="00FE1E37"/>
    <w:rsid w:val="00FE20D5"/>
    <w:rsid w:val="00FE259B"/>
    <w:rsid w:val="00FE2AE4"/>
    <w:rsid w:val="00FE2B14"/>
    <w:rsid w:val="00FE2C27"/>
    <w:rsid w:val="00FE2D3A"/>
    <w:rsid w:val="00FE3381"/>
    <w:rsid w:val="00FE3792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F067C"/>
    <w:rsid w:val="00FF09B7"/>
    <w:rsid w:val="00FF0CCA"/>
    <w:rsid w:val="00FF111E"/>
    <w:rsid w:val="00FF1DC9"/>
    <w:rsid w:val="00FF1E71"/>
    <w:rsid w:val="00FF21F5"/>
    <w:rsid w:val="00FF232C"/>
    <w:rsid w:val="00FF27B6"/>
    <w:rsid w:val="00FF29F1"/>
    <w:rsid w:val="00FF2E6F"/>
    <w:rsid w:val="00FF2E77"/>
    <w:rsid w:val="00FF32CA"/>
    <w:rsid w:val="00FF4138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C2493-0E04-4D00-A7A3-82429072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2454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3</cp:revision>
  <cp:lastPrinted>2020-05-08T09:48:00Z</cp:lastPrinted>
  <dcterms:created xsi:type="dcterms:W3CDTF">2020-05-08T10:36:00Z</dcterms:created>
  <dcterms:modified xsi:type="dcterms:W3CDTF">2020-05-08T10:37:00Z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