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1DC3" w:rsidRPr="004B707B" w14:paraId="0802DB25" w14:textId="77777777" w:rsidTr="001A43C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C2D5BA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8E12FE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67B6C9F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1DC3" w:rsidRPr="004B707B" w14:paraId="47AF9D4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DC393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4D3E3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21A47A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1DC3" w:rsidRPr="004B707B" w14:paraId="721B36A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278" w:type="dxa"/>
          </w:tcPr>
          <w:p w14:paraId="3731BF81" w14:textId="77777777" w:rsidR="00FD1DC3" w:rsidRPr="004B707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C845E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BECF15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ข้อมูลทั่วไป</w:t>
            </w:r>
          </w:p>
        </w:tc>
      </w:tr>
      <w:tr w:rsidR="00FD1DC3" w:rsidRPr="004B707B" w14:paraId="5492BB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CF007" w14:textId="77777777" w:rsidR="00FD1DC3" w:rsidRPr="004B707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0EF1F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C2430A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  <w:r w:rsidR="002D3F94"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ระหว่างกาล</w:t>
            </w:r>
          </w:p>
        </w:tc>
      </w:tr>
      <w:tr w:rsidR="00AB79ED" w:rsidRPr="004B707B" w14:paraId="782425C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3355BF" w14:textId="77777777" w:rsidR="00AB79ED" w:rsidRPr="004B707B" w:rsidRDefault="00AB79ED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D7487" w14:textId="77777777" w:rsidR="00AB79ED" w:rsidRPr="004B707B" w:rsidRDefault="00AB79ED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1C277F" w14:textId="635A4D53" w:rsidR="00AB79ED" w:rsidRPr="00AB79ED" w:rsidRDefault="00AB79ED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 xml:space="preserve">ผลกระทบจากการแพร่ระบาดของโรคโควิด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2D3F94" w:rsidRPr="004B707B" w14:paraId="01EE86E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211144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02D5A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F8B2C3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D3F94" w:rsidRPr="004B707B" w14:paraId="6B3CC82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B94DBD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829FE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006A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D3F94" w:rsidRPr="004B707B" w14:paraId="4396CEA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D89F93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E7E7B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F6F160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2D3F94" w:rsidRPr="004B707B" w14:paraId="696F247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82FA9F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55558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37D18F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D3F94" w:rsidRPr="004B707B" w14:paraId="3BA4472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D6573F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DF550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18C757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D3F94" w:rsidRPr="004B707B" w14:paraId="25F007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4B327C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C8E2B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4700A2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D3F94" w:rsidRPr="004B707B" w14:paraId="1DEE105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65C30B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2741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06D38A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2D3F94" w:rsidRPr="004B707B" w14:paraId="0156C111" w14:textId="77777777" w:rsidTr="005B63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F52D06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D1618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58B89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D3F94" w:rsidRPr="004B707B" w14:paraId="4958EFC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968C9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5EF64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6DA4D2" w14:textId="77777777" w:rsidR="00756E9A" w:rsidRPr="00756E9A" w:rsidRDefault="002D3F94" w:rsidP="00756E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56E9A" w:rsidRPr="004B707B" w14:paraId="0A31BD0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420F9" w14:textId="77777777" w:rsidR="00756E9A" w:rsidRPr="004B707B" w:rsidRDefault="00756E9A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1F5AD" w14:textId="77777777" w:rsidR="00756E9A" w:rsidRPr="004B707B" w:rsidRDefault="00756E9A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5AEC8E" w14:textId="77777777" w:rsidR="00756E9A" w:rsidRPr="004B707B" w:rsidRDefault="00756E9A" w:rsidP="00756E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6E9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2D3F94" w:rsidRPr="004B707B" w14:paraId="6FD5804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2EA824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52FB0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35F23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2D3F94" w:rsidRPr="004B707B" w14:paraId="57EBE8F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A71754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6F550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6DEB63" w14:textId="77777777" w:rsidR="002D3F94" w:rsidRPr="004B707B" w:rsidRDefault="007A4C4F" w:rsidP="002D3F9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D3F94" w:rsidRPr="004B707B" w14:paraId="5F786D8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5527D2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55FD5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9A3F3A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82C5B" w:rsidRPr="004B707B" w14:paraId="6E5A941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0EF5F7" w14:textId="77777777" w:rsidR="00782C5B" w:rsidRPr="004B707B" w:rsidRDefault="00782C5B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ECC5D" w14:textId="77777777" w:rsidR="00782C5B" w:rsidRPr="004B707B" w:rsidRDefault="00782C5B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F2D823" w14:textId="77777777" w:rsidR="00782C5B" w:rsidRPr="004B707B" w:rsidRDefault="00782C5B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D3F94" w:rsidRPr="004B707B" w14:paraId="76FB68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EF832E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8534E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F097C7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3F94" w:rsidRPr="004B707B" w14:paraId="0305422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2A946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4A4E4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469D16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03E02" w:rsidRPr="004B707B" w14:paraId="64671BD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F2E306" w14:textId="77777777" w:rsidR="00D03E02" w:rsidRPr="004B707B" w:rsidRDefault="00D03E02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C51C4" w14:textId="77777777" w:rsidR="00D03E02" w:rsidRPr="004B707B" w:rsidRDefault="00D03E02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9BE52" w14:textId="6E15EFEB" w:rsidR="00D03E02" w:rsidRPr="00D03E02" w:rsidRDefault="00D03E02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  <w:cs/>
              </w:rPr>
            </w:pPr>
            <w:r w:rsidRPr="00D03E0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2D3F94" w:rsidRPr="004B707B" w14:paraId="3A95B45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BA67C1" w14:textId="77777777" w:rsidR="002D3F94" w:rsidRPr="00044242" w:rsidRDefault="002D3F94" w:rsidP="00044242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B1442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B4E3D8" w14:textId="77777777" w:rsidR="00756E9A" w:rsidRPr="00782C5B" w:rsidRDefault="00044242" w:rsidP="0078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022C806" w14:textId="77777777"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60610D" w14:textId="77777777"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14:paraId="29780584" w14:textId="77777777"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14:paraId="7C7871F7" w14:textId="77777777" w:rsidR="00BE3A61" w:rsidRPr="00BE3A61" w:rsidRDefault="00BE3A61" w:rsidP="00BE3A61">
      <w:pPr>
        <w:rPr>
          <w:rFonts w:ascii="Angsana New" w:hAnsi="Angsana New"/>
          <w:sz w:val="30"/>
          <w:szCs w:val="30"/>
          <w:cs/>
        </w:rPr>
      </w:pPr>
    </w:p>
    <w:p w14:paraId="33B908D7" w14:textId="77777777"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14:paraId="5C950089" w14:textId="77777777"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427F34" w14:textId="77777777" w:rsidR="00BE3A61" w:rsidRDefault="00BE3A61" w:rsidP="00BE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2116DC43" w14:textId="6AD4FEF1" w:rsidR="002F118A" w:rsidRDefault="002F1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0CBF2D" w14:textId="77777777" w:rsidR="00FD1DC3" w:rsidRPr="004B707B" w:rsidRDefault="00FD1DC3" w:rsidP="00354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616BF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B707B">
        <w:rPr>
          <w:rFonts w:ascii="Angsana New" w:hAnsi="Angsana New"/>
          <w:sz w:val="30"/>
          <w:szCs w:val="30"/>
          <w:cs/>
        </w:rPr>
        <w:t>นี้</w:t>
      </w:r>
    </w:p>
    <w:p w14:paraId="550EC3BD" w14:textId="77777777" w:rsidR="000C65C9" w:rsidRPr="00E80F85" w:rsidRDefault="000C65C9" w:rsidP="00C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27811D0" w14:textId="2EA3C7B8" w:rsidR="00FD1DC3" w:rsidRPr="004B707B" w:rsidRDefault="00FD1DC3" w:rsidP="00E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งบการเงิน</w:t>
      </w:r>
      <w:r w:rsidR="000D101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B707B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6A5C8E" w:rsidRPr="004B707B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E34940" w:rsidRPr="004B707B">
        <w:rPr>
          <w:rFonts w:ascii="Angsana New" w:hAnsi="Angsana New"/>
          <w:sz w:val="30"/>
          <w:szCs w:val="30"/>
        </w:rPr>
        <w:t xml:space="preserve"> </w:t>
      </w:r>
      <w:r w:rsidR="006A4F29">
        <w:rPr>
          <w:rFonts w:ascii="Angsana New" w:hAnsi="Angsana New"/>
          <w:sz w:val="30"/>
          <w:szCs w:val="30"/>
        </w:rPr>
        <w:t>1</w:t>
      </w:r>
      <w:r w:rsidR="007B0BAD">
        <w:rPr>
          <w:rFonts w:ascii="Angsana New" w:hAnsi="Angsana New"/>
          <w:sz w:val="30"/>
          <w:szCs w:val="30"/>
        </w:rPr>
        <w:t>1</w:t>
      </w:r>
      <w:r w:rsidR="00E80F85">
        <w:rPr>
          <w:rFonts w:ascii="Angsana New" w:hAnsi="Angsana New"/>
          <w:sz w:val="30"/>
          <w:szCs w:val="30"/>
        </w:rPr>
        <w:t xml:space="preserve"> </w:t>
      </w:r>
      <w:r w:rsidR="00E80F8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87EED">
        <w:rPr>
          <w:rFonts w:ascii="Angsana New" w:hAnsi="Angsana New"/>
          <w:sz w:val="30"/>
          <w:szCs w:val="30"/>
        </w:rPr>
        <w:t>256</w:t>
      </w:r>
      <w:r w:rsidR="00173EAA">
        <w:rPr>
          <w:rFonts w:ascii="Angsana New" w:hAnsi="Angsana New"/>
          <w:sz w:val="30"/>
          <w:szCs w:val="30"/>
        </w:rPr>
        <w:t>3</w:t>
      </w:r>
    </w:p>
    <w:p w14:paraId="43501E79" w14:textId="77777777" w:rsidR="000C65C9" w:rsidRPr="00E80F85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</w:rPr>
      </w:pPr>
    </w:p>
    <w:p w14:paraId="73ADCD7D" w14:textId="77777777" w:rsidR="00FD1DC3" w:rsidRPr="004B707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DB123D3" w14:textId="77777777" w:rsidR="000C65C9" w:rsidRPr="00E80F85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FB859C0" w14:textId="77777777" w:rsidR="00173EAA" w:rsidRPr="00CE36A0" w:rsidRDefault="00173EAA" w:rsidP="0014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E36A0">
        <w:rPr>
          <w:rFonts w:ascii="Angsana New" w:hAnsi="Angsana New"/>
          <w:spacing w:val="4"/>
          <w:sz w:val="30"/>
          <w:szCs w:val="30"/>
          <w:cs/>
        </w:rPr>
        <w:t xml:space="preserve">บริษัท แผ่นดินทอง พร็อพเพอร์ตี้ ดีเวลลอปเม้นท์ จำกัด (มหาชน) </w:t>
      </w:r>
      <w:r w:rsidRPr="00CE36A0">
        <w:rPr>
          <w:rFonts w:ascii="Angsana New" w:hAnsi="Angsana New"/>
          <w:spacing w:val="4"/>
          <w:sz w:val="30"/>
          <w:szCs w:val="30"/>
        </w:rPr>
        <w:t>“</w:t>
      </w:r>
      <w:r w:rsidRPr="00CE36A0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CE36A0">
        <w:rPr>
          <w:rFonts w:ascii="Angsana New" w:hAnsi="Angsana New"/>
          <w:spacing w:val="4"/>
          <w:sz w:val="30"/>
          <w:szCs w:val="30"/>
        </w:rPr>
        <w:t>”</w:t>
      </w:r>
      <w:r w:rsidRPr="00CE36A0">
        <w:rPr>
          <w:rFonts w:ascii="Angsana New" w:hAnsi="Angsana New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CE36A0">
        <w:rPr>
          <w:rFonts w:ascii="Angsana New" w:hAnsi="Angsana New"/>
          <w:spacing w:val="4"/>
          <w:sz w:val="30"/>
          <w:szCs w:val="30"/>
        </w:rPr>
        <w:t> 944 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>มิตรทาวน์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ออฟฟิศ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ทาวเวอร์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ชั้น</w:t>
      </w:r>
      <w:r w:rsidRPr="00CE36A0">
        <w:rPr>
          <w:rFonts w:ascii="Angsana New" w:hAnsi="Angsana New"/>
          <w:spacing w:val="4"/>
          <w:sz w:val="30"/>
          <w:szCs w:val="30"/>
        </w:rPr>
        <w:t> 20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ถนน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>พระราม</w:t>
      </w:r>
      <w:r w:rsidRPr="00CE36A0">
        <w:rPr>
          <w:rFonts w:ascii="Angsana New" w:hAnsi="Angsana New"/>
          <w:spacing w:val="4"/>
          <w:sz w:val="30"/>
          <w:szCs w:val="30"/>
        </w:rPr>
        <w:t xml:space="preserve"> 4 </w:t>
      </w:r>
      <w:r w:rsidRPr="00CE36A0">
        <w:rPr>
          <w:rFonts w:ascii="Angsana New" w:hAnsi="Angsana New"/>
          <w:spacing w:val="4"/>
          <w:sz w:val="30"/>
          <w:szCs w:val="30"/>
          <w:cs/>
        </w:rPr>
        <w:t>แขวง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 xml:space="preserve">วังใหม่ </w:t>
      </w:r>
      <w:r w:rsidRPr="00CE36A0">
        <w:rPr>
          <w:rFonts w:ascii="Angsana New" w:hAnsi="Angsana New"/>
          <w:spacing w:val="4"/>
          <w:sz w:val="30"/>
          <w:szCs w:val="30"/>
        </w:rPr>
        <w:br/>
      </w:r>
      <w:r w:rsidRPr="00CE36A0">
        <w:rPr>
          <w:rFonts w:ascii="Angsana New" w:hAnsi="Angsana New"/>
          <w:spacing w:val="4"/>
          <w:sz w:val="30"/>
          <w:szCs w:val="30"/>
          <w:cs/>
        </w:rPr>
        <w:t>เข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>ตปทุมวัน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กรุงเทพมหานคร</w:t>
      </w:r>
    </w:p>
    <w:p w14:paraId="1E57FD95" w14:textId="77777777" w:rsidR="00173EAA" w:rsidRPr="00000E64" w:rsidRDefault="00173EAA" w:rsidP="00173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30A80702" w14:textId="3F45852F" w:rsidR="00173EAA" w:rsidRPr="00CA633D" w:rsidRDefault="00173EAA" w:rsidP="0014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633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A633D">
        <w:rPr>
          <w:rFonts w:ascii="Angsana New" w:hAnsi="Angsana New"/>
          <w:sz w:val="30"/>
          <w:szCs w:val="30"/>
        </w:rPr>
        <w:t xml:space="preserve">25 </w:t>
      </w:r>
      <w:r w:rsidRPr="00CA633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CA633D">
        <w:rPr>
          <w:rFonts w:ascii="Angsana New" w:hAnsi="Angsana New"/>
          <w:sz w:val="30"/>
          <w:szCs w:val="30"/>
          <w:cs/>
        </w:rPr>
        <w:t xml:space="preserve"> </w:t>
      </w:r>
      <w:r w:rsidRPr="00CA633D">
        <w:rPr>
          <w:rFonts w:ascii="Angsana New" w:hAnsi="Angsana New"/>
          <w:sz w:val="30"/>
          <w:szCs w:val="30"/>
        </w:rPr>
        <w:t>2562</w:t>
      </w:r>
      <w:r w:rsidRPr="00CA633D">
        <w:rPr>
          <w:rFonts w:ascii="Angsana New" w:hAnsi="Angsana New"/>
          <w:sz w:val="30"/>
          <w:szCs w:val="30"/>
          <w:cs/>
        </w:rPr>
        <w:t xml:space="preserve"> บริษัท </w:t>
      </w:r>
      <w:r w:rsidRPr="00CA633D">
        <w:rPr>
          <w:rFonts w:ascii="Angsana New" w:hAnsi="Angsana New" w:hint="cs"/>
          <w:sz w:val="30"/>
          <w:szCs w:val="30"/>
          <w:cs/>
        </w:rPr>
        <w:t>เฟรเซอร์ส พร็อพเพอร์ตี้ (ประเทศไทย)</w:t>
      </w:r>
      <w:r w:rsidRPr="00CA633D">
        <w:rPr>
          <w:rFonts w:ascii="Angsana New" w:hAnsi="Angsana New"/>
          <w:sz w:val="30"/>
          <w:szCs w:val="30"/>
          <w:cs/>
        </w:rPr>
        <w:t xml:space="preserve"> จำกัด</w:t>
      </w:r>
      <w:r w:rsidRPr="00CA633D">
        <w:rPr>
          <w:rFonts w:ascii="Angsana New" w:hAnsi="Angsana New" w:hint="cs"/>
          <w:sz w:val="30"/>
          <w:szCs w:val="30"/>
          <w:cs/>
        </w:rPr>
        <w:t xml:space="preserve"> (มหาชน) ได้ยื่นคำเสนอซื้อต่อตลาดหลักทรัพย์แห่งประเทศไทย โดยมีความประสงค์ที่จะซื้อหุ้นสามัญที่ออกและจำหน่ายแล้วทั้งหมดของบริษัทจำนวน </w:t>
      </w:r>
      <w:r w:rsidRPr="00CA633D">
        <w:rPr>
          <w:rFonts w:ascii="Angsana New" w:hAnsi="Angsana New"/>
          <w:sz w:val="30"/>
          <w:szCs w:val="30"/>
        </w:rPr>
        <w:t xml:space="preserve">2,323,720,000 </w:t>
      </w:r>
      <w:r w:rsidRPr="00CA633D">
        <w:rPr>
          <w:rFonts w:ascii="Angsana New" w:hAnsi="Angsana New" w:hint="cs"/>
          <w:sz w:val="30"/>
          <w:szCs w:val="30"/>
          <w:cs/>
        </w:rPr>
        <w:t xml:space="preserve">หุ้น ในราคาเสนอซื้อหุ้นละ </w:t>
      </w:r>
      <w:r w:rsidRPr="00CA633D">
        <w:rPr>
          <w:rFonts w:ascii="Angsana New" w:hAnsi="Angsana New"/>
          <w:sz w:val="30"/>
          <w:szCs w:val="30"/>
        </w:rPr>
        <w:t xml:space="preserve">8.50 </w:t>
      </w:r>
      <w:r w:rsidRPr="00CA633D">
        <w:rPr>
          <w:rFonts w:ascii="Angsana New" w:hAnsi="Angsana New" w:hint="cs"/>
          <w:sz w:val="30"/>
          <w:szCs w:val="30"/>
          <w:cs/>
        </w:rPr>
        <w:t>บาท โดยภายหลังจากการเสนอซื้อได้สิ้นสุดลง</w:t>
      </w:r>
      <w:r w:rsidRPr="00CA633D">
        <w:rPr>
          <w:rFonts w:ascii="Angsana New" w:hAnsi="Angsana New"/>
          <w:sz w:val="30"/>
          <w:szCs w:val="30"/>
        </w:rPr>
        <w:t xml:space="preserve"> </w:t>
      </w:r>
      <w:r w:rsidRPr="00CA633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A633D">
        <w:rPr>
          <w:rFonts w:ascii="Angsana New" w:hAnsi="Angsana New" w:hint="cs"/>
          <w:sz w:val="30"/>
          <w:szCs w:val="30"/>
          <w:cs/>
        </w:rPr>
        <w:t xml:space="preserve">     </w:t>
      </w:r>
      <w:r w:rsidRPr="00CA633D">
        <w:rPr>
          <w:rFonts w:ascii="Angsana New" w:hAnsi="Angsana New"/>
          <w:sz w:val="30"/>
          <w:szCs w:val="30"/>
        </w:rPr>
        <w:t>8</w:t>
      </w:r>
      <w:r w:rsidRPr="00CA633D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CA633D">
        <w:rPr>
          <w:rFonts w:ascii="Angsana New" w:hAnsi="Angsana New"/>
          <w:sz w:val="30"/>
          <w:szCs w:val="30"/>
        </w:rPr>
        <w:t xml:space="preserve">2562 </w:t>
      </w:r>
      <w:r w:rsidRPr="00CA633D">
        <w:rPr>
          <w:rFonts w:ascii="Angsana New" w:hAnsi="Angsana New" w:hint="cs"/>
          <w:sz w:val="30"/>
          <w:szCs w:val="30"/>
          <w:cs/>
        </w:rPr>
        <w:t>บริษัท เฟรเซอร์ส พร็อพเพอร์ตี้ (ประเทศไทย) จำกัด (มหาชน)</w:t>
      </w:r>
      <w:r w:rsidRPr="00CA633D">
        <w:rPr>
          <w:rFonts w:ascii="Angsana New" w:hAnsi="Angsana New"/>
          <w:sz w:val="30"/>
          <w:szCs w:val="30"/>
        </w:rPr>
        <w:t xml:space="preserve"> </w:t>
      </w:r>
      <w:r w:rsidRPr="00CA633D">
        <w:rPr>
          <w:rFonts w:ascii="Angsana New" w:hAnsi="Angsana New" w:hint="cs"/>
          <w:sz w:val="30"/>
          <w:szCs w:val="30"/>
          <w:cs/>
        </w:rPr>
        <w:t xml:space="preserve">สามารถซื้อหุ้นสามัญของบริษัทได้ทั้งสิ้นจำนวน </w:t>
      </w:r>
      <w:r w:rsidRPr="00CA633D">
        <w:rPr>
          <w:rFonts w:ascii="Angsana New" w:hAnsi="Angsana New"/>
          <w:sz w:val="30"/>
          <w:szCs w:val="30"/>
        </w:rPr>
        <w:t xml:space="preserve">2,195,898,701 </w:t>
      </w:r>
      <w:r w:rsidRPr="00CA633D">
        <w:rPr>
          <w:rFonts w:ascii="Angsana New" w:hAnsi="Angsana New" w:hint="cs"/>
          <w:sz w:val="30"/>
          <w:szCs w:val="30"/>
          <w:cs/>
        </w:rPr>
        <w:t xml:space="preserve">หุ้น คิดเป็นร้อยละ </w:t>
      </w:r>
      <w:r w:rsidRPr="00CA633D">
        <w:rPr>
          <w:rFonts w:ascii="Angsana New" w:hAnsi="Angsana New"/>
          <w:sz w:val="30"/>
          <w:szCs w:val="30"/>
        </w:rPr>
        <w:t xml:space="preserve">94.50 </w:t>
      </w:r>
      <w:r w:rsidRPr="00CA633D">
        <w:rPr>
          <w:rFonts w:ascii="Angsana New" w:hAnsi="Angsana New" w:hint="cs"/>
          <w:sz w:val="30"/>
          <w:szCs w:val="30"/>
          <w:cs/>
        </w:rPr>
        <w:t xml:space="preserve">ของจำนวนหุ้นที่ออกและจำหน่ายแล้วทั้งหมดของบริษัท </w:t>
      </w:r>
    </w:p>
    <w:p w14:paraId="435E3BE2" w14:textId="112C26DE" w:rsidR="00BA5FC0" w:rsidRPr="00BA5B3A" w:rsidRDefault="00BA5FC0" w:rsidP="00BA5B3A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5DBDD5A" w14:textId="0C3EC702" w:rsidR="00BA5FC0" w:rsidRPr="00CA633D" w:rsidRDefault="00497166" w:rsidP="0014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37070449"/>
      <w:r w:rsidRPr="00CA633D">
        <w:rPr>
          <w:rFonts w:ascii="Angsana New" w:hAnsi="Angsana New" w:hint="cs"/>
          <w:sz w:val="30"/>
          <w:szCs w:val="30"/>
          <w:cs/>
        </w:rPr>
        <w:t>ต่อมา</w:t>
      </w:r>
      <w:r w:rsidR="00BA5FC0" w:rsidRPr="00CA633D">
        <w:rPr>
          <w:rFonts w:ascii="Angsana New" w:hAnsi="Angsana New"/>
          <w:sz w:val="30"/>
          <w:szCs w:val="30"/>
        </w:rPr>
        <w:t xml:space="preserve"> </w:t>
      </w:r>
      <w:r w:rsidR="00BA5FC0" w:rsidRPr="00CA633D">
        <w:rPr>
          <w:rFonts w:ascii="Angsana New" w:hAnsi="Angsana New"/>
          <w:sz w:val="30"/>
          <w:szCs w:val="30"/>
          <w:cs/>
        </w:rPr>
        <w:t xml:space="preserve">บริษัท </w:t>
      </w:r>
      <w:r w:rsidR="00BA5FC0" w:rsidRPr="00CA633D">
        <w:rPr>
          <w:rFonts w:ascii="Angsana New" w:hAnsi="Angsana New" w:hint="cs"/>
          <w:sz w:val="30"/>
          <w:szCs w:val="30"/>
          <w:cs/>
        </w:rPr>
        <w:t>เฟรเซอร์ส พร็อพเพอร์ตี้ (ประเทศไทย)</w:t>
      </w:r>
      <w:r w:rsidR="00BA5FC0" w:rsidRPr="00CA633D">
        <w:rPr>
          <w:rFonts w:ascii="Angsana New" w:hAnsi="Angsana New"/>
          <w:sz w:val="30"/>
          <w:szCs w:val="30"/>
          <w:cs/>
        </w:rPr>
        <w:t xml:space="preserve"> จำกัด</w:t>
      </w:r>
      <w:r w:rsidR="00BA5FC0" w:rsidRPr="00CA633D"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CA633D">
        <w:rPr>
          <w:rFonts w:ascii="Angsana New" w:hAnsi="Angsana New" w:hint="cs"/>
          <w:sz w:val="30"/>
          <w:szCs w:val="30"/>
          <w:cs/>
        </w:rPr>
        <w:t>ทยอยซื้อ</w:t>
      </w:r>
      <w:r w:rsidR="00BA5FC0" w:rsidRPr="00CA633D">
        <w:rPr>
          <w:rFonts w:ascii="Angsana New" w:hAnsi="Angsana New" w:hint="cs"/>
          <w:sz w:val="30"/>
          <w:szCs w:val="30"/>
          <w:cs/>
        </w:rPr>
        <w:t xml:space="preserve">หุ้นสามัญของบริษัทได้อีกจำนวน </w:t>
      </w:r>
      <w:r w:rsidR="00BA5FC0" w:rsidRPr="00CA633D">
        <w:rPr>
          <w:rFonts w:ascii="Angsana New" w:hAnsi="Angsana New"/>
          <w:sz w:val="30"/>
          <w:szCs w:val="30"/>
        </w:rPr>
        <w:t xml:space="preserve">26,725,200 </w:t>
      </w:r>
      <w:r w:rsidR="00BA5FC0" w:rsidRPr="00CA633D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CA633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A633D">
        <w:rPr>
          <w:rFonts w:ascii="Angsana New" w:hAnsi="Angsana New"/>
          <w:sz w:val="30"/>
          <w:szCs w:val="30"/>
        </w:rPr>
        <w:t xml:space="preserve">31 </w:t>
      </w:r>
      <w:r w:rsidRPr="00CA63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A633D">
        <w:rPr>
          <w:rFonts w:ascii="Angsana New" w:hAnsi="Angsana New"/>
          <w:sz w:val="30"/>
          <w:szCs w:val="30"/>
        </w:rPr>
        <w:t xml:space="preserve">2563 </w:t>
      </w:r>
      <w:r w:rsidR="00BA5FC0" w:rsidRPr="00CA633D">
        <w:rPr>
          <w:rFonts w:ascii="Angsana New" w:hAnsi="Angsana New" w:hint="cs"/>
          <w:sz w:val="30"/>
          <w:szCs w:val="30"/>
          <w:cs/>
        </w:rPr>
        <w:t xml:space="preserve"> </w:t>
      </w:r>
      <w:r w:rsidRPr="00CA633D">
        <w:rPr>
          <w:rFonts w:ascii="Angsana New" w:hAnsi="Angsana New"/>
          <w:sz w:val="30"/>
          <w:szCs w:val="30"/>
          <w:cs/>
        </w:rPr>
        <w:t xml:space="preserve">บริษัท </w:t>
      </w:r>
      <w:r w:rsidRPr="00CA633D">
        <w:rPr>
          <w:rFonts w:ascii="Angsana New" w:hAnsi="Angsana New" w:hint="cs"/>
          <w:sz w:val="30"/>
          <w:szCs w:val="30"/>
          <w:cs/>
        </w:rPr>
        <w:t>เฟรเซอร์ส พร็อพเพอร์ตี้ (ประเทศไทย)</w:t>
      </w:r>
      <w:r w:rsidRPr="00CA633D">
        <w:rPr>
          <w:rFonts w:ascii="Angsana New" w:hAnsi="Angsana New"/>
          <w:sz w:val="30"/>
          <w:szCs w:val="30"/>
          <w:cs/>
        </w:rPr>
        <w:t xml:space="preserve"> จำกัด</w:t>
      </w:r>
      <w:r w:rsidRPr="00CA633D">
        <w:rPr>
          <w:rFonts w:ascii="Angsana New" w:hAnsi="Angsana New" w:hint="cs"/>
          <w:sz w:val="30"/>
          <w:szCs w:val="30"/>
          <w:cs/>
        </w:rPr>
        <w:t xml:space="preserve"> (มหาชน) ถือหุ้นสามัญของบริษัทรวมทั้งสิ้นจำนวน </w:t>
      </w:r>
      <w:r w:rsidR="00BA5FC0" w:rsidRPr="00CA633D">
        <w:rPr>
          <w:rFonts w:ascii="Angsana New" w:hAnsi="Angsana New"/>
          <w:sz w:val="30"/>
          <w:szCs w:val="30"/>
        </w:rPr>
        <w:t xml:space="preserve">2,222,623,901 </w:t>
      </w:r>
      <w:r w:rsidR="00BA5FC0" w:rsidRPr="00CA633D">
        <w:rPr>
          <w:rFonts w:ascii="Angsana New" w:hAnsi="Angsana New" w:hint="cs"/>
          <w:sz w:val="30"/>
          <w:szCs w:val="30"/>
          <w:cs/>
        </w:rPr>
        <w:t xml:space="preserve">หุ้น คิดเป็นร้อยละ </w:t>
      </w:r>
      <w:r w:rsidR="00BA5FC0" w:rsidRPr="00CA633D">
        <w:rPr>
          <w:rFonts w:ascii="Angsana New" w:hAnsi="Angsana New"/>
          <w:sz w:val="30"/>
          <w:szCs w:val="30"/>
        </w:rPr>
        <w:t xml:space="preserve">95.65 </w:t>
      </w:r>
      <w:r w:rsidR="00BA5FC0" w:rsidRPr="00CA633D">
        <w:rPr>
          <w:rFonts w:ascii="Angsana New" w:hAnsi="Angsana New" w:hint="cs"/>
          <w:sz w:val="30"/>
          <w:szCs w:val="30"/>
          <w:cs/>
        </w:rPr>
        <w:t>ของจำนวนหุ้นที่ออกและจำหน่ายแล้วทั้งหมดของบริษัท</w:t>
      </w:r>
    </w:p>
    <w:bookmarkEnd w:id="0"/>
    <w:p w14:paraId="3921B550" w14:textId="77777777" w:rsidR="00173EAA" w:rsidRPr="00C209FC" w:rsidRDefault="00173EAA" w:rsidP="00173EAA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D3592E1" w14:textId="77777777" w:rsidR="00173EAA" w:rsidRPr="00143562" w:rsidRDefault="00173EAA" w:rsidP="0014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143562">
        <w:rPr>
          <w:rFonts w:ascii="Angsana New" w:hAnsi="Angsana New"/>
          <w:spacing w:val="4"/>
          <w:sz w:val="30"/>
          <w:szCs w:val="30"/>
          <w:cs/>
        </w:rPr>
        <w:t>จากการเข้าทำรายการดังกล่าวข้างต้นทำให้บริษัทใหญ่และบริษัทใหญ่ในลำดับสูงสุดของบริษัท เปลี่ยนไปเป็นบริษัท เฟรเซอร์ส พร็อพเพอร์ตี้ (ประเทศไทย) จำกัด (มหาชน) ซึ่งเป็นนิติบุคคลที่จัดตั้งขึ้นในประเทศไทย และ บริษัท ทีซีซี แอสเซ็ทส์ ลิมิเต็ด ซึ่งเป็นนิติบุคคลที่จัดตั้งขึ้นในหมู่เกาะบริติซเวอร์จิน แห่งสหราชอาณาจักรตามลำดับ</w:t>
      </w:r>
    </w:p>
    <w:p w14:paraId="6B50B341" w14:textId="77777777" w:rsidR="00173EAA" w:rsidRPr="002F118A" w:rsidRDefault="00173EAA" w:rsidP="00173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1F9A593" w14:textId="7DC134E9" w:rsidR="00173EAA" w:rsidRPr="00143562" w:rsidRDefault="00173EAA" w:rsidP="00173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143562">
        <w:rPr>
          <w:rFonts w:ascii="Angsana New" w:hAnsi="Angsana New" w:hint="cs"/>
          <w:spacing w:val="4"/>
          <w:sz w:val="30"/>
          <w:szCs w:val="30"/>
          <w:cs/>
        </w:rPr>
        <w:t>บริษัทและกลุ่ม</w:t>
      </w:r>
      <w:r w:rsidRPr="00143562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บริษัทดำเนินธุรกิจหลักเกี่ยวกับการพัฒนาอสังหาริมทรัพย์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 xml:space="preserve"> ธุรกิจให้เช่าและบริการอาคารเพื่อการพาณิชย์และธุรกิจโรงแรม</w:t>
      </w:r>
      <w:r w:rsidRPr="00143562">
        <w:rPr>
          <w:rFonts w:ascii="Angsana New" w:hAnsi="Angsana New"/>
          <w:spacing w:val="4"/>
          <w:sz w:val="30"/>
          <w:szCs w:val="30"/>
          <w:cs/>
        </w:rPr>
        <w:t xml:space="preserve"> รายละเอียดของบริษัทย่อย</w:t>
      </w:r>
      <w:r w:rsidRPr="00143562">
        <w:rPr>
          <w:rFonts w:ascii="Angsana New" w:hAnsi="Angsana New"/>
          <w:spacing w:val="4"/>
          <w:sz w:val="30"/>
          <w:szCs w:val="30"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  <w:cs/>
        </w:rPr>
        <w:t>บริษัทร่วม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>และการร่วมค้า</w:t>
      </w:r>
      <w:r w:rsidRPr="00143562">
        <w:rPr>
          <w:rFonts w:ascii="Angsana New" w:hAnsi="Angsana New"/>
          <w:spacing w:val="4"/>
          <w:sz w:val="30"/>
          <w:szCs w:val="30"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  <w:cs/>
        </w:rPr>
        <w:t>ณ วันที่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</w:rPr>
        <w:t xml:space="preserve">31 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>มีนาค</w:t>
      </w:r>
      <w:r w:rsidR="00A41525" w:rsidRPr="00143562">
        <w:rPr>
          <w:rFonts w:ascii="Angsana New" w:hAnsi="Angsana New" w:hint="cs"/>
          <w:spacing w:val="4"/>
          <w:sz w:val="30"/>
          <w:szCs w:val="30"/>
          <w:cs/>
        </w:rPr>
        <w:t>ม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</w:rPr>
        <w:t>256</w:t>
      </w:r>
      <w:r w:rsidR="00A41525" w:rsidRPr="00143562">
        <w:rPr>
          <w:rFonts w:ascii="Angsana New" w:hAnsi="Angsana New"/>
          <w:spacing w:val="4"/>
          <w:sz w:val="30"/>
          <w:szCs w:val="30"/>
        </w:rPr>
        <w:t>3</w:t>
      </w:r>
      <w:r w:rsidRPr="00143562">
        <w:rPr>
          <w:rFonts w:ascii="Angsana New" w:hAnsi="Angsana New"/>
          <w:spacing w:val="4"/>
          <w:sz w:val="30"/>
          <w:szCs w:val="30"/>
        </w:rPr>
        <w:t xml:space="preserve"> 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14356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</w:rPr>
        <w:t xml:space="preserve">30 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 xml:space="preserve">กันยายน </w:t>
      </w:r>
      <w:r w:rsidRPr="00143562">
        <w:rPr>
          <w:rFonts w:ascii="Angsana New" w:hAnsi="Angsana New"/>
          <w:spacing w:val="4"/>
          <w:sz w:val="30"/>
          <w:szCs w:val="30"/>
        </w:rPr>
        <w:t xml:space="preserve">2562 </w:t>
      </w:r>
      <w:r w:rsidRPr="00143562">
        <w:rPr>
          <w:rFonts w:ascii="Angsana New" w:hAnsi="Angsana New"/>
          <w:spacing w:val="4"/>
          <w:sz w:val="30"/>
          <w:szCs w:val="30"/>
          <w:cs/>
        </w:rPr>
        <w:t>ได้เปิดเผยไว้ในหมายเหตุข้อ</w:t>
      </w:r>
      <w:r w:rsidRPr="00143562">
        <w:rPr>
          <w:rFonts w:ascii="Angsana New" w:hAnsi="Angsana New"/>
          <w:spacing w:val="4"/>
          <w:sz w:val="30"/>
          <w:szCs w:val="30"/>
        </w:rPr>
        <w:t xml:space="preserve"> </w:t>
      </w:r>
      <w:r w:rsidR="00E87455">
        <w:rPr>
          <w:rFonts w:ascii="Angsana New" w:hAnsi="Angsana New"/>
          <w:spacing w:val="4"/>
          <w:sz w:val="30"/>
          <w:szCs w:val="30"/>
        </w:rPr>
        <w:t>7</w:t>
      </w:r>
      <w:r w:rsidRPr="00143562">
        <w:rPr>
          <w:rFonts w:ascii="Angsana New" w:hAnsi="Angsana New"/>
          <w:spacing w:val="4"/>
          <w:sz w:val="30"/>
          <w:szCs w:val="30"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E87455">
        <w:rPr>
          <w:rFonts w:ascii="Angsana New" w:hAnsi="Angsana New"/>
          <w:spacing w:val="4"/>
          <w:sz w:val="30"/>
          <w:szCs w:val="30"/>
        </w:rPr>
        <w:t>8</w:t>
      </w:r>
    </w:p>
    <w:p w14:paraId="255DDA88" w14:textId="1C956382" w:rsidR="002F118A" w:rsidRDefault="002F118A" w:rsidP="0014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80A54F" w14:textId="77777777" w:rsidR="00FD1DC3" w:rsidRPr="004B707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  <w:r w:rsidR="00A3150B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53528AE9" w14:textId="77777777" w:rsidR="00FD1DC3" w:rsidRPr="00E80F85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0A7E3DD" w14:textId="77777777" w:rsidR="00FD1DC3" w:rsidRPr="00A3150B" w:rsidRDefault="00FD1DC3" w:rsidP="00884B1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3150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3DD593E" w14:textId="77777777" w:rsidR="00FD1DC3" w:rsidRPr="00E80F85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B5960F" w14:textId="74817F16" w:rsidR="00FE59FE" w:rsidRPr="00EF3608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F1986">
        <w:rPr>
          <w:rFonts w:ascii="Angsana New" w:hAnsi="Angsana New" w:hint="cs"/>
          <w:sz w:val="30"/>
          <w:szCs w:val="30"/>
          <w:cs/>
        </w:rPr>
        <w:t>แบบย่อ</w:t>
      </w:r>
      <w:r w:rsidRPr="00EF3608">
        <w:rPr>
          <w:rFonts w:ascii="Angsana New" w:hAnsi="Angsana New"/>
          <w:sz w:val="30"/>
          <w:szCs w:val="30"/>
          <w:cs/>
        </w:rPr>
        <w:t>นี้</w:t>
      </w:r>
      <w:r w:rsidRPr="009A0C1F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นำเสนอรายการในงบการเงินในรูปแบบเดียวกันกับงบการเงินประจำปี และจัดทำหมายเหตุประกอบงบการเงินระหว่างกาลในรูปแบบย่อ</w:t>
      </w:r>
      <w:r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9A0C1F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EF3608">
        <w:rPr>
          <w:rFonts w:ascii="Angsana New" w:hAnsi="Angsana New"/>
          <w:sz w:val="30"/>
          <w:szCs w:val="30"/>
          <w:cs/>
        </w:rPr>
        <w:t xml:space="preserve"> ฉบับที่ </w:t>
      </w:r>
      <w:r w:rsidRPr="00EF3608">
        <w:rPr>
          <w:rFonts w:ascii="Angsana New" w:hAnsi="Angsana New"/>
          <w:sz w:val="30"/>
          <w:szCs w:val="30"/>
        </w:rPr>
        <w:t>34</w:t>
      </w:r>
      <w:r w:rsidRPr="00EF3608">
        <w:rPr>
          <w:rFonts w:ascii="Angsana New" w:hAnsi="Angsana New"/>
          <w:sz w:val="30"/>
          <w:szCs w:val="30"/>
          <w:cs/>
        </w:rPr>
        <w:t xml:space="preserve"> เรื่อง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F360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A4AA4EC" w14:textId="77777777" w:rsidR="00FE59FE" w:rsidRPr="002F118A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CA5EC05" w14:textId="77777777" w:rsidR="00FE59FE" w:rsidRPr="002D168C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  <w:cs/>
        </w:rPr>
      </w:pPr>
      <w:r w:rsidRPr="002D168C">
        <w:rPr>
          <w:rFonts w:ascii="Angsana New" w:hAnsi="Angsana New"/>
          <w:spacing w:val="5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D168C">
        <w:rPr>
          <w:rFonts w:ascii="Angsana New" w:hAnsi="Angsana New"/>
          <w:spacing w:val="5"/>
          <w:sz w:val="30"/>
          <w:szCs w:val="30"/>
        </w:rPr>
        <w:t xml:space="preserve">30 </w:t>
      </w:r>
      <w:r w:rsidRPr="002D168C">
        <w:rPr>
          <w:rFonts w:ascii="Angsana New" w:hAnsi="Angsana New"/>
          <w:spacing w:val="5"/>
          <w:sz w:val="30"/>
          <w:szCs w:val="30"/>
          <w:cs/>
        </w:rPr>
        <w:t xml:space="preserve">กันยายน </w:t>
      </w:r>
      <w:r w:rsidRPr="002D168C">
        <w:rPr>
          <w:rFonts w:ascii="Angsana New" w:hAnsi="Angsana New"/>
          <w:spacing w:val="5"/>
          <w:sz w:val="30"/>
          <w:szCs w:val="30"/>
        </w:rPr>
        <w:t>256</w:t>
      </w:r>
      <w:r>
        <w:rPr>
          <w:rFonts w:ascii="Angsana New" w:hAnsi="Angsana New"/>
          <w:spacing w:val="5"/>
          <w:sz w:val="30"/>
          <w:szCs w:val="30"/>
        </w:rPr>
        <w:t>2</w:t>
      </w:r>
      <w:r w:rsidRPr="002D168C">
        <w:rPr>
          <w:rFonts w:ascii="Angsana New" w:hAnsi="Angsana New"/>
          <w:spacing w:val="5"/>
          <w:sz w:val="30"/>
          <w:szCs w:val="3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D168C">
        <w:rPr>
          <w:rFonts w:ascii="Angsana New" w:hAnsi="Angsana New"/>
          <w:spacing w:val="5"/>
          <w:sz w:val="30"/>
          <w:szCs w:val="30"/>
        </w:rPr>
        <w:t xml:space="preserve"> 30</w:t>
      </w:r>
      <w:r w:rsidRPr="002D168C">
        <w:rPr>
          <w:rFonts w:ascii="Angsana New" w:hAnsi="Angsana New"/>
          <w:spacing w:val="5"/>
          <w:sz w:val="30"/>
          <w:szCs w:val="30"/>
          <w:cs/>
        </w:rPr>
        <w:t xml:space="preserve"> กันยายน</w:t>
      </w:r>
      <w:r w:rsidRPr="002D168C">
        <w:rPr>
          <w:rFonts w:ascii="Angsana New" w:hAnsi="Angsana New"/>
          <w:spacing w:val="5"/>
          <w:sz w:val="30"/>
          <w:szCs w:val="30"/>
        </w:rPr>
        <w:t xml:space="preserve"> 256</w:t>
      </w:r>
      <w:r>
        <w:rPr>
          <w:rFonts w:ascii="Angsana New" w:hAnsi="Angsana New"/>
          <w:spacing w:val="5"/>
          <w:sz w:val="30"/>
          <w:szCs w:val="30"/>
        </w:rPr>
        <w:t>2</w:t>
      </w:r>
    </w:p>
    <w:p w14:paraId="245C4014" w14:textId="77777777" w:rsidR="00FE59FE" w:rsidRPr="002F118A" w:rsidRDefault="00FE59FE" w:rsidP="00746292">
      <w:pPr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21304F4" w14:textId="77777777" w:rsidR="00FD1DC3" w:rsidRPr="004B707B" w:rsidRDefault="00182425" w:rsidP="004A3E7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" w:lineRule="atLeast"/>
        <w:ind w:left="547" w:hanging="540"/>
        <w:jc w:val="both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D1DC3" w:rsidRPr="004B707B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Pr="004B707B">
        <w:rPr>
          <w:rFonts w:ascii="Angsana New" w:hAnsi="Angsana New" w:hint="cs"/>
          <w:i/>
          <w:iCs/>
          <w:sz w:val="30"/>
          <w:szCs w:val="30"/>
          <w:cs/>
        </w:rPr>
        <w:t>และประมาณการ</w:t>
      </w:r>
    </w:p>
    <w:p w14:paraId="2EB1B545" w14:textId="77777777" w:rsidR="00FD1DC3" w:rsidRPr="00E80F85" w:rsidRDefault="00FD1DC3" w:rsidP="004A3E71">
      <w:pPr>
        <w:tabs>
          <w:tab w:val="clear" w:pos="227"/>
          <w:tab w:val="clear" w:pos="454"/>
          <w:tab w:val="clear" w:pos="680"/>
          <w:tab w:val="left" w:pos="720"/>
        </w:tabs>
        <w:spacing w:line="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0C326C9" w14:textId="6ABB7348" w:rsidR="00CA633D" w:rsidRPr="00CA633D" w:rsidRDefault="00FE59FE" w:rsidP="00CA633D">
      <w:pPr>
        <w:spacing w:line="240" w:lineRule="auto"/>
        <w:ind w:left="547"/>
        <w:jc w:val="thaiDistribute"/>
        <w:rPr>
          <w:rFonts w:ascii="Angsana New" w:hAnsi="Angsana New"/>
          <w:spacing w:val="-7"/>
          <w:sz w:val="30"/>
          <w:szCs w:val="30"/>
        </w:rPr>
      </w:pPr>
      <w:r w:rsidRPr="00CA633D">
        <w:rPr>
          <w:rFonts w:ascii="Angsana New" w:hAnsi="Angsana New"/>
          <w:spacing w:val="-7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Pr="00CA633D">
        <w:rPr>
          <w:rFonts w:ascii="Angsana New" w:hAnsi="Angsana New"/>
          <w:spacing w:val="-7"/>
          <w:sz w:val="30"/>
          <w:szCs w:val="30"/>
        </w:rPr>
        <w:t>30</w:t>
      </w:r>
      <w:r w:rsidRPr="00CA633D">
        <w:rPr>
          <w:rFonts w:ascii="Angsana New" w:hAnsi="Angsana New"/>
          <w:spacing w:val="-7"/>
          <w:sz w:val="30"/>
          <w:szCs w:val="30"/>
          <w:cs/>
        </w:rPr>
        <w:t xml:space="preserve"> กันยายน </w:t>
      </w:r>
      <w:r w:rsidRPr="00CA633D">
        <w:rPr>
          <w:rFonts w:ascii="Angsana New" w:hAnsi="Angsana New"/>
          <w:spacing w:val="-7"/>
          <w:sz w:val="30"/>
          <w:szCs w:val="30"/>
        </w:rPr>
        <w:t>2562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 เว้นแต่การรับรู้รายได้ที่ใช้วิจารณญาณเพิ่มเติมในการพิจารณาจังหวะเวลาในการส่งมอบการควบคุม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ตามข้อกำหนดของมาตรฐานการรายงานทางการเงิน ฉบับที่ </w:t>
      </w:r>
      <w:r w:rsidRPr="00CA633D">
        <w:rPr>
          <w:rFonts w:ascii="Angsana New" w:hAnsi="Angsana New"/>
          <w:spacing w:val="-7"/>
          <w:sz w:val="30"/>
          <w:szCs w:val="30"/>
        </w:rPr>
        <w:t xml:space="preserve">15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เรื่อง </w:t>
      </w:r>
      <w:r w:rsidRPr="00CA633D">
        <w:rPr>
          <w:rFonts w:ascii="Angsana New" w:hAnsi="Angsana New" w:hint="cs"/>
          <w:i/>
          <w:iCs/>
          <w:spacing w:val="-7"/>
          <w:sz w:val="30"/>
          <w:szCs w:val="30"/>
          <w:cs/>
        </w:rPr>
        <w:t xml:space="preserve">รายได้จากสัญญาที่ทำกับลูกค้า </w:t>
      </w:r>
      <w:r w:rsidRPr="00CA633D">
        <w:rPr>
          <w:rFonts w:ascii="Angsana New" w:hAnsi="Angsana New"/>
          <w:spacing w:val="-7"/>
          <w:sz w:val="30"/>
          <w:szCs w:val="30"/>
        </w:rPr>
        <w:t>(“TFRS 15”)</w:t>
      </w:r>
      <w:r w:rsidRPr="00CA633D">
        <w:rPr>
          <w:rFonts w:ascii="Angsana New" w:hAnsi="Angsana New"/>
          <w:i/>
          <w:iCs/>
          <w:spacing w:val="-7"/>
          <w:sz w:val="30"/>
          <w:szCs w:val="30"/>
        </w:rPr>
        <w:t xml:space="preserve">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ที่กลุ่มบริษัทถือปฏิบัติเป็นครั้งแรกแทนมาตรฐานการบัญชี ฉบับที่ </w:t>
      </w:r>
      <w:r w:rsidRPr="00CA633D">
        <w:rPr>
          <w:rFonts w:ascii="Angsana New" w:hAnsi="Angsana New"/>
          <w:spacing w:val="-7"/>
          <w:sz w:val="30"/>
          <w:szCs w:val="30"/>
        </w:rPr>
        <w:t xml:space="preserve">18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>เรื่อง</w:t>
      </w:r>
      <w:r w:rsidRPr="00CA633D">
        <w:rPr>
          <w:rFonts w:ascii="Angsana New" w:hAnsi="Angsana New" w:hint="cs"/>
          <w:i/>
          <w:iCs/>
          <w:spacing w:val="-7"/>
          <w:sz w:val="30"/>
          <w:szCs w:val="30"/>
          <w:cs/>
        </w:rPr>
        <w:t xml:space="preserve"> รายได้ </w:t>
      </w:r>
      <w:r w:rsidRPr="00CA633D">
        <w:rPr>
          <w:rFonts w:ascii="Angsana New" w:hAnsi="Angsana New"/>
          <w:spacing w:val="-7"/>
          <w:sz w:val="30"/>
          <w:szCs w:val="30"/>
        </w:rPr>
        <w:t xml:space="preserve">(“TAS 18”)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มาตรฐานการบัญชี ฉบับที่ </w:t>
      </w:r>
      <w:r w:rsidRPr="00CA633D">
        <w:rPr>
          <w:rFonts w:ascii="Angsana New" w:hAnsi="Angsana New"/>
          <w:spacing w:val="-7"/>
          <w:sz w:val="30"/>
          <w:szCs w:val="30"/>
        </w:rPr>
        <w:t xml:space="preserve">11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เรื่อง </w:t>
      </w:r>
      <w:r w:rsidRPr="00CA633D">
        <w:rPr>
          <w:rFonts w:ascii="Angsana New" w:hAnsi="Angsana New" w:hint="cs"/>
          <w:i/>
          <w:iCs/>
          <w:spacing w:val="-7"/>
          <w:sz w:val="30"/>
          <w:szCs w:val="30"/>
          <w:cs/>
        </w:rPr>
        <w:t>สัญญาก่อสร้าง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Pr="00CA633D">
        <w:rPr>
          <w:rFonts w:ascii="Angsana New" w:hAnsi="Angsana New"/>
          <w:spacing w:val="-7"/>
          <w:sz w:val="30"/>
          <w:szCs w:val="30"/>
        </w:rPr>
        <w:t xml:space="preserve">(“TAS 11”)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  <w:r w:rsidR="007E5DEA">
        <w:rPr>
          <w:rFonts w:ascii="Angsana New" w:hAnsi="Angsana New"/>
          <w:spacing w:val="-7"/>
          <w:sz w:val="30"/>
          <w:szCs w:val="30"/>
        </w:rPr>
        <w:t xml:space="preserve"> </w:t>
      </w:r>
      <w:r w:rsidR="00CA633D" w:rsidRPr="00CA633D">
        <w:rPr>
          <w:rFonts w:ascii="Angsana New" w:hAnsi="Angsana New" w:hint="cs"/>
          <w:spacing w:val="-7"/>
          <w:sz w:val="30"/>
          <w:szCs w:val="30"/>
          <w:cs/>
        </w:rPr>
        <w:t>และ</w:t>
      </w:r>
      <w:r w:rsidR="00CA633D" w:rsidRPr="00CA633D">
        <w:rPr>
          <w:rFonts w:ascii="Angsana New" w:hAnsi="Angsana New"/>
          <w:spacing w:val="-7"/>
          <w:sz w:val="30"/>
          <w:szCs w:val="30"/>
          <w:cs/>
        </w:rPr>
        <w:t>การแพร่ระบาดของโรคโควิด 19</w:t>
      </w:r>
      <w:r w:rsidR="00CA633D"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="00CA633D" w:rsidRPr="00CA633D">
        <w:rPr>
          <w:rFonts w:ascii="Angsana New" w:hAnsi="Angsana New"/>
          <w:spacing w:val="-7"/>
          <w:sz w:val="30"/>
          <w:szCs w:val="30"/>
          <w:cs/>
        </w:rPr>
        <w:t xml:space="preserve">ตามที่ได้อธิบายไว้ในหมายเหตุข้อ </w:t>
      </w:r>
      <w:r w:rsidR="00CA633D" w:rsidRPr="00CA633D">
        <w:rPr>
          <w:rFonts w:ascii="Angsana New" w:hAnsi="Angsana New"/>
          <w:spacing w:val="-7"/>
          <w:sz w:val="30"/>
          <w:szCs w:val="30"/>
        </w:rPr>
        <w:t xml:space="preserve">3 </w:t>
      </w:r>
    </w:p>
    <w:p w14:paraId="4A3AA196" w14:textId="77777777" w:rsidR="00FE59FE" w:rsidRPr="002F118A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655D4ED" w14:textId="77777777" w:rsidR="00FE59FE" w:rsidRPr="00773A4D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73A4D">
        <w:rPr>
          <w:rFonts w:ascii="Angsana New" w:hAnsi="Angsana New" w:hint="cs"/>
          <w:spacing w:val="-2"/>
          <w:sz w:val="30"/>
          <w:szCs w:val="30"/>
          <w:cs/>
        </w:rPr>
        <w:t xml:space="preserve">ตาม </w:t>
      </w:r>
      <w:r w:rsidRPr="00773A4D">
        <w:rPr>
          <w:rFonts w:ascii="Angsana New" w:hAnsi="Angsana New"/>
          <w:spacing w:val="-2"/>
          <w:sz w:val="30"/>
          <w:szCs w:val="30"/>
        </w:rPr>
        <w:t xml:space="preserve">TFRS 15 </w:t>
      </w:r>
      <w:r w:rsidRPr="00773A4D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กลุ่มบริษัทรับรู้รายได้เมื่อลูกค้ามีลูกค้ามีอำนาจควบคุมในสินค้าหรือบริการ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773A4D">
        <w:rPr>
          <w:rFonts w:ascii="Angsana New" w:hAnsi="Angsana New"/>
          <w:spacing w:val="-2"/>
          <w:sz w:val="30"/>
          <w:szCs w:val="30"/>
        </w:rPr>
        <w:t xml:space="preserve">TAS 18 </w:t>
      </w:r>
      <w:r w:rsidRPr="00773A4D">
        <w:rPr>
          <w:rFonts w:ascii="Angsana New" w:hAnsi="Angsana New" w:hint="cs"/>
          <w:spacing w:val="-2"/>
          <w:sz w:val="30"/>
          <w:szCs w:val="30"/>
          <w:cs/>
        </w:rPr>
        <w:t>กลุ่มบริษัทรับรู้รายได้จากการขายสินค้าเมื่อได้โอนความเสื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</w:t>
      </w:r>
      <w:r>
        <w:rPr>
          <w:rFonts w:ascii="Angsana New" w:hAnsi="Angsana New" w:hint="cs"/>
          <w:spacing w:val="-2"/>
          <w:sz w:val="30"/>
          <w:szCs w:val="30"/>
          <w:cs/>
        </w:rPr>
        <w:t>ี</w:t>
      </w:r>
      <w:r w:rsidRPr="00773A4D">
        <w:rPr>
          <w:rFonts w:ascii="Angsana New" w:hAnsi="Angsana New" w:hint="cs"/>
          <w:spacing w:val="-2"/>
          <w:sz w:val="30"/>
          <w:szCs w:val="30"/>
          <w:cs/>
        </w:rPr>
        <w:t>สาระสำคัญต่องบการเงิน</w:t>
      </w:r>
    </w:p>
    <w:p w14:paraId="6F60845D" w14:textId="117B028D" w:rsidR="00FE59FE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3A4D">
        <w:rPr>
          <w:rFonts w:ascii="Angsana New" w:hAnsi="Angsana New" w:hint="cs"/>
          <w:sz w:val="30"/>
          <w:szCs w:val="30"/>
          <w:cs/>
        </w:rPr>
        <w:lastRenderedPageBreak/>
        <w:t>นอกจากนี้</w:t>
      </w:r>
      <w:r w:rsidRPr="00773A4D">
        <w:rPr>
          <w:rFonts w:ascii="Angsana New" w:hAnsi="Angsana New"/>
          <w:sz w:val="30"/>
          <w:szCs w:val="30"/>
          <w:cs/>
        </w:rPr>
        <w:t>กลุ่มบริษัทไม่ได้</w:t>
      </w:r>
      <w:r w:rsidRPr="00773A4D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นำมาตรฐานการรายงานทางการเงินที่ออก</w:t>
      </w:r>
      <w:r w:rsidRPr="00773A4D">
        <w:rPr>
          <w:rFonts w:ascii="Angsana New" w:hAnsi="Angsana New"/>
          <w:sz w:val="30"/>
          <w:szCs w:val="30"/>
          <w:cs/>
        </w:rPr>
        <w:t>และปรับปรุง</w:t>
      </w:r>
      <w:r w:rsidRPr="00773A4D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773A4D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773A4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73A4D">
        <w:rPr>
          <w:rFonts w:ascii="Angsana New" w:hAnsi="Angsana New" w:hint="cs"/>
          <w:sz w:val="30"/>
          <w:szCs w:val="30"/>
          <w:cs/>
        </w:rPr>
        <w:t>ที่ออก</w:t>
      </w:r>
      <w:r w:rsidRPr="00773A4D">
        <w:rPr>
          <w:rFonts w:ascii="Angsana New" w:hAnsi="Angsana New"/>
          <w:sz w:val="30"/>
          <w:szCs w:val="30"/>
          <w:cs/>
        </w:rPr>
        <w:t>และปรับปรุง</w:t>
      </w:r>
      <w:r w:rsidRPr="00773A4D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="00E87455">
        <w:rPr>
          <w:rFonts w:ascii="Angsana New" w:hAnsi="Angsana New"/>
          <w:sz w:val="30"/>
          <w:szCs w:val="30"/>
        </w:rPr>
        <w:t>20</w:t>
      </w:r>
    </w:p>
    <w:p w14:paraId="691923C3" w14:textId="77777777" w:rsidR="00CA633D" w:rsidRPr="00EF3608" w:rsidRDefault="00CA633D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F50357" w14:textId="24C7D895" w:rsidR="00CA633D" w:rsidRPr="00F51235" w:rsidRDefault="00AB79ED" w:rsidP="00CA633D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ผลกระทบจากการแพร่ระบาดของโรคโควิด </w:t>
      </w:r>
      <w:r>
        <w:rPr>
          <w:rFonts w:ascii="Angsana New" w:hAnsi="Angsana New"/>
          <w:b/>
          <w:bCs/>
          <w:sz w:val="30"/>
          <w:szCs w:val="30"/>
        </w:rPr>
        <w:t>19</w:t>
      </w:r>
    </w:p>
    <w:p w14:paraId="64C2C3FE" w14:textId="047DDA77" w:rsidR="00753770" w:rsidRDefault="00753770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14:paraId="6B32CCE9" w14:textId="067DB044" w:rsidR="00CA633D" w:rsidRDefault="00CA633D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A633D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Pr="00CA633D">
        <w:rPr>
          <w:rFonts w:ascii="Angsana New" w:hAnsi="Angsana New"/>
          <w:sz w:val="30"/>
          <w:szCs w:val="30"/>
        </w:rPr>
        <w:t xml:space="preserve">2563 </w:t>
      </w:r>
      <w:r w:rsidRPr="00CA633D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เกิดการแพร่ระบาดของโรคโควิด </w:t>
      </w:r>
      <w:r w:rsidRPr="00CA633D">
        <w:rPr>
          <w:rFonts w:ascii="Angsana New" w:hAnsi="Angsana New"/>
          <w:sz w:val="30"/>
          <w:szCs w:val="30"/>
        </w:rPr>
        <w:t xml:space="preserve">19 </w:t>
      </w:r>
      <w:r w:rsidRPr="00CA633D">
        <w:rPr>
          <w:rFonts w:ascii="Angsana New" w:hAnsi="Angsana New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</w:t>
      </w:r>
      <w:r w:rsidR="00491C58">
        <w:rPr>
          <w:rFonts w:ascii="Angsana New" w:hAnsi="Angsana New"/>
          <w:sz w:val="30"/>
          <w:szCs w:val="30"/>
        </w:rPr>
        <w:t xml:space="preserve">        </w:t>
      </w:r>
      <w:r w:rsidRPr="00CA633D">
        <w:rPr>
          <w:rFonts w:ascii="Angsana New" w:hAnsi="Angsana New"/>
          <w:sz w:val="30"/>
          <w:szCs w:val="30"/>
          <w:cs/>
        </w:rPr>
        <w:t xml:space="preserve">มีการติดตามสถานการณ์ดังกล่าวอย่างใกล้ชิดในการควบคุมให้มีผลกระทบต่อธุรกิจให้น้อยที่สุดเท่าที่จะเป็นไปได้ ทั้งนี้ ณ วันที่ </w:t>
      </w:r>
      <w:r w:rsidRPr="00CA633D">
        <w:rPr>
          <w:rFonts w:ascii="Angsana New" w:hAnsi="Angsana New"/>
          <w:sz w:val="30"/>
          <w:szCs w:val="30"/>
        </w:rPr>
        <w:t xml:space="preserve">31 </w:t>
      </w:r>
      <w:r w:rsidRPr="00CA633D">
        <w:rPr>
          <w:rFonts w:ascii="Angsana New" w:hAnsi="Angsana New"/>
          <w:sz w:val="30"/>
          <w:szCs w:val="30"/>
          <w:cs/>
        </w:rPr>
        <w:t xml:space="preserve">มีนาคม </w:t>
      </w:r>
      <w:r w:rsidRPr="00CA633D">
        <w:rPr>
          <w:rFonts w:ascii="Angsana New" w:hAnsi="Angsana New"/>
          <w:sz w:val="30"/>
          <w:szCs w:val="30"/>
        </w:rPr>
        <w:t xml:space="preserve">2563 </w:t>
      </w:r>
      <w:r w:rsidRPr="00CA633D">
        <w:rPr>
          <w:rFonts w:ascii="Angsana New" w:hAnsi="Angsana New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</w:t>
      </w:r>
      <w:r w:rsidR="00491C58">
        <w:rPr>
          <w:rFonts w:ascii="Angsana New" w:hAnsi="Angsana New"/>
          <w:sz w:val="30"/>
          <w:szCs w:val="30"/>
        </w:rPr>
        <w:t xml:space="preserve">  </w:t>
      </w:r>
      <w:r w:rsidRPr="00CA633D">
        <w:rPr>
          <w:rFonts w:ascii="Angsana New" w:hAnsi="Angsana New"/>
          <w:sz w:val="30"/>
          <w:szCs w:val="30"/>
          <w:cs/>
        </w:rPr>
        <w:t xml:space="preserve">คาดว่าจะเกิดขึ้น งบการเงินนี้จึงยังไม่รวมปัจจัยจากสถานการณ์ดังกล่าวมาประมาณผลขาดทุนจากการด้อยค่าของสินทรัพย์ทางการเงินและสินทรัพย์ที่ไม่ใช่สินทรัพย์ทางการเงิน </w:t>
      </w:r>
    </w:p>
    <w:p w14:paraId="56E01798" w14:textId="77777777" w:rsidR="00491C58" w:rsidRPr="00CA633D" w:rsidRDefault="00491C58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E5C9CE" w14:textId="749DDB78" w:rsidR="00FD1DC3" w:rsidRPr="00F51235" w:rsidRDefault="00FD1DC3" w:rsidP="00D26539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5123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07BB834" w14:textId="77777777" w:rsidR="00FD1DC3" w:rsidRPr="00BA5B3A" w:rsidRDefault="00FD1DC3" w:rsidP="00937F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jc w:val="thaiDistribute"/>
        <w:rPr>
          <w:rFonts w:ascii="Angsana New" w:hAnsi="Angsana New"/>
          <w:szCs w:val="18"/>
        </w:rPr>
      </w:pPr>
    </w:p>
    <w:p w14:paraId="555690F6" w14:textId="4ABFDAF9" w:rsidR="00450059" w:rsidRDefault="00450059" w:rsidP="0045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FF4D95">
        <w:rPr>
          <w:rFonts w:ascii="Angsana New" w:hAnsi="Angsana New"/>
          <w:spacing w:val="-4"/>
          <w:sz w:val="30"/>
          <w:szCs w:val="30"/>
        </w:rPr>
        <w:t>7</w:t>
      </w:r>
      <w:r w:rsidRPr="00EF3608">
        <w:rPr>
          <w:rFonts w:ascii="Angsana New" w:hAnsi="Angsana New"/>
          <w:spacing w:val="-4"/>
          <w:sz w:val="30"/>
          <w:szCs w:val="30"/>
        </w:rPr>
        <w:t xml:space="preserve"> 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FF4D95">
        <w:rPr>
          <w:rFonts w:ascii="Angsana New" w:hAnsi="Angsana New"/>
          <w:spacing w:val="-4"/>
          <w:sz w:val="30"/>
          <w:szCs w:val="30"/>
        </w:rPr>
        <w:t>8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 สำหรับบุคคลหรือกิจการที่เกี่ยวข้องกันอื่นที่ความสัมพันธ์</w:t>
      </w:r>
      <w:r w:rsidRPr="009A0C1F">
        <w:rPr>
          <w:rFonts w:ascii="Angsana New" w:hAnsi="Angsana New"/>
          <w:spacing w:val="-4"/>
          <w:sz w:val="30"/>
          <w:szCs w:val="30"/>
          <w:cs/>
        </w:rPr>
        <w:t>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750400C2" w14:textId="77777777" w:rsidR="00450059" w:rsidRPr="00D43852" w:rsidRDefault="00450059" w:rsidP="0045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050"/>
      </w:tblGrid>
      <w:tr w:rsidR="00450059" w:rsidRPr="00EF3608" w14:paraId="069C2A3D" w14:textId="77777777" w:rsidTr="007C0E7E">
        <w:trPr>
          <w:trHeight w:val="20"/>
          <w:tblHeader/>
        </w:trPr>
        <w:tc>
          <w:tcPr>
            <w:tcW w:w="3870" w:type="dxa"/>
          </w:tcPr>
          <w:p w14:paraId="359E190C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br w:type="page"/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0D33C3E5" w14:textId="77777777" w:rsidR="00450059" w:rsidRPr="00EF3608" w:rsidRDefault="00450059" w:rsidP="007C0E7E">
            <w:pPr>
              <w:spacing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15EED633" w14:textId="77777777" w:rsidR="00450059" w:rsidRPr="00EF3608" w:rsidRDefault="00450059" w:rsidP="007C0E7E">
            <w:pPr>
              <w:tabs>
                <w:tab w:val="clear" w:pos="227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50059" w:rsidRPr="00EF3608" w14:paraId="28DFD225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300D131E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เฟรเซอร์ สวีท ริเวอร์ วัลเล่ พีทีอี แอลทีดี</w:t>
            </w:r>
          </w:p>
        </w:tc>
        <w:tc>
          <w:tcPr>
            <w:tcW w:w="1260" w:type="dxa"/>
            <w:shd w:val="clear" w:color="auto" w:fill="auto"/>
          </w:tcPr>
          <w:p w14:paraId="00A33F24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11BA085F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450059" w:rsidRPr="00EF3608" w14:paraId="7A5AE797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2D8DAC2C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เอสทีที จีดีซี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14:paraId="2F12E432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2C929F2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C72095">
              <w:rPr>
                <w:rFonts w:ascii="Angsana New" w:hAnsi="Angsana New"/>
                <w:sz w:val="30"/>
                <w:szCs w:val="30"/>
                <w:cs/>
              </w:rPr>
              <w:t>ของบริษัทที่มีผู้ถือหุ้นใหญ่ร่วมกัน</w:t>
            </w:r>
          </w:p>
        </w:tc>
      </w:tr>
      <w:tr w:rsidR="00450059" w:rsidRPr="00EF3608" w14:paraId="7476D945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0C7376AC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แปซิฟิก เลเซอร์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14:paraId="449C5929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D1547F8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C72095">
              <w:rPr>
                <w:rFonts w:ascii="Angsana New" w:hAnsi="Angsana New"/>
                <w:sz w:val="30"/>
                <w:szCs w:val="30"/>
                <w:cs/>
              </w:rPr>
              <w:t>ของบริษัทที่มีผู้ถือหุ้นใหญ่ร่วมกัน</w:t>
            </w:r>
          </w:p>
        </w:tc>
      </w:tr>
      <w:tr w:rsidR="00450059" w:rsidRPr="00C72095" w14:paraId="4BE8DD2C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0E7A26A7" w14:textId="77777777" w:rsidR="00450059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 อินดัสเทรีย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F298E6F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รีท แมนเนจเม้นท์ (ประเทศไทย) จำกัด</w:t>
            </w:r>
          </w:p>
        </w:tc>
        <w:tc>
          <w:tcPr>
            <w:tcW w:w="1260" w:type="dxa"/>
          </w:tcPr>
          <w:p w14:paraId="784A3A3F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2A981E4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50059" w:rsidRPr="00C72095" w14:paraId="516DDE2A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3F79B68E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ปากซอง แคปปิตอล จำกัด</w:t>
            </w:r>
          </w:p>
        </w:tc>
        <w:tc>
          <w:tcPr>
            <w:tcW w:w="1260" w:type="dxa"/>
          </w:tcPr>
          <w:p w14:paraId="3B5D29B2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0156FC7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50059" w:rsidRPr="00C72095" w14:paraId="69716F4F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7EF0C5ED" w14:textId="77777777" w:rsidR="00450059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 อินเตอร์เนชั่นแนล อีเว้นท์ </w:t>
            </w:r>
          </w:p>
          <w:p w14:paraId="75E60650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148D1696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3A84526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7E5DEA" w:rsidRPr="00C72095" w14:paraId="2A593F2E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43A1E5B6" w14:textId="77777777" w:rsidR="007E5DEA" w:rsidRPr="00C72095" w:rsidRDefault="007E5DEA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F6444C" w14:textId="77777777" w:rsidR="007E5DEA" w:rsidRPr="00C72095" w:rsidRDefault="007E5DEA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14:paraId="66A6DC2B" w14:textId="77777777" w:rsidR="007E5DEA" w:rsidRPr="00C72095" w:rsidRDefault="007E5DEA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0308" w:rsidRPr="00A1087F" w14:paraId="2ED040B6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39A44763" w14:textId="5A530901" w:rsidR="006B0308" w:rsidRPr="00BA5B3A" w:rsidRDefault="006B0308" w:rsidP="006B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ยูนิเวนเจอร์ รีท แมเนจเม้นท์ จำกัด</w:t>
            </w:r>
          </w:p>
        </w:tc>
        <w:tc>
          <w:tcPr>
            <w:tcW w:w="1260" w:type="dxa"/>
          </w:tcPr>
          <w:p w14:paraId="6E538045" w14:textId="7D9CA6B2" w:rsidR="006B0308" w:rsidRPr="00BA5B3A" w:rsidRDefault="006B0308" w:rsidP="006B030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46CD912" w14:textId="7DB3E4FC" w:rsidR="006B0308" w:rsidRPr="00BA5B3A" w:rsidRDefault="006B0308" w:rsidP="006B030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C650F" w:rsidRPr="00A1087F" w14:paraId="3CB38F5A" w14:textId="77777777" w:rsidTr="00272E5B">
        <w:trPr>
          <w:trHeight w:val="20"/>
        </w:trPr>
        <w:tc>
          <w:tcPr>
            <w:tcW w:w="3870" w:type="dxa"/>
            <w:shd w:val="clear" w:color="auto" w:fill="auto"/>
          </w:tcPr>
          <w:p w14:paraId="14A62812" w14:textId="77777777" w:rsidR="004C650F" w:rsidRPr="00BA5B3A" w:rsidRDefault="004C650F" w:rsidP="0027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บริษัท โออิชิ ราเมน จำกัด</w:t>
            </w:r>
          </w:p>
        </w:tc>
        <w:tc>
          <w:tcPr>
            <w:tcW w:w="1260" w:type="dxa"/>
          </w:tcPr>
          <w:p w14:paraId="455BFC2D" w14:textId="77777777" w:rsidR="004C650F" w:rsidRPr="00BA5B3A" w:rsidRDefault="004C650F" w:rsidP="00272E5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4E628AE" w14:textId="77777777" w:rsidR="004C650F" w:rsidRPr="00BA5B3A" w:rsidRDefault="004C650F" w:rsidP="00272E5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B0308" w:rsidRPr="00A1087F" w14:paraId="766704AA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02E4A5B0" w14:textId="21AE830D" w:rsidR="006B0308" w:rsidRPr="00BA5B3A" w:rsidRDefault="006B0308" w:rsidP="006B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รีไซเคิล จำกัด</w:t>
            </w:r>
          </w:p>
        </w:tc>
        <w:tc>
          <w:tcPr>
            <w:tcW w:w="1260" w:type="dxa"/>
          </w:tcPr>
          <w:p w14:paraId="18B504B7" w14:textId="18927EFA" w:rsidR="006B0308" w:rsidRPr="00BA5B3A" w:rsidRDefault="006B0308" w:rsidP="006B030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382A7A9" w14:textId="471DE8A7" w:rsidR="006B0308" w:rsidRPr="00BA5B3A" w:rsidRDefault="006B0308" w:rsidP="006B030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734E36" w:rsidRPr="00A1087F" w14:paraId="24FA1BB5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55247C54" w14:textId="77777777" w:rsidR="00BA5B3A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 xml:space="preserve">เฟรเซอร์ ฮอสพิทอลลิตี้ </w:t>
            </w: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 xml:space="preserve">รอยัลตี้ เซอร์วิส พีทีอี </w:t>
            </w:r>
          </w:p>
          <w:p w14:paraId="21B62CE2" w14:textId="75C9BEBA" w:rsidR="00734E36" w:rsidRPr="00BA5B3A" w:rsidRDefault="00BA5B3A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34E36" w:rsidRPr="00BA5B3A">
              <w:rPr>
                <w:rFonts w:ascii="Angsana New" w:hAnsi="Angsana New" w:hint="cs"/>
                <w:sz w:val="30"/>
                <w:szCs w:val="30"/>
                <w:cs/>
              </w:rPr>
              <w:t>แอลทีดี</w:t>
            </w:r>
          </w:p>
        </w:tc>
        <w:tc>
          <w:tcPr>
            <w:tcW w:w="1260" w:type="dxa"/>
          </w:tcPr>
          <w:p w14:paraId="64E4B177" w14:textId="47AA00DE" w:rsidR="00734E36" w:rsidRPr="00BA5B3A" w:rsidRDefault="00734E36" w:rsidP="00734E3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14:paraId="34791A7E" w14:textId="5FF011BF" w:rsidR="00734E36" w:rsidRPr="00BA5B3A" w:rsidRDefault="00734E36" w:rsidP="00734E3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4C650F" w:rsidRPr="00C72095" w14:paraId="30C97357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2C167767" w14:textId="77777777" w:rsidR="00BA5B3A" w:rsidRDefault="004C650F" w:rsidP="004C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 xml:space="preserve">เฟรเซอร์ ฮอสพิทอลลิตี้ </w:t>
            </w: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ไชน่า</w:t>
            </w:r>
            <w:r w:rsidR="00A1087F" w:rsidRPr="00BA5B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087F" w:rsidRPr="00BA5B3A">
              <w:rPr>
                <w:rFonts w:ascii="Angsana New" w:hAnsi="Angsana New" w:hint="cs"/>
                <w:sz w:val="30"/>
                <w:szCs w:val="30"/>
                <w:cs/>
              </w:rPr>
              <w:t>สแควร์ ทรัสตี</w:t>
            </w: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38F2A149" w14:textId="7FF026F6" w:rsidR="004C650F" w:rsidRPr="00BA5B3A" w:rsidRDefault="00BA5B3A" w:rsidP="004C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C650F" w:rsidRPr="00BA5B3A">
              <w:rPr>
                <w:rFonts w:ascii="Angsana New" w:hAnsi="Angsana New" w:hint="cs"/>
                <w:sz w:val="30"/>
                <w:szCs w:val="30"/>
                <w:cs/>
              </w:rPr>
              <w:t>พีทีอี แอลทีดี</w:t>
            </w:r>
          </w:p>
        </w:tc>
        <w:tc>
          <w:tcPr>
            <w:tcW w:w="1260" w:type="dxa"/>
          </w:tcPr>
          <w:p w14:paraId="4F223E4B" w14:textId="26F4AB12" w:rsidR="004C650F" w:rsidRPr="00BA5B3A" w:rsidRDefault="004C650F" w:rsidP="004C650F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14:paraId="6FBC95BD" w14:textId="1353AC21" w:rsidR="004C650F" w:rsidRPr="00BA5B3A" w:rsidRDefault="004C650F" w:rsidP="004C650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เป็นญาติสนิทของกรรมการและ/หรือผู้ถือหุ้นใหญ่ของบริษัท</w:t>
            </w:r>
          </w:p>
        </w:tc>
      </w:tr>
    </w:tbl>
    <w:p w14:paraId="1C6FABA6" w14:textId="0318C78A" w:rsidR="00BA5B3A" w:rsidRDefault="00BA5B3A" w:rsidP="006D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p w14:paraId="7C611B92" w14:textId="68E9F6C1" w:rsidR="00450059" w:rsidRPr="00EF3608" w:rsidRDefault="00450059" w:rsidP="0045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</w:t>
      </w:r>
      <w:r w:rsidR="004C1032"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Pr="00EF36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EF360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46BA826" w14:textId="77777777" w:rsidR="00E007DD" w:rsidRPr="00C90830" w:rsidRDefault="00E007DD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987"/>
        <w:gridCol w:w="236"/>
        <w:gridCol w:w="937"/>
        <w:gridCol w:w="270"/>
        <w:gridCol w:w="990"/>
        <w:gridCol w:w="259"/>
        <w:gridCol w:w="10"/>
        <w:gridCol w:w="901"/>
      </w:tblGrid>
      <w:tr w:rsidR="00450059" w:rsidRPr="00EF3608" w14:paraId="7E1C43DF" w14:textId="77777777" w:rsidTr="007C0E7E">
        <w:trPr>
          <w:tblHeader/>
        </w:trPr>
        <w:tc>
          <w:tcPr>
            <w:tcW w:w="4680" w:type="dxa"/>
          </w:tcPr>
          <w:p w14:paraId="211E9A3D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E0FE73C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26B0CE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6E5997AA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059" w:rsidRPr="00EF3608" w14:paraId="33C32E7E" w14:textId="77777777" w:rsidTr="007C0E7E">
        <w:trPr>
          <w:tblHeader/>
        </w:trPr>
        <w:tc>
          <w:tcPr>
            <w:tcW w:w="4680" w:type="dxa"/>
          </w:tcPr>
          <w:p w14:paraId="1D64D09A" w14:textId="733595A3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11A8E" w:rsidRPr="00711A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87" w:type="dxa"/>
            <w:shd w:val="clear" w:color="auto" w:fill="auto"/>
          </w:tcPr>
          <w:p w14:paraId="3FA370E6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C2EEFEF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FB78F7F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08D5BA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C0B33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2"/>
          </w:tcPr>
          <w:p w14:paraId="29467A12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FC5D684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50059" w:rsidRPr="00EF3608" w14:paraId="79FF8D24" w14:textId="77777777" w:rsidTr="007C0E7E">
        <w:trPr>
          <w:tblHeader/>
        </w:trPr>
        <w:tc>
          <w:tcPr>
            <w:tcW w:w="4680" w:type="dxa"/>
          </w:tcPr>
          <w:p w14:paraId="61DB5583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8"/>
            <w:shd w:val="clear" w:color="auto" w:fill="auto"/>
          </w:tcPr>
          <w:p w14:paraId="366C7635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0059" w:rsidRPr="00EF3608" w14:paraId="0630E4FE" w14:textId="77777777" w:rsidTr="007C0E7E">
        <w:tc>
          <w:tcPr>
            <w:tcW w:w="4680" w:type="dxa"/>
          </w:tcPr>
          <w:p w14:paraId="5BD69FA1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7" w:type="dxa"/>
            <w:shd w:val="clear" w:color="auto" w:fill="auto"/>
          </w:tcPr>
          <w:p w14:paraId="53B6BF93" w14:textId="77777777" w:rsidR="00450059" w:rsidRPr="00EF3608" w:rsidRDefault="00450059" w:rsidP="007C0E7E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E04D4F" w14:textId="77777777" w:rsidR="00450059" w:rsidRPr="00EF3608" w:rsidRDefault="00450059" w:rsidP="007C0E7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shd w:val="clear" w:color="auto" w:fill="auto"/>
          </w:tcPr>
          <w:p w14:paraId="4C02A08C" w14:textId="77777777" w:rsidR="00450059" w:rsidRPr="00EF3608" w:rsidRDefault="00450059" w:rsidP="007C0E7E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5F454" w14:textId="77777777" w:rsidR="00450059" w:rsidRPr="00EF3608" w:rsidRDefault="00450059" w:rsidP="007C0E7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7A0AE958" w14:textId="77777777" w:rsidR="00450059" w:rsidRPr="00EF3608" w:rsidRDefault="00450059" w:rsidP="007C0E7E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FA6C2F7" w14:textId="77777777" w:rsidR="00450059" w:rsidRPr="00EF3608" w:rsidRDefault="00450059" w:rsidP="007C0E7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B924A16" w14:textId="77777777" w:rsidR="00450059" w:rsidRPr="00EF3608" w:rsidRDefault="00450059" w:rsidP="007C0E7E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A64" w:rsidRPr="00BC301C" w14:paraId="531602D3" w14:textId="77777777" w:rsidTr="007C0E7E">
        <w:tc>
          <w:tcPr>
            <w:tcW w:w="4680" w:type="dxa"/>
            <w:shd w:val="clear" w:color="auto" w:fill="auto"/>
          </w:tcPr>
          <w:p w14:paraId="1CCDA431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18209CF5" w14:textId="5E06F467" w:rsidR="00E72A64" w:rsidRPr="00EF3608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321C7A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B7B3403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8719B5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F1D439" w14:textId="6AFF9EC0" w:rsidR="00E72A64" w:rsidRPr="00EF3608" w:rsidRDefault="00272E5B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D6773A3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74CC0CDA" w14:textId="77777777" w:rsidR="00E72A64" w:rsidRPr="00450059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50059">
              <w:rPr>
                <w:rFonts w:ascii="Angsana New" w:hAnsi="Angsana New"/>
                <w:sz w:val="30"/>
                <w:szCs w:val="30"/>
              </w:rPr>
              <w:t>1.40</w:t>
            </w:r>
          </w:p>
        </w:tc>
      </w:tr>
      <w:tr w:rsidR="00E72A64" w:rsidRPr="00BC301C" w14:paraId="10CCE448" w14:textId="77777777" w:rsidTr="007C0E7E">
        <w:tc>
          <w:tcPr>
            <w:tcW w:w="4680" w:type="dxa"/>
          </w:tcPr>
          <w:p w14:paraId="0E774DC5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11EF2E60" w14:textId="4BDB01B6" w:rsidR="00E72A64" w:rsidRPr="00EF3608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D2C802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44FB1DD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6773E1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0BD55DAD" w14:textId="165AF203" w:rsidR="00E72A64" w:rsidRPr="00EF3608" w:rsidRDefault="00272E5B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84.87</w:t>
            </w:r>
          </w:p>
        </w:tc>
        <w:tc>
          <w:tcPr>
            <w:tcW w:w="269" w:type="dxa"/>
            <w:gridSpan w:val="2"/>
          </w:tcPr>
          <w:p w14:paraId="13776EA5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7DC7DA4" w14:textId="77777777" w:rsidR="00E72A64" w:rsidRPr="00450059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50059">
              <w:rPr>
                <w:rFonts w:ascii="Angsana New" w:hAnsi="Angsana New"/>
                <w:sz w:val="30"/>
                <w:szCs w:val="30"/>
              </w:rPr>
              <w:t>83.61</w:t>
            </w:r>
          </w:p>
        </w:tc>
      </w:tr>
      <w:tr w:rsidR="00E72A64" w:rsidRPr="00E72A64" w14:paraId="38049928" w14:textId="77777777" w:rsidTr="007C0E7E">
        <w:tc>
          <w:tcPr>
            <w:tcW w:w="4680" w:type="dxa"/>
          </w:tcPr>
          <w:p w14:paraId="1F5E609F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72A6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7" w:type="dxa"/>
            <w:shd w:val="clear" w:color="auto" w:fill="auto"/>
          </w:tcPr>
          <w:p w14:paraId="02AD6BAA" w14:textId="2BDD8B58" w:rsidR="00E72A64" w:rsidRPr="00E72A64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07F933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6F00C53" w14:textId="373A73E8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157AC3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5D133D91" w14:textId="6CF968E8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582.25</w:t>
            </w:r>
          </w:p>
        </w:tc>
        <w:tc>
          <w:tcPr>
            <w:tcW w:w="269" w:type="dxa"/>
            <w:gridSpan w:val="2"/>
          </w:tcPr>
          <w:p w14:paraId="462DBC64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3A12490" w14:textId="77777777" w:rsidR="00E72A64" w:rsidRPr="00E72A64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364.75</w:t>
            </w:r>
          </w:p>
        </w:tc>
      </w:tr>
      <w:tr w:rsidR="00E72A64" w:rsidRPr="00E72A64" w14:paraId="0EA06DEC" w14:textId="77777777" w:rsidTr="007C0E7E">
        <w:tc>
          <w:tcPr>
            <w:tcW w:w="4680" w:type="dxa"/>
          </w:tcPr>
          <w:p w14:paraId="23745C24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7" w:type="dxa"/>
            <w:shd w:val="clear" w:color="auto" w:fill="auto"/>
          </w:tcPr>
          <w:p w14:paraId="41FF84EE" w14:textId="6D377BD8" w:rsidR="00E72A64" w:rsidRPr="00E72A64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9B6C9D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FA287D2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415364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1A28F47A" w14:textId="4A927641" w:rsidR="00E72A64" w:rsidRPr="00E72A64" w:rsidRDefault="00C70DEF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302.26</w:t>
            </w:r>
          </w:p>
        </w:tc>
        <w:tc>
          <w:tcPr>
            <w:tcW w:w="269" w:type="dxa"/>
            <w:gridSpan w:val="2"/>
          </w:tcPr>
          <w:p w14:paraId="3037BB4C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5191751" w14:textId="77777777" w:rsidR="00E72A64" w:rsidRPr="00E72A64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271.24</w:t>
            </w:r>
          </w:p>
        </w:tc>
      </w:tr>
      <w:tr w:rsidR="00E72A64" w:rsidRPr="00E72A64" w14:paraId="23DFA346" w14:textId="77777777" w:rsidTr="007C0E7E">
        <w:tc>
          <w:tcPr>
            <w:tcW w:w="4680" w:type="dxa"/>
          </w:tcPr>
          <w:p w14:paraId="3BA5B500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7" w:type="dxa"/>
            <w:shd w:val="clear" w:color="auto" w:fill="auto"/>
          </w:tcPr>
          <w:p w14:paraId="5F1D98AA" w14:textId="0496F540" w:rsidR="00E72A64" w:rsidRPr="00E72A64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769F88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AD2DBDB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4923EC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5EF3D386" w14:textId="27EE91D3" w:rsidR="00E72A64" w:rsidRPr="00E72A64" w:rsidRDefault="00C70DEF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34.30</w:t>
            </w:r>
          </w:p>
        </w:tc>
        <w:tc>
          <w:tcPr>
            <w:tcW w:w="269" w:type="dxa"/>
            <w:gridSpan w:val="2"/>
          </w:tcPr>
          <w:p w14:paraId="4B069DC3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7DF12C3" w14:textId="77777777" w:rsidR="00E72A64" w:rsidRPr="00E72A64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37.02</w:t>
            </w:r>
          </w:p>
        </w:tc>
      </w:tr>
      <w:tr w:rsidR="00E72A64" w:rsidRPr="00BC301C" w14:paraId="46DD6F79" w14:textId="77777777" w:rsidTr="007C0E7E">
        <w:tc>
          <w:tcPr>
            <w:tcW w:w="4680" w:type="dxa"/>
          </w:tcPr>
          <w:p w14:paraId="55878580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72A64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87" w:type="dxa"/>
            <w:shd w:val="clear" w:color="auto" w:fill="auto"/>
          </w:tcPr>
          <w:p w14:paraId="4B196DDE" w14:textId="2E4B3B65" w:rsidR="00E72A64" w:rsidRPr="00E72A64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98CCD8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5F74339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AC9DB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397EC2D5" w14:textId="14334E4F" w:rsidR="00E72A64" w:rsidRPr="00E72A64" w:rsidRDefault="00C70DEF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14.10</w:t>
            </w:r>
          </w:p>
        </w:tc>
        <w:tc>
          <w:tcPr>
            <w:tcW w:w="269" w:type="dxa"/>
            <w:gridSpan w:val="2"/>
          </w:tcPr>
          <w:p w14:paraId="4F052AE9" w14:textId="77777777" w:rsidR="00E72A64" w:rsidRPr="00E72A64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44C1C11" w14:textId="77777777" w:rsidR="00E72A64" w:rsidRPr="00450059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14.10</w:t>
            </w:r>
          </w:p>
        </w:tc>
      </w:tr>
      <w:tr w:rsidR="00E15CF3" w:rsidRPr="009E1338" w14:paraId="1DCC1AE3" w14:textId="77777777" w:rsidTr="007C0E7E">
        <w:tc>
          <w:tcPr>
            <w:tcW w:w="4680" w:type="dxa"/>
          </w:tcPr>
          <w:p w14:paraId="25971761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068A8CD" w14:textId="77777777" w:rsidR="00E15CF3" w:rsidRPr="00EF3608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207BAB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B3515A2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B9869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1C629C3C" w14:textId="77777777" w:rsidR="00E15CF3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0E106418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5DCAC56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5CF3" w:rsidRPr="009E1338" w14:paraId="7A5EC856" w14:textId="77777777" w:rsidTr="007C0E7E">
        <w:tc>
          <w:tcPr>
            <w:tcW w:w="4680" w:type="dxa"/>
          </w:tcPr>
          <w:p w14:paraId="3A30406B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7" w:type="dxa"/>
            <w:shd w:val="clear" w:color="auto" w:fill="auto"/>
          </w:tcPr>
          <w:p w14:paraId="68242D6C" w14:textId="77777777" w:rsidR="00E15CF3" w:rsidRPr="00EF3608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EF7F4B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4F35223" w14:textId="77777777" w:rsidR="00E15CF3" w:rsidRPr="00EF3608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2E627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42D0D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F211F1F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4B3A21C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DEF" w:rsidRPr="009E1338" w14:paraId="49E7FA65" w14:textId="77777777" w:rsidTr="007C0E7E">
        <w:tc>
          <w:tcPr>
            <w:tcW w:w="4680" w:type="dxa"/>
          </w:tcPr>
          <w:p w14:paraId="31BE45EA" w14:textId="454BCD4A" w:rsidR="00C70DEF" w:rsidRPr="00EF3608" w:rsidRDefault="00C70DEF" w:rsidP="00C7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6B8CE511" w14:textId="66C2EA5F" w:rsidR="00C70DEF" w:rsidRPr="00EF3608" w:rsidRDefault="00C70DE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17.38</w:t>
            </w:r>
          </w:p>
        </w:tc>
        <w:tc>
          <w:tcPr>
            <w:tcW w:w="236" w:type="dxa"/>
            <w:shd w:val="clear" w:color="auto" w:fill="auto"/>
          </w:tcPr>
          <w:p w14:paraId="173CACD2" w14:textId="77777777" w:rsidR="00C70DEF" w:rsidRPr="00EF3608" w:rsidRDefault="00C70DEF" w:rsidP="00C7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DBEC0A5" w14:textId="440EBFE7" w:rsidR="00C70DEF" w:rsidRPr="00EF3608" w:rsidRDefault="00C70DE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450059">
              <w:rPr>
                <w:rFonts w:ascii="Angsana New" w:hAnsi="Angsana New"/>
                <w:sz w:val="30"/>
                <w:szCs w:val="30"/>
              </w:rPr>
              <w:t>24.42</w:t>
            </w:r>
          </w:p>
        </w:tc>
        <w:tc>
          <w:tcPr>
            <w:tcW w:w="270" w:type="dxa"/>
          </w:tcPr>
          <w:p w14:paraId="69F130F0" w14:textId="77777777" w:rsidR="00C70DEF" w:rsidRPr="00EF3608" w:rsidRDefault="00C70DEF" w:rsidP="00C7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F4D76" w14:textId="5AA65A73" w:rsidR="00C70DEF" w:rsidRPr="00EF3608" w:rsidRDefault="00C70DE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17.38</w:t>
            </w:r>
          </w:p>
        </w:tc>
        <w:tc>
          <w:tcPr>
            <w:tcW w:w="269" w:type="dxa"/>
            <w:gridSpan w:val="2"/>
          </w:tcPr>
          <w:p w14:paraId="4B7BA5BF" w14:textId="77777777" w:rsidR="00C70DEF" w:rsidRPr="00EF3608" w:rsidRDefault="00C70DEF" w:rsidP="00C7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1927038" w14:textId="04E4D032" w:rsidR="00C70DEF" w:rsidRPr="00BA5B3A" w:rsidRDefault="00C70DE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450059">
              <w:rPr>
                <w:rFonts w:ascii="Angsana New" w:hAnsi="Angsana New"/>
                <w:sz w:val="30"/>
                <w:szCs w:val="30"/>
              </w:rPr>
              <w:t>24.42</w:t>
            </w:r>
          </w:p>
        </w:tc>
      </w:tr>
      <w:tr w:rsidR="00E15CF3" w:rsidRPr="009E1338" w14:paraId="7B275117" w14:textId="77777777" w:rsidTr="007C0E7E">
        <w:tc>
          <w:tcPr>
            <w:tcW w:w="4680" w:type="dxa"/>
          </w:tcPr>
          <w:p w14:paraId="213885FA" w14:textId="49890545" w:rsidR="00E15CF3" w:rsidRPr="00EF3608" w:rsidRDefault="00C70DEF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E15CF3" w:rsidRPr="00EF3608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10788FAE" w14:textId="150BD502" w:rsidR="00E15CF3" w:rsidRPr="00BA5B3A" w:rsidRDefault="0007022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</w:rPr>
              <w:t>13.99</w:t>
            </w:r>
          </w:p>
        </w:tc>
        <w:tc>
          <w:tcPr>
            <w:tcW w:w="236" w:type="dxa"/>
            <w:shd w:val="clear" w:color="auto" w:fill="auto"/>
          </w:tcPr>
          <w:p w14:paraId="7C2CC11A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BF8F9CE" w14:textId="75D8560D" w:rsidR="00E15CF3" w:rsidRPr="00450059" w:rsidRDefault="00C70DEF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43B4F" w14:textId="77777777" w:rsidR="00E15CF3" w:rsidRPr="0045005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B43FFB" w14:textId="6046B388" w:rsidR="00E15CF3" w:rsidRPr="00BA5B3A" w:rsidRDefault="0007022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</w:rPr>
              <w:t>9.89</w:t>
            </w:r>
          </w:p>
        </w:tc>
        <w:tc>
          <w:tcPr>
            <w:tcW w:w="269" w:type="dxa"/>
            <w:gridSpan w:val="2"/>
          </w:tcPr>
          <w:p w14:paraId="0C076ACF" w14:textId="77777777" w:rsidR="00E15CF3" w:rsidRPr="0045005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3994CE3" w14:textId="0C462F7E" w:rsidR="00E15CF3" w:rsidRPr="00450059" w:rsidRDefault="00C70DE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5CF3" w:rsidRPr="009E1338" w14:paraId="1744E6CF" w14:textId="77777777" w:rsidTr="007C0E7E">
        <w:tc>
          <w:tcPr>
            <w:tcW w:w="4680" w:type="dxa"/>
          </w:tcPr>
          <w:p w14:paraId="2E5EDB23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0809AA41" w14:textId="14AE3763" w:rsidR="00E15CF3" w:rsidRPr="00BA5B3A" w:rsidRDefault="00FB273E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</w:rPr>
              <w:t>0.</w:t>
            </w:r>
            <w:r w:rsidR="0007022F" w:rsidRPr="00BA5B3A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75D53F99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0F5D56F" w14:textId="77777777" w:rsidR="00E15CF3" w:rsidRPr="0045005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450059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4209B8C0" w14:textId="77777777" w:rsidR="00E15CF3" w:rsidRPr="0045005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0164C9" w14:textId="699884DD" w:rsidR="00E15CF3" w:rsidRPr="00BA5B3A" w:rsidRDefault="00FB273E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</w:rPr>
              <w:t>0</w:t>
            </w:r>
            <w:r w:rsidR="0007022F" w:rsidRPr="00BA5B3A">
              <w:rPr>
                <w:rFonts w:ascii="Angsana New" w:hAnsi="Angsana New"/>
                <w:sz w:val="30"/>
                <w:szCs w:val="30"/>
              </w:rPr>
              <w:t>.25</w:t>
            </w:r>
          </w:p>
        </w:tc>
        <w:tc>
          <w:tcPr>
            <w:tcW w:w="269" w:type="dxa"/>
            <w:gridSpan w:val="2"/>
          </w:tcPr>
          <w:p w14:paraId="72842DFC" w14:textId="77777777" w:rsidR="00E15CF3" w:rsidRPr="0045005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3E51AE0" w14:textId="77777777" w:rsidR="00E15CF3" w:rsidRPr="0045005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450059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</w:tr>
      <w:tr w:rsidR="00E15CF3" w:rsidRPr="00BD2098" w14:paraId="07A565ED" w14:textId="77777777" w:rsidTr="007C0E7E">
        <w:trPr>
          <w:trHeight w:val="344"/>
        </w:trPr>
        <w:tc>
          <w:tcPr>
            <w:tcW w:w="4680" w:type="dxa"/>
          </w:tcPr>
          <w:p w14:paraId="0131D144" w14:textId="77777777" w:rsidR="000548A0" w:rsidRDefault="000548A0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28"/>
                <w:szCs w:val="28"/>
              </w:rPr>
            </w:pPr>
          </w:p>
          <w:p w14:paraId="7CF1B70A" w14:textId="77777777" w:rsidR="007E5DEA" w:rsidRDefault="007E5DEA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28"/>
                <w:szCs w:val="28"/>
              </w:rPr>
            </w:pPr>
          </w:p>
          <w:p w14:paraId="2AFB4ED7" w14:textId="77777777" w:rsidR="007E5DEA" w:rsidRDefault="007E5DEA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28"/>
                <w:szCs w:val="28"/>
              </w:rPr>
            </w:pPr>
          </w:p>
          <w:p w14:paraId="49574819" w14:textId="6007EC26" w:rsidR="007E5DEA" w:rsidRPr="00BD2098" w:rsidRDefault="007E5DEA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475CA10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D59FA1" w14:textId="77777777" w:rsidR="00E15CF3" w:rsidRPr="00BD209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0F59B8D6" w14:textId="77777777" w:rsidR="00E15CF3" w:rsidRPr="00BA5B3A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498F4" w14:textId="77777777" w:rsidR="00E15CF3" w:rsidRPr="00BD209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3C6663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7530C213" w14:textId="77777777" w:rsidR="00E15CF3" w:rsidRPr="00BD209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6A923FC5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5CF3" w:rsidRPr="009E1338" w14:paraId="39C5BAD4" w14:textId="77777777" w:rsidTr="007C0E7E">
        <w:tc>
          <w:tcPr>
            <w:tcW w:w="4680" w:type="dxa"/>
          </w:tcPr>
          <w:p w14:paraId="6F43E426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7" w:type="dxa"/>
            <w:shd w:val="clear" w:color="auto" w:fill="auto"/>
          </w:tcPr>
          <w:p w14:paraId="1A9488B5" w14:textId="77777777" w:rsidR="00E15CF3" w:rsidRPr="00EF3608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4D47D1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2C90260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D1AD4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AB1DD0" w14:textId="77777777" w:rsidR="00E15CF3" w:rsidRPr="00EF3608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7A3BCDB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F9106FC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A64" w:rsidRPr="009E1338" w14:paraId="1C056979" w14:textId="77777777" w:rsidTr="007C0E7E">
        <w:tc>
          <w:tcPr>
            <w:tcW w:w="4680" w:type="dxa"/>
          </w:tcPr>
          <w:p w14:paraId="719D2337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45CEAC5" w14:textId="37F12ECA" w:rsidR="00E72A64" w:rsidRPr="00884C49" w:rsidRDefault="00EE6EC5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88.97</w:t>
            </w:r>
            <w:bookmarkStart w:id="1" w:name="_GoBack"/>
            <w:bookmarkEnd w:id="1"/>
          </w:p>
        </w:tc>
        <w:tc>
          <w:tcPr>
            <w:tcW w:w="236" w:type="dxa"/>
            <w:shd w:val="clear" w:color="auto" w:fill="auto"/>
          </w:tcPr>
          <w:p w14:paraId="6BA74FB8" w14:textId="77777777" w:rsidR="00E72A64" w:rsidRPr="00884C4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CAA42FA" w14:textId="77777777" w:rsidR="00E72A64" w:rsidRPr="00E3753C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88.11</w:t>
            </w:r>
          </w:p>
        </w:tc>
        <w:tc>
          <w:tcPr>
            <w:tcW w:w="270" w:type="dxa"/>
          </w:tcPr>
          <w:p w14:paraId="7AD8317B" w14:textId="77777777" w:rsidR="00E72A64" w:rsidRPr="00E3753C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EF3285" w14:textId="7E149C37" w:rsidR="00E72A64" w:rsidRPr="00E3753C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D71F574" w14:textId="77777777" w:rsidR="00E72A64" w:rsidRPr="00E3753C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7E23483" w14:textId="77777777" w:rsidR="00E72A64" w:rsidRPr="00E3753C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2A64" w:rsidRPr="009E1338" w14:paraId="6AF78EED" w14:textId="77777777" w:rsidTr="007C0E7E">
        <w:tc>
          <w:tcPr>
            <w:tcW w:w="4680" w:type="dxa"/>
          </w:tcPr>
          <w:p w14:paraId="16ABFF4E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F6E1D97" w14:textId="5250241D" w:rsidR="00E72A64" w:rsidRPr="00884C49" w:rsidRDefault="00D4344A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31.91</w:t>
            </w:r>
          </w:p>
        </w:tc>
        <w:tc>
          <w:tcPr>
            <w:tcW w:w="236" w:type="dxa"/>
            <w:shd w:val="clear" w:color="auto" w:fill="auto"/>
          </w:tcPr>
          <w:p w14:paraId="1E7203EC" w14:textId="77777777" w:rsidR="00E72A64" w:rsidRPr="00884C4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70D34F3" w14:textId="77777777" w:rsidR="00E72A64" w:rsidRPr="00E3753C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23.84</w:t>
            </w:r>
          </w:p>
        </w:tc>
        <w:tc>
          <w:tcPr>
            <w:tcW w:w="270" w:type="dxa"/>
          </w:tcPr>
          <w:p w14:paraId="70B51B4D" w14:textId="77777777" w:rsidR="00E72A64" w:rsidRPr="00E3753C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E54EAF" w14:textId="77B9F39F" w:rsidR="00E72A64" w:rsidRPr="00E3753C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6E087733" w14:textId="77777777" w:rsidR="00E72A64" w:rsidRPr="00E3753C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5D1C175" w14:textId="77777777" w:rsidR="00E72A64" w:rsidRPr="00E3753C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5CF3" w:rsidRPr="009E1338" w14:paraId="28113F61" w14:textId="77777777" w:rsidTr="007C0E7E">
        <w:tc>
          <w:tcPr>
            <w:tcW w:w="4680" w:type="dxa"/>
          </w:tcPr>
          <w:p w14:paraId="363309BE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7" w:type="dxa"/>
            <w:shd w:val="clear" w:color="auto" w:fill="auto"/>
          </w:tcPr>
          <w:p w14:paraId="5F098A60" w14:textId="24BB28D6" w:rsidR="00E15CF3" w:rsidRPr="00884C49" w:rsidRDefault="00E72A6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E623D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EDB7E14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0766B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BC6B5" w14:textId="6EB0A9E2" w:rsidR="00E15CF3" w:rsidRPr="00E3753C" w:rsidRDefault="00D4344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52.52</w:t>
            </w:r>
          </w:p>
        </w:tc>
        <w:tc>
          <w:tcPr>
            <w:tcW w:w="269" w:type="dxa"/>
            <w:gridSpan w:val="2"/>
          </w:tcPr>
          <w:p w14:paraId="5212CD71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6605107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51.88</w:t>
            </w:r>
          </w:p>
        </w:tc>
      </w:tr>
      <w:tr w:rsidR="00E15CF3" w:rsidRPr="009E1338" w14:paraId="128DF899" w14:textId="77777777" w:rsidTr="007C0E7E">
        <w:tc>
          <w:tcPr>
            <w:tcW w:w="4680" w:type="dxa"/>
          </w:tcPr>
          <w:p w14:paraId="38B92ACE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2ABEE03" w14:textId="11E2D610" w:rsidR="00E15CF3" w:rsidRPr="00884C49" w:rsidRDefault="00D4344A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3.66</w:t>
            </w:r>
          </w:p>
        </w:tc>
        <w:tc>
          <w:tcPr>
            <w:tcW w:w="236" w:type="dxa"/>
            <w:shd w:val="clear" w:color="auto" w:fill="auto"/>
          </w:tcPr>
          <w:p w14:paraId="08D6C661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285302F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2.64</w:t>
            </w:r>
          </w:p>
        </w:tc>
        <w:tc>
          <w:tcPr>
            <w:tcW w:w="270" w:type="dxa"/>
          </w:tcPr>
          <w:p w14:paraId="3A9656B6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96394" w14:textId="7B14DE08" w:rsidR="00E15CF3" w:rsidRPr="00E3753C" w:rsidRDefault="00D4344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3.66</w:t>
            </w:r>
          </w:p>
        </w:tc>
        <w:tc>
          <w:tcPr>
            <w:tcW w:w="269" w:type="dxa"/>
            <w:gridSpan w:val="2"/>
          </w:tcPr>
          <w:p w14:paraId="15BDE7FB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179390A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2.64</w:t>
            </w:r>
          </w:p>
        </w:tc>
      </w:tr>
      <w:tr w:rsidR="00E15CF3" w:rsidRPr="009E1338" w14:paraId="1568A2F7" w14:textId="77777777" w:rsidTr="007C0E7E">
        <w:tc>
          <w:tcPr>
            <w:tcW w:w="4680" w:type="dxa"/>
          </w:tcPr>
          <w:p w14:paraId="6B86AF64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90376CE" w14:textId="11EEC8D6" w:rsidR="00E15CF3" w:rsidRPr="00884C49" w:rsidRDefault="00817751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</w:rPr>
              <w:t>11.47</w:t>
            </w:r>
          </w:p>
        </w:tc>
        <w:tc>
          <w:tcPr>
            <w:tcW w:w="236" w:type="dxa"/>
            <w:shd w:val="clear" w:color="auto" w:fill="auto"/>
          </w:tcPr>
          <w:p w14:paraId="04F190D6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24E069B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25.85</w:t>
            </w:r>
          </w:p>
        </w:tc>
        <w:tc>
          <w:tcPr>
            <w:tcW w:w="270" w:type="dxa"/>
          </w:tcPr>
          <w:p w14:paraId="4660503C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F2E529" w14:textId="6FC3B0B3" w:rsidR="00E15CF3" w:rsidRPr="00E3753C" w:rsidRDefault="00817751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C4E4E28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3191C8A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5.80</w:t>
            </w:r>
          </w:p>
        </w:tc>
      </w:tr>
      <w:tr w:rsidR="00E15CF3" w:rsidRPr="009E1338" w14:paraId="05339120" w14:textId="77777777" w:rsidTr="007C0E7E">
        <w:tc>
          <w:tcPr>
            <w:tcW w:w="4680" w:type="dxa"/>
          </w:tcPr>
          <w:p w14:paraId="6A40A67C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4D3FCB32" w14:textId="7A7E01B6" w:rsidR="00E15CF3" w:rsidRPr="00884C49" w:rsidRDefault="00D4344A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236" w:type="dxa"/>
            <w:shd w:val="clear" w:color="auto" w:fill="auto"/>
          </w:tcPr>
          <w:p w14:paraId="23632970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E397339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6D061AC2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D8881" w14:textId="1B3522C9" w:rsidR="00E15CF3" w:rsidRPr="00E3753C" w:rsidRDefault="00D4344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9AA7270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AF507A8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E15CF3" w:rsidRPr="00BD2098" w14:paraId="316E63B3" w14:textId="77777777" w:rsidTr="007C0E7E">
        <w:tc>
          <w:tcPr>
            <w:tcW w:w="4680" w:type="dxa"/>
          </w:tcPr>
          <w:p w14:paraId="26532AFB" w14:textId="77777777" w:rsidR="00E15CF3" w:rsidRPr="00BD209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FA4950E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F72AEE" w14:textId="77777777" w:rsidR="00E15CF3" w:rsidRPr="00BD209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7036B510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D2763" w14:textId="77777777" w:rsidR="00E15CF3" w:rsidRPr="00E51253" w:rsidRDefault="00E15CF3" w:rsidP="00E15CF3">
            <w:pPr>
              <w:tabs>
                <w:tab w:val="decimal" w:pos="522"/>
              </w:tabs>
              <w:ind w:left="-18" w:right="-90"/>
              <w:rPr>
                <w:rFonts w:cs="Times New Roman"/>
                <w:szCs w:val="22"/>
              </w:rPr>
            </w:pPr>
          </w:p>
        </w:tc>
        <w:tc>
          <w:tcPr>
            <w:tcW w:w="990" w:type="dxa"/>
          </w:tcPr>
          <w:p w14:paraId="426CF57B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912348A" w14:textId="77777777" w:rsidR="00E15CF3" w:rsidRPr="00E51253" w:rsidRDefault="00E15CF3" w:rsidP="00E15CF3">
            <w:pPr>
              <w:tabs>
                <w:tab w:val="decimal" w:pos="522"/>
              </w:tabs>
              <w:ind w:left="-18" w:right="-90"/>
              <w:rPr>
                <w:rFonts w:cs="Times New Roman"/>
                <w:szCs w:val="22"/>
              </w:rPr>
            </w:pPr>
          </w:p>
        </w:tc>
        <w:tc>
          <w:tcPr>
            <w:tcW w:w="901" w:type="dxa"/>
          </w:tcPr>
          <w:p w14:paraId="7A768F8F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5CF3" w:rsidRPr="009E1338" w14:paraId="6F2DFAAE" w14:textId="77777777" w:rsidTr="007C0E7E">
        <w:tc>
          <w:tcPr>
            <w:tcW w:w="4680" w:type="dxa"/>
          </w:tcPr>
          <w:p w14:paraId="72F3A284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7" w:type="dxa"/>
            <w:shd w:val="clear" w:color="auto" w:fill="auto"/>
          </w:tcPr>
          <w:p w14:paraId="07AE8FA7" w14:textId="77777777" w:rsidR="00E15CF3" w:rsidRPr="00884C49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EC9AA25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9913B4A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C444C" w14:textId="77777777" w:rsidR="00E15CF3" w:rsidRPr="00E51253" w:rsidRDefault="00E15CF3" w:rsidP="00E15CF3">
            <w:pPr>
              <w:tabs>
                <w:tab w:val="decimal" w:pos="522"/>
              </w:tabs>
              <w:ind w:left="-18" w:right="-90"/>
              <w:rPr>
                <w:rFonts w:cs="Times New Roman"/>
                <w:szCs w:val="22"/>
              </w:rPr>
            </w:pPr>
          </w:p>
        </w:tc>
        <w:tc>
          <w:tcPr>
            <w:tcW w:w="990" w:type="dxa"/>
          </w:tcPr>
          <w:p w14:paraId="5CF4FD36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3DA2E625" w14:textId="77777777" w:rsidR="00E15CF3" w:rsidRPr="00E51253" w:rsidRDefault="00E15CF3" w:rsidP="00E15CF3">
            <w:pPr>
              <w:tabs>
                <w:tab w:val="decimal" w:pos="522"/>
              </w:tabs>
              <w:ind w:left="-18" w:right="-90"/>
              <w:rPr>
                <w:rFonts w:cs="Times New Roman"/>
                <w:szCs w:val="22"/>
              </w:rPr>
            </w:pPr>
          </w:p>
        </w:tc>
        <w:tc>
          <w:tcPr>
            <w:tcW w:w="901" w:type="dxa"/>
          </w:tcPr>
          <w:p w14:paraId="2D63F801" w14:textId="77777777" w:rsidR="00E15CF3" w:rsidRPr="00BA5B3A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5CF3" w:rsidRPr="009E1338" w14:paraId="5DD49909" w14:textId="77777777" w:rsidTr="007C0E7E">
        <w:tc>
          <w:tcPr>
            <w:tcW w:w="4680" w:type="dxa"/>
          </w:tcPr>
          <w:p w14:paraId="51F6C784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0350F8C9" w14:textId="5C61A672" w:rsidR="00E15CF3" w:rsidRPr="00884C49" w:rsidRDefault="00BD0FB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1.74</w:t>
            </w:r>
          </w:p>
        </w:tc>
        <w:tc>
          <w:tcPr>
            <w:tcW w:w="236" w:type="dxa"/>
            <w:shd w:val="clear" w:color="auto" w:fill="auto"/>
          </w:tcPr>
          <w:p w14:paraId="5464E4BA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DA785C5" w14:textId="0954A22D" w:rsidR="00E15CF3" w:rsidRPr="00E3753C" w:rsidRDefault="00D9759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1.38</w:t>
            </w:r>
          </w:p>
        </w:tc>
        <w:tc>
          <w:tcPr>
            <w:tcW w:w="270" w:type="dxa"/>
          </w:tcPr>
          <w:p w14:paraId="5EC3AB02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8460C5" w14:textId="5BB7067C" w:rsidR="00E15CF3" w:rsidRPr="00E3753C" w:rsidRDefault="00BD0FB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269" w:type="dxa"/>
            <w:gridSpan w:val="2"/>
          </w:tcPr>
          <w:p w14:paraId="58810E67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A125F08" w14:textId="1C2693B0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1.</w:t>
            </w:r>
            <w:r w:rsidR="00D97593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BD0FB4" w:rsidRPr="009E1338" w14:paraId="13251CDA" w14:textId="77777777" w:rsidTr="007C0E7E">
        <w:tc>
          <w:tcPr>
            <w:tcW w:w="4680" w:type="dxa"/>
          </w:tcPr>
          <w:p w14:paraId="2C18173C" w14:textId="40758CBB" w:rsidR="00BD0FB4" w:rsidRPr="00EF3608" w:rsidRDefault="00BD0FB4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987" w:type="dxa"/>
            <w:shd w:val="clear" w:color="auto" w:fill="auto"/>
          </w:tcPr>
          <w:p w14:paraId="3340200E" w14:textId="1F1E6175" w:rsidR="00BD0FB4" w:rsidRDefault="00BD0FB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0.95</w:t>
            </w:r>
          </w:p>
        </w:tc>
        <w:tc>
          <w:tcPr>
            <w:tcW w:w="236" w:type="dxa"/>
            <w:shd w:val="clear" w:color="auto" w:fill="auto"/>
          </w:tcPr>
          <w:p w14:paraId="3E1A88F6" w14:textId="77777777" w:rsidR="00BD0FB4" w:rsidRPr="00884C49" w:rsidRDefault="00BD0FB4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B0510F9" w14:textId="7B744C3A" w:rsidR="00BD0FB4" w:rsidRPr="00E3753C" w:rsidRDefault="00D9759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  <w:r w:rsidR="00AA4D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68DE80" w14:textId="77777777" w:rsidR="00BD0FB4" w:rsidRPr="00E3753C" w:rsidRDefault="00BD0FB4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2C9743" w14:textId="79348076" w:rsidR="00BD0FB4" w:rsidRDefault="00BD0FB4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69" w:type="dxa"/>
            <w:gridSpan w:val="2"/>
          </w:tcPr>
          <w:p w14:paraId="1FB3B91D" w14:textId="77777777" w:rsidR="00BD0FB4" w:rsidRPr="00E3753C" w:rsidRDefault="00BD0FB4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CD143DC" w14:textId="484B26DC" w:rsidR="00BD0FB4" w:rsidRPr="00E3753C" w:rsidRDefault="00D9759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0.45</w:t>
            </w:r>
          </w:p>
        </w:tc>
      </w:tr>
      <w:tr w:rsidR="00E15CF3" w:rsidRPr="009E1338" w14:paraId="162DF7F7" w14:textId="77777777" w:rsidTr="007C0E7E">
        <w:tc>
          <w:tcPr>
            <w:tcW w:w="4680" w:type="dxa"/>
          </w:tcPr>
          <w:p w14:paraId="3FFFD406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5475B748" w14:textId="414AD08D" w:rsidR="00E15CF3" w:rsidRPr="00884C49" w:rsidRDefault="0017795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2.40</w:t>
            </w:r>
          </w:p>
        </w:tc>
        <w:tc>
          <w:tcPr>
            <w:tcW w:w="236" w:type="dxa"/>
            <w:shd w:val="clear" w:color="auto" w:fill="auto"/>
          </w:tcPr>
          <w:p w14:paraId="43051B79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5FBD463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190FB53B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A8550E" w14:textId="1D75EBF3" w:rsidR="00E15CF3" w:rsidRPr="00E3753C" w:rsidRDefault="0017795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2.40</w:t>
            </w:r>
          </w:p>
        </w:tc>
        <w:tc>
          <w:tcPr>
            <w:tcW w:w="269" w:type="dxa"/>
            <w:gridSpan w:val="2"/>
          </w:tcPr>
          <w:p w14:paraId="76D3AB89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168A27A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</w:tr>
      <w:tr w:rsidR="00E15CF3" w:rsidRPr="009E1338" w14:paraId="7BB01881" w14:textId="77777777" w:rsidTr="007C0E7E">
        <w:tc>
          <w:tcPr>
            <w:tcW w:w="4680" w:type="dxa"/>
          </w:tcPr>
          <w:p w14:paraId="7C8E89CE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7" w:type="dxa"/>
            <w:shd w:val="clear" w:color="auto" w:fill="auto"/>
          </w:tcPr>
          <w:p w14:paraId="0349A431" w14:textId="373F9B3A" w:rsidR="00E15CF3" w:rsidRPr="00884C49" w:rsidRDefault="00BA7A4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3B2CA51F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AC76E61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0.84</w:t>
            </w:r>
          </w:p>
        </w:tc>
        <w:tc>
          <w:tcPr>
            <w:tcW w:w="270" w:type="dxa"/>
          </w:tcPr>
          <w:p w14:paraId="0FE26119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B3B819" w14:textId="0106AA8A" w:rsidR="00E15CF3" w:rsidRPr="00E3753C" w:rsidRDefault="00870AAD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BAA83E0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7921EB0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</w:tr>
      <w:tr w:rsidR="00E15CF3" w:rsidRPr="009E1338" w14:paraId="4AD69D8B" w14:textId="77777777" w:rsidTr="007C0E7E">
        <w:tc>
          <w:tcPr>
            <w:tcW w:w="4680" w:type="dxa"/>
          </w:tcPr>
          <w:p w14:paraId="2DA91383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7" w:type="dxa"/>
            <w:shd w:val="clear" w:color="auto" w:fill="auto"/>
          </w:tcPr>
          <w:p w14:paraId="4A5E4BCD" w14:textId="5D8D68D7" w:rsidR="00E15CF3" w:rsidRPr="00884C49" w:rsidRDefault="00BA7A4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3.69</w:t>
            </w:r>
          </w:p>
        </w:tc>
        <w:tc>
          <w:tcPr>
            <w:tcW w:w="236" w:type="dxa"/>
            <w:shd w:val="clear" w:color="auto" w:fill="auto"/>
          </w:tcPr>
          <w:p w14:paraId="1E8ECEB1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79C2042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270" w:type="dxa"/>
          </w:tcPr>
          <w:p w14:paraId="6B8E7A83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FEDB11" w14:textId="14FBF12D" w:rsidR="00E15CF3" w:rsidRPr="00E3753C" w:rsidRDefault="00BA7A4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7326EF2B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7B23637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5CF3" w:rsidRPr="009E1338" w14:paraId="4241022F" w14:textId="77777777" w:rsidTr="007C0E7E">
        <w:tc>
          <w:tcPr>
            <w:tcW w:w="4680" w:type="dxa"/>
          </w:tcPr>
          <w:p w14:paraId="2666B4DD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</w:tcPr>
          <w:p w14:paraId="4D35542E" w14:textId="081A19E4" w:rsidR="00E15CF3" w:rsidRPr="00884C49" w:rsidRDefault="00BA7A4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7.61</w:t>
            </w:r>
          </w:p>
        </w:tc>
        <w:tc>
          <w:tcPr>
            <w:tcW w:w="236" w:type="dxa"/>
            <w:shd w:val="clear" w:color="auto" w:fill="auto"/>
          </w:tcPr>
          <w:p w14:paraId="11EB5702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C75A998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10.38</w:t>
            </w:r>
          </w:p>
        </w:tc>
        <w:tc>
          <w:tcPr>
            <w:tcW w:w="270" w:type="dxa"/>
          </w:tcPr>
          <w:p w14:paraId="18F7D2BC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C37B5" w14:textId="72454540" w:rsidR="00E15CF3" w:rsidRPr="00E3753C" w:rsidRDefault="00BA7A4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4.63</w:t>
            </w:r>
          </w:p>
        </w:tc>
        <w:tc>
          <w:tcPr>
            <w:tcW w:w="269" w:type="dxa"/>
            <w:gridSpan w:val="2"/>
          </w:tcPr>
          <w:p w14:paraId="4AD20A8C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6EB76FF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7.14</w:t>
            </w:r>
          </w:p>
        </w:tc>
      </w:tr>
      <w:tr w:rsidR="00E15CF3" w:rsidRPr="009E1338" w14:paraId="61B212DF" w14:textId="77777777" w:rsidTr="007C0E7E">
        <w:tc>
          <w:tcPr>
            <w:tcW w:w="4680" w:type="dxa"/>
          </w:tcPr>
          <w:p w14:paraId="52FD8E21" w14:textId="77777777" w:rsidR="00E15CF3" w:rsidRPr="0016092F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6092F">
              <w:rPr>
                <w:rFonts w:ascii="Angsana New" w:hAnsi="Angsana New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987" w:type="dxa"/>
            <w:shd w:val="clear" w:color="auto" w:fill="auto"/>
          </w:tcPr>
          <w:p w14:paraId="644265A6" w14:textId="221B3C3C" w:rsidR="00E15CF3" w:rsidRPr="0016092F" w:rsidRDefault="0016092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426D17" w14:textId="77777777" w:rsidR="00E15CF3" w:rsidRPr="0016092F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95FF8C1" w14:textId="77777777" w:rsidR="00E15CF3" w:rsidRPr="0016092F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6092F">
              <w:rPr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61D6BF15" w14:textId="77777777" w:rsidR="00E15CF3" w:rsidRPr="0016092F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6D6099" w14:textId="319612C7" w:rsidR="00E15CF3" w:rsidRPr="0016092F" w:rsidRDefault="00BA7A42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609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2D1F8A80" w14:textId="77777777" w:rsidR="00E15CF3" w:rsidRPr="0016092F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E111DD4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609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5CF3" w:rsidRPr="009E1338" w14:paraId="55A804DD" w14:textId="77777777" w:rsidTr="007C0E7E">
        <w:trPr>
          <w:trHeight w:val="371"/>
        </w:trPr>
        <w:tc>
          <w:tcPr>
            <w:tcW w:w="4680" w:type="dxa"/>
          </w:tcPr>
          <w:p w14:paraId="078AF272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87" w:type="dxa"/>
            <w:shd w:val="clear" w:color="auto" w:fill="auto"/>
          </w:tcPr>
          <w:p w14:paraId="7883B56F" w14:textId="63454F96" w:rsidR="00E15CF3" w:rsidRPr="00884C49" w:rsidRDefault="00BA7A4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18.99</w:t>
            </w:r>
          </w:p>
        </w:tc>
        <w:tc>
          <w:tcPr>
            <w:tcW w:w="236" w:type="dxa"/>
            <w:shd w:val="clear" w:color="auto" w:fill="auto"/>
          </w:tcPr>
          <w:p w14:paraId="6FD4621A" w14:textId="77777777" w:rsidR="00E15CF3" w:rsidRPr="00884C49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1C4662C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17.66</w:t>
            </w:r>
          </w:p>
        </w:tc>
        <w:tc>
          <w:tcPr>
            <w:tcW w:w="270" w:type="dxa"/>
          </w:tcPr>
          <w:p w14:paraId="26908106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29142" w14:textId="568876A5" w:rsidR="00E15CF3" w:rsidRPr="00E3753C" w:rsidRDefault="00817751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F0E84">
              <w:rPr>
                <w:rFonts w:ascii="Angsana New" w:hAnsi="Angsana New"/>
                <w:sz w:val="30"/>
                <w:szCs w:val="30"/>
              </w:rPr>
              <w:t>10.84</w:t>
            </w:r>
          </w:p>
        </w:tc>
        <w:tc>
          <w:tcPr>
            <w:tcW w:w="269" w:type="dxa"/>
            <w:gridSpan w:val="2"/>
          </w:tcPr>
          <w:p w14:paraId="2D7B4ECB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E8A95F7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6.03</w:t>
            </w:r>
          </w:p>
        </w:tc>
      </w:tr>
      <w:tr w:rsidR="00E15CF3" w:rsidRPr="009E1338" w14:paraId="7C8E4FB2" w14:textId="77777777" w:rsidTr="007C0E7E">
        <w:tc>
          <w:tcPr>
            <w:tcW w:w="4680" w:type="dxa"/>
            <w:shd w:val="clear" w:color="auto" w:fill="auto"/>
          </w:tcPr>
          <w:p w14:paraId="29CF6DED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987" w:type="dxa"/>
            <w:shd w:val="clear" w:color="auto" w:fill="auto"/>
          </w:tcPr>
          <w:p w14:paraId="15B8D632" w14:textId="56132D98" w:rsidR="00E15CF3" w:rsidRPr="00EF3608" w:rsidRDefault="00C9565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236" w:type="dxa"/>
            <w:shd w:val="clear" w:color="auto" w:fill="auto"/>
          </w:tcPr>
          <w:p w14:paraId="6EFDFF5F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13ADD18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1.63</w:t>
            </w:r>
          </w:p>
        </w:tc>
        <w:tc>
          <w:tcPr>
            <w:tcW w:w="270" w:type="dxa"/>
            <w:shd w:val="clear" w:color="auto" w:fill="auto"/>
          </w:tcPr>
          <w:p w14:paraId="6A40A5AD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20D462" w14:textId="38C90E10" w:rsidR="00E15CF3" w:rsidRPr="00E3753C" w:rsidRDefault="00C9565B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F809B13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03CA2230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5CF3" w:rsidRPr="009E1338" w14:paraId="674F51A0" w14:textId="77777777" w:rsidTr="007C0E7E">
        <w:tc>
          <w:tcPr>
            <w:tcW w:w="4680" w:type="dxa"/>
            <w:shd w:val="clear" w:color="auto" w:fill="auto"/>
          </w:tcPr>
          <w:p w14:paraId="7A944BB5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87" w:type="dxa"/>
            <w:shd w:val="clear" w:color="auto" w:fill="auto"/>
          </w:tcPr>
          <w:p w14:paraId="26295C43" w14:textId="4EE840E9" w:rsidR="00E15CF3" w:rsidRPr="00EF3608" w:rsidRDefault="00C9565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36" w:type="dxa"/>
            <w:shd w:val="clear" w:color="auto" w:fill="auto"/>
          </w:tcPr>
          <w:p w14:paraId="1BC53369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751F80A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2.56</w:t>
            </w:r>
          </w:p>
        </w:tc>
        <w:tc>
          <w:tcPr>
            <w:tcW w:w="270" w:type="dxa"/>
            <w:shd w:val="clear" w:color="auto" w:fill="auto"/>
          </w:tcPr>
          <w:p w14:paraId="1EA5A0FB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1D6EB6" w14:textId="142D6098" w:rsidR="00E15CF3" w:rsidRPr="00E3753C" w:rsidRDefault="00C9565B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B2D186E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7C0F0568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5CF3" w:rsidRPr="009E1338" w14:paraId="4FE465D3" w14:textId="77777777" w:rsidTr="007C0E7E">
        <w:tc>
          <w:tcPr>
            <w:tcW w:w="4680" w:type="dxa"/>
            <w:shd w:val="clear" w:color="auto" w:fill="auto"/>
          </w:tcPr>
          <w:p w14:paraId="68FB6839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0FDA51A4" w14:textId="5F1F4C28" w:rsidR="00E15CF3" w:rsidRPr="00EF3608" w:rsidRDefault="00BA7A4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801D61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457AA884" w14:textId="77777777" w:rsidR="00E15CF3" w:rsidRPr="00EF3608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D9FA2AD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9.02</w:t>
            </w:r>
          </w:p>
        </w:tc>
        <w:tc>
          <w:tcPr>
            <w:tcW w:w="270" w:type="dxa"/>
            <w:shd w:val="clear" w:color="auto" w:fill="auto"/>
          </w:tcPr>
          <w:p w14:paraId="40308EB4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DF70A6" w14:textId="3FAEA446" w:rsidR="00E15CF3" w:rsidRPr="00E3753C" w:rsidRDefault="00BA7A42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</w:t>
            </w:r>
            <w:r w:rsidR="00801D6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3F1614E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2E2EAE60" w14:textId="77777777" w:rsidR="00E15CF3" w:rsidRPr="00E3753C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3753C">
              <w:rPr>
                <w:rFonts w:ascii="Angsana New" w:hAnsi="Angsana New"/>
                <w:sz w:val="30"/>
                <w:szCs w:val="30"/>
              </w:rPr>
              <w:t>2.79</w:t>
            </w:r>
          </w:p>
        </w:tc>
      </w:tr>
      <w:tr w:rsidR="00E15CF3" w:rsidRPr="00E400D0" w14:paraId="73369E42" w14:textId="77777777" w:rsidTr="007C0E7E">
        <w:tc>
          <w:tcPr>
            <w:tcW w:w="4680" w:type="dxa"/>
            <w:shd w:val="clear" w:color="auto" w:fill="auto"/>
          </w:tcPr>
          <w:p w14:paraId="08233E66" w14:textId="77777777" w:rsidR="00E15CF3" w:rsidRPr="00E400D0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B1D945D" w14:textId="77777777" w:rsidR="00E15CF3" w:rsidRPr="00E400D0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D18E4C" w14:textId="77777777" w:rsidR="00E15CF3" w:rsidRPr="00E400D0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2A4CE3A2" w14:textId="77777777" w:rsidR="00E15CF3" w:rsidRPr="00E400D0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C59883" w14:textId="77777777" w:rsidR="00E15CF3" w:rsidRPr="00E400D0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78D18D" w14:textId="77777777" w:rsidR="00E15CF3" w:rsidRPr="00E400D0" w:rsidRDefault="00E15CF3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230BE0A5" w14:textId="77777777" w:rsidR="00E15CF3" w:rsidRPr="00E400D0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19B5EC4A" w14:textId="77777777" w:rsidR="00E15CF3" w:rsidRPr="00E400D0" w:rsidRDefault="00E15CF3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5CF3" w:rsidRPr="005D3A5D" w14:paraId="589D672E" w14:textId="77777777" w:rsidTr="007C0E7E">
        <w:tc>
          <w:tcPr>
            <w:tcW w:w="4680" w:type="dxa"/>
            <w:shd w:val="clear" w:color="auto" w:fill="auto"/>
          </w:tcPr>
          <w:p w14:paraId="3AE80494" w14:textId="77777777" w:rsidR="00E15CF3" w:rsidRPr="005D3A5D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7" w:type="dxa"/>
            <w:shd w:val="clear" w:color="auto" w:fill="auto"/>
          </w:tcPr>
          <w:p w14:paraId="72047E60" w14:textId="77777777" w:rsidR="00E15CF3" w:rsidRPr="005D3A5D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711632" w14:textId="77777777" w:rsidR="00E15CF3" w:rsidRPr="005D3A5D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A6D569A" w14:textId="77777777" w:rsidR="00E15CF3" w:rsidRPr="005D3A5D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A03500" w14:textId="77777777" w:rsidR="00E15CF3" w:rsidRPr="005D3A5D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1E1FC9" w14:textId="77777777" w:rsidR="00E15CF3" w:rsidRPr="005D3A5D" w:rsidRDefault="00E15CF3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EB6333F" w14:textId="77777777" w:rsidR="00E15CF3" w:rsidRPr="005D3A5D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7ED8A776" w14:textId="77777777" w:rsidR="00E15CF3" w:rsidRPr="005D3A5D" w:rsidRDefault="00E15CF3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5CF3" w:rsidRPr="005D3A5D" w14:paraId="02AE9243" w14:textId="77777777" w:rsidTr="007C0E7E">
        <w:tc>
          <w:tcPr>
            <w:tcW w:w="4680" w:type="dxa"/>
            <w:shd w:val="clear" w:color="auto" w:fill="auto"/>
          </w:tcPr>
          <w:p w14:paraId="298C3FBB" w14:textId="77777777" w:rsidR="00E15CF3" w:rsidRPr="005D3A5D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A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87" w:type="dxa"/>
            <w:shd w:val="clear" w:color="auto" w:fill="auto"/>
          </w:tcPr>
          <w:p w14:paraId="0475B19E" w14:textId="77777777" w:rsidR="00E15CF3" w:rsidRPr="005D3A5D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2BB538" w14:textId="77777777" w:rsidR="00E15CF3" w:rsidRPr="005D3A5D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1D3EF5F" w14:textId="77777777" w:rsidR="00E15CF3" w:rsidRPr="005D3A5D" w:rsidRDefault="00E15CF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92FB09" w14:textId="77777777" w:rsidR="00E15CF3" w:rsidRPr="005D3A5D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B554DA" w14:textId="77777777" w:rsidR="00E15CF3" w:rsidRPr="005D3A5D" w:rsidRDefault="00E15CF3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E84D4BC" w14:textId="77777777" w:rsidR="00E15CF3" w:rsidRPr="005D3A5D" w:rsidRDefault="00E15CF3" w:rsidP="00E1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28E20A36" w14:textId="77777777" w:rsidR="00E15CF3" w:rsidRPr="005D3A5D" w:rsidRDefault="00E15CF3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3AF" w:rsidRPr="005D3A5D" w14:paraId="7BD6749D" w14:textId="77777777" w:rsidTr="007C0E7E">
        <w:tc>
          <w:tcPr>
            <w:tcW w:w="4680" w:type="dxa"/>
            <w:shd w:val="clear" w:color="auto" w:fill="auto"/>
          </w:tcPr>
          <w:p w14:paraId="7E2DC33E" w14:textId="77777777" w:rsidR="00B013AF" w:rsidRPr="005D3A5D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5D3A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87" w:type="dxa"/>
            <w:shd w:val="clear" w:color="auto" w:fill="auto"/>
          </w:tcPr>
          <w:p w14:paraId="3CA8167D" w14:textId="49A4DA5B" w:rsidR="00B013AF" w:rsidRPr="00BA5B3A" w:rsidRDefault="00B013A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</w:rPr>
              <w:t>14.55</w:t>
            </w:r>
          </w:p>
        </w:tc>
        <w:tc>
          <w:tcPr>
            <w:tcW w:w="236" w:type="dxa"/>
            <w:shd w:val="clear" w:color="auto" w:fill="auto"/>
          </w:tcPr>
          <w:p w14:paraId="177398A6" w14:textId="77777777" w:rsidR="00B013AF" w:rsidRPr="005D3A5D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8B3C69C" w14:textId="77777777" w:rsidR="00B013AF" w:rsidRPr="00B606AB" w:rsidRDefault="00B013A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606AB">
              <w:rPr>
                <w:rFonts w:ascii="Angsana New" w:hAnsi="Angsana New"/>
                <w:sz w:val="30"/>
                <w:szCs w:val="30"/>
              </w:rPr>
              <w:t>18.25</w:t>
            </w:r>
          </w:p>
        </w:tc>
        <w:tc>
          <w:tcPr>
            <w:tcW w:w="270" w:type="dxa"/>
            <w:shd w:val="clear" w:color="auto" w:fill="auto"/>
          </w:tcPr>
          <w:p w14:paraId="33D73241" w14:textId="77777777" w:rsidR="00B013AF" w:rsidRPr="00B606AB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AFAA73" w14:textId="50C3EC91" w:rsidR="00B013AF" w:rsidRPr="005F0E84" w:rsidRDefault="00B013AF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F0E84">
              <w:rPr>
                <w:rFonts w:ascii="Angsana New" w:hAnsi="Angsana New"/>
                <w:sz w:val="30"/>
                <w:szCs w:val="30"/>
              </w:rPr>
              <w:t>11.58</w:t>
            </w:r>
          </w:p>
        </w:tc>
        <w:tc>
          <w:tcPr>
            <w:tcW w:w="259" w:type="dxa"/>
            <w:shd w:val="clear" w:color="auto" w:fill="auto"/>
          </w:tcPr>
          <w:p w14:paraId="2B2AD884" w14:textId="77777777" w:rsidR="00B013AF" w:rsidRPr="00B606AB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25C11885" w14:textId="77777777" w:rsidR="00B013AF" w:rsidRPr="00B606AB" w:rsidRDefault="00B013AF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606AB">
              <w:rPr>
                <w:rFonts w:ascii="Angsana New" w:hAnsi="Angsana New"/>
                <w:sz w:val="30"/>
                <w:szCs w:val="30"/>
              </w:rPr>
              <w:t>13.90</w:t>
            </w:r>
          </w:p>
        </w:tc>
      </w:tr>
      <w:tr w:rsidR="00B013AF" w:rsidRPr="005D3A5D" w14:paraId="3AECAA0E" w14:textId="77777777" w:rsidTr="007C0E7E">
        <w:tc>
          <w:tcPr>
            <w:tcW w:w="4680" w:type="dxa"/>
            <w:shd w:val="clear" w:color="auto" w:fill="auto"/>
          </w:tcPr>
          <w:p w14:paraId="6D44A41E" w14:textId="77777777" w:rsidR="00B013AF" w:rsidRPr="005D3A5D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7D59011D" w14:textId="0DDCD325" w:rsidR="00B013AF" w:rsidRPr="00BA5B3A" w:rsidRDefault="00B013A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</w:rPr>
              <w:t>1.78</w:t>
            </w:r>
          </w:p>
        </w:tc>
        <w:tc>
          <w:tcPr>
            <w:tcW w:w="236" w:type="dxa"/>
            <w:shd w:val="clear" w:color="auto" w:fill="auto"/>
          </w:tcPr>
          <w:p w14:paraId="5A8CBD3B" w14:textId="77777777" w:rsidR="00B013AF" w:rsidRPr="005D3A5D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64445879" w14:textId="77777777" w:rsidR="00B013AF" w:rsidRPr="00B606AB" w:rsidRDefault="00B013A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606AB">
              <w:rPr>
                <w:rFonts w:ascii="Angsana New" w:hAnsi="Angsana New"/>
                <w:sz w:val="30"/>
                <w:szCs w:val="30"/>
              </w:rPr>
              <w:t>1.59</w:t>
            </w:r>
          </w:p>
        </w:tc>
        <w:tc>
          <w:tcPr>
            <w:tcW w:w="270" w:type="dxa"/>
            <w:shd w:val="clear" w:color="auto" w:fill="auto"/>
          </w:tcPr>
          <w:p w14:paraId="2D030435" w14:textId="77777777" w:rsidR="00B013AF" w:rsidRPr="00B606AB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C52E75" w14:textId="3A207BFD" w:rsidR="00B013AF" w:rsidRPr="005F0E84" w:rsidRDefault="00B013AF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F0E84">
              <w:rPr>
                <w:rFonts w:ascii="Angsana New" w:hAnsi="Angsana New"/>
                <w:sz w:val="30"/>
                <w:szCs w:val="30"/>
              </w:rPr>
              <w:t>1.46</w:t>
            </w:r>
          </w:p>
        </w:tc>
        <w:tc>
          <w:tcPr>
            <w:tcW w:w="259" w:type="dxa"/>
            <w:shd w:val="clear" w:color="auto" w:fill="auto"/>
          </w:tcPr>
          <w:p w14:paraId="12942A1B" w14:textId="77777777" w:rsidR="00B013AF" w:rsidRPr="00B606AB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FFAFD" w14:textId="77777777" w:rsidR="00B013AF" w:rsidRPr="00B606AB" w:rsidRDefault="00B013AF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606AB">
              <w:rPr>
                <w:rFonts w:ascii="Angsana New" w:hAnsi="Angsana New"/>
                <w:sz w:val="30"/>
                <w:szCs w:val="30"/>
              </w:rPr>
              <w:t>1.31</w:t>
            </w:r>
          </w:p>
        </w:tc>
      </w:tr>
      <w:tr w:rsidR="00B013AF" w:rsidRPr="005F0E84" w14:paraId="29E12B2C" w14:textId="77777777" w:rsidTr="007C0E7E">
        <w:tc>
          <w:tcPr>
            <w:tcW w:w="4680" w:type="dxa"/>
            <w:shd w:val="clear" w:color="auto" w:fill="auto"/>
          </w:tcPr>
          <w:p w14:paraId="2444B560" w14:textId="77777777" w:rsidR="00B013AF" w:rsidRPr="005336C9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6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EF8FE" w14:textId="003B16DF" w:rsidR="00B013AF" w:rsidRPr="00BA5B3A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5B3A">
              <w:rPr>
                <w:rFonts w:ascii="Angsana New" w:hAnsi="Angsana New"/>
                <w:b/>
                <w:bCs/>
                <w:sz w:val="30"/>
                <w:szCs w:val="30"/>
              </w:rPr>
              <w:t>16.33</w:t>
            </w:r>
          </w:p>
        </w:tc>
        <w:tc>
          <w:tcPr>
            <w:tcW w:w="236" w:type="dxa"/>
            <w:shd w:val="clear" w:color="auto" w:fill="auto"/>
          </w:tcPr>
          <w:p w14:paraId="3CD30F4D" w14:textId="77777777" w:rsidR="00B013AF" w:rsidRPr="00BA5B3A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ECD86" w14:textId="77777777" w:rsidR="00B013AF" w:rsidRPr="00B606AB" w:rsidRDefault="00B013AF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06AB">
              <w:rPr>
                <w:rFonts w:ascii="Angsana New" w:hAnsi="Angsana New"/>
                <w:b/>
                <w:bCs/>
                <w:sz w:val="30"/>
                <w:szCs w:val="30"/>
              </w:rPr>
              <w:t>19.84</w:t>
            </w:r>
          </w:p>
        </w:tc>
        <w:tc>
          <w:tcPr>
            <w:tcW w:w="270" w:type="dxa"/>
            <w:shd w:val="clear" w:color="auto" w:fill="auto"/>
          </w:tcPr>
          <w:p w14:paraId="551F4B45" w14:textId="77777777" w:rsidR="00B013AF" w:rsidRPr="00B606AB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77BBF" w14:textId="6A407162" w:rsidR="00B013AF" w:rsidRPr="005F0E84" w:rsidRDefault="00B013AF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0E84">
              <w:rPr>
                <w:rFonts w:ascii="Angsana New" w:hAnsi="Angsana New"/>
                <w:b/>
                <w:bCs/>
                <w:sz w:val="30"/>
                <w:szCs w:val="30"/>
              </w:rPr>
              <w:t>13.04</w:t>
            </w:r>
          </w:p>
        </w:tc>
        <w:tc>
          <w:tcPr>
            <w:tcW w:w="259" w:type="dxa"/>
            <w:shd w:val="clear" w:color="auto" w:fill="auto"/>
          </w:tcPr>
          <w:p w14:paraId="4A731485" w14:textId="77777777" w:rsidR="00B013AF" w:rsidRPr="005F0E84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70CC1" w14:textId="77777777" w:rsidR="00B013AF" w:rsidRPr="005F0E84" w:rsidRDefault="00B013AF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0E84">
              <w:rPr>
                <w:rFonts w:ascii="Angsana New" w:hAnsi="Angsana New"/>
                <w:b/>
                <w:bCs/>
                <w:sz w:val="30"/>
                <w:szCs w:val="30"/>
              </w:rPr>
              <w:t>15.21</w:t>
            </w:r>
          </w:p>
        </w:tc>
      </w:tr>
    </w:tbl>
    <w:p w14:paraId="3E41EF68" w14:textId="77777777" w:rsidR="00B12F29" w:rsidRPr="00E400D0" w:rsidRDefault="00B12F29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987"/>
        <w:gridCol w:w="236"/>
        <w:gridCol w:w="937"/>
        <w:gridCol w:w="270"/>
        <w:gridCol w:w="990"/>
        <w:gridCol w:w="259"/>
        <w:gridCol w:w="10"/>
        <w:gridCol w:w="901"/>
      </w:tblGrid>
      <w:tr w:rsidR="00B12F29" w:rsidRPr="00EF3608" w14:paraId="68940864" w14:textId="77777777" w:rsidTr="007C0E7E">
        <w:trPr>
          <w:tblHeader/>
        </w:trPr>
        <w:tc>
          <w:tcPr>
            <w:tcW w:w="4680" w:type="dxa"/>
          </w:tcPr>
          <w:p w14:paraId="028A3A02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BE00E4F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91AD4B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48B1D062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F29" w:rsidRPr="00EF3608" w14:paraId="73DBDD2E" w14:textId="77777777" w:rsidTr="007C0E7E">
        <w:trPr>
          <w:tblHeader/>
        </w:trPr>
        <w:tc>
          <w:tcPr>
            <w:tcW w:w="4680" w:type="dxa"/>
          </w:tcPr>
          <w:p w14:paraId="1212E31C" w14:textId="30B7E181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11A8E" w:rsidRPr="00711A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87" w:type="dxa"/>
            <w:shd w:val="clear" w:color="auto" w:fill="auto"/>
          </w:tcPr>
          <w:p w14:paraId="799F6988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3A087BB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083FE8D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2C95D8A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16236A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2"/>
          </w:tcPr>
          <w:p w14:paraId="365980C3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2AD77DB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12F29" w:rsidRPr="00EF3608" w14:paraId="7DE2C285" w14:textId="77777777" w:rsidTr="007C0E7E">
        <w:trPr>
          <w:tblHeader/>
        </w:trPr>
        <w:tc>
          <w:tcPr>
            <w:tcW w:w="4680" w:type="dxa"/>
          </w:tcPr>
          <w:p w14:paraId="54C118A2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8"/>
            <w:shd w:val="clear" w:color="auto" w:fill="auto"/>
          </w:tcPr>
          <w:p w14:paraId="0EDAE07D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2F29" w:rsidRPr="00EF3608" w14:paraId="14E6905E" w14:textId="77777777" w:rsidTr="007C0E7E">
        <w:tc>
          <w:tcPr>
            <w:tcW w:w="4680" w:type="dxa"/>
          </w:tcPr>
          <w:p w14:paraId="7F4D6179" w14:textId="77777777" w:rsidR="00B12F29" w:rsidRPr="00EF3608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7" w:type="dxa"/>
            <w:shd w:val="clear" w:color="auto" w:fill="auto"/>
          </w:tcPr>
          <w:p w14:paraId="56A15438" w14:textId="77777777" w:rsidR="00B12F29" w:rsidRPr="00EF3608" w:rsidRDefault="00B12F29" w:rsidP="00B12F2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28CC87" w14:textId="77777777" w:rsidR="00B12F29" w:rsidRPr="00EF3608" w:rsidRDefault="00B12F29" w:rsidP="00B12F29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shd w:val="clear" w:color="auto" w:fill="auto"/>
          </w:tcPr>
          <w:p w14:paraId="663B04E6" w14:textId="77777777" w:rsidR="00B12F29" w:rsidRPr="00B12F29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37CBB1" w14:textId="77777777" w:rsidR="00B12F29" w:rsidRPr="00B12F29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8DFA80" w14:textId="77777777" w:rsidR="00B12F29" w:rsidRPr="00B12F29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69" w:type="dxa"/>
            <w:gridSpan w:val="2"/>
          </w:tcPr>
          <w:p w14:paraId="65CFD8FD" w14:textId="77777777" w:rsidR="00B12F29" w:rsidRPr="00B12F29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1C45B11" w14:textId="77777777" w:rsidR="00B12F29" w:rsidRPr="00B12F29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E72A64" w:rsidRPr="00E400D0" w14:paraId="453E2472" w14:textId="77777777" w:rsidTr="007C0E7E">
        <w:tc>
          <w:tcPr>
            <w:tcW w:w="4680" w:type="dxa"/>
            <w:shd w:val="clear" w:color="auto" w:fill="auto"/>
          </w:tcPr>
          <w:p w14:paraId="6C3D1CEB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7F8B5B1A" w14:textId="35AD6E05" w:rsidR="00E72A64" w:rsidRPr="00EF3608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32FED7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F674476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BA5237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F0B84F" w14:textId="1FE27FA9" w:rsidR="00E72A64" w:rsidRPr="00B12F29" w:rsidRDefault="0061262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2.80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ADB8E9B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03FABD55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2.89</w:t>
            </w:r>
          </w:p>
        </w:tc>
      </w:tr>
      <w:tr w:rsidR="00E72A64" w:rsidRPr="00E400D0" w14:paraId="3934F788" w14:textId="77777777" w:rsidTr="007C0E7E">
        <w:tc>
          <w:tcPr>
            <w:tcW w:w="4680" w:type="dxa"/>
          </w:tcPr>
          <w:p w14:paraId="7C08F696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7EE8DC23" w14:textId="59627CFF" w:rsidR="00E72A64" w:rsidRPr="00EF3608" w:rsidRDefault="00E72A64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523076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A1A018C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BA3A2B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64316" w14:textId="0EA89E11" w:rsidR="00E72A64" w:rsidRPr="00B12F29" w:rsidRDefault="0061262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206.40</w:t>
            </w:r>
          </w:p>
        </w:tc>
        <w:tc>
          <w:tcPr>
            <w:tcW w:w="269" w:type="dxa"/>
            <w:gridSpan w:val="2"/>
          </w:tcPr>
          <w:p w14:paraId="6158770F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9DC7303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167.22</w:t>
            </w:r>
          </w:p>
        </w:tc>
      </w:tr>
      <w:tr w:rsidR="00E72A64" w:rsidRPr="00E400D0" w14:paraId="5630A7B5" w14:textId="77777777" w:rsidTr="007C0E7E">
        <w:tc>
          <w:tcPr>
            <w:tcW w:w="4680" w:type="dxa"/>
          </w:tcPr>
          <w:p w14:paraId="4008F426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7" w:type="dxa"/>
            <w:shd w:val="clear" w:color="auto" w:fill="auto"/>
          </w:tcPr>
          <w:p w14:paraId="328B242E" w14:textId="326231E8" w:rsidR="00E72A64" w:rsidRPr="00EF3608" w:rsidRDefault="00E72A64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F7D267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44F7D28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122CD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20DFF3" w14:textId="036E1CF3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72A64">
              <w:rPr>
                <w:rFonts w:ascii="Angsana New" w:hAnsi="Angsana New"/>
                <w:sz w:val="30"/>
                <w:szCs w:val="30"/>
              </w:rPr>
              <w:t>582.25</w:t>
            </w:r>
          </w:p>
        </w:tc>
        <w:tc>
          <w:tcPr>
            <w:tcW w:w="269" w:type="dxa"/>
            <w:gridSpan w:val="2"/>
          </w:tcPr>
          <w:p w14:paraId="613C4012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5F72E7BA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364.75</w:t>
            </w:r>
          </w:p>
        </w:tc>
      </w:tr>
      <w:tr w:rsidR="00E72A64" w:rsidRPr="00E400D0" w14:paraId="39F407DF" w14:textId="77777777" w:rsidTr="007C0E7E">
        <w:tc>
          <w:tcPr>
            <w:tcW w:w="4680" w:type="dxa"/>
          </w:tcPr>
          <w:p w14:paraId="4CD1B12C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7" w:type="dxa"/>
            <w:shd w:val="clear" w:color="auto" w:fill="auto"/>
          </w:tcPr>
          <w:p w14:paraId="2386CB7D" w14:textId="27934765" w:rsidR="00E72A64" w:rsidRPr="00EF3608" w:rsidRDefault="00E72A64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394079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06B0F11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2DBFFE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B2B52" w14:textId="1A19C1F3" w:rsidR="00E72A64" w:rsidRPr="00B12F29" w:rsidRDefault="0061262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608.61</w:t>
            </w:r>
          </w:p>
        </w:tc>
        <w:tc>
          <w:tcPr>
            <w:tcW w:w="269" w:type="dxa"/>
            <w:gridSpan w:val="2"/>
          </w:tcPr>
          <w:p w14:paraId="4729C909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9123124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510.65</w:t>
            </w:r>
          </w:p>
        </w:tc>
      </w:tr>
      <w:tr w:rsidR="00E72A64" w:rsidRPr="00E400D0" w14:paraId="17578CC1" w14:textId="77777777" w:rsidTr="007C0E7E">
        <w:tc>
          <w:tcPr>
            <w:tcW w:w="4680" w:type="dxa"/>
          </w:tcPr>
          <w:p w14:paraId="61DECF06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7" w:type="dxa"/>
            <w:shd w:val="clear" w:color="auto" w:fill="auto"/>
          </w:tcPr>
          <w:p w14:paraId="3BB9114A" w14:textId="5826B40C" w:rsidR="00E72A64" w:rsidRPr="00EF3608" w:rsidRDefault="00E72A64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D9243E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65028A1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33749E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0D99DB" w14:textId="01884A7F" w:rsidR="00E72A64" w:rsidRPr="00B12F29" w:rsidRDefault="0061262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73.51</w:t>
            </w:r>
          </w:p>
        </w:tc>
        <w:tc>
          <w:tcPr>
            <w:tcW w:w="269" w:type="dxa"/>
            <w:gridSpan w:val="2"/>
          </w:tcPr>
          <w:p w14:paraId="2DD432D6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0AF1223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73.99</w:t>
            </w:r>
          </w:p>
        </w:tc>
      </w:tr>
      <w:tr w:rsidR="00E72A64" w:rsidRPr="00E400D0" w14:paraId="5E2D95AB" w14:textId="77777777" w:rsidTr="007C0E7E">
        <w:tc>
          <w:tcPr>
            <w:tcW w:w="4680" w:type="dxa"/>
          </w:tcPr>
          <w:p w14:paraId="14BF78E5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87" w:type="dxa"/>
            <w:shd w:val="clear" w:color="auto" w:fill="auto"/>
          </w:tcPr>
          <w:p w14:paraId="108DA630" w14:textId="5FD61FB4" w:rsidR="00E72A64" w:rsidRPr="00EF3608" w:rsidRDefault="00E72A64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2D2D5F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1325640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23ACB2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A4DB2A" w14:textId="12FFC637" w:rsidR="00E72A64" w:rsidRPr="00B12F29" w:rsidRDefault="0061262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28.20</w:t>
            </w:r>
          </w:p>
        </w:tc>
        <w:tc>
          <w:tcPr>
            <w:tcW w:w="269" w:type="dxa"/>
            <w:gridSpan w:val="2"/>
          </w:tcPr>
          <w:p w14:paraId="0178C46F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1149890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28.20</w:t>
            </w:r>
          </w:p>
        </w:tc>
      </w:tr>
      <w:tr w:rsidR="00E72A64" w:rsidRPr="00E400D0" w14:paraId="62AB1B8A" w14:textId="77777777" w:rsidTr="007C0E7E">
        <w:tc>
          <w:tcPr>
            <w:tcW w:w="4680" w:type="dxa"/>
          </w:tcPr>
          <w:p w14:paraId="15D39FCC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72A608A8" w14:textId="348B1315" w:rsidR="00E72A64" w:rsidRPr="00EF3608" w:rsidRDefault="00E72A64" w:rsidP="005F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A71408" w14:textId="77777777" w:rsidR="00E72A64" w:rsidRPr="00EF3608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2B8729D" w14:textId="77777777" w:rsidR="00E72A64" w:rsidRPr="00B12F29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1C69A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FCEC6B" w14:textId="7963E286" w:rsidR="00E72A64" w:rsidRPr="00B12F29" w:rsidRDefault="0061262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2706A2FC" w14:textId="77777777" w:rsidR="00E72A64" w:rsidRPr="00B12F29" w:rsidRDefault="00E72A64" w:rsidP="00E7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4A7566B" w14:textId="77777777" w:rsidR="00E72A64" w:rsidRPr="00AD46F6" w:rsidRDefault="00E72A64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AD46F6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AD46F6" w:rsidRPr="00E400D0" w14:paraId="432D40BD" w14:textId="77777777" w:rsidTr="007C0E7E">
        <w:tc>
          <w:tcPr>
            <w:tcW w:w="4680" w:type="dxa"/>
          </w:tcPr>
          <w:p w14:paraId="594C60B6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2270F51" w14:textId="77777777" w:rsidR="00AD46F6" w:rsidRPr="00EF3608" w:rsidRDefault="00AD46F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83712B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09930D3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2DCF4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33134F5D" w14:textId="77777777" w:rsidR="00AD46F6" w:rsidRPr="00EF3608" w:rsidRDefault="00AD46F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6D86AA5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77FF6D6" w14:textId="77777777" w:rsidR="00AD46F6" w:rsidRPr="00450059" w:rsidRDefault="00AD46F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6F6" w:rsidRPr="00E400D0" w14:paraId="6E8F0037" w14:textId="77777777" w:rsidTr="007C0E7E">
        <w:tc>
          <w:tcPr>
            <w:tcW w:w="4680" w:type="dxa"/>
          </w:tcPr>
          <w:p w14:paraId="3A197A10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7" w:type="dxa"/>
            <w:shd w:val="clear" w:color="auto" w:fill="auto"/>
          </w:tcPr>
          <w:p w14:paraId="7E6C84C3" w14:textId="77777777" w:rsidR="00AD46F6" w:rsidRPr="00EF3608" w:rsidRDefault="00AD46F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2E1B96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7E50EF4" w14:textId="77777777" w:rsidR="00AD46F6" w:rsidRPr="00EF3608" w:rsidRDefault="00AD46F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B68BA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D895B" w14:textId="77777777" w:rsidR="00AD46F6" w:rsidRPr="00EF3608" w:rsidRDefault="00AD46F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B3B1D1B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5D885B9" w14:textId="77777777" w:rsidR="00AD46F6" w:rsidRPr="00E400D0" w:rsidRDefault="00AD46F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6F6" w:rsidRPr="00E400D0" w14:paraId="6A6B2958" w14:textId="77777777" w:rsidTr="007C0E7E">
        <w:tc>
          <w:tcPr>
            <w:tcW w:w="4680" w:type="dxa"/>
          </w:tcPr>
          <w:p w14:paraId="7F084167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7AC1FD55" w14:textId="3A90213B" w:rsidR="00AD46F6" w:rsidRPr="00EF3608" w:rsidRDefault="00AB708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209BE3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10956F7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14:paraId="7E5A132D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9E9032" w14:textId="196AD880" w:rsidR="00AD46F6" w:rsidRPr="001B0B23" w:rsidRDefault="00AB708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E0EA8E7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3727E7B" w14:textId="77777777" w:rsidR="00AD46F6" w:rsidRPr="001B0B23" w:rsidRDefault="00AD46F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  <w:tr w:rsidR="00AD46F6" w:rsidRPr="00E400D0" w14:paraId="3E9315E0" w14:textId="77777777" w:rsidTr="007C0E7E">
        <w:tc>
          <w:tcPr>
            <w:tcW w:w="4680" w:type="dxa"/>
          </w:tcPr>
          <w:p w14:paraId="2C1E0E0E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180DF6F2" w14:textId="7CD3E9A9" w:rsidR="00AD46F6" w:rsidRPr="00EF3608" w:rsidRDefault="00AB708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36.30</w:t>
            </w:r>
          </w:p>
        </w:tc>
        <w:tc>
          <w:tcPr>
            <w:tcW w:w="236" w:type="dxa"/>
            <w:shd w:val="clear" w:color="auto" w:fill="auto"/>
          </w:tcPr>
          <w:p w14:paraId="6AC75CCE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D404231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48.84</w:t>
            </w:r>
          </w:p>
        </w:tc>
        <w:tc>
          <w:tcPr>
            <w:tcW w:w="270" w:type="dxa"/>
          </w:tcPr>
          <w:p w14:paraId="25385FA4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B9EA92" w14:textId="7DDB4138" w:rsidR="00AD46F6" w:rsidRPr="001B0B23" w:rsidRDefault="00AB708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36.30</w:t>
            </w:r>
          </w:p>
        </w:tc>
        <w:tc>
          <w:tcPr>
            <w:tcW w:w="269" w:type="dxa"/>
            <w:gridSpan w:val="2"/>
          </w:tcPr>
          <w:p w14:paraId="3D68D4A1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9B20C69" w14:textId="77777777" w:rsidR="00AD46F6" w:rsidRPr="001B0B23" w:rsidRDefault="00AD46F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48.84</w:t>
            </w:r>
          </w:p>
        </w:tc>
      </w:tr>
      <w:tr w:rsidR="00AD46F6" w:rsidRPr="00E400D0" w14:paraId="435D800A" w14:textId="77777777" w:rsidTr="007C0E7E">
        <w:tc>
          <w:tcPr>
            <w:tcW w:w="4680" w:type="dxa"/>
          </w:tcPr>
          <w:p w14:paraId="2BBB046C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40A5791A" w14:textId="68B7FEE3" w:rsidR="00AD46F6" w:rsidRPr="00EF3608" w:rsidRDefault="00AB708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23BA6E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0B3DB97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2EFBEA3A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5579A8" w14:textId="75BA4C76" w:rsidR="00AD46F6" w:rsidRPr="001B0B23" w:rsidRDefault="00AB708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1728D98E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52EE6EB" w14:textId="77777777" w:rsidR="00AD46F6" w:rsidRPr="001B0B23" w:rsidRDefault="00AD46F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</w:tr>
      <w:tr w:rsidR="00AB7086" w:rsidRPr="00E400D0" w14:paraId="22312E04" w14:textId="77777777" w:rsidTr="007C0E7E">
        <w:tc>
          <w:tcPr>
            <w:tcW w:w="4680" w:type="dxa"/>
          </w:tcPr>
          <w:p w14:paraId="01BDD76F" w14:textId="6FB88B9C" w:rsidR="00AB7086" w:rsidRPr="00EF3608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ค่าเช่าและบริการจ่าย</w:t>
            </w:r>
          </w:p>
        </w:tc>
        <w:tc>
          <w:tcPr>
            <w:tcW w:w="987" w:type="dxa"/>
            <w:shd w:val="clear" w:color="auto" w:fill="auto"/>
          </w:tcPr>
          <w:p w14:paraId="6AFE5FB7" w14:textId="01F4C06B" w:rsidR="00AB7086" w:rsidRDefault="00AB708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E400D0">
              <w:rPr>
                <w:rFonts w:ascii="Angsana New" w:hAnsi="Angsana New"/>
                <w:sz w:val="30"/>
                <w:szCs w:val="30"/>
              </w:rPr>
              <w:t>24.</w:t>
            </w:r>
            <w:r w:rsidR="009D4D0D" w:rsidRPr="00E400D0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3BAAD7A2" w14:textId="77777777" w:rsidR="00AB7086" w:rsidRPr="00EF3608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41F3ED7" w14:textId="0C419025" w:rsidR="00AB7086" w:rsidRPr="001B0B23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BA818A" w14:textId="77777777" w:rsidR="00AB7086" w:rsidRPr="001B0B23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087741" w14:textId="333FE14D" w:rsidR="00AB7086" w:rsidRPr="00E400D0" w:rsidRDefault="00AB708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400D0">
              <w:rPr>
                <w:rFonts w:ascii="Angsana New" w:hAnsi="Angsana New"/>
                <w:sz w:val="30"/>
                <w:szCs w:val="30"/>
              </w:rPr>
              <w:t>1</w:t>
            </w:r>
            <w:r w:rsidR="009D4D0D" w:rsidRPr="00E400D0">
              <w:rPr>
                <w:rFonts w:ascii="Angsana New" w:hAnsi="Angsana New"/>
                <w:sz w:val="30"/>
                <w:szCs w:val="30"/>
              </w:rPr>
              <w:t>4.98</w:t>
            </w:r>
          </w:p>
        </w:tc>
        <w:tc>
          <w:tcPr>
            <w:tcW w:w="269" w:type="dxa"/>
            <w:gridSpan w:val="2"/>
          </w:tcPr>
          <w:p w14:paraId="7AD3D692" w14:textId="77777777" w:rsidR="00AB7086" w:rsidRPr="001B0B23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BDB96B3" w14:textId="763E2A33" w:rsidR="00AB7086" w:rsidRPr="001B0B23" w:rsidRDefault="00AB708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086" w:rsidRPr="009E1338" w14:paraId="28CADE49" w14:textId="77777777" w:rsidTr="007C0E7E">
        <w:tc>
          <w:tcPr>
            <w:tcW w:w="4680" w:type="dxa"/>
          </w:tcPr>
          <w:p w14:paraId="2F26E0B3" w14:textId="6A48094C" w:rsidR="00AB7086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0186F5CB" w14:textId="0999FD48" w:rsidR="00AB7086" w:rsidRPr="00E400D0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400D0">
              <w:rPr>
                <w:rFonts w:ascii="Angsana New" w:hAnsi="Angsana New"/>
                <w:sz w:val="30"/>
                <w:szCs w:val="30"/>
              </w:rPr>
              <w:t>1.</w:t>
            </w:r>
            <w:r w:rsidR="009D4D0D" w:rsidRPr="00E400D0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31901A27" w14:textId="77777777" w:rsidR="00AB7086" w:rsidRPr="00E400D0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04826DC" w14:textId="4A4386AD" w:rsidR="00AB7086" w:rsidRPr="00E400D0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400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0778FC" w14:textId="77777777" w:rsidR="00AB7086" w:rsidRPr="00E400D0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94071" w14:textId="4ED83AD4" w:rsidR="00AB7086" w:rsidRPr="00E400D0" w:rsidRDefault="009D4D0D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400D0">
              <w:rPr>
                <w:rFonts w:ascii="Angsana New" w:hAnsi="Angsana New"/>
                <w:sz w:val="30"/>
                <w:szCs w:val="30"/>
              </w:rPr>
              <w:t>1.26</w:t>
            </w:r>
          </w:p>
        </w:tc>
        <w:tc>
          <w:tcPr>
            <w:tcW w:w="269" w:type="dxa"/>
            <w:gridSpan w:val="2"/>
          </w:tcPr>
          <w:p w14:paraId="15E9F410" w14:textId="77777777" w:rsidR="00AB7086" w:rsidRPr="00E400D0" w:rsidRDefault="00AB7086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B44C874" w14:textId="49E5E1EF" w:rsidR="00AB7086" w:rsidRPr="00E400D0" w:rsidRDefault="00AB708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400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73B" w:rsidRPr="009E1338" w14:paraId="377DD8FA" w14:textId="77777777" w:rsidTr="007C0E7E">
        <w:tc>
          <w:tcPr>
            <w:tcW w:w="4680" w:type="dxa"/>
          </w:tcPr>
          <w:p w14:paraId="2C1F053A" w14:textId="77777777" w:rsidR="00A2573B" w:rsidRDefault="00A2573B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D184CD9" w14:textId="77777777" w:rsidR="00A2573B" w:rsidRPr="00E400D0" w:rsidRDefault="00A2573B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49054F" w14:textId="77777777" w:rsidR="00A2573B" w:rsidRPr="00E400D0" w:rsidRDefault="00A2573B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45D97CB" w14:textId="77777777" w:rsidR="00A2573B" w:rsidRPr="00E400D0" w:rsidRDefault="00A2573B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51666" w14:textId="77777777" w:rsidR="00A2573B" w:rsidRPr="00E400D0" w:rsidRDefault="00A2573B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88FDC0" w14:textId="77777777" w:rsidR="00A2573B" w:rsidRPr="00E400D0" w:rsidRDefault="00A2573B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197B9F85" w14:textId="77777777" w:rsidR="00A2573B" w:rsidRPr="00E400D0" w:rsidRDefault="00A2573B" w:rsidP="00E4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6A372F4" w14:textId="77777777" w:rsidR="00A2573B" w:rsidRPr="00E400D0" w:rsidRDefault="00A2573B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6F6" w:rsidRPr="009E1338" w14:paraId="3C645562" w14:textId="77777777" w:rsidTr="007C0E7E">
        <w:tc>
          <w:tcPr>
            <w:tcW w:w="4680" w:type="dxa"/>
          </w:tcPr>
          <w:p w14:paraId="1314D3BB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7" w:type="dxa"/>
            <w:shd w:val="clear" w:color="auto" w:fill="auto"/>
          </w:tcPr>
          <w:p w14:paraId="210B6F66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BD53F3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04A7E72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1CE34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08537" w14:textId="77777777" w:rsidR="00AD46F6" w:rsidRPr="00EF3608" w:rsidRDefault="00AD46F6" w:rsidP="0061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FF39781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F07E18B" w14:textId="77777777" w:rsidR="00AD46F6" w:rsidRPr="009E133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6F6" w:rsidRPr="009E1338" w14:paraId="3A2F732C" w14:textId="77777777" w:rsidTr="007C0E7E">
        <w:tc>
          <w:tcPr>
            <w:tcW w:w="4680" w:type="dxa"/>
          </w:tcPr>
          <w:p w14:paraId="702C59CE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07E1F6E" w14:textId="157CAF78" w:rsidR="00AD46F6" w:rsidRPr="00884C49" w:rsidRDefault="00EE6EC5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178.80</w:t>
            </w:r>
          </w:p>
        </w:tc>
        <w:tc>
          <w:tcPr>
            <w:tcW w:w="236" w:type="dxa"/>
            <w:shd w:val="clear" w:color="auto" w:fill="auto"/>
          </w:tcPr>
          <w:p w14:paraId="3188B8DF" w14:textId="77777777" w:rsidR="00AD46F6" w:rsidRPr="00884C49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5290ADE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177.94</w:t>
            </w:r>
          </w:p>
        </w:tc>
        <w:tc>
          <w:tcPr>
            <w:tcW w:w="270" w:type="dxa"/>
          </w:tcPr>
          <w:p w14:paraId="7292C7E7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0BE048" w14:textId="1D078C56" w:rsidR="00AD46F6" w:rsidRPr="001B0B23" w:rsidRDefault="003F0CD1" w:rsidP="003F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3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6A7EB45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2F989FD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46F6" w:rsidRPr="009E1338" w14:paraId="6BBD78CC" w14:textId="77777777" w:rsidTr="007C0E7E">
        <w:tc>
          <w:tcPr>
            <w:tcW w:w="4680" w:type="dxa"/>
          </w:tcPr>
          <w:p w14:paraId="496224AB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525A21D" w14:textId="7BD14E81" w:rsidR="00AD46F6" w:rsidRPr="00884C49" w:rsidRDefault="003F0CD1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63.46</w:t>
            </w:r>
          </w:p>
        </w:tc>
        <w:tc>
          <w:tcPr>
            <w:tcW w:w="236" w:type="dxa"/>
            <w:shd w:val="clear" w:color="auto" w:fill="auto"/>
          </w:tcPr>
          <w:p w14:paraId="1FC92541" w14:textId="77777777" w:rsidR="00AD46F6" w:rsidRPr="00884C49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2A6E59D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47.47</w:t>
            </w:r>
          </w:p>
        </w:tc>
        <w:tc>
          <w:tcPr>
            <w:tcW w:w="270" w:type="dxa"/>
          </w:tcPr>
          <w:p w14:paraId="57C377F3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DD7CCD" w14:textId="34402CE8" w:rsidR="00AD46F6" w:rsidRPr="001B0B23" w:rsidRDefault="003F0CD1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4C096E95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0E4271E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46F6" w:rsidRPr="009E1338" w14:paraId="7930C85C" w14:textId="77777777" w:rsidTr="007C0E7E">
        <w:tc>
          <w:tcPr>
            <w:tcW w:w="4680" w:type="dxa"/>
          </w:tcPr>
          <w:p w14:paraId="5ED00E36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7" w:type="dxa"/>
            <w:shd w:val="clear" w:color="auto" w:fill="auto"/>
          </w:tcPr>
          <w:p w14:paraId="6EBE213B" w14:textId="27BD9A22" w:rsidR="00AD46F6" w:rsidRPr="00884C49" w:rsidRDefault="003F0CD1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0DB8B1" w14:textId="77777777" w:rsidR="00AD46F6" w:rsidRPr="00884C49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C731347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74E62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46B2EE" w14:textId="247B9642" w:rsidR="00AD46F6" w:rsidRPr="001B0B23" w:rsidRDefault="003F0CD1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92.99</w:t>
            </w:r>
          </w:p>
        </w:tc>
        <w:tc>
          <w:tcPr>
            <w:tcW w:w="269" w:type="dxa"/>
            <w:gridSpan w:val="2"/>
          </w:tcPr>
          <w:p w14:paraId="074B508C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F5DB68A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89.96</w:t>
            </w:r>
          </w:p>
        </w:tc>
      </w:tr>
      <w:tr w:rsidR="00AD46F6" w:rsidRPr="009E1338" w14:paraId="1863054F" w14:textId="77777777" w:rsidTr="007C0E7E">
        <w:tc>
          <w:tcPr>
            <w:tcW w:w="4680" w:type="dxa"/>
          </w:tcPr>
          <w:p w14:paraId="5F8377EB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19C4E02" w14:textId="702AFF65" w:rsidR="00AD46F6" w:rsidRPr="00884C49" w:rsidRDefault="003F0CD1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6.36</w:t>
            </w:r>
          </w:p>
        </w:tc>
        <w:tc>
          <w:tcPr>
            <w:tcW w:w="236" w:type="dxa"/>
            <w:shd w:val="clear" w:color="auto" w:fill="auto"/>
          </w:tcPr>
          <w:p w14:paraId="7469822F" w14:textId="77777777" w:rsidR="00AD46F6" w:rsidRPr="00884C49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EB42EA7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5.33</w:t>
            </w:r>
          </w:p>
        </w:tc>
        <w:tc>
          <w:tcPr>
            <w:tcW w:w="270" w:type="dxa"/>
          </w:tcPr>
          <w:p w14:paraId="316E6D99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6F5182" w14:textId="5A50CF1C" w:rsidR="00AD46F6" w:rsidRPr="001B0B23" w:rsidRDefault="003F0CD1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6.36</w:t>
            </w:r>
          </w:p>
        </w:tc>
        <w:tc>
          <w:tcPr>
            <w:tcW w:w="269" w:type="dxa"/>
            <w:gridSpan w:val="2"/>
          </w:tcPr>
          <w:p w14:paraId="6D96DAA4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F4EAD81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5.33</w:t>
            </w:r>
          </w:p>
        </w:tc>
      </w:tr>
      <w:tr w:rsidR="00AD46F6" w:rsidRPr="009E1338" w14:paraId="174E685B" w14:textId="77777777" w:rsidTr="007C0E7E">
        <w:tc>
          <w:tcPr>
            <w:tcW w:w="4680" w:type="dxa"/>
          </w:tcPr>
          <w:p w14:paraId="29CF5A34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2C440B4" w14:textId="5A2EC85C" w:rsidR="00AD46F6" w:rsidRPr="003105A6" w:rsidRDefault="00656198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3105A6">
              <w:rPr>
                <w:rFonts w:ascii="Angsana New" w:hAnsi="Angsana New"/>
                <w:sz w:val="30"/>
                <w:szCs w:val="30"/>
              </w:rPr>
              <w:t>31.09</w:t>
            </w:r>
          </w:p>
        </w:tc>
        <w:tc>
          <w:tcPr>
            <w:tcW w:w="236" w:type="dxa"/>
            <w:shd w:val="clear" w:color="auto" w:fill="auto"/>
          </w:tcPr>
          <w:p w14:paraId="0DF2FBA1" w14:textId="77777777" w:rsidR="00AD46F6" w:rsidRPr="00884C49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DAC18D8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51.39</w:t>
            </w:r>
          </w:p>
        </w:tc>
        <w:tc>
          <w:tcPr>
            <w:tcW w:w="270" w:type="dxa"/>
          </w:tcPr>
          <w:p w14:paraId="0E41E9A4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AD03E2" w14:textId="4248B3A7" w:rsidR="00AD46F6" w:rsidRPr="001B0B23" w:rsidRDefault="003F0CD1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1.77</w:t>
            </w:r>
          </w:p>
        </w:tc>
        <w:tc>
          <w:tcPr>
            <w:tcW w:w="269" w:type="dxa"/>
            <w:gridSpan w:val="2"/>
          </w:tcPr>
          <w:p w14:paraId="357ABDA2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0C9C319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11.61</w:t>
            </w:r>
          </w:p>
        </w:tc>
      </w:tr>
      <w:tr w:rsidR="00AD46F6" w:rsidRPr="009E1338" w14:paraId="484B6EE5" w14:textId="77777777" w:rsidTr="007C0E7E">
        <w:tc>
          <w:tcPr>
            <w:tcW w:w="4680" w:type="dxa"/>
          </w:tcPr>
          <w:p w14:paraId="36062F78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2657E237" w14:textId="4B51529A" w:rsidR="00AD46F6" w:rsidRPr="003105A6" w:rsidRDefault="003F0CD1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3105A6">
              <w:rPr>
                <w:rFonts w:ascii="Angsana New" w:hAnsi="Angsana New"/>
                <w:sz w:val="30"/>
                <w:szCs w:val="30"/>
              </w:rPr>
              <w:t>0.</w:t>
            </w:r>
            <w:r w:rsidR="00656198" w:rsidRPr="003105A6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236" w:type="dxa"/>
            <w:shd w:val="clear" w:color="auto" w:fill="auto"/>
          </w:tcPr>
          <w:p w14:paraId="148E26BC" w14:textId="77777777" w:rsidR="00AD46F6" w:rsidRPr="00884C49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C70AA1A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793A7CEF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D7E6B1" w14:textId="7A20D42C" w:rsidR="00AD46F6" w:rsidRPr="001B0B23" w:rsidRDefault="003F0CD1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1CB9F689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5339E44" w14:textId="77777777" w:rsidR="00AD46F6" w:rsidRPr="001B0B23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1B0B23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</w:tr>
      <w:tr w:rsidR="00AD46F6" w:rsidRPr="00BD2098" w14:paraId="72E8C3E6" w14:textId="77777777" w:rsidTr="007C0E7E">
        <w:tc>
          <w:tcPr>
            <w:tcW w:w="4680" w:type="dxa"/>
          </w:tcPr>
          <w:p w14:paraId="10EA1904" w14:textId="77777777" w:rsidR="00AD46F6" w:rsidRPr="00BD209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FCE6F6A" w14:textId="77777777" w:rsidR="00AD46F6" w:rsidRPr="00BD209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D9521DB" w14:textId="77777777" w:rsidR="00AD46F6" w:rsidRPr="00BD209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4D409B36" w14:textId="77777777" w:rsidR="00AD46F6" w:rsidRPr="003105A6" w:rsidRDefault="00AD46F6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397D" w14:textId="77777777" w:rsidR="00AD46F6" w:rsidRPr="003105A6" w:rsidRDefault="00AD46F6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9D4635" w14:textId="77777777" w:rsidR="00AD46F6" w:rsidRPr="00E51253" w:rsidRDefault="00AD46F6" w:rsidP="00AD46F6">
            <w:pPr>
              <w:tabs>
                <w:tab w:val="clear" w:pos="680"/>
                <w:tab w:val="decimal" w:pos="675"/>
              </w:tabs>
              <w:ind w:left="-18"/>
              <w:rPr>
                <w:rFonts w:cs="Times New Roman"/>
                <w:szCs w:val="22"/>
              </w:rPr>
            </w:pPr>
          </w:p>
        </w:tc>
        <w:tc>
          <w:tcPr>
            <w:tcW w:w="269" w:type="dxa"/>
            <w:gridSpan w:val="2"/>
          </w:tcPr>
          <w:p w14:paraId="2B9B11E8" w14:textId="77777777" w:rsidR="00AD46F6" w:rsidRPr="00E51253" w:rsidRDefault="00AD46F6" w:rsidP="00AD46F6">
            <w:pPr>
              <w:tabs>
                <w:tab w:val="decimal" w:pos="522"/>
              </w:tabs>
              <w:ind w:left="-18" w:right="-90"/>
              <w:rPr>
                <w:rFonts w:cs="Times New Roman"/>
                <w:szCs w:val="22"/>
              </w:rPr>
            </w:pPr>
          </w:p>
        </w:tc>
        <w:tc>
          <w:tcPr>
            <w:tcW w:w="901" w:type="dxa"/>
          </w:tcPr>
          <w:p w14:paraId="770AC306" w14:textId="77777777" w:rsidR="00AD46F6" w:rsidRPr="00E51253" w:rsidRDefault="00AD46F6" w:rsidP="00AD46F6">
            <w:pPr>
              <w:tabs>
                <w:tab w:val="clear" w:pos="680"/>
                <w:tab w:val="decimal" w:pos="675"/>
              </w:tabs>
              <w:ind w:left="-18"/>
              <w:rPr>
                <w:rFonts w:cs="Times New Roman"/>
                <w:szCs w:val="22"/>
              </w:rPr>
            </w:pPr>
          </w:p>
        </w:tc>
      </w:tr>
      <w:tr w:rsidR="00AD46F6" w:rsidRPr="009E1338" w14:paraId="12AD5D4D" w14:textId="77777777" w:rsidTr="007C0E7E">
        <w:tc>
          <w:tcPr>
            <w:tcW w:w="4680" w:type="dxa"/>
          </w:tcPr>
          <w:p w14:paraId="66B03F2B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7" w:type="dxa"/>
            <w:shd w:val="clear" w:color="auto" w:fill="auto"/>
          </w:tcPr>
          <w:p w14:paraId="12745520" w14:textId="77777777" w:rsidR="00AD46F6" w:rsidRPr="00884C49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F273CF" w14:textId="77777777" w:rsidR="00AD46F6" w:rsidRPr="00884C49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751951A" w14:textId="77777777" w:rsidR="00AD46F6" w:rsidRPr="003105A6" w:rsidRDefault="00AD46F6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1FC88" w14:textId="77777777" w:rsidR="00AD46F6" w:rsidRPr="003105A6" w:rsidRDefault="00AD46F6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D1D16F" w14:textId="77777777" w:rsidR="00AD46F6" w:rsidRPr="00E51253" w:rsidRDefault="00AD46F6" w:rsidP="00AD46F6">
            <w:pPr>
              <w:tabs>
                <w:tab w:val="clear" w:pos="680"/>
                <w:tab w:val="decimal" w:pos="675"/>
              </w:tabs>
              <w:ind w:left="-18"/>
              <w:rPr>
                <w:rFonts w:cs="Times New Roman"/>
                <w:szCs w:val="22"/>
              </w:rPr>
            </w:pPr>
          </w:p>
        </w:tc>
        <w:tc>
          <w:tcPr>
            <w:tcW w:w="269" w:type="dxa"/>
            <w:gridSpan w:val="2"/>
          </w:tcPr>
          <w:p w14:paraId="3D5C7C0C" w14:textId="77777777" w:rsidR="00AD46F6" w:rsidRPr="00E51253" w:rsidRDefault="00AD46F6" w:rsidP="00AD46F6">
            <w:pPr>
              <w:tabs>
                <w:tab w:val="decimal" w:pos="522"/>
              </w:tabs>
              <w:ind w:left="-18" w:right="-90"/>
              <w:rPr>
                <w:rFonts w:cs="Times New Roman"/>
                <w:szCs w:val="22"/>
              </w:rPr>
            </w:pPr>
          </w:p>
        </w:tc>
        <w:tc>
          <w:tcPr>
            <w:tcW w:w="901" w:type="dxa"/>
          </w:tcPr>
          <w:p w14:paraId="200FA158" w14:textId="77777777" w:rsidR="00AD46F6" w:rsidRPr="00E51253" w:rsidRDefault="00AD46F6" w:rsidP="00AD46F6">
            <w:pPr>
              <w:tabs>
                <w:tab w:val="clear" w:pos="680"/>
                <w:tab w:val="decimal" w:pos="675"/>
              </w:tabs>
              <w:ind w:left="-18"/>
              <w:rPr>
                <w:rFonts w:cs="Times New Roman"/>
                <w:szCs w:val="22"/>
              </w:rPr>
            </w:pPr>
          </w:p>
        </w:tc>
      </w:tr>
      <w:tr w:rsidR="00894C9C" w:rsidRPr="009E1338" w14:paraId="7D72643F" w14:textId="77777777" w:rsidTr="00A2368F">
        <w:tc>
          <w:tcPr>
            <w:tcW w:w="4680" w:type="dxa"/>
          </w:tcPr>
          <w:p w14:paraId="1FE10C85" w14:textId="77777777" w:rsidR="00894C9C" w:rsidRPr="00EF3608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7" w:type="dxa"/>
            <w:shd w:val="clear" w:color="auto" w:fill="auto"/>
          </w:tcPr>
          <w:p w14:paraId="17AA10FA" w14:textId="7ACDBC1B" w:rsidR="00894C9C" w:rsidRPr="00884C49" w:rsidRDefault="005C11A0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7.21</w:t>
            </w:r>
          </w:p>
        </w:tc>
        <w:tc>
          <w:tcPr>
            <w:tcW w:w="236" w:type="dxa"/>
            <w:shd w:val="clear" w:color="auto" w:fill="auto"/>
          </w:tcPr>
          <w:p w14:paraId="725A054F" w14:textId="77777777" w:rsidR="00894C9C" w:rsidRPr="00884C49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28A9446" w14:textId="1FB28620" w:rsidR="00894C9C" w:rsidRPr="00894C9C" w:rsidRDefault="00A2368F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5.05</w:t>
            </w:r>
          </w:p>
        </w:tc>
        <w:tc>
          <w:tcPr>
            <w:tcW w:w="270" w:type="dxa"/>
          </w:tcPr>
          <w:p w14:paraId="1966FC8D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F36CC4" w14:textId="689AB834" w:rsidR="00894C9C" w:rsidRPr="00894C9C" w:rsidRDefault="00A2368F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7.12</w:t>
            </w:r>
          </w:p>
        </w:tc>
        <w:tc>
          <w:tcPr>
            <w:tcW w:w="269" w:type="dxa"/>
            <w:gridSpan w:val="2"/>
          </w:tcPr>
          <w:p w14:paraId="7BA066E1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397B11C" w14:textId="59D51556" w:rsidR="00894C9C" w:rsidRPr="00894C9C" w:rsidRDefault="00A2368F" w:rsidP="00CB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5.05</w:t>
            </w:r>
          </w:p>
        </w:tc>
      </w:tr>
      <w:tr w:rsidR="00EC457D" w:rsidRPr="009E1338" w14:paraId="08068117" w14:textId="77777777" w:rsidTr="00A2368F">
        <w:tc>
          <w:tcPr>
            <w:tcW w:w="4680" w:type="dxa"/>
          </w:tcPr>
          <w:p w14:paraId="7C9819EE" w14:textId="296013DA" w:rsidR="00EC457D" w:rsidRPr="00EF3608" w:rsidRDefault="00EC457D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987" w:type="dxa"/>
            <w:shd w:val="clear" w:color="auto" w:fill="auto"/>
          </w:tcPr>
          <w:p w14:paraId="7227BA57" w14:textId="283A6CAB" w:rsidR="00EC457D" w:rsidRPr="00884C49" w:rsidRDefault="005C11A0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2.05</w:t>
            </w:r>
          </w:p>
        </w:tc>
        <w:tc>
          <w:tcPr>
            <w:tcW w:w="236" w:type="dxa"/>
            <w:shd w:val="clear" w:color="auto" w:fill="auto"/>
          </w:tcPr>
          <w:p w14:paraId="7924979C" w14:textId="77777777" w:rsidR="00EC457D" w:rsidRPr="00884C49" w:rsidRDefault="00EC457D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BD92D31" w14:textId="2262251A" w:rsidR="00EC457D" w:rsidRPr="00894C9C" w:rsidRDefault="00A2368F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1.76</w:t>
            </w:r>
          </w:p>
        </w:tc>
        <w:tc>
          <w:tcPr>
            <w:tcW w:w="270" w:type="dxa"/>
          </w:tcPr>
          <w:p w14:paraId="25A76B79" w14:textId="77777777" w:rsidR="00EC457D" w:rsidRPr="00894C9C" w:rsidRDefault="00EC457D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D2BD0D" w14:textId="7A6FBF40" w:rsidR="00EC457D" w:rsidRPr="00894C9C" w:rsidRDefault="00A2368F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0.87</w:t>
            </w:r>
          </w:p>
        </w:tc>
        <w:tc>
          <w:tcPr>
            <w:tcW w:w="269" w:type="dxa"/>
            <w:gridSpan w:val="2"/>
          </w:tcPr>
          <w:p w14:paraId="09AB6921" w14:textId="77777777" w:rsidR="00EC457D" w:rsidRPr="00894C9C" w:rsidRDefault="00EC457D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FECBC75" w14:textId="760360E4" w:rsidR="00EC457D" w:rsidRPr="00894C9C" w:rsidRDefault="00A2368F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1.41</w:t>
            </w:r>
          </w:p>
        </w:tc>
      </w:tr>
      <w:tr w:rsidR="00894C9C" w:rsidRPr="009E1338" w14:paraId="16F86274" w14:textId="77777777" w:rsidTr="00A2368F">
        <w:tc>
          <w:tcPr>
            <w:tcW w:w="4680" w:type="dxa"/>
          </w:tcPr>
          <w:p w14:paraId="287CC65D" w14:textId="1A0592CC" w:rsidR="00894C9C" w:rsidRPr="00EF3608" w:rsidRDefault="007573F4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94C9C" w:rsidRPr="00EF3608">
              <w:rPr>
                <w:rFonts w:ascii="Angsana New" w:hAnsi="Angsana New"/>
                <w:sz w:val="30"/>
                <w:szCs w:val="30"/>
                <w:cs/>
              </w:rPr>
              <w:t>ค่าการจัดการ</w:t>
            </w:r>
          </w:p>
        </w:tc>
        <w:tc>
          <w:tcPr>
            <w:tcW w:w="987" w:type="dxa"/>
            <w:shd w:val="clear" w:color="auto" w:fill="auto"/>
          </w:tcPr>
          <w:p w14:paraId="55D2B2D4" w14:textId="679E140A" w:rsidR="00894C9C" w:rsidRPr="00884C49" w:rsidRDefault="005C11A0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14:paraId="0F234F14" w14:textId="77777777" w:rsidR="00894C9C" w:rsidRPr="00884C49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89D607F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288BC4C0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7C0B6" w14:textId="20616C28" w:rsidR="00894C9C" w:rsidRPr="00894C9C" w:rsidRDefault="00A2368F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69" w:type="dxa"/>
            <w:gridSpan w:val="2"/>
          </w:tcPr>
          <w:p w14:paraId="6578BA1E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388ECFC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</w:tr>
      <w:tr w:rsidR="00894C9C" w:rsidRPr="009E1338" w14:paraId="023FAA73" w14:textId="77777777" w:rsidTr="00A2368F">
        <w:tc>
          <w:tcPr>
            <w:tcW w:w="4680" w:type="dxa"/>
          </w:tcPr>
          <w:p w14:paraId="51E5CCFD" w14:textId="77777777" w:rsidR="00894C9C" w:rsidRPr="00EF3608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7" w:type="dxa"/>
            <w:shd w:val="clear" w:color="auto" w:fill="auto"/>
          </w:tcPr>
          <w:p w14:paraId="77F5DF5F" w14:textId="17ECE5E7" w:rsidR="00894C9C" w:rsidRPr="00884C49" w:rsidRDefault="00A2368F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1.02</w:t>
            </w:r>
          </w:p>
        </w:tc>
        <w:tc>
          <w:tcPr>
            <w:tcW w:w="236" w:type="dxa"/>
            <w:shd w:val="clear" w:color="auto" w:fill="auto"/>
          </w:tcPr>
          <w:p w14:paraId="2E873B12" w14:textId="77777777" w:rsidR="00894C9C" w:rsidRPr="00884C49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4F1E940" w14:textId="0534DACE" w:rsidR="00894C9C" w:rsidRPr="00894C9C" w:rsidRDefault="00A2368F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1.42</w:t>
            </w:r>
          </w:p>
        </w:tc>
        <w:tc>
          <w:tcPr>
            <w:tcW w:w="270" w:type="dxa"/>
          </w:tcPr>
          <w:p w14:paraId="1F8DE936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386F7F" w14:textId="18ED45CE" w:rsidR="00894C9C" w:rsidRPr="00894C9C" w:rsidRDefault="00A2368F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69" w:type="dxa"/>
            <w:gridSpan w:val="2"/>
          </w:tcPr>
          <w:p w14:paraId="6A1A1B6C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69AF899" w14:textId="382AA084" w:rsidR="00894C9C" w:rsidRPr="00894C9C" w:rsidRDefault="00A2368F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0.19</w:t>
            </w:r>
          </w:p>
        </w:tc>
      </w:tr>
      <w:tr w:rsidR="00894C9C" w:rsidRPr="009E1338" w14:paraId="6F5C6DDD" w14:textId="77777777" w:rsidTr="00A2368F">
        <w:tc>
          <w:tcPr>
            <w:tcW w:w="4680" w:type="dxa"/>
          </w:tcPr>
          <w:p w14:paraId="5F7ABF57" w14:textId="77777777" w:rsidR="00894C9C" w:rsidRPr="00EF3608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ดอกเบี้ยจ่าย</w:t>
            </w:r>
          </w:p>
        </w:tc>
        <w:tc>
          <w:tcPr>
            <w:tcW w:w="987" w:type="dxa"/>
            <w:shd w:val="clear" w:color="auto" w:fill="auto"/>
          </w:tcPr>
          <w:p w14:paraId="030B43FA" w14:textId="5D641548" w:rsidR="00894C9C" w:rsidRPr="00884C49" w:rsidRDefault="00D65EC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7.42</w:t>
            </w:r>
          </w:p>
        </w:tc>
        <w:tc>
          <w:tcPr>
            <w:tcW w:w="236" w:type="dxa"/>
            <w:shd w:val="clear" w:color="auto" w:fill="auto"/>
          </w:tcPr>
          <w:p w14:paraId="623B905B" w14:textId="77777777" w:rsidR="00894C9C" w:rsidRPr="00884C49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21DD84B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7.38</w:t>
            </w:r>
          </w:p>
        </w:tc>
        <w:tc>
          <w:tcPr>
            <w:tcW w:w="270" w:type="dxa"/>
          </w:tcPr>
          <w:p w14:paraId="6DFF6892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5B9322" w14:textId="639159AC" w:rsidR="00894C9C" w:rsidRPr="00894C9C" w:rsidRDefault="00D65ECC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26288759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BDD2EE1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4C9C" w:rsidRPr="009E1338" w14:paraId="287CEF0B" w14:textId="77777777" w:rsidTr="00A2368F">
        <w:tc>
          <w:tcPr>
            <w:tcW w:w="4680" w:type="dxa"/>
          </w:tcPr>
          <w:p w14:paraId="47EFA880" w14:textId="77777777" w:rsidR="00894C9C" w:rsidRPr="00EF3608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87" w:type="dxa"/>
            <w:shd w:val="clear" w:color="auto" w:fill="auto"/>
          </w:tcPr>
          <w:p w14:paraId="50202205" w14:textId="21784A4B" w:rsidR="00894C9C" w:rsidRPr="00884C49" w:rsidRDefault="00D65EC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16.20</w:t>
            </w:r>
          </w:p>
        </w:tc>
        <w:tc>
          <w:tcPr>
            <w:tcW w:w="236" w:type="dxa"/>
            <w:shd w:val="clear" w:color="auto" w:fill="auto"/>
          </w:tcPr>
          <w:p w14:paraId="7BC60CC1" w14:textId="77777777" w:rsidR="00894C9C" w:rsidRPr="00884C49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7E43A60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22.76</w:t>
            </w:r>
          </w:p>
        </w:tc>
        <w:tc>
          <w:tcPr>
            <w:tcW w:w="270" w:type="dxa"/>
          </w:tcPr>
          <w:p w14:paraId="09A0753B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E11C0" w14:textId="26BF39CE" w:rsidR="00894C9C" w:rsidRPr="00894C9C" w:rsidRDefault="00D65ECC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10.25</w:t>
            </w:r>
          </w:p>
        </w:tc>
        <w:tc>
          <w:tcPr>
            <w:tcW w:w="269" w:type="dxa"/>
            <w:gridSpan w:val="2"/>
          </w:tcPr>
          <w:p w14:paraId="75BBF13A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6222F49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16.48</w:t>
            </w:r>
          </w:p>
        </w:tc>
      </w:tr>
      <w:tr w:rsidR="00894C9C" w:rsidRPr="009E1338" w14:paraId="4EF45051" w14:textId="77777777" w:rsidTr="00A2368F">
        <w:tc>
          <w:tcPr>
            <w:tcW w:w="4680" w:type="dxa"/>
          </w:tcPr>
          <w:p w14:paraId="5BEB4592" w14:textId="77777777" w:rsidR="00894C9C" w:rsidRPr="00EF3608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987" w:type="dxa"/>
            <w:shd w:val="clear" w:color="auto" w:fill="auto"/>
          </w:tcPr>
          <w:p w14:paraId="6BD8E44D" w14:textId="3607807D" w:rsidR="00894C9C" w:rsidRPr="00884C49" w:rsidRDefault="00ED44AF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2.27</w:t>
            </w:r>
          </w:p>
        </w:tc>
        <w:tc>
          <w:tcPr>
            <w:tcW w:w="236" w:type="dxa"/>
            <w:shd w:val="clear" w:color="auto" w:fill="auto"/>
          </w:tcPr>
          <w:p w14:paraId="7ABB5E3F" w14:textId="77777777" w:rsidR="00894C9C" w:rsidRPr="00884C49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11B95E5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0.58</w:t>
            </w:r>
          </w:p>
        </w:tc>
        <w:tc>
          <w:tcPr>
            <w:tcW w:w="270" w:type="dxa"/>
          </w:tcPr>
          <w:p w14:paraId="1A52212D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CF6A8D" w14:textId="11195D0B" w:rsidR="00894C9C" w:rsidRPr="00894C9C" w:rsidRDefault="00D65ECC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F379933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2FCFFF6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4C9C" w:rsidRPr="009E1338" w14:paraId="28AF69CD" w14:textId="77777777" w:rsidTr="00A2368F">
        <w:trPr>
          <w:trHeight w:val="371"/>
        </w:trPr>
        <w:tc>
          <w:tcPr>
            <w:tcW w:w="4680" w:type="dxa"/>
          </w:tcPr>
          <w:p w14:paraId="0DBA0600" w14:textId="77777777" w:rsidR="00894C9C" w:rsidRPr="00EF3608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987" w:type="dxa"/>
            <w:shd w:val="clear" w:color="auto" w:fill="auto"/>
          </w:tcPr>
          <w:p w14:paraId="3484E7EC" w14:textId="1EC6EA54" w:rsidR="00894C9C" w:rsidRPr="00884C49" w:rsidRDefault="00D65EC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20BDE" w14:textId="77777777" w:rsidR="00894C9C" w:rsidRPr="00884C49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44E3A42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0.33</w:t>
            </w:r>
          </w:p>
        </w:tc>
        <w:tc>
          <w:tcPr>
            <w:tcW w:w="270" w:type="dxa"/>
          </w:tcPr>
          <w:p w14:paraId="581DE46B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0D309" w14:textId="1513343C" w:rsidR="00894C9C" w:rsidRPr="00894C9C" w:rsidRDefault="00D65ECC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1F3CC4E8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95ABA71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0.33</w:t>
            </w:r>
          </w:p>
        </w:tc>
      </w:tr>
      <w:tr w:rsidR="00894C9C" w:rsidRPr="009E1338" w14:paraId="07405485" w14:textId="77777777" w:rsidTr="00A2368F">
        <w:tc>
          <w:tcPr>
            <w:tcW w:w="4680" w:type="dxa"/>
            <w:shd w:val="clear" w:color="auto" w:fill="auto"/>
          </w:tcPr>
          <w:p w14:paraId="6C7AB4E9" w14:textId="77777777" w:rsidR="00894C9C" w:rsidRPr="00EF3608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87" w:type="dxa"/>
            <w:shd w:val="clear" w:color="auto" w:fill="auto"/>
          </w:tcPr>
          <w:p w14:paraId="3A7B4DE0" w14:textId="6C96AFEB" w:rsidR="00894C9C" w:rsidRPr="00EF3608" w:rsidRDefault="00D65EC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105A6">
              <w:rPr>
                <w:rFonts w:ascii="Angsana New" w:hAnsi="Angsana New"/>
                <w:sz w:val="30"/>
                <w:szCs w:val="30"/>
              </w:rPr>
              <w:t>40.99</w:t>
            </w:r>
          </w:p>
        </w:tc>
        <w:tc>
          <w:tcPr>
            <w:tcW w:w="236" w:type="dxa"/>
            <w:shd w:val="clear" w:color="auto" w:fill="auto"/>
          </w:tcPr>
          <w:p w14:paraId="27674E56" w14:textId="77777777" w:rsidR="00894C9C" w:rsidRPr="00EF3608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135096A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37.70</w:t>
            </w:r>
          </w:p>
        </w:tc>
        <w:tc>
          <w:tcPr>
            <w:tcW w:w="270" w:type="dxa"/>
            <w:shd w:val="clear" w:color="auto" w:fill="auto"/>
          </w:tcPr>
          <w:p w14:paraId="2AB70EFC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C6AD77" w14:textId="56D13028" w:rsidR="00894C9C" w:rsidRPr="00D41E59" w:rsidRDefault="001D5033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D41E59">
              <w:rPr>
                <w:rFonts w:ascii="Angsana New" w:hAnsi="Angsana New"/>
                <w:sz w:val="30"/>
                <w:szCs w:val="30"/>
              </w:rPr>
              <w:t>22.48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FF998DB" w14:textId="77777777" w:rsidR="00894C9C" w:rsidRPr="00D41E59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569CF3E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14.91</w:t>
            </w:r>
          </w:p>
        </w:tc>
      </w:tr>
      <w:tr w:rsidR="00894C9C" w:rsidRPr="009E1338" w14:paraId="1586DB06" w14:textId="77777777" w:rsidTr="00A2368F">
        <w:tc>
          <w:tcPr>
            <w:tcW w:w="4680" w:type="dxa"/>
            <w:shd w:val="clear" w:color="auto" w:fill="auto"/>
          </w:tcPr>
          <w:p w14:paraId="49F7215F" w14:textId="77777777" w:rsidR="00894C9C" w:rsidRPr="00EF3608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987" w:type="dxa"/>
            <w:shd w:val="clear" w:color="auto" w:fill="auto"/>
          </w:tcPr>
          <w:p w14:paraId="28C8160D" w14:textId="0557F32A" w:rsidR="00894C9C" w:rsidRPr="00EF3608" w:rsidRDefault="00CD4728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3.42</w:t>
            </w:r>
          </w:p>
        </w:tc>
        <w:tc>
          <w:tcPr>
            <w:tcW w:w="236" w:type="dxa"/>
            <w:shd w:val="clear" w:color="auto" w:fill="auto"/>
          </w:tcPr>
          <w:p w14:paraId="1F02B0B7" w14:textId="77777777" w:rsidR="00894C9C" w:rsidRPr="00EF3608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542149A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3.96</w:t>
            </w:r>
          </w:p>
        </w:tc>
        <w:tc>
          <w:tcPr>
            <w:tcW w:w="270" w:type="dxa"/>
            <w:shd w:val="clear" w:color="auto" w:fill="auto"/>
          </w:tcPr>
          <w:p w14:paraId="131D33A9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539A75" w14:textId="0784C400" w:rsidR="00894C9C" w:rsidRPr="00894C9C" w:rsidRDefault="00CD4728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C595FF5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BC31198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4C9C" w:rsidRPr="009E1338" w14:paraId="29E19FA2" w14:textId="77777777" w:rsidTr="00A2368F">
        <w:tc>
          <w:tcPr>
            <w:tcW w:w="4680" w:type="dxa"/>
            <w:shd w:val="clear" w:color="auto" w:fill="auto"/>
          </w:tcPr>
          <w:p w14:paraId="718D30BF" w14:textId="77777777" w:rsidR="00894C9C" w:rsidRPr="00EF3608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87" w:type="dxa"/>
            <w:shd w:val="clear" w:color="auto" w:fill="auto"/>
          </w:tcPr>
          <w:p w14:paraId="5093F8BC" w14:textId="34B869B6" w:rsidR="00894C9C" w:rsidRPr="00EF3608" w:rsidRDefault="00CD4728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5.36</w:t>
            </w:r>
          </w:p>
        </w:tc>
        <w:tc>
          <w:tcPr>
            <w:tcW w:w="236" w:type="dxa"/>
            <w:shd w:val="clear" w:color="auto" w:fill="auto"/>
          </w:tcPr>
          <w:p w14:paraId="57BA2D1F" w14:textId="77777777" w:rsidR="00894C9C" w:rsidRPr="00EF3608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C61DC86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5.49</w:t>
            </w:r>
          </w:p>
        </w:tc>
        <w:tc>
          <w:tcPr>
            <w:tcW w:w="270" w:type="dxa"/>
            <w:shd w:val="clear" w:color="auto" w:fill="auto"/>
          </w:tcPr>
          <w:p w14:paraId="7155C77C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D2D2D7" w14:textId="0B5FF724" w:rsidR="00894C9C" w:rsidRPr="00894C9C" w:rsidRDefault="00CD4728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CEF4012" w14:textId="77777777" w:rsidR="00894C9C" w:rsidRPr="00894C9C" w:rsidRDefault="00894C9C" w:rsidP="00894C9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3179D4B3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4C9C" w:rsidRPr="00EF3608" w14:paraId="18E5CBCF" w14:textId="77777777" w:rsidTr="00A2368F">
        <w:tc>
          <w:tcPr>
            <w:tcW w:w="4680" w:type="dxa"/>
            <w:shd w:val="clear" w:color="auto" w:fill="auto"/>
          </w:tcPr>
          <w:p w14:paraId="4FB5E411" w14:textId="77777777" w:rsidR="00894C9C" w:rsidRPr="00EF3608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7" w:type="dxa"/>
            <w:shd w:val="clear" w:color="auto" w:fill="auto"/>
          </w:tcPr>
          <w:p w14:paraId="0FFB2E54" w14:textId="4CD7C133" w:rsidR="00894C9C" w:rsidRPr="00EF3608" w:rsidRDefault="00D65EC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</w:t>
            </w:r>
            <w:r w:rsidR="00EE6EC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22D114D" w14:textId="77777777" w:rsidR="00894C9C" w:rsidRPr="00EF3608" w:rsidRDefault="00894C9C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5FD8713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22.19</w:t>
            </w:r>
          </w:p>
        </w:tc>
        <w:tc>
          <w:tcPr>
            <w:tcW w:w="270" w:type="dxa"/>
            <w:shd w:val="clear" w:color="auto" w:fill="auto"/>
          </w:tcPr>
          <w:p w14:paraId="6A339E0B" w14:textId="77777777" w:rsidR="00894C9C" w:rsidRPr="00894C9C" w:rsidRDefault="00894C9C" w:rsidP="00894C9C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430A66" w14:textId="01CB8CC2" w:rsidR="00894C9C" w:rsidRPr="00894C9C" w:rsidRDefault="00D65ECC" w:rsidP="00D6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EE6EC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9" w:type="dxa"/>
            <w:shd w:val="clear" w:color="auto" w:fill="auto"/>
          </w:tcPr>
          <w:p w14:paraId="7BF2D54D" w14:textId="77777777" w:rsidR="00894C9C" w:rsidRPr="00894C9C" w:rsidRDefault="00894C9C" w:rsidP="00894C9C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2DEDDA8B" w14:textId="77777777" w:rsidR="00894C9C" w:rsidRPr="00894C9C" w:rsidRDefault="00894C9C" w:rsidP="0089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7.87</w:t>
            </w:r>
          </w:p>
        </w:tc>
      </w:tr>
      <w:tr w:rsidR="00AD46F6" w:rsidRPr="00EF3608" w14:paraId="7C81147A" w14:textId="77777777" w:rsidTr="007C0E7E">
        <w:tc>
          <w:tcPr>
            <w:tcW w:w="4680" w:type="dxa"/>
            <w:shd w:val="clear" w:color="auto" w:fill="auto"/>
          </w:tcPr>
          <w:p w14:paraId="42C87859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FBDD85C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21F5B9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EDC8BCE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EC3043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042653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F3F0987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605D75E7" w14:textId="77777777" w:rsidR="00AD46F6" w:rsidRPr="00EF3608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6F6" w:rsidRPr="005D3A5D" w14:paraId="5CA4F232" w14:textId="77777777" w:rsidTr="007C0E7E">
        <w:tc>
          <w:tcPr>
            <w:tcW w:w="4680" w:type="dxa"/>
            <w:shd w:val="clear" w:color="auto" w:fill="auto"/>
          </w:tcPr>
          <w:p w14:paraId="7EFB8C4B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7" w:type="dxa"/>
            <w:shd w:val="clear" w:color="auto" w:fill="auto"/>
          </w:tcPr>
          <w:p w14:paraId="134222BE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3B927C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76F997A" w14:textId="77777777" w:rsidR="00AD46F6" w:rsidRPr="005D3A5D" w:rsidRDefault="00AD46F6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5FD608" w14:textId="77777777" w:rsidR="00AD46F6" w:rsidRPr="005D3A5D" w:rsidRDefault="00AD46F6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A2BC48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01E0C05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0BBFEAF2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6F6" w:rsidRPr="005D3A5D" w14:paraId="729ECCF0" w14:textId="77777777" w:rsidTr="007C0E7E">
        <w:tc>
          <w:tcPr>
            <w:tcW w:w="4680" w:type="dxa"/>
            <w:shd w:val="clear" w:color="auto" w:fill="auto"/>
          </w:tcPr>
          <w:p w14:paraId="3EEC4F6A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A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87" w:type="dxa"/>
            <w:shd w:val="clear" w:color="auto" w:fill="auto"/>
          </w:tcPr>
          <w:p w14:paraId="0AAF7AE4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0A2717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58A61EA" w14:textId="77777777" w:rsidR="00AD46F6" w:rsidRPr="005D3A5D" w:rsidRDefault="00AD46F6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DB2F91" w14:textId="77777777" w:rsidR="00AD46F6" w:rsidRPr="005D3A5D" w:rsidRDefault="00AD46F6" w:rsidP="0031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BC942F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C8DA5FD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1125CFBA" w14:textId="77777777" w:rsidR="00AD46F6" w:rsidRPr="005D3A5D" w:rsidRDefault="00AD46F6" w:rsidP="00AD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3AF" w:rsidRPr="005D3A5D" w14:paraId="1BDCFE1F" w14:textId="77777777" w:rsidTr="007C0E7E">
        <w:tc>
          <w:tcPr>
            <w:tcW w:w="4680" w:type="dxa"/>
            <w:shd w:val="clear" w:color="auto" w:fill="auto"/>
          </w:tcPr>
          <w:p w14:paraId="51290022" w14:textId="77777777" w:rsidR="00B013AF" w:rsidRPr="005D3A5D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5D3A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87" w:type="dxa"/>
            <w:shd w:val="clear" w:color="auto" w:fill="auto"/>
          </w:tcPr>
          <w:p w14:paraId="2CF6F663" w14:textId="11E8DDC6" w:rsidR="00B013AF" w:rsidRPr="003105A6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105A6">
              <w:rPr>
                <w:rFonts w:ascii="Angsana New" w:hAnsi="Angsana New"/>
                <w:sz w:val="30"/>
                <w:szCs w:val="30"/>
              </w:rPr>
              <w:t>34.61</w:t>
            </w:r>
          </w:p>
        </w:tc>
        <w:tc>
          <w:tcPr>
            <w:tcW w:w="236" w:type="dxa"/>
            <w:shd w:val="clear" w:color="auto" w:fill="auto"/>
          </w:tcPr>
          <w:p w14:paraId="19570C3C" w14:textId="77777777" w:rsidR="00B013AF" w:rsidRPr="003105A6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B7D0C39" w14:textId="77777777" w:rsidR="00B013AF" w:rsidRPr="003105A6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105A6"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270" w:type="dxa"/>
            <w:shd w:val="clear" w:color="auto" w:fill="auto"/>
          </w:tcPr>
          <w:p w14:paraId="474AC9E9" w14:textId="77777777" w:rsidR="00B013AF" w:rsidRPr="003105A6" w:rsidRDefault="00B013AF" w:rsidP="00B013AF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30DC5E" w14:textId="3788EFEE" w:rsidR="00B013AF" w:rsidRPr="003105A6" w:rsidRDefault="00B013AF" w:rsidP="00CB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3105A6">
              <w:rPr>
                <w:rFonts w:ascii="Angsana New" w:hAnsi="Angsana New"/>
                <w:sz w:val="30"/>
                <w:szCs w:val="30"/>
              </w:rPr>
              <w:t>27.54</w:t>
            </w:r>
          </w:p>
        </w:tc>
        <w:tc>
          <w:tcPr>
            <w:tcW w:w="259" w:type="dxa"/>
            <w:shd w:val="clear" w:color="auto" w:fill="auto"/>
          </w:tcPr>
          <w:p w14:paraId="3C82CB21" w14:textId="77777777" w:rsidR="00B013AF" w:rsidRPr="00894C9C" w:rsidRDefault="00B013AF" w:rsidP="00B013AF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00B787AF" w14:textId="77777777" w:rsidR="00B013AF" w:rsidRPr="00894C9C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26.48</w:t>
            </w:r>
          </w:p>
        </w:tc>
      </w:tr>
      <w:tr w:rsidR="00B013AF" w:rsidRPr="005D3A5D" w14:paraId="6FB23554" w14:textId="77777777" w:rsidTr="007C0E7E">
        <w:tc>
          <w:tcPr>
            <w:tcW w:w="4680" w:type="dxa"/>
            <w:shd w:val="clear" w:color="auto" w:fill="auto"/>
          </w:tcPr>
          <w:p w14:paraId="080DB1ED" w14:textId="77777777" w:rsidR="00B013AF" w:rsidRPr="005D3A5D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</w:rPr>
            </w:pPr>
            <w:r w:rsidRPr="005D3A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106F74BB" w14:textId="216E5165" w:rsidR="00B013AF" w:rsidRPr="003105A6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105A6">
              <w:rPr>
                <w:rFonts w:ascii="Angsana New" w:hAnsi="Angsana New"/>
                <w:sz w:val="30"/>
                <w:szCs w:val="30"/>
              </w:rPr>
              <w:t>3.53</w:t>
            </w:r>
          </w:p>
        </w:tc>
        <w:tc>
          <w:tcPr>
            <w:tcW w:w="236" w:type="dxa"/>
            <w:shd w:val="clear" w:color="auto" w:fill="auto"/>
          </w:tcPr>
          <w:p w14:paraId="1EDDD86E" w14:textId="77777777" w:rsidR="00B013AF" w:rsidRPr="003105A6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3FC4AF6B" w14:textId="77777777" w:rsidR="00B013AF" w:rsidRPr="003105A6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3105A6">
              <w:rPr>
                <w:rFonts w:ascii="Angsana New" w:hAnsi="Angsana New"/>
                <w:sz w:val="30"/>
                <w:szCs w:val="30"/>
              </w:rPr>
              <w:t>3.15</w:t>
            </w:r>
          </w:p>
        </w:tc>
        <w:tc>
          <w:tcPr>
            <w:tcW w:w="270" w:type="dxa"/>
            <w:shd w:val="clear" w:color="auto" w:fill="auto"/>
          </w:tcPr>
          <w:p w14:paraId="778A6795" w14:textId="77777777" w:rsidR="00B013AF" w:rsidRPr="003105A6" w:rsidRDefault="00B013AF" w:rsidP="00B013AF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B4C135" w14:textId="31081083" w:rsidR="00B013AF" w:rsidRPr="003105A6" w:rsidRDefault="00B013AF" w:rsidP="00CB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3105A6"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259" w:type="dxa"/>
            <w:shd w:val="clear" w:color="auto" w:fill="auto"/>
          </w:tcPr>
          <w:p w14:paraId="1864CE52" w14:textId="77777777" w:rsidR="00B013AF" w:rsidRPr="00894C9C" w:rsidRDefault="00B013AF" w:rsidP="00B013AF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BDEE0" w14:textId="77777777" w:rsidR="00B013AF" w:rsidRPr="00894C9C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894C9C">
              <w:rPr>
                <w:rFonts w:ascii="Angsana New" w:hAnsi="Angsana New"/>
                <w:sz w:val="30"/>
                <w:szCs w:val="30"/>
              </w:rPr>
              <w:t>2.60</w:t>
            </w:r>
          </w:p>
        </w:tc>
      </w:tr>
      <w:tr w:rsidR="00B013AF" w:rsidRPr="005D3A5D" w14:paraId="3F29F47A" w14:textId="77777777" w:rsidTr="007C0E7E">
        <w:tc>
          <w:tcPr>
            <w:tcW w:w="4680" w:type="dxa"/>
            <w:shd w:val="clear" w:color="auto" w:fill="auto"/>
          </w:tcPr>
          <w:p w14:paraId="22B4BE65" w14:textId="77777777" w:rsidR="00B013AF" w:rsidRPr="005336C9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6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8EB4E" w14:textId="39D11297" w:rsidR="00B013AF" w:rsidRPr="003105A6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5A6">
              <w:rPr>
                <w:rFonts w:ascii="Angsana New" w:hAnsi="Angsana New"/>
                <w:b/>
                <w:bCs/>
                <w:sz w:val="30"/>
                <w:szCs w:val="30"/>
              </w:rPr>
              <w:t>38.14</w:t>
            </w:r>
          </w:p>
        </w:tc>
        <w:tc>
          <w:tcPr>
            <w:tcW w:w="236" w:type="dxa"/>
            <w:shd w:val="clear" w:color="auto" w:fill="auto"/>
          </w:tcPr>
          <w:p w14:paraId="0A67D52C" w14:textId="77777777" w:rsidR="00B013AF" w:rsidRPr="003105A6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9B78D" w14:textId="77777777" w:rsidR="00B013AF" w:rsidRPr="003105A6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5A6">
              <w:rPr>
                <w:rFonts w:ascii="Angsana New" w:hAnsi="Angsana New"/>
                <w:b/>
                <w:bCs/>
                <w:sz w:val="30"/>
                <w:szCs w:val="30"/>
              </w:rPr>
              <w:t>38.15</w:t>
            </w:r>
          </w:p>
        </w:tc>
        <w:tc>
          <w:tcPr>
            <w:tcW w:w="270" w:type="dxa"/>
            <w:shd w:val="clear" w:color="auto" w:fill="auto"/>
          </w:tcPr>
          <w:p w14:paraId="0EB36967" w14:textId="77777777" w:rsidR="00B013AF" w:rsidRPr="003105A6" w:rsidRDefault="00B013AF" w:rsidP="00B013AF">
            <w:pPr>
              <w:tabs>
                <w:tab w:val="decimal" w:pos="3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F4B58" w14:textId="28486F8D" w:rsidR="00B013AF" w:rsidRPr="003105A6" w:rsidRDefault="00B013AF" w:rsidP="00CB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5A6">
              <w:rPr>
                <w:rFonts w:ascii="Angsana New" w:hAnsi="Angsana New"/>
                <w:b/>
                <w:bCs/>
                <w:sz w:val="30"/>
                <w:szCs w:val="30"/>
              </w:rPr>
              <w:t>30.44</w:t>
            </w:r>
          </w:p>
        </w:tc>
        <w:tc>
          <w:tcPr>
            <w:tcW w:w="259" w:type="dxa"/>
            <w:shd w:val="clear" w:color="auto" w:fill="auto"/>
          </w:tcPr>
          <w:p w14:paraId="785A27E9" w14:textId="77777777" w:rsidR="00B013AF" w:rsidRPr="00894C9C" w:rsidRDefault="00B013AF" w:rsidP="00CB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A17A5" w14:textId="77777777" w:rsidR="00B013AF" w:rsidRPr="00894C9C" w:rsidRDefault="00B013AF" w:rsidP="00B0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C9C">
              <w:rPr>
                <w:rFonts w:ascii="Angsana New" w:hAnsi="Angsana New"/>
                <w:b/>
                <w:bCs/>
                <w:sz w:val="30"/>
                <w:szCs w:val="30"/>
              </w:rPr>
              <w:t>29.08</w:t>
            </w:r>
          </w:p>
        </w:tc>
      </w:tr>
    </w:tbl>
    <w:p w14:paraId="4794B680" w14:textId="77777777" w:rsidR="00B12F29" w:rsidRDefault="00B12F29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E0AF4EA" w14:textId="77777777" w:rsidR="00E007DD" w:rsidRDefault="00E007DD" w:rsidP="00753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C90BE5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00430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0430F">
        <w:rPr>
          <w:rFonts w:ascii="Angsana New" w:hAnsi="Angsana New"/>
          <w:sz w:val="30"/>
          <w:szCs w:val="30"/>
        </w:rPr>
        <w:t>256</w:t>
      </w:r>
      <w:r w:rsidR="002006D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0430F">
        <w:rPr>
          <w:rFonts w:ascii="Angsana New" w:hAnsi="Angsana New"/>
          <w:sz w:val="30"/>
          <w:szCs w:val="30"/>
        </w:rPr>
        <w:t>30</w:t>
      </w:r>
      <w:r w:rsidR="009F1E71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C90BE5">
        <w:rPr>
          <w:rFonts w:ascii="Angsana New" w:hAnsi="Angsana New"/>
          <w:sz w:val="30"/>
          <w:szCs w:val="30"/>
          <w:cs/>
        </w:rPr>
        <w:t xml:space="preserve"> </w:t>
      </w:r>
      <w:r w:rsidR="0000430F">
        <w:rPr>
          <w:rFonts w:ascii="Angsana New" w:hAnsi="Angsana New"/>
          <w:sz w:val="30"/>
          <w:szCs w:val="30"/>
        </w:rPr>
        <w:t>256</w:t>
      </w:r>
      <w:r w:rsidR="002006D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90BE5">
        <w:rPr>
          <w:rFonts w:ascii="Angsana New" w:hAnsi="Angsana New"/>
          <w:sz w:val="30"/>
          <w:szCs w:val="30"/>
          <w:cs/>
        </w:rPr>
        <w:t>มีดังนี้</w:t>
      </w:r>
    </w:p>
    <w:p w14:paraId="0562A807" w14:textId="77777777" w:rsidR="00BF7D1F" w:rsidRPr="004B707B" w:rsidRDefault="00BF7D1F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0"/>
        <w:gridCol w:w="360"/>
        <w:gridCol w:w="1170"/>
        <w:gridCol w:w="270"/>
        <w:gridCol w:w="1080"/>
      </w:tblGrid>
      <w:tr w:rsidR="00BF7D1F" w:rsidRPr="004B707B" w14:paraId="77D837D4" w14:textId="77777777" w:rsidTr="00FE2D21">
        <w:tc>
          <w:tcPr>
            <w:tcW w:w="4140" w:type="dxa"/>
            <w:shd w:val="clear" w:color="auto" w:fill="auto"/>
          </w:tcPr>
          <w:p w14:paraId="34D4C120" w14:textId="77777777" w:rsidR="00BF7D1F" w:rsidRPr="004B707B" w:rsidRDefault="00BF1928" w:rsidP="002B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การค้า </w:t>
            </w:r>
            <w:r w:rsidR="005200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6101C562" w14:textId="77777777" w:rsidR="00BF7D1F" w:rsidRPr="004B707B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14:paraId="1BFE3BDC" w14:textId="77777777" w:rsidR="00BF7D1F" w:rsidRPr="004B707B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34B390C" w14:textId="77777777" w:rsidR="00BF7D1F" w:rsidRPr="004B707B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4B707B" w14:paraId="06F53094" w14:textId="77777777" w:rsidTr="00FE2D21">
        <w:tc>
          <w:tcPr>
            <w:tcW w:w="4140" w:type="dxa"/>
            <w:shd w:val="clear" w:color="auto" w:fill="auto"/>
          </w:tcPr>
          <w:p w14:paraId="3CE2C23E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42A99A" w14:textId="77777777" w:rsidR="009F1E71" w:rsidRPr="004B707B" w:rsidRDefault="003978CE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F1E71"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1E7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271540F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B2987E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shd w:val="clear" w:color="auto" w:fill="auto"/>
          </w:tcPr>
          <w:p w14:paraId="1E90F9D5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CD34F9" w14:textId="77777777" w:rsidR="009F1E71" w:rsidRPr="004B707B" w:rsidRDefault="003978CE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F1E71"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1E7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D761111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79A67F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F1E71" w:rsidRPr="004B707B" w14:paraId="7C6F959F" w14:textId="77777777" w:rsidTr="00FE2D21">
        <w:tc>
          <w:tcPr>
            <w:tcW w:w="4140" w:type="dxa"/>
            <w:shd w:val="clear" w:color="auto" w:fill="auto"/>
          </w:tcPr>
          <w:p w14:paraId="07555A76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7C1949" w14:textId="77777777" w:rsidR="009F1E71" w:rsidRPr="004B707B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06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E2FD1A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14CAC1" w14:textId="77777777" w:rsidR="009F1E71" w:rsidRPr="004B707B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06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36B30EB4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47D8E6" w14:textId="77777777" w:rsidR="009F1E71" w:rsidRPr="004B707B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06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558AA4C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8A0F08" w14:textId="77777777" w:rsidR="009F1E71" w:rsidRPr="004B707B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06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007DD" w:rsidRPr="004B707B" w14:paraId="61A62D47" w14:textId="77777777" w:rsidTr="0047092A">
        <w:trPr>
          <w:trHeight w:val="425"/>
        </w:trPr>
        <w:tc>
          <w:tcPr>
            <w:tcW w:w="4140" w:type="dxa"/>
            <w:shd w:val="clear" w:color="auto" w:fill="auto"/>
          </w:tcPr>
          <w:p w14:paraId="5FCBEE4B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2D81A510" w14:textId="77777777" w:rsidR="00E007DD" w:rsidRPr="004B707B" w:rsidRDefault="0047092A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007DD"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06DA" w:rsidRPr="004B707B" w14:paraId="0C35DB70" w14:textId="77777777" w:rsidTr="00FE2D21">
        <w:tc>
          <w:tcPr>
            <w:tcW w:w="4140" w:type="dxa"/>
            <w:shd w:val="clear" w:color="auto" w:fill="auto"/>
          </w:tcPr>
          <w:p w14:paraId="3F23EE29" w14:textId="77777777" w:rsidR="002006DA" w:rsidRPr="005200F5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00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0746DEA" w14:textId="394B1236" w:rsidR="002006DA" w:rsidRPr="0079747C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A98DBC" w14:textId="77777777" w:rsidR="002006DA" w:rsidRPr="0079747C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CAF5C6F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E79E0F9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4B87158" w14:textId="47AE19FA" w:rsidR="002006DA" w:rsidRPr="002006DA" w:rsidRDefault="00F37FBE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226.68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2E12258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1EF8107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13.77</w:t>
            </w:r>
          </w:p>
        </w:tc>
      </w:tr>
      <w:tr w:rsidR="002006DA" w:rsidRPr="004B707B" w14:paraId="47B53014" w14:textId="77777777" w:rsidTr="00FE2D21">
        <w:tc>
          <w:tcPr>
            <w:tcW w:w="4140" w:type="dxa"/>
            <w:shd w:val="clear" w:color="auto" w:fill="auto"/>
          </w:tcPr>
          <w:p w14:paraId="09300EC3" w14:textId="77777777" w:rsidR="002006DA" w:rsidRPr="00356C8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3B315BA" w14:textId="42D73FCE" w:rsidR="002006DA" w:rsidRPr="0079747C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552D9A" w14:textId="77777777" w:rsidR="002006DA" w:rsidRPr="0079747C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6C34D27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D73B3B3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C1AE65" w14:textId="3BB6EB1D" w:rsidR="002006DA" w:rsidRPr="002006DA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4C46C2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0437A3C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35CB" w:rsidRPr="004B707B" w14:paraId="0DB427C0" w14:textId="77777777" w:rsidTr="00FE2D21">
        <w:tc>
          <w:tcPr>
            <w:tcW w:w="4140" w:type="dxa"/>
            <w:shd w:val="clear" w:color="auto" w:fill="auto"/>
          </w:tcPr>
          <w:p w14:paraId="4D52C8D2" w14:textId="7B9AB089" w:rsidR="004135CB" w:rsidRPr="00356C8A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BEEF9FA" w14:textId="5466ED56" w:rsidR="004135CB" w:rsidRPr="0079747C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F8D5EC" w14:textId="77777777" w:rsidR="004135CB" w:rsidRPr="0079747C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337A00" w14:textId="0B4B645A" w:rsidR="004135CB" w:rsidRPr="002006DA" w:rsidRDefault="00ED44AF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3DC45D7" w14:textId="77777777" w:rsidR="004135CB" w:rsidRPr="002006DA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701C0D" w14:textId="66559614" w:rsidR="004135CB" w:rsidRDefault="00ED44AF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F0FB7B" w14:textId="77777777" w:rsidR="004135CB" w:rsidRPr="002006DA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6EC98F2" w14:textId="7C6B5EBE" w:rsidR="004135CB" w:rsidRPr="002006DA" w:rsidRDefault="00ED44AF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06DA" w:rsidRPr="004B707B" w14:paraId="1D642227" w14:textId="77777777" w:rsidTr="00FE2D2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D0258C5" w14:textId="77777777" w:rsidR="002006DA" w:rsidRPr="005200F5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00F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142774" w14:textId="00F81862" w:rsidR="002006DA" w:rsidRPr="0079747C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</w:t>
            </w:r>
            <w:r w:rsidR="00ED44AF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3A5538" w14:textId="77777777" w:rsidR="002006DA" w:rsidRPr="0079747C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E43B82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6.69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CCBAEDC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001673" w14:textId="448C26EF" w:rsidR="002006DA" w:rsidRPr="002006DA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69FC2A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FBAE8D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6.40</w:t>
            </w:r>
          </w:p>
        </w:tc>
      </w:tr>
      <w:tr w:rsidR="002006DA" w:rsidRPr="004B707B" w14:paraId="204C3E17" w14:textId="77777777" w:rsidTr="00FE2D2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57EFE39" w14:textId="77777777" w:rsidR="002006DA" w:rsidRPr="005200F5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233" w14:textId="06760034" w:rsidR="002006DA" w:rsidRPr="0079747C" w:rsidRDefault="00A2323C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43.</w:t>
            </w:r>
            <w:r w:rsidR="00ED44A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545890" w14:textId="77777777" w:rsidR="002006DA" w:rsidRPr="0079747C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66254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6DA">
              <w:rPr>
                <w:rFonts w:ascii="Angsana New" w:hAnsi="Angsana New"/>
                <w:b/>
                <w:bCs/>
                <w:sz w:val="30"/>
                <w:szCs w:val="30"/>
              </w:rPr>
              <w:t>6.69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8871E6F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77426" w14:textId="5522F62D" w:rsidR="002006DA" w:rsidRPr="002006DA" w:rsidRDefault="004135CB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266.58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1F97E4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2E79C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6DA">
              <w:rPr>
                <w:rFonts w:ascii="Angsana New" w:hAnsi="Angsana New"/>
                <w:b/>
                <w:bCs/>
                <w:sz w:val="30"/>
                <w:szCs w:val="30"/>
              </w:rPr>
              <w:t>20.17</w:t>
            </w:r>
          </w:p>
        </w:tc>
      </w:tr>
    </w:tbl>
    <w:p w14:paraId="27F6B9EB" w14:textId="7C436F5F" w:rsidR="00491C58" w:rsidRDefault="00491C58" w:rsidP="00BB39D5">
      <w:pPr>
        <w:rPr>
          <w:rFonts w:asciiTheme="majorBidi" w:hAnsiTheme="majorBidi" w:cstheme="majorBidi"/>
          <w:sz w:val="24"/>
          <w:szCs w:val="24"/>
        </w:rPr>
      </w:pPr>
    </w:p>
    <w:p w14:paraId="4214793C" w14:textId="77777777" w:rsidR="00491C58" w:rsidRDefault="0049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54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062"/>
        <w:gridCol w:w="270"/>
        <w:gridCol w:w="1170"/>
        <w:gridCol w:w="378"/>
        <w:gridCol w:w="1152"/>
        <w:gridCol w:w="288"/>
        <w:gridCol w:w="1062"/>
      </w:tblGrid>
      <w:tr w:rsidR="00ED44AF" w:rsidRPr="004B707B" w14:paraId="6DFE0C76" w14:textId="77777777" w:rsidTr="009503FF">
        <w:tc>
          <w:tcPr>
            <w:tcW w:w="4158" w:type="dxa"/>
            <w:tcBorders>
              <w:top w:val="nil"/>
            </w:tcBorders>
          </w:tcPr>
          <w:p w14:paraId="6915D189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lastRenderedPageBreak/>
              <w:br w:type="page"/>
            </w:r>
            <w:r>
              <w:br w:type="page"/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02" w:type="dxa"/>
            <w:gridSpan w:val="3"/>
            <w:tcBorders>
              <w:top w:val="nil"/>
            </w:tcBorders>
          </w:tcPr>
          <w:p w14:paraId="05145D4C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8" w:type="dxa"/>
            <w:tcBorders>
              <w:top w:val="nil"/>
            </w:tcBorders>
          </w:tcPr>
          <w:p w14:paraId="794BEEFE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top w:val="nil"/>
            </w:tcBorders>
          </w:tcPr>
          <w:p w14:paraId="711C83ED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4AF" w:rsidRPr="004B707B" w14:paraId="19107904" w14:textId="77777777" w:rsidTr="009503FF">
        <w:trPr>
          <w:trHeight w:val="70"/>
        </w:trPr>
        <w:tc>
          <w:tcPr>
            <w:tcW w:w="4158" w:type="dxa"/>
          </w:tcPr>
          <w:p w14:paraId="46310453" w14:textId="4C700331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(หมุนเวียน)</w:t>
            </w:r>
          </w:p>
        </w:tc>
        <w:tc>
          <w:tcPr>
            <w:tcW w:w="1062" w:type="dxa"/>
          </w:tcPr>
          <w:p w14:paraId="617FCEEC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F322DB7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10BA98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8" w:type="dxa"/>
          </w:tcPr>
          <w:p w14:paraId="73D32F75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D09E55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14:paraId="6956DC0C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444A8E7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D44AF" w:rsidRPr="004B707B" w14:paraId="26852B44" w14:textId="77777777" w:rsidTr="009503FF">
        <w:trPr>
          <w:trHeight w:val="70"/>
        </w:trPr>
        <w:tc>
          <w:tcPr>
            <w:tcW w:w="4158" w:type="dxa"/>
          </w:tcPr>
          <w:p w14:paraId="27FF52CA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17DC0A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611823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7F2DE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78" w:type="dxa"/>
          </w:tcPr>
          <w:p w14:paraId="535D2E1A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8BE743C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7D7E0500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692BDB8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D44AF" w:rsidRPr="004B707B" w14:paraId="58CE9A6A" w14:textId="77777777" w:rsidTr="009503FF">
        <w:tc>
          <w:tcPr>
            <w:tcW w:w="4158" w:type="dxa"/>
          </w:tcPr>
          <w:p w14:paraId="5DD98700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</w:tcPr>
          <w:p w14:paraId="7D1CE6C9" w14:textId="77777777" w:rsidR="00ED44AF" w:rsidRPr="004B707B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44AF" w:rsidRPr="004B707B" w14:paraId="26945D2F" w14:textId="77777777" w:rsidTr="009503FF">
        <w:trPr>
          <w:trHeight w:val="199"/>
        </w:trPr>
        <w:tc>
          <w:tcPr>
            <w:tcW w:w="4158" w:type="dxa"/>
            <w:tcBorders>
              <w:bottom w:val="nil"/>
            </w:tcBorders>
          </w:tcPr>
          <w:p w14:paraId="0906B5D8" w14:textId="32A41A8F" w:rsidR="00ED44AF" w:rsidRPr="00356C8A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80" w:lineRule="exact"/>
              <w:ind w:right="-104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617AD112" w14:textId="18B24D47" w:rsidR="00ED44AF" w:rsidRPr="00356C8A" w:rsidRDefault="00ED44AF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2.09</w:t>
            </w:r>
          </w:p>
        </w:tc>
        <w:tc>
          <w:tcPr>
            <w:tcW w:w="270" w:type="dxa"/>
            <w:tcBorders>
              <w:bottom w:val="nil"/>
            </w:tcBorders>
          </w:tcPr>
          <w:p w14:paraId="3FB382D2" w14:textId="77777777" w:rsidR="00ED44AF" w:rsidRPr="00356C8A" w:rsidRDefault="00ED44AF" w:rsidP="00D41E59">
            <w:pPr>
              <w:tabs>
                <w:tab w:val="clear" w:pos="227"/>
                <w:tab w:val="decimal" w:pos="249"/>
                <w:tab w:val="decimal" w:pos="803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4AE7F9D" w14:textId="77777777" w:rsidR="00ED44AF" w:rsidRPr="00356C8A" w:rsidRDefault="00ED44AF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78" w:type="dxa"/>
            <w:tcBorders>
              <w:top w:val="nil"/>
              <w:bottom w:val="nil"/>
            </w:tcBorders>
          </w:tcPr>
          <w:p w14:paraId="15629543" w14:textId="77777777" w:rsidR="00ED44AF" w:rsidRPr="00356C8A" w:rsidRDefault="00ED44AF" w:rsidP="009503FF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</w:tcPr>
          <w:p w14:paraId="0204DC0C" w14:textId="59A6F4EC" w:rsidR="00ED44AF" w:rsidRPr="00356C8A" w:rsidRDefault="00ED44AF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F7A6E63" w14:textId="77777777" w:rsidR="00ED44AF" w:rsidRPr="00356C8A" w:rsidRDefault="00ED44AF" w:rsidP="0095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66E97E04" w14:textId="55A8AC78" w:rsidR="00ED44AF" w:rsidRPr="00EF646B" w:rsidRDefault="00ED44AF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EC16F0D" w14:textId="0DCE34FF" w:rsidR="00ED44AF" w:rsidRPr="00ED32B7" w:rsidRDefault="00ED44AF" w:rsidP="00BB39D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062"/>
        <w:gridCol w:w="270"/>
        <w:gridCol w:w="1170"/>
        <w:gridCol w:w="378"/>
        <w:gridCol w:w="1152"/>
        <w:gridCol w:w="288"/>
        <w:gridCol w:w="1062"/>
      </w:tblGrid>
      <w:tr w:rsidR="007C1EEB" w:rsidRPr="004B707B" w14:paraId="0DC8979C" w14:textId="77777777" w:rsidTr="00047584">
        <w:tc>
          <w:tcPr>
            <w:tcW w:w="4158" w:type="dxa"/>
            <w:tcBorders>
              <w:top w:val="nil"/>
            </w:tcBorders>
          </w:tcPr>
          <w:p w14:paraId="3F4743BD" w14:textId="77777777" w:rsidR="007C1EEB" w:rsidRPr="004B707B" w:rsidRDefault="005200F5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br w:type="page"/>
            </w:r>
            <w:r w:rsidR="009F1E71">
              <w:br w:type="page"/>
            </w:r>
            <w:r w:rsidR="007C1EEB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02" w:type="dxa"/>
            <w:gridSpan w:val="3"/>
            <w:tcBorders>
              <w:top w:val="nil"/>
            </w:tcBorders>
          </w:tcPr>
          <w:p w14:paraId="2BFE7B8F" w14:textId="77777777"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8" w:type="dxa"/>
            <w:tcBorders>
              <w:top w:val="nil"/>
            </w:tcBorders>
          </w:tcPr>
          <w:p w14:paraId="5CD6E4E1" w14:textId="77777777"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top w:val="nil"/>
            </w:tcBorders>
          </w:tcPr>
          <w:p w14:paraId="3B1773F7" w14:textId="77777777"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4B707B" w14:paraId="510A31B8" w14:textId="77777777" w:rsidTr="00047584">
        <w:trPr>
          <w:trHeight w:val="70"/>
        </w:trPr>
        <w:tc>
          <w:tcPr>
            <w:tcW w:w="4158" w:type="dxa"/>
          </w:tcPr>
          <w:p w14:paraId="636CFD15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47584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(ไม่หมุนเวียน)</w:t>
            </w:r>
          </w:p>
        </w:tc>
        <w:tc>
          <w:tcPr>
            <w:tcW w:w="1062" w:type="dxa"/>
          </w:tcPr>
          <w:p w14:paraId="6735FE6B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D6E4F60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E7DD0F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8" w:type="dxa"/>
          </w:tcPr>
          <w:p w14:paraId="7918515A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F5DFC9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14:paraId="5796DFAF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2102938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006DA" w:rsidRPr="004B707B" w14:paraId="4ECB5EDB" w14:textId="77777777" w:rsidTr="00047584">
        <w:trPr>
          <w:trHeight w:val="70"/>
        </w:trPr>
        <w:tc>
          <w:tcPr>
            <w:tcW w:w="4158" w:type="dxa"/>
          </w:tcPr>
          <w:p w14:paraId="0F223AA9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311E91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A6E6ADC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626A7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78" w:type="dxa"/>
          </w:tcPr>
          <w:p w14:paraId="0C05BF5F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8B45CD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21019C58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5D7B1C3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007DD" w:rsidRPr="004B707B" w14:paraId="230897EC" w14:textId="77777777" w:rsidTr="00047584">
        <w:tc>
          <w:tcPr>
            <w:tcW w:w="4158" w:type="dxa"/>
          </w:tcPr>
          <w:p w14:paraId="6B02C94E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</w:tcPr>
          <w:p w14:paraId="64F195B1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3840" w:rsidRPr="004B707B" w14:paraId="44CADD8A" w14:textId="77777777" w:rsidTr="00047584">
        <w:trPr>
          <w:trHeight w:val="199"/>
        </w:trPr>
        <w:tc>
          <w:tcPr>
            <w:tcW w:w="4158" w:type="dxa"/>
            <w:tcBorders>
              <w:bottom w:val="nil"/>
            </w:tcBorders>
          </w:tcPr>
          <w:p w14:paraId="1BB8EC70" w14:textId="77777777" w:rsidR="004D3840" w:rsidRPr="00356C8A" w:rsidRDefault="00512529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80" w:lineRule="exact"/>
              <w:ind w:right="-104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205344E7" w14:textId="7D6B8BAF" w:rsidR="004D3840" w:rsidRPr="00356C8A" w:rsidRDefault="00B06AB9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871EF2" w14:textId="77777777" w:rsidR="004D3840" w:rsidRPr="00356C8A" w:rsidRDefault="004D3840" w:rsidP="004D3840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1BBAF944" w14:textId="77777777" w:rsidR="004D3840" w:rsidRPr="00356C8A" w:rsidRDefault="004D3840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78" w:type="dxa"/>
            <w:tcBorders>
              <w:top w:val="nil"/>
              <w:bottom w:val="nil"/>
            </w:tcBorders>
          </w:tcPr>
          <w:p w14:paraId="6EF966E3" w14:textId="77777777" w:rsidR="004D3840" w:rsidRPr="00356C8A" w:rsidRDefault="004D3840" w:rsidP="004D3840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</w:tcPr>
          <w:p w14:paraId="70ED13B7" w14:textId="77777777" w:rsidR="004D3840" w:rsidRPr="00356C8A" w:rsidRDefault="00A11922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86B8E" w:rsidRPr="00356C8A">
              <w:rPr>
                <w:rFonts w:ascii="Angsana New" w:hAnsi="Angsana New"/>
                <w:b/>
                <w:bCs/>
                <w:sz w:val="30"/>
                <w:szCs w:val="30"/>
              </w:rPr>
              <w:t>.57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21A3A0E" w14:textId="77777777" w:rsidR="004D3840" w:rsidRPr="00356C8A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53321E8D" w14:textId="77777777" w:rsidR="004D3840" w:rsidRPr="00EF646B" w:rsidRDefault="004D3840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</w:tr>
    </w:tbl>
    <w:p w14:paraId="35A1DA90" w14:textId="77777777" w:rsidR="00252E07" w:rsidRPr="00ED32B7" w:rsidRDefault="00252E07">
      <w:pPr>
        <w:rPr>
          <w:sz w:val="28"/>
          <w:szCs w:val="28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450"/>
        <w:gridCol w:w="1062"/>
        <w:gridCol w:w="270"/>
        <w:gridCol w:w="1170"/>
        <w:gridCol w:w="378"/>
        <w:gridCol w:w="1152"/>
        <w:gridCol w:w="288"/>
        <w:gridCol w:w="1062"/>
      </w:tblGrid>
      <w:tr w:rsidR="00BC4F68" w:rsidRPr="00462302" w14:paraId="6A27D455" w14:textId="77777777" w:rsidTr="00047584">
        <w:tc>
          <w:tcPr>
            <w:tcW w:w="3708" w:type="dxa"/>
          </w:tcPr>
          <w:p w14:paraId="1D4AA194" w14:textId="77777777"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24F4">
              <w:br w:type="page"/>
            </w:r>
            <w:r w:rsidRPr="00BD24F4">
              <w:br w:type="page"/>
            </w:r>
            <w:r w:rsidRPr="00BD2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450" w:type="dxa"/>
          </w:tcPr>
          <w:p w14:paraId="53256762" w14:textId="77777777"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5CFBF26B" w14:textId="77777777"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8" w:type="dxa"/>
          </w:tcPr>
          <w:p w14:paraId="488FC837" w14:textId="77777777"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4F00BB8C" w14:textId="77777777"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462302" w14:paraId="4B87877D" w14:textId="77777777" w:rsidTr="00047584">
        <w:tc>
          <w:tcPr>
            <w:tcW w:w="3708" w:type="dxa"/>
          </w:tcPr>
          <w:p w14:paraId="15099EFE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D24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BD2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2D252F25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68E731D" w14:textId="77777777" w:rsidR="009F1E71" w:rsidRPr="00BD24F4" w:rsidRDefault="003978CE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31</w:t>
            </w:r>
            <w:r w:rsidR="009F1E71" w:rsidRPr="00BD24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1E71" w:rsidRPr="00BD24F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1E2DCC1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3B9AF4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8" w:type="dxa"/>
          </w:tcPr>
          <w:p w14:paraId="64B43703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AF6D04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14:paraId="14F6271F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2477CB2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006DA" w:rsidRPr="00462302" w14:paraId="26B122BD" w14:textId="77777777" w:rsidTr="00047584">
        <w:tc>
          <w:tcPr>
            <w:tcW w:w="3708" w:type="dxa"/>
          </w:tcPr>
          <w:p w14:paraId="2965A38C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B40033B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C8D251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3925C6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AE730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78" w:type="dxa"/>
          </w:tcPr>
          <w:p w14:paraId="6F33D023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C4B54B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626BCB58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C64EBA6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007DD" w:rsidRPr="00462302" w14:paraId="77964801" w14:textId="77777777" w:rsidTr="00047584">
        <w:tc>
          <w:tcPr>
            <w:tcW w:w="3708" w:type="dxa"/>
          </w:tcPr>
          <w:p w14:paraId="748E618F" w14:textId="77777777"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5418DEF" w14:textId="77777777"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82" w:type="dxa"/>
            <w:gridSpan w:val="7"/>
          </w:tcPr>
          <w:p w14:paraId="0EEEBB5B" w14:textId="77777777"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06DA" w:rsidRPr="00462302" w14:paraId="61C3BA56" w14:textId="77777777" w:rsidTr="00047584">
        <w:tc>
          <w:tcPr>
            <w:tcW w:w="3708" w:type="dxa"/>
          </w:tcPr>
          <w:p w14:paraId="5B55462C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7171F0E8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33D5D7" w14:textId="42641BE8" w:rsidR="002006DA" w:rsidRPr="00BD24F4" w:rsidRDefault="00CF443F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</w:t>
            </w:r>
            <w:r w:rsidR="00ED44A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E9F5FC3" w14:textId="77777777" w:rsidR="002006DA" w:rsidRPr="00BD24F4" w:rsidRDefault="002006DA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9A0B1" w14:textId="77777777" w:rsidR="002006DA" w:rsidRPr="002006DA" w:rsidRDefault="002006DA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8.30</w:t>
            </w:r>
          </w:p>
        </w:tc>
        <w:tc>
          <w:tcPr>
            <w:tcW w:w="378" w:type="dxa"/>
          </w:tcPr>
          <w:p w14:paraId="7F0692DE" w14:textId="77777777" w:rsidR="002006DA" w:rsidRPr="002006DA" w:rsidRDefault="002006DA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3D566B" w14:textId="07A15C8F" w:rsidR="002006DA" w:rsidRPr="002006DA" w:rsidRDefault="00CF443F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5.32</w:t>
            </w:r>
          </w:p>
        </w:tc>
        <w:tc>
          <w:tcPr>
            <w:tcW w:w="288" w:type="dxa"/>
          </w:tcPr>
          <w:p w14:paraId="5E2925CE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9C2EFE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5.32</w:t>
            </w:r>
          </w:p>
        </w:tc>
      </w:tr>
      <w:tr w:rsidR="002006DA" w:rsidRPr="00462302" w14:paraId="2F22FA5B" w14:textId="77777777" w:rsidTr="00047584">
        <w:tc>
          <w:tcPr>
            <w:tcW w:w="3708" w:type="dxa"/>
          </w:tcPr>
          <w:p w14:paraId="2CD05D05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0" w:type="dxa"/>
          </w:tcPr>
          <w:p w14:paraId="508D523F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991506" w14:textId="7613B61D" w:rsidR="002006DA" w:rsidRPr="00BD24F4" w:rsidRDefault="00ED44AF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10.03</w:t>
            </w:r>
          </w:p>
        </w:tc>
        <w:tc>
          <w:tcPr>
            <w:tcW w:w="270" w:type="dxa"/>
          </w:tcPr>
          <w:p w14:paraId="03C874BB" w14:textId="77777777" w:rsidR="002006DA" w:rsidRPr="00BD24F4" w:rsidRDefault="002006DA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CC7A" w14:textId="77777777" w:rsidR="002006DA" w:rsidRPr="002006DA" w:rsidRDefault="002006DA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378" w:type="dxa"/>
          </w:tcPr>
          <w:p w14:paraId="03DB340C" w14:textId="77777777" w:rsidR="002006DA" w:rsidRPr="002006DA" w:rsidRDefault="002006DA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686E07" w14:textId="47DA0649" w:rsidR="002006DA" w:rsidRPr="002006DA" w:rsidRDefault="00CF443F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6.04</w:t>
            </w:r>
          </w:p>
        </w:tc>
        <w:tc>
          <w:tcPr>
            <w:tcW w:w="288" w:type="dxa"/>
          </w:tcPr>
          <w:p w14:paraId="4051C8D3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922F08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6.03</w:t>
            </w:r>
          </w:p>
        </w:tc>
      </w:tr>
      <w:tr w:rsidR="002006DA" w:rsidRPr="00462302" w14:paraId="189E7909" w14:textId="77777777" w:rsidTr="00047584">
        <w:tc>
          <w:tcPr>
            <w:tcW w:w="3708" w:type="dxa"/>
          </w:tcPr>
          <w:p w14:paraId="6BEB5497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3E191566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356BD4C" w14:textId="470CFA61" w:rsidR="002006DA" w:rsidRPr="00BD24F4" w:rsidRDefault="00ED44AF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3.68</w:t>
            </w:r>
          </w:p>
        </w:tc>
        <w:tc>
          <w:tcPr>
            <w:tcW w:w="270" w:type="dxa"/>
          </w:tcPr>
          <w:p w14:paraId="11A9053F" w14:textId="77777777" w:rsidR="002006DA" w:rsidRPr="00BD24F4" w:rsidRDefault="002006DA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3B064C" w14:textId="77777777" w:rsidR="002006DA" w:rsidRPr="002006DA" w:rsidRDefault="002006DA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4.04</w:t>
            </w:r>
          </w:p>
        </w:tc>
        <w:tc>
          <w:tcPr>
            <w:tcW w:w="378" w:type="dxa"/>
          </w:tcPr>
          <w:p w14:paraId="1F6D653B" w14:textId="77777777" w:rsidR="002006DA" w:rsidRPr="002006DA" w:rsidRDefault="002006DA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D1572F" w14:textId="4BDC56A6" w:rsidR="002006DA" w:rsidRPr="002006DA" w:rsidRDefault="00CF443F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3.66</w:t>
            </w:r>
          </w:p>
        </w:tc>
        <w:tc>
          <w:tcPr>
            <w:tcW w:w="288" w:type="dxa"/>
          </w:tcPr>
          <w:p w14:paraId="740A7C3D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14D2C04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4.02</w:t>
            </w:r>
          </w:p>
        </w:tc>
      </w:tr>
      <w:tr w:rsidR="002006DA" w:rsidRPr="004B707B" w14:paraId="762AA499" w14:textId="77777777" w:rsidTr="00047584">
        <w:tc>
          <w:tcPr>
            <w:tcW w:w="3708" w:type="dxa"/>
          </w:tcPr>
          <w:p w14:paraId="1296111C" w14:textId="1F015F70" w:rsidR="002006DA" w:rsidRPr="00BD24F4" w:rsidRDefault="0089639E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221B138D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3C9BA6E" w14:textId="67BB423F" w:rsidR="002006DA" w:rsidRPr="00BD24F4" w:rsidRDefault="00ED44AF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22.01</w:t>
            </w:r>
          </w:p>
        </w:tc>
        <w:tc>
          <w:tcPr>
            <w:tcW w:w="270" w:type="dxa"/>
          </w:tcPr>
          <w:p w14:paraId="6D01B5E5" w14:textId="77777777" w:rsidR="002006DA" w:rsidRPr="00BD24F4" w:rsidRDefault="002006DA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AC0B46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6DA">
              <w:rPr>
                <w:rFonts w:ascii="Angsana New" w:hAnsi="Angsana New"/>
                <w:b/>
                <w:bCs/>
                <w:sz w:val="30"/>
                <w:szCs w:val="30"/>
              </w:rPr>
              <w:t>22.35</w:t>
            </w:r>
          </w:p>
        </w:tc>
        <w:tc>
          <w:tcPr>
            <w:tcW w:w="378" w:type="dxa"/>
          </w:tcPr>
          <w:p w14:paraId="64396AA6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BD43A4" w14:textId="6F45ACFF" w:rsidR="002006DA" w:rsidRPr="002006DA" w:rsidRDefault="00CF443F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15.02</w:t>
            </w:r>
          </w:p>
        </w:tc>
        <w:tc>
          <w:tcPr>
            <w:tcW w:w="288" w:type="dxa"/>
          </w:tcPr>
          <w:p w14:paraId="3CD89C2E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CEC73FD" w14:textId="77777777" w:rsidR="002006DA" w:rsidRPr="002006DA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6DA">
              <w:rPr>
                <w:rFonts w:ascii="Angsana New" w:hAnsi="Angsana New"/>
                <w:b/>
                <w:bCs/>
                <w:sz w:val="30"/>
                <w:szCs w:val="30"/>
              </w:rPr>
              <w:t>15.37</w:t>
            </w:r>
          </w:p>
        </w:tc>
      </w:tr>
    </w:tbl>
    <w:p w14:paraId="5CF96CCE" w14:textId="77777777" w:rsidR="00BB39D5" w:rsidRPr="00B4528B" w:rsidRDefault="00BB39D5">
      <w:pPr>
        <w:rPr>
          <w:rFonts w:ascii="Angsana New" w:hAnsi="Angsana New"/>
          <w:sz w:val="10"/>
          <w:szCs w:val="10"/>
        </w:rPr>
      </w:pPr>
    </w:p>
    <w:p w14:paraId="67CFF1FA" w14:textId="77777777" w:rsidR="00F35CE6" w:rsidRPr="00BB39D5" w:rsidRDefault="00F35CE6" w:rsidP="0075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p w14:paraId="0CE8C435" w14:textId="267BD807" w:rsidR="008C6CF4" w:rsidRDefault="008C6CF4" w:rsidP="008C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3114A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Pr="00D3114A">
        <w:rPr>
          <w:rFonts w:ascii="Angsana New" w:hAnsi="Angsana New"/>
          <w:sz w:val="30"/>
          <w:szCs w:val="30"/>
          <w:cs/>
        </w:rPr>
        <w:t>แก่ก</w:t>
      </w:r>
      <w:r>
        <w:rPr>
          <w:rFonts w:ascii="Angsana New" w:hAnsi="Angsana New"/>
          <w:sz w:val="30"/>
          <w:szCs w:val="30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D3114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D311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D3114A">
        <w:rPr>
          <w:rFonts w:ascii="Angsana New" w:hAnsi="Angsana New"/>
          <w:sz w:val="30"/>
          <w:szCs w:val="30"/>
          <w:cs/>
        </w:rPr>
        <w:t>คม</w:t>
      </w:r>
      <w:r>
        <w:rPr>
          <w:rFonts w:ascii="Angsana New" w:hAnsi="Angsana New"/>
          <w:sz w:val="30"/>
          <w:szCs w:val="30"/>
        </w:rPr>
        <w:br/>
      </w:r>
      <w:r w:rsidRPr="00D3114A">
        <w:rPr>
          <w:rFonts w:ascii="Angsana New" w:hAnsi="Angsana New"/>
          <w:sz w:val="30"/>
          <w:szCs w:val="30"/>
          <w:cs/>
        </w:rPr>
        <w:t>มีดังนี้</w:t>
      </w:r>
    </w:p>
    <w:p w14:paraId="58BBF042" w14:textId="77777777" w:rsidR="008C6CF4" w:rsidRPr="00BB39D5" w:rsidRDefault="008C6CF4" w:rsidP="008C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1080"/>
        <w:gridCol w:w="270"/>
        <w:gridCol w:w="990"/>
        <w:gridCol w:w="230"/>
        <w:gridCol w:w="1025"/>
        <w:gridCol w:w="227"/>
        <w:gridCol w:w="1017"/>
        <w:gridCol w:w="227"/>
        <w:gridCol w:w="1144"/>
      </w:tblGrid>
      <w:tr w:rsidR="008C6CF4" w:rsidRPr="00EF3608" w14:paraId="0DF4FEC0" w14:textId="77777777" w:rsidTr="00E24ABE">
        <w:trPr>
          <w:tblHeader/>
        </w:trPr>
        <w:tc>
          <w:tcPr>
            <w:tcW w:w="1980" w:type="dxa"/>
            <w:vAlign w:val="bottom"/>
          </w:tcPr>
          <w:p w14:paraId="3CFCE6FF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D36A85E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4E5EEEC" w14:textId="77777777" w:rsidR="008C6CF4" w:rsidRPr="009A0C1F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440BA63B" w14:textId="0079E91E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B06A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8C6CF4" w:rsidRPr="00EF3608" w14:paraId="4B870C66" w14:textId="77777777" w:rsidTr="00E24ABE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0ADDD303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AF4C399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00B68D" w14:textId="1BDE98F0" w:rsidR="008C6CF4" w:rsidRPr="00EF3608" w:rsidRDefault="00711A8E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8C6C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="008C6CF4"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567FD58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EBC57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03BFEE5" w14:textId="57046ECC" w:rsidR="008C6CF4" w:rsidRPr="00EF3608" w:rsidRDefault="00711A8E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8C6C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C6CF4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="008C6CF4" w:rsidRPr="00D3114A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70" w:type="dxa"/>
            <w:vAlign w:val="bottom"/>
          </w:tcPr>
          <w:p w14:paraId="68AE4DE3" w14:textId="77777777" w:rsidR="008C6CF4" w:rsidRPr="009A0C1F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EEF9BD" w14:textId="77777777" w:rsidR="008C6CF4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EF719F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1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0" w:type="dxa"/>
            <w:vAlign w:val="bottom"/>
          </w:tcPr>
          <w:p w14:paraId="47E6AFD0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7F3A13D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587DA9D4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7E90FD7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7311A589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07087155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F08765" w14:textId="16A04C68" w:rsidR="008C6CF4" w:rsidRPr="00EF3608" w:rsidRDefault="00711A8E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8C6C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C6CF4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="008C6CF4" w:rsidRPr="00D3114A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</w:tr>
      <w:tr w:rsidR="008C6CF4" w:rsidRPr="00EF3608" w14:paraId="0837F19C" w14:textId="77777777" w:rsidTr="00E24ABE">
        <w:trPr>
          <w:tblHeader/>
        </w:trPr>
        <w:tc>
          <w:tcPr>
            <w:tcW w:w="1980" w:type="dxa"/>
            <w:vAlign w:val="bottom"/>
          </w:tcPr>
          <w:p w14:paraId="16F395AD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9C1C18D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92AFE70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6FDBB7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B4CCAD4" w14:textId="77777777" w:rsidR="008C6CF4" w:rsidRPr="009A0C1F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0E0E91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0" w:type="dxa"/>
            <w:vAlign w:val="bottom"/>
          </w:tcPr>
          <w:p w14:paraId="5251ABB6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235598F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7" w:type="dxa"/>
            <w:vAlign w:val="bottom"/>
          </w:tcPr>
          <w:p w14:paraId="73B980C3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E8DB36D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27" w:type="dxa"/>
            <w:vAlign w:val="bottom"/>
          </w:tcPr>
          <w:p w14:paraId="0D29165F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4" w:type="dxa"/>
            <w:vAlign w:val="bottom"/>
          </w:tcPr>
          <w:p w14:paraId="7C4BEFB5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C6CF4" w:rsidRPr="00EF3608" w14:paraId="5689F0E0" w14:textId="77777777" w:rsidTr="00E24ABE">
        <w:trPr>
          <w:tblHeader/>
        </w:trPr>
        <w:tc>
          <w:tcPr>
            <w:tcW w:w="1980" w:type="dxa"/>
          </w:tcPr>
          <w:p w14:paraId="653CB514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4FB9E13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3EC28A1" w14:textId="77777777" w:rsidR="008C6CF4" w:rsidRPr="009A0C1F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35DF6747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6CF4" w:rsidRPr="00EF3608" w14:paraId="2AC273E5" w14:textId="77777777" w:rsidTr="00E24ABE">
        <w:tc>
          <w:tcPr>
            <w:tcW w:w="1980" w:type="dxa"/>
          </w:tcPr>
          <w:p w14:paraId="04EA924D" w14:textId="3A936143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2472D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35FB4E0B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DCD13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0F38C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C0AB1" w14:textId="77777777" w:rsidR="008C6CF4" w:rsidRPr="009A0C1F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62F10F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05C68E3D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D4B8012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447CF813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945B9F6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52FBC9AA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20745A8C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6CF4" w:rsidRPr="00EF3608" w14:paraId="63E75EDC" w14:textId="77777777" w:rsidTr="00E24ABE">
        <w:tc>
          <w:tcPr>
            <w:tcW w:w="2970" w:type="dxa"/>
            <w:gridSpan w:val="2"/>
          </w:tcPr>
          <w:p w14:paraId="00E4D32A" w14:textId="2A2F1AAC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</w:t>
            </w:r>
            <w:r w:rsidR="00B06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270" w:type="dxa"/>
          </w:tcPr>
          <w:p w14:paraId="6585A3DC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C1234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32DAE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7C4F6A" w14:textId="257AA3B8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3FFF823B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833DA6A" w14:textId="1EF4EB96" w:rsidR="008C6CF4" w:rsidRPr="00C46E57" w:rsidRDefault="008C6CF4" w:rsidP="008C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8,031.32</w:t>
            </w:r>
          </w:p>
        </w:tc>
        <w:tc>
          <w:tcPr>
            <w:tcW w:w="227" w:type="dxa"/>
          </w:tcPr>
          <w:p w14:paraId="084EEB34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6A1E36F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1B9F0659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3EC342D3" w14:textId="72543F9C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8,031.32</w:t>
            </w:r>
          </w:p>
        </w:tc>
      </w:tr>
      <w:tr w:rsidR="008C6CF4" w:rsidRPr="00EF3608" w14:paraId="64325FE7" w14:textId="77777777" w:rsidTr="00E24ABE">
        <w:tc>
          <w:tcPr>
            <w:tcW w:w="1980" w:type="dxa"/>
          </w:tcPr>
          <w:p w14:paraId="3E2EFF54" w14:textId="77777777" w:rsidR="008C6CF4" w:rsidRPr="002D1224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 w:rsidRPr="002D1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00E4D2F1" w14:textId="5057AFCB" w:rsidR="008C6CF4" w:rsidRPr="00DF5286" w:rsidRDefault="008C6CF4" w:rsidP="008C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-106" w:right="-4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7D0EE3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CF98B" w14:textId="6446F954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firstLine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2.977</w:t>
            </w:r>
          </w:p>
        </w:tc>
        <w:tc>
          <w:tcPr>
            <w:tcW w:w="270" w:type="dxa"/>
          </w:tcPr>
          <w:p w14:paraId="14EE461B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042FE9" w14:textId="0BFB33B5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7FAEB6A9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CA27A5C" w14:textId="1F05D4A3" w:rsidR="008C6CF4" w:rsidRPr="00C46E57" w:rsidRDefault="008C6CF4" w:rsidP="008C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291.42</w:t>
            </w:r>
          </w:p>
        </w:tc>
        <w:tc>
          <w:tcPr>
            <w:tcW w:w="227" w:type="dxa"/>
          </w:tcPr>
          <w:p w14:paraId="303D1D20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3931849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2D17832F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A1073AB" w14:textId="3B480E26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291.42</w:t>
            </w:r>
          </w:p>
        </w:tc>
      </w:tr>
      <w:tr w:rsidR="008C6CF4" w:rsidRPr="00EF3608" w14:paraId="4E5D84BD" w14:textId="77777777" w:rsidTr="00E24ABE">
        <w:tc>
          <w:tcPr>
            <w:tcW w:w="1980" w:type="dxa"/>
          </w:tcPr>
          <w:p w14:paraId="7B9619A0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86200DE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8144B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F84AD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1850A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69A036" w14:textId="4E95BA84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7733F2CF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1EF6DC13" w14:textId="77777777" w:rsidR="008C6CF4" w:rsidRPr="008C6CF4" w:rsidRDefault="008C6CF4" w:rsidP="008C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7F657587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725AB7D2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1D4AF631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FD375DD" w14:textId="59BB2088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8,322.74</w:t>
            </w:r>
          </w:p>
        </w:tc>
      </w:tr>
    </w:tbl>
    <w:p w14:paraId="4BEB7DA4" w14:textId="4479C051" w:rsidR="00E007DD" w:rsidRDefault="00E007DD" w:rsidP="00956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3114A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รายการเคลื่อนไหวของเงินให้กู้ยืมระยะยาวแก่ก</w:t>
      </w:r>
      <w:r>
        <w:rPr>
          <w:rFonts w:ascii="Angsana New" w:hAnsi="Angsana New"/>
          <w:sz w:val="30"/>
          <w:szCs w:val="30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973DC8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D3114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9614A">
        <w:rPr>
          <w:rFonts w:ascii="Angsana New" w:hAnsi="Angsana New"/>
          <w:sz w:val="30"/>
          <w:szCs w:val="30"/>
        </w:rPr>
        <w:t>31</w:t>
      </w:r>
      <w:r w:rsidRPr="00D311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D3114A">
        <w:rPr>
          <w:rFonts w:ascii="Angsana New" w:hAnsi="Angsana New"/>
          <w:sz w:val="30"/>
          <w:szCs w:val="30"/>
          <w:cs/>
        </w:rPr>
        <w:t>คม</w:t>
      </w:r>
      <w:r w:rsidR="002D7F27">
        <w:rPr>
          <w:rFonts w:ascii="Angsana New" w:hAnsi="Angsana New"/>
          <w:sz w:val="30"/>
          <w:szCs w:val="30"/>
        </w:rPr>
        <w:br/>
      </w:r>
      <w:r w:rsidRPr="00D3114A">
        <w:rPr>
          <w:rFonts w:ascii="Angsana New" w:hAnsi="Angsana New"/>
          <w:sz w:val="30"/>
          <w:szCs w:val="30"/>
          <w:cs/>
        </w:rPr>
        <w:t>มีดังนี้</w:t>
      </w:r>
    </w:p>
    <w:p w14:paraId="243FE3AE" w14:textId="77777777" w:rsidR="00E007DD" w:rsidRPr="00BB39D5" w:rsidRDefault="00E007DD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1080"/>
        <w:gridCol w:w="270"/>
        <w:gridCol w:w="990"/>
        <w:gridCol w:w="230"/>
        <w:gridCol w:w="1025"/>
        <w:gridCol w:w="227"/>
        <w:gridCol w:w="1017"/>
        <w:gridCol w:w="227"/>
        <w:gridCol w:w="1144"/>
      </w:tblGrid>
      <w:tr w:rsidR="001248E5" w:rsidRPr="00EF3608" w14:paraId="445A4C81" w14:textId="77777777" w:rsidTr="007C0E7E">
        <w:trPr>
          <w:tblHeader/>
        </w:trPr>
        <w:tc>
          <w:tcPr>
            <w:tcW w:w="1980" w:type="dxa"/>
            <w:vAlign w:val="bottom"/>
          </w:tcPr>
          <w:p w14:paraId="420E61A7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CC51C8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0E47794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7CC515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48E5" w:rsidRPr="00EF3608" w14:paraId="551376D2" w14:textId="77777777" w:rsidTr="007C0E7E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5735C408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4AE5893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88C7EE" w14:textId="7A6F6103" w:rsidR="001248E5" w:rsidRPr="00EF3608" w:rsidRDefault="00711A8E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1248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="001248E5"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D6AEF11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6257E3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D26AEA" w14:textId="278D70E5" w:rsidR="001248E5" w:rsidRPr="00EF3608" w:rsidRDefault="00711A8E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1248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248E5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="001248E5" w:rsidRPr="00D3114A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70" w:type="dxa"/>
            <w:vAlign w:val="bottom"/>
          </w:tcPr>
          <w:p w14:paraId="485C8FD7" w14:textId="77777777" w:rsidR="001248E5" w:rsidRPr="009A0C1F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06F61C" w14:textId="77777777" w:rsidR="001248E5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1C6332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1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0" w:type="dxa"/>
            <w:vAlign w:val="bottom"/>
          </w:tcPr>
          <w:p w14:paraId="5C163287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A9D5C2E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61E63197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70968BD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1F03F04E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7526AB69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8ADB7F" w14:textId="04D9B8E2" w:rsidR="001248E5" w:rsidRPr="00EF3608" w:rsidRDefault="00711A8E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1248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248E5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="001248E5" w:rsidRPr="00D3114A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</w:tr>
      <w:tr w:rsidR="001248E5" w:rsidRPr="00EF3608" w14:paraId="7075E2B6" w14:textId="77777777" w:rsidTr="007C0E7E">
        <w:trPr>
          <w:tblHeader/>
        </w:trPr>
        <w:tc>
          <w:tcPr>
            <w:tcW w:w="1980" w:type="dxa"/>
            <w:vAlign w:val="bottom"/>
          </w:tcPr>
          <w:p w14:paraId="66C22E67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7B16A3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720304D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E9BF94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A678727" w14:textId="77777777" w:rsidR="001248E5" w:rsidRPr="009A0C1F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B8BCB5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0" w:type="dxa"/>
            <w:vAlign w:val="bottom"/>
          </w:tcPr>
          <w:p w14:paraId="3A2C47EB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FCFC5E1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7" w:type="dxa"/>
            <w:vAlign w:val="bottom"/>
          </w:tcPr>
          <w:p w14:paraId="70E73BD3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EF0DDA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27" w:type="dxa"/>
            <w:vAlign w:val="bottom"/>
          </w:tcPr>
          <w:p w14:paraId="7AF35C4D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4" w:type="dxa"/>
            <w:vAlign w:val="bottom"/>
          </w:tcPr>
          <w:p w14:paraId="6528FCC4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248E5" w:rsidRPr="00EF3608" w14:paraId="229FFD70" w14:textId="77777777" w:rsidTr="007C0E7E">
        <w:trPr>
          <w:tblHeader/>
        </w:trPr>
        <w:tc>
          <w:tcPr>
            <w:tcW w:w="1980" w:type="dxa"/>
          </w:tcPr>
          <w:p w14:paraId="7587557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3E62E5C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08D7CEE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1EFE737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48E5" w:rsidRPr="00EF3608" w14:paraId="11227F65" w14:textId="77777777" w:rsidTr="007C0E7E">
        <w:tc>
          <w:tcPr>
            <w:tcW w:w="1980" w:type="dxa"/>
          </w:tcPr>
          <w:p w14:paraId="6ECA726C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794970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33393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E592E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01E31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93078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1694BC0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2FF4225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75997635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B58B742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357B16F3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4E2C360D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8E5" w:rsidRPr="00EF3608" w14:paraId="3825BCCF" w14:textId="77777777" w:rsidTr="007C0E7E">
        <w:tc>
          <w:tcPr>
            <w:tcW w:w="2970" w:type="dxa"/>
            <w:gridSpan w:val="2"/>
          </w:tcPr>
          <w:p w14:paraId="737E0407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446D858A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8E8DB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9FEB6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AD6E34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30" w:type="dxa"/>
          </w:tcPr>
          <w:p w14:paraId="17696B74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24BFB36" w14:textId="4556E853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77F117B0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726A94E" w14:textId="321B967D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213A049B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49CF7E1B" w14:textId="10F5B352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</w:tr>
      <w:tr w:rsidR="001248E5" w:rsidRPr="00EF3608" w14:paraId="37D78E2C" w14:textId="77777777" w:rsidTr="007C0E7E">
        <w:tc>
          <w:tcPr>
            <w:tcW w:w="1980" w:type="dxa"/>
          </w:tcPr>
          <w:p w14:paraId="1AC9135D" w14:textId="77777777" w:rsidR="001248E5" w:rsidRPr="002D1224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 w:rsidRPr="002D1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2EF8992C" w14:textId="26334BC3" w:rsidR="001248E5" w:rsidRPr="00DF5286" w:rsidRDefault="00711A8E" w:rsidP="0087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-106" w:right="-409" w:hanging="2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1248E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12190447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5E2B8" w14:textId="5BB23637" w:rsidR="001248E5" w:rsidRPr="00DF5286" w:rsidRDefault="00560F26" w:rsidP="0056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4.425-5.025</w:t>
            </w:r>
          </w:p>
        </w:tc>
        <w:tc>
          <w:tcPr>
            <w:tcW w:w="270" w:type="dxa"/>
          </w:tcPr>
          <w:p w14:paraId="16979F43" w14:textId="77777777" w:rsidR="001248E5" w:rsidRPr="00DF5286" w:rsidRDefault="001248E5" w:rsidP="0056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58ED4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sz w:val="30"/>
                <w:szCs w:val="30"/>
              </w:rPr>
              <w:t>29.75</w:t>
            </w:r>
          </w:p>
        </w:tc>
        <w:tc>
          <w:tcPr>
            <w:tcW w:w="230" w:type="dxa"/>
          </w:tcPr>
          <w:p w14:paraId="23052B6A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85F5787" w14:textId="10E25BA9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6.3</w:t>
            </w:r>
            <w:r w:rsidR="00CD1FD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7" w:type="dxa"/>
          </w:tcPr>
          <w:p w14:paraId="1CAD9D9A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B83E254" w14:textId="0ABCB5D8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1D8E9200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0183C98B" w14:textId="59DA80EE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36.1</w:t>
            </w:r>
            <w:r w:rsidR="00CD1FD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248E5" w:rsidRPr="00EF3608" w14:paraId="3FD1C45F" w14:textId="77777777" w:rsidTr="007C0E7E">
        <w:tc>
          <w:tcPr>
            <w:tcW w:w="1980" w:type="dxa"/>
          </w:tcPr>
          <w:p w14:paraId="6375FC0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053BB18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D53EB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95429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E710C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33D67E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271.49</w:t>
            </w:r>
          </w:p>
        </w:tc>
        <w:tc>
          <w:tcPr>
            <w:tcW w:w="230" w:type="dxa"/>
          </w:tcPr>
          <w:p w14:paraId="46B86049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2A52B96C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42A02319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146F5F22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0FA16828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3E2580FA" w14:textId="4646D5CF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277.8</w:t>
            </w:r>
            <w:r w:rsidR="00CD1F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1248E5" w:rsidRPr="00EF3608" w14:paraId="5AD9DB84" w14:textId="77777777" w:rsidTr="007C0E7E">
        <w:tc>
          <w:tcPr>
            <w:tcW w:w="2970" w:type="dxa"/>
            <w:gridSpan w:val="2"/>
          </w:tcPr>
          <w:p w14:paraId="6D674A46" w14:textId="77777777" w:rsidR="001248E5" w:rsidRPr="00DB06A5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>สูญ</w:t>
            </w:r>
          </w:p>
        </w:tc>
        <w:tc>
          <w:tcPr>
            <w:tcW w:w="270" w:type="dxa"/>
          </w:tcPr>
          <w:p w14:paraId="2E99507F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AB1F5B9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82C8F07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77CAB2" w14:textId="77777777" w:rsidR="001248E5" w:rsidRPr="00335A23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sz w:val="30"/>
                <w:szCs w:val="30"/>
              </w:rPr>
              <w:t>(38.91)</w:t>
            </w:r>
          </w:p>
        </w:tc>
        <w:tc>
          <w:tcPr>
            <w:tcW w:w="230" w:type="dxa"/>
          </w:tcPr>
          <w:p w14:paraId="1EA7EFA0" w14:textId="77777777" w:rsidR="001248E5" w:rsidRPr="00335A23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BA08240" w14:textId="5FAB6A9D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(6.3</w:t>
            </w:r>
            <w:r w:rsidR="00CD1FD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7" w:type="dxa"/>
          </w:tcPr>
          <w:p w14:paraId="47B1A2C6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BE5163" w14:textId="64587C83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1444F312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342DC48B" w14:textId="22B08CAE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(45.2</w:t>
            </w:r>
            <w:r w:rsidR="00CD1FD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48E5" w:rsidRPr="00EF3608" w14:paraId="3FC6BF33" w14:textId="77777777" w:rsidTr="007C0E7E">
        <w:tc>
          <w:tcPr>
            <w:tcW w:w="1980" w:type="dxa"/>
          </w:tcPr>
          <w:p w14:paraId="72C73AAE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60231C58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E0354FA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0DFE213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7F0B1EB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E654FE" w14:textId="77777777" w:rsidR="001248E5" w:rsidRPr="00335A23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30" w:type="dxa"/>
          </w:tcPr>
          <w:p w14:paraId="5A577F32" w14:textId="77777777" w:rsidR="001248E5" w:rsidRPr="00335A23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69B782CB" w14:textId="77777777" w:rsidR="001248E5" w:rsidRPr="00335A23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27" w:type="dxa"/>
          </w:tcPr>
          <w:p w14:paraId="40219996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40DE24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03AEFFB6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6B949FE3" w14:textId="6D15472D" w:rsidR="001248E5" w:rsidRPr="00EF3608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</w:tr>
    </w:tbl>
    <w:p w14:paraId="46A1EB8E" w14:textId="77777777" w:rsidR="007F2929" w:rsidRDefault="007F2929">
      <w:pPr>
        <w:rPr>
          <w:rFonts w:ascii="Angsana New" w:hAnsi="Angsana New"/>
        </w:rPr>
      </w:pPr>
    </w:p>
    <w:p w14:paraId="4CD6933B" w14:textId="77777777" w:rsidR="001248E5" w:rsidRDefault="001248E5">
      <w:pPr>
        <w:rPr>
          <w:rFonts w:ascii="Angsana New" w:hAnsi="Angsana New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1248E5" w:rsidRPr="00EF3608" w14:paraId="799A7F6E" w14:textId="77777777" w:rsidTr="007C0E7E">
        <w:trPr>
          <w:tblHeader/>
        </w:trPr>
        <w:tc>
          <w:tcPr>
            <w:tcW w:w="1980" w:type="dxa"/>
            <w:vAlign w:val="bottom"/>
          </w:tcPr>
          <w:p w14:paraId="5EDB26C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86CAE0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C5C88A0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60" w:type="dxa"/>
            <w:gridSpan w:val="7"/>
            <w:vAlign w:val="bottom"/>
          </w:tcPr>
          <w:p w14:paraId="24F22C4E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1248E5" w:rsidRPr="00EF3608" w14:paraId="2F8E0681" w14:textId="77777777" w:rsidTr="007C0E7E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71789A9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D08E50C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47D03A" w14:textId="3AA1CA50" w:rsidR="001248E5" w:rsidRPr="009867E0" w:rsidRDefault="00711A8E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1248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="001248E5"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30C3D3A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95B32A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07049C" w14:textId="55CC3473" w:rsidR="001248E5" w:rsidRPr="00EF3608" w:rsidRDefault="00711A8E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1248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248E5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="001248E5" w:rsidRPr="00D3114A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70" w:type="dxa"/>
            <w:vAlign w:val="bottom"/>
          </w:tcPr>
          <w:p w14:paraId="5948B0E8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B7A51F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46853C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vAlign w:val="bottom"/>
          </w:tcPr>
          <w:p w14:paraId="407202A6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DC6874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A0154A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5D8821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93C486F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B39A1F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2C8242" w14:textId="5872EDDD" w:rsidR="001248E5" w:rsidRPr="00EF3608" w:rsidRDefault="00711A8E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1248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248E5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="001248E5" w:rsidRPr="00D3114A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</w:tr>
      <w:tr w:rsidR="001248E5" w:rsidRPr="00EF3608" w14:paraId="7779B29D" w14:textId="77777777" w:rsidTr="007C0E7E">
        <w:trPr>
          <w:tblHeader/>
        </w:trPr>
        <w:tc>
          <w:tcPr>
            <w:tcW w:w="1980" w:type="dxa"/>
            <w:vAlign w:val="bottom"/>
          </w:tcPr>
          <w:p w14:paraId="769C4552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41C5F69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F852C77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07AB99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84EC24D" w14:textId="77777777" w:rsidR="001248E5" w:rsidRPr="009A0C1F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810D3F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1E5D45E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1119FB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01E6C8E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374A2B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6253181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E9128E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248E5" w:rsidRPr="00EF3608" w14:paraId="30EB6C57" w14:textId="77777777" w:rsidTr="007C0E7E">
        <w:trPr>
          <w:tblHeader/>
        </w:trPr>
        <w:tc>
          <w:tcPr>
            <w:tcW w:w="1980" w:type="dxa"/>
          </w:tcPr>
          <w:p w14:paraId="12C639DB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9A6541C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CF58FEF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39FB4E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48E5" w:rsidRPr="00EF3608" w14:paraId="3C5F17C1" w14:textId="77777777" w:rsidTr="007C0E7E">
        <w:tc>
          <w:tcPr>
            <w:tcW w:w="1980" w:type="dxa"/>
          </w:tcPr>
          <w:p w14:paraId="52A81375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4FF3EC8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838E1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AC861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63DBA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AF896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F819D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EC25E7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6B56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1B24BD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D4718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D34CA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8E5" w:rsidRPr="00EF3608" w14:paraId="1F54E27F" w14:textId="77777777" w:rsidTr="007C0E7E">
        <w:tc>
          <w:tcPr>
            <w:tcW w:w="2970" w:type="dxa"/>
            <w:gridSpan w:val="2"/>
          </w:tcPr>
          <w:p w14:paraId="271F1005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6DB65F8A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C152A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4B29E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852061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E6DB9">
              <w:rPr>
                <w:rFonts w:asciiTheme="majorBidi" w:hAnsiTheme="majorBidi" w:cstheme="majorBidi"/>
                <w:sz w:val="30"/>
                <w:szCs w:val="30"/>
              </w:rPr>
              <w:t>23,592.06</w:t>
            </w:r>
          </w:p>
        </w:tc>
        <w:tc>
          <w:tcPr>
            <w:tcW w:w="270" w:type="dxa"/>
          </w:tcPr>
          <w:p w14:paraId="4F37FFEE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622D5F" w14:textId="7BC9AB90" w:rsidR="001248E5" w:rsidRPr="00EF3608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11,700.00</w:t>
            </w:r>
          </w:p>
        </w:tc>
        <w:tc>
          <w:tcPr>
            <w:tcW w:w="270" w:type="dxa"/>
          </w:tcPr>
          <w:p w14:paraId="7B735C2A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3C27A" w14:textId="06D3985D" w:rsidR="001248E5" w:rsidRPr="00EF3608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(18,376.82)</w:t>
            </w:r>
          </w:p>
        </w:tc>
        <w:tc>
          <w:tcPr>
            <w:tcW w:w="270" w:type="dxa"/>
          </w:tcPr>
          <w:p w14:paraId="0C6888AE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04431" w14:textId="0EADC705" w:rsidR="001248E5" w:rsidRPr="00EF3608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16,915.24</w:t>
            </w:r>
          </w:p>
        </w:tc>
      </w:tr>
      <w:tr w:rsidR="001248E5" w:rsidRPr="00C275C5" w14:paraId="67998FAD" w14:textId="77777777" w:rsidTr="007C0E7E">
        <w:tc>
          <w:tcPr>
            <w:tcW w:w="1980" w:type="dxa"/>
          </w:tcPr>
          <w:p w14:paraId="1681DBA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ดอกเบี้ยค้างรับ</w:t>
            </w:r>
          </w:p>
        </w:tc>
        <w:tc>
          <w:tcPr>
            <w:tcW w:w="990" w:type="dxa"/>
          </w:tcPr>
          <w:p w14:paraId="0ED58F3C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4.997-6.500</w:t>
            </w:r>
          </w:p>
        </w:tc>
        <w:tc>
          <w:tcPr>
            <w:tcW w:w="270" w:type="dxa"/>
          </w:tcPr>
          <w:p w14:paraId="31E4AF4A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57018" w14:textId="3450D331" w:rsidR="001248E5" w:rsidRPr="00DF5286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4.030-6.500</w:t>
            </w:r>
          </w:p>
        </w:tc>
        <w:tc>
          <w:tcPr>
            <w:tcW w:w="270" w:type="dxa"/>
          </w:tcPr>
          <w:p w14:paraId="104A03C4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7F2EC7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sz w:val="30"/>
                <w:szCs w:val="30"/>
              </w:rPr>
              <w:t>660.92</w:t>
            </w:r>
          </w:p>
        </w:tc>
        <w:tc>
          <w:tcPr>
            <w:tcW w:w="270" w:type="dxa"/>
          </w:tcPr>
          <w:p w14:paraId="64324116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7DD0E" w14:textId="37653FCC" w:rsidR="001248E5" w:rsidRPr="00EF3608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86793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8679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DE860CB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D60537" w14:textId="4A9DAE3D" w:rsidR="001248E5" w:rsidRPr="00EF3608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</w:t>
            </w:r>
            <w:r w:rsidR="008867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8679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92F50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F1D08" w14:textId="028B4511" w:rsidR="001248E5" w:rsidRPr="00C275C5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591.20</w:t>
            </w:r>
          </w:p>
        </w:tc>
      </w:tr>
      <w:tr w:rsidR="001248E5" w:rsidRPr="00C275C5" w14:paraId="21F32C31" w14:textId="77777777" w:rsidTr="007C0E7E">
        <w:tc>
          <w:tcPr>
            <w:tcW w:w="1980" w:type="dxa"/>
          </w:tcPr>
          <w:p w14:paraId="0929BC8A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2132A1B2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1FFE8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343BE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AAF68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280B64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9B04D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FD63EC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F289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4996C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E8E0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BEC40" w14:textId="77777777" w:rsidR="001248E5" w:rsidRPr="00C275C5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8E5" w:rsidRPr="00C275C5" w14:paraId="16A08231" w14:textId="77777777" w:rsidTr="007C0E7E">
        <w:tc>
          <w:tcPr>
            <w:tcW w:w="2970" w:type="dxa"/>
            <w:gridSpan w:val="2"/>
          </w:tcPr>
          <w:p w14:paraId="08F31E95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71E8F83E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8529F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6470C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70746B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14:paraId="0D2F1DA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90DE4A" w14:textId="5AE8336E" w:rsidR="001248E5" w:rsidRPr="00EF3608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ACA230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D6D518" w14:textId="1909E3EC" w:rsidR="001248E5" w:rsidRPr="00EF3608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9C267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3A43C" w14:textId="3150BE0B" w:rsidR="001248E5" w:rsidRPr="00C275C5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</w:tr>
      <w:tr w:rsidR="001248E5" w:rsidRPr="00C275C5" w14:paraId="3A0F3B8D" w14:textId="77777777" w:rsidTr="007C0E7E">
        <w:tc>
          <w:tcPr>
            <w:tcW w:w="1980" w:type="dxa"/>
          </w:tcPr>
          <w:p w14:paraId="26AF6280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31629407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06" w:right="-409" w:hanging="2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70" w:type="dxa"/>
          </w:tcPr>
          <w:p w14:paraId="2DD5ADFB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03D10" w14:textId="6DA305DF" w:rsidR="001248E5" w:rsidRPr="00DF5286" w:rsidRDefault="00FF34E2" w:rsidP="002F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4.425-5.025</w:t>
            </w:r>
          </w:p>
        </w:tc>
        <w:tc>
          <w:tcPr>
            <w:tcW w:w="270" w:type="dxa"/>
          </w:tcPr>
          <w:p w14:paraId="47B38892" w14:textId="77777777" w:rsidR="001248E5" w:rsidRPr="00DF5286" w:rsidRDefault="001248E5" w:rsidP="002F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8B2952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sz w:val="30"/>
                <w:szCs w:val="30"/>
              </w:rPr>
              <w:t>29.75</w:t>
            </w:r>
          </w:p>
        </w:tc>
        <w:tc>
          <w:tcPr>
            <w:tcW w:w="270" w:type="dxa"/>
          </w:tcPr>
          <w:p w14:paraId="6EBD184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599F21" w14:textId="3707F931" w:rsidR="001248E5" w:rsidRPr="00EF3608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6.35</w:t>
            </w:r>
          </w:p>
        </w:tc>
        <w:tc>
          <w:tcPr>
            <w:tcW w:w="270" w:type="dxa"/>
          </w:tcPr>
          <w:p w14:paraId="743AA381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F88FF" w14:textId="47EF9EC6" w:rsidR="001248E5" w:rsidRPr="00EF3608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75F4C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EFDD73" w14:textId="54F276E3" w:rsidR="001248E5" w:rsidRPr="00C275C5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36.10</w:t>
            </w:r>
          </w:p>
        </w:tc>
      </w:tr>
      <w:tr w:rsidR="001248E5" w:rsidRPr="00C275C5" w14:paraId="5C58820A" w14:textId="77777777" w:rsidTr="007C0E7E">
        <w:tc>
          <w:tcPr>
            <w:tcW w:w="1980" w:type="dxa"/>
          </w:tcPr>
          <w:p w14:paraId="756C6198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9E8E819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CE5DE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B46E0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AAEF4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A6AD97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24,524.47</w:t>
            </w:r>
          </w:p>
        </w:tc>
        <w:tc>
          <w:tcPr>
            <w:tcW w:w="270" w:type="dxa"/>
          </w:tcPr>
          <w:p w14:paraId="465E69B9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0ABF51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A497C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C209B2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A9781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92FF4B" w14:textId="3199DE00" w:rsidR="001248E5" w:rsidRPr="00C275C5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17,784.28</w:t>
            </w:r>
          </w:p>
        </w:tc>
      </w:tr>
      <w:tr w:rsidR="001248E5" w:rsidRPr="00C275C5" w14:paraId="6FA408C6" w14:textId="77777777" w:rsidTr="007C0E7E">
        <w:tc>
          <w:tcPr>
            <w:tcW w:w="2970" w:type="dxa"/>
            <w:gridSpan w:val="2"/>
          </w:tcPr>
          <w:p w14:paraId="4A819067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>สูญ</w:t>
            </w:r>
          </w:p>
        </w:tc>
        <w:tc>
          <w:tcPr>
            <w:tcW w:w="270" w:type="dxa"/>
          </w:tcPr>
          <w:p w14:paraId="678D96EF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42EA8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EC915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D5139A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sz w:val="30"/>
                <w:szCs w:val="30"/>
              </w:rPr>
              <w:t>(1,387.79)</w:t>
            </w:r>
          </w:p>
        </w:tc>
        <w:tc>
          <w:tcPr>
            <w:tcW w:w="270" w:type="dxa"/>
          </w:tcPr>
          <w:p w14:paraId="4F5DE737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C14F3" w14:textId="1B7B42A7" w:rsidR="001248E5" w:rsidRPr="00C46E57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(29.29)</w:t>
            </w:r>
          </w:p>
        </w:tc>
        <w:tc>
          <w:tcPr>
            <w:tcW w:w="270" w:type="dxa"/>
          </w:tcPr>
          <w:p w14:paraId="133CA4AB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85E74D" w14:textId="62B8B557" w:rsidR="001248E5" w:rsidRPr="00C46E57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072AC5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0B172" w14:textId="1A343C32" w:rsidR="001248E5" w:rsidRPr="00C275C5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(1,417.08)</w:t>
            </w:r>
          </w:p>
        </w:tc>
      </w:tr>
      <w:tr w:rsidR="001248E5" w:rsidRPr="00C275C5" w14:paraId="51192644" w14:textId="77777777" w:rsidTr="007C0E7E">
        <w:tc>
          <w:tcPr>
            <w:tcW w:w="1980" w:type="dxa"/>
          </w:tcPr>
          <w:p w14:paraId="02F19423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8CCC508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F6DDF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16C3B2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E3706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</w:tcPr>
          <w:p w14:paraId="7471E1F1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23,136.68</w:t>
            </w:r>
          </w:p>
        </w:tc>
        <w:tc>
          <w:tcPr>
            <w:tcW w:w="270" w:type="dxa"/>
          </w:tcPr>
          <w:p w14:paraId="4FF5CD6A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646E2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A0ABD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AEF2A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61DDD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</w:tcPr>
          <w:p w14:paraId="505467A6" w14:textId="0C1E5AEF" w:rsidR="001248E5" w:rsidRPr="00C275C5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16,367.20</w:t>
            </w:r>
          </w:p>
        </w:tc>
      </w:tr>
    </w:tbl>
    <w:p w14:paraId="4CDDEC2C" w14:textId="122031AF" w:rsidR="00491C58" w:rsidRDefault="00491C58">
      <w:pPr>
        <w:rPr>
          <w:rFonts w:ascii="Angsana New" w:hAnsi="Angsana New"/>
        </w:rPr>
      </w:pPr>
    </w:p>
    <w:p w14:paraId="781EB4BA" w14:textId="77777777" w:rsidR="00491C58" w:rsidRDefault="0049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360"/>
        <w:gridCol w:w="1080"/>
        <w:gridCol w:w="270"/>
        <w:gridCol w:w="1080"/>
      </w:tblGrid>
      <w:tr w:rsidR="007C0E7E" w:rsidRPr="00EF3608" w14:paraId="2C2E167E" w14:textId="77777777" w:rsidTr="00FA06B3">
        <w:tc>
          <w:tcPr>
            <w:tcW w:w="4230" w:type="dxa"/>
          </w:tcPr>
          <w:p w14:paraId="1BA7905E" w14:textId="77777777" w:rsidR="007C0E7E" w:rsidRPr="007C0E7E" w:rsidRDefault="007C0E7E" w:rsidP="007C0E7E">
            <w:pPr>
              <w:ind w:right="-1098"/>
              <w:rPr>
                <w:cs/>
              </w:rPr>
            </w:pPr>
          </w:p>
        </w:tc>
        <w:tc>
          <w:tcPr>
            <w:tcW w:w="2430" w:type="dxa"/>
            <w:gridSpan w:val="3"/>
          </w:tcPr>
          <w:p w14:paraId="065A2385" w14:textId="77777777" w:rsidR="007C0E7E" w:rsidRPr="007C0E7E" w:rsidRDefault="007C0E7E" w:rsidP="008752B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0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4B114FBA" w14:textId="77777777" w:rsidR="007C0E7E" w:rsidRPr="009A0C1F" w:rsidRDefault="007C0E7E" w:rsidP="007C0E7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22C6510" w14:textId="77777777" w:rsidR="007C0E7E" w:rsidRPr="007C0E7E" w:rsidRDefault="007C0E7E" w:rsidP="007C0E7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7E" w:rsidRPr="00EF3608" w14:paraId="3D9CDA9C" w14:textId="77777777" w:rsidTr="00FA06B3">
        <w:tc>
          <w:tcPr>
            <w:tcW w:w="4230" w:type="dxa"/>
          </w:tcPr>
          <w:p w14:paraId="7F21A707" w14:textId="77777777" w:rsidR="007C0E7E" w:rsidRPr="009A0C1F" w:rsidRDefault="007C0E7E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1ADC8" w14:textId="1AD83474" w:rsidR="007C0E7E" w:rsidRPr="009A0C1F" w:rsidRDefault="00711A8E" w:rsidP="007C0E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256</w:t>
            </w:r>
            <w:r w:rsidR="007C0E7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449D69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7911F" w14:textId="6B96E595" w:rsidR="007C0E7E" w:rsidRPr="009A0C1F" w:rsidRDefault="00711A8E" w:rsidP="007C0E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256</w:t>
            </w:r>
            <w:r w:rsidR="007C0E7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27673325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1E6F6" w14:textId="70B86236" w:rsidR="007C0E7E" w:rsidRPr="009A0C1F" w:rsidRDefault="00711A8E" w:rsidP="007C0E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256</w:t>
            </w:r>
            <w:r w:rsidR="007C0E7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8A64102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8DB2A" w14:textId="4E73643F" w:rsidR="007C0E7E" w:rsidRPr="009A0C1F" w:rsidRDefault="00711A8E" w:rsidP="007C0E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256</w:t>
            </w:r>
            <w:r w:rsidR="007C0E7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C0E7E" w:rsidRPr="00EF3608" w14:paraId="210ABA34" w14:textId="77777777" w:rsidTr="00FA06B3">
        <w:tc>
          <w:tcPr>
            <w:tcW w:w="4230" w:type="dxa"/>
          </w:tcPr>
          <w:p w14:paraId="457B725B" w14:textId="77777777" w:rsidR="007C0E7E" w:rsidRPr="009A0C1F" w:rsidRDefault="007C0E7E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BDEE52D" w14:textId="77777777" w:rsidR="007C0E7E" w:rsidRPr="009A0C1F" w:rsidRDefault="007C0E7E" w:rsidP="007C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C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0E7E" w:rsidRPr="00EF3608" w14:paraId="55449B4D" w14:textId="77777777" w:rsidTr="00FA06B3">
        <w:tc>
          <w:tcPr>
            <w:tcW w:w="4230" w:type="dxa"/>
          </w:tcPr>
          <w:p w14:paraId="339621FA" w14:textId="77777777" w:rsidR="007C0E7E" w:rsidRPr="009A0C1F" w:rsidRDefault="007C0E7E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หนี้สูญและหนี้สงสัยจะสูญของเงินให้กู้ยืมและดอกเบี้ยค้างรับแก่กิจการที่เกี่ยวข้องกัน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1080" w:type="dxa"/>
          </w:tcPr>
          <w:p w14:paraId="21A2396E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200FB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C9D17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ED33128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18F0B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97131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81043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395C" w:rsidRPr="00335A23" w14:paraId="3C87C978" w14:textId="77777777" w:rsidTr="00FA06B3">
        <w:tc>
          <w:tcPr>
            <w:tcW w:w="4230" w:type="dxa"/>
          </w:tcPr>
          <w:p w14:paraId="4406C552" w14:textId="77777777" w:rsidR="0018395C" w:rsidRPr="009A0C1F" w:rsidRDefault="0018395C" w:rsidP="0018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CCA74A" w14:textId="18669E0B" w:rsidR="0018395C" w:rsidRPr="009A0C1F" w:rsidRDefault="00681B99" w:rsidP="0018395C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3.66</w:t>
            </w:r>
          </w:p>
        </w:tc>
        <w:tc>
          <w:tcPr>
            <w:tcW w:w="270" w:type="dxa"/>
          </w:tcPr>
          <w:p w14:paraId="103AAD2F" w14:textId="77777777" w:rsidR="0018395C" w:rsidRPr="009A0C1F" w:rsidRDefault="0018395C" w:rsidP="0018395C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129BBF" w14:textId="77777777" w:rsidR="0018395C" w:rsidRPr="0018395C" w:rsidRDefault="0018395C" w:rsidP="0018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9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2.64</w:t>
            </w:r>
          </w:p>
        </w:tc>
        <w:tc>
          <w:tcPr>
            <w:tcW w:w="360" w:type="dxa"/>
          </w:tcPr>
          <w:p w14:paraId="02EDC6A8" w14:textId="77777777" w:rsidR="0018395C" w:rsidRPr="0018395C" w:rsidRDefault="0018395C" w:rsidP="0018395C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EACD74" w14:textId="5C675933" w:rsidR="0018395C" w:rsidRPr="00681B99" w:rsidRDefault="00681B99" w:rsidP="0068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1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10.35</w:t>
            </w:r>
          </w:p>
        </w:tc>
        <w:tc>
          <w:tcPr>
            <w:tcW w:w="270" w:type="dxa"/>
          </w:tcPr>
          <w:p w14:paraId="28D8E4B7" w14:textId="77777777" w:rsidR="0018395C" w:rsidRPr="0018395C" w:rsidRDefault="0018395C" w:rsidP="0018395C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CAF78E" w14:textId="77777777" w:rsidR="0018395C" w:rsidRPr="0018395C" w:rsidRDefault="0018395C" w:rsidP="0018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9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4.26</w:t>
            </w:r>
          </w:p>
        </w:tc>
      </w:tr>
      <w:tr w:rsidR="0018395C" w:rsidRPr="00335A23" w14:paraId="068B99A0" w14:textId="77777777" w:rsidTr="00FA06B3">
        <w:tc>
          <w:tcPr>
            <w:tcW w:w="4230" w:type="dxa"/>
          </w:tcPr>
          <w:p w14:paraId="4048D3FD" w14:textId="77777777" w:rsidR="0018395C" w:rsidRPr="009A0C1F" w:rsidRDefault="0018395C" w:rsidP="0018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A0C1F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F9711E" w14:textId="62C6B749" w:rsidR="0018395C" w:rsidRDefault="00681B99" w:rsidP="0018395C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6.35</w:t>
            </w:r>
          </w:p>
        </w:tc>
        <w:tc>
          <w:tcPr>
            <w:tcW w:w="270" w:type="dxa"/>
          </w:tcPr>
          <w:p w14:paraId="30756E6E" w14:textId="77777777" w:rsidR="0018395C" w:rsidRPr="009A0C1F" w:rsidRDefault="0018395C" w:rsidP="0018395C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1A4655" w14:textId="77777777" w:rsidR="0018395C" w:rsidRPr="0018395C" w:rsidRDefault="0018395C" w:rsidP="0018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9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5.33</w:t>
            </w:r>
          </w:p>
        </w:tc>
        <w:tc>
          <w:tcPr>
            <w:tcW w:w="360" w:type="dxa"/>
          </w:tcPr>
          <w:p w14:paraId="1F08F296" w14:textId="77777777" w:rsidR="0018395C" w:rsidRPr="0018395C" w:rsidRDefault="0018395C" w:rsidP="0018395C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4F37D0" w14:textId="72220920" w:rsidR="0018395C" w:rsidRPr="00681B99" w:rsidRDefault="00681B99" w:rsidP="0068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29.29</w:t>
            </w:r>
          </w:p>
        </w:tc>
        <w:tc>
          <w:tcPr>
            <w:tcW w:w="270" w:type="dxa"/>
          </w:tcPr>
          <w:p w14:paraId="3B1CFFCD" w14:textId="77777777" w:rsidR="0018395C" w:rsidRPr="0018395C" w:rsidRDefault="0018395C" w:rsidP="0018395C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8E421F" w14:textId="77777777" w:rsidR="0018395C" w:rsidRPr="0018395C" w:rsidRDefault="0018395C" w:rsidP="0018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9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6.80</w:t>
            </w:r>
          </w:p>
        </w:tc>
      </w:tr>
    </w:tbl>
    <w:p w14:paraId="7C2A3779" w14:textId="77777777" w:rsidR="00FA06B3" w:rsidRPr="00DB12B4" w:rsidRDefault="00FA06B3">
      <w:pPr>
        <w:rPr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360"/>
        <w:gridCol w:w="1080"/>
        <w:gridCol w:w="270"/>
        <w:gridCol w:w="1080"/>
      </w:tblGrid>
      <w:tr w:rsidR="00F3651E" w:rsidRPr="004B707B" w14:paraId="0C5C5335" w14:textId="77777777" w:rsidTr="00DB12B4">
        <w:tc>
          <w:tcPr>
            <w:tcW w:w="4230" w:type="dxa"/>
          </w:tcPr>
          <w:p w14:paraId="38A43C54" w14:textId="2EE05C73" w:rsidR="00F3651E" w:rsidRPr="004B707B" w:rsidRDefault="008752B9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="00E007DD">
              <w:br w:type="page"/>
            </w:r>
            <w:r w:rsidR="00E867DD" w:rsidRPr="004B707B">
              <w:br w:type="page"/>
            </w:r>
            <w:r w:rsidR="00F3651E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F3651E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6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F3651E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3651E"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FAB3D08" w14:textId="77777777"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7511F91" w14:textId="77777777"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E34D857" w14:textId="77777777"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917" w:rsidRPr="004B707B" w14:paraId="0A76CF0C" w14:textId="77777777" w:rsidTr="00DB12B4">
        <w:tc>
          <w:tcPr>
            <w:tcW w:w="4230" w:type="dxa"/>
          </w:tcPr>
          <w:p w14:paraId="4CF0C450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80369" w14:textId="77777777" w:rsidR="00532917" w:rsidRPr="004B707B" w:rsidRDefault="003978CE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7979E87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A94A2D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1F8F95D6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40563" w14:textId="77777777" w:rsidR="00532917" w:rsidRPr="004B707B" w:rsidRDefault="003978CE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7FF8E38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FFB95C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B0D6A" w:rsidRPr="004B707B" w14:paraId="5079B9D2" w14:textId="77777777" w:rsidTr="00DB12B4">
        <w:tc>
          <w:tcPr>
            <w:tcW w:w="4230" w:type="dxa"/>
          </w:tcPr>
          <w:p w14:paraId="0AF1C3EC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5EFED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0243F8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65816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0B9E196A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1ADAE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B0D290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ABCCC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D21F4" w:rsidRPr="004B707B" w14:paraId="5400806A" w14:textId="77777777" w:rsidTr="00DB12B4">
        <w:tc>
          <w:tcPr>
            <w:tcW w:w="4230" w:type="dxa"/>
          </w:tcPr>
          <w:p w14:paraId="68DA93B7" w14:textId="77777777"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461B8EF" w14:textId="77777777"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0D6A" w:rsidRPr="00356C8A" w14:paraId="31458550" w14:textId="77777777" w:rsidTr="00DB12B4">
        <w:tc>
          <w:tcPr>
            <w:tcW w:w="4230" w:type="dxa"/>
          </w:tcPr>
          <w:p w14:paraId="324B4950" w14:textId="77777777" w:rsidR="006B0D6A" w:rsidRPr="00356C8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D483DA2" w14:textId="5E373ABF" w:rsidR="006B0D6A" w:rsidRPr="00356C8A" w:rsidRDefault="00681B99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2.53</w:t>
            </w:r>
          </w:p>
        </w:tc>
        <w:tc>
          <w:tcPr>
            <w:tcW w:w="270" w:type="dxa"/>
            <w:shd w:val="clear" w:color="auto" w:fill="auto"/>
          </w:tcPr>
          <w:p w14:paraId="277132D7" w14:textId="77777777" w:rsidR="006B0D6A" w:rsidRPr="00356C8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B8246B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0D6A">
              <w:rPr>
                <w:rFonts w:ascii="Angsana New" w:hAnsi="Angsana New"/>
                <w:sz w:val="30"/>
                <w:szCs w:val="30"/>
              </w:rPr>
              <w:t>3.77</w:t>
            </w:r>
          </w:p>
        </w:tc>
        <w:tc>
          <w:tcPr>
            <w:tcW w:w="360" w:type="dxa"/>
            <w:shd w:val="clear" w:color="auto" w:fill="auto"/>
          </w:tcPr>
          <w:p w14:paraId="7F59ED31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ED6637" w14:textId="63EA0031" w:rsidR="006B0D6A" w:rsidRPr="006B0D6A" w:rsidRDefault="00681B99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7717BC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D65346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0D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0D6A" w:rsidRPr="00356C8A" w14:paraId="16B872F3" w14:textId="77777777" w:rsidTr="00DB12B4">
        <w:tc>
          <w:tcPr>
            <w:tcW w:w="4230" w:type="dxa"/>
          </w:tcPr>
          <w:p w14:paraId="53182295" w14:textId="77777777" w:rsidR="006B0D6A" w:rsidRPr="00356C8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F383C5" w14:textId="5CA68B66" w:rsidR="006B0D6A" w:rsidRPr="00824C73" w:rsidRDefault="00F06A0D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C73">
              <w:rPr>
                <w:rFonts w:ascii="Angsana New" w:hAnsi="Angsana New"/>
                <w:sz w:val="30"/>
                <w:szCs w:val="30"/>
              </w:rPr>
              <w:t>3.29</w:t>
            </w:r>
          </w:p>
        </w:tc>
        <w:tc>
          <w:tcPr>
            <w:tcW w:w="270" w:type="dxa"/>
            <w:shd w:val="clear" w:color="auto" w:fill="auto"/>
          </w:tcPr>
          <w:p w14:paraId="1C130E03" w14:textId="77777777" w:rsidR="006B0D6A" w:rsidRPr="00356C8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0D3CB8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0D6A">
              <w:rPr>
                <w:rFonts w:ascii="Angsana New" w:hAnsi="Angsana New"/>
                <w:sz w:val="30"/>
                <w:szCs w:val="30"/>
              </w:rPr>
              <w:t>4.91</w:t>
            </w:r>
          </w:p>
        </w:tc>
        <w:tc>
          <w:tcPr>
            <w:tcW w:w="360" w:type="dxa"/>
            <w:shd w:val="clear" w:color="auto" w:fill="auto"/>
          </w:tcPr>
          <w:p w14:paraId="70DF1816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ABFB81" w14:textId="4D3A7790" w:rsidR="006B0D6A" w:rsidRPr="006B0D6A" w:rsidRDefault="00681B99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70" w:type="dxa"/>
            <w:shd w:val="clear" w:color="auto" w:fill="auto"/>
          </w:tcPr>
          <w:p w14:paraId="15DC52EA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65A6B0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0D6A">
              <w:rPr>
                <w:rFonts w:ascii="Angsana New" w:hAnsi="Angsana New"/>
                <w:sz w:val="30"/>
                <w:szCs w:val="30"/>
              </w:rPr>
              <w:t>1.94</w:t>
            </w:r>
          </w:p>
        </w:tc>
      </w:tr>
      <w:tr w:rsidR="006B0D6A" w:rsidRPr="00356C8A" w14:paraId="5FF3BCAE" w14:textId="77777777" w:rsidTr="00DB12B4">
        <w:trPr>
          <w:trHeight w:val="442"/>
        </w:trPr>
        <w:tc>
          <w:tcPr>
            <w:tcW w:w="4230" w:type="dxa"/>
          </w:tcPr>
          <w:p w14:paraId="3D1E92EB" w14:textId="77777777" w:rsidR="006B0D6A" w:rsidRPr="00356C8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71584" w14:textId="556506E0" w:rsidR="006B0D6A" w:rsidRPr="00824C73" w:rsidRDefault="00F06A0D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C73">
              <w:rPr>
                <w:rFonts w:ascii="Angsana New" w:hAnsi="Angsana New"/>
                <w:b/>
                <w:bCs/>
                <w:sz w:val="30"/>
                <w:szCs w:val="30"/>
              </w:rPr>
              <w:t>5.82</w:t>
            </w:r>
          </w:p>
        </w:tc>
        <w:tc>
          <w:tcPr>
            <w:tcW w:w="270" w:type="dxa"/>
            <w:shd w:val="clear" w:color="auto" w:fill="auto"/>
          </w:tcPr>
          <w:p w14:paraId="1A01421F" w14:textId="77777777" w:rsidR="006B0D6A" w:rsidRPr="00356C8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25895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D6A">
              <w:rPr>
                <w:rFonts w:ascii="Angsana New" w:hAnsi="Angsana New"/>
                <w:b/>
                <w:bCs/>
                <w:sz w:val="30"/>
                <w:szCs w:val="30"/>
              </w:rPr>
              <w:t>8.68</w:t>
            </w:r>
          </w:p>
        </w:tc>
        <w:tc>
          <w:tcPr>
            <w:tcW w:w="360" w:type="dxa"/>
            <w:shd w:val="clear" w:color="auto" w:fill="auto"/>
          </w:tcPr>
          <w:p w14:paraId="1B1D243F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44FBD" w14:textId="6C343206" w:rsidR="006B0D6A" w:rsidRPr="006B0D6A" w:rsidRDefault="00681B99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0.52</w:t>
            </w:r>
          </w:p>
        </w:tc>
        <w:tc>
          <w:tcPr>
            <w:tcW w:w="270" w:type="dxa"/>
            <w:shd w:val="clear" w:color="auto" w:fill="auto"/>
          </w:tcPr>
          <w:p w14:paraId="6873F11B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584C8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D6A">
              <w:rPr>
                <w:rFonts w:ascii="Angsana New" w:hAnsi="Angsana New"/>
                <w:b/>
                <w:bCs/>
                <w:sz w:val="30"/>
                <w:szCs w:val="30"/>
              </w:rPr>
              <w:t>1.94</w:t>
            </w:r>
          </w:p>
        </w:tc>
      </w:tr>
    </w:tbl>
    <w:p w14:paraId="249A38C1" w14:textId="3D9614B2" w:rsidR="00FA06B3" w:rsidRDefault="00FA06B3">
      <w:pPr>
        <w:rPr>
          <w:sz w:val="10"/>
          <w:szCs w:val="1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360"/>
        <w:gridCol w:w="1080"/>
        <w:gridCol w:w="270"/>
        <w:gridCol w:w="1080"/>
      </w:tblGrid>
      <w:tr w:rsidR="00EC4EBB" w:rsidRPr="00356C8A" w14:paraId="74454669" w14:textId="77777777" w:rsidTr="00DB12B4">
        <w:tc>
          <w:tcPr>
            <w:tcW w:w="4230" w:type="dxa"/>
          </w:tcPr>
          <w:p w14:paraId="4B7FF9E9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br w:type="page"/>
            </w:r>
            <w:r w:rsidRPr="00356C8A">
              <w:rPr>
                <w:rFonts w:ascii="Angsana New" w:hAnsi="Angsana New"/>
                <w:sz w:val="30"/>
                <w:szCs w:val="30"/>
              </w:rPr>
              <w:br w:type="page"/>
            </w:r>
            <w:r w:rsidRPr="00356C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56C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356C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56C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7A34986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E48400C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4CDBFD6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EBB" w:rsidRPr="00356C8A" w14:paraId="1E3EC889" w14:textId="77777777" w:rsidTr="00DB12B4">
        <w:tc>
          <w:tcPr>
            <w:tcW w:w="4230" w:type="dxa"/>
          </w:tcPr>
          <w:p w14:paraId="20AB29E6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32ADA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31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A3FE648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722004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5542F459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4CB55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31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1193CEB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42D054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B0D6A" w:rsidRPr="00356C8A" w14:paraId="575C2C2A" w14:textId="77777777" w:rsidTr="00DB12B4">
        <w:tc>
          <w:tcPr>
            <w:tcW w:w="4230" w:type="dxa"/>
          </w:tcPr>
          <w:p w14:paraId="699FF514" w14:textId="77777777" w:rsidR="006B0D6A" w:rsidRPr="00356C8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9E92A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DC2D57D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4DF18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426F8EE2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954E9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CB3C32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123EE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C4EBB" w:rsidRPr="00356C8A" w14:paraId="7B8E4324" w14:textId="77777777" w:rsidTr="00DB12B4">
        <w:tc>
          <w:tcPr>
            <w:tcW w:w="4230" w:type="dxa"/>
          </w:tcPr>
          <w:p w14:paraId="061724C6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0EA676B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C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13D2" w:rsidRPr="00356C8A" w14:paraId="1F59AE32" w14:textId="77777777" w:rsidTr="00DB12B4">
        <w:tc>
          <w:tcPr>
            <w:tcW w:w="4230" w:type="dxa"/>
          </w:tcPr>
          <w:p w14:paraId="1BB2C307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3F09C44" w14:textId="634F1FF0" w:rsidR="009713D2" w:rsidRPr="00356C8A" w:rsidRDefault="00681B99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7A370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35C526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BD904E4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9D809B" w14:textId="2D1A4C8A" w:rsidR="009713D2" w:rsidRPr="009713D2" w:rsidRDefault="00681B99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2.28</w:t>
            </w:r>
          </w:p>
        </w:tc>
        <w:tc>
          <w:tcPr>
            <w:tcW w:w="270" w:type="dxa"/>
            <w:shd w:val="clear" w:color="auto" w:fill="auto"/>
          </w:tcPr>
          <w:p w14:paraId="585BBC28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4E427E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9713D2" w:rsidRPr="00356C8A" w14:paraId="5E923737" w14:textId="77777777" w:rsidTr="00DB12B4">
        <w:tc>
          <w:tcPr>
            <w:tcW w:w="4230" w:type="dxa"/>
          </w:tcPr>
          <w:p w14:paraId="4E7C8682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A411AF8" w14:textId="74EE37A9" w:rsidR="009713D2" w:rsidRPr="00356C8A" w:rsidRDefault="00681B99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7.23</w:t>
            </w:r>
          </w:p>
        </w:tc>
        <w:tc>
          <w:tcPr>
            <w:tcW w:w="270" w:type="dxa"/>
            <w:shd w:val="clear" w:color="auto" w:fill="auto"/>
          </w:tcPr>
          <w:p w14:paraId="4EB46B98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907557" w14:textId="25C52197" w:rsidR="009713D2" w:rsidRPr="009713D2" w:rsidRDefault="00711A8E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15</w:t>
            </w:r>
            <w:r w:rsidR="009713D2" w:rsidRPr="009713D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60" w:type="dxa"/>
            <w:shd w:val="clear" w:color="auto" w:fill="auto"/>
          </w:tcPr>
          <w:p w14:paraId="12F2839E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B0055C" w14:textId="64F70EFD" w:rsidR="009713D2" w:rsidRPr="009713D2" w:rsidRDefault="00681B99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A86C6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10037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13D2" w:rsidRPr="00356C8A" w14:paraId="20981D02" w14:textId="77777777" w:rsidTr="00DB12B4">
        <w:tc>
          <w:tcPr>
            <w:tcW w:w="4230" w:type="dxa"/>
          </w:tcPr>
          <w:p w14:paraId="2A5D0EED" w14:textId="77777777" w:rsid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F125AAF" w14:textId="7A0F9E6C" w:rsidR="009713D2" w:rsidRDefault="00681B99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5.48</w:t>
            </w:r>
          </w:p>
        </w:tc>
        <w:tc>
          <w:tcPr>
            <w:tcW w:w="270" w:type="dxa"/>
            <w:shd w:val="clear" w:color="auto" w:fill="auto"/>
          </w:tcPr>
          <w:p w14:paraId="0E2DDB72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485F29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3776AF5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4F0248" w14:textId="11492C8A" w:rsidR="009713D2" w:rsidRPr="009713D2" w:rsidRDefault="00681B99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3.34</w:t>
            </w:r>
          </w:p>
        </w:tc>
        <w:tc>
          <w:tcPr>
            <w:tcW w:w="270" w:type="dxa"/>
            <w:shd w:val="clear" w:color="auto" w:fill="auto"/>
          </w:tcPr>
          <w:p w14:paraId="0D1776BA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3266A1" w14:textId="77777777" w:rsidR="009713D2" w:rsidRPr="009713D2" w:rsidRDefault="009713D2" w:rsidP="00A0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13D2" w:rsidRPr="00356C8A" w14:paraId="54E0B8FB" w14:textId="77777777" w:rsidTr="00DB12B4">
        <w:tc>
          <w:tcPr>
            <w:tcW w:w="4230" w:type="dxa"/>
          </w:tcPr>
          <w:p w14:paraId="069DAC7F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EF44A6" w14:textId="23771BDC" w:rsidR="009713D2" w:rsidRPr="00356C8A" w:rsidRDefault="00681B99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13.32</w:t>
            </w:r>
          </w:p>
        </w:tc>
        <w:tc>
          <w:tcPr>
            <w:tcW w:w="270" w:type="dxa"/>
            <w:shd w:val="clear" w:color="auto" w:fill="auto"/>
          </w:tcPr>
          <w:p w14:paraId="1B297D35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B5191F" w14:textId="1B460122" w:rsidR="009713D2" w:rsidRPr="009713D2" w:rsidRDefault="00711A8E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8</w:t>
            </w:r>
            <w:r w:rsidR="009713D2" w:rsidRPr="009713D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360" w:type="dxa"/>
            <w:shd w:val="clear" w:color="auto" w:fill="auto"/>
          </w:tcPr>
          <w:p w14:paraId="3B917CF3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734314" w14:textId="7246D84B" w:rsidR="009713D2" w:rsidRPr="009713D2" w:rsidRDefault="00681B99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11.67</w:t>
            </w:r>
          </w:p>
        </w:tc>
        <w:tc>
          <w:tcPr>
            <w:tcW w:w="270" w:type="dxa"/>
            <w:shd w:val="clear" w:color="auto" w:fill="auto"/>
          </w:tcPr>
          <w:p w14:paraId="7BE13712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0AA175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5.88</w:t>
            </w:r>
          </w:p>
        </w:tc>
      </w:tr>
      <w:tr w:rsidR="009713D2" w:rsidRPr="00356C8A" w14:paraId="1495B989" w14:textId="77777777" w:rsidTr="00DB12B4">
        <w:tc>
          <w:tcPr>
            <w:tcW w:w="4230" w:type="dxa"/>
          </w:tcPr>
          <w:p w14:paraId="4C2546DB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C18F3" w14:textId="05F00268" w:rsidR="009713D2" w:rsidRPr="00356C8A" w:rsidRDefault="00681B99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26.03</w:t>
            </w:r>
          </w:p>
        </w:tc>
        <w:tc>
          <w:tcPr>
            <w:tcW w:w="270" w:type="dxa"/>
            <w:shd w:val="clear" w:color="auto" w:fill="auto"/>
          </w:tcPr>
          <w:p w14:paraId="49F5F081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8509D" w14:textId="312B3D1E" w:rsidR="009713D2" w:rsidRPr="009713D2" w:rsidRDefault="00711A8E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9713D2" w:rsidRPr="009713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360" w:type="dxa"/>
            <w:shd w:val="clear" w:color="auto" w:fill="auto"/>
          </w:tcPr>
          <w:p w14:paraId="6ED98960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808E9" w14:textId="56BBA52B" w:rsidR="009713D2" w:rsidRPr="00824C73" w:rsidRDefault="00DD493C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C73">
              <w:rPr>
                <w:rFonts w:ascii="Angsana New" w:hAnsi="Angsana New"/>
                <w:b/>
                <w:bCs/>
                <w:sz w:val="30"/>
                <w:szCs w:val="30"/>
              </w:rPr>
              <w:t>17.29</w:t>
            </w:r>
          </w:p>
        </w:tc>
        <w:tc>
          <w:tcPr>
            <w:tcW w:w="270" w:type="dxa"/>
            <w:shd w:val="clear" w:color="auto" w:fill="auto"/>
          </w:tcPr>
          <w:p w14:paraId="59FA8ED0" w14:textId="77777777" w:rsidR="009713D2" w:rsidRPr="00824C73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595EE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3D2">
              <w:rPr>
                <w:rFonts w:ascii="Angsana New" w:hAnsi="Angsana New"/>
                <w:b/>
                <w:bCs/>
                <w:sz w:val="30"/>
                <w:szCs w:val="30"/>
              </w:rPr>
              <w:t>5.93</w:t>
            </w:r>
          </w:p>
        </w:tc>
      </w:tr>
    </w:tbl>
    <w:p w14:paraId="1E16BDAF" w14:textId="612EC31B" w:rsidR="00491C58" w:rsidRDefault="00491C58"/>
    <w:p w14:paraId="59FFDC31" w14:textId="77777777" w:rsidR="00491C58" w:rsidRDefault="0049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360"/>
        <w:gridCol w:w="1080"/>
        <w:gridCol w:w="270"/>
        <w:gridCol w:w="1080"/>
      </w:tblGrid>
      <w:tr w:rsidR="00E007DD" w:rsidRPr="004B707B" w14:paraId="5956A11D" w14:textId="77777777" w:rsidTr="00DB12B4">
        <w:tc>
          <w:tcPr>
            <w:tcW w:w="4230" w:type="dxa"/>
          </w:tcPr>
          <w:p w14:paraId="69779EBD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เจ้าหนี้และเงินทดรองจ่ายจากกิจการ</w:t>
            </w:r>
          </w:p>
        </w:tc>
        <w:tc>
          <w:tcPr>
            <w:tcW w:w="2430" w:type="dxa"/>
            <w:gridSpan w:val="3"/>
          </w:tcPr>
          <w:p w14:paraId="2D11B365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B1BF166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A08A961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917" w:rsidRPr="004B707B" w14:paraId="180F9F97" w14:textId="77777777" w:rsidTr="00DB12B4">
        <w:tc>
          <w:tcPr>
            <w:tcW w:w="4230" w:type="dxa"/>
          </w:tcPr>
          <w:p w14:paraId="6B6FBC2F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(หมุนเวียน)</w:t>
            </w:r>
          </w:p>
        </w:tc>
        <w:tc>
          <w:tcPr>
            <w:tcW w:w="1080" w:type="dxa"/>
          </w:tcPr>
          <w:p w14:paraId="3893516F" w14:textId="77777777" w:rsidR="00532917" w:rsidRPr="004B707B" w:rsidRDefault="00916071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6A7DAA2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7B1B04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3DC86210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6D229" w14:textId="77777777" w:rsidR="00532917" w:rsidRPr="004B707B" w:rsidRDefault="003978CE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2993A46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5D5EEF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A6B29" w:rsidRPr="004B707B" w14:paraId="64E1C880" w14:textId="77777777" w:rsidTr="00DB12B4">
        <w:tc>
          <w:tcPr>
            <w:tcW w:w="4230" w:type="dxa"/>
          </w:tcPr>
          <w:p w14:paraId="2A6A1024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F9F5F7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5DEA1C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B04CC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0123CAAC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2E3AD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68550B8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6853A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D21F4" w:rsidRPr="004B707B" w14:paraId="193A6AA3" w14:textId="77777777" w:rsidTr="00DB12B4">
        <w:tc>
          <w:tcPr>
            <w:tcW w:w="4230" w:type="dxa"/>
          </w:tcPr>
          <w:p w14:paraId="44D5CCD0" w14:textId="77777777"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91F1A22" w14:textId="77777777"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5A8D" w:rsidRPr="00E65C71" w14:paraId="0767E74C" w14:textId="77777777" w:rsidTr="00DB12B4">
        <w:tc>
          <w:tcPr>
            <w:tcW w:w="4230" w:type="dxa"/>
          </w:tcPr>
          <w:p w14:paraId="7119B259" w14:textId="77777777" w:rsidR="00FD5A8D" w:rsidRPr="00E65C71" w:rsidRDefault="00FD5A8D" w:rsidP="00FD5A8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1DBF6F3" w14:textId="61EDDED9" w:rsidR="00FD5A8D" w:rsidRPr="00352F3E" w:rsidRDefault="00157BA3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D6A11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B0B4F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5A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4EDAD4A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1DD6B0" w14:textId="3B730B2C" w:rsidR="00FD5A8D" w:rsidRPr="00FD5A8D" w:rsidRDefault="00E169E1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C1D981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21336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5A8D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FD5A8D" w:rsidRPr="00E65C71" w14:paraId="621FA3EF" w14:textId="77777777" w:rsidTr="00DB12B4">
        <w:tc>
          <w:tcPr>
            <w:tcW w:w="4230" w:type="dxa"/>
          </w:tcPr>
          <w:p w14:paraId="3820F892" w14:textId="77777777" w:rsidR="00FD5A8D" w:rsidRPr="00E65C71" w:rsidRDefault="00FD5A8D" w:rsidP="00FD5A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65C71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63ECC816" w14:textId="7D8B118E" w:rsidR="00FD5A8D" w:rsidRPr="00352F3E" w:rsidRDefault="00157BA3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4E609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9AC47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5A8D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360" w:type="dxa"/>
          </w:tcPr>
          <w:p w14:paraId="4F1304CC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BDA41" w14:textId="478068A8" w:rsidR="00FD5A8D" w:rsidRPr="00FD5A8D" w:rsidRDefault="00E169E1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0C8C8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359F9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5A8D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  <w:tr w:rsidR="00FD5A8D" w:rsidRPr="00E65C71" w14:paraId="1D5BB192" w14:textId="77777777" w:rsidTr="00DB12B4">
        <w:tc>
          <w:tcPr>
            <w:tcW w:w="4230" w:type="dxa"/>
          </w:tcPr>
          <w:p w14:paraId="72E0F90A" w14:textId="77777777" w:rsidR="00FD5A8D" w:rsidRPr="00E65C71" w:rsidRDefault="00FD5A8D" w:rsidP="00FD5A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BEE015" w14:textId="69D1DA84" w:rsidR="00FD5A8D" w:rsidRPr="00352F3E" w:rsidRDefault="00157BA3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24A74B64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3F2ED" w14:textId="2518975A" w:rsidR="00FD5A8D" w:rsidRPr="00FD5A8D" w:rsidRDefault="00E169E1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F8B3F65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0BE29B" w14:textId="26F99CBE" w:rsidR="00FD5A8D" w:rsidRPr="00FD5A8D" w:rsidRDefault="00E169E1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70" w:type="dxa"/>
          </w:tcPr>
          <w:p w14:paraId="5F0110C6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ED6C2C" w14:textId="088DA3E3" w:rsidR="00FD5A8D" w:rsidRPr="00FD5A8D" w:rsidRDefault="00E169E1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5A8D" w:rsidRPr="00E65C71" w14:paraId="5622F25C" w14:textId="77777777" w:rsidTr="00DB12B4">
        <w:tc>
          <w:tcPr>
            <w:tcW w:w="4230" w:type="dxa"/>
          </w:tcPr>
          <w:p w14:paraId="61B802DB" w14:textId="77777777" w:rsidR="00FD5A8D" w:rsidRPr="000C024E" w:rsidRDefault="00FD5A8D" w:rsidP="00FD5A8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527D13" w14:textId="040B68E0" w:rsidR="00FD5A8D" w:rsidRPr="00352F3E" w:rsidRDefault="00157BA3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569522DC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672D8F" w14:textId="0BB05649" w:rsidR="00FD5A8D" w:rsidRPr="00FD5A8D" w:rsidRDefault="00711A8E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FD5A8D" w:rsidRPr="00FD5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360" w:type="dxa"/>
          </w:tcPr>
          <w:p w14:paraId="3B4BA669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3BCD5B" w14:textId="2BD0E929" w:rsidR="00FD5A8D" w:rsidRPr="00FD5A8D" w:rsidRDefault="00E169E1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70" w:type="dxa"/>
          </w:tcPr>
          <w:p w14:paraId="7141F346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1EAEC2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5A8D"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</w:tr>
      <w:tr w:rsidR="00FD5A8D" w:rsidRPr="00E65C71" w14:paraId="3361FDF7" w14:textId="77777777" w:rsidTr="00DB12B4">
        <w:tc>
          <w:tcPr>
            <w:tcW w:w="4230" w:type="dxa"/>
          </w:tcPr>
          <w:p w14:paraId="15B8A1DE" w14:textId="77777777" w:rsidR="00FD5A8D" w:rsidRDefault="00FD5A8D" w:rsidP="00FD5A8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269172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6AD69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577DAC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D7CF1DF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57CF4D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8AE44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0232C2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3924" w:rsidRPr="00EF7C1D" w14:paraId="49C9298D" w14:textId="77777777" w:rsidTr="00DB12B4">
        <w:tc>
          <w:tcPr>
            <w:tcW w:w="4230" w:type="dxa"/>
          </w:tcPr>
          <w:p w14:paraId="5158BD21" w14:textId="77777777" w:rsidR="00223924" w:rsidRPr="00EF7C1D" w:rsidRDefault="007C4DC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7C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เจ้าหนี้เงินมัดจำค่าเช่าและค่าบริการ</w:t>
            </w:r>
          </w:p>
        </w:tc>
        <w:tc>
          <w:tcPr>
            <w:tcW w:w="2430" w:type="dxa"/>
            <w:gridSpan w:val="3"/>
          </w:tcPr>
          <w:p w14:paraId="545C7101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79682148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AD1B2E8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924" w:rsidRPr="00EF7C1D" w14:paraId="17C95B9C" w14:textId="77777777" w:rsidTr="00DB12B4">
        <w:tc>
          <w:tcPr>
            <w:tcW w:w="4230" w:type="dxa"/>
          </w:tcPr>
          <w:p w14:paraId="454BD3B3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</w:t>
            </w:r>
            <w:r w:rsidRPr="00EF7C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EF7C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9054CD4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>31</w:t>
            </w: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B61097A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B56A75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7EC1DBDF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1D0440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>31</w:t>
            </w: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A391065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36EA5B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D5A8D" w:rsidRPr="00EF7C1D" w14:paraId="4BD986EF" w14:textId="77777777" w:rsidTr="00DB12B4">
        <w:tc>
          <w:tcPr>
            <w:tcW w:w="4230" w:type="dxa"/>
          </w:tcPr>
          <w:p w14:paraId="22CC2C24" w14:textId="77777777" w:rsidR="00FD5A8D" w:rsidRPr="00EF7C1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C62AF6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6AD698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733AD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4E463F00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BC3F4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AC9697E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0D860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23924" w:rsidRPr="00EF7C1D" w14:paraId="0E4E4F70" w14:textId="77777777" w:rsidTr="00DB12B4">
        <w:tc>
          <w:tcPr>
            <w:tcW w:w="4230" w:type="dxa"/>
          </w:tcPr>
          <w:p w14:paraId="731A512B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3A8D05D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7C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5A8D" w:rsidRPr="00FD5A8D" w14:paraId="4FC7374C" w14:textId="77777777" w:rsidTr="00DB12B4">
        <w:tc>
          <w:tcPr>
            <w:tcW w:w="4230" w:type="dxa"/>
          </w:tcPr>
          <w:p w14:paraId="6D4A3262" w14:textId="77777777" w:rsidR="00FD5A8D" w:rsidRPr="00EF7C1D" w:rsidRDefault="00FD5A8D" w:rsidP="00FD5A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7BCA5E" w14:textId="612DCA54" w:rsidR="00FD5A8D" w:rsidRPr="00F700A2" w:rsidRDefault="00B375D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C73">
              <w:rPr>
                <w:rFonts w:ascii="Angsana New" w:hAnsi="Angsana New"/>
                <w:b/>
                <w:bCs/>
                <w:sz w:val="30"/>
                <w:szCs w:val="30"/>
              </w:rPr>
              <w:t>0.84</w:t>
            </w:r>
          </w:p>
        </w:tc>
        <w:tc>
          <w:tcPr>
            <w:tcW w:w="270" w:type="dxa"/>
          </w:tcPr>
          <w:p w14:paraId="720F6039" w14:textId="77777777" w:rsidR="00FD5A8D" w:rsidRPr="00F700A2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EB5002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A8D">
              <w:rPr>
                <w:rFonts w:ascii="Angsana New" w:hAnsi="Angsana New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360" w:type="dxa"/>
          </w:tcPr>
          <w:p w14:paraId="28694CBF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B20411" w14:textId="3C77FB3B" w:rsidR="00FD5A8D" w:rsidRPr="00FD5A8D" w:rsidRDefault="00157BA3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4A52E15C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9C5073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A8D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</w:tr>
    </w:tbl>
    <w:p w14:paraId="28A1518D" w14:textId="2AE11685" w:rsidR="00DB12B4" w:rsidRDefault="00DB12B4">
      <w:pPr>
        <w:rPr>
          <w:rFonts w:ascii="Angsana New" w:hAnsi="Angsana New"/>
          <w:sz w:val="14"/>
          <w:szCs w:val="14"/>
        </w:rPr>
      </w:pPr>
    </w:p>
    <w:p w14:paraId="0E9F345A" w14:textId="14406E1E" w:rsidR="00157BA3" w:rsidRPr="00BB39D5" w:rsidRDefault="00157BA3" w:rsidP="00157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18" w:firstLine="450"/>
        <w:jc w:val="thaiDistribute"/>
        <w:rPr>
          <w:rFonts w:ascii="Angsana New" w:hAnsi="Angsana New"/>
          <w:sz w:val="30"/>
          <w:szCs w:val="30"/>
          <w:cs/>
        </w:rPr>
      </w:pPr>
      <w:r w:rsidRPr="00004A95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Pr="00004A95">
        <w:rPr>
          <w:rFonts w:ascii="Angsana New" w:hAnsi="Angsana New"/>
          <w:sz w:val="30"/>
          <w:szCs w:val="30"/>
          <w:cs/>
        </w:rPr>
        <w:t>จากกิจการที่เกี่ยวข้องกันสำหรับงวด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004A9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004A95">
        <w:rPr>
          <w:rFonts w:ascii="Angsana New" w:hAnsi="Angsana New" w:hint="cs"/>
          <w:sz w:val="30"/>
          <w:szCs w:val="30"/>
          <w:cs/>
        </w:rPr>
        <w:t xml:space="preserve"> มีนาคม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CA821D0" w14:textId="77777777" w:rsidR="00157BA3" w:rsidRPr="00DB12B4" w:rsidRDefault="00157BA3" w:rsidP="00157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16"/>
          <w:szCs w:val="16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6"/>
        <w:gridCol w:w="1009"/>
        <w:gridCol w:w="281"/>
        <w:gridCol w:w="1081"/>
        <w:gridCol w:w="268"/>
        <w:gridCol w:w="1152"/>
        <w:gridCol w:w="253"/>
        <w:gridCol w:w="1058"/>
        <w:gridCol w:w="230"/>
        <w:gridCol w:w="1044"/>
        <w:gridCol w:w="238"/>
        <w:gridCol w:w="1200"/>
      </w:tblGrid>
      <w:tr w:rsidR="00157BA3" w:rsidRPr="007566AE" w14:paraId="5E6282C9" w14:textId="77777777" w:rsidTr="00CF443F">
        <w:trPr>
          <w:tblHeader/>
        </w:trPr>
        <w:tc>
          <w:tcPr>
            <w:tcW w:w="1736" w:type="dxa"/>
            <w:vAlign w:val="bottom"/>
          </w:tcPr>
          <w:p w14:paraId="2925D61F" w14:textId="77777777" w:rsidR="00157BA3" w:rsidRPr="00EF3608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8" w:type="dxa"/>
            <w:gridSpan w:val="3"/>
            <w:vAlign w:val="bottom"/>
          </w:tcPr>
          <w:p w14:paraId="2B942786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DBD055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  <w:vAlign w:val="bottom"/>
          </w:tcPr>
          <w:p w14:paraId="078397C8" w14:textId="0B8C86A1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7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BA3" w:rsidRPr="007566AE" w14:paraId="759B3C2B" w14:textId="77777777" w:rsidTr="00CF443F">
        <w:trPr>
          <w:tblHeader/>
        </w:trPr>
        <w:tc>
          <w:tcPr>
            <w:tcW w:w="1736" w:type="dxa"/>
            <w:shd w:val="clear" w:color="auto" w:fill="auto"/>
            <w:vAlign w:val="bottom"/>
          </w:tcPr>
          <w:p w14:paraId="04403C87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2F5EC2E9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68438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82" w:type="dxa"/>
            <w:vAlign w:val="bottom"/>
          </w:tcPr>
          <w:p w14:paraId="77F2840D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DC0DEE9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34519B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4A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vAlign w:val="bottom"/>
          </w:tcPr>
          <w:p w14:paraId="012B93A9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FCC6088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A02CB4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53" w:type="dxa"/>
            <w:vAlign w:val="bottom"/>
          </w:tcPr>
          <w:p w14:paraId="41DFDEF7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47980F2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  <w:vAlign w:val="bottom"/>
          </w:tcPr>
          <w:p w14:paraId="0454AE3E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FAD2A55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13DE65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6EBB04F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BAD572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4A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57BA3" w:rsidRPr="007566AE" w14:paraId="216F5816" w14:textId="77777777" w:rsidTr="00CF443F">
        <w:trPr>
          <w:tblHeader/>
        </w:trPr>
        <w:tc>
          <w:tcPr>
            <w:tcW w:w="1736" w:type="dxa"/>
            <w:vAlign w:val="bottom"/>
          </w:tcPr>
          <w:p w14:paraId="5F6041F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0ACEB25D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2" w:type="dxa"/>
            <w:vAlign w:val="bottom"/>
          </w:tcPr>
          <w:p w14:paraId="369D5E45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E3657A7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15CD92A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A8033F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3" w:type="dxa"/>
            <w:vAlign w:val="bottom"/>
          </w:tcPr>
          <w:p w14:paraId="73555028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AF103C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dxa"/>
            <w:vAlign w:val="bottom"/>
          </w:tcPr>
          <w:p w14:paraId="7B2B66E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B18665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8" w:type="dxa"/>
            <w:vAlign w:val="bottom"/>
          </w:tcPr>
          <w:p w14:paraId="021A1190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D207683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57BA3" w:rsidRPr="007566AE" w14:paraId="2996F9AE" w14:textId="77777777" w:rsidTr="00CF443F">
        <w:trPr>
          <w:tblHeader/>
        </w:trPr>
        <w:tc>
          <w:tcPr>
            <w:tcW w:w="1736" w:type="dxa"/>
          </w:tcPr>
          <w:p w14:paraId="4792FBF7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8" w:type="dxa"/>
            <w:gridSpan w:val="3"/>
          </w:tcPr>
          <w:p w14:paraId="6CD9008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5BF54388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6B2C9D2F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7BA3" w:rsidRPr="007566AE" w14:paraId="63F0907C" w14:textId="77777777" w:rsidTr="00CF443F">
        <w:tc>
          <w:tcPr>
            <w:tcW w:w="2747" w:type="dxa"/>
            <w:gridSpan w:val="2"/>
          </w:tcPr>
          <w:p w14:paraId="1FF54761" w14:textId="065135B2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2" w:type="dxa"/>
          </w:tcPr>
          <w:p w14:paraId="1FC00C70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A9E102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29C5A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A9116F3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B2A3C59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E59FFFE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6DBE8F35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288DF96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7F656B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06A2A95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7BA3" w:rsidRPr="007566AE" w14:paraId="46237005" w14:textId="77777777" w:rsidTr="00CF443F">
        <w:tc>
          <w:tcPr>
            <w:tcW w:w="1736" w:type="dxa"/>
          </w:tcPr>
          <w:p w14:paraId="1EE3D6A4" w14:textId="07F25564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011" w:type="dxa"/>
          </w:tcPr>
          <w:p w14:paraId="25AE1324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2212372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C599E4F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1B2AFE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E4D3A80" w14:textId="58E1FD61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3CA0D6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7003A6" w14:textId="724478F1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110.95</w:t>
            </w:r>
          </w:p>
        </w:tc>
        <w:tc>
          <w:tcPr>
            <w:tcW w:w="230" w:type="dxa"/>
          </w:tcPr>
          <w:p w14:paraId="0948E71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CD68438" w14:textId="50ED182B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(13.00)</w:t>
            </w:r>
          </w:p>
        </w:tc>
        <w:tc>
          <w:tcPr>
            <w:tcW w:w="238" w:type="dxa"/>
          </w:tcPr>
          <w:p w14:paraId="5C9B45E3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BD504BC" w14:textId="60F95076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97.95</w:t>
            </w:r>
          </w:p>
        </w:tc>
      </w:tr>
      <w:tr w:rsidR="00157BA3" w:rsidRPr="007566AE" w14:paraId="2DC00168" w14:textId="77777777" w:rsidTr="00CF443F">
        <w:tc>
          <w:tcPr>
            <w:tcW w:w="1736" w:type="dxa"/>
          </w:tcPr>
          <w:p w14:paraId="588D53D8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11" w:type="dxa"/>
          </w:tcPr>
          <w:p w14:paraId="40D6721D" w14:textId="00F9F4BC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7DE4AAE8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87D8775" w14:textId="13AB8861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1.65</w:t>
            </w:r>
            <w:r w:rsidR="0076574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12C2730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14:paraId="48C410D0" w14:textId="424112F0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4C5CEA9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95EDBA" w14:textId="6A4C9C39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305.84</w:t>
            </w:r>
          </w:p>
        </w:tc>
        <w:tc>
          <w:tcPr>
            <w:tcW w:w="230" w:type="dxa"/>
          </w:tcPr>
          <w:p w14:paraId="39CDEB96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BD3AC5D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2884193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7048A3C7" w14:textId="4451899E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305.84</w:t>
            </w:r>
          </w:p>
        </w:tc>
      </w:tr>
      <w:tr w:rsidR="00157BA3" w14:paraId="38187B0B" w14:textId="77777777" w:rsidTr="00CF443F">
        <w:tc>
          <w:tcPr>
            <w:tcW w:w="1736" w:type="dxa"/>
          </w:tcPr>
          <w:p w14:paraId="3A02ACD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1" w:type="dxa"/>
          </w:tcPr>
          <w:p w14:paraId="13ADF845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41A3713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CBF9CBB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DECA10D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double" w:sz="4" w:space="0" w:color="auto"/>
            </w:tcBorders>
          </w:tcPr>
          <w:p w14:paraId="29EB57E0" w14:textId="1FBC7079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4496F26F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6DDF5FCB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2D6AD5E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769D9D37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7A5490F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auto"/>
            </w:tcBorders>
          </w:tcPr>
          <w:p w14:paraId="3AF08483" w14:textId="26CA8321" w:rsidR="00157BA3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403.79</w:t>
            </w:r>
          </w:p>
        </w:tc>
      </w:tr>
    </w:tbl>
    <w:p w14:paraId="44D1667D" w14:textId="0DAF5047" w:rsidR="00157BA3" w:rsidRPr="00DB12B4" w:rsidRDefault="00157BA3" w:rsidP="00D5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18" w:firstLine="450"/>
        <w:jc w:val="thaiDistribute"/>
        <w:rPr>
          <w:rFonts w:ascii="Angsana New" w:hAnsi="Angsana New"/>
          <w:sz w:val="24"/>
          <w:szCs w:val="24"/>
        </w:rPr>
      </w:pPr>
    </w:p>
    <w:p w14:paraId="14DF8036" w14:textId="77777777" w:rsidR="00491C58" w:rsidRDefault="0049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E085789" w14:textId="258C5D2E" w:rsidR="005856E4" w:rsidRPr="00BB39D5" w:rsidRDefault="005856E4" w:rsidP="00D5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18" w:firstLine="450"/>
        <w:jc w:val="thaiDistribute"/>
        <w:rPr>
          <w:rFonts w:ascii="Angsana New" w:hAnsi="Angsana New"/>
          <w:sz w:val="30"/>
          <w:szCs w:val="30"/>
          <w:cs/>
        </w:rPr>
      </w:pPr>
      <w:r w:rsidRPr="00004A95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รายการเคลื่อนไหวของเงินกู้ยืมระยะยาวจากกิจการที่เกี่ยวข้องกันสำหรับงวด</w:t>
      </w:r>
      <w:r w:rsidR="00532917">
        <w:rPr>
          <w:rFonts w:ascii="Angsana New" w:hAnsi="Angsana New" w:hint="cs"/>
          <w:sz w:val="30"/>
          <w:szCs w:val="30"/>
          <w:cs/>
        </w:rPr>
        <w:t>หก</w:t>
      </w:r>
      <w:r w:rsidRPr="00004A9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D355D">
        <w:rPr>
          <w:rFonts w:ascii="Angsana New" w:hAnsi="Angsana New"/>
          <w:sz w:val="30"/>
          <w:szCs w:val="30"/>
        </w:rPr>
        <w:t>31</w:t>
      </w:r>
      <w:r w:rsidRPr="00004A9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BB39D5">
        <w:rPr>
          <w:rFonts w:ascii="Angsana New" w:hAnsi="Angsana New"/>
          <w:sz w:val="30"/>
          <w:szCs w:val="30"/>
        </w:rPr>
        <w:t xml:space="preserve"> </w:t>
      </w:r>
      <w:r w:rsidR="00BB39D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11321C6" w14:textId="77777777" w:rsidR="005856E4" w:rsidRPr="00004A95" w:rsidRDefault="005856E4" w:rsidP="0058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20"/>
          <w:szCs w:val="20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6"/>
        <w:gridCol w:w="1011"/>
        <w:gridCol w:w="282"/>
        <w:gridCol w:w="1085"/>
        <w:gridCol w:w="269"/>
        <w:gridCol w:w="1155"/>
        <w:gridCol w:w="253"/>
        <w:gridCol w:w="1058"/>
        <w:gridCol w:w="230"/>
        <w:gridCol w:w="1021"/>
        <w:gridCol w:w="238"/>
        <w:gridCol w:w="1202"/>
      </w:tblGrid>
      <w:tr w:rsidR="00FE7F65" w:rsidRPr="007566AE" w14:paraId="783CDA63" w14:textId="77777777" w:rsidTr="00F255E4">
        <w:trPr>
          <w:tblHeader/>
        </w:trPr>
        <w:tc>
          <w:tcPr>
            <w:tcW w:w="1736" w:type="dxa"/>
            <w:vAlign w:val="bottom"/>
          </w:tcPr>
          <w:p w14:paraId="66037E45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8" w:type="dxa"/>
            <w:gridSpan w:val="3"/>
            <w:vAlign w:val="bottom"/>
          </w:tcPr>
          <w:p w14:paraId="2F101900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179BD91D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  <w:vAlign w:val="bottom"/>
          </w:tcPr>
          <w:p w14:paraId="50E4E548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566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7F65" w:rsidRPr="007566AE" w14:paraId="0FC1CDBB" w14:textId="77777777" w:rsidTr="00F255E4">
        <w:trPr>
          <w:tblHeader/>
        </w:trPr>
        <w:tc>
          <w:tcPr>
            <w:tcW w:w="1736" w:type="dxa"/>
            <w:shd w:val="clear" w:color="auto" w:fill="auto"/>
            <w:vAlign w:val="bottom"/>
          </w:tcPr>
          <w:p w14:paraId="519302FF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0FE6D45F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6DEAEC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82" w:type="dxa"/>
            <w:vAlign w:val="bottom"/>
          </w:tcPr>
          <w:p w14:paraId="04DA323C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1C5DAC0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65BF01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4A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vAlign w:val="bottom"/>
          </w:tcPr>
          <w:p w14:paraId="005D7F9B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DF5028D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6F9943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53" w:type="dxa"/>
            <w:vAlign w:val="bottom"/>
          </w:tcPr>
          <w:p w14:paraId="635796D9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242F82C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  <w:vAlign w:val="bottom"/>
          </w:tcPr>
          <w:p w14:paraId="4E3774B1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08499CB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3A0CE560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BC86B8B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2D27AE6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4A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E7F65" w:rsidRPr="007566AE" w14:paraId="37806E19" w14:textId="77777777" w:rsidTr="00F255E4">
        <w:trPr>
          <w:tblHeader/>
        </w:trPr>
        <w:tc>
          <w:tcPr>
            <w:tcW w:w="1736" w:type="dxa"/>
            <w:vAlign w:val="bottom"/>
          </w:tcPr>
          <w:p w14:paraId="18FE424C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6D421C66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2" w:type="dxa"/>
            <w:vAlign w:val="bottom"/>
          </w:tcPr>
          <w:p w14:paraId="1C485723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E43AAB7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24F8EF85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D098E44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3" w:type="dxa"/>
            <w:vAlign w:val="bottom"/>
          </w:tcPr>
          <w:p w14:paraId="72A3B572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D74C23D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dxa"/>
            <w:vAlign w:val="bottom"/>
          </w:tcPr>
          <w:p w14:paraId="534C6052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418128A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8" w:type="dxa"/>
            <w:vAlign w:val="bottom"/>
          </w:tcPr>
          <w:p w14:paraId="1A8C0F6D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0A389388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E7F65" w:rsidRPr="007566AE" w14:paraId="26648673" w14:textId="77777777" w:rsidTr="00F255E4">
        <w:trPr>
          <w:tblHeader/>
        </w:trPr>
        <w:tc>
          <w:tcPr>
            <w:tcW w:w="1736" w:type="dxa"/>
          </w:tcPr>
          <w:p w14:paraId="550C7692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8" w:type="dxa"/>
            <w:gridSpan w:val="3"/>
          </w:tcPr>
          <w:p w14:paraId="5A2D8F70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20E491B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7BB6944F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7F65" w:rsidRPr="007566AE" w14:paraId="5792FCFD" w14:textId="77777777" w:rsidTr="00F255E4">
        <w:tc>
          <w:tcPr>
            <w:tcW w:w="2747" w:type="dxa"/>
            <w:gridSpan w:val="2"/>
          </w:tcPr>
          <w:p w14:paraId="7986A50B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282" w:type="dxa"/>
          </w:tcPr>
          <w:p w14:paraId="3D768AD6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B906B1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0426AB2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F0429EB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DC914DC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31F264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52CE88D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6E25DBC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532E08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BDC2562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F65" w:rsidRPr="007566AE" w14:paraId="2410B8C7" w14:textId="77777777" w:rsidTr="00F255E4">
        <w:tc>
          <w:tcPr>
            <w:tcW w:w="1736" w:type="dxa"/>
          </w:tcPr>
          <w:p w14:paraId="3D004E53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เงินกู้ยืมระยะยาว</w:t>
            </w:r>
          </w:p>
        </w:tc>
        <w:tc>
          <w:tcPr>
            <w:tcW w:w="1011" w:type="dxa"/>
          </w:tcPr>
          <w:p w14:paraId="4FC9ACE1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6FA0EB4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212D67F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BBAE6F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61FD289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  <w:tc>
          <w:tcPr>
            <w:tcW w:w="253" w:type="dxa"/>
          </w:tcPr>
          <w:p w14:paraId="2DDC8F10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69229F" w14:textId="7297A921" w:rsidR="00FE7F65" w:rsidRPr="007566AE" w:rsidRDefault="00157BA3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3961DE04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A8F1864" w14:textId="3F404835" w:rsidR="00FE7F65" w:rsidRPr="007566AE" w:rsidRDefault="00157BA3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EA7B0EF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23B9D5C" w14:textId="24F8DD74" w:rsidR="00FE7F65" w:rsidRPr="007566AE" w:rsidRDefault="00157BA3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</w:tr>
      <w:tr w:rsidR="00FE7F65" w:rsidRPr="007566AE" w14:paraId="28C88A4C" w14:textId="77777777" w:rsidTr="00F255E4">
        <w:tc>
          <w:tcPr>
            <w:tcW w:w="1736" w:type="dxa"/>
          </w:tcPr>
          <w:p w14:paraId="308D626A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11" w:type="dxa"/>
          </w:tcPr>
          <w:p w14:paraId="3B055838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6.50</w:t>
            </w:r>
          </w:p>
        </w:tc>
        <w:tc>
          <w:tcPr>
            <w:tcW w:w="282" w:type="dxa"/>
          </w:tcPr>
          <w:p w14:paraId="571642C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C0C6506" w14:textId="4C0594FB" w:rsidR="00FE7F65" w:rsidRPr="007566AE" w:rsidRDefault="00E14AEB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6.50</w:t>
            </w:r>
          </w:p>
        </w:tc>
        <w:tc>
          <w:tcPr>
            <w:tcW w:w="269" w:type="dxa"/>
          </w:tcPr>
          <w:p w14:paraId="528C4868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14:paraId="6AC2A49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A5635">
              <w:rPr>
                <w:rFonts w:asciiTheme="majorBidi" w:hAnsiTheme="majorBidi" w:cstheme="majorBidi"/>
                <w:sz w:val="30"/>
                <w:szCs w:val="30"/>
              </w:rPr>
              <w:t>266.91</w:t>
            </w:r>
          </w:p>
        </w:tc>
        <w:tc>
          <w:tcPr>
            <w:tcW w:w="253" w:type="dxa"/>
          </w:tcPr>
          <w:p w14:paraId="4830CA0F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C48ACD" w14:textId="1334431C" w:rsidR="00FE7F65" w:rsidRPr="007566AE" w:rsidRDefault="00157BA3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7.42</w:t>
            </w:r>
          </w:p>
        </w:tc>
        <w:tc>
          <w:tcPr>
            <w:tcW w:w="230" w:type="dxa"/>
          </w:tcPr>
          <w:p w14:paraId="190D9CC9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A449B58" w14:textId="56FF3B73" w:rsidR="00FE7F65" w:rsidRPr="007566AE" w:rsidRDefault="00157BA3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5084E04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5AA5E17E" w14:textId="6F90CF35" w:rsidR="00FE7F65" w:rsidRPr="007566AE" w:rsidRDefault="00157BA3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274.33</w:t>
            </w:r>
          </w:p>
        </w:tc>
      </w:tr>
      <w:tr w:rsidR="00FE7F65" w14:paraId="5D8FA6C1" w14:textId="77777777" w:rsidTr="00F255E4">
        <w:tc>
          <w:tcPr>
            <w:tcW w:w="1736" w:type="dxa"/>
          </w:tcPr>
          <w:p w14:paraId="306E5230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1" w:type="dxa"/>
          </w:tcPr>
          <w:p w14:paraId="1353C758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0132E86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AEC7CF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D82984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double" w:sz="4" w:space="0" w:color="auto"/>
            </w:tcBorders>
          </w:tcPr>
          <w:p w14:paraId="46188408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635">
              <w:rPr>
                <w:rFonts w:ascii="Angsana New" w:hAnsi="Angsana New"/>
                <w:b/>
                <w:bCs/>
                <w:sz w:val="30"/>
                <w:szCs w:val="30"/>
              </w:rPr>
              <w:t>540.34</w:t>
            </w:r>
          </w:p>
        </w:tc>
        <w:tc>
          <w:tcPr>
            <w:tcW w:w="253" w:type="dxa"/>
          </w:tcPr>
          <w:p w14:paraId="358DEF37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211ECF53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36045B6D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603427E2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BEAE749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auto"/>
            </w:tcBorders>
          </w:tcPr>
          <w:p w14:paraId="0DB7C1BA" w14:textId="73F5109A" w:rsidR="00FE7F65" w:rsidRDefault="00157BA3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547.76</w:t>
            </w:r>
          </w:p>
        </w:tc>
      </w:tr>
    </w:tbl>
    <w:p w14:paraId="6AFD1E11" w14:textId="77777777" w:rsidR="00741E94" w:rsidRPr="00DB12B4" w:rsidRDefault="00741E94">
      <w:pPr>
        <w:rPr>
          <w:sz w:val="16"/>
          <w:szCs w:val="16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5"/>
        <w:gridCol w:w="1094"/>
        <w:gridCol w:w="269"/>
        <w:gridCol w:w="1070"/>
        <w:gridCol w:w="269"/>
        <w:gridCol w:w="1075"/>
        <w:gridCol w:w="269"/>
        <w:gridCol w:w="1080"/>
        <w:gridCol w:w="269"/>
        <w:gridCol w:w="1046"/>
        <w:gridCol w:w="269"/>
        <w:gridCol w:w="1165"/>
      </w:tblGrid>
      <w:tr w:rsidR="00FE7F65" w:rsidRPr="00EF3608" w14:paraId="18E5EF27" w14:textId="77777777" w:rsidTr="00824C73">
        <w:trPr>
          <w:tblHeader/>
        </w:trPr>
        <w:tc>
          <w:tcPr>
            <w:tcW w:w="1665" w:type="dxa"/>
            <w:vAlign w:val="bottom"/>
          </w:tcPr>
          <w:p w14:paraId="2B932792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4761DF49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10BFC5CB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3" w:type="dxa"/>
            <w:gridSpan w:val="7"/>
            <w:vAlign w:val="bottom"/>
          </w:tcPr>
          <w:p w14:paraId="2813C128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FE7F65" w:rsidRPr="00EF3608" w14:paraId="62FE4E35" w14:textId="77777777" w:rsidTr="00824C73">
        <w:trPr>
          <w:tblHeader/>
        </w:trPr>
        <w:tc>
          <w:tcPr>
            <w:tcW w:w="1665" w:type="dxa"/>
            <w:shd w:val="clear" w:color="auto" w:fill="auto"/>
            <w:vAlign w:val="bottom"/>
          </w:tcPr>
          <w:p w14:paraId="481479EB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5496028A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EC3DA1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69" w:type="dxa"/>
            <w:vAlign w:val="bottom"/>
          </w:tcPr>
          <w:p w14:paraId="170506A2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6DC30B8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45E1B4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4A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vAlign w:val="bottom"/>
          </w:tcPr>
          <w:p w14:paraId="6BF08E94" w14:textId="77777777" w:rsidR="00FE7F65" w:rsidRPr="009A0C1F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69ABBF4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29409A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bottom"/>
          </w:tcPr>
          <w:p w14:paraId="3EA0404B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CF49E6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3F52CF6D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66EC5E63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14EDFB59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8D030B8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E9BCD7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4A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E7F65" w:rsidRPr="00EF3608" w14:paraId="1BE59A6A" w14:textId="77777777" w:rsidTr="00824C73">
        <w:trPr>
          <w:tblHeader/>
        </w:trPr>
        <w:tc>
          <w:tcPr>
            <w:tcW w:w="1665" w:type="dxa"/>
            <w:vAlign w:val="bottom"/>
          </w:tcPr>
          <w:p w14:paraId="510B39BE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6B31CD8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vAlign w:val="bottom"/>
          </w:tcPr>
          <w:p w14:paraId="106656C0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11AB3C8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386FC3B1" w14:textId="77777777" w:rsidR="00FE7F65" w:rsidRPr="009A0C1F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2B33472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vAlign w:val="bottom"/>
          </w:tcPr>
          <w:p w14:paraId="1FEFB668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358813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02B22802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07B585CF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  <w:vAlign w:val="bottom"/>
          </w:tcPr>
          <w:p w14:paraId="59DB08B4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2E9BC32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E7F65" w:rsidRPr="00EF3608" w14:paraId="5BF211E8" w14:textId="77777777" w:rsidTr="00824C73">
        <w:trPr>
          <w:tblHeader/>
        </w:trPr>
        <w:tc>
          <w:tcPr>
            <w:tcW w:w="1665" w:type="dxa"/>
          </w:tcPr>
          <w:p w14:paraId="52619C97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05C11CA8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5C751DAA" w14:textId="77777777" w:rsidR="00FE7F65" w:rsidRPr="009A0C1F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3" w:type="dxa"/>
            <w:gridSpan w:val="7"/>
          </w:tcPr>
          <w:p w14:paraId="13FFEB49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7F65" w:rsidRPr="00EF3608" w14:paraId="71D61A18" w14:textId="77777777" w:rsidTr="00824C73">
        <w:tc>
          <w:tcPr>
            <w:tcW w:w="1665" w:type="dxa"/>
          </w:tcPr>
          <w:p w14:paraId="70A5C892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4" w:type="dxa"/>
          </w:tcPr>
          <w:p w14:paraId="230C7A55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BDDAEF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E84C44F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6C0176" w14:textId="77777777" w:rsidR="00FE7F65" w:rsidRPr="009A0C1F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880E1F6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6968E4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9DA74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6E75FF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5BB19A04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6E7840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07FF32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F65" w:rsidRPr="00EF3608" w14:paraId="1BE1C4B4" w14:textId="77777777" w:rsidTr="00824C73">
        <w:tc>
          <w:tcPr>
            <w:tcW w:w="1665" w:type="dxa"/>
          </w:tcPr>
          <w:p w14:paraId="3DB41184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ะยาว</w:t>
            </w:r>
          </w:p>
        </w:tc>
        <w:tc>
          <w:tcPr>
            <w:tcW w:w="1094" w:type="dxa"/>
          </w:tcPr>
          <w:p w14:paraId="4010C61A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CA26B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43FCDF1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CC860C" w14:textId="77777777" w:rsidR="00FE7F65" w:rsidRPr="009A0C1F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73F389F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58A">
              <w:rPr>
                <w:rFonts w:asciiTheme="majorBidi" w:hAnsiTheme="majorBidi" w:cstheme="majorBidi"/>
                <w:sz w:val="30"/>
                <w:szCs w:val="30"/>
              </w:rPr>
              <w:t>4,689.75</w:t>
            </w:r>
          </w:p>
        </w:tc>
        <w:tc>
          <w:tcPr>
            <w:tcW w:w="269" w:type="dxa"/>
          </w:tcPr>
          <w:p w14:paraId="4F6C29CA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C184E" w14:textId="2F2CA022" w:rsidR="00FE7F65" w:rsidRPr="00765741" w:rsidRDefault="00DD493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741">
              <w:rPr>
                <w:rFonts w:asciiTheme="majorBidi" w:hAnsiTheme="majorBidi" w:cstheme="majorBidi"/>
                <w:sz w:val="30"/>
                <w:szCs w:val="30"/>
              </w:rPr>
              <w:t>173.10</w:t>
            </w:r>
          </w:p>
        </w:tc>
        <w:tc>
          <w:tcPr>
            <w:tcW w:w="269" w:type="dxa"/>
          </w:tcPr>
          <w:p w14:paraId="308D2DB9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31FCD54" w14:textId="502B9B87" w:rsidR="00FE7F65" w:rsidRPr="00765741" w:rsidRDefault="00BB1B9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7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493C" w:rsidRPr="00765741">
              <w:rPr>
                <w:rFonts w:asciiTheme="majorBidi" w:hAnsiTheme="majorBidi" w:cstheme="majorBidi"/>
                <w:sz w:val="30"/>
                <w:szCs w:val="30"/>
              </w:rPr>
              <w:t>320.95</w:t>
            </w:r>
            <w:r w:rsidRPr="007657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614CF0E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7582720" w14:textId="22865155" w:rsidR="00FE7F65" w:rsidRPr="00765741" w:rsidRDefault="00BB1B90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741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DD493C" w:rsidRPr="00765741">
              <w:rPr>
                <w:rFonts w:asciiTheme="majorBidi" w:hAnsiTheme="majorBidi" w:cstheme="majorBidi"/>
                <w:sz w:val="30"/>
                <w:szCs w:val="30"/>
              </w:rPr>
              <w:t>541</w:t>
            </w:r>
            <w:r w:rsidRPr="007657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D493C" w:rsidRPr="0076574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E7F65" w:rsidRPr="00EF3608" w14:paraId="5AA0EE3A" w14:textId="77777777" w:rsidTr="00824C73">
        <w:tc>
          <w:tcPr>
            <w:tcW w:w="1665" w:type="dxa"/>
          </w:tcPr>
          <w:p w14:paraId="3F43EB35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94" w:type="dxa"/>
          </w:tcPr>
          <w:p w14:paraId="2BA3247A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3.30</w:t>
            </w:r>
          </w:p>
        </w:tc>
        <w:tc>
          <w:tcPr>
            <w:tcW w:w="269" w:type="dxa"/>
          </w:tcPr>
          <w:p w14:paraId="2CBB1617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04B4BEC" w14:textId="209C2559" w:rsidR="00FE7F65" w:rsidRPr="00335A23" w:rsidRDefault="00BB1B90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1.65-3.30</w:t>
            </w:r>
          </w:p>
        </w:tc>
        <w:tc>
          <w:tcPr>
            <w:tcW w:w="269" w:type="dxa"/>
          </w:tcPr>
          <w:p w14:paraId="03AC4EDE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45A3B9F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58A">
              <w:rPr>
                <w:rFonts w:asciiTheme="majorBidi" w:hAnsiTheme="majorBidi" w:cstheme="majorBidi"/>
                <w:sz w:val="30"/>
                <w:szCs w:val="30"/>
              </w:rPr>
              <w:t>232.34</w:t>
            </w:r>
          </w:p>
        </w:tc>
        <w:tc>
          <w:tcPr>
            <w:tcW w:w="269" w:type="dxa"/>
          </w:tcPr>
          <w:p w14:paraId="14ADF33E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95901" w14:textId="0882E459" w:rsidR="00FE7F65" w:rsidRPr="00765741" w:rsidRDefault="00DD493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741">
              <w:rPr>
                <w:rFonts w:asciiTheme="majorBidi" w:hAnsiTheme="majorBidi" w:cstheme="majorBidi"/>
                <w:sz w:val="30"/>
                <w:szCs w:val="30"/>
              </w:rPr>
              <w:t>73.</w:t>
            </w:r>
            <w:r w:rsidR="008867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574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2EB86025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24D2AC1" w14:textId="3BBA3AC5" w:rsidR="00FE7F65" w:rsidRPr="00765741" w:rsidRDefault="00DD493C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5741">
              <w:rPr>
                <w:rFonts w:asciiTheme="majorBidi" w:hAnsiTheme="majorBidi" w:cstheme="majorBidi"/>
                <w:sz w:val="30"/>
                <w:szCs w:val="30"/>
              </w:rPr>
              <w:t>(305.</w:t>
            </w:r>
            <w:r w:rsidR="008867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65741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69" w:type="dxa"/>
          </w:tcPr>
          <w:p w14:paraId="156E1A9D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FFAD1C" w14:textId="0DE55CE1" w:rsidR="00FE7F65" w:rsidRPr="00765741" w:rsidRDefault="00DD493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57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7F65" w:rsidRPr="00EF3608" w14:paraId="57C410AE" w14:textId="77777777" w:rsidTr="00824C73">
        <w:tc>
          <w:tcPr>
            <w:tcW w:w="1665" w:type="dxa"/>
          </w:tcPr>
          <w:p w14:paraId="6AE005DA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</w:tcPr>
          <w:p w14:paraId="2F4D73C8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5F9599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</w:tcPr>
          <w:p w14:paraId="72FAF588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0AA5247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000000"/>
            </w:tcBorders>
          </w:tcPr>
          <w:p w14:paraId="4123289D" w14:textId="20B76118" w:rsidR="00FE7F65" w:rsidRPr="007A5635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5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711A8E" w:rsidRPr="00711A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922</w:t>
            </w:r>
            <w:r w:rsidRPr="007A5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711A8E" w:rsidRPr="00711A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7A5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7CD9D910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92656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8F07DE4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3D1A8D10" w14:textId="77777777" w:rsidR="00FE7F65" w:rsidRPr="00765741" w:rsidRDefault="00FE7F65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EA274C1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000000"/>
            </w:tcBorders>
          </w:tcPr>
          <w:p w14:paraId="7965F710" w14:textId="486419B3" w:rsidR="00FE7F65" w:rsidRPr="00765741" w:rsidRDefault="00BB1B90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7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DD493C" w:rsidRPr="007657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  <w:r w:rsidRPr="007657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DD493C" w:rsidRPr="007657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17C0C465" w14:textId="2BBC4707" w:rsidR="00DB12B4" w:rsidRDefault="00DB12B4">
      <w:pPr>
        <w:rPr>
          <w:sz w:val="14"/>
          <w:szCs w:val="1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630"/>
        <w:gridCol w:w="1260"/>
        <w:gridCol w:w="270"/>
        <w:gridCol w:w="1170"/>
        <w:gridCol w:w="270"/>
        <w:gridCol w:w="1170"/>
        <w:gridCol w:w="270"/>
        <w:gridCol w:w="1170"/>
      </w:tblGrid>
      <w:tr w:rsidR="00FE7F65" w:rsidRPr="00EF3608" w14:paraId="1E96E4F0" w14:textId="77777777" w:rsidTr="00F255E4">
        <w:tc>
          <w:tcPr>
            <w:tcW w:w="3150" w:type="dxa"/>
          </w:tcPr>
          <w:p w14:paraId="4C631E5E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630" w:type="dxa"/>
          </w:tcPr>
          <w:p w14:paraId="1190C8BA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A715378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9C22DE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29DA7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F65" w:rsidRPr="00EF3608" w14:paraId="642341C8" w14:textId="77777777" w:rsidTr="00F255E4">
        <w:tc>
          <w:tcPr>
            <w:tcW w:w="3150" w:type="dxa"/>
          </w:tcPr>
          <w:p w14:paraId="1DD999CA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3FEDA29D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843EC6" w14:textId="41D79FDD" w:rsidR="00FE7F65" w:rsidRPr="00EF3608" w:rsidRDefault="00711A8E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31</w:t>
            </w:r>
            <w:r w:rsidR="00FE7F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E7F65" w:rsidRPr="00004A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E68EE52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BA90F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AE1AC85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43EC3" w14:textId="4F973F91" w:rsidR="00FE7F65" w:rsidRPr="00EF3608" w:rsidRDefault="00711A8E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31</w:t>
            </w:r>
            <w:r w:rsidR="00FE7F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E7F65" w:rsidRPr="00004A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E088D84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29D027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E7F65" w:rsidRPr="00EF3608" w14:paraId="7CFEB2E2" w14:textId="77777777" w:rsidTr="00F255E4">
        <w:tc>
          <w:tcPr>
            <w:tcW w:w="3150" w:type="dxa"/>
          </w:tcPr>
          <w:p w14:paraId="379F78CA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7BE99CC5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02508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097A4C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5A001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F843DD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07F14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27FD9B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38E6E6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E7F65" w:rsidRPr="00EF3608" w14:paraId="6E369A1E" w14:textId="77777777" w:rsidTr="00F255E4">
        <w:trPr>
          <w:trHeight w:val="245"/>
        </w:trPr>
        <w:tc>
          <w:tcPr>
            <w:tcW w:w="3150" w:type="dxa"/>
          </w:tcPr>
          <w:p w14:paraId="5221842F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AD8D11E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1ADB6822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7F65" w:rsidRPr="00EF3608" w14:paraId="7577D5B2" w14:textId="77777777" w:rsidTr="00F255E4">
        <w:tc>
          <w:tcPr>
            <w:tcW w:w="3150" w:type="dxa"/>
          </w:tcPr>
          <w:p w14:paraId="3FC372D3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dxa"/>
          </w:tcPr>
          <w:p w14:paraId="4818E14B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87CF83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0C98D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114E5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B5387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77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40670B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DD45B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88C36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44C0" w:rsidRPr="00EF3608" w14:paraId="00857817" w14:textId="77777777" w:rsidTr="00F255E4">
        <w:tc>
          <w:tcPr>
            <w:tcW w:w="3150" w:type="dxa"/>
          </w:tcPr>
          <w:p w14:paraId="114E04F4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630" w:type="dxa"/>
          </w:tcPr>
          <w:p w14:paraId="7920BEB5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11D30" w14:textId="228A7ACB" w:rsidR="009644C0" w:rsidRPr="00F877CC" w:rsidRDefault="00BB1B9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270" w:type="dxa"/>
          </w:tcPr>
          <w:p w14:paraId="7509A8F4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A395D9" w14:textId="6B9EA884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306.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34B86D64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495AB7" w14:textId="7DA36FE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29D999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DA87C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644C0" w:rsidRPr="00EF3608" w14:paraId="2DF90CE1" w14:textId="77777777" w:rsidTr="00F255E4">
        <w:tc>
          <w:tcPr>
            <w:tcW w:w="3150" w:type="dxa"/>
          </w:tcPr>
          <w:p w14:paraId="1B5CB212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630" w:type="dxa"/>
          </w:tcPr>
          <w:p w14:paraId="4E281A5B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87F4C7" w14:textId="12A37303" w:rsidR="009644C0" w:rsidRPr="00F877CC" w:rsidRDefault="00BB1B9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5,976.14</w:t>
            </w:r>
          </w:p>
        </w:tc>
        <w:tc>
          <w:tcPr>
            <w:tcW w:w="270" w:type="dxa"/>
          </w:tcPr>
          <w:p w14:paraId="41C6650A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1EF617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D1C">
              <w:rPr>
                <w:rFonts w:ascii="Angsana New" w:hAnsi="Angsana New"/>
                <w:sz w:val="30"/>
                <w:szCs w:val="30"/>
              </w:rPr>
              <w:t>6,128.79</w:t>
            </w:r>
          </w:p>
        </w:tc>
        <w:tc>
          <w:tcPr>
            <w:tcW w:w="270" w:type="dxa"/>
          </w:tcPr>
          <w:p w14:paraId="05D3B8CF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6598C5" w14:textId="0208E968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A2808E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2A89E6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644C0" w:rsidRPr="00EF3608" w14:paraId="348E318F" w14:textId="77777777" w:rsidTr="00F255E4">
        <w:trPr>
          <w:trHeight w:val="80"/>
        </w:trPr>
        <w:tc>
          <w:tcPr>
            <w:tcW w:w="3150" w:type="dxa"/>
          </w:tcPr>
          <w:p w14:paraId="466FE2CA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4D5C2B0F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ECC9D2" w14:textId="0DE987DC" w:rsidR="009644C0" w:rsidRPr="00F877CC" w:rsidRDefault="00BB1B9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6,282.20</w:t>
            </w:r>
          </w:p>
        </w:tc>
        <w:tc>
          <w:tcPr>
            <w:tcW w:w="270" w:type="dxa"/>
          </w:tcPr>
          <w:p w14:paraId="0E07624C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52AB64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D1C">
              <w:rPr>
                <w:rFonts w:ascii="Angsana New" w:hAnsi="Angsana New"/>
                <w:b/>
                <w:bCs/>
                <w:sz w:val="30"/>
                <w:szCs w:val="30"/>
              </w:rPr>
              <w:t>6,435.61</w:t>
            </w:r>
          </w:p>
        </w:tc>
        <w:tc>
          <w:tcPr>
            <w:tcW w:w="270" w:type="dxa"/>
          </w:tcPr>
          <w:p w14:paraId="1A85F47F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016576" w14:textId="2AEEF141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9E119E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16CB9D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E10079A" w14:textId="5D464A91" w:rsidR="0018072F" w:rsidRDefault="00180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6CA78A4B" w14:textId="7271557B" w:rsidR="00491C58" w:rsidRDefault="0049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0E941CE" w14:textId="0F8E2187" w:rsidR="00491C58" w:rsidRDefault="0049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AA8F988" w14:textId="77777777" w:rsidR="00491C58" w:rsidRDefault="0049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80071D1" w14:textId="77777777" w:rsidR="00FD1DC3" w:rsidRPr="004B707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41B34B9" w14:textId="77777777" w:rsidR="002B3E7A" w:rsidRPr="004B707B" w:rsidRDefault="002B3E7A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09"/>
        <w:gridCol w:w="829"/>
        <w:gridCol w:w="1081"/>
        <w:gridCol w:w="269"/>
        <w:gridCol w:w="1083"/>
        <w:gridCol w:w="271"/>
        <w:gridCol w:w="1081"/>
        <w:gridCol w:w="269"/>
        <w:gridCol w:w="1076"/>
      </w:tblGrid>
      <w:tr w:rsidR="00D23D9D" w:rsidRPr="004B707B" w14:paraId="080E4B0D" w14:textId="77777777" w:rsidTr="00E40534">
        <w:trPr>
          <w:tblHeader/>
        </w:trPr>
        <w:tc>
          <w:tcPr>
            <w:tcW w:w="1853" w:type="pct"/>
          </w:tcPr>
          <w:p w14:paraId="42C24FDC" w14:textId="77777777" w:rsidR="000C4614" w:rsidRPr="004B707B" w:rsidRDefault="000C4614" w:rsidP="00083C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337E7CAB" w14:textId="77777777"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</w:tcPr>
          <w:p w14:paraId="16818C7B" w14:textId="77777777"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2F714CB" w14:textId="77777777"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5BE55582" w14:textId="77777777"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457" w:rsidRPr="004B707B" w14:paraId="393A18E2" w14:textId="77777777" w:rsidTr="00E40534">
        <w:trPr>
          <w:tblHeader/>
        </w:trPr>
        <w:tc>
          <w:tcPr>
            <w:tcW w:w="1853" w:type="pct"/>
          </w:tcPr>
          <w:p w14:paraId="2761EEA4" w14:textId="77777777" w:rsidR="00DD2457" w:rsidRPr="004B707B" w:rsidRDefault="00DD2457" w:rsidP="00DD245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730CD6E7" w14:textId="77777777" w:rsidR="00DD2457" w:rsidRPr="004B707B" w:rsidRDefault="00DD2457" w:rsidP="00DD24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E9D4724" w14:textId="77777777" w:rsidR="00DD2457" w:rsidRPr="004B707B" w:rsidRDefault="00421F5E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" w:type="pct"/>
          </w:tcPr>
          <w:p w14:paraId="02BF0739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7584D2B2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393F154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D9DD4E4" w14:textId="77777777" w:rsidR="00DD2457" w:rsidRPr="004B707B" w:rsidRDefault="00421F5E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" w:type="pct"/>
          </w:tcPr>
          <w:p w14:paraId="0AFD2392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2C4A4B5E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D625B" w:rsidRPr="004B707B" w14:paraId="252726CC" w14:textId="77777777" w:rsidTr="00E40534">
        <w:trPr>
          <w:tblHeader/>
        </w:trPr>
        <w:tc>
          <w:tcPr>
            <w:tcW w:w="1853" w:type="pct"/>
          </w:tcPr>
          <w:p w14:paraId="04D977BD" w14:textId="77777777" w:rsidR="00ED625B" w:rsidRPr="004B707B" w:rsidRDefault="00ED625B" w:rsidP="00ED625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25D334C6" w14:textId="77777777" w:rsidR="00ED625B" w:rsidRPr="004B707B" w:rsidRDefault="00ED625B" w:rsidP="00ED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1" w:type="pct"/>
          </w:tcPr>
          <w:p w14:paraId="329C62BA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34844865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1DA27D4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3936C163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4A5D6D9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92FFB2D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0C3DDF6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40534" w:rsidRPr="004B707B" w14:paraId="1B8AB068" w14:textId="77777777" w:rsidTr="00777437">
        <w:trPr>
          <w:trHeight w:val="335"/>
          <w:tblHeader/>
        </w:trPr>
        <w:tc>
          <w:tcPr>
            <w:tcW w:w="1853" w:type="pct"/>
          </w:tcPr>
          <w:p w14:paraId="6A082078" w14:textId="77777777" w:rsidR="00E40534" w:rsidRPr="004B707B" w:rsidRDefault="00E40534" w:rsidP="00E405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54D29CEB" w14:textId="77777777" w:rsidR="00E40534" w:rsidRPr="004B707B" w:rsidRDefault="00E40534" w:rsidP="00E405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9" w:type="pct"/>
            <w:gridSpan w:val="7"/>
          </w:tcPr>
          <w:p w14:paraId="2EDAD0D8" w14:textId="77777777" w:rsidR="00E40534" w:rsidRPr="004B707B" w:rsidRDefault="00E40534" w:rsidP="00E405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625B" w:rsidRPr="004B707B" w14:paraId="37198A57" w14:textId="77777777" w:rsidTr="00F255E4">
        <w:trPr>
          <w:trHeight w:val="155"/>
        </w:trPr>
        <w:tc>
          <w:tcPr>
            <w:tcW w:w="1853" w:type="pct"/>
          </w:tcPr>
          <w:p w14:paraId="329E59A1" w14:textId="77777777" w:rsidR="00ED625B" w:rsidRPr="004B707B" w:rsidRDefault="00ED625B" w:rsidP="00ED625B">
            <w:pPr>
              <w:tabs>
                <w:tab w:val="clear" w:pos="227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7FE132C7" w14:textId="5302991D" w:rsidR="00ED625B" w:rsidRPr="004B707B" w:rsidRDefault="00E87455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1" w:type="pct"/>
          </w:tcPr>
          <w:p w14:paraId="7D65EC75" w14:textId="207ED59C" w:rsidR="00ED625B" w:rsidRPr="00070FC3" w:rsidRDefault="00BB1B90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43.66</w:t>
            </w:r>
          </w:p>
        </w:tc>
        <w:tc>
          <w:tcPr>
            <w:tcW w:w="142" w:type="pct"/>
          </w:tcPr>
          <w:p w14:paraId="4A2D418F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538EAEF" w14:textId="77777777" w:rsidR="00ED625B" w:rsidRPr="00ED625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25B">
              <w:rPr>
                <w:rFonts w:ascii="Angsana New" w:hAnsi="Angsana New"/>
                <w:sz w:val="30"/>
                <w:szCs w:val="30"/>
              </w:rPr>
              <w:t>6.69</w:t>
            </w:r>
          </w:p>
        </w:tc>
        <w:tc>
          <w:tcPr>
            <w:tcW w:w="143" w:type="pct"/>
          </w:tcPr>
          <w:p w14:paraId="3399A073" w14:textId="77777777" w:rsidR="00ED625B" w:rsidRPr="00E41EC2" w:rsidRDefault="00ED625B" w:rsidP="00ED625B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71" w:type="pct"/>
          </w:tcPr>
          <w:p w14:paraId="27AD3C83" w14:textId="2E5E198A" w:rsidR="00ED625B" w:rsidRPr="00BB1B90" w:rsidRDefault="00BB1B9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266.58</w:t>
            </w:r>
          </w:p>
        </w:tc>
        <w:tc>
          <w:tcPr>
            <w:tcW w:w="142" w:type="pct"/>
            <w:vAlign w:val="bottom"/>
          </w:tcPr>
          <w:p w14:paraId="3BF7342C" w14:textId="77777777" w:rsidR="00ED625B" w:rsidRPr="002E3D0D" w:rsidRDefault="00ED625B" w:rsidP="00ED625B">
            <w:pPr>
              <w:tabs>
                <w:tab w:val="decimal" w:pos="533"/>
              </w:tabs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568" w:type="pct"/>
          </w:tcPr>
          <w:p w14:paraId="159959DF" w14:textId="7E2BAB71" w:rsidR="00ED625B" w:rsidRPr="00ED625B" w:rsidRDefault="00711A8E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20</w:t>
            </w:r>
            <w:r w:rsidR="00ED625B" w:rsidRPr="00ED62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ED625B" w:rsidRPr="004B707B" w14:paraId="2E61A4BE" w14:textId="77777777" w:rsidTr="00E40534">
        <w:trPr>
          <w:trHeight w:val="155"/>
        </w:trPr>
        <w:tc>
          <w:tcPr>
            <w:tcW w:w="1853" w:type="pct"/>
          </w:tcPr>
          <w:p w14:paraId="69DD0CA3" w14:textId="77777777" w:rsidR="00ED625B" w:rsidRPr="004B707B" w:rsidRDefault="00ED625B" w:rsidP="00ED625B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38" w:type="pct"/>
          </w:tcPr>
          <w:p w14:paraId="603AABAB" w14:textId="77777777" w:rsidR="00ED625B" w:rsidRPr="004B707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5D8B2E3" w14:textId="5BBB0CDA" w:rsidR="00ED625B" w:rsidRPr="00070FC3" w:rsidRDefault="00BB1B90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26.00</w:t>
            </w:r>
          </w:p>
        </w:tc>
        <w:tc>
          <w:tcPr>
            <w:tcW w:w="142" w:type="pct"/>
          </w:tcPr>
          <w:p w14:paraId="25537A4B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E876232" w14:textId="77777777" w:rsidR="00ED625B" w:rsidRPr="00ED625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25B">
              <w:rPr>
                <w:rFonts w:ascii="Angsana New" w:hAnsi="Angsana New"/>
                <w:sz w:val="30"/>
                <w:szCs w:val="30"/>
              </w:rPr>
              <w:t>36.07</w:t>
            </w:r>
          </w:p>
        </w:tc>
        <w:tc>
          <w:tcPr>
            <w:tcW w:w="143" w:type="pct"/>
          </w:tcPr>
          <w:p w14:paraId="7ACECE8F" w14:textId="77777777" w:rsidR="00ED625B" w:rsidRPr="0070693C" w:rsidRDefault="00ED625B" w:rsidP="00ED625B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AD73F34" w14:textId="4CC556B6" w:rsidR="00ED625B" w:rsidRPr="00BB1B90" w:rsidRDefault="00BB1B9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7.99</w:t>
            </w:r>
          </w:p>
        </w:tc>
        <w:tc>
          <w:tcPr>
            <w:tcW w:w="142" w:type="pct"/>
          </w:tcPr>
          <w:p w14:paraId="5EA0A673" w14:textId="77777777" w:rsidR="00ED625B" w:rsidRPr="002E3D0D" w:rsidRDefault="00ED625B" w:rsidP="00ED625B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41E6DA8" w14:textId="4F2A7A74" w:rsidR="00ED625B" w:rsidRPr="00ED625B" w:rsidRDefault="00711A8E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12</w:t>
            </w:r>
            <w:r w:rsidR="00ED625B" w:rsidRPr="00ED625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ED625B" w:rsidRPr="004B707B" w14:paraId="68143DB3" w14:textId="77777777" w:rsidTr="00E40534">
        <w:trPr>
          <w:trHeight w:val="155"/>
        </w:trPr>
        <w:tc>
          <w:tcPr>
            <w:tcW w:w="1853" w:type="pct"/>
          </w:tcPr>
          <w:p w14:paraId="72F9D746" w14:textId="77777777" w:rsidR="00ED625B" w:rsidRPr="004B707B" w:rsidRDefault="00ED625B" w:rsidP="00ED625B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14:paraId="75C498DB" w14:textId="77777777" w:rsidR="00ED625B" w:rsidRPr="004B707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1228F04A" w14:textId="6ACB349F" w:rsidR="00ED625B" w:rsidRPr="00070FC3" w:rsidRDefault="00BB1B90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69.66</w:t>
            </w:r>
          </w:p>
        </w:tc>
        <w:tc>
          <w:tcPr>
            <w:tcW w:w="142" w:type="pct"/>
          </w:tcPr>
          <w:p w14:paraId="4796FB8F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63D6B07" w14:textId="77777777" w:rsidR="00ED625B" w:rsidRPr="00ED625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25B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3" w:type="pct"/>
          </w:tcPr>
          <w:p w14:paraId="7D3FA95B" w14:textId="77777777" w:rsidR="00ED625B" w:rsidRPr="0070693C" w:rsidRDefault="00ED625B" w:rsidP="00ED625B">
            <w:pPr>
              <w:tabs>
                <w:tab w:val="decimal" w:pos="533"/>
              </w:tabs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E5102A5" w14:textId="078181F8" w:rsidR="00ED625B" w:rsidRPr="00BB1B90" w:rsidRDefault="00BB1B9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B90">
              <w:rPr>
                <w:rFonts w:ascii="Angsana New" w:hAnsi="Angsana New"/>
                <w:b/>
                <w:bCs/>
                <w:sz w:val="30"/>
                <w:szCs w:val="30"/>
              </w:rPr>
              <w:t>274.57</w:t>
            </w:r>
          </w:p>
        </w:tc>
        <w:tc>
          <w:tcPr>
            <w:tcW w:w="142" w:type="pct"/>
          </w:tcPr>
          <w:p w14:paraId="54DF2DB6" w14:textId="77777777" w:rsidR="00ED625B" w:rsidRPr="002E3D0D" w:rsidRDefault="00ED625B" w:rsidP="00ED625B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0E97AAF" w14:textId="63F6FBE2" w:rsidR="00ED625B" w:rsidRPr="00ED625B" w:rsidRDefault="00711A8E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ED625B" w:rsidRPr="00ED62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ED625B" w:rsidRPr="004B707B" w14:paraId="08FBA8BA" w14:textId="77777777" w:rsidTr="00E40534">
        <w:trPr>
          <w:trHeight w:val="155"/>
        </w:trPr>
        <w:tc>
          <w:tcPr>
            <w:tcW w:w="1853" w:type="pct"/>
          </w:tcPr>
          <w:p w14:paraId="6B8FE9B8" w14:textId="77777777" w:rsidR="00ED625B" w:rsidRPr="004B707B" w:rsidRDefault="00ED625B" w:rsidP="00ED625B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8" w:type="pct"/>
          </w:tcPr>
          <w:p w14:paraId="0B06350D" w14:textId="77777777" w:rsidR="00ED625B" w:rsidRPr="004B707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82DFB48" w14:textId="64FF7D53" w:rsidR="00ED625B" w:rsidRPr="00070FC3" w:rsidRDefault="00BB1B90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(2.92)</w:t>
            </w:r>
          </w:p>
        </w:tc>
        <w:tc>
          <w:tcPr>
            <w:tcW w:w="142" w:type="pct"/>
          </w:tcPr>
          <w:p w14:paraId="670DBE8A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53959E" w14:textId="77777777" w:rsidR="00ED625B" w:rsidRPr="00ED625B" w:rsidRDefault="00ED625B" w:rsidP="004C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25B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3" w:type="pct"/>
          </w:tcPr>
          <w:p w14:paraId="429F8DF0" w14:textId="77777777" w:rsidR="00ED625B" w:rsidRPr="0070693C" w:rsidRDefault="00ED625B" w:rsidP="00ED625B">
            <w:pPr>
              <w:tabs>
                <w:tab w:val="decimal" w:pos="533"/>
              </w:tabs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E150B39" w14:textId="0E63ACA3" w:rsidR="00ED625B" w:rsidRPr="00BB1B90" w:rsidRDefault="00BB1B9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85C7E26" w14:textId="77777777" w:rsidR="00ED625B" w:rsidRPr="002E3D0D" w:rsidRDefault="00ED625B" w:rsidP="00ED625B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F6035C5" w14:textId="77777777" w:rsidR="00ED625B" w:rsidRPr="00ED625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625B" w:rsidRPr="004B707B" w14:paraId="7A1E652C" w14:textId="77777777" w:rsidTr="00E40534">
        <w:trPr>
          <w:trHeight w:val="155"/>
        </w:trPr>
        <w:tc>
          <w:tcPr>
            <w:tcW w:w="1853" w:type="pct"/>
          </w:tcPr>
          <w:p w14:paraId="39849919" w14:textId="77777777" w:rsidR="00ED625B" w:rsidRPr="004B707B" w:rsidRDefault="00ED625B" w:rsidP="00ED625B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8" w:type="pct"/>
          </w:tcPr>
          <w:p w14:paraId="2EF23065" w14:textId="77777777" w:rsidR="00ED625B" w:rsidRPr="004B707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C376424" w14:textId="490C5607" w:rsidR="00ED625B" w:rsidRPr="00070FC3" w:rsidRDefault="00BB1B90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66.74</w:t>
            </w:r>
          </w:p>
        </w:tc>
        <w:tc>
          <w:tcPr>
            <w:tcW w:w="142" w:type="pct"/>
          </w:tcPr>
          <w:p w14:paraId="14097D91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B22D7E7" w14:textId="77777777" w:rsidR="00ED625B" w:rsidRPr="00ED625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25B"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3" w:type="pct"/>
          </w:tcPr>
          <w:p w14:paraId="12C1838D" w14:textId="77777777" w:rsidR="00ED625B" w:rsidRPr="0070693C" w:rsidRDefault="00ED625B" w:rsidP="00ED625B">
            <w:pPr>
              <w:tabs>
                <w:tab w:val="decimal" w:pos="533"/>
              </w:tabs>
              <w:spacing w:line="240" w:lineRule="auto"/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4E06867" w14:textId="73ED43C6" w:rsidR="00ED625B" w:rsidRPr="00BB1B90" w:rsidRDefault="00BB1B9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B90">
              <w:rPr>
                <w:rFonts w:ascii="Angsana New" w:hAnsi="Angsana New"/>
                <w:b/>
                <w:bCs/>
                <w:sz w:val="30"/>
                <w:szCs w:val="30"/>
              </w:rPr>
              <w:t>274.57</w:t>
            </w:r>
          </w:p>
        </w:tc>
        <w:tc>
          <w:tcPr>
            <w:tcW w:w="142" w:type="pct"/>
          </w:tcPr>
          <w:p w14:paraId="50120964" w14:textId="77777777" w:rsidR="00ED625B" w:rsidRPr="002E3D0D" w:rsidRDefault="00ED625B" w:rsidP="00ED625B">
            <w:pPr>
              <w:tabs>
                <w:tab w:val="decimal" w:pos="533"/>
              </w:tabs>
              <w:spacing w:line="240" w:lineRule="auto"/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EFF103A" w14:textId="0830A7D1" w:rsidR="00ED625B" w:rsidRPr="00ED625B" w:rsidRDefault="00711A8E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ED625B" w:rsidRPr="00ED62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ED625B" w:rsidRPr="004B707B" w14:paraId="2AA6B3C8" w14:textId="77777777" w:rsidTr="00FE7F65">
        <w:trPr>
          <w:trHeight w:val="155"/>
        </w:trPr>
        <w:tc>
          <w:tcPr>
            <w:tcW w:w="1853" w:type="pct"/>
          </w:tcPr>
          <w:p w14:paraId="7B1C3C98" w14:textId="77777777" w:rsidR="00ED625B" w:rsidRPr="004B707B" w:rsidRDefault="00ED625B" w:rsidP="00ED625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054D9DEA" w14:textId="77777777" w:rsidR="00ED625B" w:rsidRPr="004B707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0DAFD5E1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DACD13C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59E3C2FC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1BC35BC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7C662E42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7098652" w14:textId="77777777" w:rsidR="00ED625B" w:rsidRPr="004B707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372EACE" w14:textId="77777777" w:rsidR="00ED625B" w:rsidRPr="004B707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25B" w:rsidRPr="004B707B" w14:paraId="5A3D6174" w14:textId="77777777" w:rsidTr="00421F5E">
        <w:trPr>
          <w:trHeight w:val="155"/>
        </w:trPr>
        <w:tc>
          <w:tcPr>
            <w:tcW w:w="2291" w:type="pct"/>
            <w:gridSpan w:val="2"/>
          </w:tcPr>
          <w:p w14:paraId="786D9C2A" w14:textId="460AE4AA" w:rsidR="00ED625B" w:rsidRPr="004B707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2045D">
              <w:rPr>
                <w:rFonts w:ascii="Angsana New" w:hAnsi="Angsana New"/>
                <w:sz w:val="30"/>
                <w:szCs w:val="30"/>
                <w:cs/>
              </w:rPr>
              <w:t>หนี้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สูญและหนี้สงสัยจะสูญสำหรับ</w:t>
            </w:r>
          </w:p>
        </w:tc>
        <w:tc>
          <w:tcPr>
            <w:tcW w:w="571" w:type="pct"/>
            <w:shd w:val="clear" w:color="auto" w:fill="auto"/>
          </w:tcPr>
          <w:p w14:paraId="200CE315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29705ECB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6F15422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33573A6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4A24BDF" w14:textId="77777777" w:rsidR="00ED625B" w:rsidRPr="00070FC3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1457611" w14:textId="77777777" w:rsidR="00ED625B" w:rsidRPr="00F74AE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0CF42AA" w14:textId="77777777" w:rsidR="00ED625B" w:rsidRPr="00F74AEB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25A4" w:rsidRPr="004B707B" w14:paraId="1A897D96" w14:textId="77777777" w:rsidTr="00F255E4">
        <w:trPr>
          <w:trHeight w:val="155"/>
        </w:trPr>
        <w:tc>
          <w:tcPr>
            <w:tcW w:w="2291" w:type="pct"/>
            <w:gridSpan w:val="2"/>
          </w:tcPr>
          <w:p w14:paraId="7FD075FB" w14:textId="77777777" w:rsidR="00C725A4" w:rsidRPr="00090A3A" w:rsidRDefault="00C725A4" w:rsidP="00C7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7B4B0C06" w14:textId="639D59A6" w:rsidR="00C725A4" w:rsidRPr="00070FC3" w:rsidRDefault="00BB1B90" w:rsidP="00C7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142" w:type="pct"/>
            <w:shd w:val="clear" w:color="auto" w:fill="auto"/>
          </w:tcPr>
          <w:p w14:paraId="09194D7A" w14:textId="77777777" w:rsidR="00C725A4" w:rsidRPr="00070FC3" w:rsidRDefault="00C725A4" w:rsidP="00C7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BDE836" w14:textId="77777777" w:rsidR="00C725A4" w:rsidRPr="00C725A4" w:rsidRDefault="00C725A4" w:rsidP="00C7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725A4">
              <w:rPr>
                <w:rFonts w:ascii="Angsana New" w:hAnsi="Angsana New"/>
                <w:sz w:val="30"/>
                <w:szCs w:val="30"/>
              </w:rPr>
              <w:t>2.93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2821D82" w14:textId="77777777" w:rsidR="00C725A4" w:rsidRPr="0070693C" w:rsidRDefault="00C725A4" w:rsidP="00C725A4">
            <w:pPr>
              <w:tabs>
                <w:tab w:val="decimal" w:pos="54"/>
              </w:tabs>
              <w:ind w:left="-90"/>
              <w:rPr>
                <w:rFonts w:cs="Times New Roman"/>
                <w:szCs w:val="22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64B2DF6A" w14:textId="1530EAE7" w:rsidR="00C725A4" w:rsidRPr="00BB1B90" w:rsidRDefault="00BB1B9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D31C185" w14:textId="77777777" w:rsidR="00C725A4" w:rsidRPr="00E41EC2" w:rsidRDefault="00C725A4" w:rsidP="00C725A4">
            <w:pPr>
              <w:tabs>
                <w:tab w:val="decimal" w:pos="533"/>
              </w:tabs>
              <w:spacing w:line="240" w:lineRule="auto"/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38D9E741" w14:textId="77777777" w:rsidR="00C725A4" w:rsidRPr="00C725A4" w:rsidRDefault="00C725A4" w:rsidP="00C7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725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25A4" w:rsidRPr="004B707B" w14:paraId="73E7DC48" w14:textId="77777777" w:rsidTr="00F255E4">
        <w:trPr>
          <w:trHeight w:val="155"/>
        </w:trPr>
        <w:tc>
          <w:tcPr>
            <w:tcW w:w="2291" w:type="pct"/>
            <w:gridSpan w:val="2"/>
          </w:tcPr>
          <w:p w14:paraId="27A39638" w14:textId="77777777" w:rsidR="00C725A4" w:rsidRPr="00090A3A" w:rsidRDefault="00C725A4" w:rsidP="00C7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C6BB0F" w14:textId="35FE65AA" w:rsidR="00C725A4" w:rsidRPr="00070FC3" w:rsidRDefault="00BB1B90" w:rsidP="00C7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142" w:type="pct"/>
            <w:shd w:val="clear" w:color="auto" w:fill="auto"/>
          </w:tcPr>
          <w:p w14:paraId="68030AAF" w14:textId="77777777" w:rsidR="00C725A4" w:rsidRPr="00070FC3" w:rsidRDefault="00C725A4" w:rsidP="00C7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DCC6A" w14:textId="77777777" w:rsidR="00C725A4" w:rsidRPr="00C725A4" w:rsidRDefault="00C725A4" w:rsidP="00C7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725A4">
              <w:rPr>
                <w:rFonts w:ascii="Angsana New" w:hAnsi="Angsana New"/>
                <w:sz w:val="30"/>
                <w:szCs w:val="30"/>
              </w:rPr>
              <w:t>2.80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757ED7A" w14:textId="77777777" w:rsidR="00C725A4" w:rsidRPr="0070693C" w:rsidRDefault="00C725A4" w:rsidP="00C725A4">
            <w:pPr>
              <w:tabs>
                <w:tab w:val="decimal" w:pos="54"/>
              </w:tabs>
              <w:ind w:left="-90"/>
              <w:rPr>
                <w:rFonts w:cs="Times New Roman"/>
                <w:szCs w:val="22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733E3B88" w14:textId="10B06AD9" w:rsidR="00C725A4" w:rsidRPr="00BB1B90" w:rsidRDefault="00BB1B9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57EC4EC" w14:textId="77777777" w:rsidR="00C725A4" w:rsidRPr="00E41EC2" w:rsidRDefault="00C725A4" w:rsidP="00C725A4">
            <w:pPr>
              <w:tabs>
                <w:tab w:val="decimal" w:pos="144"/>
              </w:tabs>
              <w:spacing w:line="240" w:lineRule="auto"/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B555698" w14:textId="77777777" w:rsidR="00C725A4" w:rsidRPr="00C725A4" w:rsidRDefault="00C725A4" w:rsidP="00C7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725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0FAB8E9" w14:textId="06FF170D" w:rsidR="00824C73" w:rsidRDefault="00824C73" w:rsidP="00DD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D9474C5" w14:textId="1CDF8ED1" w:rsidR="00353FC4" w:rsidRPr="004B707B" w:rsidRDefault="00353FC4" w:rsidP="00367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ลูกหนี้การค้า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ณ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F74AEB">
        <w:rPr>
          <w:rFonts w:ascii="Angsana New" w:hAnsi="Angsana New"/>
          <w:sz w:val="30"/>
          <w:szCs w:val="30"/>
          <w:cs/>
        </w:rPr>
        <w:t>วันที่</w:t>
      </w:r>
      <w:r w:rsidRPr="00F74AEB">
        <w:rPr>
          <w:rFonts w:ascii="Angsana New" w:hAnsi="Angsana New"/>
          <w:sz w:val="30"/>
          <w:szCs w:val="30"/>
        </w:rPr>
        <w:t xml:space="preserve"> </w:t>
      </w:r>
      <w:r w:rsidR="007C1EEB" w:rsidRPr="00F74AEB">
        <w:rPr>
          <w:rFonts w:ascii="Angsana New" w:hAnsi="Angsana New"/>
          <w:sz w:val="30"/>
          <w:szCs w:val="30"/>
        </w:rPr>
        <w:t>31</w:t>
      </w:r>
      <w:r w:rsidR="007C1EEB" w:rsidRPr="00F74AEB">
        <w:rPr>
          <w:rFonts w:ascii="Angsana New" w:hAnsi="Angsana New"/>
          <w:sz w:val="30"/>
          <w:szCs w:val="30"/>
          <w:cs/>
        </w:rPr>
        <w:t xml:space="preserve"> </w:t>
      </w:r>
      <w:r w:rsidR="00E40534" w:rsidRPr="00F74AEB">
        <w:rPr>
          <w:rFonts w:ascii="Angsana New" w:hAnsi="Angsana New" w:hint="cs"/>
          <w:sz w:val="30"/>
          <w:szCs w:val="30"/>
          <w:cs/>
        </w:rPr>
        <w:t>มีนาคม</w:t>
      </w:r>
      <w:r w:rsidR="007C1EEB" w:rsidRPr="00F74AEB">
        <w:rPr>
          <w:rFonts w:ascii="Angsana New" w:hAnsi="Angsana New"/>
          <w:sz w:val="30"/>
          <w:szCs w:val="30"/>
          <w:cs/>
        </w:rPr>
        <w:t xml:space="preserve"> </w:t>
      </w:r>
      <w:r w:rsidR="007C1EEB" w:rsidRPr="00F74AEB">
        <w:rPr>
          <w:rFonts w:ascii="Angsana New" w:hAnsi="Angsana New"/>
          <w:sz w:val="30"/>
          <w:szCs w:val="30"/>
        </w:rPr>
        <w:t>25</w:t>
      </w:r>
      <w:r w:rsidR="00711A8E" w:rsidRPr="00711A8E">
        <w:rPr>
          <w:rFonts w:ascii="Angsana New" w:hAnsi="Angsana New" w:hint="cs"/>
          <w:sz w:val="30"/>
          <w:szCs w:val="30"/>
        </w:rPr>
        <w:t>6</w:t>
      </w:r>
      <w:r w:rsidR="00423D84">
        <w:rPr>
          <w:rFonts w:ascii="Angsana New" w:hAnsi="Angsana New"/>
          <w:sz w:val="30"/>
          <w:szCs w:val="30"/>
        </w:rPr>
        <w:t>3</w:t>
      </w:r>
      <w:r w:rsidR="007C1EEB" w:rsidRPr="00F74AEB">
        <w:rPr>
          <w:rFonts w:ascii="Angsana New" w:hAnsi="Angsana New"/>
          <w:sz w:val="30"/>
          <w:szCs w:val="30"/>
        </w:rPr>
        <w:t xml:space="preserve"> </w:t>
      </w:r>
      <w:r w:rsidR="007C1EEB" w:rsidRPr="00F74AEB">
        <w:rPr>
          <w:rFonts w:ascii="Angsana New" w:hAnsi="Angsana New" w:hint="cs"/>
          <w:sz w:val="30"/>
          <w:szCs w:val="30"/>
          <w:cs/>
        </w:rPr>
        <w:t xml:space="preserve">และ </w:t>
      </w:r>
      <w:r w:rsidR="006C1730" w:rsidRPr="00F74AEB">
        <w:rPr>
          <w:rFonts w:ascii="Angsana New" w:hAnsi="Angsana New"/>
          <w:sz w:val="30"/>
          <w:szCs w:val="30"/>
        </w:rPr>
        <w:t xml:space="preserve">30 </w:t>
      </w:r>
      <w:r w:rsidR="006C1730" w:rsidRPr="00F74AE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C1EEB" w:rsidRPr="00F74AEB">
        <w:rPr>
          <w:rFonts w:ascii="Angsana New" w:hAnsi="Angsana New"/>
          <w:sz w:val="30"/>
          <w:szCs w:val="30"/>
        </w:rPr>
        <w:t>256</w:t>
      </w:r>
      <w:r w:rsidR="00423D84">
        <w:rPr>
          <w:rFonts w:ascii="Angsana New" w:hAnsi="Angsana New"/>
          <w:sz w:val="30"/>
          <w:szCs w:val="30"/>
        </w:rPr>
        <w:t>2</w:t>
      </w:r>
      <w:r w:rsidR="00100EBA">
        <w:rPr>
          <w:rFonts w:ascii="Angsana New" w:hAnsi="Angsana New"/>
          <w:sz w:val="30"/>
          <w:szCs w:val="30"/>
        </w:rPr>
        <w:t xml:space="preserve"> </w:t>
      </w:r>
      <w:r w:rsidRPr="00F74AEB">
        <w:rPr>
          <w:rFonts w:ascii="Angsana New" w:hAnsi="Angsana New"/>
          <w:sz w:val="30"/>
          <w:szCs w:val="30"/>
          <w:cs/>
        </w:rPr>
        <w:t>ประกอบด้</w:t>
      </w:r>
      <w:r w:rsidRPr="004B707B">
        <w:rPr>
          <w:rFonts w:ascii="Angsana New" w:hAnsi="Angsana New"/>
          <w:sz w:val="30"/>
          <w:szCs w:val="30"/>
          <w:cs/>
        </w:rPr>
        <w:t>วย</w:t>
      </w:r>
    </w:p>
    <w:p w14:paraId="53509743" w14:textId="77777777" w:rsidR="00787648" w:rsidRPr="004B707B" w:rsidRDefault="00787648" w:rsidP="0035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tbl>
      <w:tblPr>
        <w:tblW w:w="94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2"/>
        <w:gridCol w:w="926"/>
        <w:gridCol w:w="1064"/>
        <w:gridCol w:w="255"/>
        <w:gridCol w:w="1115"/>
        <w:gridCol w:w="266"/>
        <w:gridCol w:w="1085"/>
        <w:gridCol w:w="270"/>
        <w:gridCol w:w="1034"/>
        <w:gridCol w:w="21"/>
      </w:tblGrid>
      <w:tr w:rsidR="00353FC4" w:rsidRPr="004B707B" w14:paraId="46F74655" w14:textId="77777777" w:rsidTr="00423D84">
        <w:trPr>
          <w:gridAfter w:val="1"/>
          <w:wAfter w:w="11" w:type="pct"/>
          <w:tblHeader/>
        </w:trPr>
        <w:tc>
          <w:tcPr>
            <w:tcW w:w="1806" w:type="pct"/>
          </w:tcPr>
          <w:p w14:paraId="55C7BC2E" w14:textId="77777777" w:rsidR="00353FC4" w:rsidRPr="004B707B" w:rsidRDefault="00353FC4" w:rsidP="007D7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6A8B1E8E" w14:textId="77777777"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7620125D" w14:textId="77777777"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76D5F63" w14:textId="77777777"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49F13E7E" w14:textId="77777777"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457" w:rsidRPr="004B707B" w14:paraId="6F768C82" w14:textId="77777777" w:rsidTr="00423D84">
        <w:trPr>
          <w:tblHeader/>
        </w:trPr>
        <w:tc>
          <w:tcPr>
            <w:tcW w:w="1806" w:type="pct"/>
          </w:tcPr>
          <w:p w14:paraId="17520D90" w14:textId="77777777" w:rsidR="00DD2457" w:rsidRPr="004B707B" w:rsidRDefault="00DD2457" w:rsidP="00DD245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41DF0941" w14:textId="77777777" w:rsidR="00DD2457" w:rsidRPr="004B707B" w:rsidRDefault="00DD2457" w:rsidP="00DD24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2472E871" w14:textId="77777777" w:rsidR="00DD2457" w:rsidRPr="004B707B" w:rsidRDefault="00421F5E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</w:tcPr>
          <w:p w14:paraId="674C0B1E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B537675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7BF44A4E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D39070" w14:textId="77777777" w:rsidR="00DD2457" w:rsidRPr="004B707B" w:rsidRDefault="00421F5E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00590D81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gridSpan w:val="2"/>
          </w:tcPr>
          <w:p w14:paraId="7367C828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23D84" w:rsidRPr="004B707B" w14:paraId="21107F5A" w14:textId="77777777" w:rsidTr="00423D84">
        <w:trPr>
          <w:tblHeader/>
        </w:trPr>
        <w:tc>
          <w:tcPr>
            <w:tcW w:w="1806" w:type="pct"/>
          </w:tcPr>
          <w:p w14:paraId="31F947B2" w14:textId="77777777" w:rsidR="00423D84" w:rsidRPr="004B707B" w:rsidRDefault="00423D84" w:rsidP="00423D84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434043DE" w14:textId="77777777" w:rsidR="00423D84" w:rsidRPr="004B707B" w:rsidRDefault="00423D84" w:rsidP="00423D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13786B13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0DB08010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72D9637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3AE8A2DC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BC9476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29831BC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gridSpan w:val="2"/>
          </w:tcPr>
          <w:p w14:paraId="43B8BBFC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40534" w:rsidRPr="004B707B" w14:paraId="4BE05E51" w14:textId="77777777" w:rsidTr="00367922">
        <w:trPr>
          <w:trHeight w:val="335"/>
          <w:tblHeader/>
        </w:trPr>
        <w:tc>
          <w:tcPr>
            <w:tcW w:w="1806" w:type="pct"/>
          </w:tcPr>
          <w:p w14:paraId="10F25A25" w14:textId="77777777" w:rsidR="00E40534" w:rsidRPr="004B707B" w:rsidRDefault="00E40534" w:rsidP="00E40534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C78E4A1" w14:textId="77777777" w:rsidR="00E40534" w:rsidRPr="004B707B" w:rsidRDefault="00E40534" w:rsidP="00E405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4" w:type="pct"/>
            <w:gridSpan w:val="8"/>
          </w:tcPr>
          <w:p w14:paraId="04E7CE42" w14:textId="77777777" w:rsidR="00E40534" w:rsidRPr="004B707B" w:rsidRDefault="00E40534" w:rsidP="00E405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3D84" w:rsidRPr="004B707B" w14:paraId="4FA47456" w14:textId="77777777" w:rsidTr="00423D84">
        <w:tc>
          <w:tcPr>
            <w:tcW w:w="1806" w:type="pct"/>
          </w:tcPr>
          <w:p w14:paraId="798F26EF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90" w:type="pct"/>
          </w:tcPr>
          <w:p w14:paraId="03D5930B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376B5FC" w14:textId="7D50101C" w:rsidR="00423D84" w:rsidRPr="00070FC3" w:rsidRDefault="00BB1B90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35" w:type="pct"/>
          </w:tcPr>
          <w:p w14:paraId="6C3045BB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F01830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1" w:type="pct"/>
          </w:tcPr>
          <w:p w14:paraId="1FDCA9A7" w14:textId="77777777" w:rsidR="00423D84" w:rsidRPr="00AF2A25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74" w:type="pct"/>
          </w:tcPr>
          <w:p w14:paraId="6F6538B1" w14:textId="56C0734C" w:rsidR="009644C0" w:rsidRPr="009644C0" w:rsidRDefault="009644C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644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93CD404" w14:textId="77777777" w:rsidR="00423D84" w:rsidRPr="00314631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58" w:type="pct"/>
            <w:gridSpan w:val="2"/>
          </w:tcPr>
          <w:p w14:paraId="4D9E5EB7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3D84" w:rsidRPr="004B707B" w14:paraId="71AC99A5" w14:textId="77777777" w:rsidTr="00423D84">
        <w:tc>
          <w:tcPr>
            <w:tcW w:w="1806" w:type="pct"/>
          </w:tcPr>
          <w:p w14:paraId="730FE99F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490" w:type="pct"/>
          </w:tcPr>
          <w:p w14:paraId="4482658F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597EEEE5" w14:textId="7A933B7D" w:rsidR="00423D84" w:rsidRPr="00070FC3" w:rsidRDefault="00BB1B90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39.70</w:t>
            </w:r>
          </w:p>
        </w:tc>
        <w:tc>
          <w:tcPr>
            <w:tcW w:w="135" w:type="pct"/>
          </w:tcPr>
          <w:p w14:paraId="759FC01F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9A6BE9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41" w:type="pct"/>
          </w:tcPr>
          <w:p w14:paraId="1B2A8CDC" w14:textId="77777777" w:rsidR="00423D84" w:rsidRPr="00AF2A25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74" w:type="pct"/>
          </w:tcPr>
          <w:p w14:paraId="4A6A84C6" w14:textId="33D663F2" w:rsidR="00423D84" w:rsidRPr="00AE40B9" w:rsidRDefault="00BB1B9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252.04</w:t>
            </w:r>
          </w:p>
        </w:tc>
        <w:tc>
          <w:tcPr>
            <w:tcW w:w="143" w:type="pct"/>
          </w:tcPr>
          <w:p w14:paraId="73748A40" w14:textId="77777777" w:rsidR="00423D84" w:rsidRPr="00314631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58" w:type="pct"/>
            <w:gridSpan w:val="2"/>
          </w:tcPr>
          <w:p w14:paraId="58E8AFC9" w14:textId="7CC8E2F0" w:rsidR="00423D84" w:rsidRPr="00423D84" w:rsidRDefault="00711A8E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5</w:t>
            </w:r>
            <w:r w:rsidR="00423D84" w:rsidRPr="00423D8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423D84" w:rsidRPr="004B707B" w14:paraId="4DF91494" w14:textId="77777777" w:rsidTr="00423D84">
        <w:tc>
          <w:tcPr>
            <w:tcW w:w="1806" w:type="pct"/>
          </w:tcPr>
          <w:p w14:paraId="058F30CD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490" w:type="pct"/>
          </w:tcPr>
          <w:p w14:paraId="614FE4A3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51033BF2" w14:textId="233FDE60" w:rsidR="00423D84" w:rsidRPr="00070FC3" w:rsidRDefault="00BB1B90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18.97</w:t>
            </w:r>
          </w:p>
        </w:tc>
        <w:tc>
          <w:tcPr>
            <w:tcW w:w="135" w:type="pct"/>
          </w:tcPr>
          <w:p w14:paraId="041FA0FD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6FB6DE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26.58</w:t>
            </w:r>
          </w:p>
        </w:tc>
        <w:tc>
          <w:tcPr>
            <w:tcW w:w="141" w:type="pct"/>
          </w:tcPr>
          <w:p w14:paraId="74C73BE3" w14:textId="77777777" w:rsidR="00423D84" w:rsidRPr="00AF2A25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74" w:type="pct"/>
          </w:tcPr>
          <w:p w14:paraId="1A515A1F" w14:textId="3715D3CB" w:rsidR="00423D84" w:rsidRPr="00AE40B9" w:rsidRDefault="00BB1B9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3.36</w:t>
            </w:r>
          </w:p>
        </w:tc>
        <w:tc>
          <w:tcPr>
            <w:tcW w:w="143" w:type="pct"/>
          </w:tcPr>
          <w:p w14:paraId="3DFB050B" w14:textId="77777777" w:rsidR="00423D84" w:rsidRPr="00AF2A25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58" w:type="pct"/>
            <w:gridSpan w:val="2"/>
          </w:tcPr>
          <w:p w14:paraId="61FD5029" w14:textId="26E188DB" w:rsidR="00423D84" w:rsidRPr="00423D84" w:rsidRDefault="00711A8E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6</w:t>
            </w:r>
            <w:r w:rsidR="00423D84" w:rsidRPr="00423D8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423D84" w:rsidRPr="004B707B" w14:paraId="560EC85F" w14:textId="77777777" w:rsidTr="00423D84">
        <w:tc>
          <w:tcPr>
            <w:tcW w:w="1806" w:type="pct"/>
          </w:tcPr>
          <w:p w14:paraId="679749E1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490" w:type="pct"/>
          </w:tcPr>
          <w:p w14:paraId="31FA2DF5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5C1D516" w14:textId="52BAC75A" w:rsidR="00423D84" w:rsidRPr="00070FC3" w:rsidRDefault="00BB1B90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8.16</w:t>
            </w:r>
          </w:p>
        </w:tc>
        <w:tc>
          <w:tcPr>
            <w:tcW w:w="135" w:type="pct"/>
          </w:tcPr>
          <w:p w14:paraId="581898F6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2B10BC1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7.41</w:t>
            </w:r>
          </w:p>
        </w:tc>
        <w:tc>
          <w:tcPr>
            <w:tcW w:w="141" w:type="pct"/>
          </w:tcPr>
          <w:p w14:paraId="1D1CC4A8" w14:textId="77777777" w:rsidR="00423D84" w:rsidRPr="00AF2A25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3B116D4" w14:textId="789C62EB" w:rsidR="00423D84" w:rsidRPr="00AE40B9" w:rsidRDefault="00BB1B9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19.17</w:t>
            </w:r>
          </w:p>
        </w:tc>
        <w:tc>
          <w:tcPr>
            <w:tcW w:w="143" w:type="pct"/>
          </w:tcPr>
          <w:p w14:paraId="6BC5ACE3" w14:textId="77777777" w:rsidR="00423D84" w:rsidRPr="00314631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</w:tcPr>
          <w:p w14:paraId="198673A2" w14:textId="4865D868" w:rsidR="00423D84" w:rsidRPr="00423D84" w:rsidRDefault="00711A8E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20</w:t>
            </w:r>
            <w:r w:rsidR="00423D84" w:rsidRPr="00423D8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423D84" w:rsidRPr="004B707B" w14:paraId="64EE00DD" w14:textId="77777777" w:rsidTr="00423D84">
        <w:trPr>
          <w:trHeight w:val="70"/>
        </w:trPr>
        <w:tc>
          <w:tcPr>
            <w:tcW w:w="1806" w:type="pct"/>
          </w:tcPr>
          <w:p w14:paraId="1029B909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14:paraId="2BAC3D8D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09C2154E" w14:textId="4A544E8C" w:rsidR="00423D84" w:rsidRPr="00444A2E" w:rsidRDefault="00BB1B90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69.66</w:t>
            </w:r>
          </w:p>
        </w:tc>
        <w:tc>
          <w:tcPr>
            <w:tcW w:w="135" w:type="pct"/>
          </w:tcPr>
          <w:p w14:paraId="75B804F5" w14:textId="77777777" w:rsidR="00423D84" w:rsidRPr="00444A2E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FA330FA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1" w:type="pct"/>
          </w:tcPr>
          <w:p w14:paraId="229AB7F8" w14:textId="77777777" w:rsidR="00423D84" w:rsidRPr="0065275E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4907412" w14:textId="58D331C6" w:rsidR="00423D84" w:rsidRPr="00BB1B90" w:rsidRDefault="00BB1B9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B90">
              <w:rPr>
                <w:rFonts w:ascii="Angsana New" w:hAnsi="Angsana New"/>
                <w:b/>
                <w:bCs/>
                <w:sz w:val="30"/>
                <w:szCs w:val="30"/>
              </w:rPr>
              <w:t>274.57</w:t>
            </w:r>
          </w:p>
        </w:tc>
        <w:tc>
          <w:tcPr>
            <w:tcW w:w="143" w:type="pct"/>
            <w:vAlign w:val="bottom"/>
          </w:tcPr>
          <w:p w14:paraId="54C19B3F" w14:textId="77777777" w:rsidR="00423D84" w:rsidRPr="0065275E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</w:tcBorders>
          </w:tcPr>
          <w:p w14:paraId="226DAF62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  <w:tr w:rsidR="00423D84" w:rsidRPr="004B707B" w14:paraId="179445ED" w14:textId="77777777" w:rsidTr="00423D84">
        <w:trPr>
          <w:trHeight w:val="70"/>
        </w:trPr>
        <w:tc>
          <w:tcPr>
            <w:tcW w:w="1806" w:type="pct"/>
          </w:tcPr>
          <w:p w14:paraId="19A41C51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70FC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90" w:type="pct"/>
          </w:tcPr>
          <w:p w14:paraId="47DF16D5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547BC730" w14:textId="4E40972D" w:rsidR="00423D84" w:rsidRPr="00444A2E" w:rsidRDefault="00BB1B90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(2.92)</w:t>
            </w:r>
          </w:p>
        </w:tc>
        <w:tc>
          <w:tcPr>
            <w:tcW w:w="135" w:type="pct"/>
          </w:tcPr>
          <w:p w14:paraId="2B95662A" w14:textId="77777777" w:rsidR="00423D84" w:rsidRPr="00444A2E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D7D180D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1" w:type="pct"/>
          </w:tcPr>
          <w:p w14:paraId="63106670" w14:textId="77777777" w:rsidR="00423D84" w:rsidRPr="00AF2A25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736CDFA" w14:textId="2C198492" w:rsidR="00423D84" w:rsidRPr="00AE40B9" w:rsidRDefault="00AE40B9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88A9E3" w14:textId="77777777" w:rsidR="00423D84" w:rsidRPr="00314631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</w:tcPr>
          <w:p w14:paraId="01EA60E8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3D84" w:rsidRPr="004B707B" w14:paraId="66A343E0" w14:textId="77777777" w:rsidTr="00423D84">
        <w:trPr>
          <w:trHeight w:val="60"/>
        </w:trPr>
        <w:tc>
          <w:tcPr>
            <w:tcW w:w="1806" w:type="pct"/>
          </w:tcPr>
          <w:p w14:paraId="2E4B5DEF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0" w:type="pct"/>
          </w:tcPr>
          <w:p w14:paraId="1C5F5339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10086A6E" w14:textId="0D7BEAEF" w:rsidR="00423D84" w:rsidRPr="00070FC3" w:rsidRDefault="00BB1B90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66.74</w:t>
            </w:r>
          </w:p>
        </w:tc>
        <w:tc>
          <w:tcPr>
            <w:tcW w:w="135" w:type="pct"/>
          </w:tcPr>
          <w:p w14:paraId="2DE7C4B2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2F71A620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1" w:type="pct"/>
          </w:tcPr>
          <w:p w14:paraId="35FEDBB6" w14:textId="77777777" w:rsidR="00423D84" w:rsidRPr="00AF2A25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D3FB6E7" w14:textId="16814C14" w:rsidR="00423D84" w:rsidRPr="00BB1B90" w:rsidRDefault="00BB1B9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B90">
              <w:rPr>
                <w:rFonts w:ascii="Angsana New" w:hAnsi="Angsana New"/>
                <w:b/>
                <w:bCs/>
                <w:sz w:val="30"/>
                <w:szCs w:val="30"/>
              </w:rPr>
              <w:t>274.57</w:t>
            </w:r>
          </w:p>
        </w:tc>
        <w:tc>
          <w:tcPr>
            <w:tcW w:w="143" w:type="pct"/>
          </w:tcPr>
          <w:p w14:paraId="605870F7" w14:textId="77777777" w:rsidR="00423D84" w:rsidRPr="00314631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58" w:type="pct"/>
            <w:gridSpan w:val="2"/>
            <w:tcBorders>
              <w:bottom w:val="double" w:sz="4" w:space="0" w:color="auto"/>
            </w:tcBorders>
          </w:tcPr>
          <w:p w14:paraId="3BF2A4A6" w14:textId="2E6E776B" w:rsidR="00423D84" w:rsidRPr="00423D84" w:rsidRDefault="00711A8E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423D84" w:rsidRPr="0042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</w:tbl>
    <w:p w14:paraId="206FE4D5" w14:textId="77777777" w:rsidR="00E54288" w:rsidRPr="004B707B" w:rsidRDefault="00E54288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6114144" w14:textId="77777777" w:rsidR="00491C58" w:rsidRDefault="0049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6A84E98" w14:textId="1ABA3F0B" w:rsidR="00FD1DC3" w:rsidRPr="004B707B" w:rsidRDefault="00FD1DC3" w:rsidP="00836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A4446D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5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5"/>
        <w:gridCol w:w="1078"/>
        <w:gridCol w:w="269"/>
        <w:gridCol w:w="1106"/>
        <w:gridCol w:w="270"/>
        <w:gridCol w:w="1053"/>
        <w:gridCol w:w="270"/>
        <w:gridCol w:w="1084"/>
      </w:tblGrid>
      <w:tr w:rsidR="00FD1DC3" w:rsidRPr="004B707B" w14:paraId="61D0AD1C" w14:textId="77777777" w:rsidTr="000753E2">
        <w:trPr>
          <w:tblHeader/>
        </w:trPr>
        <w:tc>
          <w:tcPr>
            <w:tcW w:w="2287" w:type="pct"/>
          </w:tcPr>
          <w:p w14:paraId="6774FEC2" w14:textId="77777777" w:rsidR="00FD1DC3" w:rsidRPr="004B707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0E5E4A86" w14:textId="77777777"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25DAC54" w14:textId="77777777"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6EA8EE73" w14:textId="77777777"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2F6" w:rsidRPr="004B707B" w14:paraId="75A624ED" w14:textId="77777777" w:rsidTr="009D4D61">
        <w:trPr>
          <w:tblHeader/>
        </w:trPr>
        <w:tc>
          <w:tcPr>
            <w:tcW w:w="2287" w:type="pct"/>
          </w:tcPr>
          <w:p w14:paraId="1D8DE46A" w14:textId="77777777" w:rsidR="00DD2457" w:rsidRPr="004B707B" w:rsidRDefault="00DD2457" w:rsidP="00DD245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78076CB" w14:textId="77777777" w:rsidR="00DD2457" w:rsidRPr="004B707B" w:rsidRDefault="003A3B93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" w:type="pct"/>
          </w:tcPr>
          <w:p w14:paraId="465A441B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FF38B0A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D29C033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15BF1589" w14:textId="77777777" w:rsidR="00DD2457" w:rsidRPr="004B707B" w:rsidRDefault="003A3B93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5EA9D44D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34427C45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23D84" w:rsidRPr="004B707B" w14:paraId="61BA2026" w14:textId="77777777" w:rsidTr="009D4D61">
        <w:trPr>
          <w:tblHeader/>
        </w:trPr>
        <w:tc>
          <w:tcPr>
            <w:tcW w:w="2287" w:type="pct"/>
          </w:tcPr>
          <w:p w14:paraId="01E38B57" w14:textId="77777777" w:rsidR="00423D84" w:rsidRPr="004B707B" w:rsidRDefault="00423D84" w:rsidP="00423D8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1654A2C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75DB2AFD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0D14CF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34E42E6E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0D5F4B9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B1A30FB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56D5C381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00EBA" w:rsidRPr="004B707B" w14:paraId="42DA8FB1" w14:textId="77777777" w:rsidTr="000753E2">
        <w:trPr>
          <w:tblHeader/>
        </w:trPr>
        <w:tc>
          <w:tcPr>
            <w:tcW w:w="2287" w:type="pct"/>
          </w:tcPr>
          <w:p w14:paraId="3C704E69" w14:textId="77777777" w:rsidR="00100EBA" w:rsidRPr="004B707B" w:rsidRDefault="00100EBA" w:rsidP="00100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3" w:type="pct"/>
            <w:gridSpan w:val="7"/>
          </w:tcPr>
          <w:p w14:paraId="3B7CEE9B" w14:textId="77777777" w:rsidR="00100EBA" w:rsidRPr="004B707B" w:rsidRDefault="00100EBA" w:rsidP="00100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4D61" w:rsidRPr="004B707B" w14:paraId="7E729BFB" w14:textId="77777777" w:rsidTr="009D4D61">
        <w:trPr>
          <w:trHeight w:val="80"/>
        </w:trPr>
        <w:tc>
          <w:tcPr>
            <w:tcW w:w="2287" w:type="pct"/>
          </w:tcPr>
          <w:p w14:paraId="55C75BE8" w14:textId="77777777" w:rsidR="009D4D61" w:rsidRPr="009D4D61" w:rsidRDefault="009D4D61" w:rsidP="00254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4D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0" w:type="pct"/>
          </w:tcPr>
          <w:p w14:paraId="5C1DAE9E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9C0CD58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492A306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851956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529D154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508299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BAEDD74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EAF" w:rsidRPr="004B707B" w14:paraId="4754215A" w14:textId="77777777" w:rsidTr="009D4D61">
        <w:trPr>
          <w:trHeight w:val="80"/>
        </w:trPr>
        <w:tc>
          <w:tcPr>
            <w:tcW w:w="2287" w:type="pct"/>
          </w:tcPr>
          <w:p w14:paraId="0DD6DB4E" w14:textId="77777777"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B707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70" w:type="pct"/>
          </w:tcPr>
          <w:p w14:paraId="06A80134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642CE67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BF52D31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D3A0AC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CC7A14D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83F75D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EB5964E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F50" w:rsidRPr="004B707B" w14:paraId="7D2DB9E0" w14:textId="77777777" w:rsidTr="00A13EB3">
        <w:trPr>
          <w:trHeight w:val="80"/>
        </w:trPr>
        <w:tc>
          <w:tcPr>
            <w:tcW w:w="2287" w:type="pct"/>
          </w:tcPr>
          <w:p w14:paraId="01904CA5" w14:textId="03709F42" w:rsidR="00B72F50" w:rsidRPr="00473E68" w:rsidRDefault="00B72F50" w:rsidP="00B72F50">
            <w:pPr>
              <w:tabs>
                <w:tab w:val="clear" w:pos="227"/>
                <w:tab w:val="left" w:pos="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E6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C5637" w:rsidRPr="00473E6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EC5637" w:rsidRPr="00473E68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EC5637" w:rsidRPr="00473E6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7D90C58" w14:textId="4ACC5F24" w:rsidR="00B72F50" w:rsidRPr="004B707B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2" w:type="pct"/>
          </w:tcPr>
          <w:p w14:paraId="7CBB3A7F" w14:textId="77777777" w:rsidR="00B72F50" w:rsidRPr="004B707B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5C01E20" w14:textId="77777777" w:rsidR="00B72F50" w:rsidRPr="00423D84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3" w:type="pct"/>
          </w:tcPr>
          <w:p w14:paraId="265076C9" w14:textId="77777777" w:rsidR="00B72F50" w:rsidRPr="004B707B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7E9C998" w14:textId="62BAAE4D" w:rsidR="00B72F50" w:rsidRPr="00B81FD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EE7BE7C" w14:textId="77777777" w:rsidR="00B72F50" w:rsidRPr="004B707B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B837508" w14:textId="77777777" w:rsidR="00B72F50" w:rsidRPr="00EF646B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2F50" w:rsidRPr="004B707B" w14:paraId="238C99B1" w14:textId="77777777" w:rsidTr="00A13EB3">
        <w:trPr>
          <w:trHeight w:val="80"/>
        </w:trPr>
        <w:tc>
          <w:tcPr>
            <w:tcW w:w="2287" w:type="pct"/>
          </w:tcPr>
          <w:p w14:paraId="5E40BDE2" w14:textId="77777777" w:rsidR="00B72F50" w:rsidRDefault="00B72F50" w:rsidP="00B72F50">
            <w:pPr>
              <w:tabs>
                <w:tab w:val="clear" w:pos="227"/>
                <w:tab w:val="left" w:pos="7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4C17C83" w14:textId="1D6ABF13" w:rsidR="00B72F50" w:rsidRPr="004B707B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2.83</w:t>
            </w:r>
          </w:p>
        </w:tc>
        <w:tc>
          <w:tcPr>
            <w:tcW w:w="142" w:type="pct"/>
          </w:tcPr>
          <w:p w14:paraId="3DD29FA2" w14:textId="77777777" w:rsidR="00B72F50" w:rsidRPr="004B707B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442CF02" w14:textId="77777777" w:rsidR="00B72F50" w:rsidRPr="00423D84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2.83</w:t>
            </w:r>
          </w:p>
        </w:tc>
        <w:tc>
          <w:tcPr>
            <w:tcW w:w="143" w:type="pct"/>
          </w:tcPr>
          <w:p w14:paraId="220C72AB" w14:textId="77777777" w:rsidR="00B72F50" w:rsidRPr="004B707B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5297D606" w14:textId="2EBDB6F6" w:rsidR="00B72F50" w:rsidRPr="00B81FD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FA7E18" w14:textId="77777777" w:rsidR="00B72F50" w:rsidRPr="004B707B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5C4375D" w14:textId="77777777" w:rsidR="00B72F50" w:rsidRPr="00423D84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72F50" w:rsidRPr="004B707B" w14:paraId="6680AA63" w14:textId="77777777" w:rsidTr="00B55027">
        <w:trPr>
          <w:trHeight w:val="80"/>
        </w:trPr>
        <w:tc>
          <w:tcPr>
            <w:tcW w:w="2287" w:type="pct"/>
          </w:tcPr>
          <w:p w14:paraId="63F0E9E6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570" w:type="pct"/>
          </w:tcPr>
          <w:p w14:paraId="2C4A0B26" w14:textId="26B2958B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9A8E8B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5B26E3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EFBBBD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E02235E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13A198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32B12E5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027" w:rsidRPr="004B707B" w14:paraId="12F7AE1A" w14:textId="77777777" w:rsidTr="00B55027">
        <w:trPr>
          <w:trHeight w:val="80"/>
        </w:trPr>
        <w:tc>
          <w:tcPr>
            <w:tcW w:w="2287" w:type="pct"/>
          </w:tcPr>
          <w:p w14:paraId="711597F1" w14:textId="77777777" w:rsidR="00B55027" w:rsidRPr="00EF3608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70" w:type="pct"/>
          </w:tcPr>
          <w:p w14:paraId="6472DBAE" w14:textId="5D63ABF3" w:rsidR="00B55027" w:rsidRPr="004A751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39.70</w:t>
            </w:r>
          </w:p>
        </w:tc>
        <w:tc>
          <w:tcPr>
            <w:tcW w:w="142" w:type="pct"/>
          </w:tcPr>
          <w:p w14:paraId="2562880A" w14:textId="77777777" w:rsidR="00B55027" w:rsidRPr="004A7518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09BBB4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55027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43" w:type="pct"/>
          </w:tcPr>
          <w:p w14:paraId="2072BA97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C6CF04B" w14:textId="766D9211" w:rsidR="00B55027" w:rsidRPr="00B55027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252.04</w:t>
            </w:r>
          </w:p>
        </w:tc>
        <w:tc>
          <w:tcPr>
            <w:tcW w:w="143" w:type="pct"/>
          </w:tcPr>
          <w:p w14:paraId="2A4B6B5A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A622A26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55027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</w:tr>
      <w:tr w:rsidR="00B55027" w:rsidRPr="004B707B" w14:paraId="35702D4C" w14:textId="77777777" w:rsidTr="00B55027">
        <w:trPr>
          <w:trHeight w:val="80"/>
        </w:trPr>
        <w:tc>
          <w:tcPr>
            <w:tcW w:w="2287" w:type="pct"/>
          </w:tcPr>
          <w:p w14:paraId="42DEDB0F" w14:textId="77777777" w:rsidR="00B55027" w:rsidRPr="00EF3608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70" w:type="pct"/>
          </w:tcPr>
          <w:p w14:paraId="7A86B074" w14:textId="77777777" w:rsidR="00B55027" w:rsidRPr="004A7518" w:rsidRDefault="00B55027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C2C4276" w14:textId="77777777" w:rsidR="00B55027" w:rsidRPr="004A7518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FE6721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C75B06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4FB9639" w14:textId="77777777" w:rsidR="00B55027" w:rsidRPr="00B55027" w:rsidRDefault="00B55027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BEE685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9E56AE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027" w:rsidRPr="004B707B" w14:paraId="2224DFA8" w14:textId="77777777" w:rsidTr="00B55027">
        <w:trPr>
          <w:trHeight w:val="80"/>
        </w:trPr>
        <w:tc>
          <w:tcPr>
            <w:tcW w:w="2287" w:type="pct"/>
          </w:tcPr>
          <w:p w14:paraId="2B869F84" w14:textId="77777777" w:rsidR="00B55027" w:rsidRPr="00EF3608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250"/>
              </w:tabs>
              <w:ind w:right="-104" w:hanging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6A25BCC" w14:textId="15F8D59F" w:rsidR="00B55027" w:rsidRPr="004A751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DA8A0EF" w14:textId="77777777" w:rsidR="00B55027" w:rsidRPr="004A7518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32EC61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5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1A3334F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CF43105" w14:textId="7AE78D33" w:rsidR="00B55027" w:rsidRPr="00B55027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09660F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69D0DBE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55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027" w:rsidRPr="00B72F50" w14:paraId="4685F4E6" w14:textId="77777777" w:rsidTr="00B55027">
        <w:trPr>
          <w:trHeight w:val="80"/>
        </w:trPr>
        <w:tc>
          <w:tcPr>
            <w:tcW w:w="2287" w:type="pct"/>
          </w:tcPr>
          <w:p w14:paraId="7BA4FB42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0347FAE8" w14:textId="479E97A6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39.70</w:t>
            </w:r>
          </w:p>
        </w:tc>
        <w:tc>
          <w:tcPr>
            <w:tcW w:w="142" w:type="pct"/>
          </w:tcPr>
          <w:p w14:paraId="7B71475B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43CB6D4A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5.94</w:t>
            </w:r>
          </w:p>
        </w:tc>
        <w:tc>
          <w:tcPr>
            <w:tcW w:w="143" w:type="pct"/>
          </w:tcPr>
          <w:p w14:paraId="6E2C8AC5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3DD48E12" w14:textId="54A89B8B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252.04</w:t>
            </w:r>
          </w:p>
        </w:tc>
        <w:tc>
          <w:tcPr>
            <w:tcW w:w="143" w:type="pct"/>
          </w:tcPr>
          <w:p w14:paraId="1E5B0E99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64BD70E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5.94</w:t>
            </w:r>
          </w:p>
        </w:tc>
      </w:tr>
      <w:tr w:rsidR="00B55027" w:rsidRPr="004B707B" w14:paraId="3D07D26E" w14:textId="77777777" w:rsidTr="00717B7E">
        <w:trPr>
          <w:trHeight w:val="80"/>
        </w:trPr>
        <w:tc>
          <w:tcPr>
            <w:tcW w:w="2287" w:type="pct"/>
          </w:tcPr>
          <w:p w14:paraId="1C10F9F8" w14:textId="66FA3841" w:rsidR="00B55027" w:rsidRPr="004B707B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570" w:type="pct"/>
          </w:tcPr>
          <w:p w14:paraId="52524D79" w14:textId="77777777" w:rsidR="00B55027" w:rsidRPr="004B707B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A730581" w14:textId="77777777" w:rsidR="00B55027" w:rsidRPr="004B707B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A70AF0" w14:textId="77777777" w:rsidR="00B55027" w:rsidRPr="004B707B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5B9AAA" w14:textId="77777777" w:rsidR="00B55027" w:rsidRPr="004B707B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7D4940CC" w14:textId="77777777" w:rsidR="00B55027" w:rsidRPr="004B707B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47D887" w14:textId="77777777" w:rsidR="00B55027" w:rsidRPr="004B707B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54AAE27" w14:textId="77777777" w:rsidR="00B55027" w:rsidRPr="004B707B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027" w:rsidRPr="00423D84" w14:paraId="3C2084E4" w14:textId="77777777" w:rsidTr="009D4D61">
        <w:trPr>
          <w:trHeight w:val="80"/>
        </w:trPr>
        <w:tc>
          <w:tcPr>
            <w:tcW w:w="2287" w:type="pct"/>
          </w:tcPr>
          <w:p w14:paraId="70208BA4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70" w:type="pct"/>
            <w:shd w:val="clear" w:color="auto" w:fill="auto"/>
          </w:tcPr>
          <w:p w14:paraId="2B9A0FEF" w14:textId="6E3FF1BA" w:rsidR="00B55027" w:rsidRPr="00473E68" w:rsidRDefault="00B72F50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73E68">
              <w:rPr>
                <w:rFonts w:ascii="Angsana New" w:hAnsi="Angsana New"/>
                <w:sz w:val="30"/>
                <w:szCs w:val="30"/>
              </w:rPr>
              <w:t>8.7</w:t>
            </w:r>
            <w:r w:rsidR="00EC5637" w:rsidRPr="00473E6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50621951" w14:textId="77777777" w:rsidR="00B55027" w:rsidRPr="00B81FD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E721BEE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15.72</w:t>
            </w:r>
          </w:p>
        </w:tc>
        <w:tc>
          <w:tcPr>
            <w:tcW w:w="143" w:type="pct"/>
            <w:shd w:val="clear" w:color="auto" w:fill="auto"/>
          </w:tcPr>
          <w:p w14:paraId="5AA65BB1" w14:textId="77777777" w:rsidR="00B55027" w:rsidRPr="00727C48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shd w:val="clear" w:color="auto" w:fill="auto"/>
          </w:tcPr>
          <w:p w14:paraId="3B187429" w14:textId="524BC360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2.61</w:t>
            </w:r>
          </w:p>
        </w:tc>
        <w:tc>
          <w:tcPr>
            <w:tcW w:w="143" w:type="pct"/>
            <w:shd w:val="clear" w:color="auto" w:fill="auto"/>
          </w:tcPr>
          <w:p w14:paraId="342D2116" w14:textId="77777777" w:rsidR="00B55027" w:rsidRPr="00727C48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14:paraId="425B1AD0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5.97</w:t>
            </w:r>
          </w:p>
        </w:tc>
      </w:tr>
      <w:tr w:rsidR="00B55027" w:rsidRPr="004B707B" w14:paraId="2BB766EA" w14:textId="77777777" w:rsidTr="009D4D61">
        <w:trPr>
          <w:trHeight w:val="80"/>
        </w:trPr>
        <w:tc>
          <w:tcPr>
            <w:tcW w:w="2287" w:type="pct"/>
          </w:tcPr>
          <w:p w14:paraId="4696E4D0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B707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70" w:type="pct"/>
            <w:shd w:val="clear" w:color="auto" w:fill="auto"/>
          </w:tcPr>
          <w:p w14:paraId="25D4CC11" w14:textId="77777777" w:rsidR="00B55027" w:rsidRPr="00473E68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FA56D1B" w14:textId="77777777" w:rsidR="00B55027" w:rsidRPr="00B81FD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857A935" w14:textId="77777777" w:rsidR="00B55027" w:rsidRPr="004D61CA" w:rsidRDefault="00B55027" w:rsidP="00B55027">
            <w:pPr>
              <w:tabs>
                <w:tab w:val="decimal" w:pos="512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143" w:type="pct"/>
            <w:shd w:val="clear" w:color="auto" w:fill="auto"/>
          </w:tcPr>
          <w:p w14:paraId="16032E99" w14:textId="77777777" w:rsidR="00B55027" w:rsidRPr="00727C48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shd w:val="clear" w:color="auto" w:fill="auto"/>
          </w:tcPr>
          <w:p w14:paraId="131F5CFB" w14:textId="77777777" w:rsidR="00B55027" w:rsidRPr="00B72F50" w:rsidRDefault="00B55027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53EC1E8" w14:textId="77777777" w:rsidR="00B55027" w:rsidRPr="00727C48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14:paraId="43A1A803" w14:textId="77777777" w:rsidR="00B55027" w:rsidRPr="004D61CA" w:rsidRDefault="00B55027" w:rsidP="00B55027">
            <w:pPr>
              <w:tabs>
                <w:tab w:val="decimal" w:pos="512"/>
              </w:tabs>
              <w:ind w:left="-108" w:right="68"/>
              <w:rPr>
                <w:rFonts w:cs="Times New Roman"/>
                <w:szCs w:val="22"/>
              </w:rPr>
            </w:pPr>
          </w:p>
        </w:tc>
      </w:tr>
      <w:tr w:rsidR="00B55027" w:rsidRPr="00D21982" w14:paraId="57E5AF8C" w14:textId="77777777" w:rsidTr="009D4D61">
        <w:trPr>
          <w:trHeight w:val="80"/>
        </w:trPr>
        <w:tc>
          <w:tcPr>
            <w:tcW w:w="2287" w:type="pct"/>
          </w:tcPr>
          <w:p w14:paraId="35F3E118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shd w:val="clear" w:color="auto" w:fill="auto"/>
          </w:tcPr>
          <w:p w14:paraId="680F3780" w14:textId="1A3C87EC" w:rsidR="00B55027" w:rsidRPr="00473E68" w:rsidRDefault="00B72F50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73E68">
              <w:rPr>
                <w:rFonts w:ascii="Angsana New" w:hAnsi="Angsana New"/>
                <w:sz w:val="30"/>
                <w:szCs w:val="30"/>
              </w:rPr>
              <w:t>5.8</w:t>
            </w:r>
            <w:r w:rsidR="00EC5637" w:rsidRPr="00473E6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2AD104EA" w14:textId="77777777" w:rsidR="00B55027" w:rsidRPr="00B81FD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FB64F90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7.75</w:t>
            </w:r>
          </w:p>
        </w:tc>
        <w:tc>
          <w:tcPr>
            <w:tcW w:w="143" w:type="pct"/>
            <w:shd w:val="clear" w:color="auto" w:fill="auto"/>
          </w:tcPr>
          <w:p w14:paraId="001716E4" w14:textId="77777777" w:rsidR="00B55027" w:rsidRPr="00727C48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shd w:val="clear" w:color="auto" w:fill="auto"/>
          </w:tcPr>
          <w:p w14:paraId="10D5D890" w14:textId="16970AD3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0.75</w:t>
            </w:r>
          </w:p>
        </w:tc>
        <w:tc>
          <w:tcPr>
            <w:tcW w:w="143" w:type="pct"/>
            <w:shd w:val="clear" w:color="auto" w:fill="auto"/>
          </w:tcPr>
          <w:p w14:paraId="76E1B479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14:paraId="4BD57B3D" w14:textId="77777777" w:rsidR="00B55027" w:rsidRPr="00D21982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21982">
              <w:rPr>
                <w:rFonts w:ascii="Angsana New" w:hAnsi="Angsana New"/>
                <w:sz w:val="30"/>
                <w:szCs w:val="30"/>
              </w:rPr>
              <w:t>0.39</w:t>
            </w:r>
          </w:p>
        </w:tc>
      </w:tr>
      <w:tr w:rsidR="00B55027" w:rsidRPr="004B707B" w14:paraId="6A2CF5D6" w14:textId="77777777" w:rsidTr="009D4D61">
        <w:trPr>
          <w:trHeight w:val="80"/>
        </w:trPr>
        <w:tc>
          <w:tcPr>
            <w:tcW w:w="2287" w:type="pct"/>
          </w:tcPr>
          <w:p w14:paraId="218C6647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shd w:val="clear" w:color="auto" w:fill="auto"/>
          </w:tcPr>
          <w:p w14:paraId="223C7229" w14:textId="06B4F654" w:rsidR="00B55027" w:rsidRPr="00B81FD0" w:rsidRDefault="00B72F50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0.31</w:t>
            </w:r>
          </w:p>
        </w:tc>
        <w:tc>
          <w:tcPr>
            <w:tcW w:w="142" w:type="pct"/>
            <w:shd w:val="clear" w:color="auto" w:fill="auto"/>
          </w:tcPr>
          <w:p w14:paraId="03F44380" w14:textId="77777777" w:rsidR="00B55027" w:rsidRPr="00B81FD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CCE263E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0.76</w:t>
            </w:r>
          </w:p>
        </w:tc>
        <w:tc>
          <w:tcPr>
            <w:tcW w:w="143" w:type="pct"/>
            <w:shd w:val="clear" w:color="auto" w:fill="auto"/>
          </w:tcPr>
          <w:p w14:paraId="1B9E00D3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shd w:val="clear" w:color="auto" w:fill="auto"/>
          </w:tcPr>
          <w:p w14:paraId="17927280" w14:textId="3B86EB70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3F55CA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14:paraId="60CB168C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027" w:rsidRPr="004B707B" w14:paraId="47066953" w14:textId="77777777" w:rsidTr="009D4D61">
        <w:trPr>
          <w:trHeight w:val="80"/>
        </w:trPr>
        <w:tc>
          <w:tcPr>
            <w:tcW w:w="2287" w:type="pct"/>
          </w:tcPr>
          <w:p w14:paraId="59E0120B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shd w:val="clear" w:color="auto" w:fill="auto"/>
          </w:tcPr>
          <w:p w14:paraId="04212124" w14:textId="45FA1641" w:rsidR="00B55027" w:rsidRPr="00473E68" w:rsidRDefault="00EC563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73E68">
              <w:rPr>
                <w:rFonts w:ascii="Angsana New" w:hAnsi="Angsana New"/>
                <w:sz w:val="30"/>
                <w:szCs w:val="30"/>
              </w:rPr>
              <w:t>1.30</w:t>
            </w:r>
          </w:p>
        </w:tc>
        <w:tc>
          <w:tcPr>
            <w:tcW w:w="142" w:type="pct"/>
            <w:shd w:val="clear" w:color="auto" w:fill="auto"/>
          </w:tcPr>
          <w:p w14:paraId="06012033" w14:textId="77777777" w:rsidR="00B55027" w:rsidRPr="00B81FD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43CE7E4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990BD7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shd w:val="clear" w:color="auto" w:fill="auto"/>
          </w:tcPr>
          <w:p w14:paraId="0D68143F" w14:textId="4202F6AA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DD5FE5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14:paraId="03B4B813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027" w:rsidRPr="004B707B" w14:paraId="18726729" w14:textId="77777777" w:rsidTr="009D4D61">
        <w:trPr>
          <w:trHeight w:val="92"/>
        </w:trPr>
        <w:tc>
          <w:tcPr>
            <w:tcW w:w="2287" w:type="pct"/>
          </w:tcPr>
          <w:p w14:paraId="5C036660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97B46D2" w14:textId="52D4E9DD" w:rsidR="00B55027" w:rsidRPr="00473E68" w:rsidRDefault="00EC5637" w:rsidP="0047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73E68">
              <w:rPr>
                <w:rFonts w:ascii="Angsana New" w:hAnsi="Angsana New"/>
                <w:sz w:val="30"/>
                <w:szCs w:val="30"/>
              </w:rPr>
              <w:t>2.77</w:t>
            </w:r>
          </w:p>
        </w:tc>
        <w:tc>
          <w:tcPr>
            <w:tcW w:w="142" w:type="pct"/>
            <w:shd w:val="clear" w:color="auto" w:fill="auto"/>
          </w:tcPr>
          <w:p w14:paraId="5958A6E0" w14:textId="77777777" w:rsidR="00B55027" w:rsidRPr="00B81FD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906CF3E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2.35</w:t>
            </w:r>
          </w:p>
        </w:tc>
        <w:tc>
          <w:tcPr>
            <w:tcW w:w="143" w:type="pct"/>
            <w:shd w:val="clear" w:color="auto" w:fill="auto"/>
          </w:tcPr>
          <w:p w14:paraId="55495EA1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7AC02FE9" w14:textId="06BD9C79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9FAED4A" w14:textId="77777777" w:rsidR="00B55027" w:rsidRPr="004D61CA" w:rsidRDefault="00B55027" w:rsidP="00B55027">
            <w:pPr>
              <w:tabs>
                <w:tab w:val="decimal" w:pos="508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A6DFC3C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027" w:rsidRPr="004B707B" w14:paraId="6BBD4D9C" w14:textId="77777777" w:rsidTr="009D4D61">
        <w:trPr>
          <w:trHeight w:val="80"/>
        </w:trPr>
        <w:tc>
          <w:tcPr>
            <w:tcW w:w="2287" w:type="pct"/>
          </w:tcPr>
          <w:p w14:paraId="77EC4FCE" w14:textId="77777777" w:rsidR="00B55027" w:rsidRPr="004B707B" w:rsidRDefault="00B55027" w:rsidP="00B5502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E8FB7" w14:textId="5166B73E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18.97</w:t>
            </w:r>
          </w:p>
        </w:tc>
        <w:tc>
          <w:tcPr>
            <w:tcW w:w="142" w:type="pct"/>
            <w:shd w:val="clear" w:color="auto" w:fill="auto"/>
          </w:tcPr>
          <w:p w14:paraId="0C9C3F51" w14:textId="77777777" w:rsidR="00B55027" w:rsidRPr="00B81FD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5C61D" w14:textId="77777777" w:rsidR="00B55027" w:rsidRPr="00D21982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982">
              <w:rPr>
                <w:rFonts w:ascii="Angsana New" w:hAnsi="Angsana New"/>
                <w:b/>
                <w:bCs/>
                <w:sz w:val="30"/>
                <w:szCs w:val="30"/>
              </w:rPr>
              <w:t>26.58</w:t>
            </w:r>
          </w:p>
        </w:tc>
        <w:tc>
          <w:tcPr>
            <w:tcW w:w="143" w:type="pct"/>
            <w:shd w:val="clear" w:color="auto" w:fill="auto"/>
          </w:tcPr>
          <w:p w14:paraId="66FE2F82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17A6C" w14:textId="7E199D8C" w:rsidR="00B55027" w:rsidRPr="00967C1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C10">
              <w:rPr>
                <w:rFonts w:ascii="Angsana New" w:hAnsi="Angsana New"/>
                <w:b/>
                <w:bCs/>
                <w:sz w:val="30"/>
                <w:szCs w:val="30"/>
              </w:rPr>
              <w:t>3.36</w:t>
            </w:r>
          </w:p>
        </w:tc>
        <w:tc>
          <w:tcPr>
            <w:tcW w:w="143" w:type="pct"/>
          </w:tcPr>
          <w:p w14:paraId="5C726629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BC6266F" w14:textId="77777777" w:rsidR="00B55027" w:rsidRPr="00D21982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982">
              <w:rPr>
                <w:rFonts w:ascii="Angsana New" w:hAnsi="Angsana New"/>
                <w:b/>
                <w:bCs/>
                <w:sz w:val="30"/>
                <w:szCs w:val="30"/>
              </w:rPr>
              <w:t>6.36</w:t>
            </w:r>
          </w:p>
        </w:tc>
      </w:tr>
      <w:tr w:rsidR="00B55027" w:rsidRPr="00B72F50" w14:paraId="3CE5674D" w14:textId="77777777" w:rsidTr="009D4D61">
        <w:trPr>
          <w:trHeight w:val="82"/>
        </w:trPr>
        <w:tc>
          <w:tcPr>
            <w:tcW w:w="2287" w:type="pct"/>
          </w:tcPr>
          <w:p w14:paraId="585738FB" w14:textId="77777777" w:rsidR="00B55027" w:rsidRPr="00B72F50" w:rsidRDefault="00B55027" w:rsidP="00B5502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531D0D3" w14:textId="6F916BF4" w:rsidR="00B55027" w:rsidRPr="00B72F50" w:rsidRDefault="00B72F50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8.16</w:t>
            </w:r>
          </w:p>
        </w:tc>
        <w:tc>
          <w:tcPr>
            <w:tcW w:w="142" w:type="pct"/>
            <w:shd w:val="clear" w:color="auto" w:fill="auto"/>
          </w:tcPr>
          <w:p w14:paraId="0324E7C0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9DB73F6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7.41</w:t>
            </w:r>
          </w:p>
        </w:tc>
        <w:tc>
          <w:tcPr>
            <w:tcW w:w="143" w:type="pct"/>
            <w:shd w:val="clear" w:color="auto" w:fill="auto"/>
          </w:tcPr>
          <w:p w14:paraId="32FC7B96" w14:textId="77777777" w:rsidR="00B55027" w:rsidRPr="00B72F50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1B1E0475" w14:textId="584A3611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19.17</w:t>
            </w:r>
          </w:p>
        </w:tc>
        <w:tc>
          <w:tcPr>
            <w:tcW w:w="143" w:type="pct"/>
          </w:tcPr>
          <w:p w14:paraId="699DC39C" w14:textId="77777777" w:rsidR="00B55027" w:rsidRPr="00B72F50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4661FF8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20.84</w:t>
            </w:r>
          </w:p>
        </w:tc>
      </w:tr>
      <w:tr w:rsidR="00B55027" w:rsidRPr="00B72F50" w14:paraId="059DECC2" w14:textId="77777777" w:rsidTr="009D4D61">
        <w:trPr>
          <w:trHeight w:val="82"/>
        </w:trPr>
        <w:tc>
          <w:tcPr>
            <w:tcW w:w="2287" w:type="pct"/>
          </w:tcPr>
          <w:p w14:paraId="47B8D8A1" w14:textId="77777777" w:rsidR="00B55027" w:rsidRPr="00B72F50" w:rsidRDefault="00B55027" w:rsidP="00B5502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95B624C" w14:textId="6DA22AC1" w:rsidR="00B55027" w:rsidRPr="00B72F50" w:rsidRDefault="00B72F50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69.66</w:t>
            </w:r>
          </w:p>
        </w:tc>
        <w:tc>
          <w:tcPr>
            <w:tcW w:w="142" w:type="pct"/>
            <w:shd w:val="clear" w:color="auto" w:fill="auto"/>
          </w:tcPr>
          <w:p w14:paraId="61D6ADDD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3D8D03B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3" w:type="pct"/>
            <w:shd w:val="clear" w:color="auto" w:fill="auto"/>
          </w:tcPr>
          <w:p w14:paraId="2FB90BDA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6908684F" w14:textId="57FC673E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274.57</w:t>
            </w:r>
          </w:p>
        </w:tc>
        <w:tc>
          <w:tcPr>
            <w:tcW w:w="143" w:type="pct"/>
          </w:tcPr>
          <w:p w14:paraId="02968ECC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4F0D165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  <w:tr w:rsidR="00B55027" w:rsidRPr="004B707B" w14:paraId="69ADDFD3" w14:textId="77777777" w:rsidTr="009D4D61">
        <w:trPr>
          <w:trHeight w:val="100"/>
        </w:trPr>
        <w:tc>
          <w:tcPr>
            <w:tcW w:w="2287" w:type="pct"/>
          </w:tcPr>
          <w:p w14:paraId="16908986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89240" w14:textId="1D6D1C42" w:rsidR="00B55027" w:rsidRPr="004246E2" w:rsidRDefault="00B72F50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(2.92)</w:t>
            </w:r>
          </w:p>
        </w:tc>
        <w:tc>
          <w:tcPr>
            <w:tcW w:w="142" w:type="pct"/>
            <w:shd w:val="clear" w:color="auto" w:fill="auto"/>
          </w:tcPr>
          <w:p w14:paraId="780F8068" w14:textId="77777777" w:rsidR="00B55027" w:rsidRPr="00857269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E09D9" w14:textId="77777777" w:rsidR="00B55027" w:rsidRPr="005665D9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665D9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3" w:type="pct"/>
            <w:shd w:val="clear" w:color="auto" w:fill="auto"/>
          </w:tcPr>
          <w:p w14:paraId="668C8B3E" w14:textId="77777777" w:rsidR="00B55027" w:rsidRPr="005665D9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6B951" w14:textId="09118F5E" w:rsidR="00B55027" w:rsidRPr="005665D9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C03291" w14:textId="77777777" w:rsidR="00B55027" w:rsidRPr="005665D9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7A60ABDB" w14:textId="77777777" w:rsidR="00B55027" w:rsidRPr="005665D9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665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027" w:rsidRPr="00B72F50" w14:paraId="54F6EE1E" w14:textId="77777777" w:rsidTr="009D4D61">
        <w:trPr>
          <w:trHeight w:val="100"/>
        </w:trPr>
        <w:tc>
          <w:tcPr>
            <w:tcW w:w="2287" w:type="pct"/>
          </w:tcPr>
          <w:p w14:paraId="4E7097D0" w14:textId="77777777" w:rsidR="00B55027" w:rsidRPr="00B72F50" w:rsidRDefault="00B55027" w:rsidP="00B5502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CF18F" w14:textId="349ACEB2" w:rsidR="00B55027" w:rsidRPr="00B72F50" w:rsidRDefault="00B72F50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66.74</w:t>
            </w:r>
          </w:p>
        </w:tc>
        <w:tc>
          <w:tcPr>
            <w:tcW w:w="142" w:type="pct"/>
            <w:shd w:val="clear" w:color="auto" w:fill="auto"/>
          </w:tcPr>
          <w:p w14:paraId="644BE379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281B5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3" w:type="pct"/>
            <w:shd w:val="clear" w:color="auto" w:fill="auto"/>
          </w:tcPr>
          <w:p w14:paraId="3416D40C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19B49" w14:textId="28C794C3" w:rsidR="00B55027" w:rsidRPr="00B72F50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274.57</w:t>
            </w:r>
          </w:p>
        </w:tc>
        <w:tc>
          <w:tcPr>
            <w:tcW w:w="143" w:type="pct"/>
          </w:tcPr>
          <w:p w14:paraId="063F31F0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16B85C0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</w:tbl>
    <w:p w14:paraId="2019C6CC" w14:textId="77777777" w:rsidR="00FB76E7" w:rsidRPr="004B707B" w:rsidRDefault="00FB76E7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17EC480B" w14:textId="77777777" w:rsidR="00FD1DC3" w:rsidRDefault="00FD1DC3" w:rsidP="00357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5" w:hanging="9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D5440D" w:rsidRPr="004B707B">
        <w:rPr>
          <w:rFonts w:ascii="Angsana New" w:hAnsi="Angsana New"/>
          <w:sz w:val="30"/>
          <w:szCs w:val="30"/>
        </w:rPr>
        <w:t>30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วันถึง </w:t>
      </w:r>
      <w:r w:rsidR="00D5440D" w:rsidRPr="004B707B">
        <w:rPr>
          <w:rFonts w:ascii="Angsana New" w:hAnsi="Angsana New"/>
          <w:sz w:val="30"/>
          <w:szCs w:val="30"/>
        </w:rPr>
        <w:t>45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วัน </w:t>
      </w:r>
    </w:p>
    <w:p w14:paraId="045FB7CD" w14:textId="38E98C29" w:rsidR="00491C58" w:rsidRDefault="00491C58" w:rsidP="001D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 w:firstLine="90"/>
        <w:jc w:val="thaiDistribute"/>
        <w:rPr>
          <w:rFonts w:ascii="Angsana New" w:hAnsi="Angsana New"/>
          <w:sz w:val="30"/>
          <w:szCs w:val="30"/>
        </w:rPr>
        <w:sectPr w:rsidR="00491C58" w:rsidSect="003541FB">
          <w:headerReference w:type="default" r:id="rId8"/>
          <w:footerReference w:type="default" r:id="rId9"/>
          <w:pgSz w:w="11907" w:h="16840" w:code="9"/>
          <w:pgMar w:top="691" w:right="1152" w:bottom="720" w:left="1152" w:header="720" w:footer="504" w:gutter="0"/>
          <w:pgNumType w:start="17"/>
          <w:cols w:space="708"/>
          <w:docGrid w:linePitch="360"/>
        </w:sectPr>
      </w:pPr>
    </w:p>
    <w:p w14:paraId="671AF4E2" w14:textId="77777777" w:rsidR="00FD1DC3" w:rsidRPr="00D1329F" w:rsidRDefault="00FD1DC3" w:rsidP="0043324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45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" w:name="_Hlk504059017"/>
      <w:r w:rsidRPr="00D1329F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14:paraId="103171E6" w14:textId="77777777" w:rsidR="00BF5491" w:rsidRPr="00D1329F" w:rsidRDefault="00BF5491" w:rsidP="00D13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tblpX="711" w:tblpY="1"/>
        <w:tblOverlap w:val="never"/>
        <w:tblW w:w="4508" w:type="pct"/>
        <w:tblLayout w:type="fixed"/>
        <w:tblLook w:val="01E0" w:firstRow="1" w:lastRow="1" w:firstColumn="1" w:lastColumn="1" w:noHBand="0" w:noVBand="0"/>
      </w:tblPr>
      <w:tblGrid>
        <w:gridCol w:w="3380"/>
        <w:gridCol w:w="579"/>
        <w:gridCol w:w="1346"/>
        <w:gridCol w:w="269"/>
        <w:gridCol w:w="1349"/>
        <w:gridCol w:w="269"/>
        <w:gridCol w:w="1170"/>
        <w:gridCol w:w="269"/>
        <w:gridCol w:w="1100"/>
      </w:tblGrid>
      <w:tr w:rsidR="001D281B" w:rsidRPr="00D1329F" w14:paraId="0DC03856" w14:textId="77777777" w:rsidTr="00433245">
        <w:trPr>
          <w:tblHeader/>
        </w:trPr>
        <w:tc>
          <w:tcPr>
            <w:tcW w:w="1737" w:type="pct"/>
          </w:tcPr>
          <w:p w14:paraId="53EB3854" w14:textId="77777777" w:rsidR="00942B1B" w:rsidRPr="00D1329F" w:rsidRDefault="00942B1B" w:rsidP="00AA6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pct"/>
          </w:tcPr>
          <w:p w14:paraId="01DCDC11" w14:textId="77777777" w:rsidR="00942B1B" w:rsidRPr="00D1329F" w:rsidRDefault="00942B1B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23" w:type="pct"/>
            <w:gridSpan w:val="3"/>
          </w:tcPr>
          <w:p w14:paraId="10F31AB9" w14:textId="77777777" w:rsidR="00942B1B" w:rsidRPr="00D1329F" w:rsidRDefault="00942B1B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329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5954D492" w14:textId="77777777" w:rsidR="00942B1B" w:rsidRPr="00D1329F" w:rsidRDefault="00942B1B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266BB9B6" w14:textId="77777777" w:rsidR="00942B1B" w:rsidRPr="00D1329F" w:rsidRDefault="00942B1B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1329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7B02" w:rsidRPr="00D1329F" w14:paraId="5DB36EA5" w14:textId="77777777" w:rsidTr="00433245">
        <w:trPr>
          <w:tblHeader/>
        </w:trPr>
        <w:tc>
          <w:tcPr>
            <w:tcW w:w="1737" w:type="pct"/>
          </w:tcPr>
          <w:p w14:paraId="223DFE15" w14:textId="77777777" w:rsidR="006F7B02" w:rsidRPr="00D1329F" w:rsidRDefault="006F7B02" w:rsidP="00AA6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pct"/>
          </w:tcPr>
          <w:p w14:paraId="3F492001" w14:textId="77777777" w:rsidR="006F7B02" w:rsidRPr="00D1329F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735D9EED" w14:textId="77777777" w:rsidR="006F7B02" w:rsidRPr="00D1329F" w:rsidRDefault="008240BC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31</w:t>
            </w:r>
            <w:r w:rsidR="006F7B02" w:rsidRPr="00D1329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8" w:type="pct"/>
          </w:tcPr>
          <w:p w14:paraId="69A6DEC2" w14:textId="77777777" w:rsidR="006F7B02" w:rsidRPr="00D1329F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41BCB1A3" w14:textId="77777777" w:rsidR="006F7B02" w:rsidRPr="00D1329F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7EF78909" w14:textId="77777777" w:rsidR="006F7B02" w:rsidRPr="00D1329F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95121C4" w14:textId="77777777" w:rsidR="006F7B02" w:rsidRPr="00D1329F" w:rsidRDefault="008240BC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31</w:t>
            </w:r>
            <w:r w:rsidR="006F7B02" w:rsidRPr="00D1329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8" w:type="pct"/>
            <w:shd w:val="clear" w:color="auto" w:fill="auto"/>
          </w:tcPr>
          <w:p w14:paraId="38895404" w14:textId="77777777" w:rsidR="006F7B02" w:rsidRPr="00D1329F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0768E204" w14:textId="77777777" w:rsidR="006F7B02" w:rsidRPr="00D1329F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55027" w:rsidRPr="00D1329F" w14:paraId="1AE53C17" w14:textId="77777777" w:rsidTr="00433245">
        <w:trPr>
          <w:tblHeader/>
        </w:trPr>
        <w:tc>
          <w:tcPr>
            <w:tcW w:w="1737" w:type="pct"/>
          </w:tcPr>
          <w:p w14:paraId="47A89CD0" w14:textId="77777777" w:rsidR="00B55027" w:rsidRPr="00D1329F" w:rsidRDefault="00B55027" w:rsidP="00AA6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pct"/>
          </w:tcPr>
          <w:p w14:paraId="2A94AE7B" w14:textId="77777777" w:rsidR="00B55027" w:rsidRPr="00D1329F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24F67323" w14:textId="77777777" w:rsidR="00B55027" w:rsidRPr="00D1329F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1DABC003" w14:textId="77777777" w:rsidR="00B55027" w:rsidRPr="00D1329F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60F1F2B4" w14:textId="77777777" w:rsidR="00B55027" w:rsidRPr="00D1329F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14:paraId="3CF8C566" w14:textId="77777777" w:rsidR="00B55027" w:rsidRPr="00D1329F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EB9A403" w14:textId="77777777" w:rsidR="00B55027" w:rsidRPr="00D1329F" w:rsidRDefault="00B55027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  <w:shd w:val="clear" w:color="auto" w:fill="auto"/>
          </w:tcPr>
          <w:p w14:paraId="22D5C548" w14:textId="77777777" w:rsidR="00B55027" w:rsidRPr="00D1329F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7DFE2BDA" w14:textId="77777777" w:rsidR="00B55027" w:rsidRPr="00D1329F" w:rsidRDefault="00B55027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40534" w:rsidRPr="00D1329F" w14:paraId="74346691" w14:textId="77777777" w:rsidTr="00433245">
        <w:trPr>
          <w:tblHeader/>
        </w:trPr>
        <w:tc>
          <w:tcPr>
            <w:tcW w:w="1737" w:type="pct"/>
          </w:tcPr>
          <w:p w14:paraId="673EF56D" w14:textId="77777777" w:rsidR="00E40534" w:rsidRPr="00D1329F" w:rsidRDefault="00E40534" w:rsidP="00AA6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pct"/>
          </w:tcPr>
          <w:p w14:paraId="755A43D7" w14:textId="77777777" w:rsidR="00E40534" w:rsidRPr="00D1329F" w:rsidRDefault="00E40534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  <w:shd w:val="clear" w:color="auto" w:fill="auto"/>
          </w:tcPr>
          <w:p w14:paraId="22E988DE" w14:textId="77777777" w:rsidR="00E40534" w:rsidRPr="00D1329F" w:rsidRDefault="00E40534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32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40B9" w:rsidRPr="00D1329F" w14:paraId="5B9FDE5C" w14:textId="77777777" w:rsidTr="00433245">
        <w:tc>
          <w:tcPr>
            <w:tcW w:w="1737" w:type="pct"/>
          </w:tcPr>
          <w:p w14:paraId="194FB22D" w14:textId="77777777" w:rsidR="00AE40B9" w:rsidRPr="00D1329F" w:rsidRDefault="00AE40B9" w:rsidP="0043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left="250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98" w:type="pct"/>
          </w:tcPr>
          <w:p w14:paraId="21733899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5C4F0DA9" w14:textId="39B1F95A" w:rsidR="00AE40B9" w:rsidRPr="00D1329F" w:rsidRDefault="00D1329F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236A1">
              <w:rPr>
                <w:rFonts w:ascii="Angsana New" w:hAnsi="Angsana New"/>
                <w:sz w:val="30"/>
                <w:szCs w:val="30"/>
              </w:rPr>
              <w:t>5,279.11</w:t>
            </w:r>
          </w:p>
        </w:tc>
        <w:tc>
          <w:tcPr>
            <w:tcW w:w="138" w:type="pct"/>
            <w:shd w:val="clear" w:color="auto" w:fill="auto"/>
          </w:tcPr>
          <w:p w14:paraId="5FCC028E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308AEC96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21,632.74</w:t>
            </w:r>
          </w:p>
        </w:tc>
        <w:tc>
          <w:tcPr>
            <w:tcW w:w="138" w:type="pct"/>
            <w:shd w:val="clear" w:color="auto" w:fill="auto"/>
          </w:tcPr>
          <w:p w14:paraId="5CA2F8A7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32A076A" w14:textId="22B25C65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E6B6B2A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9FAF542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D1329F" w14:paraId="5F7BA7B2" w14:textId="77777777" w:rsidTr="00433245">
        <w:tc>
          <w:tcPr>
            <w:tcW w:w="1737" w:type="pct"/>
          </w:tcPr>
          <w:p w14:paraId="1F225327" w14:textId="77777777" w:rsidR="00AE40B9" w:rsidRPr="00D1329F" w:rsidRDefault="00AE40B9" w:rsidP="0043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left="250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</w:p>
        </w:tc>
        <w:tc>
          <w:tcPr>
            <w:tcW w:w="298" w:type="pct"/>
          </w:tcPr>
          <w:p w14:paraId="02DCCFF2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6C22230B" w14:textId="7F118B57" w:rsidR="00AE40B9" w:rsidRPr="00D1329F" w:rsidRDefault="00D1329F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9.35</w:t>
            </w:r>
          </w:p>
        </w:tc>
        <w:tc>
          <w:tcPr>
            <w:tcW w:w="138" w:type="pct"/>
            <w:shd w:val="clear" w:color="auto" w:fill="auto"/>
          </w:tcPr>
          <w:p w14:paraId="74A75CAC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539B372E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9.35</w:t>
            </w:r>
          </w:p>
        </w:tc>
        <w:tc>
          <w:tcPr>
            <w:tcW w:w="138" w:type="pct"/>
            <w:shd w:val="clear" w:color="auto" w:fill="auto"/>
          </w:tcPr>
          <w:p w14:paraId="04A0D3EE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8EEFA60" w14:textId="2F8F5354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307EF17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26C4ABB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D1329F" w14:paraId="4D1A98C8" w14:textId="77777777" w:rsidTr="00433245">
        <w:tc>
          <w:tcPr>
            <w:tcW w:w="1737" w:type="pct"/>
          </w:tcPr>
          <w:p w14:paraId="25DD479C" w14:textId="77777777" w:rsidR="00AE40B9" w:rsidRPr="00D1329F" w:rsidRDefault="00AE40B9" w:rsidP="0043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left="250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98" w:type="pct"/>
          </w:tcPr>
          <w:p w14:paraId="3510ED63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656FADE7" w14:textId="71330118" w:rsidR="00AE40B9" w:rsidRPr="00D1329F" w:rsidRDefault="00D236A1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4,660.75</w:t>
            </w:r>
          </w:p>
        </w:tc>
        <w:tc>
          <w:tcPr>
            <w:tcW w:w="138" w:type="pct"/>
            <w:shd w:val="clear" w:color="auto" w:fill="auto"/>
          </w:tcPr>
          <w:p w14:paraId="086F66F1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34CCCDDE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4,168.55</w:t>
            </w:r>
          </w:p>
        </w:tc>
        <w:tc>
          <w:tcPr>
            <w:tcW w:w="138" w:type="pct"/>
            <w:shd w:val="clear" w:color="auto" w:fill="auto"/>
          </w:tcPr>
          <w:p w14:paraId="30029ED5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F941B68" w14:textId="287C7FAE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FEC504E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7D18CFD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D1329F" w14:paraId="1E8ABB05" w14:textId="77777777" w:rsidTr="00433245">
        <w:tc>
          <w:tcPr>
            <w:tcW w:w="1737" w:type="pct"/>
          </w:tcPr>
          <w:p w14:paraId="10640674" w14:textId="77777777" w:rsidR="00AE40B9" w:rsidRPr="00D1329F" w:rsidRDefault="00AE40B9" w:rsidP="0043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left="250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298" w:type="pct"/>
          </w:tcPr>
          <w:p w14:paraId="685842CA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1D07377F" w14:textId="4A66E589" w:rsidR="00AE40B9" w:rsidRPr="00D1329F" w:rsidRDefault="00D1329F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D236A1">
              <w:rPr>
                <w:rFonts w:ascii="Angsana New" w:hAnsi="Angsana New"/>
                <w:sz w:val="30"/>
                <w:szCs w:val="30"/>
              </w:rPr>
              <w:t>117.41</w:t>
            </w:r>
          </w:p>
        </w:tc>
        <w:tc>
          <w:tcPr>
            <w:tcW w:w="138" w:type="pct"/>
            <w:shd w:val="clear" w:color="auto" w:fill="auto"/>
          </w:tcPr>
          <w:p w14:paraId="38E8BD22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53AC8B74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4,720.01</w:t>
            </w:r>
          </w:p>
        </w:tc>
        <w:tc>
          <w:tcPr>
            <w:tcW w:w="138" w:type="pct"/>
            <w:shd w:val="clear" w:color="auto" w:fill="auto"/>
          </w:tcPr>
          <w:p w14:paraId="1D6ED3A2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FB9B64F" w14:textId="4B3AF899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293C0FA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095F0D37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D1329F" w14:paraId="331C1A2F" w14:textId="77777777" w:rsidTr="00433245">
        <w:tc>
          <w:tcPr>
            <w:tcW w:w="1737" w:type="pct"/>
          </w:tcPr>
          <w:p w14:paraId="4B355F98" w14:textId="77777777" w:rsidR="00AE40B9" w:rsidRPr="00D1329F" w:rsidRDefault="00AE40B9" w:rsidP="0043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left="250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98" w:type="pct"/>
          </w:tcPr>
          <w:p w14:paraId="59A12D93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175E34B3" w14:textId="0D689BBB" w:rsidR="00AE40B9" w:rsidRPr="00D1329F" w:rsidRDefault="00D1329F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730.53</w:t>
            </w:r>
          </w:p>
        </w:tc>
        <w:tc>
          <w:tcPr>
            <w:tcW w:w="138" w:type="pct"/>
            <w:shd w:val="clear" w:color="auto" w:fill="auto"/>
          </w:tcPr>
          <w:p w14:paraId="141877C5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09B771A6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598.81</w:t>
            </w:r>
          </w:p>
        </w:tc>
        <w:tc>
          <w:tcPr>
            <w:tcW w:w="138" w:type="pct"/>
            <w:shd w:val="clear" w:color="auto" w:fill="auto"/>
          </w:tcPr>
          <w:p w14:paraId="5D8F9FCE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9F28C02" w14:textId="305FDCE0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8F21154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98F8CE0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D1329F" w14:paraId="5130BED0" w14:textId="77777777" w:rsidTr="00433245">
        <w:tc>
          <w:tcPr>
            <w:tcW w:w="1737" w:type="pct"/>
          </w:tcPr>
          <w:p w14:paraId="58254860" w14:textId="77777777" w:rsidR="00AE40B9" w:rsidRPr="00D1329F" w:rsidRDefault="00AE40B9" w:rsidP="00433245">
            <w:pPr>
              <w:tabs>
                <w:tab w:val="clear" w:pos="227"/>
                <w:tab w:val="left" w:pos="250"/>
              </w:tabs>
              <w:ind w:left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8" w:type="pct"/>
          </w:tcPr>
          <w:p w14:paraId="295679C5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14:paraId="758A4DCF" w14:textId="65CB08CC" w:rsidR="00AE40B9" w:rsidRPr="00D1329F" w:rsidRDefault="00D1329F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</w:t>
            </w:r>
            <w:r w:rsidR="00D236A1">
              <w:rPr>
                <w:rFonts w:ascii="Angsana New" w:hAnsi="Angsana New"/>
                <w:b/>
                <w:bCs/>
                <w:sz w:val="30"/>
                <w:szCs w:val="30"/>
              </w:rPr>
              <w:t>797.15</w:t>
            </w:r>
          </w:p>
        </w:tc>
        <w:tc>
          <w:tcPr>
            <w:tcW w:w="138" w:type="pct"/>
            <w:shd w:val="clear" w:color="auto" w:fill="auto"/>
          </w:tcPr>
          <w:p w14:paraId="55D7F6D5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5925344D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29F">
              <w:rPr>
                <w:rFonts w:ascii="Angsana New" w:hAnsi="Angsana New"/>
                <w:b/>
                <w:bCs/>
                <w:sz w:val="30"/>
                <w:szCs w:val="30"/>
              </w:rPr>
              <w:t>31,129.46</w:t>
            </w:r>
          </w:p>
        </w:tc>
        <w:tc>
          <w:tcPr>
            <w:tcW w:w="138" w:type="pct"/>
            <w:shd w:val="clear" w:color="auto" w:fill="auto"/>
          </w:tcPr>
          <w:p w14:paraId="03544F89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547BDAEA" w14:textId="68A9484D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E8A19EE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03117E8E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0B9" w:rsidRPr="00D1329F" w14:paraId="635493ED" w14:textId="77777777" w:rsidTr="00433245">
        <w:tc>
          <w:tcPr>
            <w:tcW w:w="1737" w:type="pct"/>
          </w:tcPr>
          <w:p w14:paraId="5615185E" w14:textId="77777777" w:rsidR="00AE40B9" w:rsidRPr="00D1329F" w:rsidRDefault="00AE40B9" w:rsidP="00433245">
            <w:pPr>
              <w:tabs>
                <w:tab w:val="clear" w:pos="227"/>
                <w:tab w:val="left" w:pos="250"/>
              </w:tabs>
              <w:ind w:left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2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329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298" w:type="pct"/>
          </w:tcPr>
          <w:p w14:paraId="0254A0B9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03A69321" w14:textId="2001B5B4" w:rsidR="00AE40B9" w:rsidRPr="00D1329F" w:rsidRDefault="00D1329F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(50.47)</w:t>
            </w:r>
          </w:p>
        </w:tc>
        <w:tc>
          <w:tcPr>
            <w:tcW w:w="138" w:type="pct"/>
            <w:shd w:val="clear" w:color="auto" w:fill="auto"/>
          </w:tcPr>
          <w:p w14:paraId="28671C21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16AEDEDF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(51.27)</w:t>
            </w:r>
          </w:p>
        </w:tc>
        <w:tc>
          <w:tcPr>
            <w:tcW w:w="138" w:type="pct"/>
            <w:shd w:val="clear" w:color="auto" w:fill="auto"/>
          </w:tcPr>
          <w:p w14:paraId="4DA8C0C7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5DF8777B" w14:textId="4147A463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00CA278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FC1A7F1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D1329F" w14:paraId="5AF53D7A" w14:textId="77777777" w:rsidTr="00433245">
        <w:tc>
          <w:tcPr>
            <w:tcW w:w="1737" w:type="pct"/>
          </w:tcPr>
          <w:p w14:paraId="3EBBE0F6" w14:textId="77777777" w:rsidR="00AE40B9" w:rsidRPr="00D1329F" w:rsidRDefault="00AE40B9" w:rsidP="00433245">
            <w:pPr>
              <w:tabs>
                <w:tab w:val="clear" w:pos="227"/>
                <w:tab w:val="left" w:pos="250"/>
              </w:tabs>
              <w:ind w:left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2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98" w:type="pct"/>
          </w:tcPr>
          <w:p w14:paraId="48B20C7E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6106B" w14:textId="47485558" w:rsidR="00AE40B9" w:rsidRPr="00D1329F" w:rsidRDefault="00D1329F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</w:t>
            </w:r>
            <w:r w:rsidR="00D236A1">
              <w:rPr>
                <w:rFonts w:ascii="Angsana New" w:hAnsi="Angsana New"/>
                <w:b/>
                <w:bCs/>
                <w:sz w:val="30"/>
                <w:szCs w:val="30"/>
              </w:rPr>
              <w:t>746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D236A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8" w:type="pct"/>
            <w:shd w:val="clear" w:color="auto" w:fill="auto"/>
          </w:tcPr>
          <w:p w14:paraId="2500C020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74ACB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29F">
              <w:rPr>
                <w:rFonts w:ascii="Angsana New" w:hAnsi="Angsana New"/>
                <w:b/>
                <w:bCs/>
                <w:sz w:val="30"/>
                <w:szCs w:val="30"/>
              </w:rPr>
              <w:t>31,078.19</w:t>
            </w:r>
          </w:p>
        </w:tc>
        <w:tc>
          <w:tcPr>
            <w:tcW w:w="138" w:type="pct"/>
            <w:shd w:val="clear" w:color="auto" w:fill="auto"/>
          </w:tcPr>
          <w:p w14:paraId="665D05F1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9D13C" w14:textId="747A51D0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89CA6BE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5867C" w14:textId="77777777" w:rsidR="00AE40B9" w:rsidRPr="00D1329F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bookmarkEnd w:id="2"/>
    </w:tbl>
    <w:p w14:paraId="3F06799D" w14:textId="48B623AA" w:rsidR="009C0044" w:rsidRDefault="009C0044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tblpX="711" w:tblpY="1"/>
        <w:tblOverlap w:val="never"/>
        <w:tblW w:w="4503" w:type="pct"/>
        <w:tblLayout w:type="fixed"/>
        <w:tblLook w:val="01E0" w:firstRow="1" w:lastRow="1" w:firstColumn="1" w:lastColumn="1" w:noHBand="0" w:noVBand="0"/>
      </w:tblPr>
      <w:tblGrid>
        <w:gridCol w:w="3961"/>
        <w:gridCol w:w="1349"/>
        <w:gridCol w:w="272"/>
        <w:gridCol w:w="1351"/>
        <w:gridCol w:w="270"/>
        <w:gridCol w:w="1168"/>
        <w:gridCol w:w="272"/>
        <w:gridCol w:w="1077"/>
      </w:tblGrid>
      <w:tr w:rsidR="00433245" w:rsidRPr="00D1329F" w14:paraId="153E7E15" w14:textId="77777777" w:rsidTr="002B7EA3">
        <w:trPr>
          <w:trHeight w:val="192"/>
          <w:tblHeader/>
        </w:trPr>
        <w:tc>
          <w:tcPr>
            <w:tcW w:w="2037" w:type="pct"/>
          </w:tcPr>
          <w:p w14:paraId="5927F42F" w14:textId="77777777" w:rsidR="00433245" w:rsidRPr="00CC479D" w:rsidRDefault="00433245" w:rsidP="002B7EA3">
            <w:pPr>
              <w:ind w:left="-18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9" w:type="pct"/>
            <w:gridSpan w:val="3"/>
          </w:tcPr>
          <w:p w14:paraId="702ED167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479D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4F244C6F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47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3E952D71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5" w:type="pct"/>
            <w:gridSpan w:val="3"/>
          </w:tcPr>
          <w:p w14:paraId="7BFD3033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479D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3B2F00CD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 w:hanging="2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47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33245" w:rsidRPr="00D1329F" w14:paraId="0753C30D" w14:textId="77777777" w:rsidTr="002B7EA3">
        <w:trPr>
          <w:trHeight w:val="192"/>
          <w:tblHeader/>
        </w:trPr>
        <w:tc>
          <w:tcPr>
            <w:tcW w:w="2037" w:type="pct"/>
          </w:tcPr>
          <w:p w14:paraId="1977BBA8" w14:textId="77777777" w:rsidR="00433245" w:rsidRPr="00CC479D" w:rsidRDefault="00433245" w:rsidP="002B7EA3">
            <w:pPr>
              <w:ind w:left="-18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pct"/>
          </w:tcPr>
          <w:p w14:paraId="0028006C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9A4CC62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</w:tcPr>
          <w:p w14:paraId="62419854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097DB6BA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36D7ABF4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0AEC73D4" w14:textId="77777777" w:rsidR="00433245" w:rsidRPr="00D1329F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2C244ABB" w14:textId="77777777" w:rsidR="00433245" w:rsidRPr="00D1329F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33245" w:rsidRPr="00D1329F" w14:paraId="6B1A789E" w14:textId="77777777" w:rsidTr="002B7EA3">
        <w:trPr>
          <w:trHeight w:val="192"/>
          <w:tblHeader/>
        </w:trPr>
        <w:tc>
          <w:tcPr>
            <w:tcW w:w="2037" w:type="pct"/>
          </w:tcPr>
          <w:p w14:paraId="336E7867" w14:textId="77777777" w:rsidR="00433245" w:rsidRPr="00CC479D" w:rsidRDefault="00433245" w:rsidP="002B7EA3">
            <w:pPr>
              <w:ind w:left="-18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3" w:type="pct"/>
            <w:gridSpan w:val="7"/>
          </w:tcPr>
          <w:p w14:paraId="207607EB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479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3245" w:rsidRPr="00D1329F" w14:paraId="78001D76" w14:textId="77777777" w:rsidTr="002B7EA3">
        <w:tc>
          <w:tcPr>
            <w:tcW w:w="2037" w:type="pct"/>
          </w:tcPr>
          <w:p w14:paraId="719232B7" w14:textId="77777777" w:rsidR="00433245" w:rsidRPr="00CC479D" w:rsidRDefault="00433245" w:rsidP="002B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250" w:right="-112"/>
              <w:rPr>
                <w:rFonts w:ascii="Angsana New" w:hAnsi="Angsana New"/>
                <w:sz w:val="30"/>
                <w:szCs w:val="30"/>
              </w:rPr>
            </w:pPr>
            <w:r w:rsidRPr="00CC479D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14:paraId="10B09749" w14:textId="77777777" w:rsidR="00433245" w:rsidRPr="00CC479D" w:rsidRDefault="00433245" w:rsidP="002B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250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C479D">
              <w:rPr>
                <w:rFonts w:ascii="Angsana New" w:hAnsi="Angsana New"/>
                <w:sz w:val="30"/>
                <w:szCs w:val="30"/>
                <w:cs/>
              </w:rPr>
              <w:t>ของต้นทุนงานก่อสร้างระหว่างงวด</w:t>
            </w:r>
          </w:p>
        </w:tc>
        <w:tc>
          <w:tcPr>
            <w:tcW w:w="694" w:type="pct"/>
            <w:tcBorders>
              <w:bottom w:val="double" w:sz="4" w:space="0" w:color="auto"/>
            </w:tcBorders>
          </w:tcPr>
          <w:p w14:paraId="0E3ED089" w14:textId="77777777" w:rsidR="00433245" w:rsidRPr="00824C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D2C7BA" w14:textId="308A10E7" w:rsidR="00433245" w:rsidRPr="00824C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C73">
              <w:rPr>
                <w:rFonts w:ascii="Angsana New" w:hAnsi="Angsana New"/>
                <w:sz w:val="30"/>
                <w:szCs w:val="30"/>
              </w:rPr>
              <w:t>292.72</w:t>
            </w:r>
          </w:p>
        </w:tc>
        <w:tc>
          <w:tcPr>
            <w:tcW w:w="140" w:type="pct"/>
          </w:tcPr>
          <w:p w14:paraId="2344E7A4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double" w:sz="4" w:space="0" w:color="auto"/>
            </w:tcBorders>
          </w:tcPr>
          <w:p w14:paraId="2577337B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FEB24C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>201.21</w:t>
            </w:r>
          </w:p>
        </w:tc>
        <w:tc>
          <w:tcPr>
            <w:tcW w:w="139" w:type="pct"/>
          </w:tcPr>
          <w:p w14:paraId="0E0B0BCB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58D019BA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  <w:p w14:paraId="4277CA23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8928B31" w14:textId="77777777" w:rsidR="00433245" w:rsidRPr="00D1329F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14:paraId="78F28E8B" w14:textId="77777777" w:rsidR="00433245" w:rsidRPr="00D1329F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  <w:p w14:paraId="0C537019" w14:textId="77777777" w:rsidR="00433245" w:rsidRPr="00D1329F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D13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3245" w:rsidRPr="00D1329F" w14:paraId="30A6DBFA" w14:textId="77777777" w:rsidTr="002B7EA3">
        <w:tc>
          <w:tcPr>
            <w:tcW w:w="2037" w:type="pct"/>
          </w:tcPr>
          <w:p w14:paraId="3777226B" w14:textId="77777777" w:rsidR="00433245" w:rsidRPr="00CC479D" w:rsidRDefault="00433245" w:rsidP="002B7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250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18CB1259" w14:textId="77777777" w:rsidR="00433245" w:rsidRPr="00824C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18BAD49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14:paraId="268391E7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081103B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12585B96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2BE4D27" w14:textId="77777777" w:rsidR="00433245" w:rsidRPr="00D1329F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39A2ABD5" w14:textId="77777777" w:rsidR="00433245" w:rsidRPr="00D1329F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245" w:rsidRPr="00D1329F" w14:paraId="354E120A" w14:textId="77777777" w:rsidTr="002B7EA3">
        <w:tc>
          <w:tcPr>
            <w:tcW w:w="2037" w:type="pct"/>
          </w:tcPr>
          <w:p w14:paraId="0C51D83F" w14:textId="77777777" w:rsidR="00433245" w:rsidRPr="00B72F50" w:rsidRDefault="00433245" w:rsidP="002B7EA3">
            <w:pPr>
              <w:ind w:left="25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CC479D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694" w:type="pct"/>
          </w:tcPr>
          <w:p w14:paraId="7B18FA63" w14:textId="77777777" w:rsidR="00433245" w:rsidRPr="00824C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4A9DD5" w14:textId="77777777" w:rsidR="00433245" w:rsidRPr="00B72F50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</w:tcPr>
          <w:p w14:paraId="31959D37" w14:textId="77777777" w:rsidR="00433245" w:rsidRPr="00B72F50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10" w:right="168" w:hanging="9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" w:type="pct"/>
          </w:tcPr>
          <w:p w14:paraId="53BD2098" w14:textId="77777777" w:rsidR="00433245" w:rsidRPr="00B72F50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19984A5A" w14:textId="77777777" w:rsidR="00433245" w:rsidRPr="00D1329F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2691E17" w14:textId="77777777" w:rsidR="00433245" w:rsidRPr="00D1329F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15B3FF19" w14:textId="77777777" w:rsidR="00433245" w:rsidRPr="00D1329F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245" w:rsidRPr="00CC479D" w14:paraId="7498010E" w14:textId="77777777" w:rsidTr="002B7EA3">
        <w:tc>
          <w:tcPr>
            <w:tcW w:w="2037" w:type="pct"/>
          </w:tcPr>
          <w:p w14:paraId="0F16DDB5" w14:textId="77777777" w:rsidR="00433245" w:rsidRPr="00CC479D" w:rsidRDefault="00433245" w:rsidP="002B7EA3">
            <w:pPr>
              <w:ind w:left="2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479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CC47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94" w:type="pct"/>
            <w:tcBorders>
              <w:bottom w:val="double" w:sz="4" w:space="0" w:color="auto"/>
            </w:tcBorders>
          </w:tcPr>
          <w:p w14:paraId="7DD6A24B" w14:textId="23A744F2" w:rsidR="00433245" w:rsidRPr="00824C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C73">
              <w:rPr>
                <w:rFonts w:ascii="Angsana New" w:hAnsi="Angsana New"/>
                <w:sz w:val="30"/>
                <w:szCs w:val="30"/>
              </w:rPr>
              <w:t>1.90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C7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C73">
              <w:rPr>
                <w:rFonts w:ascii="Angsana New" w:hAnsi="Angsana New"/>
                <w:sz w:val="30"/>
                <w:szCs w:val="30"/>
              </w:rPr>
              <w:t>4.525</w:t>
            </w:r>
          </w:p>
        </w:tc>
        <w:tc>
          <w:tcPr>
            <w:tcW w:w="140" w:type="pct"/>
          </w:tcPr>
          <w:p w14:paraId="2E1D155A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double" w:sz="4" w:space="0" w:color="auto"/>
            </w:tcBorders>
          </w:tcPr>
          <w:p w14:paraId="2CC8EC26" w14:textId="25F78D05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>2.78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C7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479D">
              <w:rPr>
                <w:rFonts w:ascii="Angsana New" w:hAnsi="Angsana New"/>
                <w:sz w:val="30"/>
                <w:szCs w:val="30"/>
              </w:rPr>
              <w:t>4.525</w:t>
            </w:r>
          </w:p>
        </w:tc>
        <w:tc>
          <w:tcPr>
            <w:tcW w:w="139" w:type="pct"/>
          </w:tcPr>
          <w:p w14:paraId="3318281A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40C72D0F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4187A75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14:paraId="2A1EA476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3245" w:rsidRPr="00CC479D" w14:paraId="18187A9C" w14:textId="77777777" w:rsidTr="002B7EA3">
        <w:tc>
          <w:tcPr>
            <w:tcW w:w="2037" w:type="pct"/>
          </w:tcPr>
          <w:p w14:paraId="066D6D27" w14:textId="77777777" w:rsidR="00433245" w:rsidRPr="00CC479D" w:rsidRDefault="00433245" w:rsidP="002B7EA3">
            <w:pPr>
              <w:ind w:left="25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14:paraId="57C5782F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4DA08C33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double" w:sz="4" w:space="0" w:color="auto"/>
            </w:tcBorders>
          </w:tcPr>
          <w:p w14:paraId="232F544D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69C1C44B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49946589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5D080F03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1934C28E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3245" w:rsidRPr="00CC479D" w14:paraId="0730E5C8" w14:textId="77777777" w:rsidTr="002B7EA3">
        <w:tc>
          <w:tcPr>
            <w:tcW w:w="2037" w:type="pct"/>
          </w:tcPr>
          <w:p w14:paraId="7E246EE9" w14:textId="77777777" w:rsidR="00433245" w:rsidRPr="00CC479D" w:rsidRDefault="00433245" w:rsidP="002B7EA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479D">
              <w:rPr>
                <w:rFonts w:ascii="Angsana New" w:hAnsi="Angsana New" w:hint="cs"/>
                <w:sz w:val="30"/>
                <w:szCs w:val="30"/>
                <w:cs/>
              </w:rPr>
              <w:t>ต้นทุนของโครงการอสังหาริมทรัพย์</w:t>
            </w:r>
          </w:p>
        </w:tc>
        <w:tc>
          <w:tcPr>
            <w:tcW w:w="694" w:type="pct"/>
          </w:tcPr>
          <w:p w14:paraId="1A5B33FF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E671F0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14:paraId="1EADD5C9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DEF5272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313A8B66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2E02936F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33DED8D3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3245" w:rsidRPr="00CC479D" w14:paraId="620AB04C" w14:textId="77777777" w:rsidTr="002B7EA3">
        <w:tc>
          <w:tcPr>
            <w:tcW w:w="2037" w:type="pct"/>
          </w:tcPr>
          <w:p w14:paraId="79EBD5F0" w14:textId="77777777" w:rsidR="00433245" w:rsidRPr="00CC479D" w:rsidRDefault="00433245" w:rsidP="002B7EA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47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C479D">
              <w:rPr>
                <w:rFonts w:ascii="Angsana New" w:hAnsi="Angsana New" w:hint="cs"/>
                <w:sz w:val="30"/>
                <w:szCs w:val="30"/>
                <w:cs/>
              </w:rPr>
              <w:t>ระหว่างการพัฒนาที่บันทึกเป็น</w:t>
            </w:r>
          </w:p>
        </w:tc>
        <w:tc>
          <w:tcPr>
            <w:tcW w:w="694" w:type="pct"/>
          </w:tcPr>
          <w:p w14:paraId="7E3D9136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AF8C98B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14:paraId="555895F6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7DEE9C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7437B441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180B1CCC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D5C8942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3245" w:rsidRPr="00CC479D" w14:paraId="6152B07A" w14:textId="77777777" w:rsidTr="002B7EA3">
        <w:tc>
          <w:tcPr>
            <w:tcW w:w="2037" w:type="pct"/>
          </w:tcPr>
          <w:p w14:paraId="4F1A2F3F" w14:textId="3301050A" w:rsidR="00433245" w:rsidRPr="00CC479D" w:rsidRDefault="00433245" w:rsidP="002B7EA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479D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ค่าใช้จ่ายและได้รวมในบัญชีต้นทุน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694" w:type="pct"/>
          </w:tcPr>
          <w:p w14:paraId="4357108B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E227BB6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14:paraId="0BF0DF72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2B8C24D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7502CC0D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75B04E3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49D73D2C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3245" w:rsidRPr="00CC479D" w14:paraId="33BA8F28" w14:textId="77777777" w:rsidTr="002B7EA3">
        <w:tc>
          <w:tcPr>
            <w:tcW w:w="2037" w:type="pct"/>
          </w:tcPr>
          <w:p w14:paraId="3C491CF3" w14:textId="77777777" w:rsidR="00433245" w:rsidRPr="00CC479D" w:rsidRDefault="00433245" w:rsidP="002B7EA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479D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94" w:type="pct"/>
          </w:tcPr>
          <w:p w14:paraId="7ECEA451" w14:textId="403DAFDF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4,925</w:t>
            </w:r>
            <w:r w:rsidRPr="00CC479D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0" w:type="pct"/>
          </w:tcPr>
          <w:p w14:paraId="5882BB99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14:paraId="2A63C64F" w14:textId="15969092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5,684.00</w:t>
            </w:r>
          </w:p>
        </w:tc>
        <w:tc>
          <w:tcPr>
            <w:tcW w:w="139" w:type="pct"/>
          </w:tcPr>
          <w:p w14:paraId="50BB837D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4B0347E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6DA96B2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AD40B18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3245" w:rsidRPr="00CC479D" w14:paraId="73A8C917" w14:textId="77777777" w:rsidTr="002B7EA3">
        <w:tc>
          <w:tcPr>
            <w:tcW w:w="2037" w:type="pct"/>
          </w:tcPr>
          <w:p w14:paraId="1712B9B1" w14:textId="64E6463E" w:rsidR="00433245" w:rsidRPr="00CC479D" w:rsidRDefault="00433245" w:rsidP="002B7EA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 w:rsidR="00A257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479D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ค่าเผื่อการปรับลดมูลค่า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41B2BF44" w14:textId="77932A1F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4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C479D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C479D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01607C9B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6D99052C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firstLine="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479D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139" w:type="pct"/>
          </w:tcPr>
          <w:p w14:paraId="2268520A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71FFB9D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1046F6E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6233AE0B" w14:textId="77777777" w:rsidR="00433245" w:rsidRPr="00CC479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3245" w:rsidRPr="00CC479D" w14:paraId="58B59230" w14:textId="77777777" w:rsidTr="002B7EA3">
        <w:tc>
          <w:tcPr>
            <w:tcW w:w="2037" w:type="pct"/>
          </w:tcPr>
          <w:p w14:paraId="2D37632E" w14:textId="77777777" w:rsidR="00433245" w:rsidRPr="00CC479D" w:rsidRDefault="00433245" w:rsidP="002B7EA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47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1D895CC4" w14:textId="3465077E" w:rsidR="00433245" w:rsidRPr="00B71B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ind w:right="-20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B73">
              <w:rPr>
                <w:rFonts w:ascii="Angsana New" w:hAnsi="Angsana New"/>
                <w:b/>
                <w:bCs/>
                <w:sz w:val="30"/>
                <w:szCs w:val="30"/>
              </w:rPr>
              <w:t>4,924.47</w:t>
            </w:r>
          </w:p>
        </w:tc>
        <w:tc>
          <w:tcPr>
            <w:tcW w:w="140" w:type="pct"/>
          </w:tcPr>
          <w:p w14:paraId="39B87C22" w14:textId="77777777" w:rsidR="00433245" w:rsidRPr="00B71B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14:paraId="757EEF47" w14:textId="542D70EA" w:rsidR="00433245" w:rsidRPr="00B71B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B73">
              <w:rPr>
                <w:rFonts w:ascii="Angsana New" w:hAnsi="Angsana New"/>
                <w:b/>
                <w:bCs/>
                <w:sz w:val="30"/>
                <w:szCs w:val="30"/>
              </w:rPr>
              <w:t>5,684.03</w:t>
            </w:r>
          </w:p>
        </w:tc>
        <w:tc>
          <w:tcPr>
            <w:tcW w:w="139" w:type="pct"/>
          </w:tcPr>
          <w:p w14:paraId="21AE6936" w14:textId="77777777" w:rsidR="00433245" w:rsidRPr="00B71B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B06FE2E" w14:textId="77777777" w:rsidR="00433245" w:rsidRPr="00B71B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1B7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6520215" w14:textId="77777777" w:rsidR="00433245" w:rsidRPr="00B71B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63268B29" w14:textId="77777777" w:rsidR="00433245" w:rsidRPr="00B71B73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1B7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67455B9" w14:textId="5AADAFA4" w:rsidR="00723B21" w:rsidRPr="004B707B" w:rsidRDefault="00723B21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443"/>
        <w:jc w:val="thaiDistribute"/>
        <w:rPr>
          <w:rFonts w:ascii="Angsana New" w:hAnsi="Angsana New"/>
          <w:sz w:val="30"/>
          <w:szCs w:val="30"/>
          <w:cs/>
        </w:rPr>
      </w:pPr>
      <w:r w:rsidRPr="00560755">
        <w:rPr>
          <w:rFonts w:ascii="Angsana New" w:hAnsi="Angsana New" w:hint="cs"/>
          <w:sz w:val="30"/>
          <w:szCs w:val="30"/>
          <w:cs/>
        </w:rPr>
        <w:lastRenderedPageBreak/>
        <w:t>โครงการอสังหาริมทรัพย์ระหว่างพัฒนา ประกอบด้วย บ้านเดี่ยว บ้านแฝด ทาวน์เฮ้าส์</w:t>
      </w:r>
      <w:r w:rsidRPr="00560755">
        <w:rPr>
          <w:rFonts w:ascii="Angsana New" w:hAnsi="Angsana New"/>
          <w:sz w:val="30"/>
          <w:szCs w:val="30"/>
        </w:rPr>
        <w:t xml:space="preserve"> 2 </w:t>
      </w:r>
      <w:r w:rsidRPr="00560755">
        <w:rPr>
          <w:rFonts w:ascii="Angsana New" w:hAnsi="Angsana New" w:hint="cs"/>
          <w:sz w:val="30"/>
          <w:szCs w:val="30"/>
          <w:cs/>
        </w:rPr>
        <w:t xml:space="preserve">ชั้น ทาวน์เฮ้าส์ </w:t>
      </w:r>
      <w:r w:rsidRPr="00560755">
        <w:rPr>
          <w:rFonts w:ascii="Angsana New" w:hAnsi="Angsana New"/>
          <w:sz w:val="30"/>
          <w:szCs w:val="30"/>
        </w:rPr>
        <w:t xml:space="preserve">3 </w:t>
      </w:r>
      <w:r w:rsidR="008C1A83" w:rsidRPr="00560755">
        <w:rPr>
          <w:rFonts w:ascii="Angsana New" w:hAnsi="Angsana New" w:hint="cs"/>
          <w:sz w:val="30"/>
          <w:szCs w:val="30"/>
          <w:cs/>
        </w:rPr>
        <w:t>ชั้น อาคารพาณิชย์ และห้องชุดซึ่ง</w:t>
      </w:r>
      <w:r w:rsidR="00772125" w:rsidRPr="00560755">
        <w:rPr>
          <w:rFonts w:ascii="Angsana New" w:hAnsi="Angsana New" w:hint="cs"/>
          <w:sz w:val="30"/>
          <w:szCs w:val="30"/>
          <w:cs/>
        </w:rPr>
        <w:t>เป็นโครงการ</w:t>
      </w:r>
      <w:r w:rsidR="008C1A83" w:rsidRPr="00560755">
        <w:rPr>
          <w:rFonts w:ascii="Angsana New" w:hAnsi="Angsana New" w:hint="cs"/>
          <w:sz w:val="30"/>
          <w:szCs w:val="30"/>
          <w:cs/>
        </w:rPr>
        <w:t>บ้าน</w:t>
      </w:r>
      <w:r w:rsidR="00772125" w:rsidRPr="00560755">
        <w:rPr>
          <w:rFonts w:ascii="Angsana New" w:hAnsi="Angsana New" w:hint="cs"/>
          <w:sz w:val="30"/>
          <w:szCs w:val="30"/>
          <w:cs/>
        </w:rPr>
        <w:t>ที่</w:t>
      </w:r>
      <w:r w:rsidR="008C1A83" w:rsidRPr="00560755">
        <w:rPr>
          <w:rFonts w:ascii="Angsana New" w:hAnsi="Angsana New" w:hint="cs"/>
          <w:sz w:val="30"/>
          <w:szCs w:val="30"/>
          <w:cs/>
        </w:rPr>
        <w:t>ดำเนินการและเริ่มขายแล้ว</w:t>
      </w:r>
      <w:r w:rsidR="008C1A83" w:rsidRPr="00C60205">
        <w:rPr>
          <w:rFonts w:ascii="Angsana New" w:hAnsi="Angsana New" w:hint="cs"/>
          <w:sz w:val="30"/>
          <w:szCs w:val="30"/>
          <w:cs/>
        </w:rPr>
        <w:t xml:space="preserve">รวม </w:t>
      </w:r>
      <w:r w:rsidR="009503FF" w:rsidRPr="00C60205">
        <w:rPr>
          <w:rFonts w:ascii="Angsana New" w:hAnsi="Angsana New"/>
          <w:sz w:val="30"/>
          <w:szCs w:val="30"/>
        </w:rPr>
        <w:t>61</w:t>
      </w:r>
      <w:r w:rsidRPr="00C60205">
        <w:rPr>
          <w:rFonts w:ascii="Angsana New" w:hAnsi="Angsana New"/>
          <w:sz w:val="30"/>
          <w:szCs w:val="30"/>
        </w:rPr>
        <w:t xml:space="preserve"> </w:t>
      </w:r>
      <w:r w:rsidRPr="00C60205">
        <w:rPr>
          <w:rFonts w:ascii="Angsana New" w:hAnsi="Angsana New" w:hint="cs"/>
          <w:sz w:val="30"/>
          <w:szCs w:val="30"/>
          <w:cs/>
        </w:rPr>
        <w:t>โครงการ</w:t>
      </w:r>
      <w:r w:rsidR="008C1A83" w:rsidRPr="00560755">
        <w:rPr>
          <w:rFonts w:ascii="Angsana New" w:hAnsi="Angsana New"/>
          <w:sz w:val="30"/>
          <w:szCs w:val="30"/>
        </w:rPr>
        <w:t xml:space="preserve"> </w:t>
      </w:r>
      <w:r w:rsidR="008C1A83" w:rsidRPr="00560755">
        <w:rPr>
          <w:rFonts w:ascii="Angsana New" w:hAnsi="Angsana New" w:hint="cs"/>
          <w:sz w:val="30"/>
          <w:szCs w:val="30"/>
          <w:cs/>
        </w:rPr>
        <w:t>และ</w:t>
      </w:r>
      <w:r w:rsidR="000D4435" w:rsidRPr="00560755">
        <w:rPr>
          <w:rFonts w:ascii="Angsana New" w:hAnsi="Angsana New" w:hint="cs"/>
          <w:sz w:val="30"/>
          <w:szCs w:val="30"/>
          <w:cs/>
        </w:rPr>
        <w:t>ส่วนหนึ่ง</w:t>
      </w:r>
      <w:r w:rsidR="008C1A83" w:rsidRPr="00560755">
        <w:rPr>
          <w:rFonts w:ascii="Angsana New" w:hAnsi="Angsana New" w:hint="cs"/>
          <w:sz w:val="30"/>
          <w:szCs w:val="30"/>
          <w:cs/>
        </w:rPr>
        <w:t>เป็นโครงการที่อ</w:t>
      </w:r>
      <w:r w:rsidRPr="00560755">
        <w:rPr>
          <w:rFonts w:ascii="Angsana New" w:hAnsi="Angsana New" w:hint="cs"/>
          <w:sz w:val="30"/>
          <w:szCs w:val="30"/>
          <w:cs/>
        </w:rPr>
        <w:t>ยู่</w:t>
      </w:r>
      <w:r w:rsidR="008C1A83" w:rsidRPr="00560755">
        <w:rPr>
          <w:rFonts w:ascii="Angsana New" w:hAnsi="Angsana New" w:hint="cs"/>
          <w:sz w:val="30"/>
          <w:szCs w:val="30"/>
          <w:cs/>
        </w:rPr>
        <w:t>ในระหว่างการ</w:t>
      </w:r>
      <w:r w:rsidRPr="00560755">
        <w:rPr>
          <w:rFonts w:ascii="Angsana New" w:hAnsi="Angsana New" w:hint="cs"/>
          <w:sz w:val="30"/>
          <w:szCs w:val="30"/>
          <w:cs/>
        </w:rPr>
        <w:t>พัฒนา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09844E" w14:textId="77777777" w:rsidR="007A7828" w:rsidRPr="004B707B" w:rsidRDefault="007A7828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-477"/>
        <w:jc w:val="thaiDistribute"/>
        <w:rPr>
          <w:rFonts w:ascii="Angsana New" w:hAnsi="Angsana New"/>
          <w:sz w:val="20"/>
          <w:szCs w:val="20"/>
        </w:rPr>
      </w:pPr>
    </w:p>
    <w:p w14:paraId="502585F8" w14:textId="77777777" w:rsidR="00B90D77" w:rsidRPr="004B707B" w:rsidRDefault="00C4573E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6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4A914892" w14:textId="77777777" w:rsidR="00B90D77" w:rsidRPr="00FF1B20" w:rsidRDefault="00B90D77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63"/>
        <w:jc w:val="thaiDistribute"/>
        <w:rPr>
          <w:rFonts w:ascii="Angsana New" w:hAnsi="Angsana New"/>
          <w:sz w:val="20"/>
          <w:szCs w:val="20"/>
        </w:rPr>
      </w:pPr>
    </w:p>
    <w:p w14:paraId="4299DBD6" w14:textId="3F6BE107" w:rsidR="00A11922" w:rsidRDefault="00FB76E7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443"/>
        <w:jc w:val="thaiDistribute"/>
        <w:rPr>
          <w:rFonts w:ascii="Angsana New" w:hAnsi="Angsana New"/>
          <w:spacing w:val="-4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บริษัทย่อย</w:t>
      </w:r>
      <w:r w:rsidR="00C1477C">
        <w:rPr>
          <w:rFonts w:ascii="Angsana New" w:hAnsi="Angsana New" w:hint="cs"/>
          <w:sz w:val="30"/>
          <w:szCs w:val="30"/>
          <w:cs/>
        </w:rPr>
        <w:t>ของบริษัท</w:t>
      </w:r>
      <w:r w:rsidRPr="004B707B">
        <w:rPr>
          <w:rFonts w:ascii="Angsana New" w:hAnsi="Angsana New"/>
          <w:sz w:val="30"/>
          <w:szCs w:val="30"/>
          <w:cs/>
        </w:rPr>
        <w:t>ได้นำที่ดิน</w:t>
      </w:r>
      <w:r w:rsidRPr="004B707B">
        <w:rPr>
          <w:rFonts w:ascii="Angsana New" w:hAnsi="Angsana New" w:hint="cs"/>
          <w:sz w:val="30"/>
          <w:szCs w:val="30"/>
          <w:cs/>
        </w:rPr>
        <w:t>พร้อม</w:t>
      </w:r>
      <w:r w:rsidRPr="004B707B">
        <w:rPr>
          <w:rFonts w:ascii="Angsana New" w:hAnsi="Angsana New"/>
          <w:sz w:val="30"/>
          <w:szCs w:val="30"/>
          <w:cs/>
        </w:rPr>
        <w:t>สิ่งปลูกสร้าง</w:t>
      </w:r>
      <w:r w:rsidRPr="004B707B">
        <w:rPr>
          <w:rFonts w:ascii="Angsana New" w:hAnsi="Angsana New" w:hint="cs"/>
          <w:sz w:val="30"/>
          <w:szCs w:val="30"/>
          <w:cs/>
        </w:rPr>
        <w:t>ส่วนใหญ่</w:t>
      </w:r>
      <w:r w:rsidR="001C4418" w:rsidRPr="004B707B">
        <w:rPr>
          <w:rFonts w:ascii="Angsana New" w:hAnsi="Angsana New" w:hint="cs"/>
          <w:sz w:val="30"/>
          <w:szCs w:val="30"/>
          <w:cs/>
        </w:rPr>
        <w:t>และสิ่งปลูกสร้างที่มีในภายหน้า</w:t>
      </w:r>
      <w:r w:rsidRPr="004B707B">
        <w:rPr>
          <w:rFonts w:ascii="Angsana New" w:hAnsi="Angsana New"/>
          <w:sz w:val="30"/>
          <w:szCs w:val="30"/>
          <w:cs/>
        </w:rPr>
        <w:t>ไปจดจำนองเพื่อใช้</w:t>
      </w:r>
      <w:r w:rsidRPr="00F74AEB">
        <w:rPr>
          <w:rFonts w:ascii="Angsana New" w:hAnsi="Angsana New"/>
          <w:spacing w:val="-4"/>
          <w:sz w:val="30"/>
          <w:szCs w:val="30"/>
          <w:cs/>
        </w:rPr>
        <w:t>เป็น</w:t>
      </w:r>
      <w:r w:rsidRPr="00752702">
        <w:rPr>
          <w:rFonts w:ascii="Angsana New" w:hAnsi="Angsana New"/>
          <w:spacing w:val="2"/>
          <w:sz w:val="30"/>
          <w:szCs w:val="30"/>
          <w:cs/>
        </w:rPr>
        <w:t>หลักประกันเงินเบิกเกินบัญชีธนาคาร</w:t>
      </w:r>
      <w:r w:rsidR="0062722F" w:rsidRPr="0075270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752702">
        <w:rPr>
          <w:rFonts w:ascii="Angsana New" w:hAnsi="Angsana New" w:hint="cs"/>
          <w:spacing w:val="2"/>
          <w:sz w:val="30"/>
          <w:szCs w:val="30"/>
          <w:cs/>
        </w:rPr>
        <w:t>เงินกู้ยืมจากสถาบันการเงิน</w:t>
      </w:r>
      <w:r w:rsidR="0062722F" w:rsidRPr="00752702">
        <w:rPr>
          <w:rFonts w:ascii="Angsana New" w:hAnsi="Angsana New" w:hint="cs"/>
          <w:spacing w:val="2"/>
          <w:sz w:val="30"/>
          <w:szCs w:val="30"/>
          <w:cs/>
        </w:rPr>
        <w:t xml:space="preserve"> และการอาวัลตั๋วเงินจ่ายเพื่อการซื้อที่ดิน</w:t>
      </w:r>
      <w:r w:rsidRPr="00752702">
        <w:rPr>
          <w:rFonts w:ascii="Angsana New" w:hAnsi="Angsana New" w:hint="cs"/>
          <w:spacing w:val="2"/>
          <w:sz w:val="30"/>
          <w:szCs w:val="30"/>
          <w:cs/>
        </w:rPr>
        <w:t>ของบริษัทย่อย (ดู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 xml:space="preserve">หมายเหตุข้อ </w:t>
      </w:r>
      <w:r w:rsidR="006345F1" w:rsidRPr="00F74AEB">
        <w:rPr>
          <w:rFonts w:ascii="Angsana New" w:hAnsi="Angsana New"/>
          <w:spacing w:val="-4"/>
          <w:sz w:val="30"/>
          <w:szCs w:val="30"/>
        </w:rPr>
        <w:t>1</w:t>
      </w:r>
      <w:r w:rsidR="00E87455">
        <w:rPr>
          <w:rFonts w:ascii="Angsana New" w:hAnsi="Angsana New"/>
          <w:spacing w:val="-4"/>
          <w:sz w:val="30"/>
          <w:szCs w:val="30"/>
        </w:rPr>
        <w:t>2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>)</w:t>
      </w:r>
      <w:r w:rsidRPr="00F74AE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23936F92" w14:textId="77777777" w:rsidR="00A11922" w:rsidRDefault="00A11922" w:rsidP="00A11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A2BEACF" w14:textId="77777777" w:rsidR="00A11922" w:rsidRDefault="00A11922" w:rsidP="00A11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pacing w:val="-4"/>
          <w:sz w:val="30"/>
          <w:szCs w:val="30"/>
        </w:rPr>
        <w:sectPr w:rsidR="00A11922" w:rsidSect="008B6E93">
          <w:headerReference w:type="default" r:id="rId10"/>
          <w:footerReference w:type="default" r:id="rId11"/>
          <w:pgSz w:w="11909" w:h="16834" w:code="9"/>
          <w:pgMar w:top="864" w:right="576" w:bottom="1152" w:left="540" w:header="720" w:footer="619" w:gutter="0"/>
          <w:cols w:space="720"/>
          <w:docGrid w:linePitch="245"/>
        </w:sectPr>
      </w:pPr>
    </w:p>
    <w:p w14:paraId="31DBFEF0" w14:textId="77777777" w:rsidR="00FD1DC3" w:rsidRPr="00A11922" w:rsidRDefault="00C3642F" w:rsidP="00A11922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5FCFFAB4" w14:textId="77777777" w:rsidR="00E54B4C" w:rsidRPr="008B6E93" w:rsidRDefault="00E54B4C" w:rsidP="00E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2E7771B3" w14:textId="3D7DBC2F" w:rsidR="005931F8" w:rsidRDefault="00FD1DC3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เงินลงทุน</w:t>
      </w:r>
      <w:r w:rsidR="005072B0" w:rsidRPr="004B707B">
        <w:rPr>
          <w:rFonts w:ascii="Angsana New" w:hAnsi="Angsana New" w:hint="cs"/>
          <w:sz w:val="30"/>
          <w:szCs w:val="30"/>
          <w:cs/>
        </w:rPr>
        <w:t>ในบริษัทร่วม</w:t>
      </w:r>
      <w:r w:rsidR="00F45591" w:rsidRPr="004B707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4B707B">
        <w:rPr>
          <w:rFonts w:ascii="Angsana New" w:hAnsi="Angsana New"/>
          <w:sz w:val="30"/>
          <w:szCs w:val="30"/>
          <w:cs/>
        </w:rPr>
        <w:t xml:space="preserve"> วันที่ </w:t>
      </w:r>
      <w:r w:rsidR="002A2B6E">
        <w:rPr>
          <w:rFonts w:ascii="Angsana New" w:hAnsi="Angsana New"/>
          <w:sz w:val="30"/>
          <w:szCs w:val="30"/>
        </w:rPr>
        <w:t>31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E54B4C">
        <w:rPr>
          <w:rFonts w:ascii="Angsana New" w:hAnsi="Angsana New" w:hint="cs"/>
          <w:sz w:val="30"/>
          <w:szCs w:val="30"/>
          <w:cs/>
        </w:rPr>
        <w:t>มีนาคม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2A2B6E">
        <w:rPr>
          <w:rFonts w:ascii="Angsana New" w:hAnsi="Angsana New"/>
          <w:sz w:val="30"/>
          <w:szCs w:val="30"/>
        </w:rPr>
        <w:t>2</w:t>
      </w:r>
      <w:r w:rsidR="007C1EEB" w:rsidRPr="004B707B">
        <w:rPr>
          <w:rFonts w:ascii="Angsana New" w:hAnsi="Angsana New"/>
          <w:sz w:val="30"/>
          <w:szCs w:val="30"/>
        </w:rPr>
        <w:t>5</w:t>
      </w:r>
      <w:r w:rsidR="00711A8E" w:rsidRPr="00711A8E">
        <w:rPr>
          <w:rFonts w:ascii="Angsana New" w:hAnsi="Angsana New" w:hint="cs"/>
          <w:sz w:val="30"/>
          <w:szCs w:val="30"/>
        </w:rPr>
        <w:t>6</w:t>
      </w:r>
      <w:r w:rsidR="009951DC">
        <w:rPr>
          <w:rFonts w:ascii="Angsana New" w:hAnsi="Angsana New"/>
          <w:sz w:val="30"/>
          <w:szCs w:val="30"/>
        </w:rPr>
        <w:t>3</w:t>
      </w:r>
      <w:r w:rsidR="0066770C">
        <w:rPr>
          <w:rFonts w:ascii="Angsana New" w:hAnsi="Angsana New"/>
          <w:sz w:val="30"/>
          <w:szCs w:val="30"/>
        </w:rPr>
        <w:t xml:space="preserve"> 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1B20">
        <w:rPr>
          <w:rFonts w:ascii="Angsana New" w:hAnsi="Angsana New"/>
          <w:sz w:val="30"/>
          <w:szCs w:val="30"/>
        </w:rPr>
        <w:t xml:space="preserve">30 </w:t>
      </w:r>
      <w:r w:rsidR="00FF1B2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C1EEB" w:rsidRPr="004B707B">
        <w:rPr>
          <w:rFonts w:ascii="Angsana New" w:hAnsi="Angsana New"/>
          <w:sz w:val="30"/>
          <w:szCs w:val="30"/>
        </w:rPr>
        <w:t>256</w:t>
      </w:r>
      <w:r w:rsidR="009951DC">
        <w:rPr>
          <w:rFonts w:ascii="Angsana New" w:hAnsi="Angsana New"/>
          <w:sz w:val="30"/>
          <w:szCs w:val="30"/>
        </w:rPr>
        <w:t>2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537D0" w:rsidRPr="004B707B">
        <w:rPr>
          <w:rFonts w:ascii="Angsana New" w:hAnsi="Angsana New"/>
          <w:sz w:val="30"/>
          <w:szCs w:val="30"/>
          <w:cs/>
        </w:rPr>
        <w:t>สำหรับ</w:t>
      </w:r>
      <w:r w:rsidR="00B30A3D" w:rsidRPr="004B707B">
        <w:rPr>
          <w:rFonts w:ascii="Angsana New" w:hAnsi="Angsana New" w:hint="cs"/>
          <w:sz w:val="30"/>
          <w:szCs w:val="30"/>
          <w:cs/>
        </w:rPr>
        <w:t>งวด</w:t>
      </w:r>
      <w:r w:rsidR="00FF1B20">
        <w:rPr>
          <w:rFonts w:ascii="Angsana New" w:hAnsi="Angsana New" w:hint="cs"/>
          <w:sz w:val="30"/>
          <w:szCs w:val="30"/>
          <w:cs/>
        </w:rPr>
        <w:t>หก</w:t>
      </w:r>
      <w:r w:rsidR="00B30A3D" w:rsidRPr="004B707B">
        <w:rPr>
          <w:rFonts w:ascii="Angsana New" w:hAnsi="Angsana New" w:hint="cs"/>
          <w:sz w:val="30"/>
          <w:szCs w:val="30"/>
          <w:cs/>
        </w:rPr>
        <w:t>เดือน</w:t>
      </w:r>
      <w:r w:rsidR="009421E1" w:rsidRPr="004B707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F61B4">
        <w:rPr>
          <w:rFonts w:ascii="Angsana New" w:hAnsi="Angsana New"/>
          <w:sz w:val="30"/>
          <w:szCs w:val="30"/>
        </w:rPr>
        <w:t>31</w:t>
      </w:r>
      <w:r w:rsidR="009421E1" w:rsidRPr="004B707B">
        <w:rPr>
          <w:rFonts w:ascii="Angsana New" w:hAnsi="Angsana New"/>
          <w:sz w:val="30"/>
          <w:szCs w:val="30"/>
        </w:rPr>
        <w:t xml:space="preserve"> </w:t>
      </w:r>
      <w:r w:rsidR="00FF1B20">
        <w:rPr>
          <w:rFonts w:ascii="Angsana New" w:hAnsi="Angsana New" w:hint="cs"/>
          <w:sz w:val="30"/>
          <w:szCs w:val="30"/>
          <w:cs/>
        </w:rPr>
        <w:t>มีนาคม</w:t>
      </w:r>
      <w:r w:rsidR="009421E1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14:paraId="15884912" w14:textId="77777777" w:rsidR="008B6E93" w:rsidRPr="008B6E93" w:rsidRDefault="008B6E93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2"/>
          <w:szCs w:val="22"/>
        </w:rPr>
      </w:pPr>
    </w:p>
    <w:tbl>
      <w:tblPr>
        <w:tblW w:w="4910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2924"/>
        <w:gridCol w:w="386"/>
        <w:gridCol w:w="1891"/>
        <w:gridCol w:w="643"/>
        <w:gridCol w:w="262"/>
        <w:gridCol w:w="629"/>
        <w:gridCol w:w="262"/>
        <w:gridCol w:w="719"/>
        <w:gridCol w:w="265"/>
        <w:gridCol w:w="713"/>
        <w:gridCol w:w="262"/>
        <w:gridCol w:w="713"/>
        <w:gridCol w:w="236"/>
        <w:gridCol w:w="739"/>
        <w:gridCol w:w="26"/>
        <w:gridCol w:w="213"/>
        <w:gridCol w:w="23"/>
        <w:gridCol w:w="684"/>
        <w:gridCol w:w="271"/>
        <w:gridCol w:w="722"/>
        <w:gridCol w:w="268"/>
        <w:gridCol w:w="719"/>
        <w:gridCol w:w="271"/>
        <w:gridCol w:w="710"/>
      </w:tblGrid>
      <w:tr w:rsidR="00227685" w:rsidRPr="004B707B" w14:paraId="3A77E50C" w14:textId="77777777" w:rsidTr="005B7019">
        <w:tc>
          <w:tcPr>
            <w:tcW w:w="1005" w:type="pct"/>
          </w:tcPr>
          <w:p w14:paraId="3751BA18" w14:textId="77777777" w:rsidR="005931F8" w:rsidRPr="004B707B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555CEAEE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50" w:type="pct"/>
          </w:tcPr>
          <w:p w14:paraId="68AD9FD9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212" w:type="pct"/>
            <w:gridSpan w:val="21"/>
          </w:tcPr>
          <w:p w14:paraId="67DA3D8B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B707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27685" w:rsidRPr="004B707B" w14:paraId="3F3C2F95" w14:textId="77777777" w:rsidTr="005B7019">
        <w:tc>
          <w:tcPr>
            <w:tcW w:w="1005" w:type="pct"/>
          </w:tcPr>
          <w:p w14:paraId="249AD840" w14:textId="77777777" w:rsidR="005931F8" w:rsidRPr="004B707B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366CF63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2EF562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50" w:type="pct"/>
            <w:vAlign w:val="bottom"/>
          </w:tcPr>
          <w:p w14:paraId="7688AA6F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FF4BA6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27" w:type="pct"/>
            <w:gridSpan w:val="3"/>
            <w:vAlign w:val="bottom"/>
          </w:tcPr>
          <w:p w14:paraId="24060BBA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pct"/>
            <w:vAlign w:val="bottom"/>
          </w:tcPr>
          <w:p w14:paraId="16FCB21E" w14:textId="77777777" w:rsidR="005931F8" w:rsidRPr="004B707B" w:rsidRDefault="005931F8" w:rsidP="00A934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hanging="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83" w:type="pct"/>
            <w:gridSpan w:val="3"/>
            <w:vAlign w:val="bottom"/>
          </w:tcPr>
          <w:p w14:paraId="7749F0AD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AA31D7F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90" w:type="pct"/>
            <w:vAlign w:val="bottom"/>
          </w:tcPr>
          <w:p w14:paraId="0EAF8CB2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Align w:val="bottom"/>
          </w:tcPr>
          <w:p w14:paraId="7FB5504B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D63FF6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2" w:type="pct"/>
            <w:gridSpan w:val="2"/>
            <w:vAlign w:val="bottom"/>
          </w:tcPr>
          <w:p w14:paraId="5B609DCD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4" w:type="pct"/>
            <w:gridSpan w:val="4"/>
            <w:shd w:val="clear" w:color="auto" w:fill="auto"/>
            <w:vAlign w:val="bottom"/>
          </w:tcPr>
          <w:p w14:paraId="2492AEB8" w14:textId="77777777" w:rsidR="005931F8" w:rsidRPr="001A4BF6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A4BF6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2A459C3E" w14:textId="77777777" w:rsidR="005931F8" w:rsidRPr="001A4BF6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A4BF6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92" w:type="pct"/>
          </w:tcPr>
          <w:p w14:paraId="4B87B05E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3"/>
          </w:tcPr>
          <w:p w14:paraId="2F85E8AE" w14:textId="77777777" w:rsidR="005931F8" w:rsidRPr="004B707B" w:rsidRDefault="005931F8" w:rsidP="0022768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="006345F1"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สำหรับงวด</w:t>
            </w:r>
            <w:r w:rsidR="006345F1" w:rsidRPr="004B707B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br/>
            </w:r>
            <w:r w:rsidR="00D6758C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หก</w:t>
            </w:r>
            <w:r w:rsidR="006345F1"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227685" w:rsidRPr="004B707B" w14:paraId="5400B185" w14:textId="77777777" w:rsidTr="005B7019">
        <w:trPr>
          <w:trHeight w:val="335"/>
        </w:trPr>
        <w:tc>
          <w:tcPr>
            <w:tcW w:w="1005" w:type="pct"/>
          </w:tcPr>
          <w:p w14:paraId="02FA2ED7" w14:textId="77777777" w:rsidR="00617961" w:rsidRPr="004B707B" w:rsidRDefault="00617961" w:rsidP="00617961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3" w:type="pct"/>
          </w:tcPr>
          <w:p w14:paraId="52E39B10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0" w:type="pct"/>
          </w:tcPr>
          <w:p w14:paraId="00C08E0F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1" w:type="pct"/>
          </w:tcPr>
          <w:p w14:paraId="76168660" w14:textId="74EEABD5" w:rsidR="00617961" w:rsidRPr="004B707B" w:rsidRDefault="00711A8E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90" w:type="pct"/>
          </w:tcPr>
          <w:p w14:paraId="592E022B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" w:type="pct"/>
          </w:tcPr>
          <w:p w14:paraId="55160336" w14:textId="256A6E8B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90" w:type="pct"/>
          </w:tcPr>
          <w:p w14:paraId="4886156B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pct"/>
          </w:tcPr>
          <w:p w14:paraId="5AF08BCD" w14:textId="39CC77FC" w:rsidR="00617961" w:rsidRPr="004B707B" w:rsidRDefault="00711A8E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91" w:type="pct"/>
          </w:tcPr>
          <w:p w14:paraId="593020D2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266800F7" w14:textId="775B7DAD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90" w:type="pct"/>
          </w:tcPr>
          <w:p w14:paraId="7EF9D40D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5148EC22" w14:textId="1EF1CDFA" w:rsidR="00617961" w:rsidRPr="004B707B" w:rsidRDefault="00711A8E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81" w:type="pct"/>
          </w:tcPr>
          <w:p w14:paraId="7597C677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5AA5B592" w14:textId="43768E5E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2" w:type="pct"/>
            <w:gridSpan w:val="2"/>
          </w:tcPr>
          <w:p w14:paraId="22338313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</w:tcPr>
          <w:p w14:paraId="2D382BFF" w14:textId="34F0C78E" w:rsidR="00617961" w:rsidRPr="004B707B" w:rsidRDefault="00711A8E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93" w:type="pct"/>
            <w:shd w:val="clear" w:color="auto" w:fill="auto"/>
          </w:tcPr>
          <w:p w14:paraId="5EFCA309" w14:textId="77777777"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14:paraId="1D078276" w14:textId="5163C5AB" w:rsidR="00617961" w:rsidRPr="001A4BF6" w:rsidRDefault="00711A8E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92" w:type="pct"/>
          </w:tcPr>
          <w:p w14:paraId="4424BBD0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7" w:type="pct"/>
          </w:tcPr>
          <w:p w14:paraId="5045F753" w14:textId="3C242BCB" w:rsidR="00617961" w:rsidRPr="004B707B" w:rsidRDefault="00711A8E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93" w:type="pct"/>
          </w:tcPr>
          <w:p w14:paraId="272E000C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2AC49E7B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</w:tr>
      <w:tr w:rsidR="00227685" w:rsidRPr="004B707B" w14:paraId="590CC86F" w14:textId="77777777" w:rsidTr="005B7019">
        <w:tc>
          <w:tcPr>
            <w:tcW w:w="1005" w:type="pct"/>
          </w:tcPr>
          <w:p w14:paraId="39A7172E" w14:textId="77777777" w:rsidR="00617961" w:rsidRPr="004B707B" w:rsidRDefault="00617961" w:rsidP="00617961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3" w:type="pct"/>
          </w:tcPr>
          <w:p w14:paraId="5A310DB6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50" w:type="pct"/>
          </w:tcPr>
          <w:p w14:paraId="26E7DC54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1" w:type="pct"/>
          </w:tcPr>
          <w:p w14:paraId="27FC5ADC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" w:type="pct"/>
          </w:tcPr>
          <w:p w14:paraId="17366352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6" w:type="pct"/>
          </w:tcPr>
          <w:p w14:paraId="1C8CF983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0" w:type="pct"/>
          </w:tcPr>
          <w:p w14:paraId="674CDD52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pct"/>
          </w:tcPr>
          <w:p w14:paraId="0AD37E9D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1" w:type="pct"/>
          </w:tcPr>
          <w:p w14:paraId="6EAD0F1F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5" w:type="pct"/>
          </w:tcPr>
          <w:p w14:paraId="0029FA0C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0" w:type="pct"/>
          </w:tcPr>
          <w:p w14:paraId="656A537B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5" w:type="pct"/>
          </w:tcPr>
          <w:p w14:paraId="3B118D92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81" w:type="pct"/>
          </w:tcPr>
          <w:p w14:paraId="2B70F3E1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63" w:type="pct"/>
            <w:gridSpan w:val="2"/>
          </w:tcPr>
          <w:p w14:paraId="2748D069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B70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81" w:type="pct"/>
            <w:gridSpan w:val="2"/>
          </w:tcPr>
          <w:p w14:paraId="2F702589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35" w:type="pct"/>
            <w:shd w:val="clear" w:color="auto" w:fill="auto"/>
          </w:tcPr>
          <w:p w14:paraId="7C5CC6FE" w14:textId="77777777"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4BF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3" w:type="pct"/>
            <w:shd w:val="clear" w:color="auto" w:fill="auto"/>
          </w:tcPr>
          <w:p w14:paraId="0E4AF065" w14:textId="77777777"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14:paraId="6BF4F861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2" w:type="pct"/>
          </w:tcPr>
          <w:p w14:paraId="2FE98917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 w:hanging="3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7" w:type="pct"/>
          </w:tcPr>
          <w:p w14:paraId="2D3D07E8" w14:textId="77777777" w:rsidR="00617961" w:rsidRPr="004B707B" w:rsidRDefault="00617961" w:rsidP="00227685">
            <w:pPr>
              <w:pStyle w:val="acctfourfigures"/>
              <w:tabs>
                <w:tab w:val="clear" w:pos="765"/>
              </w:tabs>
              <w:spacing w:line="240" w:lineRule="atLeast"/>
              <w:ind w:left="-203" w:right="-380" w:firstLine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3" w:type="pct"/>
          </w:tcPr>
          <w:p w14:paraId="19650CE0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54ABACB0" w14:textId="77777777"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4BF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9951DC" w:rsidRPr="004B707B" w14:paraId="44805B2B" w14:textId="77777777" w:rsidTr="005B7019">
        <w:tc>
          <w:tcPr>
            <w:tcW w:w="1005" w:type="pct"/>
          </w:tcPr>
          <w:p w14:paraId="5A7224C3" w14:textId="77777777" w:rsidR="009951DC" w:rsidRPr="004B707B" w:rsidRDefault="009951DC" w:rsidP="009951DC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3" w:type="pct"/>
          </w:tcPr>
          <w:p w14:paraId="67F92FE5" w14:textId="24E9B549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50" w:type="pct"/>
          </w:tcPr>
          <w:p w14:paraId="5DAF42F9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1" w:type="pct"/>
          </w:tcPr>
          <w:p w14:paraId="27A9420B" w14:textId="4225B0F1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0" w:type="pct"/>
          </w:tcPr>
          <w:p w14:paraId="235775F1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" w:type="pct"/>
          </w:tcPr>
          <w:p w14:paraId="6D545F23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" w:type="pct"/>
          </w:tcPr>
          <w:p w14:paraId="58D2B195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pct"/>
          </w:tcPr>
          <w:p w14:paraId="25F38250" w14:textId="53CEB0B9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1" w:type="pct"/>
          </w:tcPr>
          <w:p w14:paraId="09DB0118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31C5BAE1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" w:type="pct"/>
          </w:tcPr>
          <w:p w14:paraId="099F1652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3727ED54" w14:textId="347CED88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1" w:type="pct"/>
          </w:tcPr>
          <w:p w14:paraId="11C8896F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554D199A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2" w:type="pct"/>
            <w:gridSpan w:val="2"/>
          </w:tcPr>
          <w:p w14:paraId="09DBFE38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</w:tcPr>
          <w:p w14:paraId="57B45294" w14:textId="27955699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3" w:type="pct"/>
            <w:shd w:val="clear" w:color="auto" w:fill="auto"/>
          </w:tcPr>
          <w:p w14:paraId="3BD0E65C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14:paraId="58223528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2" w:type="pct"/>
          </w:tcPr>
          <w:p w14:paraId="335E224A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7" w:type="pct"/>
          </w:tcPr>
          <w:p w14:paraId="3D5633CB" w14:textId="416B3FB0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3" w:type="pct"/>
          </w:tcPr>
          <w:p w14:paraId="2F0DD474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409C3A96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227685" w:rsidRPr="004B707B" w14:paraId="2F6D27D6" w14:textId="77777777" w:rsidTr="005B7019">
        <w:tc>
          <w:tcPr>
            <w:tcW w:w="1005" w:type="pct"/>
          </w:tcPr>
          <w:p w14:paraId="0B364FD3" w14:textId="77777777"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3" w:type="pct"/>
          </w:tcPr>
          <w:p w14:paraId="3DA104E7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50" w:type="pct"/>
          </w:tcPr>
          <w:p w14:paraId="6545F50C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27" w:type="pct"/>
            <w:gridSpan w:val="3"/>
          </w:tcPr>
          <w:p w14:paraId="47D6B31D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0" w:type="pct"/>
          </w:tcPr>
          <w:p w14:paraId="12A22CA4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595" w:type="pct"/>
            <w:gridSpan w:val="17"/>
            <w:shd w:val="clear" w:color="auto" w:fill="auto"/>
          </w:tcPr>
          <w:p w14:paraId="72973F88" w14:textId="77777777" w:rsidR="00617961" w:rsidRPr="001A4BF6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227685" w:rsidRPr="004B707B" w14:paraId="54CF7A1F" w14:textId="77777777" w:rsidTr="005B7019">
        <w:tc>
          <w:tcPr>
            <w:tcW w:w="1005" w:type="pct"/>
          </w:tcPr>
          <w:p w14:paraId="099E1815" w14:textId="77777777"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3" w:type="pct"/>
          </w:tcPr>
          <w:p w14:paraId="110EA138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</w:tcPr>
          <w:p w14:paraId="794B8EAC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14:paraId="62AD5890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14:paraId="2F2B84B9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14:paraId="338F8313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14:paraId="23A44FE3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71998516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14:paraId="2993A417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14:paraId="200ACD04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14:paraId="5967D0F1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14:paraId="7EC79A1E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</w:tcPr>
          <w:p w14:paraId="4A7078AB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57D2170E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gridSpan w:val="2"/>
          </w:tcPr>
          <w:p w14:paraId="31CB533F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</w:tcPr>
          <w:p w14:paraId="60456596" w14:textId="77777777" w:rsidR="00617961" w:rsidRPr="001A4BF6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auto"/>
          </w:tcPr>
          <w:p w14:paraId="61571331" w14:textId="77777777" w:rsidR="00617961" w:rsidRPr="001A4BF6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14:paraId="648827A0" w14:textId="77777777" w:rsidR="00617961" w:rsidRPr="001A4BF6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56650362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7C3FB3C5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32E07F5C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6982AA63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95356" w:rsidRPr="004B707B" w14:paraId="45A5659F" w14:textId="77777777" w:rsidTr="005B7019">
        <w:tc>
          <w:tcPr>
            <w:tcW w:w="1005" w:type="pct"/>
          </w:tcPr>
          <w:p w14:paraId="368CCF27" w14:textId="77777777" w:rsidR="00C95356" w:rsidRDefault="00C95356" w:rsidP="00C95356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กองทุนรวมสิทธิการเช่า</w:t>
            </w:r>
          </w:p>
          <w:p w14:paraId="52F3E77B" w14:textId="77777777" w:rsidR="00C95356" w:rsidRPr="004B707B" w:rsidRDefault="00C95356" w:rsidP="00C95356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4B707B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อสังหาริมทรัพย์โกลด์</w:t>
            </w:r>
          </w:p>
        </w:tc>
        <w:tc>
          <w:tcPr>
            <w:tcW w:w="133" w:type="pct"/>
          </w:tcPr>
          <w:p w14:paraId="72042B21" w14:textId="34DC7B66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3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0" w:type="pct"/>
          </w:tcPr>
          <w:p w14:paraId="24F77BD7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4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ลงทุนในสิทธิการเช่า 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อสังหาริมทรัพย์และ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อุปกรณ์ที่เกี่ยวข้อง</w:t>
            </w:r>
          </w:p>
        </w:tc>
        <w:tc>
          <w:tcPr>
            <w:tcW w:w="221" w:type="pct"/>
          </w:tcPr>
          <w:p w14:paraId="4AA4CF1F" w14:textId="77777777" w:rsidR="00A2573B" w:rsidRDefault="00A2573B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326199E" w14:textId="77777777" w:rsidR="00A2573B" w:rsidRDefault="00A2573B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5569B7B" w14:textId="2FAAB673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90" w:type="pct"/>
          </w:tcPr>
          <w:p w14:paraId="26979640" w14:textId="77777777" w:rsidR="00C95356" w:rsidRPr="00FC798E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14:paraId="625F31DE" w14:textId="77777777" w:rsidR="00A2573B" w:rsidRDefault="00A2573B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80517A5" w14:textId="77777777" w:rsidR="00A2573B" w:rsidRDefault="00A2573B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06BE38D" w14:textId="7908F753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90" w:type="pct"/>
          </w:tcPr>
          <w:p w14:paraId="66056AF1" w14:textId="77777777" w:rsidR="00C95356" w:rsidRPr="00FC798E" w:rsidRDefault="00C95356" w:rsidP="00C95356">
            <w:pPr>
              <w:tabs>
                <w:tab w:val="decimal" w:pos="34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2873FD15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2A10EF1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E48DC4" w14:textId="04C0C70E" w:rsidR="00C95356" w:rsidRPr="00FC798E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91" w:type="pct"/>
          </w:tcPr>
          <w:p w14:paraId="731F9FD2" w14:textId="77777777" w:rsidR="00C95356" w:rsidRPr="00674B97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14:paraId="1F83CB96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45925B8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F4332CD" w14:textId="1E2609F8" w:rsidR="00C95356" w:rsidRPr="006F6E37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90" w:type="pct"/>
          </w:tcPr>
          <w:p w14:paraId="7000B185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14:paraId="7AD1DAE9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BA59B8B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5A72D5B" w14:textId="5FC820F7" w:rsidR="00C95356" w:rsidRPr="00DA1AD4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1" w:type="pct"/>
          </w:tcPr>
          <w:p w14:paraId="5983E794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106C62C6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E86147E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4580BB5" w14:textId="2916108F" w:rsidR="00C95356" w:rsidRPr="006F6E37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2" w:type="pct"/>
            <w:gridSpan w:val="2"/>
          </w:tcPr>
          <w:p w14:paraId="30C5EAA8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</w:tcPr>
          <w:p w14:paraId="3A492949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9FAFC60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3C808F2" w14:textId="23C1B9A0" w:rsidR="00C95356" w:rsidRPr="00FC3150" w:rsidRDefault="00B72F50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200.30</w:t>
            </w:r>
          </w:p>
        </w:tc>
        <w:tc>
          <w:tcPr>
            <w:tcW w:w="93" w:type="pct"/>
            <w:shd w:val="clear" w:color="auto" w:fill="auto"/>
          </w:tcPr>
          <w:p w14:paraId="1C0C048F" w14:textId="77777777" w:rsidR="00C95356" w:rsidRPr="00FC3150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14:paraId="76A0742C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FB4AB5B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41790DB" w14:textId="0495BE5D" w:rsidR="00C95356" w:rsidRPr="00EF3608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202.48</w:t>
            </w:r>
          </w:p>
        </w:tc>
        <w:tc>
          <w:tcPr>
            <w:tcW w:w="92" w:type="pct"/>
          </w:tcPr>
          <w:p w14:paraId="671CF028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decimal" w:pos="162"/>
                <w:tab w:val="left" w:pos="25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23547E92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AF0D583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C361D20" w14:textId="7B886753" w:rsidR="00C95356" w:rsidRPr="00FC798E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12.58</w:t>
            </w:r>
          </w:p>
        </w:tc>
        <w:tc>
          <w:tcPr>
            <w:tcW w:w="93" w:type="pct"/>
          </w:tcPr>
          <w:p w14:paraId="2308325D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455692B9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663B269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C80D62E" w14:textId="25479674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13.26</w:t>
            </w:r>
          </w:p>
        </w:tc>
      </w:tr>
      <w:tr w:rsidR="00C95356" w:rsidRPr="004B707B" w14:paraId="2B3EACD1" w14:textId="77777777" w:rsidTr="005B7019">
        <w:trPr>
          <w:trHeight w:val="254"/>
        </w:trPr>
        <w:tc>
          <w:tcPr>
            <w:tcW w:w="1005" w:type="pct"/>
            <w:vAlign w:val="bottom"/>
          </w:tcPr>
          <w:p w14:paraId="75386677" w14:textId="77777777" w:rsidR="00C95356" w:rsidRPr="004B707B" w:rsidRDefault="00C95356" w:rsidP="00C9535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บริษัท นอร์ท สาธร โฮเต็ล จำกัด                                       </w:t>
            </w:r>
          </w:p>
        </w:tc>
        <w:tc>
          <w:tcPr>
            <w:tcW w:w="133" w:type="pct"/>
          </w:tcPr>
          <w:p w14:paraId="0FBFDE0B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0" w:type="pct"/>
            <w:vAlign w:val="center"/>
          </w:tcPr>
          <w:p w14:paraId="4EB5F462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21" w:type="pct"/>
            <w:vAlign w:val="center"/>
          </w:tcPr>
          <w:p w14:paraId="356D29C5" w14:textId="39E0B57D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90" w:type="pct"/>
            <w:vAlign w:val="center"/>
          </w:tcPr>
          <w:p w14:paraId="37E8400F" w14:textId="77777777" w:rsidR="00C95356" w:rsidRPr="00FC798E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63EE62F4" w14:textId="77777777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90" w:type="pct"/>
            <w:vAlign w:val="center"/>
          </w:tcPr>
          <w:p w14:paraId="4B570CDF" w14:textId="77777777" w:rsidR="00C95356" w:rsidRPr="00FC798E" w:rsidRDefault="00C95356" w:rsidP="00C9535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595A5DE" w14:textId="5575ED08" w:rsidR="00C95356" w:rsidRPr="00FC798E" w:rsidRDefault="00C95356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91" w:type="pct"/>
            <w:vAlign w:val="center"/>
          </w:tcPr>
          <w:p w14:paraId="39093434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312480B7" w14:textId="77777777" w:rsidR="00C95356" w:rsidRPr="006F6E37" w:rsidRDefault="00C95356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90" w:type="pct"/>
            <w:vAlign w:val="center"/>
          </w:tcPr>
          <w:p w14:paraId="606AAD71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778CB465" w14:textId="30E2E4A8" w:rsidR="00C95356" w:rsidRPr="00DA1AD4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1" w:type="pct"/>
            <w:vAlign w:val="center"/>
          </w:tcPr>
          <w:p w14:paraId="6BF1798E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29D127F6" w14:textId="77777777" w:rsidR="00C95356" w:rsidRPr="006F6E37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2" w:type="pct"/>
            <w:gridSpan w:val="2"/>
            <w:vAlign w:val="center"/>
          </w:tcPr>
          <w:p w14:paraId="57F6C715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  <w:vAlign w:val="center"/>
          </w:tcPr>
          <w:p w14:paraId="31404BBE" w14:textId="3DC950EC" w:rsidR="00C95356" w:rsidRPr="00FC3150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422"/>
                <w:tab w:val="left" w:pos="612"/>
              </w:tabs>
              <w:spacing w:line="240" w:lineRule="auto"/>
              <w:ind w:left="-108" w:right="-2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3" w:type="pct"/>
            <w:shd w:val="clear" w:color="auto" w:fill="auto"/>
            <w:vAlign w:val="center"/>
          </w:tcPr>
          <w:p w14:paraId="0AA68D12" w14:textId="77777777" w:rsidR="00C95356" w:rsidRPr="00FC3150" w:rsidRDefault="00C95356" w:rsidP="00C95356">
            <w:pPr>
              <w:tabs>
                <w:tab w:val="clear" w:pos="454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27EA53C" w14:textId="77777777" w:rsidR="00C95356" w:rsidRPr="00EF3608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2" w:type="pct"/>
            <w:vAlign w:val="center"/>
          </w:tcPr>
          <w:p w14:paraId="3F95C364" w14:textId="77777777" w:rsidR="00C95356" w:rsidRPr="004B707B" w:rsidRDefault="00C95356" w:rsidP="00C95356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F75AFF0" w14:textId="24102097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center"/>
          </w:tcPr>
          <w:p w14:paraId="10EB7783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vAlign w:val="center"/>
          </w:tcPr>
          <w:p w14:paraId="345490AB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95356" w:rsidRPr="004B707B" w14:paraId="0DBC342D" w14:textId="77777777" w:rsidTr="005B7019">
        <w:tc>
          <w:tcPr>
            <w:tcW w:w="1005" w:type="pct"/>
          </w:tcPr>
          <w:p w14:paraId="1E788659" w14:textId="77777777" w:rsidR="00C95356" w:rsidRPr="004B707B" w:rsidRDefault="00C95356" w:rsidP="00C95356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ทรัสต์เพื่อการลงทุนในสิทธิการเช่า</w:t>
            </w:r>
          </w:p>
          <w:p w14:paraId="10C6D58F" w14:textId="77777777" w:rsidR="00C95356" w:rsidRPr="004B707B" w:rsidRDefault="00C95356" w:rsidP="00C95356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     อสังหาริมทรัพย์โกลเด้นเวนเจอร์</w:t>
            </w:r>
          </w:p>
          <w:p w14:paraId="36FB7E88" w14:textId="77777777" w:rsidR="00C95356" w:rsidRPr="004B707B" w:rsidRDefault="00C95356" w:rsidP="00C95356">
            <w:pPr>
              <w:tabs>
                <w:tab w:val="clear" w:pos="3515"/>
                <w:tab w:val="left" w:pos="270"/>
                <w:tab w:val="left" w:pos="3458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33" w:type="pct"/>
          </w:tcPr>
          <w:p w14:paraId="6931E7FE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14:paraId="3A9DEB24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ลงทุนในสิทธิการเช่า</w:t>
            </w:r>
          </w:p>
          <w:p w14:paraId="5752A52F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2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อสังหาริมทรัพย์และ</w:t>
            </w:r>
          </w:p>
          <w:p w14:paraId="1897E580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อุปกรณ์ที่เกี่ยวข้อง</w:t>
            </w:r>
          </w:p>
        </w:tc>
        <w:tc>
          <w:tcPr>
            <w:tcW w:w="221" w:type="pct"/>
          </w:tcPr>
          <w:p w14:paraId="61ED1AFD" w14:textId="77777777" w:rsidR="00A2573B" w:rsidRDefault="00A2573B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EFE2958" w14:textId="77777777" w:rsidR="00A2573B" w:rsidRDefault="00A2573B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64C28C8" w14:textId="60315105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90" w:type="pct"/>
            <w:vAlign w:val="center"/>
          </w:tcPr>
          <w:p w14:paraId="02C54CDD" w14:textId="77777777" w:rsidR="00C95356" w:rsidRPr="00FC798E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14:paraId="26E35229" w14:textId="77777777" w:rsidR="00A2573B" w:rsidRDefault="00A2573B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84AD9B3" w14:textId="77777777" w:rsidR="00A2573B" w:rsidRDefault="00A2573B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6226358" w14:textId="79D3AAC2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90" w:type="pct"/>
          </w:tcPr>
          <w:p w14:paraId="504A157D" w14:textId="77777777" w:rsidR="00C95356" w:rsidRPr="00FC798E" w:rsidRDefault="00C95356" w:rsidP="00C9535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47DF75E8" w14:textId="77777777" w:rsidR="00A2573B" w:rsidRDefault="00A2573B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074B09F" w14:textId="77777777" w:rsidR="00A2573B" w:rsidRDefault="00A2573B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5274A2E" w14:textId="62BB2483" w:rsidR="00C95356" w:rsidRPr="00FC798E" w:rsidRDefault="00C95356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1" w:type="pct"/>
          </w:tcPr>
          <w:p w14:paraId="0F55A486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14:paraId="7C289DCD" w14:textId="77777777" w:rsidR="00A2573B" w:rsidRDefault="00A2573B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2475A0C" w14:textId="77777777" w:rsidR="00A2573B" w:rsidRDefault="00A2573B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3956C0A" w14:textId="3D3AC293" w:rsidR="00C95356" w:rsidRPr="006F6E37" w:rsidRDefault="00C95356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0" w:type="pct"/>
          </w:tcPr>
          <w:p w14:paraId="765EA0C8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4313584E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EFE486A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74B211A" w14:textId="582F7091" w:rsidR="00C95356" w:rsidRPr="00DA1AD4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1" w:type="pct"/>
          </w:tcPr>
          <w:p w14:paraId="0841B372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762EB0B9" w14:textId="77777777" w:rsidR="00A2573B" w:rsidRDefault="00A2573B" w:rsidP="00C9535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40D7451" w14:textId="77777777" w:rsidR="00A2573B" w:rsidRDefault="00A2573B" w:rsidP="00C9535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B8DDD73" w14:textId="783E9600" w:rsidR="00C95356" w:rsidRPr="006F6E37" w:rsidRDefault="00C95356" w:rsidP="00C9535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2" w:type="pct"/>
            <w:gridSpan w:val="2"/>
          </w:tcPr>
          <w:p w14:paraId="6C757817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194E01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5FC86A5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18CF919" w14:textId="74D261BD" w:rsidR="00C95356" w:rsidRPr="00FC3150" w:rsidRDefault="00B72F50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1,57</w:t>
            </w:r>
            <w:r w:rsidR="00C60205">
              <w:rPr>
                <w:rFonts w:ascii="Angsana New" w:hAnsi="Angsana New"/>
                <w:color w:val="000000"/>
                <w:sz w:val="24"/>
                <w:szCs w:val="24"/>
              </w:rPr>
              <w:t>7.91</w:t>
            </w:r>
          </w:p>
        </w:tc>
        <w:tc>
          <w:tcPr>
            <w:tcW w:w="93" w:type="pct"/>
            <w:shd w:val="clear" w:color="auto" w:fill="auto"/>
          </w:tcPr>
          <w:p w14:paraId="483D1FE7" w14:textId="77777777" w:rsidR="00C95356" w:rsidRPr="00FC3150" w:rsidRDefault="00C95356" w:rsidP="00C95356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</w:tcPr>
          <w:p w14:paraId="6A65C9D7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44032BC" w14:textId="77777777" w:rsidR="00A2573B" w:rsidRDefault="00A2573B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1947BEB" w14:textId="5DFD29FA" w:rsidR="00C95356" w:rsidRPr="00EF3608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1,616.22</w:t>
            </w:r>
          </w:p>
        </w:tc>
        <w:tc>
          <w:tcPr>
            <w:tcW w:w="92" w:type="pct"/>
          </w:tcPr>
          <w:p w14:paraId="386298E0" w14:textId="77777777" w:rsidR="00C95356" w:rsidRPr="004B707B" w:rsidRDefault="00C95356" w:rsidP="00C95356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D3951D4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D764D5B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98FA42F" w14:textId="4B0517FE" w:rsidR="00C95356" w:rsidRPr="00FC798E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80.41</w:t>
            </w:r>
          </w:p>
        </w:tc>
        <w:tc>
          <w:tcPr>
            <w:tcW w:w="93" w:type="pct"/>
          </w:tcPr>
          <w:p w14:paraId="569A6B80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4C9BB99E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6EDF0F8" w14:textId="77777777" w:rsidR="00A2573B" w:rsidRDefault="00A2573B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D1AF1D3" w14:textId="0D2CB379" w:rsidR="00C95356" w:rsidRPr="004B707B" w:rsidRDefault="00C95356" w:rsidP="00C95356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76.70</w:t>
            </w:r>
          </w:p>
        </w:tc>
      </w:tr>
      <w:tr w:rsidR="00C95356" w:rsidRPr="004B707B" w14:paraId="011BD330" w14:textId="77777777" w:rsidTr="005B7019">
        <w:trPr>
          <w:trHeight w:val="289"/>
        </w:trPr>
        <w:tc>
          <w:tcPr>
            <w:tcW w:w="1005" w:type="pct"/>
          </w:tcPr>
          <w:p w14:paraId="082A5407" w14:textId="77777777" w:rsidR="00C95356" w:rsidRPr="004B707B" w:rsidRDefault="00C95356" w:rsidP="00C9535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5AE6546D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14:paraId="5141C92A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63CF3BDA" w14:textId="77777777" w:rsidR="00C95356" w:rsidRPr="00FC798E" w:rsidRDefault="00C95356" w:rsidP="00C95356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2038141B" w14:textId="77777777" w:rsidR="00C95356" w:rsidRPr="00FC798E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14:paraId="22681798" w14:textId="77777777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14:paraId="0E5DD626" w14:textId="77777777" w:rsidR="00C95356" w:rsidRPr="00FC798E" w:rsidRDefault="00C95356" w:rsidP="00C9535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40ED1E8F" w14:textId="77777777" w:rsidR="00C95356" w:rsidRPr="00FC798E" w:rsidRDefault="00C95356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14:paraId="63BA3AF9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14:paraId="7A75594A" w14:textId="77777777" w:rsidR="00C95356" w:rsidRPr="006F6E37" w:rsidRDefault="00C95356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14:paraId="02EF6F3C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14:paraId="368B144F" w14:textId="18DAC28C" w:rsidR="00C95356" w:rsidRPr="00DA1AD4" w:rsidRDefault="00C95356" w:rsidP="00C9535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CA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1" w:type="pct"/>
          </w:tcPr>
          <w:p w14:paraId="1096E76E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</w:tcBorders>
          </w:tcPr>
          <w:p w14:paraId="08393172" w14:textId="77777777" w:rsidR="00C95356" w:rsidRPr="00D54CAD" w:rsidRDefault="00C95356" w:rsidP="00C95356">
            <w:pPr>
              <w:tabs>
                <w:tab w:val="clear" w:pos="227"/>
                <w:tab w:val="clear" w:pos="680"/>
                <w:tab w:val="left" w:pos="184"/>
                <w:tab w:val="decimal" w:pos="28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CA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2" w:type="pct"/>
            <w:gridSpan w:val="2"/>
          </w:tcPr>
          <w:p w14:paraId="152A84A9" w14:textId="77777777" w:rsidR="00C95356" w:rsidRPr="004B707B" w:rsidRDefault="00C95356" w:rsidP="00C9535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FFB3F" w14:textId="46F4C3FF" w:rsidR="00C95356" w:rsidRPr="00FC3150" w:rsidRDefault="00B72F50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1,84</w:t>
            </w:r>
            <w:r w:rsidR="002436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2436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93" w:type="pct"/>
            <w:shd w:val="clear" w:color="auto" w:fill="auto"/>
          </w:tcPr>
          <w:p w14:paraId="1AC66E0A" w14:textId="77777777" w:rsidR="00C95356" w:rsidRPr="00FC3150" w:rsidRDefault="00C95356" w:rsidP="00C95356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3A6B" w14:textId="77777777" w:rsidR="00C95356" w:rsidRPr="00EF3608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7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1,888.70</w:t>
            </w:r>
          </w:p>
        </w:tc>
        <w:tc>
          <w:tcPr>
            <w:tcW w:w="92" w:type="pct"/>
          </w:tcPr>
          <w:p w14:paraId="2465EAF9" w14:textId="77777777" w:rsidR="00C95356" w:rsidRPr="004B707B" w:rsidRDefault="00C95356" w:rsidP="00C95356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14:paraId="74F40C99" w14:textId="757F5CE3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92.99</w:t>
            </w:r>
          </w:p>
        </w:tc>
        <w:tc>
          <w:tcPr>
            <w:tcW w:w="93" w:type="pct"/>
          </w:tcPr>
          <w:p w14:paraId="519447FC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</w:tcPr>
          <w:p w14:paraId="409A78DF" w14:textId="77777777" w:rsidR="00C95356" w:rsidRPr="00F947EF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89.96</w:t>
            </w:r>
          </w:p>
        </w:tc>
      </w:tr>
      <w:tr w:rsidR="00C95356" w:rsidRPr="004B707B" w14:paraId="11BC329C" w14:textId="77777777" w:rsidTr="005B7019">
        <w:trPr>
          <w:trHeight w:val="389"/>
        </w:trPr>
        <w:tc>
          <w:tcPr>
            <w:tcW w:w="1005" w:type="pct"/>
          </w:tcPr>
          <w:p w14:paraId="2381998D" w14:textId="77777777" w:rsidR="00C95356" w:rsidRPr="004B707B" w:rsidRDefault="00C95356" w:rsidP="00C9535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3" w:type="pct"/>
          </w:tcPr>
          <w:p w14:paraId="3DEC8A25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14:paraId="367C7D34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60DC0842" w14:textId="77777777" w:rsidR="00C95356" w:rsidRPr="00FC798E" w:rsidRDefault="00C95356" w:rsidP="00C95356">
            <w:pPr>
              <w:spacing w:line="240" w:lineRule="auto"/>
              <w:ind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7435BA0B" w14:textId="77777777" w:rsidR="00C95356" w:rsidRPr="00FC798E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14:paraId="4C2F31AE" w14:textId="77777777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14:paraId="4991B973" w14:textId="77777777" w:rsidR="00C95356" w:rsidRPr="00FC798E" w:rsidRDefault="00C95356" w:rsidP="00C9535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7684576D" w14:textId="77777777" w:rsidR="00C95356" w:rsidRPr="00FC798E" w:rsidRDefault="00C95356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14:paraId="4E1AEAF4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14:paraId="79B4844E" w14:textId="77777777" w:rsidR="00C95356" w:rsidRPr="006F6E37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14:paraId="1D44933B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14:paraId="6AD111AD" w14:textId="77777777" w:rsidR="00C95356" w:rsidRPr="00DA1AD4" w:rsidRDefault="00C95356" w:rsidP="00C9535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</w:tcPr>
          <w:p w14:paraId="71A0127B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24F1E39C" w14:textId="77777777" w:rsidR="00C95356" w:rsidRPr="006F6E37" w:rsidRDefault="00C95356" w:rsidP="00C9535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gridSpan w:val="2"/>
          </w:tcPr>
          <w:p w14:paraId="6EB592F0" w14:textId="77777777" w:rsidR="00C95356" w:rsidRPr="004B707B" w:rsidRDefault="00C95356" w:rsidP="00C9535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</w:tcPr>
          <w:p w14:paraId="46D2F507" w14:textId="77777777" w:rsidR="00C95356" w:rsidRPr="00FC3150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auto"/>
          </w:tcPr>
          <w:p w14:paraId="260EE07E" w14:textId="77777777" w:rsidR="00C95356" w:rsidRPr="00FC3150" w:rsidRDefault="00C95356" w:rsidP="00C95356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14:paraId="23C6F82C" w14:textId="77777777" w:rsidR="00C95356" w:rsidRPr="00FC3150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232B84E1" w14:textId="77777777" w:rsidR="00C95356" w:rsidRPr="004B707B" w:rsidRDefault="00C95356" w:rsidP="00C95356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57957DDC" w14:textId="77777777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1D0A3DC3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14:paraId="2CF01757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95356" w:rsidRPr="004B707B" w14:paraId="00348833" w14:textId="77777777" w:rsidTr="005B7019">
        <w:tc>
          <w:tcPr>
            <w:tcW w:w="1005" w:type="pct"/>
          </w:tcPr>
          <w:p w14:paraId="7BEE4184" w14:textId="77777777" w:rsidR="00C95356" w:rsidRPr="004B707B" w:rsidRDefault="00C95356" w:rsidP="00C9535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</w:t>
            </w:r>
          </w:p>
        </w:tc>
        <w:tc>
          <w:tcPr>
            <w:tcW w:w="133" w:type="pct"/>
          </w:tcPr>
          <w:p w14:paraId="7E5463A7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14:paraId="78211B69" w14:textId="11904E53" w:rsidR="00C95356" w:rsidRPr="004B707B" w:rsidRDefault="00C95356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21" w:type="pct"/>
          </w:tcPr>
          <w:p w14:paraId="29257B17" w14:textId="082FA1C1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90" w:type="pct"/>
            <w:vAlign w:val="center"/>
          </w:tcPr>
          <w:p w14:paraId="1DEFE338" w14:textId="77777777" w:rsidR="00C95356" w:rsidRPr="00FC798E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14:paraId="16ECA839" w14:textId="77777777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90" w:type="pct"/>
          </w:tcPr>
          <w:p w14:paraId="0FFE541F" w14:textId="77777777" w:rsidR="00C95356" w:rsidRPr="00FC798E" w:rsidRDefault="00C95356" w:rsidP="00C95356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2AEDF2B1" w14:textId="0270A6E1" w:rsidR="00C95356" w:rsidRPr="00FC798E" w:rsidRDefault="00C95356" w:rsidP="00C95356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91" w:type="pct"/>
          </w:tcPr>
          <w:p w14:paraId="05844A72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14:paraId="3F28983C" w14:textId="77777777" w:rsidR="00C95356" w:rsidRPr="006F6E37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90" w:type="pct"/>
          </w:tcPr>
          <w:p w14:paraId="1364FEB5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248C0F1E" w14:textId="1B662ACF" w:rsidR="00C95356" w:rsidRPr="00DA1AD4" w:rsidRDefault="00C95356" w:rsidP="00C9535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1" w:type="pct"/>
          </w:tcPr>
          <w:p w14:paraId="2C2CAF91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495813F5" w14:textId="77777777" w:rsidR="00C95356" w:rsidRPr="006F6E37" w:rsidRDefault="00C95356" w:rsidP="00C9535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2" w:type="pct"/>
            <w:gridSpan w:val="2"/>
          </w:tcPr>
          <w:p w14:paraId="53028661" w14:textId="77777777" w:rsidR="00C95356" w:rsidRPr="004B707B" w:rsidRDefault="00C95356" w:rsidP="00C95356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A120E" w14:textId="497F43E3" w:rsidR="00C95356" w:rsidRPr="00FC3150" w:rsidRDefault="00B72F50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1,146.49</w:t>
            </w:r>
          </w:p>
        </w:tc>
        <w:tc>
          <w:tcPr>
            <w:tcW w:w="93" w:type="pct"/>
            <w:shd w:val="clear" w:color="auto" w:fill="auto"/>
          </w:tcPr>
          <w:p w14:paraId="08C35C43" w14:textId="77777777" w:rsidR="00C95356" w:rsidRPr="00FC3150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</w:tcPr>
          <w:p w14:paraId="49B71A28" w14:textId="77777777" w:rsidR="00C95356" w:rsidRPr="00EF3608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1,299.49</w:t>
            </w:r>
          </w:p>
        </w:tc>
        <w:tc>
          <w:tcPr>
            <w:tcW w:w="92" w:type="pct"/>
          </w:tcPr>
          <w:p w14:paraId="107343A1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93" w:right="-201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30F63BD3" w14:textId="19BF07B4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7161DA4D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5200B535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95356" w:rsidRPr="004B707B" w14:paraId="41098C36" w14:textId="77777777" w:rsidTr="005B7019">
        <w:tc>
          <w:tcPr>
            <w:tcW w:w="1005" w:type="pct"/>
            <w:vAlign w:val="bottom"/>
          </w:tcPr>
          <w:p w14:paraId="7A59CD1D" w14:textId="77777777" w:rsidR="00C95356" w:rsidRPr="004B707B" w:rsidRDefault="00C95356" w:rsidP="00C9535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621EC167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vAlign w:val="bottom"/>
          </w:tcPr>
          <w:p w14:paraId="50EE7BFC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14:paraId="68175E24" w14:textId="77777777" w:rsidR="00C95356" w:rsidRPr="00FC798E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638384FC" w14:textId="77777777" w:rsidR="00C95356" w:rsidRPr="00FC798E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4791A5B1" w14:textId="77777777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398E5197" w14:textId="77777777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3DCE2FA" w14:textId="77777777" w:rsidR="00C95356" w:rsidRPr="00FC798E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14:paraId="6BFC517B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49CED285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1E6F1574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D484" w14:textId="398518A6" w:rsidR="00C95356" w:rsidRPr="00DA1AD4" w:rsidRDefault="00C95356" w:rsidP="00C95356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1" w:type="pct"/>
            <w:vAlign w:val="center"/>
          </w:tcPr>
          <w:p w14:paraId="03638979" w14:textId="77777777" w:rsidR="00C95356" w:rsidRPr="00320D94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C9D9F4E" w14:textId="77777777" w:rsidR="00C95356" w:rsidRPr="006F6E37" w:rsidRDefault="00C95356" w:rsidP="00C9535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2" w:type="pct"/>
            <w:gridSpan w:val="2"/>
          </w:tcPr>
          <w:p w14:paraId="65F53D96" w14:textId="77777777" w:rsidR="00C95356" w:rsidRPr="00F947EF" w:rsidRDefault="00C95356" w:rsidP="00C95356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8A3EC" w14:textId="2BC7DCD6" w:rsidR="00C95356" w:rsidRPr="00FC3150" w:rsidRDefault="00B72F50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1,146.49</w:t>
            </w:r>
          </w:p>
        </w:tc>
        <w:tc>
          <w:tcPr>
            <w:tcW w:w="93" w:type="pct"/>
            <w:shd w:val="clear" w:color="auto" w:fill="auto"/>
          </w:tcPr>
          <w:p w14:paraId="59C554F2" w14:textId="77777777" w:rsidR="00C95356" w:rsidRPr="00FC3150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</w:tcPr>
          <w:p w14:paraId="0258BB4F" w14:textId="77777777" w:rsidR="00C95356" w:rsidRPr="009951DC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951D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1,299.49</w:t>
            </w:r>
          </w:p>
        </w:tc>
        <w:tc>
          <w:tcPr>
            <w:tcW w:w="92" w:type="pct"/>
            <w:vAlign w:val="center"/>
          </w:tcPr>
          <w:p w14:paraId="21166EB0" w14:textId="77777777" w:rsidR="00C95356" w:rsidRPr="004B707B" w:rsidRDefault="00C95356" w:rsidP="00C95356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vAlign w:val="center"/>
          </w:tcPr>
          <w:p w14:paraId="74A11720" w14:textId="786865A3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center"/>
          </w:tcPr>
          <w:p w14:paraId="63011884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14:paraId="3C165D64" w14:textId="55AA1159" w:rsidR="00C95356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95356" w:rsidRPr="004B707B" w14:paraId="5B539026" w14:textId="77777777" w:rsidTr="005B7019">
        <w:tc>
          <w:tcPr>
            <w:tcW w:w="1005" w:type="pct"/>
            <w:vAlign w:val="bottom"/>
          </w:tcPr>
          <w:p w14:paraId="2654C704" w14:textId="77777777" w:rsidR="00C95356" w:rsidRPr="004B707B" w:rsidRDefault="00C95356" w:rsidP="00C95356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" w:type="pct"/>
          </w:tcPr>
          <w:p w14:paraId="1D639E4D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vAlign w:val="bottom"/>
          </w:tcPr>
          <w:p w14:paraId="11BCAC25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14:paraId="0E24B573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3151C47C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28EB9C5E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71DA9B63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A880B9D" w14:textId="77777777" w:rsidR="00C95356" w:rsidRPr="004B707B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14:paraId="0032808C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2C7A2DAA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66368C14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A8C1C4" w14:textId="420F5CCA" w:rsidR="00C95356" w:rsidRPr="00DA1AD4" w:rsidRDefault="00C95356" w:rsidP="00C95356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1" w:type="pct"/>
            <w:vAlign w:val="center"/>
          </w:tcPr>
          <w:p w14:paraId="461E68A0" w14:textId="77777777" w:rsidR="00C95356" w:rsidRPr="00320D94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A09599" w14:textId="77777777" w:rsidR="00C95356" w:rsidRPr="00EF3608" w:rsidRDefault="00C95356" w:rsidP="00C95356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2" w:type="pct"/>
            <w:gridSpan w:val="2"/>
          </w:tcPr>
          <w:p w14:paraId="0697CF66" w14:textId="77777777" w:rsidR="00C95356" w:rsidRPr="00F947EF" w:rsidRDefault="00C95356" w:rsidP="00C95356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C341B" w14:textId="66B74432" w:rsidR="00C95356" w:rsidRPr="00FC3150" w:rsidRDefault="00B72F50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2,99</w:t>
            </w:r>
            <w:r w:rsidR="002436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2436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93" w:type="pct"/>
            <w:shd w:val="clear" w:color="auto" w:fill="auto"/>
          </w:tcPr>
          <w:p w14:paraId="4E679E30" w14:textId="77777777" w:rsidR="00C95356" w:rsidRPr="00FC3150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2C81FC" w14:textId="77777777" w:rsidR="00C95356" w:rsidRPr="00EF3608" w:rsidRDefault="00C95356" w:rsidP="00C9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3,188.19</w:t>
            </w:r>
          </w:p>
        </w:tc>
        <w:tc>
          <w:tcPr>
            <w:tcW w:w="92" w:type="pct"/>
            <w:vAlign w:val="center"/>
          </w:tcPr>
          <w:p w14:paraId="5E8385A0" w14:textId="77777777" w:rsidR="00C95356" w:rsidRPr="004B707B" w:rsidRDefault="00C95356" w:rsidP="00C95356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AA264F" w14:textId="10402B40" w:rsidR="00C95356" w:rsidRPr="00FC798E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92.99</w:t>
            </w:r>
          </w:p>
        </w:tc>
        <w:tc>
          <w:tcPr>
            <w:tcW w:w="93" w:type="pct"/>
            <w:vAlign w:val="center"/>
          </w:tcPr>
          <w:p w14:paraId="788CA712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F25FD7" w14:textId="77777777" w:rsidR="00C95356" w:rsidRPr="004B707B" w:rsidRDefault="00C95356" w:rsidP="00C95356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89.96</w:t>
            </w:r>
          </w:p>
        </w:tc>
      </w:tr>
    </w:tbl>
    <w:p w14:paraId="2FCDE1DD" w14:textId="77777777" w:rsidR="00C70401" w:rsidRDefault="00C70401" w:rsidP="00C70401">
      <w:pPr>
        <w:rPr>
          <w:cs/>
        </w:rPr>
        <w:sectPr w:rsidR="00C70401" w:rsidSect="00A11922">
          <w:headerReference w:type="default" r:id="rId12"/>
          <w:pgSz w:w="16834" w:h="11909" w:orient="landscape" w:code="9"/>
          <w:pgMar w:top="691" w:right="864" w:bottom="576" w:left="1152" w:header="720" w:footer="619" w:gutter="0"/>
          <w:cols w:space="720"/>
          <w:docGrid w:linePitch="245"/>
        </w:sectPr>
      </w:pPr>
    </w:p>
    <w:tbl>
      <w:tblPr>
        <w:tblW w:w="15030" w:type="dxa"/>
        <w:tblInd w:w="1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FD1DC3" w:rsidRPr="004B707B" w14:paraId="748B2A24" w14:textId="77777777" w:rsidTr="00C70401">
        <w:tc>
          <w:tcPr>
            <w:tcW w:w="2430" w:type="dxa"/>
          </w:tcPr>
          <w:p w14:paraId="085EAFE2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Pr="004B707B">
              <w:rPr>
                <w:rFonts w:ascii="Angsana New" w:hAnsi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720" w:type="dxa"/>
          </w:tcPr>
          <w:p w14:paraId="338E275A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886EA6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10" w:type="dxa"/>
            <w:gridSpan w:val="23"/>
          </w:tcPr>
          <w:p w14:paraId="6009D708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53CE" w:rsidRPr="004B707B" w14:paraId="11F71A75" w14:textId="77777777" w:rsidTr="00FC53CE">
        <w:tc>
          <w:tcPr>
            <w:tcW w:w="2430" w:type="dxa"/>
          </w:tcPr>
          <w:p w14:paraId="19DC97EC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3EBD017D" w14:textId="77777777" w:rsidR="008B2E42" w:rsidRPr="004B707B" w:rsidRDefault="008B2E42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EF008F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  <w:p w14:paraId="32F55A39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930252" w14:textId="77777777" w:rsidR="00FD1DC3" w:rsidRPr="004B707B" w:rsidRDefault="00FD1DC3" w:rsidP="00D702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67CCAD72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สัดส่วนความ</w:t>
            </w:r>
          </w:p>
          <w:p w14:paraId="3226EE51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1A917597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5958E55D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26413E0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45B5238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E6DD9A8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743B50F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6B85CEAC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7568E9B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EA97600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66209F7C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C934ED0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A433138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EC3F8E6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F307B4D" w14:textId="77777777" w:rsidR="00FD1DC3" w:rsidRPr="004B707B" w:rsidRDefault="00B30A3D" w:rsidP="00C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เงินปันผลรับ</w:t>
            </w:r>
            <w:r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สำหรับงวด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="00B2102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หก</w:t>
            </w:r>
            <w:r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B21023" w:rsidRPr="004B707B" w14:paraId="14AD3EFD" w14:textId="77777777" w:rsidTr="00FC53CE">
        <w:tc>
          <w:tcPr>
            <w:tcW w:w="2430" w:type="dxa"/>
          </w:tcPr>
          <w:p w14:paraId="4FBEBA0B" w14:textId="77777777"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F41308" w14:textId="77777777"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8B0E58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B22A27" w14:textId="678E9C8A" w:rsidR="00B21023" w:rsidRPr="004B707B" w:rsidRDefault="00711A8E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6307C806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916E50" w14:textId="72B0F703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241CEA0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1A0A89E" w14:textId="7231A834" w:rsidR="00B21023" w:rsidRPr="004B707B" w:rsidRDefault="00711A8E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2B717CBB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CAE8C7" w14:textId="6B3CDAD9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250E1C6" w14:textId="77777777"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F24DB6" w14:textId="32210D54" w:rsidR="00B21023" w:rsidRPr="004B707B" w:rsidRDefault="00711A8E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219BFE6F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CAE74" w14:textId="01484F05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23D98F1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02138AE" w14:textId="2DFD6B52" w:rsidR="00B21023" w:rsidRPr="004B707B" w:rsidRDefault="00711A8E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458850F7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96E0FC" w14:textId="41CA0C91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C41E170" w14:textId="77777777"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7260E1" w14:textId="352086CD" w:rsidR="00B21023" w:rsidRPr="004B707B" w:rsidRDefault="00711A8E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3CFB4D63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D4AAE8" w14:textId="60CB76BE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CAD34E2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BD2C18E" w14:textId="25BC86FA" w:rsidR="00B21023" w:rsidRPr="004B707B" w:rsidRDefault="00711A8E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6F583D60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376F15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</w:tr>
      <w:tr w:rsidR="00B21023" w:rsidRPr="004B707B" w14:paraId="77BD21FB" w14:textId="77777777" w:rsidTr="00FC53CE">
        <w:tc>
          <w:tcPr>
            <w:tcW w:w="2430" w:type="dxa"/>
          </w:tcPr>
          <w:p w14:paraId="555638E4" w14:textId="77777777"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D15985" w14:textId="77777777"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642339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A82EBA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48157A6C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B066DCD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40AF593E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1FF7E76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61A32DA9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C1BA075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5AE79034" w14:textId="77777777"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9403B8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495F61BD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B357CD4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7E02CF44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CD66674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582548A1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960362F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6B0B7FEA" w14:textId="77777777"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3721DB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651A8D1F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6A4D1CD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3C1182C2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6D22BCA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47E699A8" w14:textId="77777777"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4A1A17D" w14:textId="77777777" w:rsidR="00B21023" w:rsidRPr="000E7728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72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9951DC" w:rsidRPr="004B707B" w14:paraId="1E7E066C" w14:textId="77777777" w:rsidTr="00FC53CE">
        <w:tc>
          <w:tcPr>
            <w:tcW w:w="2430" w:type="dxa"/>
          </w:tcPr>
          <w:p w14:paraId="2DCD97D7" w14:textId="77777777" w:rsidR="009951DC" w:rsidRPr="004B707B" w:rsidRDefault="009951DC" w:rsidP="009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46DE1C" w14:textId="0976D5A5" w:rsidR="009951DC" w:rsidRPr="004B707B" w:rsidRDefault="009951DC" w:rsidP="009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C3AB32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D8B5A88" w14:textId="56AECEEE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61CE42E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6A8B35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B6B4992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DF22D4C" w14:textId="7F63C51B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EC08C7B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DA3CA6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E5590C9" w14:textId="77777777" w:rsidR="009951DC" w:rsidRPr="004B707B" w:rsidRDefault="009951DC" w:rsidP="009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A038D3" w14:textId="2037D490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4B0CD45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BFA902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CC37C81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528C4557" w14:textId="40DAC401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A4D0AB2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A044AE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7777DE9" w14:textId="77777777" w:rsidR="009951DC" w:rsidRPr="004B707B" w:rsidRDefault="009951DC" w:rsidP="009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261E0D" w14:textId="09A9C505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75B9A5D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3D99C1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6407541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1DF06EB" w14:textId="56679BCE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4194A13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3B998A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E54B4C" w:rsidRPr="004B707B" w14:paraId="614DF2EC" w14:textId="77777777" w:rsidTr="00FC53CE">
        <w:tc>
          <w:tcPr>
            <w:tcW w:w="2430" w:type="dxa"/>
          </w:tcPr>
          <w:p w14:paraId="63C9150E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39A04A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C7076F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6B74EAEA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7F64F8AF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630" w:type="dxa"/>
            <w:gridSpan w:val="19"/>
          </w:tcPr>
          <w:p w14:paraId="5FA53E25" w14:textId="77777777" w:rsidR="00E54B4C" w:rsidRPr="000E772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772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0F1BBE" w:rsidRPr="004B707B" w14:paraId="71654A80" w14:textId="77777777" w:rsidTr="00FC53CE">
        <w:tc>
          <w:tcPr>
            <w:tcW w:w="2430" w:type="dxa"/>
          </w:tcPr>
          <w:p w14:paraId="066D2DA4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257CA141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308B0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B12C1E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F64F1E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461209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2E9877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9C0C16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886F66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2679DE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1DFD03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801AE2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940BD3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964836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5D200D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A363CC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8511D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8CB4BA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FE32B0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EB7216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84A26A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578FFA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3B5100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9F250C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5D121A" w14:textId="77777777"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8C59FF" w14:textId="77777777" w:rsidR="000F1BBE" w:rsidRPr="000E7728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D3680" w:rsidRPr="004B707B" w14:paraId="611D4EE7" w14:textId="77777777" w:rsidTr="00FC53CE">
        <w:tc>
          <w:tcPr>
            <w:tcW w:w="2430" w:type="dxa"/>
          </w:tcPr>
          <w:p w14:paraId="55E7F98C" w14:textId="77777777" w:rsidR="00CD3680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กองทุนรวมสิทธิการเช่า</w:t>
            </w:r>
          </w:p>
          <w:p w14:paraId="3F5D632D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อสังหาริมทรัพย์โกลด์</w:t>
            </w:r>
          </w:p>
        </w:tc>
        <w:tc>
          <w:tcPr>
            <w:tcW w:w="720" w:type="dxa"/>
          </w:tcPr>
          <w:p w14:paraId="7CB27DBA" w14:textId="2EEEC966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8E343E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BFE2E6" w14:textId="77777777" w:rsidR="005B7019" w:rsidRDefault="005B7019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77091C" w14:textId="2A65AD8E" w:rsidR="00CD3680" w:rsidRPr="00D86935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4B97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14:paraId="09A5682B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67C3C9" w14:textId="77777777" w:rsidR="005B7019" w:rsidRDefault="005B7019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999E9CD" w14:textId="717061E0" w:rsidR="00CD3680" w:rsidRPr="00674B97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4B97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14:paraId="10AB2F73" w14:textId="77777777" w:rsidR="00CD3680" w:rsidRPr="00674B97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EAC52C3" w14:textId="77777777" w:rsidR="005B7019" w:rsidRDefault="005B7019" w:rsidP="00CD3680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247F751" w14:textId="4ACEE823" w:rsidR="00CD3680" w:rsidRPr="007D59F6" w:rsidRDefault="00CD3680" w:rsidP="00CD3680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14:paraId="6DE79C2A" w14:textId="77777777" w:rsidR="00CD3680" w:rsidRPr="00674B97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BCB16A3" w14:textId="77777777" w:rsidR="005B7019" w:rsidRDefault="005B7019" w:rsidP="00CD3680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95EEADF" w14:textId="33F0110E" w:rsidR="00CD3680" w:rsidRPr="00674B97" w:rsidRDefault="00CD3680" w:rsidP="00CD3680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14:paraId="79655156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79A4C84" w14:textId="77777777" w:rsidR="005B7019" w:rsidRDefault="005B7019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EEE58C3" w14:textId="593028CE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14:paraId="58D008E1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139686F" w14:textId="77777777" w:rsidR="005B7019" w:rsidRDefault="005B7019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FF189FD" w14:textId="65762A16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14:paraId="3047781E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0ADA33D" w14:textId="77777777" w:rsidR="005B7019" w:rsidRDefault="005B7019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0D7DC22" w14:textId="12682705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(144.51)</w:t>
            </w:r>
          </w:p>
        </w:tc>
        <w:tc>
          <w:tcPr>
            <w:tcW w:w="270" w:type="dxa"/>
            <w:tcBorders>
              <w:bottom w:val="nil"/>
            </w:tcBorders>
          </w:tcPr>
          <w:p w14:paraId="3424D7E6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CD8BDA8" w14:textId="77777777" w:rsidR="005B7019" w:rsidRDefault="005B7019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B456F89" w14:textId="605C37E2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(144.51)</w:t>
            </w:r>
          </w:p>
        </w:tc>
        <w:tc>
          <w:tcPr>
            <w:tcW w:w="270" w:type="dxa"/>
            <w:tcBorders>
              <w:bottom w:val="nil"/>
            </w:tcBorders>
          </w:tcPr>
          <w:p w14:paraId="01D48987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8391F75" w14:textId="77777777" w:rsidR="005B7019" w:rsidRDefault="005B7019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1ACC0B5" w14:textId="31F0A6BB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510.00</w:t>
            </w:r>
          </w:p>
        </w:tc>
        <w:tc>
          <w:tcPr>
            <w:tcW w:w="270" w:type="dxa"/>
            <w:tcBorders>
              <w:bottom w:val="nil"/>
            </w:tcBorders>
          </w:tcPr>
          <w:p w14:paraId="6B69B03A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FB5AA4B" w14:textId="77777777" w:rsidR="005B7019" w:rsidRDefault="005B7019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555412E" w14:textId="4278CF4E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510.00</w:t>
            </w:r>
          </w:p>
        </w:tc>
        <w:tc>
          <w:tcPr>
            <w:tcW w:w="270" w:type="dxa"/>
            <w:tcBorders>
              <w:bottom w:val="nil"/>
            </w:tcBorders>
          </w:tcPr>
          <w:p w14:paraId="42B26EA8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07311C2" w14:textId="77777777" w:rsidR="005B7019" w:rsidRDefault="005B7019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24C00EA" w14:textId="6752D99C" w:rsidR="00CD3680" w:rsidRPr="00C2241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12.58</w:t>
            </w:r>
          </w:p>
        </w:tc>
        <w:tc>
          <w:tcPr>
            <w:tcW w:w="270" w:type="dxa"/>
            <w:tcBorders>
              <w:bottom w:val="nil"/>
            </w:tcBorders>
          </w:tcPr>
          <w:p w14:paraId="48CC01B3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09CDA74" w14:textId="77777777" w:rsidR="005B7019" w:rsidRDefault="005B7019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56A110F" w14:textId="097D2263" w:rsidR="00CD3680" w:rsidRPr="00C2241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241B">
              <w:rPr>
                <w:rFonts w:ascii="Angsana New" w:hAnsi="Angsana New"/>
                <w:color w:val="000000"/>
                <w:sz w:val="24"/>
                <w:szCs w:val="24"/>
              </w:rPr>
              <w:t>13.26</w:t>
            </w:r>
          </w:p>
        </w:tc>
      </w:tr>
      <w:tr w:rsidR="00CD3680" w:rsidRPr="004B707B" w14:paraId="0035A029" w14:textId="77777777" w:rsidTr="00FC53CE">
        <w:tc>
          <w:tcPr>
            <w:tcW w:w="2430" w:type="dxa"/>
            <w:tcBorders>
              <w:bottom w:val="nil"/>
            </w:tcBorders>
          </w:tcPr>
          <w:p w14:paraId="3C68E7AF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นอร์ท สาธร โฮเต็ล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จำกัด        </w:t>
            </w:r>
          </w:p>
        </w:tc>
        <w:tc>
          <w:tcPr>
            <w:tcW w:w="720" w:type="dxa"/>
            <w:tcBorders>
              <w:bottom w:val="nil"/>
            </w:tcBorders>
          </w:tcPr>
          <w:p w14:paraId="1F8CF067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EF725C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903368D" w14:textId="455A7BE1" w:rsidR="00CD3680" w:rsidRPr="00D86935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5B506DE7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79516FA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6D9F4969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12D0441F" w14:textId="14A8C44B" w:rsidR="00CD3680" w:rsidRPr="007D59F6" w:rsidRDefault="00CD3680" w:rsidP="00CD3680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14:paraId="5AD22038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4A2ADEB5" w14:textId="77777777" w:rsidR="00CD3680" w:rsidRPr="004B707B" w:rsidRDefault="00CD3680" w:rsidP="00CD3680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14:paraId="69AEA1D7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6B839802" w14:textId="049B970F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14:paraId="326B7BF0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607E7FBA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14:paraId="6FF6DEBB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CCB95CE" w14:textId="0D78B9BF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14:paraId="593EF300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EFD27E1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14:paraId="30EFDD9F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D15F267" w14:textId="6CA0377B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66.60</w:t>
            </w:r>
          </w:p>
        </w:tc>
        <w:tc>
          <w:tcPr>
            <w:tcW w:w="270" w:type="dxa"/>
            <w:tcBorders>
              <w:bottom w:val="nil"/>
            </w:tcBorders>
          </w:tcPr>
          <w:p w14:paraId="4E014ADC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2A1B410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66.60</w:t>
            </w:r>
          </w:p>
        </w:tc>
        <w:tc>
          <w:tcPr>
            <w:tcW w:w="270" w:type="dxa"/>
            <w:tcBorders>
              <w:bottom w:val="nil"/>
            </w:tcBorders>
          </w:tcPr>
          <w:p w14:paraId="308590FF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F184F8C" w14:textId="34137ADA" w:rsidR="00CD3680" w:rsidRPr="00C2241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2B05739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20EE360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D3680" w:rsidRPr="004B707B" w14:paraId="3AB7D02F" w14:textId="77777777" w:rsidTr="00FC53CE">
        <w:tc>
          <w:tcPr>
            <w:tcW w:w="2430" w:type="dxa"/>
            <w:tcBorders>
              <w:bottom w:val="nil"/>
            </w:tcBorders>
          </w:tcPr>
          <w:p w14:paraId="244E06E9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720" w:type="dxa"/>
            <w:tcBorders>
              <w:bottom w:val="nil"/>
            </w:tcBorders>
          </w:tcPr>
          <w:p w14:paraId="606BCD18" w14:textId="77777777" w:rsidR="00CD3680" w:rsidRPr="004B707B" w:rsidRDefault="00CD3680" w:rsidP="00CD36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5" w:hanging="540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A7FFA4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B4F31E4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206FBF7" w14:textId="6839D8C9" w:rsidR="00CD3680" w:rsidRPr="00D86935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14:paraId="00FCEDDA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23D83BD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CF39E57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14:paraId="790E22D0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97F2E8A" w14:textId="77777777" w:rsidR="00CD3680" w:rsidRPr="004B707B" w:rsidRDefault="00CD3680" w:rsidP="00CD3680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E5A87C3" w14:textId="0F292DF1" w:rsidR="00CD3680" w:rsidRPr="007D59F6" w:rsidRDefault="00CD3680" w:rsidP="00CD3680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70A7F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8FA8EFE" w14:textId="77777777" w:rsidR="00CD3680" w:rsidRPr="004B707B" w:rsidRDefault="00CD3680" w:rsidP="00CD3680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F4C6C7C" w14:textId="77777777" w:rsidR="00CD3680" w:rsidRPr="004B707B" w:rsidRDefault="00CD3680" w:rsidP="00CD3680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EA8C18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5FFEDC9C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E0D2D4A" w14:textId="4F62356C" w:rsidR="00CD3680" w:rsidRPr="007D59F6" w:rsidRDefault="00CD3680" w:rsidP="00CD3680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F0B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06D826B3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D51625E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7729D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B7A8D8E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834A8EF" w14:textId="57957121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419FA1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0B95D648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E4A4620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70F56B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8EFB6D5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283E1C3" w14:textId="5F45EC22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78D227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E22F39E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DE8B8E2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0990B1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02BB9399" w14:textId="77777777" w:rsidR="00CD3680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E00A0EE" w14:textId="76298C22" w:rsidR="00CD3680" w:rsidRPr="00C2241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80.4</w:t>
            </w:r>
            <w:r w:rsidR="004A7F5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2AA101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36F7556" w14:textId="77777777" w:rsidR="00CD3680" w:rsidRPr="00C2241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5F53324" w14:textId="77777777" w:rsidR="00CD3680" w:rsidRPr="00C2241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241B">
              <w:rPr>
                <w:rFonts w:ascii="Angsana New" w:hAnsi="Angsana New"/>
                <w:color w:val="000000"/>
                <w:sz w:val="24"/>
                <w:szCs w:val="24"/>
              </w:rPr>
              <w:t>76.70</w:t>
            </w:r>
          </w:p>
        </w:tc>
      </w:tr>
      <w:tr w:rsidR="00CD3680" w:rsidRPr="004B707B" w14:paraId="779D52B0" w14:textId="77777777" w:rsidTr="00FC53CE">
        <w:tc>
          <w:tcPr>
            <w:tcW w:w="2430" w:type="dxa"/>
            <w:tcBorders>
              <w:bottom w:val="nil"/>
            </w:tcBorders>
          </w:tcPr>
          <w:p w14:paraId="38BA6853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</w:tcPr>
          <w:p w14:paraId="62411C68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EB9CF7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7F1B21B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4A91BF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DC6215B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FA7926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067F85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56ED8D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DE42B10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54F3EF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71ED99C" w14:textId="05A84788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14:paraId="758F21F1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F160687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14:paraId="5B0512C7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CAE3CCC" w14:textId="1B21D23C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(367.91)</w:t>
            </w:r>
          </w:p>
        </w:tc>
        <w:tc>
          <w:tcPr>
            <w:tcW w:w="270" w:type="dxa"/>
            <w:tcBorders>
              <w:bottom w:val="nil"/>
            </w:tcBorders>
          </w:tcPr>
          <w:p w14:paraId="735F5C83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C6CF7EA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(367.91)</w:t>
            </w:r>
          </w:p>
        </w:tc>
        <w:tc>
          <w:tcPr>
            <w:tcW w:w="270" w:type="dxa"/>
            <w:tcBorders>
              <w:bottom w:val="nil"/>
            </w:tcBorders>
          </w:tcPr>
          <w:p w14:paraId="6B6F9C41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CA580F" w14:textId="1880BDA1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2,398.54</w:t>
            </w:r>
          </w:p>
        </w:tc>
        <w:tc>
          <w:tcPr>
            <w:tcW w:w="270" w:type="dxa"/>
            <w:tcBorders>
              <w:bottom w:val="nil"/>
            </w:tcBorders>
          </w:tcPr>
          <w:p w14:paraId="74A10765" w14:textId="77777777" w:rsidR="00CD3680" w:rsidRPr="007D59F6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A5A6A0" w14:textId="77777777" w:rsidR="00CD3680" w:rsidRPr="00EF3608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2,398.54</w:t>
            </w:r>
          </w:p>
        </w:tc>
        <w:tc>
          <w:tcPr>
            <w:tcW w:w="270" w:type="dxa"/>
            <w:tcBorders>
              <w:bottom w:val="nil"/>
            </w:tcBorders>
          </w:tcPr>
          <w:p w14:paraId="4DF6288F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77EC705" w14:textId="065407F1" w:rsidR="00CD3680" w:rsidRPr="00C2241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92.9</w:t>
            </w:r>
            <w:r w:rsidR="004A7F5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55A5F92F" w14:textId="77777777" w:rsidR="00CD3680" w:rsidRPr="004B707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B556F57" w14:textId="77777777" w:rsidR="00CD3680" w:rsidRPr="00C2241B" w:rsidRDefault="00CD3680" w:rsidP="00CD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2241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89.96</w:t>
            </w:r>
          </w:p>
        </w:tc>
      </w:tr>
    </w:tbl>
    <w:p w14:paraId="697A3454" w14:textId="77777777" w:rsidR="00FD1DC3" w:rsidRPr="00C70401" w:rsidRDefault="00FD1DC3" w:rsidP="0074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rPr>
          <w:rFonts w:ascii="Angsana New" w:hAnsi="Angsana New"/>
        </w:rPr>
      </w:pPr>
    </w:p>
    <w:p w14:paraId="1036673D" w14:textId="77777777" w:rsidR="00B35E9E" w:rsidRPr="004B707B" w:rsidRDefault="00B35E9E" w:rsidP="00415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บริษัทร่วมทั้งหมดดำเนินธุรกิจในไทย</w:t>
      </w:r>
    </w:p>
    <w:p w14:paraId="12235825" w14:textId="77777777" w:rsidR="00B35E9E" w:rsidRPr="00C70401" w:rsidRDefault="00B35E9E" w:rsidP="0077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180"/>
        <w:jc w:val="both"/>
        <w:rPr>
          <w:rFonts w:ascii="Angsana New" w:hAnsi="Angsana New"/>
          <w:sz w:val="14"/>
          <w:szCs w:val="14"/>
        </w:rPr>
      </w:pPr>
    </w:p>
    <w:p w14:paraId="70F933C4" w14:textId="77777777" w:rsidR="007707EE" w:rsidRPr="004B707B" w:rsidRDefault="007707EE" w:rsidP="00C70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กลุ่มบริษัทไม่มีเงินลงทุนใน</w:t>
      </w:r>
      <w:r w:rsidR="00196D78">
        <w:rPr>
          <w:rFonts w:ascii="Angsana New" w:hAnsi="Angsana New" w:hint="cs"/>
          <w:sz w:val="30"/>
          <w:szCs w:val="30"/>
          <w:cs/>
        </w:rPr>
        <w:t>บริษัทร่วมและการร่วมค้า</w:t>
      </w:r>
      <w:r w:rsidRPr="004B707B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 ยกเว้น</w:t>
      </w:r>
    </w:p>
    <w:p w14:paraId="2343EC7A" w14:textId="75027F68" w:rsidR="007707EE" w:rsidRPr="005B7019" w:rsidRDefault="007707EE" w:rsidP="00290C7B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2378">
        <w:rPr>
          <w:rFonts w:ascii="Angsana New" w:hAnsi="Angsana New"/>
          <w:sz w:val="30"/>
          <w:szCs w:val="30"/>
          <w:cs/>
        </w:rPr>
        <w:t xml:space="preserve">กองทุนรวมสิทธิการเช่าอสังหาริมทรัพย์โกลด์ ซึ่งเป็นกองทุนรวมจดทะเบียนในตลาดหลักทรัพย์แห่งประเทศไทย ณ วันที่ </w:t>
      </w:r>
      <w:r w:rsidR="00196D78" w:rsidRPr="00282378">
        <w:rPr>
          <w:rFonts w:ascii="Angsana New" w:hAnsi="Angsana New"/>
          <w:sz w:val="30"/>
          <w:szCs w:val="30"/>
        </w:rPr>
        <w:t>31</w:t>
      </w:r>
      <w:r w:rsidR="009A74E2"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E54B4C" w:rsidRPr="00282378">
        <w:rPr>
          <w:rFonts w:ascii="Angsana New" w:hAnsi="Angsana New" w:hint="cs"/>
          <w:sz w:val="30"/>
          <w:szCs w:val="30"/>
          <w:cs/>
        </w:rPr>
        <w:t>มีนาคม</w:t>
      </w:r>
      <w:r w:rsidR="00290C7B"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196D78" w:rsidRPr="00282378">
        <w:rPr>
          <w:rFonts w:ascii="Angsana New" w:hAnsi="Angsana New"/>
          <w:sz w:val="30"/>
          <w:szCs w:val="30"/>
        </w:rPr>
        <w:t>256</w:t>
      </w:r>
      <w:r w:rsidR="00F255E4">
        <w:rPr>
          <w:rFonts w:ascii="Angsana New" w:hAnsi="Angsana New"/>
          <w:sz w:val="30"/>
          <w:szCs w:val="30"/>
        </w:rPr>
        <w:t>3</w:t>
      </w:r>
      <w:r w:rsidR="00290C7B"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>มีราคาปิด</w:t>
      </w:r>
      <w:r w:rsidRPr="00282378">
        <w:rPr>
          <w:rFonts w:ascii="Angsana New" w:hAnsi="Angsana New" w:hint="cs"/>
          <w:sz w:val="30"/>
          <w:szCs w:val="30"/>
          <w:cs/>
        </w:rPr>
        <w:t>ต่อหน่วย</w:t>
      </w:r>
      <w:r w:rsidRPr="00282378">
        <w:rPr>
          <w:rFonts w:ascii="Angsana New" w:hAnsi="Angsana New"/>
          <w:sz w:val="30"/>
          <w:szCs w:val="30"/>
          <w:cs/>
        </w:rPr>
        <w:t>อยู่ท</w:t>
      </w:r>
      <w:r w:rsidR="009D22E6" w:rsidRPr="00282378">
        <w:rPr>
          <w:rFonts w:ascii="Angsana New" w:hAnsi="Angsana New" w:hint="cs"/>
          <w:sz w:val="30"/>
          <w:szCs w:val="30"/>
          <w:cs/>
        </w:rPr>
        <w:t xml:space="preserve">ี่ </w:t>
      </w:r>
      <w:r w:rsidR="000E653F">
        <w:rPr>
          <w:rFonts w:ascii="Angsana New" w:hAnsi="Angsana New"/>
          <w:sz w:val="30"/>
          <w:szCs w:val="30"/>
        </w:rPr>
        <w:t>6.40</w:t>
      </w:r>
      <w:r w:rsidR="00290C7B"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 xml:space="preserve">บาท </w:t>
      </w:r>
      <w:r w:rsidRPr="00282378">
        <w:rPr>
          <w:rFonts w:ascii="Angsana New" w:hAnsi="Angsana New"/>
          <w:sz w:val="30"/>
          <w:szCs w:val="30"/>
        </w:rPr>
        <w:br/>
      </w:r>
      <w:r w:rsidRPr="00282378">
        <w:rPr>
          <w:rFonts w:ascii="Angsana New" w:hAnsi="Angsana New"/>
          <w:i/>
          <w:iCs/>
          <w:sz w:val="30"/>
          <w:szCs w:val="30"/>
          <w:cs/>
        </w:rPr>
        <w:t>(</w:t>
      </w:r>
      <w:r w:rsidR="00711A8E" w:rsidRPr="00711A8E">
        <w:rPr>
          <w:rFonts w:ascii="Angsana New" w:hAnsi="Angsana New" w:hint="cs"/>
          <w:i/>
          <w:iCs/>
          <w:sz w:val="30"/>
          <w:szCs w:val="30"/>
        </w:rPr>
        <w:t>30</w:t>
      </w:r>
      <w:r w:rsidR="00FB7B1A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</w:t>
      </w:r>
      <w:r w:rsidR="00196D78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96D78" w:rsidRPr="00282378">
        <w:rPr>
          <w:rFonts w:ascii="Angsana New" w:hAnsi="Angsana New"/>
          <w:i/>
          <w:iCs/>
          <w:sz w:val="30"/>
          <w:szCs w:val="30"/>
        </w:rPr>
        <w:t>256</w:t>
      </w:r>
      <w:r w:rsidR="00BA097A">
        <w:rPr>
          <w:rFonts w:ascii="Angsana New" w:hAnsi="Angsana New"/>
          <w:i/>
          <w:iCs/>
          <w:sz w:val="30"/>
          <w:szCs w:val="30"/>
        </w:rPr>
        <w:t>2</w:t>
      </w:r>
      <w:r w:rsidRPr="00282378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282378">
        <w:rPr>
          <w:rFonts w:ascii="Angsana New" w:hAnsi="Angsana New"/>
          <w:i/>
          <w:iCs/>
          <w:sz w:val="30"/>
          <w:szCs w:val="30"/>
        </w:rPr>
        <w:t xml:space="preserve"> </w:t>
      </w:r>
      <w:r w:rsidR="00BA097A" w:rsidRPr="009867E0">
        <w:rPr>
          <w:rFonts w:ascii="Angsana New" w:hAnsi="Angsana New"/>
          <w:i/>
          <w:iCs/>
          <w:sz w:val="30"/>
          <w:szCs w:val="30"/>
        </w:rPr>
        <w:t>7.</w:t>
      </w:r>
      <w:r w:rsidR="00BA097A">
        <w:rPr>
          <w:rFonts w:ascii="Angsana New" w:hAnsi="Angsana New"/>
          <w:i/>
          <w:iCs/>
          <w:sz w:val="30"/>
          <w:szCs w:val="30"/>
        </w:rPr>
        <w:t>5</w:t>
      </w:r>
      <w:r w:rsidR="00BA097A" w:rsidRPr="009867E0">
        <w:rPr>
          <w:rFonts w:ascii="Angsana New" w:hAnsi="Angsana New"/>
          <w:i/>
          <w:iCs/>
          <w:sz w:val="30"/>
          <w:szCs w:val="30"/>
        </w:rPr>
        <w:t>0</w:t>
      </w:r>
      <w:r w:rsidR="00BA097A" w:rsidRPr="009867E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82378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282378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มูลค่ายุติธรรมของเงินลงทุนในกองทุนรวมสิทธิการเช่าอสังหาริมทรัพย์โกลด์ เท่ากับ</w:t>
      </w:r>
      <w:r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0E653F">
        <w:rPr>
          <w:rFonts w:ascii="Angsana New" w:hAnsi="Angsana New"/>
          <w:sz w:val="30"/>
          <w:szCs w:val="30"/>
        </w:rPr>
        <w:t>435.20</w:t>
      </w:r>
      <w:r w:rsidR="00BA097A"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82378">
        <w:rPr>
          <w:rFonts w:ascii="Angsana New" w:hAnsi="Angsana New"/>
          <w:i/>
          <w:iCs/>
          <w:sz w:val="30"/>
          <w:szCs w:val="30"/>
          <w:cs/>
        </w:rPr>
        <w:t>(</w:t>
      </w:r>
      <w:r w:rsidR="00711A8E" w:rsidRPr="00711A8E">
        <w:rPr>
          <w:rFonts w:ascii="Angsana New" w:hAnsi="Angsana New" w:hint="cs"/>
          <w:i/>
          <w:iCs/>
          <w:sz w:val="30"/>
          <w:szCs w:val="30"/>
        </w:rPr>
        <w:t>30</w:t>
      </w:r>
      <w:r w:rsidR="00FB7B1A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</w:t>
      </w:r>
      <w:r w:rsidR="00E54B4C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72DC7" w:rsidRPr="00282378">
        <w:rPr>
          <w:rFonts w:ascii="Angsana New" w:hAnsi="Angsana New"/>
          <w:i/>
          <w:iCs/>
          <w:sz w:val="30"/>
          <w:szCs w:val="30"/>
        </w:rPr>
        <w:t>256</w:t>
      </w:r>
      <w:r w:rsidR="00BA097A">
        <w:rPr>
          <w:rFonts w:ascii="Angsana New" w:hAnsi="Angsana New"/>
          <w:i/>
          <w:iCs/>
          <w:sz w:val="30"/>
          <w:szCs w:val="30"/>
        </w:rPr>
        <w:t>2</w:t>
      </w:r>
      <w:r w:rsidR="00B72DC7" w:rsidRPr="00282378">
        <w:rPr>
          <w:rFonts w:ascii="Angsana New" w:hAnsi="Angsana New"/>
          <w:i/>
          <w:iCs/>
          <w:sz w:val="30"/>
          <w:szCs w:val="30"/>
        </w:rPr>
        <w:t>:</w:t>
      </w:r>
      <w:r w:rsidR="00FB7B1A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A097A">
        <w:rPr>
          <w:rFonts w:ascii="Angsana New" w:hAnsi="Angsana New"/>
          <w:i/>
          <w:iCs/>
          <w:sz w:val="30"/>
          <w:szCs w:val="30"/>
        </w:rPr>
        <w:t>510.00</w:t>
      </w:r>
      <w:r w:rsidR="00BA097A" w:rsidRPr="009867E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82378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282378">
        <w:rPr>
          <w:rFonts w:ascii="Angsana New" w:hAnsi="Angsana New"/>
          <w:sz w:val="30"/>
          <w:szCs w:val="30"/>
          <w:cs/>
        </w:rPr>
        <w:t>และ</w:t>
      </w:r>
    </w:p>
    <w:p w14:paraId="7BDEB8D5" w14:textId="77777777" w:rsidR="005B7019" w:rsidRPr="00282378" w:rsidRDefault="005B7019" w:rsidP="005B7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D3CAF9" w14:textId="0E6DBCBF" w:rsidR="008F5B4A" w:rsidRPr="00C70401" w:rsidRDefault="007707EE" w:rsidP="00C70401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sz w:val="30"/>
          <w:szCs w:val="30"/>
        </w:rPr>
      </w:pPr>
      <w:r w:rsidRPr="00282378">
        <w:rPr>
          <w:rFonts w:ascii="Angsana New" w:hAnsi="Angsana New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 เป็นทรัสต์ที่จดทะเบียนในตลาดหลักทรัพย์แห่งประเทศไทย</w:t>
      </w:r>
      <w:r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 w:hint="cs"/>
          <w:sz w:val="30"/>
          <w:szCs w:val="30"/>
          <w:cs/>
        </w:rPr>
        <w:t>ณ วันที่</w:t>
      </w:r>
      <w:r w:rsidRPr="00282378">
        <w:rPr>
          <w:rFonts w:ascii="Angsana New" w:hAnsi="Angsana New"/>
          <w:sz w:val="30"/>
          <w:szCs w:val="30"/>
          <w:cs/>
        </w:rPr>
        <w:t xml:space="preserve"> </w:t>
      </w:r>
      <w:r w:rsidR="00074ABB" w:rsidRPr="00282378">
        <w:rPr>
          <w:rFonts w:ascii="Angsana New" w:hAnsi="Angsana New"/>
          <w:sz w:val="30"/>
          <w:szCs w:val="30"/>
        </w:rPr>
        <w:t>31</w:t>
      </w:r>
      <w:r w:rsidR="00FB7B1A" w:rsidRPr="00282378">
        <w:rPr>
          <w:rFonts w:ascii="Angsana New" w:hAnsi="Angsana New"/>
          <w:sz w:val="30"/>
          <w:szCs w:val="30"/>
        </w:rPr>
        <w:t xml:space="preserve"> </w:t>
      </w:r>
      <w:r w:rsidR="00FB7B1A" w:rsidRPr="00282378">
        <w:rPr>
          <w:rFonts w:ascii="Angsana New" w:hAnsi="Angsana New" w:hint="cs"/>
          <w:sz w:val="30"/>
          <w:szCs w:val="30"/>
          <w:cs/>
        </w:rPr>
        <w:t>มีนาคม</w:t>
      </w:r>
      <w:r w:rsidR="00290C7B"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FB7B1A" w:rsidRPr="00282378">
        <w:rPr>
          <w:rFonts w:ascii="Angsana New" w:hAnsi="Angsana New"/>
          <w:sz w:val="30"/>
          <w:szCs w:val="30"/>
        </w:rPr>
        <w:t>256</w:t>
      </w:r>
      <w:r w:rsidR="00F255E4">
        <w:rPr>
          <w:rFonts w:ascii="Angsana New" w:hAnsi="Angsana New"/>
          <w:sz w:val="30"/>
          <w:szCs w:val="30"/>
        </w:rPr>
        <w:t>3</w:t>
      </w:r>
      <w:r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>มีราคาปิด</w:t>
      </w:r>
      <w:r w:rsidRPr="00282378">
        <w:rPr>
          <w:rFonts w:ascii="Angsana New" w:hAnsi="Angsana New" w:hint="cs"/>
          <w:sz w:val="30"/>
          <w:szCs w:val="30"/>
          <w:cs/>
        </w:rPr>
        <w:t>ต่อหน่วย</w:t>
      </w:r>
      <w:r w:rsidRPr="00282378">
        <w:rPr>
          <w:rFonts w:ascii="Angsana New" w:hAnsi="Angsana New"/>
          <w:sz w:val="30"/>
          <w:szCs w:val="30"/>
          <w:cs/>
        </w:rPr>
        <w:t>อยู่ที่</w:t>
      </w:r>
      <w:r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BE4D25">
        <w:rPr>
          <w:rFonts w:ascii="Angsana New" w:hAnsi="Angsana New"/>
          <w:sz w:val="30"/>
          <w:szCs w:val="30"/>
        </w:rPr>
        <w:t>13.70</w:t>
      </w:r>
      <w:r w:rsidR="00BA097A"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>บาท</w:t>
      </w:r>
      <w:r w:rsidRPr="00282378">
        <w:rPr>
          <w:rFonts w:ascii="Angsana New" w:hAnsi="Angsana New"/>
          <w:sz w:val="30"/>
          <w:szCs w:val="30"/>
        </w:rPr>
        <w:t xml:space="preserve"> </w:t>
      </w:r>
      <w:r w:rsidR="00290C7B" w:rsidRPr="00282378">
        <w:rPr>
          <w:rFonts w:ascii="Angsana New" w:hAnsi="Angsana New"/>
          <w:i/>
          <w:iCs/>
          <w:sz w:val="30"/>
          <w:szCs w:val="30"/>
          <w:cs/>
        </w:rPr>
        <w:t>(</w:t>
      </w:r>
      <w:r w:rsidR="00196D78" w:rsidRPr="00282378">
        <w:rPr>
          <w:rFonts w:ascii="Angsana New" w:hAnsi="Angsana New"/>
          <w:i/>
          <w:iCs/>
          <w:sz w:val="30"/>
          <w:szCs w:val="30"/>
        </w:rPr>
        <w:t>30</w:t>
      </w:r>
      <w:r w:rsidR="00196D78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196D78" w:rsidRPr="00282378">
        <w:rPr>
          <w:rFonts w:ascii="Angsana New" w:hAnsi="Angsana New"/>
          <w:i/>
          <w:iCs/>
          <w:sz w:val="30"/>
          <w:szCs w:val="30"/>
        </w:rPr>
        <w:t>256</w:t>
      </w:r>
      <w:r w:rsidR="00BA097A">
        <w:rPr>
          <w:rFonts w:ascii="Angsana New" w:hAnsi="Angsana New"/>
          <w:i/>
          <w:iCs/>
          <w:sz w:val="30"/>
          <w:szCs w:val="30"/>
        </w:rPr>
        <w:t>2</w:t>
      </w:r>
      <w:r w:rsidR="00290C7B" w:rsidRPr="00282378">
        <w:rPr>
          <w:rFonts w:ascii="Angsana New" w:hAnsi="Angsana New"/>
          <w:i/>
          <w:iCs/>
          <w:sz w:val="30"/>
          <w:szCs w:val="30"/>
          <w:cs/>
        </w:rPr>
        <w:t>:</w:t>
      </w:r>
      <w:r w:rsidR="00196D78" w:rsidRPr="00282378">
        <w:rPr>
          <w:rFonts w:ascii="Angsana New" w:hAnsi="Angsana New"/>
          <w:i/>
          <w:iCs/>
          <w:sz w:val="30"/>
          <w:szCs w:val="30"/>
        </w:rPr>
        <w:t xml:space="preserve"> </w:t>
      </w:r>
      <w:r w:rsidR="00BA097A" w:rsidRPr="00673AA6">
        <w:rPr>
          <w:rFonts w:ascii="Angsana New" w:hAnsi="Angsana New"/>
          <w:i/>
          <w:iCs/>
          <w:sz w:val="30"/>
          <w:szCs w:val="30"/>
        </w:rPr>
        <w:t>16.80</w:t>
      </w:r>
      <w:r w:rsidR="00BA097A">
        <w:rPr>
          <w:rFonts w:ascii="Angsana New" w:hAnsi="Angsana New"/>
          <w:i/>
          <w:iCs/>
          <w:sz w:val="30"/>
          <w:szCs w:val="30"/>
        </w:rPr>
        <w:t xml:space="preserve"> </w:t>
      </w:r>
      <w:r w:rsidR="00290C7B" w:rsidRPr="00282378">
        <w:rPr>
          <w:rFonts w:ascii="Angsana New" w:hAnsi="Angsana New"/>
          <w:i/>
          <w:iCs/>
          <w:sz w:val="30"/>
          <w:szCs w:val="30"/>
          <w:cs/>
        </w:rPr>
        <w:t>บาท)</w:t>
      </w:r>
      <w:r w:rsidR="00290C7B" w:rsidRPr="00282378">
        <w:rPr>
          <w:rFonts w:ascii="Angsana New" w:hAnsi="Angsana New"/>
          <w:i/>
          <w:iCs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>มูลค่ายุติธรรมของทรัสต์เพื่อการลงทุนในสิทธิการเช่าอสังหาริมทรัพย์โกลเด้นเวนเจอร์</w:t>
      </w:r>
      <w:r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 w:hint="cs"/>
          <w:sz w:val="30"/>
          <w:szCs w:val="30"/>
          <w:cs/>
        </w:rPr>
        <w:t>เท่ากับ</w:t>
      </w:r>
      <w:r w:rsidR="00B971D4"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BE4D25">
        <w:rPr>
          <w:rFonts w:ascii="Angsana New" w:hAnsi="Angsana New"/>
          <w:sz w:val="30"/>
          <w:szCs w:val="30"/>
        </w:rPr>
        <w:t>2,527.65</w:t>
      </w:r>
      <w:r w:rsidR="00BA097A"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 w:hint="cs"/>
          <w:sz w:val="30"/>
          <w:szCs w:val="30"/>
          <w:cs/>
        </w:rPr>
        <w:t>ล้านบาท</w:t>
      </w:r>
      <w:r w:rsidR="00290C7B" w:rsidRPr="00282378">
        <w:rPr>
          <w:rFonts w:ascii="Angsana New" w:hAnsi="Angsana New"/>
          <w:sz w:val="30"/>
          <w:szCs w:val="30"/>
        </w:rPr>
        <w:t xml:space="preserve"> </w:t>
      </w:r>
      <w:r w:rsidR="00290C7B" w:rsidRPr="00282378">
        <w:rPr>
          <w:rFonts w:ascii="Angsana New" w:hAnsi="Angsana New"/>
          <w:i/>
          <w:iCs/>
          <w:sz w:val="30"/>
          <w:szCs w:val="30"/>
          <w:cs/>
        </w:rPr>
        <w:t>(</w:t>
      </w:r>
      <w:r w:rsidR="00196D78" w:rsidRPr="00282378">
        <w:rPr>
          <w:rFonts w:ascii="Angsana New" w:hAnsi="Angsana New"/>
          <w:i/>
          <w:iCs/>
          <w:sz w:val="30"/>
          <w:szCs w:val="30"/>
        </w:rPr>
        <w:t>30</w:t>
      </w:r>
      <w:r w:rsidR="00196D78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196D78" w:rsidRPr="00282378">
        <w:rPr>
          <w:rFonts w:ascii="Angsana New" w:hAnsi="Angsana New"/>
          <w:i/>
          <w:iCs/>
          <w:sz w:val="30"/>
          <w:szCs w:val="30"/>
        </w:rPr>
        <w:t>256</w:t>
      </w:r>
      <w:r w:rsidR="00BA097A">
        <w:rPr>
          <w:rFonts w:ascii="Angsana New" w:hAnsi="Angsana New"/>
          <w:i/>
          <w:iCs/>
          <w:sz w:val="30"/>
          <w:szCs w:val="30"/>
        </w:rPr>
        <w:t>2</w:t>
      </w:r>
      <w:r w:rsidR="00290C7B" w:rsidRPr="00282378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4B707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A097A" w:rsidRPr="00673AA6">
        <w:rPr>
          <w:rFonts w:ascii="Angsana New" w:hAnsi="Angsana New"/>
          <w:i/>
          <w:iCs/>
          <w:sz w:val="30"/>
          <w:szCs w:val="30"/>
        </w:rPr>
        <w:t xml:space="preserve">3,099.60 </w:t>
      </w:r>
      <w:r w:rsidR="00290C7B" w:rsidRPr="004B707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70401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B1EBDAC" w14:textId="77777777" w:rsidR="00AF2A2B" w:rsidRPr="004B707B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30"/>
          <w:szCs w:val="30"/>
          <w:cs/>
        </w:rPr>
        <w:sectPr w:rsidR="00AF2A2B" w:rsidRPr="004B707B" w:rsidSect="00BE1996"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p w14:paraId="655F5C34" w14:textId="77777777" w:rsidR="00FD1DC3" w:rsidRPr="004B707B" w:rsidRDefault="00FD1DC3" w:rsidP="004C33D1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6612650" w14:textId="77777777" w:rsidR="00FD1DC3" w:rsidRPr="004B707B" w:rsidRDefault="00FD1DC3" w:rsidP="00134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31"/>
        <w:gridCol w:w="1352"/>
        <w:gridCol w:w="1260"/>
        <w:gridCol w:w="268"/>
        <w:gridCol w:w="1149"/>
      </w:tblGrid>
      <w:tr w:rsidR="001410D9" w:rsidRPr="004B707B" w14:paraId="65207EA2" w14:textId="77777777" w:rsidTr="00F255E4">
        <w:tc>
          <w:tcPr>
            <w:tcW w:w="2848" w:type="pct"/>
          </w:tcPr>
          <w:p w14:paraId="2807825D" w14:textId="77777777" w:rsidR="0024432E" w:rsidRPr="004B707B" w:rsidRDefault="0024432E" w:rsidP="001349E8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</w:tcPr>
          <w:p w14:paraId="4320DF36" w14:textId="77777777" w:rsidR="0024432E" w:rsidRPr="004B707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pct"/>
            <w:gridSpan w:val="3"/>
          </w:tcPr>
          <w:p w14:paraId="5F1FE1A6" w14:textId="77777777" w:rsidR="0024432E" w:rsidRPr="004B707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B4C" w:rsidRPr="004B707B" w14:paraId="6320CA4E" w14:textId="77777777" w:rsidTr="009322F6">
        <w:tc>
          <w:tcPr>
            <w:tcW w:w="2848" w:type="pct"/>
          </w:tcPr>
          <w:p w14:paraId="2AA70B2F" w14:textId="77777777" w:rsidR="00E54B4C" w:rsidRPr="00E511D9" w:rsidRDefault="00FB7B1A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E54B4C" w:rsidRPr="00E511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54B4C" w:rsidRPr="00E51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54B4C" w:rsidRPr="00E511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2" w:type="pct"/>
          </w:tcPr>
          <w:p w14:paraId="6564C6FD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center"/>
          </w:tcPr>
          <w:p w14:paraId="6632CB99" w14:textId="77777777" w:rsidR="00E54B4C" w:rsidRPr="004B707B" w:rsidRDefault="00E54B4C" w:rsidP="00341A2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B707B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255E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3" w:type="pct"/>
          </w:tcPr>
          <w:p w14:paraId="45B997CE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C0190E6" w14:textId="71962437" w:rsidR="00E54B4C" w:rsidRPr="004B707B" w:rsidRDefault="00E54B4C" w:rsidP="0034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6</w:t>
            </w:r>
            <w:r w:rsidR="00F255E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54B4C" w:rsidRPr="004B707B" w14:paraId="2C5F5CD5" w14:textId="77777777" w:rsidTr="00F255E4">
        <w:tc>
          <w:tcPr>
            <w:tcW w:w="2848" w:type="pct"/>
          </w:tcPr>
          <w:p w14:paraId="7BFDEAD3" w14:textId="77777777" w:rsidR="00E54B4C" w:rsidRPr="00E511D9" w:rsidRDefault="00E54B4C" w:rsidP="00E54B4C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</w:tcPr>
          <w:p w14:paraId="57268E59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0" w:type="pct"/>
            <w:gridSpan w:val="3"/>
          </w:tcPr>
          <w:p w14:paraId="7D2FC32C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255E4" w:rsidRPr="004B707B" w14:paraId="43A2EDCB" w14:textId="77777777" w:rsidTr="009322F6">
        <w:trPr>
          <w:trHeight w:val="290"/>
        </w:trPr>
        <w:tc>
          <w:tcPr>
            <w:tcW w:w="2848" w:type="pct"/>
          </w:tcPr>
          <w:p w14:paraId="617915F1" w14:textId="7A116270" w:rsidR="00F255E4" w:rsidRPr="00E511D9" w:rsidRDefault="00F255E4" w:rsidP="00F255E4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511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11D9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2436A6">
              <w:rPr>
                <w:rFonts w:ascii="Angsana New" w:hAnsi="Angsana New"/>
                <w:sz w:val="30"/>
                <w:szCs w:val="30"/>
              </w:rPr>
              <w:t>2562</w:t>
            </w:r>
            <w:r w:rsidRPr="002436A6"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436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22" w:type="pct"/>
          </w:tcPr>
          <w:p w14:paraId="7D4BB216" w14:textId="77777777" w:rsidR="00F255E4" w:rsidRPr="004B707B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BFBF9A4" w14:textId="534E409E" w:rsidR="00F255E4" w:rsidRPr="00C2130C" w:rsidRDefault="009D4BF2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5,830.89</w:t>
            </w:r>
          </w:p>
        </w:tc>
        <w:tc>
          <w:tcPr>
            <w:tcW w:w="143" w:type="pct"/>
          </w:tcPr>
          <w:p w14:paraId="6CA4E7F6" w14:textId="77777777" w:rsidR="00F255E4" w:rsidRPr="004B707B" w:rsidRDefault="00F255E4" w:rsidP="00F255E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0D63AAFA" w14:textId="77777777" w:rsidR="00F255E4" w:rsidRPr="00F255E4" w:rsidRDefault="00F255E4" w:rsidP="0024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F255E4">
              <w:rPr>
                <w:rFonts w:ascii="Angsana New" w:hAnsi="Angsana New"/>
                <w:sz w:val="30"/>
                <w:szCs w:val="30"/>
              </w:rPr>
              <w:t>5,830.89</w:t>
            </w:r>
          </w:p>
        </w:tc>
      </w:tr>
      <w:tr w:rsidR="00F255E4" w:rsidRPr="004B707B" w14:paraId="01D24C3F" w14:textId="77777777" w:rsidTr="009322F6">
        <w:tc>
          <w:tcPr>
            <w:tcW w:w="2848" w:type="pct"/>
          </w:tcPr>
          <w:p w14:paraId="5C72861A" w14:textId="77777777" w:rsidR="00F255E4" w:rsidRPr="00E511D9" w:rsidRDefault="00F255E4" w:rsidP="00F255E4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จำหน่ายเงินลงทุนในบริษัทย่อย</w:t>
            </w:r>
          </w:p>
        </w:tc>
        <w:tc>
          <w:tcPr>
            <w:tcW w:w="722" w:type="pct"/>
          </w:tcPr>
          <w:p w14:paraId="308F742E" w14:textId="77777777" w:rsidR="00F255E4" w:rsidRPr="004B707B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A68CF4C" w14:textId="7C11D565" w:rsidR="00F255E4" w:rsidRPr="00C2130C" w:rsidRDefault="009D4BF2" w:rsidP="009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1E54E21" w14:textId="77777777" w:rsidR="00F255E4" w:rsidRPr="004B707B" w:rsidRDefault="00F255E4" w:rsidP="00F255E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04F338AF" w14:textId="77777777" w:rsidR="00F255E4" w:rsidRPr="00F255E4" w:rsidRDefault="00F255E4" w:rsidP="0024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F255E4">
              <w:rPr>
                <w:rFonts w:ascii="Angsana New" w:hAnsi="Angsana New"/>
                <w:sz w:val="30"/>
                <w:szCs w:val="30"/>
              </w:rPr>
              <w:t>(225.00)</w:t>
            </w:r>
          </w:p>
        </w:tc>
      </w:tr>
      <w:tr w:rsidR="00967C10" w:rsidRPr="004B707B" w14:paraId="09839399" w14:textId="77777777" w:rsidTr="009322F6">
        <w:tc>
          <w:tcPr>
            <w:tcW w:w="2848" w:type="pct"/>
          </w:tcPr>
          <w:p w14:paraId="7BC3C8FA" w14:textId="77777777" w:rsidR="00967C10" w:rsidRPr="00E511D9" w:rsidRDefault="00967C10" w:rsidP="00967C10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511D9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722" w:type="pct"/>
          </w:tcPr>
          <w:p w14:paraId="21021297" w14:textId="77777777" w:rsidR="00967C10" w:rsidRPr="004B707B" w:rsidRDefault="00967C10" w:rsidP="009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78FE752" w14:textId="0CB23084" w:rsidR="00967C10" w:rsidRPr="00C2130C" w:rsidRDefault="00967C10" w:rsidP="009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AA2509" w14:textId="77777777" w:rsidR="00967C10" w:rsidRPr="004B707B" w:rsidRDefault="00967C10" w:rsidP="00967C10">
            <w:pPr>
              <w:pStyle w:val="acctfourfigures"/>
              <w:tabs>
                <w:tab w:val="left" w:pos="720"/>
              </w:tabs>
              <w:spacing w:line="240" w:lineRule="atLeast"/>
              <w:ind w:right="-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85B817F" w14:textId="77777777" w:rsidR="00967C10" w:rsidRPr="00F255E4" w:rsidRDefault="00967C10" w:rsidP="009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F255E4">
              <w:rPr>
                <w:rFonts w:ascii="Angsana New" w:hAnsi="Angsana New"/>
                <w:sz w:val="30"/>
                <w:szCs w:val="30"/>
              </w:rPr>
              <w:t>225.00</w:t>
            </w:r>
          </w:p>
        </w:tc>
      </w:tr>
      <w:tr w:rsidR="00F255E4" w:rsidRPr="004B707B" w14:paraId="34CF353B" w14:textId="77777777" w:rsidTr="009322F6">
        <w:trPr>
          <w:trHeight w:val="70"/>
        </w:trPr>
        <w:tc>
          <w:tcPr>
            <w:tcW w:w="2848" w:type="pct"/>
          </w:tcPr>
          <w:p w14:paraId="17C1F960" w14:textId="77777777" w:rsidR="00F255E4" w:rsidRPr="00E511D9" w:rsidRDefault="00F255E4" w:rsidP="00F255E4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1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511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51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2" w:type="pct"/>
          </w:tcPr>
          <w:p w14:paraId="07889279" w14:textId="77777777" w:rsidR="00F255E4" w:rsidRPr="004B707B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D67E115" w14:textId="27CD783D" w:rsidR="00F255E4" w:rsidRPr="00C2130C" w:rsidRDefault="009D4BF2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5,830.89</w:t>
            </w:r>
          </w:p>
        </w:tc>
        <w:tc>
          <w:tcPr>
            <w:tcW w:w="143" w:type="pct"/>
          </w:tcPr>
          <w:p w14:paraId="3532B427" w14:textId="77777777" w:rsidR="00F255E4" w:rsidRPr="004B707B" w:rsidRDefault="00F255E4" w:rsidP="00F255E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7536079E" w14:textId="77777777" w:rsidR="00F255E4" w:rsidRPr="00F255E4" w:rsidRDefault="00F255E4" w:rsidP="0024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5E4">
              <w:rPr>
                <w:rFonts w:ascii="Angsana New" w:hAnsi="Angsana New"/>
                <w:b/>
                <w:bCs/>
                <w:sz w:val="30"/>
                <w:szCs w:val="30"/>
              </w:rPr>
              <w:t>5,830.89</w:t>
            </w:r>
          </w:p>
        </w:tc>
      </w:tr>
    </w:tbl>
    <w:p w14:paraId="0C39E397" w14:textId="77777777" w:rsidR="00F45591" w:rsidRPr="004B707B" w:rsidRDefault="00F45591" w:rsidP="006C05D2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9826143" w14:textId="77777777" w:rsidR="00105AA2" w:rsidRPr="0055652C" w:rsidRDefault="00937778" w:rsidP="0055652C">
      <w:pPr>
        <w:spacing w:line="240" w:lineRule="auto"/>
        <w:ind w:left="450" w:right="-117"/>
        <w:jc w:val="thaiDistribute"/>
        <w:rPr>
          <w:rFonts w:ascii="Angsana New" w:hAnsi="Angsana New"/>
          <w:sz w:val="30"/>
          <w:szCs w:val="30"/>
          <w:cs/>
        </w:rPr>
        <w:sectPr w:rsidR="00105AA2" w:rsidRPr="0055652C" w:rsidSect="00837DB6">
          <w:headerReference w:type="default" r:id="rId13"/>
          <w:footerReference w:type="default" r:id="rId14"/>
          <w:pgSz w:w="11907" w:h="16840" w:code="9"/>
          <w:pgMar w:top="691" w:right="1152" w:bottom="900" w:left="1152" w:header="720" w:footer="504" w:gutter="0"/>
          <w:cols w:space="708"/>
          <w:docGrid w:linePitch="360"/>
        </w:sectPr>
      </w:pPr>
      <w:r w:rsidRPr="0055652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5652C">
        <w:rPr>
          <w:rFonts w:ascii="Angsana New" w:hAnsi="Angsana New"/>
          <w:sz w:val="30"/>
          <w:szCs w:val="30"/>
        </w:rPr>
        <w:t xml:space="preserve">26 </w:t>
      </w:r>
      <w:r w:rsidRPr="0055652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55652C">
        <w:rPr>
          <w:rFonts w:ascii="Angsana New" w:hAnsi="Angsana New"/>
          <w:sz w:val="30"/>
          <w:szCs w:val="30"/>
        </w:rPr>
        <w:t xml:space="preserve">2562 </w:t>
      </w:r>
      <w:r w:rsidRPr="0055652C">
        <w:rPr>
          <w:rFonts w:ascii="Angsana New" w:hAnsi="Angsana New" w:hint="cs"/>
          <w:sz w:val="30"/>
          <w:szCs w:val="30"/>
          <w:cs/>
        </w:rPr>
        <w:t xml:space="preserve">บริษัทขายเงินลงทุนในบริษัท บ้านฉาง เอสเตท จำกัด จำนวน </w:t>
      </w:r>
      <w:r w:rsidRPr="0055652C">
        <w:rPr>
          <w:rFonts w:ascii="Angsana New" w:hAnsi="Angsana New"/>
          <w:sz w:val="30"/>
          <w:szCs w:val="30"/>
        </w:rPr>
        <w:t xml:space="preserve">23.85 </w:t>
      </w:r>
      <w:r w:rsidRPr="0055652C">
        <w:rPr>
          <w:rFonts w:ascii="Angsana New" w:hAnsi="Angsana New" w:hint="cs"/>
          <w:sz w:val="30"/>
          <w:szCs w:val="30"/>
          <w:cs/>
        </w:rPr>
        <w:t xml:space="preserve">ล้านบาท (หุ้นสามัญ </w:t>
      </w:r>
      <w:r w:rsidRPr="0055652C">
        <w:rPr>
          <w:rFonts w:ascii="Angsana New" w:hAnsi="Angsana New"/>
          <w:sz w:val="30"/>
          <w:szCs w:val="30"/>
        </w:rPr>
        <w:t xml:space="preserve">2.25 </w:t>
      </w:r>
      <w:r w:rsidRPr="0055652C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="00F90B6D">
        <w:rPr>
          <w:rFonts w:ascii="Angsana New" w:hAnsi="Angsana New" w:hint="cs"/>
          <w:sz w:val="30"/>
          <w:szCs w:val="30"/>
          <w:cs/>
        </w:rPr>
        <w:t>ในราคา</w:t>
      </w:r>
      <w:r w:rsidRPr="0055652C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55652C">
        <w:rPr>
          <w:rFonts w:ascii="Angsana New" w:hAnsi="Angsana New"/>
          <w:sz w:val="30"/>
          <w:szCs w:val="30"/>
        </w:rPr>
        <w:t xml:space="preserve">10.60 </w:t>
      </w:r>
      <w:r w:rsidRPr="0055652C">
        <w:rPr>
          <w:rFonts w:ascii="Angsana New" w:hAnsi="Angsana New" w:hint="cs"/>
          <w:sz w:val="30"/>
          <w:szCs w:val="30"/>
          <w:cs/>
        </w:rPr>
        <w:t>บาท) ให้</w:t>
      </w:r>
      <w:r w:rsidR="00F5418F">
        <w:rPr>
          <w:rFonts w:ascii="Angsana New" w:hAnsi="Angsana New" w:hint="cs"/>
          <w:sz w:val="30"/>
          <w:szCs w:val="30"/>
          <w:cs/>
        </w:rPr>
        <w:t>แก่บริษัทแห่งหนึ่ง</w:t>
      </w:r>
      <w:r w:rsidRPr="0055652C">
        <w:rPr>
          <w:rFonts w:ascii="Angsana New" w:hAnsi="Angsana New"/>
          <w:sz w:val="30"/>
          <w:szCs w:val="30"/>
        </w:rPr>
        <w:t xml:space="preserve"> </w:t>
      </w:r>
      <w:r w:rsidRPr="0055652C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กลุ่มบริษัทและบริษัทรับรู้กำไรจากการขายเงินลงทุนในบริษัทย่อยจำนวน </w:t>
      </w:r>
      <w:r w:rsidRPr="0055652C">
        <w:rPr>
          <w:rFonts w:ascii="Angsana New" w:hAnsi="Angsana New"/>
          <w:sz w:val="30"/>
          <w:szCs w:val="30"/>
        </w:rPr>
        <w:t xml:space="preserve">18.06 </w:t>
      </w:r>
      <w:r w:rsidRPr="0055652C">
        <w:rPr>
          <w:rFonts w:ascii="Angsana New" w:hAnsi="Angsana New" w:hint="cs"/>
          <w:sz w:val="30"/>
          <w:szCs w:val="30"/>
          <w:cs/>
        </w:rPr>
        <w:t>ล้านบาท</w:t>
      </w:r>
      <w:r w:rsidR="00F5418F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1073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10732E">
        <w:rPr>
          <w:rFonts w:ascii="Angsana New" w:hAnsi="Angsana New"/>
          <w:sz w:val="30"/>
          <w:szCs w:val="30"/>
        </w:rPr>
        <w:t xml:space="preserve">23.85 </w:t>
      </w:r>
      <w:r w:rsidR="0010732E">
        <w:rPr>
          <w:rFonts w:ascii="Angsana New" w:hAnsi="Angsana New" w:hint="cs"/>
          <w:sz w:val="30"/>
          <w:szCs w:val="30"/>
          <w:cs/>
        </w:rPr>
        <w:t>ล้านบาท</w:t>
      </w:r>
      <w:r w:rsidR="00F5418F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2A3651">
        <w:rPr>
          <w:rFonts w:ascii="Angsana New" w:hAnsi="Angsana New"/>
          <w:sz w:val="30"/>
          <w:szCs w:val="30"/>
        </w:rPr>
        <w:t xml:space="preserve"> </w:t>
      </w:r>
      <w:r w:rsidR="002A3651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9DA3F3A" w14:textId="2D06A743" w:rsidR="00FD1DC3" w:rsidRPr="004B707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7C1EEB" w:rsidRPr="004B707B">
        <w:rPr>
          <w:rFonts w:ascii="Angsana New" w:hAnsi="Angsana New"/>
          <w:sz w:val="30"/>
          <w:szCs w:val="30"/>
        </w:rPr>
        <w:t>31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E54B4C">
        <w:rPr>
          <w:rFonts w:ascii="Angsana New" w:hAnsi="Angsana New" w:hint="cs"/>
          <w:sz w:val="30"/>
          <w:szCs w:val="30"/>
          <w:cs/>
        </w:rPr>
        <w:t>มีนาคม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7C1EEB" w:rsidRPr="004B707B">
        <w:rPr>
          <w:rFonts w:ascii="Angsana New" w:hAnsi="Angsana New"/>
          <w:sz w:val="30"/>
          <w:szCs w:val="30"/>
        </w:rPr>
        <w:t>25</w:t>
      </w:r>
      <w:r w:rsidR="00711A8E" w:rsidRPr="00711A8E">
        <w:rPr>
          <w:rFonts w:ascii="Angsana New" w:hAnsi="Angsana New" w:hint="cs"/>
          <w:sz w:val="30"/>
          <w:szCs w:val="30"/>
        </w:rPr>
        <w:t>6</w:t>
      </w:r>
      <w:r w:rsidR="00F255E4">
        <w:rPr>
          <w:rFonts w:ascii="Angsana New" w:hAnsi="Angsana New"/>
          <w:sz w:val="30"/>
          <w:szCs w:val="30"/>
        </w:rPr>
        <w:t>3</w:t>
      </w:r>
      <w:r w:rsidR="007C1EEB" w:rsidRPr="004B707B">
        <w:rPr>
          <w:rFonts w:ascii="Angsana New" w:hAnsi="Angsana New"/>
          <w:sz w:val="30"/>
          <w:szCs w:val="30"/>
        </w:rPr>
        <w:t xml:space="preserve"> 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1A8E" w:rsidRPr="00711A8E">
        <w:rPr>
          <w:rFonts w:ascii="Angsana New" w:hAnsi="Angsana New" w:hint="cs"/>
          <w:sz w:val="30"/>
          <w:szCs w:val="30"/>
        </w:rPr>
        <w:t>30</w:t>
      </w:r>
      <w:r w:rsidR="00FB7B1A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7C1EEB" w:rsidRPr="004B707B">
        <w:rPr>
          <w:rFonts w:ascii="Angsana New" w:hAnsi="Angsana New"/>
          <w:sz w:val="30"/>
          <w:szCs w:val="30"/>
        </w:rPr>
        <w:t>256</w:t>
      </w:r>
      <w:r w:rsidR="00F255E4">
        <w:rPr>
          <w:rFonts w:ascii="Angsana New" w:hAnsi="Angsana New"/>
          <w:sz w:val="30"/>
          <w:szCs w:val="30"/>
        </w:rPr>
        <w:t>2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และเงินปันผล</w:t>
      </w:r>
      <w:r w:rsidR="00B73311" w:rsidRPr="004B707B">
        <w:rPr>
          <w:rFonts w:ascii="Angsana New" w:hAnsi="Angsana New" w:hint="cs"/>
          <w:sz w:val="30"/>
          <w:szCs w:val="30"/>
          <w:cs/>
        </w:rPr>
        <w:t>รับ</w:t>
      </w:r>
      <w:r w:rsidR="00D76EAD" w:rsidRPr="004B707B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46247D" w:rsidRPr="004B707B">
        <w:rPr>
          <w:rFonts w:ascii="Angsana New" w:hAnsi="Angsana New"/>
          <w:sz w:val="30"/>
          <w:szCs w:val="30"/>
          <w:cs/>
        </w:rPr>
        <w:t>สำหรับงวด</w:t>
      </w:r>
      <w:r w:rsidR="00FB7B1A">
        <w:rPr>
          <w:rFonts w:ascii="Angsana New" w:hAnsi="Angsana New" w:hint="cs"/>
          <w:sz w:val="30"/>
          <w:szCs w:val="30"/>
          <w:cs/>
        </w:rPr>
        <w:t>หก</w:t>
      </w:r>
      <w:r w:rsidR="0046247D" w:rsidRPr="004B707B">
        <w:rPr>
          <w:rFonts w:ascii="Angsana New" w:hAnsi="Angsana New"/>
          <w:sz w:val="30"/>
          <w:szCs w:val="30"/>
          <w:cs/>
        </w:rPr>
        <w:t>เดือน</w:t>
      </w:r>
      <w:r w:rsidR="001834E9" w:rsidRPr="004B707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834E9" w:rsidRPr="004B707B">
        <w:rPr>
          <w:rFonts w:ascii="Angsana New" w:hAnsi="Angsana New"/>
          <w:sz w:val="30"/>
          <w:szCs w:val="30"/>
        </w:rPr>
        <w:t xml:space="preserve">31 </w:t>
      </w:r>
      <w:r w:rsidR="00E54B4C">
        <w:rPr>
          <w:rFonts w:ascii="Angsana New" w:hAnsi="Angsana New" w:hint="cs"/>
          <w:sz w:val="30"/>
          <w:szCs w:val="30"/>
          <w:cs/>
        </w:rPr>
        <w:t>มีนาคม</w:t>
      </w:r>
      <w:r w:rsidR="001834E9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14:paraId="54B85F86" w14:textId="77777777" w:rsidR="00FD1DC3" w:rsidRPr="004B707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516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772"/>
        <w:gridCol w:w="1598"/>
        <w:gridCol w:w="703"/>
        <w:gridCol w:w="716"/>
        <w:gridCol w:w="696"/>
        <w:gridCol w:w="247"/>
        <w:gridCol w:w="23"/>
        <w:gridCol w:w="629"/>
        <w:gridCol w:w="270"/>
        <w:gridCol w:w="629"/>
        <w:gridCol w:w="270"/>
        <w:gridCol w:w="718"/>
        <w:gridCol w:w="251"/>
        <w:gridCol w:w="720"/>
        <w:gridCol w:w="270"/>
        <w:gridCol w:w="727"/>
        <w:gridCol w:w="263"/>
        <w:gridCol w:w="656"/>
        <w:gridCol w:w="8"/>
        <w:gridCol w:w="262"/>
        <w:gridCol w:w="8"/>
        <w:gridCol w:w="737"/>
        <w:gridCol w:w="8"/>
        <w:gridCol w:w="262"/>
        <w:gridCol w:w="8"/>
        <w:gridCol w:w="661"/>
        <w:gridCol w:w="270"/>
        <w:gridCol w:w="783"/>
      </w:tblGrid>
      <w:tr w:rsidR="003D2972" w:rsidRPr="004B707B" w14:paraId="101D4214" w14:textId="77777777" w:rsidTr="005B7019">
        <w:trPr>
          <w:trHeight w:val="227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0356E26" w14:textId="77777777"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5CCF72CE" w14:textId="77777777"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1D744239" w14:textId="77777777"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B06F3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27C71" w:rsidRPr="004B707B" w14:paraId="323D9AFA" w14:textId="77777777" w:rsidTr="005B7019">
        <w:trPr>
          <w:trHeight w:val="326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D7CA3AD" w14:textId="77777777"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19FF658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right w:val="nil"/>
            </w:tcBorders>
          </w:tcPr>
          <w:p w14:paraId="30BA6749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7A1922C6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7FC2B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771C960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733DB" w14:textId="77777777"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D9D1313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1BAC9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D979DAA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C886B48" w14:textId="77777777"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8891FB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552885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7" w:type="dxa"/>
            <w:tcBorders>
              <w:top w:val="nil"/>
              <w:left w:val="nil"/>
            </w:tcBorders>
          </w:tcPr>
          <w:p w14:paraId="70004417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55411506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4" w:type="dxa"/>
            <w:gridSpan w:val="2"/>
            <w:tcBorders>
              <w:top w:val="nil"/>
            </w:tcBorders>
          </w:tcPr>
          <w:p w14:paraId="3CD06BF5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22CA7B9C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</w:tcPr>
          <w:p w14:paraId="4CF4CED6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AFC64D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right w:val="nil"/>
            </w:tcBorders>
          </w:tcPr>
          <w:p w14:paraId="00575AA8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C27C71" w:rsidRPr="004B707B" w14:paraId="122C021D" w14:textId="77777777" w:rsidTr="005B7019">
        <w:trPr>
          <w:trHeight w:val="326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06F284A" w14:textId="77777777"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3695AFA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</w:tcPr>
          <w:p w14:paraId="3BD3F639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595" w:type="dxa"/>
            <w:gridSpan w:val="4"/>
            <w:tcBorders>
              <w:top w:val="nil"/>
              <w:bottom w:val="nil"/>
              <w:right w:val="nil"/>
            </w:tcBorders>
          </w:tcPr>
          <w:p w14:paraId="4D99BFFF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678AEE" w14:textId="77777777"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6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499884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36CC170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right w:val="nil"/>
            </w:tcBorders>
          </w:tcPr>
          <w:p w14:paraId="2E45DC73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63" w:type="dxa"/>
            <w:tcBorders>
              <w:top w:val="nil"/>
              <w:left w:val="nil"/>
            </w:tcBorders>
          </w:tcPr>
          <w:p w14:paraId="4926FDDF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5"/>
            <w:tcBorders>
              <w:top w:val="nil"/>
              <w:left w:val="nil"/>
            </w:tcBorders>
          </w:tcPr>
          <w:p w14:paraId="77E62289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52C7C965" w14:textId="77777777" w:rsidR="00C27C71" w:rsidRPr="00B06F3D" w:rsidRDefault="00C27C71" w:rsidP="00AA4506">
            <w:pPr>
              <w:pStyle w:val="acctfourfigures"/>
              <w:tabs>
                <w:tab w:val="clear" w:pos="765"/>
              </w:tabs>
              <w:spacing w:line="240" w:lineRule="atLeast"/>
              <w:ind w:left="-198" w:right="-192" w:hanging="1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22" w:type="dxa"/>
            <w:gridSpan w:val="4"/>
            <w:tcBorders>
              <w:right w:val="nil"/>
            </w:tcBorders>
          </w:tcPr>
          <w:p w14:paraId="5586099F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หกเดือนสิ้นสุดวันที่</w:t>
            </w:r>
          </w:p>
        </w:tc>
      </w:tr>
      <w:tr w:rsidR="00AA4506" w:rsidRPr="004B707B" w14:paraId="01BEDB89" w14:textId="77777777" w:rsidTr="005B7019">
        <w:trPr>
          <w:trHeight w:val="326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D59D4D9" w14:textId="77777777" w:rsidR="003D2972" w:rsidRPr="00B06F3D" w:rsidRDefault="003D2972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A475928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E342294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11F79CF" w14:textId="768BB23E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7F90BF34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43941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0156D20" w14:textId="419C0041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081781" w14:textId="77777777" w:rsidR="003D2972" w:rsidRPr="00B06F3D" w:rsidRDefault="003D2972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E7A7027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D5C2A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935827C" w14:textId="7B44B9CD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4DBB6F9" w14:textId="77777777" w:rsidR="003D2972" w:rsidRPr="00B06F3D" w:rsidRDefault="003D2972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0745D3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E818C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D8CC627" w14:textId="04922FA2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C9AAE65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6" w:type="dxa"/>
            <w:tcBorders>
              <w:top w:val="nil"/>
              <w:left w:val="nil"/>
            </w:tcBorders>
          </w:tcPr>
          <w:p w14:paraId="652125A4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</w:tcBorders>
          </w:tcPr>
          <w:p w14:paraId="43ADF352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14:paraId="035C7C77" w14:textId="0B9F245A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0E1F9562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29442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EA901" w14:textId="77777777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3D65D1B" w14:textId="10565693"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  <w:r w:rsidR="00711A8E" w:rsidRPr="00711A8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C27C71" w:rsidRPr="004B707B" w14:paraId="3B566233" w14:textId="77777777" w:rsidTr="005B7019">
        <w:trPr>
          <w:trHeight w:val="326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1F8BAAA" w14:textId="77777777" w:rsidR="00C27C71" w:rsidRPr="00B06F3D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E1DBF77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646E916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0968B4F5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10F2C4D1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5470A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A331E8D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27F1D9" w14:textId="77777777" w:rsidR="00C27C71" w:rsidRPr="00B06F3D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575D783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9B9F1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FBF4E55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92CEF6A" w14:textId="77777777" w:rsidR="00C27C71" w:rsidRPr="00B06F3D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E99BDC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D2568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F60E27F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2DDE234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</w:tcBorders>
          </w:tcPr>
          <w:p w14:paraId="653BA3FA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3C0EABC6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14:paraId="19E0B1BC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5C0F34DD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4E6BEBA2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B8E87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10D7A15F" w14:textId="77777777"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F255E4" w:rsidRPr="004B707B" w14:paraId="3106451D" w14:textId="77777777" w:rsidTr="005B7019">
        <w:trPr>
          <w:trHeight w:val="326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C020A34" w14:textId="77777777" w:rsidR="00F255E4" w:rsidRPr="00B06F3D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54E5843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99CE76B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7366CF0E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4A224E76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8E0CE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84513CE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159EED" w14:textId="77777777" w:rsidR="00F255E4" w:rsidRPr="00B06F3D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17EC2D0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481CE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2F45FF3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0411DC40" w14:textId="77777777" w:rsidR="00F255E4" w:rsidRPr="00B06F3D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3B371A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BDAE98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5DFE85D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9E22E40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</w:tcBorders>
          </w:tcPr>
          <w:p w14:paraId="65150778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2CC659A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14:paraId="2662AB13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3249C18F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529353A1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C28AB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CB11883" w14:textId="77777777" w:rsidR="00F255E4" w:rsidRPr="00B06F3D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C27C71" w:rsidRPr="004B707B" w14:paraId="7588DF20" w14:textId="77777777" w:rsidTr="005B7019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8963630" w14:textId="77777777" w:rsidR="00C27C71" w:rsidRPr="00B06F3D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15A9A250" w14:textId="77777777" w:rsidR="00C27C71" w:rsidRPr="00B06F3D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4867E" w14:textId="77777777" w:rsidR="00C27C71" w:rsidRPr="00B06F3D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376" w:type="dxa"/>
            <w:gridSpan w:val="24"/>
            <w:tcBorders>
              <w:top w:val="nil"/>
              <w:bottom w:val="nil"/>
              <w:right w:val="nil"/>
            </w:tcBorders>
          </w:tcPr>
          <w:p w14:paraId="396868CA" w14:textId="77777777" w:rsidR="00C27C71" w:rsidRPr="00B06F3D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06F3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27C71" w:rsidRPr="004B707B" w14:paraId="6A5E9C39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EE4D559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BD98196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24D318E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672FB2A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541A475C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06ABE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F7BB817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2259E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27A0160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93BE0D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7EEF46E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523F59B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920664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BDDF4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24EB940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1259D66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</w:tcBorders>
          </w:tcPr>
          <w:p w14:paraId="5B142107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43F49E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000C1A88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6B6291AB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3F7B4B27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FEEC5C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09BE736C" w14:textId="77777777"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47AD" w:rsidRPr="004B707B" w14:paraId="30030E2A" w14:textId="77777777" w:rsidTr="005B7019">
        <w:trPr>
          <w:trHeight w:val="3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A9C1411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นารายณ์ พาวิลเลียน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0BAB674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5F657A7" w14:textId="5C2DC4B3" w:rsidR="00F847AD" w:rsidRPr="00F922A1" w:rsidRDefault="00711A8E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100</w:t>
            </w:r>
            <w:r w:rsidR="00F847AD" w:rsidRPr="00F922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11A8E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068DA7DE" w14:textId="42916D02" w:rsidR="00F847AD" w:rsidRPr="00F922A1" w:rsidRDefault="00711A8E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100</w:t>
            </w:r>
            <w:r w:rsidR="00F847AD" w:rsidRPr="00F922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11A8E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036DAF6B" w14:textId="14317698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F3F1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41711" w14:textId="77777777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5CC7B" w14:textId="77777777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5457" w14:textId="51AD074F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EA564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EFD0FB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D50367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477243" w14:textId="223567A8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7632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1A3E82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80EB66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67776B45" w14:textId="3946C9A4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5B339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4D64B6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4C17362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4AB64" w14:textId="4FE5646B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FEA8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CC516A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9.50</w:t>
            </w:r>
          </w:p>
        </w:tc>
      </w:tr>
      <w:tr w:rsidR="00F847AD" w:rsidRPr="004B707B" w14:paraId="78753A32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04320BA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ยูไนเต็ด โฮมส์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2A4B2D47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114CEFE" w14:textId="34F7E05B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3655B21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109E6265" w14:textId="489F59AB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1731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90E40" w14:textId="77777777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47F5E" w14:textId="77777777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73C59" w14:textId="75FE3AA3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32FE4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451720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3909C5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CB4E23" w14:textId="75D66B33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8170F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FD70B1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7D26CD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4EA75AF0" w14:textId="6BB25844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5587E4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EF25D5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22F4894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285F7" w14:textId="745AE1C6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A182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551DEF6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77.00</w:t>
            </w:r>
          </w:p>
        </w:tc>
      </w:tr>
      <w:tr w:rsidR="00F847AD" w:rsidRPr="004B707B" w14:paraId="4B900330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44687D3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แลนด์ (เมย์แฟร์) </w:t>
            </w:r>
          </w:p>
          <w:p w14:paraId="60D586A3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    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A9B0503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281C3037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466DF7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C7265A7" w14:textId="1996F0D5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2BB28FE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C489C9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243FD4A8" w14:textId="77777777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8AD163E" w14:textId="3FCDFB36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B0EE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BD15" w14:textId="77777777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C80A578" w14:textId="77777777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DA71" w14:textId="77777777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C705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1C0DF9D" w14:textId="1F0F37B1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7D9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7914DB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C5E385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5A3846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DB8C3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D1AF208" w14:textId="2A9E3FFE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28" w:right="-108" w:firstLine="20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C3E07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E88157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5AC726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3AD18F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33F111A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2A426EF" w14:textId="4240061F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7658D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4D3A3A6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DDF17D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02A1B90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1E2276AD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144A81A" w14:textId="2B2F7FE6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1F19D6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</w:tcPr>
          <w:p w14:paraId="7D304C7C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40F3299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47AD" w:rsidRPr="004B707B" w14:paraId="1AA7DE3E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ED72725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เรียลตี้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F05A70F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6E6C497" w14:textId="4EA1DBBE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7E109C0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5E3EF489" w14:textId="5C2DFE45" w:rsidR="00F847AD" w:rsidRPr="00F922A1" w:rsidRDefault="00711A8E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638</w:t>
            </w:r>
            <w:r w:rsidR="00F847AD" w:rsidRPr="0041438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11A8E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821E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A9275" w14:textId="3D247403" w:rsidR="00F847AD" w:rsidRPr="00414388" w:rsidRDefault="00711A8E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638</w:t>
            </w:r>
            <w:r w:rsidR="00F847AD" w:rsidRPr="0041438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11A8E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17B08" w14:textId="77777777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9A45E" w14:textId="25D8329B" w:rsidR="00F847AD" w:rsidRPr="00414388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53886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6A4EAF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FD65F2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0CD360" w14:textId="1409C759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5E7E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C6EADE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D129C6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2E083188" w14:textId="2D3798CC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B60F4C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19ACC2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4A97FDC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43EF281D" w14:textId="584A651B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2A73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A34E7A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47AD" w:rsidRPr="004B707B" w14:paraId="656E2C93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505AB91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วิลเลจ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593B89C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F1E17D4" w14:textId="3277E2FD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4085141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4C602B0A" w14:textId="7C8645D0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00E6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01645B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E2AD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03E6960" w14:textId="721A2BB6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D579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8F66C9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0B1895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EDD0CE" w14:textId="56314D2A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70234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C06870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177EE4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10FC79F4" w14:textId="48ED932A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DF318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4D7CB2A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43DDC47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2DC724B5" w14:textId="57EC9198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809E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A01783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</w:tr>
      <w:tr w:rsidR="00F847AD" w:rsidRPr="004B707B" w14:paraId="43B7E56D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EB0E5A2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306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แลนด์ โปโล จำกัด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36656B5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บริการจ้างเหมาแรงงาน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8195C4F" w14:textId="3C4BCB05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3FF7149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04DDF984" w14:textId="46312F94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9FED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47164C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4F43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38B04AF" w14:textId="710BE94A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3F615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58680E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40B00A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2489AB" w14:textId="3C6A2810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222C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3BD65A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3F2132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48D4DA2A" w14:textId="5D338FEB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C25CC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436EA1E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0646D43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6647467F" w14:textId="5A6FE36E" w:rsidR="00F847AD" w:rsidRPr="00F922A1" w:rsidRDefault="009E39AA" w:rsidP="009E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  <w:tab w:val="left" w:pos="288"/>
              </w:tabs>
              <w:spacing w:line="240" w:lineRule="auto"/>
              <w:ind w:left="-108" w:right="-136" w:hanging="5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2.00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686927" w14:textId="77777777" w:rsidR="00F847AD" w:rsidRPr="00F922A1" w:rsidRDefault="00F847AD" w:rsidP="009E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5B96D00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47AD" w:rsidRPr="004B707B" w14:paraId="076CDF96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0E95F9E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แกรนด์ พาราไดส์</w:t>
            </w:r>
          </w:p>
          <w:p w14:paraId="1405DBC9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พร็อพเพอร์ตี้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FCD6804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461C370F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2B840C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3791543" w14:textId="3198FFF6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7318AE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2A97D8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67FB13B6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B4283AF" w14:textId="263009E1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94E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0D77B4D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5A1E57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ED757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101A59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6C0ADCD" w14:textId="673B1089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85B3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F2FA98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287F03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416789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8FC58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D1C3AC0" w14:textId="599AA6F6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06BD0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08F8BB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DF0C0B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81D9A9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2BFC36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41B93E7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1E25062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A9EE7B2" w14:textId="0D6A19EE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D2B90E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4B629D7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140F81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547A53D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0F291131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3F00007" w14:textId="6C596951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DF5F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911F47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0DBB2F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20.75</w:t>
            </w:r>
          </w:p>
        </w:tc>
      </w:tr>
      <w:tr w:rsidR="00F847AD" w:rsidRPr="004B707B" w14:paraId="7393A445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6CA1FA8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พร็อพเพอร์ตี้</w:t>
            </w:r>
          </w:p>
          <w:p w14:paraId="432D7524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1F3C71C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บริการการบริหาร</w:t>
            </w:r>
            <w:r w:rsidRPr="00B06F3D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5A03DA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402A5FA1" w14:textId="7F6A4632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34A370E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7D2EA6A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1BF7D1A2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1BC4DFB" w14:textId="0D3205FA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84CA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971A4E5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7CFCA3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CB44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FF640E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5EE13DD" w14:textId="052464F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CE4F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768D63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BEEA07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C8F070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04050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0DF69B" w14:textId="3E42D42F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A685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A415E6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8D00B0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0441BC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3A717A6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FEA9463" w14:textId="2E72A5EE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4B4D7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4E6B9B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26FC79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554906C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1787D8F7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D96FEF3" w14:textId="519B27F0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BFA29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56CE686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789266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47AD" w:rsidRPr="004B707B" w14:paraId="3F8977A7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211DD43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แฮบิเทชั่น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261FFED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4A3DD80" w14:textId="2B13E925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D753D0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35B31D55" w14:textId="531BFE4B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9263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9BB4C4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AA3F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3207EC9" w14:textId="60420E0D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CD93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216A21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9546D4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F0DD04" w14:textId="5C711015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711A8E" w:rsidRPr="00711A8E">
              <w:rPr>
                <w:rFonts w:ascii="Angsana New" w:hAnsi="Angsana New"/>
                <w:sz w:val="24"/>
                <w:szCs w:val="24"/>
              </w:rPr>
              <w:t>31</w:t>
            </w:r>
            <w:r w:rsidRPr="00F922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11A8E" w:rsidRPr="00711A8E">
              <w:rPr>
                <w:rFonts w:ascii="Angsana New" w:hAnsi="Angsana New"/>
                <w:sz w:val="24"/>
                <w:szCs w:val="24"/>
              </w:rPr>
              <w:t>48</w:t>
            </w:r>
            <w:r w:rsidRPr="00F922A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B99F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22ED626" w14:textId="524347E1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711A8E" w:rsidRPr="00711A8E">
              <w:rPr>
                <w:rFonts w:ascii="Angsana New" w:hAnsi="Angsana New"/>
                <w:sz w:val="24"/>
                <w:szCs w:val="24"/>
              </w:rPr>
              <w:t>31</w:t>
            </w:r>
            <w:r w:rsidRPr="00F922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11A8E" w:rsidRPr="00711A8E">
              <w:rPr>
                <w:rFonts w:ascii="Angsana New" w:hAnsi="Angsana New"/>
                <w:sz w:val="24"/>
                <w:szCs w:val="24"/>
              </w:rPr>
              <w:t>48</w:t>
            </w:r>
            <w:r w:rsidRPr="00F922A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9DA50D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575C0FB3" w14:textId="7F545860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1D3220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1BCDB59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3DBB770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5BD177D1" w14:textId="48580278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EE82F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12220E4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47AD" w:rsidRPr="004B707B" w14:paraId="2B00BE45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7C029AC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สาธรทอง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20B6375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9F34D47" w14:textId="35E40962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5E88B7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153B1293" w14:textId="73F75F1B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449A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4CB352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C2378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FD968F9" w14:textId="26990149" w:rsidR="00F847AD" w:rsidRPr="00F922A1" w:rsidRDefault="00711A8E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153</w:t>
            </w:r>
            <w:r w:rsidR="00F847AD" w:rsidRPr="00F922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11A8E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CE90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8A3AF52" w14:textId="79BA12B5" w:rsidR="00F847AD" w:rsidRPr="00F922A1" w:rsidRDefault="00711A8E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153</w:t>
            </w:r>
            <w:r w:rsidR="00F847AD" w:rsidRPr="00F922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11A8E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A899C1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367DF0" w14:textId="4B691D3B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A60F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4B7AD0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5763E6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34442911" w14:textId="61CF4E90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5E8477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B0B903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75A7F62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479B1926" w14:textId="73639F1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09EB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1274EEF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47AD" w:rsidRPr="004B707B" w14:paraId="6DDFF274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690218D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สาธรทรัพย์สิน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263F8CF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04D0E32" w14:textId="0848BF62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2726445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0218B5F2" w14:textId="7408832B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8BBD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F1AE00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12455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8FB7B35" w14:textId="6FF43254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2527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E1390B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FA4868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C8E1EA" w14:textId="1A93333B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8F7E1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9E4799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D19F13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474761C2" w14:textId="6905D588" w:rsidR="00F847AD" w:rsidRPr="00F922A1" w:rsidRDefault="00F847AD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87E31B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3C45CB9D" w14:textId="77777777" w:rsidR="00F847AD" w:rsidRPr="00F922A1" w:rsidRDefault="00F847AD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5CA11E3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2C1168E5" w14:textId="4FDB2BF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2F1DA2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034AF68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255E4" w:rsidRPr="004B707B" w14:paraId="0CC8CE79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3653771" w14:textId="77777777" w:rsidR="00F255E4" w:rsidRPr="00B06F3D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1D0CB8CE" w14:textId="77777777" w:rsidR="00F255E4" w:rsidRPr="00B06F3D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C1A66A5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6BE07712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1D44D10C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47539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FE210EE" w14:textId="77777777" w:rsidR="00F255E4" w:rsidRPr="00F922A1" w:rsidRDefault="00F255E4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B052CE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65623B" w14:textId="77777777" w:rsidR="00F255E4" w:rsidRPr="00F922A1" w:rsidRDefault="00F255E4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765084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6FBC50C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3C3492F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DB5229" w14:textId="77777777" w:rsidR="00F255E4" w:rsidRPr="00F922A1" w:rsidRDefault="00F255E4" w:rsidP="0040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BD0AE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6B15843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C93CCE5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5D283CC4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B0014B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5A2E8F22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4735F2FA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7BB742AC" w14:textId="77777777" w:rsidR="00F255E4" w:rsidRPr="00F922A1" w:rsidRDefault="00F255E4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085C93B" w14:textId="77777777" w:rsidR="00F255E4" w:rsidRPr="00F922A1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6785A2F0" w14:textId="77777777" w:rsidR="00F255E4" w:rsidRPr="00F922A1" w:rsidRDefault="00F255E4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D0F76" w:rsidRPr="004B707B" w14:paraId="1228E7AB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EA5A00C" w14:textId="77777777" w:rsidR="00BD0F76" w:rsidRPr="00B06F3D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2F9A6A8" w14:textId="77777777" w:rsidR="00BD0F76" w:rsidRPr="00B06F3D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E7B3AA5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885ADF4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5B6F243C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DED49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414DB0A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240074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332123E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2C5E3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69E8EED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BDDDE6E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AB14F9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08DB0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4589518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55C92BB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7B76080A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1F6E6D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2DC431C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77075838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6FD04E62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BF120" w14:textId="77777777" w:rsidR="00BD0F76" w:rsidRPr="00F922A1" w:rsidRDefault="00BD0F76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533E2547" w14:textId="77777777"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47AD" w:rsidRPr="004B707B" w14:paraId="1435BDD4" w14:textId="77777777" w:rsidTr="005B7019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64C3A8D" w14:textId="762497D6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วอคเกอร์ โฮมส์ จำกัด</w:t>
            </w:r>
          </w:p>
          <w:p w14:paraId="756F0C3C" w14:textId="5A449978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</w:p>
          <w:p w14:paraId="403551E8" w14:textId="2182961A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เลียน จำกัด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ในอัตราร้อยละ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11A8E" w:rsidRPr="00711A8E">
              <w:rPr>
                <w:rFonts w:ascii="Angsana New" w:hAnsi="Angsana New"/>
                <w:sz w:val="24"/>
                <w:szCs w:val="24"/>
              </w:rPr>
              <w:t>50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589411B6" w14:textId="14C0808A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380FEFD9" w14:textId="77777777" w:rsidR="005B7019" w:rsidRPr="00B06F3D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43786A8E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5F2343B" w14:textId="567116C5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B837395" w14:textId="77777777" w:rsidR="005B7019" w:rsidRPr="00F922A1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D9C9197" w14:textId="67CAC560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7A8A3D0C" w14:textId="0CF60A2D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5F11B2A" w14:textId="77777777" w:rsidR="005B7019" w:rsidRPr="00F922A1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454E47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677068A0" w14:textId="1DAC0AA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C216DD3" w14:textId="77777777" w:rsidR="005B7019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7CE048B" w14:textId="5E6AA34E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13BB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FAD8313" w14:textId="597F2A9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E91D544" w14:textId="77777777" w:rsidR="005B7019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E8A395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64C0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E58B877" w14:textId="3BAF9FEB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B96CAEB" w14:textId="77777777" w:rsidR="005B7019" w:rsidRPr="00F922A1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D5F2300" w14:textId="4CA98173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E7FE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E0DB701" w14:textId="42F37D53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21BBED5" w14:textId="77777777" w:rsidR="005B7019" w:rsidRPr="00F922A1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F32856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03439F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270D0C" w14:textId="4D74B783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1B0F708" w14:textId="77777777" w:rsidR="005B7019" w:rsidRPr="00F922A1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A0EDD5" w14:textId="382C5ADA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0DF3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E0F3A55" w14:textId="4D01AA99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3FA8E5E" w14:textId="77777777" w:rsidR="005B7019" w:rsidRPr="00F922A1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93DBF6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0E5657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14:paraId="5D3DB6A2" w14:textId="4E347D5F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BA7B74" w14:textId="77777777" w:rsidR="005B7019" w:rsidRPr="00F922A1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B72F1F5" w14:textId="23944E4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3B9086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C849E21" w14:textId="631EF81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207A39" w14:textId="77777777" w:rsidR="005B7019" w:rsidRPr="00F922A1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6B326B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51E1F6D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14:paraId="14CA6FFD" w14:textId="16FDBDD1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F67BDFD" w14:textId="77777777" w:rsidR="005B7019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4C6F8A8" w14:textId="35370AFD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3E367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2DBC99F3" w14:textId="69F05C30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50D9001" w14:textId="77777777" w:rsidR="005B7019" w:rsidRPr="00F922A1" w:rsidRDefault="005B7019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76AB88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47AD" w:rsidRPr="004B707B" w14:paraId="589E714A" w14:textId="77777777" w:rsidTr="005B7019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6CC03CFD" w14:textId="3B22FC52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แลนด์ เรสซิเด้นซ์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B7019" w:rsidRPr="00B06F3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  <w:p w14:paraId="1B5CACC1" w14:textId="0D4BBC86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  <w:r w:rsidRPr="00B06F3D">
              <w:rPr>
                <w:rFonts w:ascii="Angsana New" w:hAnsi="Angsana New"/>
                <w:sz w:val="24"/>
                <w:szCs w:val="24"/>
              </w:rPr>
              <w:br/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เลียน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จำกัด ในอัตราร้อยละ </w:t>
            </w:r>
            <w:r w:rsidR="00711A8E" w:rsidRPr="00711A8E">
              <w:rPr>
                <w:rFonts w:ascii="Angsana New" w:hAnsi="Angsana New"/>
                <w:sz w:val="24"/>
                <w:szCs w:val="24"/>
              </w:rPr>
              <w:t>25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และ </w:t>
            </w:r>
            <w:r w:rsidRPr="00B06F3D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วิลเลจ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ในอัตรา</w:t>
            </w:r>
          </w:p>
          <w:p w14:paraId="4D5C2D59" w14:textId="639E9205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="00A2573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11A8E" w:rsidRPr="00711A8E">
              <w:rPr>
                <w:rFonts w:ascii="Angsana New" w:hAnsi="Angsana New"/>
                <w:sz w:val="24"/>
                <w:szCs w:val="24"/>
              </w:rPr>
              <w:t>25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</w:tcPr>
          <w:p w14:paraId="644482E0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335DB985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2DA2FD9B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60E7F86D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3E3254A0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6902F41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15A74F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644F49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679FF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BE54E99" w14:textId="78719F06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</w:tcPr>
          <w:p w14:paraId="1705209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ABF447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6B2C21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2CC573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43B1D5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3C07D7BB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3EBE618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BE6F34B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610768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AE27C0F" w14:textId="009F5982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DBE2E4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4024A0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6DF18D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37C95E61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3367A64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C022F4A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ADCDF0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664214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5C5FB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1DD7F8E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174DE3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B7D6FB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634B9B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4D052DB" w14:textId="7FC5AA39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078CE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14:paraId="77B6333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3D6C99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1FFE01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044F4C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0702E8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6AB5912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8A640B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D0CF54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529C3D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E4AC0E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28FB55B" w14:textId="34D862A6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2D3DF8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58AF521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8ED5E6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54C512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BD2A2B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AB9BE0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2BC8B3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</w:tcBorders>
          </w:tcPr>
          <w:p w14:paraId="0B8BC31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BC77C1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EF0E73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AE3B0F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362B1A" w14:textId="0C08577C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60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5720680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14:paraId="1143976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9133EF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263D56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FE054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E1CD46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230E217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right w:val="nil"/>
            </w:tcBorders>
          </w:tcPr>
          <w:p w14:paraId="61F238CA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3D10C83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6B668BE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8A924FE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264065" w14:textId="48BC47D3" w:rsidR="00F847AD" w:rsidRPr="00F922A1" w:rsidRDefault="009E39AA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847AD">
              <w:rPr>
                <w:rFonts w:ascii="Angsana New" w:hAnsi="Angsana New"/>
                <w:sz w:val="24"/>
                <w:szCs w:val="24"/>
              </w:rPr>
              <w:t>87.50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815A0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</w:tcPr>
          <w:p w14:paraId="2B688C3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D7547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3CF840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09395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E8AF6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77.50</w:t>
            </w:r>
          </w:p>
        </w:tc>
      </w:tr>
      <w:tr w:rsidR="00F847AD" w:rsidRPr="004B707B" w14:paraId="1A2D3231" w14:textId="77777777" w:rsidTr="005B7019">
        <w:tc>
          <w:tcPr>
            <w:tcW w:w="2772" w:type="dxa"/>
            <w:tcBorders>
              <w:top w:val="nil"/>
              <w:left w:val="nil"/>
              <w:right w:val="nil"/>
            </w:tcBorders>
            <w:vAlign w:val="center"/>
          </w:tcPr>
          <w:p w14:paraId="516D006B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กรุงเทพบ้านและที่ดิน จำกัด 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</w:tcPr>
          <w:p w14:paraId="5DB5EF39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27A73C32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39EE9B85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5BCFF83" w14:textId="11D11E5A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</w:tcPr>
          <w:p w14:paraId="4EA32B0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4B61DE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7C398280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9A624E0" w14:textId="45506422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5E165D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230BBE7F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497D12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3E7AF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0398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AFF1983" w14:textId="384AD9D0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8285A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DB04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06F98F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344CE08D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D3B4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44F555F" w14:textId="69E78C0C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8AD04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66CB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E66B39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504069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</w:tcBorders>
          </w:tcPr>
          <w:p w14:paraId="3710F79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67D8FD2" w14:textId="20F7BAB2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82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1A03314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single" w:sz="4" w:space="0" w:color="auto"/>
            </w:tcBorders>
          </w:tcPr>
          <w:p w14:paraId="078616E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E2A93C2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0273578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5EF7EE9" w14:textId="77777777" w:rsidR="00F847A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DF114DC" w14:textId="55BF97D5" w:rsidR="00F847AD" w:rsidRPr="00F922A1" w:rsidRDefault="00F847AD" w:rsidP="009E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249.20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B9EE5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9C68B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427FC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178.00</w:t>
            </w:r>
          </w:p>
        </w:tc>
      </w:tr>
      <w:tr w:rsidR="00F847AD" w:rsidRPr="003F545A" w14:paraId="6F3F1D4E" w14:textId="77777777" w:rsidTr="005B7019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52EB320E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</w:tcPr>
          <w:p w14:paraId="23EC1C07" w14:textId="77777777" w:rsidR="00F847AD" w:rsidRPr="00B06F3D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33FC0353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</w:tcPr>
          <w:p w14:paraId="66184544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right w:val="nil"/>
            </w:tcBorders>
          </w:tcPr>
          <w:p w14:paraId="4C2631CC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70512EC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left w:val="nil"/>
              <w:right w:val="nil"/>
            </w:tcBorders>
          </w:tcPr>
          <w:p w14:paraId="757BA589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8A69B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55497" w14:textId="33E83DD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7,118.60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ADB8E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5A0FD" w14:textId="77777777" w:rsidR="00F847AD" w:rsidRPr="0026268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  <w:r w:rsidRPr="00262681">
              <w:rPr>
                <w:rFonts w:ascii="Angsana New" w:hAnsi="Angsana New"/>
                <w:b/>
                <w:bCs/>
                <w:sz w:val="24"/>
                <w:szCs w:val="24"/>
              </w:rPr>
              <w:t>7,118.60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09CDF1EA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  <w:tab w:val="decimal" w:pos="5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655FB" w14:textId="72F49B5F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62681">
              <w:rPr>
                <w:rFonts w:ascii="Angsana New" w:hAnsi="Angsana New"/>
                <w:b/>
                <w:bCs/>
                <w:sz w:val="24"/>
                <w:szCs w:val="24"/>
              </w:rPr>
              <w:t>(1,287.71)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D4BF6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B7E4AD" w14:textId="77777777" w:rsidR="00F847AD" w:rsidRPr="0026268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62681">
              <w:rPr>
                <w:rFonts w:ascii="Angsana New" w:hAnsi="Angsana New"/>
                <w:b/>
                <w:bCs/>
                <w:sz w:val="24"/>
                <w:szCs w:val="24"/>
              </w:rPr>
              <w:t>(1,287.71)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4CC7F30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4383313" w14:textId="2D0E4833" w:rsidR="00F847AD" w:rsidRPr="00F922A1" w:rsidRDefault="00711A8E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1A8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F847AD" w:rsidRPr="00F922A1">
              <w:rPr>
                <w:rFonts w:ascii="Angsana New" w:hAnsi="Angsana New"/>
                <w:b/>
                <w:bCs/>
                <w:sz w:val="24"/>
                <w:szCs w:val="24"/>
              </w:rPr>
              <w:t>,830.89</w:t>
            </w:r>
          </w:p>
        </w:tc>
        <w:tc>
          <w:tcPr>
            <w:tcW w:w="270" w:type="dxa"/>
            <w:gridSpan w:val="2"/>
          </w:tcPr>
          <w:p w14:paraId="1B0C233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AEC69F" w14:textId="1E99A197" w:rsidR="00F847AD" w:rsidRPr="00F922A1" w:rsidRDefault="00711A8E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1A8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F847AD" w:rsidRPr="00F922A1">
              <w:rPr>
                <w:rFonts w:ascii="Angsana New" w:hAnsi="Angsana New"/>
                <w:b/>
                <w:bCs/>
                <w:sz w:val="24"/>
                <w:szCs w:val="24"/>
              </w:rPr>
              <w:t>,830.89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3B06A7F7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9667F48" w14:textId="3841F095" w:rsidR="00F847AD" w:rsidRPr="00F922A1" w:rsidRDefault="005413D7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30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847AD">
              <w:rPr>
                <w:rFonts w:ascii="Angsana New" w:hAnsi="Angsana New"/>
                <w:b/>
                <w:bCs/>
                <w:sz w:val="24"/>
                <w:szCs w:val="24"/>
              </w:rPr>
              <w:t>582.25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DAABF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FC4711" w14:textId="77777777" w:rsidR="00F847AD" w:rsidRPr="00F922A1" w:rsidRDefault="00F847AD" w:rsidP="00F8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30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>364.75</w:t>
            </w:r>
          </w:p>
        </w:tc>
      </w:tr>
    </w:tbl>
    <w:p w14:paraId="63543A23" w14:textId="77777777" w:rsidR="00DB1105" w:rsidRPr="004B707B" w:rsidRDefault="00DB1105" w:rsidP="00DB1105">
      <w:pPr>
        <w:spacing w:line="240" w:lineRule="auto"/>
        <w:rPr>
          <w:rFonts w:ascii="Angsana New" w:hAnsi="Angsana New"/>
          <w:sz w:val="2"/>
          <w:szCs w:val="2"/>
        </w:rPr>
      </w:pPr>
      <w:r w:rsidRPr="004B707B">
        <w:br w:type="page"/>
      </w:r>
    </w:p>
    <w:tbl>
      <w:tblPr>
        <w:tblW w:w="15210" w:type="dxa"/>
        <w:tblLayout w:type="fixed"/>
        <w:tblLook w:val="00A0" w:firstRow="1" w:lastRow="0" w:firstColumn="1" w:lastColumn="0" w:noHBand="0" w:noVBand="0"/>
      </w:tblPr>
      <w:tblGrid>
        <w:gridCol w:w="2610"/>
        <w:gridCol w:w="1710"/>
        <w:gridCol w:w="788"/>
        <w:gridCol w:w="12"/>
        <w:gridCol w:w="730"/>
        <w:gridCol w:w="738"/>
        <w:gridCol w:w="236"/>
        <w:gridCol w:w="671"/>
        <w:gridCol w:w="263"/>
        <w:gridCol w:w="693"/>
        <w:gridCol w:w="236"/>
        <w:gridCol w:w="691"/>
        <w:gridCol w:w="263"/>
        <w:gridCol w:w="727"/>
        <w:gridCol w:w="263"/>
        <w:gridCol w:w="720"/>
        <w:gridCol w:w="270"/>
        <w:gridCol w:w="720"/>
        <w:gridCol w:w="270"/>
        <w:gridCol w:w="720"/>
        <w:gridCol w:w="270"/>
        <w:gridCol w:w="709"/>
        <w:gridCol w:w="270"/>
        <w:gridCol w:w="630"/>
      </w:tblGrid>
      <w:tr w:rsidR="001A45BE" w:rsidRPr="00F139DD" w14:paraId="39D0D984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4733D9" w14:textId="77777777" w:rsidR="001A45BE" w:rsidRPr="00F139DD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39CCB39" w14:textId="77777777" w:rsidR="001A45BE" w:rsidRPr="00F139DD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089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012D16D0" w14:textId="77777777" w:rsidR="001A45BE" w:rsidRPr="00F139DD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1F8E" w:rsidRPr="00F139DD" w14:paraId="71DA6E60" w14:textId="77777777" w:rsidTr="007415CA">
        <w:trPr>
          <w:trHeight w:val="38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358063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8B1654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46F7B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38" w:type="dxa"/>
            <w:tcBorders>
              <w:right w:val="nil"/>
            </w:tcBorders>
          </w:tcPr>
          <w:p w14:paraId="239588CB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AD95AF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30542E6C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885A287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29B8DED9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4A0173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62671B8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BE56A9F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B383A3E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71F2642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10B5B43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8F667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41D197D2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BA3B4B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816438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5EE861F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vAlign w:val="center"/>
          </w:tcPr>
          <w:p w14:paraId="1A9C1B92" w14:textId="77777777" w:rsidR="0046247D" w:rsidRPr="00F139DD" w:rsidRDefault="0046247D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46247D" w:rsidRPr="00F139DD" w14:paraId="6DC5B91E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3C95DDF" w14:textId="77777777" w:rsidR="0046247D" w:rsidRPr="00306EB6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F231DBC" w14:textId="77777777" w:rsidR="0046247D" w:rsidRPr="00F139DD" w:rsidRDefault="001E4D55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89A73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645" w:type="dxa"/>
            <w:gridSpan w:val="3"/>
            <w:tcBorders>
              <w:right w:val="nil"/>
            </w:tcBorders>
          </w:tcPr>
          <w:p w14:paraId="338A0FDC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28F3BD8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</w:tcPr>
          <w:p w14:paraId="5BF7ADE6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D747FD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</w:tcPr>
          <w:p w14:paraId="28F1A348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11C9FC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</w:tcBorders>
          </w:tcPr>
          <w:p w14:paraId="1A7EB7AB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ราคาทุนสุทธิ</w:t>
            </w:r>
          </w:p>
        </w:tc>
        <w:tc>
          <w:tcPr>
            <w:tcW w:w="270" w:type="dxa"/>
            <w:tcBorders>
              <w:right w:val="nil"/>
            </w:tcBorders>
          </w:tcPr>
          <w:p w14:paraId="0A58DCE9" w14:textId="77777777" w:rsidR="0046247D" w:rsidRPr="00F139DD" w:rsidRDefault="0046247D" w:rsidP="00E14178">
            <w:pPr>
              <w:pStyle w:val="acctfourfigures"/>
              <w:tabs>
                <w:tab w:val="clear" w:pos="765"/>
              </w:tabs>
              <w:spacing w:line="240" w:lineRule="atLeast"/>
              <w:ind w:left="-79" w:right="-396" w:hanging="19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09" w:type="dxa"/>
            <w:gridSpan w:val="3"/>
            <w:tcBorders>
              <w:right w:val="nil"/>
            </w:tcBorders>
          </w:tcPr>
          <w:p w14:paraId="0E1F9C8E" w14:textId="77777777" w:rsidR="0046247D" w:rsidRPr="00F139DD" w:rsidRDefault="00FB7B1A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หก</w:t>
            </w:r>
            <w:r w:rsidR="0046247D" w:rsidRPr="00F139D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B7B1A" w:rsidRPr="00F139DD" w14:paraId="601AE04C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5BA351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953829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85FA6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A9A4C94" w14:textId="5C561F01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738" w:type="dxa"/>
            <w:tcBorders>
              <w:right w:val="nil"/>
            </w:tcBorders>
          </w:tcPr>
          <w:p w14:paraId="6C78AB8B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59F545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522348FC" w14:textId="14D5B678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EB3BB32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40214A3A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295D79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45F3D2F5" w14:textId="6F50891B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5F0DF57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74B4DA61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92AA9E8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4C50E0F" w14:textId="09A97A60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93B0E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2B1B4741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</w:tcPr>
          <w:p w14:paraId="508940CF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8827E1" w14:textId="35D9450A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right w:val="nil"/>
            </w:tcBorders>
          </w:tcPr>
          <w:p w14:paraId="4E6EC50B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A8A1CD4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09EB8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455F168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</w:tr>
      <w:tr w:rsidR="00FB7B1A" w:rsidRPr="00F139DD" w14:paraId="23799B3D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1BA253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2EEE0A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EF611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3E29B1A" w14:textId="77777777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38" w:type="dxa"/>
            <w:tcBorders>
              <w:right w:val="nil"/>
            </w:tcBorders>
          </w:tcPr>
          <w:p w14:paraId="576525BC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658FB6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794720F7" w14:textId="77777777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8C89A7E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2DBA9DF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10782C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52DF179D" w14:textId="77777777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399B488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AAF9EB8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E68E677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95E331B" w14:textId="77777777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B5E6A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03C1C68D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3BEAD1FC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868451" w14:textId="77777777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right w:val="nil"/>
            </w:tcBorders>
          </w:tcPr>
          <w:p w14:paraId="558EF41C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837CA75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EE71C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6D4F9A2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8A40B6" w:rsidRPr="00F139DD" w14:paraId="70285AB1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452F68" w14:textId="77777777" w:rsidR="008A40B6" w:rsidRPr="00F139DD" w:rsidRDefault="008A40B6" w:rsidP="008A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8385DC1" w14:textId="77777777" w:rsidR="008A40B6" w:rsidRPr="00F139DD" w:rsidRDefault="008A40B6" w:rsidP="008A40B6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19F10" w14:textId="77777777" w:rsidR="008A40B6" w:rsidRPr="00F139DD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2EFFCA9" w14:textId="77777777" w:rsidR="008A40B6" w:rsidRPr="004B707B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38" w:type="dxa"/>
            <w:tcBorders>
              <w:right w:val="nil"/>
            </w:tcBorders>
          </w:tcPr>
          <w:p w14:paraId="1BBC9CB0" w14:textId="77777777" w:rsidR="008A40B6" w:rsidRPr="00F139DD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D3D5BE" w14:textId="77777777" w:rsidR="008A40B6" w:rsidRPr="00F139DD" w:rsidRDefault="008A40B6" w:rsidP="008A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32BBB0A4" w14:textId="77777777" w:rsidR="008A40B6" w:rsidRPr="004B707B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5745C84" w14:textId="77777777" w:rsidR="008A40B6" w:rsidRPr="00F139DD" w:rsidRDefault="008A40B6" w:rsidP="008A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3C0E2518" w14:textId="77777777" w:rsidR="008A40B6" w:rsidRPr="00F139DD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B1EE34" w14:textId="77777777" w:rsidR="008A40B6" w:rsidRPr="00F139DD" w:rsidRDefault="008A40B6" w:rsidP="008A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60BE442" w14:textId="77777777" w:rsidR="008A40B6" w:rsidRPr="004B707B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14087A0" w14:textId="77777777" w:rsidR="008A40B6" w:rsidRPr="00F139DD" w:rsidRDefault="008A40B6" w:rsidP="008A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39FE231" w14:textId="77777777" w:rsidR="008A40B6" w:rsidRPr="00F139DD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7B515D8" w14:textId="77777777" w:rsidR="008A40B6" w:rsidRPr="00F139DD" w:rsidRDefault="008A40B6" w:rsidP="008A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913C11B" w14:textId="77777777" w:rsidR="008A40B6" w:rsidRPr="004B707B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E40725" w14:textId="77777777" w:rsidR="008A40B6" w:rsidRPr="00F139DD" w:rsidRDefault="008A40B6" w:rsidP="008A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07F2E439" w14:textId="77777777" w:rsidR="008A40B6" w:rsidRPr="00F139DD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C2A00A7" w14:textId="77777777" w:rsidR="008A40B6" w:rsidRPr="00F139DD" w:rsidRDefault="008A40B6" w:rsidP="008A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67C502" w14:textId="77777777" w:rsidR="008A40B6" w:rsidRPr="004B707B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right w:val="nil"/>
            </w:tcBorders>
          </w:tcPr>
          <w:p w14:paraId="21FDBC5D" w14:textId="77777777" w:rsidR="008A40B6" w:rsidRPr="00F139DD" w:rsidRDefault="008A40B6" w:rsidP="008A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1E2FFF13" w14:textId="77777777" w:rsidR="008A40B6" w:rsidRPr="00F139DD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5933BA" w14:textId="77777777" w:rsidR="008A40B6" w:rsidRPr="00F139DD" w:rsidRDefault="008A40B6" w:rsidP="008A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3222669" w14:textId="77777777" w:rsidR="008A40B6" w:rsidRPr="004B707B" w:rsidRDefault="008A40B6" w:rsidP="008A40B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E54B4C" w:rsidRPr="00F139DD" w14:paraId="4285CD4F" w14:textId="77777777" w:rsidTr="007415CA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72C1C41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44CF71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6F61F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360" w:type="dxa"/>
            <w:gridSpan w:val="19"/>
            <w:tcBorders>
              <w:top w:val="nil"/>
              <w:bottom w:val="nil"/>
              <w:right w:val="nil"/>
            </w:tcBorders>
          </w:tcPr>
          <w:p w14:paraId="35ACD576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54B4C" w:rsidRPr="00F139DD" w14:paraId="1A6001F7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2222771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34FE86E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47749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9B1159F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14:paraId="69973007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1A7061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59563265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AD841E1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356431E0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DA2FBF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50669644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A9F8D6B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2600E5C3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B7B43E8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2E8DB7F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9642B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56C46E9B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D417DC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BA42DD0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47E44B4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B1E7372" w14:textId="77777777" w:rsidR="00E54B4C" w:rsidRPr="006F5740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FD640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E0B1636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54B4C" w:rsidRPr="00F139DD" w14:paraId="58DC6B0C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382D3B" w14:textId="77777777" w:rsidR="00D87CD1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14:paraId="362C1BBB" w14:textId="77777777" w:rsidR="00E54B4C" w:rsidRPr="00F139DD" w:rsidRDefault="00D87CD1" w:rsidP="00D8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8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D87CD1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</w:t>
            </w:r>
            <w:r w:rsidRPr="00D87CD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87CD1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="00E54B4C"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(เมย์ แฟร์)จำกัด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30B2F8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EAC5C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D371E37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14:paraId="168EE0D3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53C504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62B9CD11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CFD023D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14B8858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BA7BED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230F269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AD092A4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E967805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D871482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22A9E04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CAA50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731E9501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474551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43B1B4E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A9341F2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2E55CD1D" w14:textId="77777777" w:rsidR="00E54B4C" w:rsidRPr="006F5740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AA901A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66702A0" w14:textId="77777777"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42248" w:rsidRPr="00F139DD" w14:paraId="18EC8704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038AAC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แกรนด์ เมย์แฟร์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1EB9DC1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FFAEF" w14:textId="30BA740E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B1A8C8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048EBC17" w14:textId="0A2A9EDD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D2810A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10AD4FC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3DB25F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94D55CA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E12263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5F12169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E9B6CC5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BA8A12E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F3C0C7E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DB8331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DA43F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5AE2CE04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065415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D4814B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46710804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94D5F56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4F56F0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6C6EFDC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42248" w:rsidRPr="00F139DD" w14:paraId="0B684441" w14:textId="77777777" w:rsidTr="007415CA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39F1E" w14:textId="77777777" w:rsidR="00581782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14:paraId="450471DB" w14:textId="070132FF" w:rsidR="00B42248" w:rsidRPr="00F139DD" w:rsidRDefault="00581782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581782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 </w:t>
            </w:r>
            <w:r w:rsidR="00B42248"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โปโล จำกัด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0AA63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6E56AEA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14:paraId="2A434968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63EFA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7EEE91F7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162B3EF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29D8D65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465706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2855A46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0E4E1C9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7B691E6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07C8A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FAA3716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104792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4B969144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4FC6C0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88A6EB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2783FD1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1A35027B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CDC15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88402B2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42248" w:rsidRPr="00F139DD" w14:paraId="4446A17F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0F2012" w14:textId="77777777" w:rsidR="00B42248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เอ็มเอสจีแอล พร็อพเพอร์ตี้ </w:t>
            </w:r>
          </w:p>
          <w:p w14:paraId="714E1DB1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F139D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9DBB6A2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5CD5F042" w14:textId="74E1EA05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428C944A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66EEF9E" w14:textId="1CFA1F39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A27E4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8EB397F" w14:textId="2621B8C5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3C9A363D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3098059" w14:textId="5E995D39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8DAD8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6DDEA71C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47BE2E" w14:textId="031F9689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757E140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3AE87FE0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1691584" w14:textId="11BDD6DC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6B2472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07BDB32A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4620BCC" w14:textId="047E98EF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06B578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6EB6C7AB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10A3F72" w14:textId="138EF76D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130CAF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87761B2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7E81154" w14:textId="7516D85D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EDBBC7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7B061C92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749894C" w14:textId="66EBB185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2517CE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4CA488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90F0298" w14:textId="3483046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3FE34302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A485FC6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C8E69A3" w14:textId="1450C954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7757BF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E0ABFF7" w14:textId="77777777" w:rsidR="005B7019" w:rsidRDefault="005B7019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36E29CE" w14:textId="458F1AFA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42248" w:rsidRPr="00F139DD" w14:paraId="43754BB4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AE60EC" w14:textId="77777777" w:rsidR="00B42248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 กรุงเทพบ้าน</w:t>
            </w:r>
          </w:p>
          <w:p w14:paraId="10C92B22" w14:textId="77777777" w:rsidR="00B42248" w:rsidRPr="00306EB6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306EB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 xml:space="preserve"> </w:t>
            </w: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และที่ดิน 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0887253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5D968BC1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C4E64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14:paraId="02D84605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02F2A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1224ADEB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430DD66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1AA6168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6793F9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20A46BF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ECF79AE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587C01AB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858E7D2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5C22FF0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B6036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22AE1C2E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7BD14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19407B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4CB696E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A986405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20376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68B9238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42248" w:rsidRPr="00F139DD" w14:paraId="40B4A589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E61EAC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ไซด์วอล์ค แลนด์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335DA3" w14:textId="77777777" w:rsidR="00B42248" w:rsidRPr="00F139DD" w:rsidRDefault="00B42248" w:rsidP="00B42248">
            <w:pPr>
              <w:tabs>
                <w:tab w:val="clear" w:pos="1644"/>
                <w:tab w:val="left" w:pos="1494"/>
              </w:tabs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59C160D" w14:textId="55A786E8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6B06A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3BAA951F" w14:textId="1B2D8E4F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278C19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7A3659A5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21A027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ADE061F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9D9A26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32F50D5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93D01F3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480C0E3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A7496D0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5CA74F0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5110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3E9BEEE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29AD6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EEF254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75D38882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4F28D724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259EA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CD05E0B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42248" w:rsidRPr="00F139DD" w14:paraId="27802111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3F54EE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ไพร์ม พลัส แอสเซ็ท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AA1856" w14:textId="77777777" w:rsidR="00B42248" w:rsidRPr="00F139DD" w:rsidRDefault="00B42248" w:rsidP="00B42248">
            <w:pPr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574680B" w14:textId="16EF4D2C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84ECE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48840263" w14:textId="3DB92B6A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5C69B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7350F5A2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3EC4BBB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1B21EC6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77BA81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2F3AEDCF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C1FD4A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671EA040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CF6A314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CDAE8FE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2930F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08493627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AF1A48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902B21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40D344EA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4079A21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B0A4A7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DA96B24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42248" w:rsidRPr="00F139DD" w14:paraId="30022F04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814C9C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เฟิร์ส แสควร์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064E8CA" w14:textId="77777777" w:rsidR="00B42248" w:rsidRPr="00F139DD" w:rsidRDefault="00B42248" w:rsidP="00B42248">
            <w:pPr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A4391C7" w14:textId="7570511F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C7DFF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54BA7F65" w14:textId="03C35CA0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B624C7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13ADAD07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8D3AB01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3B540773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AEA890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4485515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98F2757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3E5042F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3DE2EC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DB6635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EA80D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3251B638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C83E5E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0D3C38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7ACC004A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F340FD0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FA55D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9878B93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42248" w:rsidRPr="00F139DD" w14:paraId="4FECC88D" w14:textId="77777777" w:rsidTr="007415C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D27129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รีกัล รีเจี้ยน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4C2163" w14:textId="77777777" w:rsidR="00B42248" w:rsidRPr="00F139DD" w:rsidRDefault="00B42248" w:rsidP="00B42248">
            <w:pPr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5A9B797" w14:textId="70E4FEAE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519E3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67EEE0DF" w14:textId="78C514CD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35A8D2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6F9A6A03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1E1DA3F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207E5EC2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05F0F9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DFA58A6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827AA21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4B674F4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6B17AA0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1BA18A0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4F9D6C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68571644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FE2D67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20CE8B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56A0635E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210E1D1" w14:textId="77777777" w:rsidR="00B42248" w:rsidRPr="00BD0E80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3F282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E6B2810" w14:textId="77777777" w:rsidR="00B42248" w:rsidRPr="00F139DD" w:rsidRDefault="00B42248" w:rsidP="00B4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9D6A1CA" w14:textId="77777777" w:rsidR="00157E40" w:rsidRPr="00F139DD" w:rsidRDefault="00157E40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4A0990AF" w14:textId="77777777" w:rsidR="00FD1DC3" w:rsidRPr="004B707B" w:rsidRDefault="00FD1DC3" w:rsidP="00225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" w:hanging="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บริษัทย่อย</w:t>
      </w:r>
      <w:r w:rsidR="004A1D49" w:rsidRPr="004B707B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4B707B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6C005C4B" w14:textId="77777777" w:rsidR="00736576" w:rsidRPr="004B707B" w:rsidRDefault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  <w:sectPr w:rsidR="00736576" w:rsidRPr="004B707B" w:rsidSect="00A66F35">
          <w:headerReference w:type="default" r:id="rId15"/>
          <w:pgSz w:w="16840" w:h="11907" w:orient="landscape" w:code="9"/>
          <w:pgMar w:top="691" w:right="1008" w:bottom="576" w:left="1008" w:header="720" w:footer="504" w:gutter="0"/>
          <w:cols w:space="708"/>
          <w:docGrid w:linePitch="360"/>
        </w:sectPr>
      </w:pPr>
    </w:p>
    <w:p w14:paraId="64E19777" w14:textId="77777777" w:rsidR="002C06E2" w:rsidRPr="004B707B" w:rsidRDefault="00E12916" w:rsidP="001D57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hanging="531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D7C9190" w14:textId="77777777" w:rsidR="00E54B4C" w:rsidRPr="00497E3C" w:rsidRDefault="00E54B4C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EE91947" w14:textId="77777777" w:rsidR="00E54B4C" w:rsidRDefault="00E54B4C" w:rsidP="00E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="Angsana New" w:hAnsi="Angsana New"/>
          <w:sz w:val="30"/>
          <w:szCs w:val="30"/>
        </w:rPr>
      </w:pPr>
      <w:r w:rsidRPr="00497E3C">
        <w:rPr>
          <w:rFonts w:ascii="Angsana New" w:hAnsi="Angsana New" w:hint="cs"/>
          <w:sz w:val="30"/>
          <w:szCs w:val="30"/>
          <w:cs/>
        </w:rPr>
        <w:t>รายการเปลี่ยนแปลงระหว่างงวด</w:t>
      </w:r>
      <w:r w:rsidR="00FB7B1A">
        <w:rPr>
          <w:rFonts w:ascii="Angsana New" w:hAnsi="Angsana New" w:hint="cs"/>
          <w:sz w:val="30"/>
          <w:szCs w:val="30"/>
          <w:cs/>
        </w:rPr>
        <w:t>หก</w:t>
      </w:r>
      <w:r w:rsidRPr="00497E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97E3C">
        <w:rPr>
          <w:rFonts w:ascii="Angsana New" w:hAnsi="Angsana New"/>
          <w:sz w:val="30"/>
          <w:szCs w:val="30"/>
        </w:rPr>
        <w:t xml:space="preserve">31 </w:t>
      </w:r>
      <w:r w:rsidRPr="00497E3C">
        <w:rPr>
          <w:rFonts w:ascii="Angsana New" w:hAnsi="Angsana New" w:hint="cs"/>
          <w:sz w:val="30"/>
          <w:szCs w:val="30"/>
          <w:cs/>
        </w:rPr>
        <w:t>มีนาคม มีดังนี้</w:t>
      </w:r>
    </w:p>
    <w:p w14:paraId="7F7B9C12" w14:textId="77777777" w:rsidR="00E54B4C" w:rsidRPr="006B7CE5" w:rsidRDefault="00E54B4C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808"/>
        <w:gridCol w:w="811"/>
        <w:gridCol w:w="270"/>
        <w:gridCol w:w="989"/>
        <w:gridCol w:w="269"/>
        <w:gridCol w:w="896"/>
        <w:gridCol w:w="270"/>
        <w:gridCol w:w="895"/>
      </w:tblGrid>
      <w:tr w:rsidR="00E54B4C" w:rsidRPr="00BF051E" w14:paraId="31277418" w14:textId="77777777" w:rsidTr="00AF3DC1">
        <w:tc>
          <w:tcPr>
            <w:tcW w:w="2188" w:type="pct"/>
          </w:tcPr>
          <w:p w14:paraId="441F524E" w14:textId="77777777"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0A5463E" w14:textId="77777777"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8" w:type="pct"/>
            <w:gridSpan w:val="3"/>
          </w:tcPr>
          <w:p w14:paraId="5F846C13" w14:textId="77777777"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632ED8A" w14:textId="77777777"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pct"/>
            <w:gridSpan w:val="3"/>
          </w:tcPr>
          <w:p w14:paraId="1ACFCE3B" w14:textId="77777777"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53E08" w:rsidRPr="00F91027" w14:paraId="25727827" w14:textId="77777777" w:rsidTr="00AF3DC1">
        <w:tc>
          <w:tcPr>
            <w:tcW w:w="2624" w:type="pct"/>
            <w:gridSpan w:val="2"/>
          </w:tcPr>
          <w:p w14:paraId="519D7B35" w14:textId="77777777" w:rsidR="00094900" w:rsidRPr="00C06948" w:rsidRDefault="00094900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218C8CD4" w14:textId="77777777" w:rsidR="00094900" w:rsidRPr="00F91027" w:rsidRDefault="00094900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8035C10" w14:textId="77777777" w:rsidR="00094900" w:rsidRPr="00F91027" w:rsidRDefault="00094900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3EF8A63" w14:textId="77777777" w:rsidR="00094900" w:rsidRPr="00F91027" w:rsidRDefault="00094900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379CB0C3" w14:textId="77777777" w:rsidR="00094900" w:rsidRPr="00F91027" w:rsidRDefault="00094900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1135F68B" w14:textId="77777777" w:rsidR="00094900" w:rsidRPr="00F91027" w:rsidRDefault="00094900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E3FF3D5" w14:textId="77777777" w:rsidR="00094900" w:rsidRPr="00F91027" w:rsidRDefault="00094900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567A1B34" w14:textId="77777777" w:rsidR="00094900" w:rsidRPr="00F91027" w:rsidRDefault="00094900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54B4C" w:rsidRPr="00C06948" w14:paraId="2346AA23" w14:textId="77777777" w:rsidTr="00AF3DC1">
        <w:tc>
          <w:tcPr>
            <w:tcW w:w="2188" w:type="pct"/>
          </w:tcPr>
          <w:p w14:paraId="337836FA" w14:textId="77777777"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25E1E140" w14:textId="77777777" w:rsidR="00E54B4C" w:rsidRPr="00C06948" w:rsidRDefault="00527A43" w:rsidP="0052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76" w:type="pct"/>
            <w:gridSpan w:val="7"/>
          </w:tcPr>
          <w:p w14:paraId="658B1237" w14:textId="77777777"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3E08" w:rsidRPr="00C06948" w14:paraId="122997BB" w14:textId="77777777" w:rsidTr="00AF3DC1">
        <w:tc>
          <w:tcPr>
            <w:tcW w:w="2188" w:type="pct"/>
          </w:tcPr>
          <w:p w14:paraId="68F9D89B" w14:textId="7B718D5C" w:rsidR="00D14E9C" w:rsidRPr="000D79E8" w:rsidRDefault="00D14E9C" w:rsidP="00D14E9C">
            <w:pPr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094900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094900">
              <w:rPr>
                <w:rFonts w:ascii="Angsana New" w:hAnsi="Angsana New" w:hint="cs"/>
                <w:sz w:val="30"/>
                <w:szCs w:val="30"/>
                <w:cs/>
              </w:rPr>
              <w:t xml:space="preserve">/ 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9490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36" w:type="pct"/>
          </w:tcPr>
          <w:p w14:paraId="53F78E9F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221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5B273B35" w14:textId="476F29EC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5,856.47</w:t>
            </w:r>
          </w:p>
        </w:tc>
        <w:tc>
          <w:tcPr>
            <w:tcW w:w="146" w:type="pct"/>
          </w:tcPr>
          <w:p w14:paraId="0B174B1B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7A8FF09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6,222.99</w:t>
            </w:r>
          </w:p>
        </w:tc>
        <w:tc>
          <w:tcPr>
            <w:tcW w:w="145" w:type="pct"/>
          </w:tcPr>
          <w:p w14:paraId="494CC6E6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21773C19" w14:textId="5894FF22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3,504.46</w:t>
            </w:r>
          </w:p>
        </w:tc>
        <w:tc>
          <w:tcPr>
            <w:tcW w:w="146" w:type="pct"/>
          </w:tcPr>
          <w:p w14:paraId="76495D0D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7783B0FB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3,692.71</w:t>
            </w:r>
          </w:p>
        </w:tc>
      </w:tr>
      <w:tr w:rsidR="00C53E08" w:rsidRPr="00C06948" w14:paraId="3E3508D7" w14:textId="77777777" w:rsidTr="00AF3DC1">
        <w:tc>
          <w:tcPr>
            <w:tcW w:w="2188" w:type="pct"/>
          </w:tcPr>
          <w:p w14:paraId="60AE8EDD" w14:textId="77777777" w:rsidR="00D14E9C" w:rsidRPr="000D79E8" w:rsidRDefault="00D14E9C" w:rsidP="00D14E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36" w:type="pct"/>
          </w:tcPr>
          <w:p w14:paraId="23AB9B63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0974FC69" w14:textId="0610B60A" w:rsidR="00D14E9C" w:rsidRPr="000D79E8" w:rsidRDefault="00C86417" w:rsidP="0034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03FAA5" w14:textId="77777777" w:rsidR="00D14E9C" w:rsidRPr="000D79E8" w:rsidRDefault="00D14E9C" w:rsidP="0034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7BB3761D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2.85</w:t>
            </w:r>
          </w:p>
        </w:tc>
        <w:tc>
          <w:tcPr>
            <w:tcW w:w="145" w:type="pct"/>
          </w:tcPr>
          <w:p w14:paraId="2EC71F23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28024B12" w14:textId="670CAE97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06C4B5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14:paraId="4DB5456B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0.38</w:t>
            </w:r>
          </w:p>
        </w:tc>
      </w:tr>
      <w:tr w:rsidR="00C53E08" w:rsidRPr="00C06948" w14:paraId="56FDBB03" w14:textId="77777777" w:rsidTr="00AF3DC1">
        <w:tc>
          <w:tcPr>
            <w:tcW w:w="2188" w:type="pct"/>
          </w:tcPr>
          <w:p w14:paraId="13A0FA52" w14:textId="77777777" w:rsidR="00D14E9C" w:rsidRPr="000D79E8" w:rsidRDefault="00D14E9C" w:rsidP="00D14E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36" w:type="pct"/>
          </w:tcPr>
          <w:p w14:paraId="21AFE9F1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74AE8755" w14:textId="4EFE1FA4" w:rsidR="00D14E9C" w:rsidRPr="000D79E8" w:rsidRDefault="00C86417" w:rsidP="0034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8ABE57" w14:textId="77777777" w:rsidR="00D14E9C" w:rsidRPr="000D79E8" w:rsidRDefault="00D14E9C" w:rsidP="0034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73B4F02F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(5.13)</w:t>
            </w:r>
          </w:p>
        </w:tc>
        <w:tc>
          <w:tcPr>
            <w:tcW w:w="145" w:type="pct"/>
          </w:tcPr>
          <w:p w14:paraId="7F6F4071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A083B8A" w14:textId="6C92BEA1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E10D26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14:paraId="4CC259D9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C06948" w14:paraId="000652FD" w14:textId="77777777" w:rsidTr="00AF3DC1">
        <w:tc>
          <w:tcPr>
            <w:tcW w:w="2188" w:type="pct"/>
          </w:tcPr>
          <w:p w14:paraId="5EFC527B" w14:textId="0A830D05" w:rsidR="00D14E9C" w:rsidRPr="000D79E8" w:rsidRDefault="00D14E9C" w:rsidP="00D14E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การจำหน่ายบริษัทย่อย</w:t>
            </w:r>
            <w:r w:rsidR="00967C10"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67C10" w:rsidRPr="000D79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มูลค่าส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ทธิตามบัญชี</w:t>
            </w:r>
          </w:p>
        </w:tc>
        <w:tc>
          <w:tcPr>
            <w:tcW w:w="436" w:type="pct"/>
          </w:tcPr>
          <w:p w14:paraId="10F52435" w14:textId="4D061054" w:rsidR="00D14E9C" w:rsidRPr="00E87455" w:rsidRDefault="00E87455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0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7455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38" w:type="pct"/>
          </w:tcPr>
          <w:p w14:paraId="277AD1D5" w14:textId="157BF1F6" w:rsidR="00D14E9C" w:rsidRPr="000D79E8" w:rsidRDefault="00C86417" w:rsidP="0034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D0A448" w14:textId="77777777" w:rsidR="00D14E9C" w:rsidRPr="000D79E8" w:rsidRDefault="00D14E9C" w:rsidP="0034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383B3812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(44.79)</w:t>
            </w:r>
          </w:p>
        </w:tc>
        <w:tc>
          <w:tcPr>
            <w:tcW w:w="145" w:type="pct"/>
          </w:tcPr>
          <w:p w14:paraId="52E2E32E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53230FA" w14:textId="54A81648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18DDBC8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14:paraId="4A357640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C06948" w14:paraId="6A864FC9" w14:textId="77777777" w:rsidTr="00AF3DC1">
        <w:tc>
          <w:tcPr>
            <w:tcW w:w="2188" w:type="pct"/>
          </w:tcPr>
          <w:p w14:paraId="0DAA704E" w14:textId="77777777" w:rsidR="00D14E9C" w:rsidRPr="000D79E8" w:rsidRDefault="00D14E9C" w:rsidP="00D14E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36" w:type="pct"/>
          </w:tcPr>
          <w:p w14:paraId="5EA3233F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338C1740" w14:textId="40ABDFD3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(158.16)</w:t>
            </w:r>
          </w:p>
        </w:tc>
        <w:tc>
          <w:tcPr>
            <w:tcW w:w="146" w:type="pct"/>
          </w:tcPr>
          <w:p w14:paraId="2064C114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544FD30A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(162.53)</w:t>
            </w:r>
          </w:p>
        </w:tc>
        <w:tc>
          <w:tcPr>
            <w:tcW w:w="145" w:type="pct"/>
          </w:tcPr>
          <w:p w14:paraId="155FF802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1DBA223F" w14:textId="2E0F6959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(77.28)</w:t>
            </w:r>
          </w:p>
        </w:tc>
        <w:tc>
          <w:tcPr>
            <w:tcW w:w="146" w:type="pct"/>
          </w:tcPr>
          <w:p w14:paraId="08C0833D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14:paraId="5C775F0D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(81.79)</w:t>
            </w:r>
          </w:p>
        </w:tc>
      </w:tr>
      <w:tr w:rsidR="00C53E08" w:rsidRPr="00C06948" w14:paraId="34FA7F4A" w14:textId="77777777" w:rsidTr="00AF3DC1">
        <w:tc>
          <w:tcPr>
            <w:tcW w:w="2188" w:type="pct"/>
          </w:tcPr>
          <w:p w14:paraId="3DAFB899" w14:textId="5DB69E7C" w:rsidR="00D14E9C" w:rsidRPr="000D79E8" w:rsidRDefault="00C86417" w:rsidP="00D14E9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ตัดจำหน่ายรับรู้เป็นต้นทุนการจัดการ</w:t>
            </w:r>
          </w:p>
        </w:tc>
        <w:tc>
          <w:tcPr>
            <w:tcW w:w="436" w:type="pct"/>
          </w:tcPr>
          <w:p w14:paraId="1949929C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368A3A06" w14:textId="7EF844FF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(5.33)</w:t>
            </w:r>
          </w:p>
        </w:tc>
        <w:tc>
          <w:tcPr>
            <w:tcW w:w="146" w:type="pct"/>
          </w:tcPr>
          <w:p w14:paraId="6FE0B95D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1B34260A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A40DD9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2B40ADC" w14:textId="20493E8C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116946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14:paraId="0700639F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C06948" w14:paraId="1E7465A9" w14:textId="77777777" w:rsidTr="00AF3DC1">
        <w:tc>
          <w:tcPr>
            <w:tcW w:w="2188" w:type="pct"/>
          </w:tcPr>
          <w:p w14:paraId="2DF82580" w14:textId="191114F2" w:rsidR="00D14E9C" w:rsidRPr="000D79E8" w:rsidRDefault="00967C10" w:rsidP="00D14E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7C10">
              <w:rPr>
                <w:rFonts w:ascii="Angsana New" w:hAnsi="Angsana New" w:hint="cs"/>
                <w:sz w:val="30"/>
                <w:szCs w:val="30"/>
                <w:cs/>
              </w:rPr>
              <w:t>โอนจาก</w:t>
            </w:r>
            <w:r w:rsidR="00D14E9C" w:rsidRPr="000D79E8">
              <w:rPr>
                <w:rFonts w:ascii="Angsana New" w:hAnsi="Angsana New" w:hint="cs"/>
                <w:sz w:val="30"/>
                <w:szCs w:val="30"/>
                <w:cs/>
              </w:rPr>
              <w:t>โครงการอสังหาริมทรัพย์ระหว่างพัฒนา</w:t>
            </w:r>
          </w:p>
        </w:tc>
        <w:tc>
          <w:tcPr>
            <w:tcW w:w="436" w:type="pct"/>
          </w:tcPr>
          <w:p w14:paraId="23C37479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1C57F8B0" w14:textId="5C761138" w:rsidR="00D14E9C" w:rsidRPr="000D79E8" w:rsidRDefault="00C86417" w:rsidP="0034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EC2A49" w14:textId="77777777" w:rsidR="00D14E9C" w:rsidRPr="000D79E8" w:rsidRDefault="00D14E9C" w:rsidP="0034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001F3520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30.75</w:t>
            </w:r>
          </w:p>
        </w:tc>
        <w:tc>
          <w:tcPr>
            <w:tcW w:w="145" w:type="pct"/>
          </w:tcPr>
          <w:p w14:paraId="4845B0D1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49D1181" w14:textId="34F131B7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B53FFC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14:paraId="2C6449EA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C06948" w14:paraId="10C4E218" w14:textId="77777777" w:rsidTr="00AF3DC1">
        <w:tc>
          <w:tcPr>
            <w:tcW w:w="2188" w:type="pct"/>
          </w:tcPr>
          <w:p w14:paraId="726CBB17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79E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D7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436" w:type="pct"/>
          </w:tcPr>
          <w:p w14:paraId="5052521F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</w:tcPr>
          <w:p w14:paraId="01255757" w14:textId="30CB070C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5,692.98</w:t>
            </w:r>
          </w:p>
        </w:tc>
        <w:tc>
          <w:tcPr>
            <w:tcW w:w="146" w:type="pct"/>
          </w:tcPr>
          <w:p w14:paraId="1094638C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BBB84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9C">
              <w:rPr>
                <w:rFonts w:ascii="Angsana New" w:hAnsi="Angsana New"/>
                <w:b/>
                <w:bCs/>
                <w:sz w:val="30"/>
                <w:szCs w:val="30"/>
              </w:rPr>
              <w:t>6,044.14</w:t>
            </w:r>
          </w:p>
        </w:tc>
        <w:tc>
          <w:tcPr>
            <w:tcW w:w="145" w:type="pct"/>
          </w:tcPr>
          <w:p w14:paraId="68158B22" w14:textId="77777777" w:rsidR="00D14E9C" w:rsidRPr="000D79E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D87872F" w14:textId="394A38E5" w:rsidR="00D14E9C" w:rsidRPr="000D79E8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3,427.18</w:t>
            </w:r>
          </w:p>
        </w:tc>
        <w:tc>
          <w:tcPr>
            <w:tcW w:w="146" w:type="pct"/>
          </w:tcPr>
          <w:p w14:paraId="7359E08D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87031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9C">
              <w:rPr>
                <w:rFonts w:ascii="Angsana New" w:hAnsi="Angsana New"/>
                <w:b/>
                <w:bCs/>
                <w:sz w:val="30"/>
                <w:szCs w:val="30"/>
              </w:rPr>
              <w:t>3,611.30</w:t>
            </w:r>
          </w:p>
        </w:tc>
      </w:tr>
    </w:tbl>
    <w:p w14:paraId="6C226179" w14:textId="77777777" w:rsidR="002D0775" w:rsidRPr="00C53E08" w:rsidRDefault="002D0775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E0245FB" w14:textId="1D5CB6CD" w:rsidR="00167A33" w:rsidRPr="004B707B" w:rsidRDefault="00167A33" w:rsidP="00C53E08">
      <w:pPr>
        <w:tabs>
          <w:tab w:val="clear" w:pos="454"/>
          <w:tab w:val="clear" w:pos="68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F766D4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F766D4">
        <w:rPr>
          <w:rFonts w:ascii="Angsana New" w:hAnsi="Angsana New"/>
          <w:sz w:val="30"/>
          <w:szCs w:val="30"/>
        </w:rPr>
        <w:t xml:space="preserve">2560 </w:t>
      </w:r>
      <w:r w:rsidRPr="00F766D4">
        <w:rPr>
          <w:rFonts w:ascii="Angsana New" w:hAnsi="Angsana New"/>
          <w:sz w:val="30"/>
          <w:szCs w:val="30"/>
          <w:cs/>
        </w:rPr>
        <w:t>บริษัทย่อยแห่งหนึ่ง ได้เข้าทำสัญญาจะซื้อจะขายที่ดินกับ</w:t>
      </w:r>
      <w:r w:rsidR="00480C2B">
        <w:rPr>
          <w:rFonts w:ascii="Angsana New" w:hAnsi="Angsana New" w:hint="cs"/>
          <w:sz w:val="30"/>
          <w:szCs w:val="30"/>
          <w:cs/>
        </w:rPr>
        <w:t>บริษัท</w:t>
      </w:r>
      <w:r w:rsidRPr="00F766D4">
        <w:rPr>
          <w:rFonts w:ascii="Angsana New" w:hAnsi="Angsana New"/>
          <w:sz w:val="30"/>
          <w:szCs w:val="30"/>
          <w:cs/>
        </w:rPr>
        <w:t xml:space="preserve">แห่งหนึ่งเป็นจำนวนเงิน </w:t>
      </w:r>
      <w:r w:rsidRPr="00F766D4">
        <w:rPr>
          <w:rFonts w:ascii="Angsana New" w:hAnsi="Angsana New"/>
          <w:sz w:val="30"/>
          <w:szCs w:val="30"/>
        </w:rPr>
        <w:t xml:space="preserve">80 </w:t>
      </w:r>
      <w:r w:rsidRPr="00F766D4">
        <w:rPr>
          <w:rFonts w:ascii="Angsana New" w:hAnsi="Angsana New"/>
          <w:sz w:val="30"/>
          <w:szCs w:val="30"/>
          <w:cs/>
        </w:rPr>
        <w:t xml:space="preserve">ล้านบาท โดยมีเงื่อนไขในการชำระเงินเป็นงวดตามที่ระบุไว้ในสัญญา และจะชำระงวดสุดท้ายในเดือนกุมภาพันธ์ </w:t>
      </w:r>
      <w:r w:rsidRPr="00F766D4">
        <w:rPr>
          <w:rFonts w:ascii="Angsana New" w:hAnsi="Angsana New"/>
          <w:sz w:val="30"/>
          <w:szCs w:val="30"/>
        </w:rPr>
        <w:t xml:space="preserve">2562 </w:t>
      </w:r>
      <w:r w:rsidR="00B63AD4" w:rsidRPr="00F766D4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B63AD4" w:rsidRPr="00F766D4">
        <w:rPr>
          <w:rFonts w:ascii="Angsana New" w:hAnsi="Angsana New"/>
          <w:sz w:val="30"/>
          <w:szCs w:val="30"/>
        </w:rPr>
        <w:t xml:space="preserve">26 </w:t>
      </w:r>
      <w:r w:rsidR="00B63AD4" w:rsidRPr="00F766D4">
        <w:rPr>
          <w:rFonts w:ascii="Angsana New" w:hAnsi="Angsana New" w:hint="cs"/>
          <w:sz w:val="30"/>
          <w:szCs w:val="30"/>
          <w:cs/>
        </w:rPr>
        <w:t>กุมภาพันธ์</w:t>
      </w:r>
      <w:r w:rsidR="004337D8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4337D8" w:rsidRPr="00F766D4">
        <w:rPr>
          <w:rFonts w:ascii="Angsana New" w:hAnsi="Angsana New"/>
          <w:sz w:val="30"/>
          <w:szCs w:val="30"/>
        </w:rPr>
        <w:t xml:space="preserve">2562 </w:t>
      </w:r>
      <w:r w:rsidR="004337D8" w:rsidRPr="00F766D4">
        <w:rPr>
          <w:rFonts w:ascii="Angsana New" w:hAnsi="Angsana New" w:hint="cs"/>
          <w:sz w:val="30"/>
          <w:szCs w:val="30"/>
          <w:cs/>
        </w:rPr>
        <w:t>บริษัทได้ขายเงินลงทุนในบริษัทย่อยดังกล่าว</w:t>
      </w:r>
      <w:r w:rsidR="00C17E47">
        <w:rPr>
          <w:rFonts w:ascii="Angsana New" w:hAnsi="Angsana New" w:hint="cs"/>
          <w:sz w:val="30"/>
          <w:szCs w:val="30"/>
          <w:cs/>
        </w:rPr>
        <w:t>ให้แก่</w:t>
      </w:r>
      <w:r w:rsidR="00480C2B">
        <w:rPr>
          <w:rFonts w:ascii="Angsana New" w:hAnsi="Angsana New" w:hint="cs"/>
          <w:sz w:val="30"/>
          <w:szCs w:val="30"/>
          <w:cs/>
        </w:rPr>
        <w:t>บริษัท</w:t>
      </w:r>
      <w:r w:rsidR="00C17E47">
        <w:rPr>
          <w:rFonts w:ascii="Angsana New" w:hAnsi="Angsana New" w:hint="cs"/>
          <w:sz w:val="30"/>
          <w:szCs w:val="30"/>
          <w:cs/>
        </w:rPr>
        <w:t>แห่งหนึ่งข้างต้น</w:t>
      </w:r>
      <w:r w:rsidR="004337D8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3550AD" w:rsidRPr="004B707B">
        <w:rPr>
          <w:rFonts w:ascii="Angsana New" w:hAnsi="Angsana New"/>
          <w:sz w:val="30"/>
          <w:szCs w:val="30"/>
        </w:rPr>
        <w:t>(</w:t>
      </w:r>
      <w:r w:rsidR="003550AD" w:rsidRPr="004B707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E87455">
        <w:rPr>
          <w:rFonts w:ascii="Angsana New" w:hAnsi="Angsana New"/>
          <w:sz w:val="30"/>
          <w:szCs w:val="30"/>
        </w:rPr>
        <w:t>8</w:t>
      </w:r>
      <w:r w:rsidR="003550AD" w:rsidRPr="004B707B">
        <w:rPr>
          <w:rFonts w:ascii="Angsana New" w:hAnsi="Angsana New"/>
          <w:sz w:val="30"/>
          <w:szCs w:val="30"/>
        </w:rPr>
        <w:t>)</w:t>
      </w:r>
    </w:p>
    <w:p w14:paraId="3843A518" w14:textId="77777777" w:rsidR="00167A33" w:rsidRPr="004B707B" w:rsidRDefault="00167A3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6216DC0" w14:textId="77777777" w:rsidR="00AE62B3" w:rsidRPr="006B7CE5" w:rsidRDefault="00AE62B3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B7C2509" w14:textId="77777777" w:rsidR="006C1A22" w:rsidRDefault="009F50D0" w:rsidP="006C1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4573E">
        <w:rPr>
          <w:rFonts w:ascii="Angsana New" w:hAnsi="Angsana New"/>
          <w:i/>
          <w:iCs/>
          <w:sz w:val="20"/>
          <w:szCs w:val="20"/>
        </w:rPr>
        <w:tab/>
      </w:r>
    </w:p>
    <w:p w14:paraId="04A58C49" w14:textId="77777777" w:rsidR="00542CDF" w:rsidRPr="004B707B" w:rsidRDefault="00542CDF" w:rsidP="0052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0380F8" w14:textId="77777777" w:rsidR="00FD1DC3" w:rsidRPr="004B707B" w:rsidRDefault="0052714E" w:rsidP="00BE4A7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806E5" w:rsidRPr="004B707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สิทธิการเช่า</w:t>
      </w:r>
    </w:p>
    <w:p w14:paraId="477789A1" w14:textId="77777777" w:rsidR="00173B53" w:rsidRPr="00E22973" w:rsidRDefault="00173B53" w:rsidP="00D14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0"/>
          <w:szCs w:val="10"/>
        </w:rPr>
      </w:pPr>
    </w:p>
    <w:p w14:paraId="4FE7AFAB" w14:textId="77777777" w:rsidR="00173B53" w:rsidRDefault="00173B53" w:rsidP="00F376D6">
      <w:pPr>
        <w:tabs>
          <w:tab w:val="clear" w:pos="454"/>
        </w:tabs>
        <w:spacing w:line="240" w:lineRule="auto"/>
        <w:ind w:left="547" w:right="245"/>
        <w:jc w:val="thaiDistribute"/>
        <w:rPr>
          <w:rFonts w:ascii="Angsana New" w:hAnsi="Angsana New"/>
          <w:sz w:val="30"/>
          <w:szCs w:val="30"/>
        </w:rPr>
      </w:pPr>
      <w:r w:rsidRPr="00497E3C">
        <w:rPr>
          <w:rFonts w:ascii="Angsana New" w:hAnsi="Angsana New" w:hint="cs"/>
          <w:sz w:val="30"/>
          <w:szCs w:val="30"/>
          <w:cs/>
        </w:rPr>
        <w:t>รายการเปลี่ยนแปลงระหว่างงวด</w:t>
      </w:r>
      <w:r w:rsidR="00FB7B1A">
        <w:rPr>
          <w:rFonts w:ascii="Angsana New" w:hAnsi="Angsana New" w:hint="cs"/>
          <w:sz w:val="30"/>
          <w:szCs w:val="30"/>
          <w:cs/>
        </w:rPr>
        <w:t>หก</w:t>
      </w:r>
      <w:r w:rsidRPr="00497E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97E3C">
        <w:rPr>
          <w:rFonts w:ascii="Angsana New" w:hAnsi="Angsana New"/>
          <w:sz w:val="30"/>
          <w:szCs w:val="30"/>
        </w:rPr>
        <w:t xml:space="preserve">31 </w:t>
      </w:r>
      <w:r w:rsidRPr="00497E3C">
        <w:rPr>
          <w:rFonts w:ascii="Angsana New" w:hAnsi="Angsana New" w:hint="cs"/>
          <w:sz w:val="30"/>
          <w:szCs w:val="30"/>
          <w:cs/>
        </w:rPr>
        <w:t>มีนาคม มีดังนี้</w:t>
      </w:r>
    </w:p>
    <w:p w14:paraId="064B0638" w14:textId="77777777" w:rsidR="00173B53" w:rsidRPr="00CD3345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9"/>
        <w:gridCol w:w="542"/>
        <w:gridCol w:w="959"/>
        <w:gridCol w:w="262"/>
        <w:gridCol w:w="970"/>
        <w:gridCol w:w="7"/>
        <w:gridCol w:w="258"/>
        <w:gridCol w:w="7"/>
        <w:gridCol w:w="961"/>
        <w:gridCol w:w="260"/>
        <w:gridCol w:w="982"/>
      </w:tblGrid>
      <w:tr w:rsidR="00173B53" w:rsidRPr="00BF051E" w14:paraId="42319E5E" w14:textId="77777777" w:rsidTr="00D14E9C">
        <w:trPr>
          <w:tblHeader/>
        </w:trPr>
        <w:tc>
          <w:tcPr>
            <w:tcW w:w="2193" w:type="pct"/>
          </w:tcPr>
          <w:p w14:paraId="073A56AF" w14:textId="77777777" w:rsidR="00173B53" w:rsidRPr="00C06948" w:rsidRDefault="00173B53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</w:tcPr>
          <w:p w14:paraId="641C1DDC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pct"/>
            <w:gridSpan w:val="4"/>
          </w:tcPr>
          <w:p w14:paraId="25B27A28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4B052653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pct"/>
            <w:gridSpan w:val="3"/>
          </w:tcPr>
          <w:p w14:paraId="1F9C172B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14E9C" w:rsidRPr="00F91027" w14:paraId="26A3095B" w14:textId="77777777" w:rsidTr="00D14E9C">
        <w:trPr>
          <w:tblHeader/>
        </w:trPr>
        <w:tc>
          <w:tcPr>
            <w:tcW w:w="2485" w:type="pct"/>
            <w:gridSpan w:val="2"/>
          </w:tcPr>
          <w:p w14:paraId="04955C83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" w:type="pct"/>
          </w:tcPr>
          <w:p w14:paraId="710AB154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4241D602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2BBD32E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14:paraId="2AA17E5A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1079193E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0CA0B23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219E641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B0EE2" w:rsidRPr="00C06948" w14:paraId="627C1307" w14:textId="77777777" w:rsidTr="00D14E9C">
        <w:trPr>
          <w:tblHeader/>
        </w:trPr>
        <w:tc>
          <w:tcPr>
            <w:tcW w:w="2193" w:type="pct"/>
          </w:tcPr>
          <w:p w14:paraId="57AAB54F" w14:textId="77777777" w:rsidR="005B0EE2" w:rsidRPr="00C06948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4AFA7BF4" w14:textId="77777777" w:rsidR="005B0EE2" w:rsidRPr="00C06948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15" w:type="pct"/>
            <w:gridSpan w:val="9"/>
          </w:tcPr>
          <w:p w14:paraId="06721AD5" w14:textId="77777777" w:rsidR="005B0EE2" w:rsidRPr="00C06948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4E9C" w:rsidRPr="00D531BF" w14:paraId="055F2AD8" w14:textId="77777777" w:rsidTr="00D14E9C">
        <w:tc>
          <w:tcPr>
            <w:tcW w:w="2193" w:type="pct"/>
          </w:tcPr>
          <w:p w14:paraId="4CF2CF7B" w14:textId="61BA340D" w:rsidR="00D14E9C" w:rsidRPr="00D531BF" w:rsidRDefault="00D14E9C" w:rsidP="00D14E9C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31B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D14E9C">
              <w:rPr>
                <w:rFonts w:ascii="Angsana New" w:hAnsi="Angsana New"/>
                <w:sz w:val="30"/>
                <w:szCs w:val="30"/>
              </w:rPr>
              <w:t>2562</w:t>
            </w:r>
            <w:r w:rsidRPr="00D14E9C">
              <w:rPr>
                <w:rFonts w:ascii="Angsana New" w:hAnsi="Angsana New" w:hint="cs"/>
                <w:sz w:val="30"/>
                <w:szCs w:val="30"/>
                <w:cs/>
              </w:rPr>
              <w:t xml:space="preserve">/ 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14E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2" w:type="pct"/>
          </w:tcPr>
          <w:p w14:paraId="1A0E76A8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37EABDC2" w14:textId="10BAE741" w:rsidR="00D14E9C" w:rsidRPr="00D531BF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910.75</w:t>
            </w:r>
          </w:p>
        </w:tc>
        <w:tc>
          <w:tcPr>
            <w:tcW w:w="141" w:type="pct"/>
          </w:tcPr>
          <w:p w14:paraId="437E9431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6A07F809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961.03</w:t>
            </w:r>
          </w:p>
        </w:tc>
        <w:tc>
          <w:tcPr>
            <w:tcW w:w="143" w:type="pct"/>
            <w:gridSpan w:val="2"/>
          </w:tcPr>
          <w:p w14:paraId="4EC3621C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3897BB24" w14:textId="1DE995BB" w:rsidR="00D14E9C" w:rsidRPr="00D14E9C" w:rsidRDefault="00B76D2D" w:rsidP="004C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378.80</w:t>
            </w:r>
          </w:p>
        </w:tc>
        <w:tc>
          <w:tcPr>
            <w:tcW w:w="140" w:type="pct"/>
          </w:tcPr>
          <w:p w14:paraId="2FF32E4B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F43C166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</w:tr>
      <w:tr w:rsidR="00D14E9C" w:rsidRPr="00D531BF" w14:paraId="1E4F7ACD" w14:textId="77777777" w:rsidTr="00D14E9C">
        <w:tc>
          <w:tcPr>
            <w:tcW w:w="2193" w:type="pct"/>
          </w:tcPr>
          <w:p w14:paraId="2EFB4A35" w14:textId="77777777" w:rsidR="00D14E9C" w:rsidRPr="00D531BF" w:rsidRDefault="00D14E9C" w:rsidP="00D14E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92" w:type="pct"/>
          </w:tcPr>
          <w:p w14:paraId="795A8D65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1EF5A19" w14:textId="70292AB7" w:rsidR="00D14E9C" w:rsidRPr="00D531BF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(21.5</w:t>
            </w:r>
            <w:r w:rsidR="00255EA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7660350A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63DFB72B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(21.52)</w:t>
            </w:r>
          </w:p>
        </w:tc>
        <w:tc>
          <w:tcPr>
            <w:tcW w:w="143" w:type="pct"/>
            <w:gridSpan w:val="2"/>
          </w:tcPr>
          <w:p w14:paraId="1882D440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6E1556BE" w14:textId="4AA674C8" w:rsidR="00D14E9C" w:rsidRPr="00D14E9C" w:rsidRDefault="00B76D2D" w:rsidP="004C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(8.51)</w:t>
            </w:r>
          </w:p>
        </w:tc>
        <w:tc>
          <w:tcPr>
            <w:tcW w:w="140" w:type="pct"/>
          </w:tcPr>
          <w:p w14:paraId="43AD9968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5E2F149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(8.49)</w:t>
            </w:r>
          </w:p>
        </w:tc>
      </w:tr>
      <w:tr w:rsidR="00D14E9C" w:rsidRPr="00D531BF" w14:paraId="26B18794" w14:textId="77777777" w:rsidTr="00D14E9C">
        <w:tc>
          <w:tcPr>
            <w:tcW w:w="2193" w:type="pct"/>
          </w:tcPr>
          <w:p w14:paraId="6A26D8EC" w14:textId="77777777" w:rsidR="00D14E9C" w:rsidRPr="00D531BF" w:rsidRDefault="00D14E9C" w:rsidP="00D14E9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292" w:type="pct"/>
          </w:tcPr>
          <w:p w14:paraId="6F5CB664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52CE004E" w14:textId="3BBAF9C5" w:rsidR="00D14E9C" w:rsidRPr="00D531BF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(3.48)</w:t>
            </w:r>
          </w:p>
        </w:tc>
        <w:tc>
          <w:tcPr>
            <w:tcW w:w="141" w:type="pct"/>
          </w:tcPr>
          <w:p w14:paraId="43EE926B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273E3CB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(3.60)</w:t>
            </w:r>
          </w:p>
        </w:tc>
        <w:tc>
          <w:tcPr>
            <w:tcW w:w="143" w:type="pct"/>
            <w:gridSpan w:val="2"/>
          </w:tcPr>
          <w:p w14:paraId="22F6C32E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6FAA8CC8" w14:textId="45CF6317" w:rsidR="00D14E9C" w:rsidRPr="00D14E9C" w:rsidRDefault="00B76D2D" w:rsidP="004C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(4.39)</w:t>
            </w:r>
          </w:p>
        </w:tc>
        <w:tc>
          <w:tcPr>
            <w:tcW w:w="140" w:type="pct"/>
          </w:tcPr>
          <w:p w14:paraId="7CE7C306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231AC72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(4.39)</w:t>
            </w:r>
          </w:p>
        </w:tc>
      </w:tr>
      <w:tr w:rsidR="00D14E9C" w:rsidRPr="005058BC" w14:paraId="2BA067D2" w14:textId="77777777" w:rsidTr="00D14E9C">
        <w:tc>
          <w:tcPr>
            <w:tcW w:w="2193" w:type="pct"/>
          </w:tcPr>
          <w:p w14:paraId="03AAFD67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92" w:type="pct"/>
          </w:tcPr>
          <w:p w14:paraId="51C81A94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04B08885" w14:textId="19A9B626" w:rsidR="00D14E9C" w:rsidRPr="00D531BF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885.73</w:t>
            </w:r>
          </w:p>
        </w:tc>
        <w:tc>
          <w:tcPr>
            <w:tcW w:w="141" w:type="pct"/>
          </w:tcPr>
          <w:p w14:paraId="03720740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488CC6D1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9C">
              <w:rPr>
                <w:rFonts w:ascii="Angsana New" w:hAnsi="Angsana New"/>
                <w:b/>
                <w:bCs/>
                <w:sz w:val="30"/>
                <w:szCs w:val="30"/>
              </w:rPr>
              <w:t>935.91</w:t>
            </w:r>
          </w:p>
        </w:tc>
        <w:tc>
          <w:tcPr>
            <w:tcW w:w="143" w:type="pct"/>
            <w:gridSpan w:val="2"/>
          </w:tcPr>
          <w:p w14:paraId="5BB40BFA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3C5DAC" w14:textId="1C0FB990" w:rsidR="00D14E9C" w:rsidRPr="00D14E9C" w:rsidRDefault="00B76D2D" w:rsidP="004C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365.90</w:t>
            </w:r>
          </w:p>
        </w:tc>
        <w:tc>
          <w:tcPr>
            <w:tcW w:w="140" w:type="pct"/>
          </w:tcPr>
          <w:p w14:paraId="17E25FE3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85371E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9C">
              <w:rPr>
                <w:rFonts w:ascii="Angsana New" w:hAnsi="Angsana New"/>
                <w:b/>
                <w:bCs/>
                <w:sz w:val="30"/>
                <w:szCs w:val="30"/>
              </w:rPr>
              <w:t>391.73</w:t>
            </w:r>
          </w:p>
        </w:tc>
      </w:tr>
      <w:tr w:rsidR="005B0EE2" w:rsidRPr="00AF6CAD" w14:paraId="4DDB3800" w14:textId="77777777" w:rsidTr="00D14E9C">
        <w:tc>
          <w:tcPr>
            <w:tcW w:w="2193" w:type="pct"/>
          </w:tcPr>
          <w:p w14:paraId="43BBA8AC" w14:textId="77777777"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2" w:type="pct"/>
          </w:tcPr>
          <w:p w14:paraId="1142AFF8" w14:textId="77777777"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46657CA2" w14:textId="77777777"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3E6B2DE4" w14:textId="77777777"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</w:tcPr>
          <w:p w14:paraId="30CC51E8" w14:textId="77777777"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296EEF19" w14:textId="77777777"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</w:tcBorders>
          </w:tcPr>
          <w:p w14:paraId="1FD7664E" w14:textId="77777777" w:rsidR="005B0EE2" w:rsidRPr="00CD3345" w:rsidRDefault="005B0EE2" w:rsidP="00B76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14:paraId="257C781C" w14:textId="77777777"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33187F5F" w14:textId="77777777"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B0EE2" w:rsidRPr="00173B53" w14:paraId="4FE1A990" w14:textId="77777777" w:rsidTr="00D14E9C">
        <w:tc>
          <w:tcPr>
            <w:tcW w:w="2193" w:type="pct"/>
          </w:tcPr>
          <w:p w14:paraId="6E0045B1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C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</w:p>
        </w:tc>
        <w:tc>
          <w:tcPr>
            <w:tcW w:w="292" w:type="pct"/>
          </w:tcPr>
          <w:p w14:paraId="1B7E9482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" w:type="pct"/>
          </w:tcPr>
          <w:p w14:paraId="621406C8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5551267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" w:type="pct"/>
          </w:tcPr>
          <w:p w14:paraId="1BAFDAE7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46D8F75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3A25568B" w14:textId="77777777" w:rsidR="005B0EE2" w:rsidRPr="006B7CE5" w:rsidRDefault="005B0EE2" w:rsidP="00B76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575E092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56352538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B0EE2" w:rsidRPr="00173B53" w14:paraId="756F6ECE" w14:textId="77777777" w:rsidTr="00D14E9C">
        <w:tc>
          <w:tcPr>
            <w:tcW w:w="2193" w:type="pct"/>
          </w:tcPr>
          <w:p w14:paraId="1F32D973" w14:textId="22A067A2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C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4E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D14E9C" w:rsidRPr="00D14E9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="00D14E9C" w:rsidRPr="00D14E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/ </w:t>
            </w:r>
            <w:r w:rsidR="00711A8E" w:rsidRPr="00711A8E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14E9C" w:rsidRPr="00D14E9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2" w:type="pct"/>
          </w:tcPr>
          <w:p w14:paraId="7CCCC5F9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56D3E04F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9512479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58F0ED67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DD07225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30B7B43C" w14:textId="77777777" w:rsidR="005B0EE2" w:rsidRPr="006B7CE5" w:rsidRDefault="005B0EE2" w:rsidP="00B76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28A1D85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579B21E0" w14:textId="77777777"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4E9C" w:rsidRPr="00D531BF" w14:paraId="7FD67650" w14:textId="77777777" w:rsidTr="008F6DF3">
        <w:tc>
          <w:tcPr>
            <w:tcW w:w="2193" w:type="pct"/>
          </w:tcPr>
          <w:p w14:paraId="4EFACC45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B7CE5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92" w:type="pct"/>
          </w:tcPr>
          <w:p w14:paraId="067B6197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465B8E42" w14:textId="027200EF" w:rsidR="00D14E9C" w:rsidRPr="00D531BF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915.49</w:t>
            </w:r>
          </w:p>
        </w:tc>
        <w:tc>
          <w:tcPr>
            <w:tcW w:w="141" w:type="pct"/>
          </w:tcPr>
          <w:p w14:paraId="416D60DA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1C297419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966.84</w:t>
            </w:r>
          </w:p>
        </w:tc>
        <w:tc>
          <w:tcPr>
            <w:tcW w:w="143" w:type="pct"/>
            <w:gridSpan w:val="2"/>
            <w:vAlign w:val="bottom"/>
          </w:tcPr>
          <w:p w14:paraId="7D57A1F2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vAlign w:val="bottom"/>
          </w:tcPr>
          <w:p w14:paraId="25ECA9F7" w14:textId="3C17A05D" w:rsidR="00D14E9C" w:rsidRPr="00D14E9C" w:rsidRDefault="00B76D2D" w:rsidP="004C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378.80</w:t>
            </w:r>
          </w:p>
        </w:tc>
        <w:tc>
          <w:tcPr>
            <w:tcW w:w="140" w:type="pct"/>
            <w:vAlign w:val="bottom"/>
          </w:tcPr>
          <w:p w14:paraId="034135B0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7B542F4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</w:tr>
      <w:tr w:rsidR="00D14E9C" w:rsidRPr="00D531BF" w14:paraId="70F76DB2" w14:textId="77777777" w:rsidTr="008F6DF3">
        <w:tc>
          <w:tcPr>
            <w:tcW w:w="2193" w:type="pct"/>
          </w:tcPr>
          <w:p w14:paraId="6185CC94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     ค่าเช่าค้างจ่ายตามสัญญาเช่าระยะยาว</w:t>
            </w:r>
          </w:p>
        </w:tc>
        <w:tc>
          <w:tcPr>
            <w:tcW w:w="292" w:type="pct"/>
          </w:tcPr>
          <w:p w14:paraId="65062ACC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38A4B691" w14:textId="352A9700" w:rsidR="00D14E9C" w:rsidRPr="00D531BF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(4.74)</w:t>
            </w:r>
          </w:p>
        </w:tc>
        <w:tc>
          <w:tcPr>
            <w:tcW w:w="141" w:type="pct"/>
          </w:tcPr>
          <w:p w14:paraId="21FCA614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747C1917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(5.81)</w:t>
            </w:r>
          </w:p>
        </w:tc>
        <w:tc>
          <w:tcPr>
            <w:tcW w:w="143" w:type="pct"/>
            <w:gridSpan w:val="2"/>
            <w:vAlign w:val="bottom"/>
          </w:tcPr>
          <w:p w14:paraId="57DB80AA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vAlign w:val="bottom"/>
          </w:tcPr>
          <w:p w14:paraId="1AE3D699" w14:textId="716FED71" w:rsidR="00D14E9C" w:rsidRPr="00D14E9C" w:rsidRDefault="00B76D2D" w:rsidP="00A3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left="-90" w:right="-104" w:firstLine="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31AC6115" w14:textId="77777777" w:rsidR="00D14E9C" w:rsidRPr="00D14E9C" w:rsidRDefault="00D14E9C" w:rsidP="00A3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3D1530A1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4E9C" w:rsidRPr="00173B53" w14:paraId="7EBB3102" w14:textId="77777777" w:rsidTr="008F6DF3">
        <w:tc>
          <w:tcPr>
            <w:tcW w:w="2193" w:type="pct"/>
          </w:tcPr>
          <w:p w14:paraId="5F38445E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0CA3A9FC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DBCE83C" w14:textId="71CBD855" w:rsidR="00D14E9C" w:rsidRPr="00D531BF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910.75</w:t>
            </w:r>
          </w:p>
        </w:tc>
        <w:tc>
          <w:tcPr>
            <w:tcW w:w="141" w:type="pct"/>
          </w:tcPr>
          <w:p w14:paraId="53262EC5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D27D6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9C">
              <w:rPr>
                <w:rFonts w:ascii="Angsana New" w:hAnsi="Angsana New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143" w:type="pct"/>
            <w:gridSpan w:val="2"/>
            <w:vAlign w:val="bottom"/>
          </w:tcPr>
          <w:p w14:paraId="114E28A4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9E4A1" w14:textId="0B08B237" w:rsidR="00D14E9C" w:rsidRPr="00B76D2D" w:rsidRDefault="00B76D2D" w:rsidP="004C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2D">
              <w:rPr>
                <w:rFonts w:ascii="Angsana New" w:hAnsi="Angsana New"/>
                <w:b/>
                <w:bCs/>
                <w:sz w:val="30"/>
                <w:szCs w:val="30"/>
              </w:rPr>
              <w:t>378.80</w:t>
            </w:r>
          </w:p>
        </w:tc>
        <w:tc>
          <w:tcPr>
            <w:tcW w:w="140" w:type="pct"/>
            <w:vAlign w:val="bottom"/>
          </w:tcPr>
          <w:p w14:paraId="2544F884" w14:textId="77777777" w:rsidR="00D14E9C" w:rsidRPr="00B76D2D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E9586" w14:textId="77777777" w:rsidR="00D14E9C" w:rsidRPr="00D14E9C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9C">
              <w:rPr>
                <w:rFonts w:ascii="Angsana New" w:hAnsi="Angsana New"/>
                <w:b/>
                <w:bCs/>
                <w:sz w:val="30"/>
                <w:szCs w:val="30"/>
              </w:rPr>
              <w:t>404.61</w:t>
            </w:r>
          </w:p>
        </w:tc>
      </w:tr>
      <w:tr w:rsidR="005B0EE2" w:rsidRPr="00173B53" w14:paraId="0724E3DB" w14:textId="77777777" w:rsidTr="00D14E9C">
        <w:tc>
          <w:tcPr>
            <w:tcW w:w="2193" w:type="pct"/>
          </w:tcPr>
          <w:p w14:paraId="6E54192D" w14:textId="77777777"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B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3B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73B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2" w:type="pct"/>
          </w:tcPr>
          <w:p w14:paraId="2B56D281" w14:textId="77777777"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3CD65BC8" w14:textId="77777777"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68BD4FC" w14:textId="77777777"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3D768C68" w14:textId="77777777"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7F548DA" w14:textId="77777777"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67F88937" w14:textId="77777777" w:rsidR="005B0EE2" w:rsidRPr="00173B53" w:rsidRDefault="005B0EE2" w:rsidP="00B76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4B501C2" w14:textId="77777777"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6F115633" w14:textId="77777777"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4E9C" w:rsidRPr="00D531BF" w14:paraId="7B25C548" w14:textId="77777777" w:rsidTr="00D14E9C">
        <w:tc>
          <w:tcPr>
            <w:tcW w:w="2193" w:type="pct"/>
          </w:tcPr>
          <w:p w14:paraId="2D460FD1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73B5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92" w:type="pct"/>
          </w:tcPr>
          <w:p w14:paraId="73D994CC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7D2E4812" w14:textId="5E4DBAC7" w:rsidR="00D14E9C" w:rsidRPr="00D531BF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889.8</w:t>
            </w:r>
            <w:r w:rsidR="001C4F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738FE561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25FAA67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941.24</w:t>
            </w:r>
          </w:p>
        </w:tc>
        <w:tc>
          <w:tcPr>
            <w:tcW w:w="143" w:type="pct"/>
            <w:gridSpan w:val="2"/>
          </w:tcPr>
          <w:p w14:paraId="5B192E79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7018B7F0" w14:textId="6E552098" w:rsidR="00D14E9C" w:rsidRPr="00D531BF" w:rsidRDefault="00AE6308" w:rsidP="004C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365.90</w:t>
            </w:r>
          </w:p>
        </w:tc>
        <w:tc>
          <w:tcPr>
            <w:tcW w:w="140" w:type="pct"/>
          </w:tcPr>
          <w:p w14:paraId="7F55662C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3DAD15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391.73</w:t>
            </w:r>
          </w:p>
        </w:tc>
      </w:tr>
      <w:tr w:rsidR="00D14E9C" w:rsidRPr="00D531BF" w14:paraId="63537313" w14:textId="77777777" w:rsidTr="00D14E9C">
        <w:tc>
          <w:tcPr>
            <w:tcW w:w="2193" w:type="pct"/>
          </w:tcPr>
          <w:p w14:paraId="730E665F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     ค่าเช่าค้างจ่ายตามสัญญาเช่าระยะยาว</w:t>
            </w:r>
          </w:p>
        </w:tc>
        <w:tc>
          <w:tcPr>
            <w:tcW w:w="292" w:type="pct"/>
          </w:tcPr>
          <w:p w14:paraId="0A7A373C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DA5C1DB" w14:textId="53D8D12D" w:rsidR="00D14E9C" w:rsidRPr="00D531BF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(4.09)</w:t>
            </w:r>
          </w:p>
        </w:tc>
        <w:tc>
          <w:tcPr>
            <w:tcW w:w="141" w:type="pct"/>
          </w:tcPr>
          <w:p w14:paraId="2B0AA5DB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52899E58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(5.33)</w:t>
            </w:r>
          </w:p>
        </w:tc>
        <w:tc>
          <w:tcPr>
            <w:tcW w:w="143" w:type="pct"/>
            <w:gridSpan w:val="2"/>
          </w:tcPr>
          <w:p w14:paraId="048C835E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</w:tcPr>
          <w:p w14:paraId="1D98681F" w14:textId="52D066AC" w:rsidR="00D14E9C" w:rsidRPr="00D531BF" w:rsidRDefault="00AE6308" w:rsidP="00AE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left="-90" w:right="-104" w:firstLine="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ADF1EDC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5CAFE790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4E9C" w:rsidRPr="00173B53" w14:paraId="03040CD5" w14:textId="77777777" w:rsidTr="00D14E9C">
        <w:tc>
          <w:tcPr>
            <w:tcW w:w="2193" w:type="pct"/>
          </w:tcPr>
          <w:p w14:paraId="13729219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2D5B75AA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8BDD785" w14:textId="330CD97F" w:rsidR="00D14E9C" w:rsidRPr="00D531BF" w:rsidRDefault="00C86417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885.73</w:t>
            </w:r>
          </w:p>
        </w:tc>
        <w:tc>
          <w:tcPr>
            <w:tcW w:w="141" w:type="pct"/>
          </w:tcPr>
          <w:p w14:paraId="1601DE37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60B68FBD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935.91</w:t>
            </w:r>
          </w:p>
        </w:tc>
        <w:tc>
          <w:tcPr>
            <w:tcW w:w="143" w:type="pct"/>
            <w:gridSpan w:val="2"/>
          </w:tcPr>
          <w:p w14:paraId="56B5227F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F93DFF" w14:textId="5AE7A327" w:rsidR="00D14E9C" w:rsidRPr="00D531BF" w:rsidRDefault="00AE6308" w:rsidP="004C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365.90</w:t>
            </w:r>
          </w:p>
        </w:tc>
        <w:tc>
          <w:tcPr>
            <w:tcW w:w="140" w:type="pct"/>
          </w:tcPr>
          <w:p w14:paraId="5DCC5400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02BF614A" w14:textId="77777777" w:rsidR="00D14E9C" w:rsidRPr="00D531BF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391.73</w:t>
            </w:r>
          </w:p>
        </w:tc>
      </w:tr>
    </w:tbl>
    <w:p w14:paraId="4D6CFCA8" w14:textId="77777777" w:rsidR="00CE2CA9" w:rsidRDefault="00CE2CA9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0"/>
          <w:szCs w:val="20"/>
        </w:rPr>
      </w:pPr>
    </w:p>
    <w:p w14:paraId="6925891F" w14:textId="77777777" w:rsidR="00B32561" w:rsidRDefault="00B32561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0"/>
          <w:szCs w:val="20"/>
        </w:rPr>
      </w:pPr>
    </w:p>
    <w:p w14:paraId="600A697D" w14:textId="77777777" w:rsidR="001B0CC1" w:rsidRDefault="001B0CC1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0"/>
          <w:szCs w:val="20"/>
        </w:rPr>
      </w:pPr>
    </w:p>
    <w:p w14:paraId="0A7DCA96" w14:textId="77777777" w:rsidR="00D14E9C" w:rsidRDefault="00D14E9C" w:rsidP="000F09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6D19EBB" w14:textId="77777777" w:rsidR="00B35340" w:rsidRPr="00D14E9C" w:rsidRDefault="00FD1DC3" w:rsidP="00BE4A78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14E9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02C3354B" w14:textId="77777777" w:rsidR="00173B53" w:rsidRPr="00CE2CA9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0"/>
          <w:szCs w:val="20"/>
        </w:rPr>
      </w:pPr>
    </w:p>
    <w:p w14:paraId="15E02B0E" w14:textId="77777777" w:rsidR="00173B53" w:rsidRPr="00173B53" w:rsidRDefault="00173B53" w:rsidP="0017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73B53">
        <w:rPr>
          <w:rFonts w:ascii="Angsana New" w:hAnsi="Angsana New" w:hint="cs"/>
          <w:sz w:val="30"/>
          <w:szCs w:val="30"/>
          <w:cs/>
        </w:rPr>
        <w:t>รายการเปลี่ยนแปลงระหว่างงวด</w:t>
      </w:r>
      <w:r w:rsidR="00DF75BD">
        <w:rPr>
          <w:rFonts w:ascii="Angsana New" w:hAnsi="Angsana New" w:hint="cs"/>
          <w:sz w:val="30"/>
          <w:szCs w:val="30"/>
          <w:cs/>
        </w:rPr>
        <w:t>หก</w:t>
      </w:r>
      <w:r w:rsidRPr="00173B5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7571E">
        <w:rPr>
          <w:rFonts w:ascii="Angsana New" w:hAnsi="Angsana New"/>
          <w:sz w:val="30"/>
          <w:szCs w:val="30"/>
        </w:rPr>
        <w:t>31</w:t>
      </w:r>
      <w:r w:rsidRPr="00173B53">
        <w:rPr>
          <w:rFonts w:ascii="Angsana New" w:hAnsi="Angsana New" w:hint="cs"/>
          <w:sz w:val="30"/>
          <w:szCs w:val="30"/>
          <w:cs/>
        </w:rPr>
        <w:t xml:space="preserve"> มีนาคม มีดังนี้</w:t>
      </w:r>
    </w:p>
    <w:p w14:paraId="53E08364" w14:textId="77777777" w:rsidR="00173B53" w:rsidRPr="006B7CE5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0"/>
          <w:szCs w:val="20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3"/>
        <w:gridCol w:w="959"/>
        <w:gridCol w:w="265"/>
        <w:gridCol w:w="977"/>
        <w:gridCol w:w="265"/>
        <w:gridCol w:w="970"/>
        <w:gridCol w:w="264"/>
        <w:gridCol w:w="961"/>
      </w:tblGrid>
      <w:tr w:rsidR="00173B53" w:rsidRPr="00BF051E" w14:paraId="7AA1E097" w14:textId="77777777" w:rsidTr="00F41FC9">
        <w:tc>
          <w:tcPr>
            <w:tcW w:w="2071" w:type="pct"/>
          </w:tcPr>
          <w:p w14:paraId="671D72DC" w14:textId="77777777" w:rsidR="00173B53" w:rsidRPr="00C06948" w:rsidRDefault="00173B53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6FCC5276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pct"/>
            <w:gridSpan w:val="3"/>
          </w:tcPr>
          <w:p w14:paraId="0C847254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022C4ED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pct"/>
            <w:gridSpan w:val="3"/>
          </w:tcPr>
          <w:p w14:paraId="60E98BB7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14E9C" w:rsidRPr="00F91027" w14:paraId="68F08312" w14:textId="77777777" w:rsidTr="00F41FC9">
        <w:tc>
          <w:tcPr>
            <w:tcW w:w="2506" w:type="pct"/>
            <w:gridSpan w:val="2"/>
          </w:tcPr>
          <w:p w14:paraId="2F31FD63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2BD2949C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489BEFC0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4972BE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19C39C45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004ED438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6B3010F4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E074BB7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73B53" w:rsidRPr="00C06948" w14:paraId="4EBEC785" w14:textId="77777777" w:rsidTr="00C53E08">
        <w:tc>
          <w:tcPr>
            <w:tcW w:w="2071" w:type="pct"/>
          </w:tcPr>
          <w:p w14:paraId="6DE13057" w14:textId="77777777" w:rsidR="00173B53" w:rsidRPr="00C06948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73085B89" w14:textId="77777777" w:rsidR="00173B53" w:rsidRPr="00C06948" w:rsidRDefault="00C51755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94" w:type="pct"/>
            <w:gridSpan w:val="7"/>
          </w:tcPr>
          <w:p w14:paraId="22AC8032" w14:textId="77777777" w:rsidR="00173B53" w:rsidRPr="00C06948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4E9C" w:rsidRPr="00C06948" w14:paraId="176A58E6" w14:textId="77777777" w:rsidTr="00F41FC9">
        <w:tc>
          <w:tcPr>
            <w:tcW w:w="2071" w:type="pct"/>
          </w:tcPr>
          <w:p w14:paraId="07F90C7E" w14:textId="69FEF4EB" w:rsidR="00D14E9C" w:rsidRPr="001B49F9" w:rsidRDefault="00D14E9C" w:rsidP="00D14E9C">
            <w:pPr>
              <w:tabs>
                <w:tab w:val="clear" w:pos="227"/>
              </w:tabs>
              <w:ind w:left="-20" w:firstLine="20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D14E9C">
              <w:rPr>
                <w:rFonts w:ascii="Angsana New" w:hAnsi="Angsana New"/>
                <w:sz w:val="30"/>
                <w:szCs w:val="30"/>
              </w:rPr>
              <w:t>2562</w:t>
            </w:r>
            <w:r w:rsidRPr="00D14E9C"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14E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35" w:type="pct"/>
          </w:tcPr>
          <w:p w14:paraId="7860E2B6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37E64F03" w14:textId="448029FD" w:rsidR="00D14E9C" w:rsidRPr="001B49F9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2,545.78</w:t>
            </w:r>
          </w:p>
        </w:tc>
        <w:tc>
          <w:tcPr>
            <w:tcW w:w="142" w:type="pct"/>
          </w:tcPr>
          <w:p w14:paraId="1971F956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4772A83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2,462.61</w:t>
            </w:r>
          </w:p>
        </w:tc>
        <w:tc>
          <w:tcPr>
            <w:tcW w:w="142" w:type="pct"/>
          </w:tcPr>
          <w:p w14:paraId="2AA6CE5D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5C479967" w14:textId="076E854C" w:rsidR="00D14E9C" w:rsidRPr="001B49F9" w:rsidRDefault="004F3E8E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993.77</w:t>
            </w:r>
          </w:p>
        </w:tc>
        <w:tc>
          <w:tcPr>
            <w:tcW w:w="141" w:type="pct"/>
          </w:tcPr>
          <w:p w14:paraId="41D4F988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275AC93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910.95</w:t>
            </w:r>
          </w:p>
        </w:tc>
      </w:tr>
      <w:tr w:rsidR="00D14E9C" w:rsidRPr="00C06948" w14:paraId="3AF338E9" w14:textId="77777777" w:rsidTr="00F41FC9">
        <w:tc>
          <w:tcPr>
            <w:tcW w:w="2071" w:type="pct"/>
          </w:tcPr>
          <w:p w14:paraId="65E12CB2" w14:textId="77777777" w:rsidR="00D14E9C" w:rsidRPr="001B49F9" w:rsidRDefault="00D14E9C" w:rsidP="00D14E9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35" w:type="pct"/>
          </w:tcPr>
          <w:p w14:paraId="0A7C8AE6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66E9520C" w14:textId="51FA3EA1" w:rsidR="00D14E9C" w:rsidRPr="001B49F9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</w:t>
            </w:r>
            <w:r w:rsidR="00975C3A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2" w:type="pct"/>
          </w:tcPr>
          <w:p w14:paraId="1FFD94EA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5E46A6D4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49.63</w:t>
            </w:r>
          </w:p>
        </w:tc>
        <w:tc>
          <w:tcPr>
            <w:tcW w:w="142" w:type="pct"/>
          </w:tcPr>
          <w:p w14:paraId="577AFA57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23E2C7F4" w14:textId="78373DB4" w:rsidR="00D14E9C" w:rsidRPr="001B49F9" w:rsidRDefault="004F3E8E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9.26</w:t>
            </w:r>
          </w:p>
        </w:tc>
        <w:tc>
          <w:tcPr>
            <w:tcW w:w="141" w:type="pct"/>
          </w:tcPr>
          <w:p w14:paraId="4E1DA824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62C85860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25.32</w:t>
            </w:r>
          </w:p>
        </w:tc>
      </w:tr>
      <w:tr w:rsidR="00D14E9C" w:rsidRPr="00C06948" w14:paraId="1651173E" w14:textId="77777777" w:rsidTr="00F41FC9">
        <w:tc>
          <w:tcPr>
            <w:tcW w:w="2071" w:type="pct"/>
          </w:tcPr>
          <w:p w14:paraId="1FDB1AEA" w14:textId="77777777" w:rsidR="00D14E9C" w:rsidRPr="001B49F9" w:rsidRDefault="00D14E9C" w:rsidP="00D14E9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35" w:type="pct"/>
          </w:tcPr>
          <w:p w14:paraId="33A43570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3DA2C688" w14:textId="166E4AB5" w:rsidR="00D14E9C" w:rsidRPr="001B49F9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(0.15)</w:t>
            </w:r>
          </w:p>
        </w:tc>
        <w:tc>
          <w:tcPr>
            <w:tcW w:w="142" w:type="pct"/>
          </w:tcPr>
          <w:p w14:paraId="28A715C4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CFAC92F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  <w:tc>
          <w:tcPr>
            <w:tcW w:w="142" w:type="pct"/>
          </w:tcPr>
          <w:p w14:paraId="2C04E6C5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5315CD1C" w14:textId="7A4721EA" w:rsidR="00D14E9C" w:rsidRPr="001B49F9" w:rsidRDefault="004F3E8E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66A9832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25D74A8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4E9C" w:rsidRPr="00C06948" w14:paraId="4E7A75B1" w14:textId="77777777" w:rsidTr="00F41FC9">
        <w:tc>
          <w:tcPr>
            <w:tcW w:w="2071" w:type="pct"/>
          </w:tcPr>
          <w:p w14:paraId="3FF56091" w14:textId="77777777" w:rsidR="00D14E9C" w:rsidRPr="001B49F9" w:rsidRDefault="00D14E9C" w:rsidP="00D14E9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35" w:type="pct"/>
          </w:tcPr>
          <w:p w14:paraId="4386799C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18F434D5" w14:textId="7357FDB2" w:rsidR="00D14E9C" w:rsidRPr="001B49F9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(2.09)</w:t>
            </w:r>
          </w:p>
        </w:tc>
        <w:tc>
          <w:tcPr>
            <w:tcW w:w="142" w:type="pct"/>
          </w:tcPr>
          <w:p w14:paraId="6B9B9D14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BE5EFF7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(0.03)</w:t>
            </w:r>
          </w:p>
        </w:tc>
        <w:tc>
          <w:tcPr>
            <w:tcW w:w="142" w:type="pct"/>
          </w:tcPr>
          <w:p w14:paraId="4F33BF8E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vAlign w:val="bottom"/>
          </w:tcPr>
          <w:p w14:paraId="0F4888D9" w14:textId="458B84E2" w:rsidR="00D14E9C" w:rsidRPr="001B49F9" w:rsidRDefault="004F3E8E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(1.38)</w:t>
            </w:r>
          </w:p>
        </w:tc>
        <w:tc>
          <w:tcPr>
            <w:tcW w:w="141" w:type="pct"/>
          </w:tcPr>
          <w:p w14:paraId="6CB6B3A3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14:paraId="38166701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4E9C" w:rsidRPr="00C06948" w14:paraId="10D1FAC4" w14:textId="77777777" w:rsidTr="00F41FC9">
        <w:tc>
          <w:tcPr>
            <w:tcW w:w="2071" w:type="pct"/>
          </w:tcPr>
          <w:p w14:paraId="4B01E975" w14:textId="60679212" w:rsidR="00D14E9C" w:rsidRPr="001B49F9" w:rsidRDefault="00D14E9C" w:rsidP="00D14E9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การจำหน่ายบริษัทย่อย</w:t>
            </w:r>
            <w:r w:rsidR="00F41FC9"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41FC9" w:rsidRPr="001B49F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มูลค่าส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ทธิตามบัญชี</w:t>
            </w:r>
          </w:p>
        </w:tc>
        <w:tc>
          <w:tcPr>
            <w:tcW w:w="435" w:type="pct"/>
          </w:tcPr>
          <w:p w14:paraId="23660566" w14:textId="3A1851E0" w:rsidR="00D14E9C" w:rsidRPr="00E87455" w:rsidRDefault="00E87455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7455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13" w:type="pct"/>
          </w:tcPr>
          <w:p w14:paraId="1BE9D001" w14:textId="61EF91B5" w:rsidR="00D14E9C" w:rsidRPr="001B49F9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3DD87CF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4AFFB0D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  <w:tc>
          <w:tcPr>
            <w:tcW w:w="142" w:type="pct"/>
          </w:tcPr>
          <w:p w14:paraId="3E3ED619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vAlign w:val="bottom"/>
          </w:tcPr>
          <w:p w14:paraId="0BA855A7" w14:textId="3EB5B893" w:rsidR="00D14E9C" w:rsidRPr="001B49F9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3EA8F9B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14:paraId="68940007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4E9C" w:rsidRPr="00C06948" w14:paraId="0274B0FC" w14:textId="77777777" w:rsidTr="00F41FC9">
        <w:tc>
          <w:tcPr>
            <w:tcW w:w="2071" w:type="pct"/>
          </w:tcPr>
          <w:p w14:paraId="628DEC18" w14:textId="77777777" w:rsidR="00D14E9C" w:rsidRPr="001B49F9" w:rsidRDefault="00D14E9C" w:rsidP="00D14E9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35" w:type="pct"/>
          </w:tcPr>
          <w:p w14:paraId="79A74C14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221E82AB" w14:textId="70D62252" w:rsidR="00D14E9C" w:rsidRPr="001B49F9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(80.83)</w:t>
            </w:r>
          </w:p>
        </w:tc>
        <w:tc>
          <w:tcPr>
            <w:tcW w:w="142" w:type="pct"/>
          </w:tcPr>
          <w:p w14:paraId="0787A714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A214C48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(64.47)</w:t>
            </w:r>
          </w:p>
        </w:tc>
        <w:tc>
          <w:tcPr>
            <w:tcW w:w="142" w:type="pct"/>
          </w:tcPr>
          <w:p w14:paraId="6A7851D3" w14:textId="77777777" w:rsidR="00D14E9C" w:rsidRPr="006B7CE5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vAlign w:val="bottom"/>
          </w:tcPr>
          <w:p w14:paraId="24E80C9B" w14:textId="0C0ACFC5" w:rsidR="00D14E9C" w:rsidRPr="001B49F9" w:rsidRDefault="004F3E8E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(44.82)</w:t>
            </w:r>
          </w:p>
        </w:tc>
        <w:tc>
          <w:tcPr>
            <w:tcW w:w="141" w:type="pct"/>
          </w:tcPr>
          <w:p w14:paraId="753860EF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14:paraId="0EEBADBC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(32.04)</w:t>
            </w:r>
          </w:p>
        </w:tc>
      </w:tr>
      <w:tr w:rsidR="00D14E9C" w:rsidRPr="00C06948" w14:paraId="0708142D" w14:textId="77777777" w:rsidTr="00F41FC9">
        <w:tc>
          <w:tcPr>
            <w:tcW w:w="2071" w:type="pct"/>
          </w:tcPr>
          <w:p w14:paraId="51B6630D" w14:textId="77777777" w:rsidR="00D14E9C" w:rsidRPr="001B49F9" w:rsidRDefault="00D14E9C" w:rsidP="00D14E9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B49F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B49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435" w:type="pct"/>
          </w:tcPr>
          <w:p w14:paraId="5D02C9B5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F010962" w14:textId="2903F749" w:rsidR="00D14E9C" w:rsidRPr="001B49F9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2,499.30</w:t>
            </w:r>
          </w:p>
        </w:tc>
        <w:tc>
          <w:tcPr>
            <w:tcW w:w="142" w:type="pct"/>
          </w:tcPr>
          <w:p w14:paraId="75D1CC44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0C963A7A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9F9">
              <w:rPr>
                <w:rFonts w:ascii="Angsana New" w:hAnsi="Angsana New"/>
                <w:b/>
                <w:bCs/>
                <w:sz w:val="30"/>
                <w:szCs w:val="30"/>
              </w:rPr>
              <w:t>2,447.72</w:t>
            </w:r>
          </w:p>
        </w:tc>
        <w:tc>
          <w:tcPr>
            <w:tcW w:w="142" w:type="pct"/>
          </w:tcPr>
          <w:p w14:paraId="7A4E11D7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200F55CD" w14:textId="09DE7B88" w:rsidR="00D14E9C" w:rsidRPr="001B49F9" w:rsidRDefault="00B76D2D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956.83</w:t>
            </w:r>
          </w:p>
        </w:tc>
        <w:tc>
          <w:tcPr>
            <w:tcW w:w="141" w:type="pct"/>
          </w:tcPr>
          <w:p w14:paraId="075B5425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55B7CB88" w14:textId="77777777" w:rsidR="00D14E9C" w:rsidRPr="001B49F9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9F9">
              <w:rPr>
                <w:rFonts w:ascii="Angsana New" w:hAnsi="Angsana New"/>
                <w:b/>
                <w:bCs/>
                <w:sz w:val="30"/>
                <w:szCs w:val="30"/>
              </w:rPr>
              <w:t>904.23</w:t>
            </w:r>
          </w:p>
        </w:tc>
      </w:tr>
    </w:tbl>
    <w:p w14:paraId="5BFAA7CF" w14:textId="77777777" w:rsidR="00173B53" w:rsidRPr="006B7CE5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0"/>
          <w:szCs w:val="20"/>
        </w:rPr>
      </w:pPr>
    </w:p>
    <w:p w14:paraId="3A04A982" w14:textId="77777777" w:rsidR="00FA7359" w:rsidRPr="00DF75BD" w:rsidRDefault="00994719" w:rsidP="00994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20"/>
          <w:szCs w:val="20"/>
        </w:rPr>
      </w:pPr>
      <w:r w:rsidRPr="00C4573E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  <w:r w:rsidRPr="00C4573E">
        <w:rPr>
          <w:rFonts w:ascii="Angsana New" w:hAnsi="Angsana New"/>
          <w:i/>
          <w:iCs/>
          <w:sz w:val="30"/>
          <w:szCs w:val="30"/>
          <w:cs/>
        </w:rPr>
        <w:br/>
      </w:r>
    </w:p>
    <w:p w14:paraId="5FE7BCFC" w14:textId="5E11CF27" w:rsidR="009F50D0" w:rsidRDefault="00FD1DC3" w:rsidP="00C53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บริษัทและบริษัทย่อยได้นำที่ดินพร้อมสิ่งปลูกสร้างส่วนใหญ่ไปจดจำนองเพื่อใช้เป็นหลักประกัน</w:t>
      </w:r>
      <w:r w:rsidR="00FA7359" w:rsidRPr="004B707B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4B707B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  <w:r w:rsidR="00FA7359" w:rsidRPr="004B707B">
        <w:rPr>
          <w:rFonts w:ascii="Angsana New" w:hAnsi="Angsana New" w:hint="cs"/>
          <w:sz w:val="30"/>
          <w:szCs w:val="30"/>
          <w:cs/>
        </w:rPr>
        <w:t xml:space="preserve"> (ดูหมายเหตุ</w:t>
      </w:r>
      <w:r w:rsidR="004967A1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="00FA7359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D704C8">
        <w:rPr>
          <w:rFonts w:ascii="Angsana New" w:hAnsi="Angsana New"/>
          <w:sz w:val="30"/>
          <w:szCs w:val="30"/>
        </w:rPr>
        <w:t>1</w:t>
      </w:r>
      <w:r w:rsidR="00E87455">
        <w:rPr>
          <w:rFonts w:ascii="Angsana New" w:hAnsi="Angsana New"/>
          <w:sz w:val="30"/>
          <w:szCs w:val="30"/>
        </w:rPr>
        <w:t>2</w:t>
      </w:r>
      <w:r w:rsidR="00FA7359" w:rsidRPr="004B707B">
        <w:rPr>
          <w:rFonts w:ascii="Angsana New" w:hAnsi="Angsana New" w:hint="cs"/>
          <w:sz w:val="30"/>
          <w:szCs w:val="30"/>
          <w:cs/>
        </w:rPr>
        <w:t>)</w:t>
      </w:r>
      <w:r w:rsidR="009F50D0" w:rsidRPr="004B707B">
        <w:rPr>
          <w:rFonts w:ascii="Angsana New" w:hAnsi="Angsana New"/>
          <w:sz w:val="30"/>
          <w:szCs w:val="30"/>
        </w:rPr>
        <w:t xml:space="preserve"> </w:t>
      </w:r>
    </w:p>
    <w:p w14:paraId="584A0ACE" w14:textId="77777777" w:rsidR="00CD3345" w:rsidRDefault="00CD3345" w:rsidP="00D7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20"/>
          <w:szCs w:val="20"/>
        </w:rPr>
      </w:pPr>
    </w:p>
    <w:p w14:paraId="2B8D52F5" w14:textId="77777777" w:rsidR="00FD1DC3" w:rsidRPr="004B707B" w:rsidRDefault="00FD1DC3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67B45DD7" w14:textId="77777777" w:rsidR="002602C6" w:rsidRPr="00DF75BD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D80DCF9" w14:textId="1FF20CCE" w:rsidR="002602C6" w:rsidRPr="004B707B" w:rsidRDefault="008501BD" w:rsidP="00CD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ณ </w:t>
      </w:r>
      <w:r w:rsidR="002602C6" w:rsidRPr="004B707B">
        <w:rPr>
          <w:rFonts w:ascii="Angsana New" w:hAnsi="Angsana New"/>
          <w:sz w:val="30"/>
          <w:szCs w:val="30"/>
        </w:rPr>
        <w:t xml:space="preserve">31 </w:t>
      </w:r>
      <w:r w:rsidR="00D338DA">
        <w:rPr>
          <w:rFonts w:ascii="Angsana New" w:hAnsi="Angsana New" w:hint="cs"/>
          <w:sz w:val="30"/>
          <w:szCs w:val="30"/>
          <w:cs/>
        </w:rPr>
        <w:t>มีนาคม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2602C6" w:rsidRPr="004B707B">
        <w:rPr>
          <w:rFonts w:ascii="Angsana New" w:hAnsi="Angsana New"/>
          <w:sz w:val="30"/>
          <w:szCs w:val="30"/>
        </w:rPr>
        <w:t>25</w:t>
      </w:r>
      <w:r w:rsidR="00711A8E" w:rsidRPr="00711A8E">
        <w:rPr>
          <w:rFonts w:ascii="Angsana New" w:hAnsi="Angsana New" w:hint="cs"/>
          <w:sz w:val="30"/>
          <w:szCs w:val="30"/>
        </w:rPr>
        <w:t>6</w:t>
      </w:r>
      <w:r w:rsidR="00D14E9C">
        <w:rPr>
          <w:rFonts w:ascii="Angsana New" w:hAnsi="Angsana New"/>
          <w:sz w:val="30"/>
          <w:szCs w:val="30"/>
        </w:rPr>
        <w:t>3</w:t>
      </w:r>
      <w:r w:rsidR="002602C6" w:rsidRPr="004B707B">
        <w:rPr>
          <w:rFonts w:ascii="Angsana New" w:hAnsi="Angsana New"/>
          <w:sz w:val="30"/>
          <w:szCs w:val="30"/>
        </w:rPr>
        <w:t xml:space="preserve"> 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75BD">
        <w:rPr>
          <w:rFonts w:ascii="Angsana New" w:hAnsi="Angsana New"/>
          <w:sz w:val="30"/>
          <w:szCs w:val="30"/>
        </w:rPr>
        <w:t xml:space="preserve">30 </w:t>
      </w:r>
      <w:r w:rsidR="00DF75BD">
        <w:rPr>
          <w:rFonts w:ascii="Angsana New" w:hAnsi="Angsana New" w:hint="cs"/>
          <w:sz w:val="30"/>
          <w:szCs w:val="30"/>
          <w:cs/>
        </w:rPr>
        <w:t>กันยายน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A95469" w:rsidRPr="004B707B">
        <w:rPr>
          <w:rFonts w:ascii="Angsana New" w:hAnsi="Angsana New"/>
          <w:sz w:val="30"/>
          <w:szCs w:val="30"/>
        </w:rPr>
        <w:t>256</w:t>
      </w:r>
      <w:r w:rsidR="00D14E9C">
        <w:rPr>
          <w:rFonts w:ascii="Angsana New" w:hAnsi="Angsana New"/>
          <w:sz w:val="30"/>
          <w:szCs w:val="30"/>
        </w:rPr>
        <w:t>2</w:t>
      </w:r>
      <w:r w:rsidR="002602C6" w:rsidRPr="004B707B">
        <w:rPr>
          <w:rFonts w:ascii="Angsana New" w:hAnsi="Angsana New"/>
          <w:sz w:val="30"/>
          <w:szCs w:val="30"/>
        </w:rPr>
        <w:t xml:space="preserve"> </w:t>
      </w:r>
      <w:r w:rsidR="002602C6" w:rsidRPr="004B707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3A9E419" w14:textId="77777777" w:rsidR="002602C6" w:rsidRPr="00DF75BD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78"/>
        <w:gridCol w:w="255"/>
        <w:gridCol w:w="1078"/>
        <w:gridCol w:w="341"/>
        <w:gridCol w:w="988"/>
        <w:gridCol w:w="275"/>
        <w:gridCol w:w="1024"/>
      </w:tblGrid>
      <w:tr w:rsidR="00C53E08" w:rsidRPr="004B707B" w14:paraId="423D0DCA" w14:textId="77777777" w:rsidTr="00274237">
        <w:trPr>
          <w:tblHeader/>
        </w:trPr>
        <w:tc>
          <w:tcPr>
            <w:tcW w:w="2308" w:type="pct"/>
          </w:tcPr>
          <w:p w14:paraId="47A049EE" w14:textId="77777777"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6B4107CD" w14:textId="77777777"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pct"/>
          </w:tcPr>
          <w:p w14:paraId="38D5233B" w14:textId="77777777"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14:paraId="63B56DAA" w14:textId="77777777"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3E08" w:rsidRPr="004B707B" w14:paraId="6E0969DC" w14:textId="77777777" w:rsidTr="00274237">
        <w:trPr>
          <w:trHeight w:val="425"/>
          <w:tblHeader/>
        </w:trPr>
        <w:tc>
          <w:tcPr>
            <w:tcW w:w="2308" w:type="pct"/>
          </w:tcPr>
          <w:p w14:paraId="3B46E1F7" w14:textId="77777777"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578391" w14:textId="77777777"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66D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</w:tcPr>
          <w:p w14:paraId="1D5F2C6B" w14:textId="77777777"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37B712" w14:textId="4F33116B" w:rsidR="00340B66" w:rsidRPr="00F766D4" w:rsidRDefault="00711A8E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1A8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340B66" w:rsidRPr="00F766D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82" w:type="pct"/>
          </w:tcPr>
          <w:p w14:paraId="5F772233" w14:textId="77777777"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867F79C" w14:textId="77777777"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66D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479309E4" w14:textId="77777777"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6EEF5128" w14:textId="512D9B66" w:rsidR="00340B66" w:rsidRPr="00F766D4" w:rsidRDefault="00711A8E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1A8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63754" w:rsidRPr="00F766D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53E08" w:rsidRPr="004B707B" w14:paraId="1031EA8A" w14:textId="77777777" w:rsidTr="00274237">
        <w:trPr>
          <w:trHeight w:val="425"/>
          <w:tblHeader/>
        </w:trPr>
        <w:tc>
          <w:tcPr>
            <w:tcW w:w="2308" w:type="pct"/>
          </w:tcPr>
          <w:p w14:paraId="7A2F0059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2D5808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7E9714ED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0AC934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2" w:type="pct"/>
          </w:tcPr>
          <w:p w14:paraId="09D5822C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EEF80E3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530796E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4FAF3931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40B66" w:rsidRPr="004B707B" w14:paraId="1803275A" w14:textId="77777777" w:rsidTr="002A3EE6">
        <w:trPr>
          <w:trHeight w:val="344"/>
          <w:tblHeader/>
        </w:trPr>
        <w:tc>
          <w:tcPr>
            <w:tcW w:w="2308" w:type="pct"/>
          </w:tcPr>
          <w:p w14:paraId="65FF6C86" w14:textId="77777777"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12F339F5" w14:textId="77777777"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Cordi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4B70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53E08" w:rsidRPr="005257AD" w14:paraId="510599A7" w14:textId="77777777" w:rsidTr="00274237">
        <w:tc>
          <w:tcPr>
            <w:tcW w:w="2308" w:type="pct"/>
          </w:tcPr>
          <w:p w14:paraId="4C0955C7" w14:textId="77777777" w:rsidR="00340B66" w:rsidRPr="005257AD" w:rsidRDefault="00340B66" w:rsidP="00480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6" w:type="pct"/>
          </w:tcPr>
          <w:p w14:paraId="1D2C81F8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F82D64B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6963D4DC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pct"/>
          </w:tcPr>
          <w:p w14:paraId="35E9DF0E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681EDB79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2D6A46D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7F6E998C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3E08" w:rsidRPr="004B707B" w14:paraId="38744884" w14:textId="77777777" w:rsidTr="00274237">
        <w:tc>
          <w:tcPr>
            <w:tcW w:w="2308" w:type="pct"/>
          </w:tcPr>
          <w:p w14:paraId="5EE48DEF" w14:textId="77777777" w:rsidR="00340B66" w:rsidRPr="00AE135A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13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6" w:type="pct"/>
          </w:tcPr>
          <w:p w14:paraId="0125E3BE" w14:textId="77777777" w:rsidR="00340B66" w:rsidRPr="00C53E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59EA24D" w14:textId="77777777"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1C5393E" w14:textId="77777777" w:rsidR="00340B66" w:rsidRPr="00C53E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1631D9A1" w14:textId="77777777"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76A60C" w14:textId="77777777"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CCC273" w14:textId="77777777"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3D4C7012" w14:textId="77777777"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2C7A8D" w14:paraId="2C2CC97E" w14:textId="77777777" w:rsidTr="00274237">
        <w:tc>
          <w:tcPr>
            <w:tcW w:w="2308" w:type="pct"/>
          </w:tcPr>
          <w:p w14:paraId="600ED1F5" w14:textId="77777777" w:rsidR="00D14E9C" w:rsidRPr="002C7A8D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13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C7A8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7A8D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33999453" w14:textId="177E6101" w:rsidR="00D14E9C" w:rsidRPr="002C7A8D" w:rsidRDefault="00D60C13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2,039.70</w:t>
            </w:r>
          </w:p>
        </w:tc>
        <w:tc>
          <w:tcPr>
            <w:tcW w:w="136" w:type="pct"/>
          </w:tcPr>
          <w:p w14:paraId="25DBF258" w14:textId="77777777" w:rsidR="00D14E9C" w:rsidRPr="002C7A8D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1ECEAAC" w14:textId="77777777" w:rsidR="00D14E9C" w:rsidRPr="002A3EE6" w:rsidRDefault="00D14E9C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496.64</w:t>
            </w:r>
          </w:p>
        </w:tc>
        <w:tc>
          <w:tcPr>
            <w:tcW w:w="182" w:type="pct"/>
          </w:tcPr>
          <w:p w14:paraId="78F36DA5" w14:textId="77777777" w:rsidR="00D14E9C" w:rsidRPr="00D14E9C" w:rsidRDefault="00D14E9C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2DC256BE" w14:textId="2FAB012F" w:rsidR="00D14E9C" w:rsidRPr="00D14E9C" w:rsidRDefault="00D60C13" w:rsidP="002A3EE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35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38694E9" w14:textId="77777777" w:rsidR="00D14E9C" w:rsidRPr="00D14E9C" w:rsidRDefault="00D14E9C" w:rsidP="00D14E9C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2D0B78FA" w14:textId="77777777" w:rsidR="00D14E9C" w:rsidRPr="00D14E9C" w:rsidRDefault="00D14E9C" w:rsidP="002A3EE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35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E9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53E08" w:rsidRPr="002A3EE6" w14:paraId="4407186D" w14:textId="77777777" w:rsidTr="00274237">
        <w:tc>
          <w:tcPr>
            <w:tcW w:w="2308" w:type="pct"/>
          </w:tcPr>
          <w:p w14:paraId="4D3AA2DE" w14:textId="77777777" w:rsidR="00D14E9C" w:rsidRPr="002C7A8D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7A8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C7A8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7A8D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C7A8D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C7A8D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76" w:type="pct"/>
          </w:tcPr>
          <w:p w14:paraId="5D86EC0C" w14:textId="5A90B2DE" w:rsidR="00D14E9C" w:rsidRPr="002C7A8D" w:rsidRDefault="00D60C13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8,049.37</w:t>
            </w:r>
          </w:p>
        </w:tc>
        <w:tc>
          <w:tcPr>
            <w:tcW w:w="136" w:type="pct"/>
          </w:tcPr>
          <w:p w14:paraId="1C1A7A8D" w14:textId="77777777" w:rsidR="00D14E9C" w:rsidRPr="002C7A8D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DC462B" w14:textId="77777777" w:rsidR="00D14E9C" w:rsidRPr="00D14E9C" w:rsidRDefault="00D14E9C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4,595.41</w:t>
            </w:r>
          </w:p>
        </w:tc>
        <w:tc>
          <w:tcPr>
            <w:tcW w:w="182" w:type="pct"/>
          </w:tcPr>
          <w:p w14:paraId="237CBC62" w14:textId="77777777" w:rsidR="00D14E9C" w:rsidRPr="00D14E9C" w:rsidRDefault="00D14E9C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353D080" w14:textId="36D3990A" w:rsidR="00D14E9C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4,689.37</w:t>
            </w:r>
          </w:p>
        </w:tc>
        <w:tc>
          <w:tcPr>
            <w:tcW w:w="147" w:type="pct"/>
          </w:tcPr>
          <w:p w14:paraId="41726A42" w14:textId="77777777" w:rsidR="00D14E9C" w:rsidRPr="002A3EE6" w:rsidRDefault="00D14E9C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5D6342D0" w14:textId="77777777" w:rsidR="00D14E9C" w:rsidRPr="002A3EE6" w:rsidRDefault="00D14E9C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3,675.41</w:t>
            </w:r>
          </w:p>
        </w:tc>
      </w:tr>
      <w:tr w:rsidR="00F41FC9" w:rsidRPr="002A3EE6" w14:paraId="4617E282" w14:textId="77777777" w:rsidTr="00274237">
        <w:tc>
          <w:tcPr>
            <w:tcW w:w="2308" w:type="pct"/>
          </w:tcPr>
          <w:p w14:paraId="55D07212" w14:textId="77777777" w:rsidR="00F41FC9" w:rsidRDefault="00F41FC9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9B47EE9" w14:textId="08418D25" w:rsidR="00975C3A" w:rsidRPr="002C7A8D" w:rsidRDefault="00975C3A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C759F03" w14:textId="77777777" w:rsidR="00F41FC9" w:rsidRDefault="00F41FC9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7622549" w14:textId="77777777" w:rsidR="00F41FC9" w:rsidRPr="002C7A8D" w:rsidRDefault="00F41FC9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B3D2A47" w14:textId="77777777" w:rsidR="00F41FC9" w:rsidRPr="00D14E9C" w:rsidRDefault="00F41FC9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148BA795" w14:textId="77777777" w:rsidR="00F41FC9" w:rsidRPr="00D14E9C" w:rsidRDefault="00F41FC9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CA8C509" w14:textId="77777777" w:rsidR="00F41FC9" w:rsidRPr="002A3EE6" w:rsidRDefault="00F41FC9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19BD62C" w14:textId="77777777" w:rsidR="00F41FC9" w:rsidRPr="002A3EE6" w:rsidRDefault="00F41FC9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5273F8AD" w14:textId="77777777" w:rsidR="00F41FC9" w:rsidRPr="002A3EE6" w:rsidRDefault="00F41FC9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53E08" w:rsidRPr="004B707B" w14:paraId="6BCE1079" w14:textId="77777777" w:rsidTr="00274237">
        <w:tc>
          <w:tcPr>
            <w:tcW w:w="2308" w:type="pct"/>
          </w:tcPr>
          <w:p w14:paraId="74BD648B" w14:textId="351A9FB2" w:rsidR="00D60C13" w:rsidRPr="002C7A8D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เงินกู้ยืมระยะยาวจากกิจการที่เกี่ยวข้องกัน</w:t>
            </w:r>
          </w:p>
        </w:tc>
        <w:tc>
          <w:tcPr>
            <w:tcW w:w="576" w:type="pct"/>
          </w:tcPr>
          <w:p w14:paraId="20C72E2C" w14:textId="77777777" w:rsidR="00D60C13" w:rsidRPr="002C7A8D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4430343" w14:textId="77777777" w:rsidR="00D60C13" w:rsidRPr="002C7A8D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E0DA6F" w14:textId="77777777" w:rsidR="00D60C13" w:rsidRPr="00D14E9C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7228BDE5" w14:textId="77777777" w:rsidR="00D60C13" w:rsidRPr="00D14E9C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009F7C6" w14:textId="77777777" w:rsidR="00D60C13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732AE4" w14:textId="77777777" w:rsidR="00D60C13" w:rsidRPr="00D14E9C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2413D01" w14:textId="77777777" w:rsidR="00D60C13" w:rsidRPr="00D14E9C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123" w:rsidRPr="004B707B" w14:paraId="0FEF41DD" w14:textId="77777777" w:rsidTr="00274237">
        <w:tc>
          <w:tcPr>
            <w:tcW w:w="2308" w:type="pct"/>
          </w:tcPr>
          <w:p w14:paraId="037D6318" w14:textId="4332E924" w:rsidR="00307123" w:rsidRPr="00232549" w:rsidRDefault="0030712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ไม่รวมดอกเบี้ยค้างจ่าย)</w:t>
            </w:r>
          </w:p>
        </w:tc>
        <w:tc>
          <w:tcPr>
            <w:tcW w:w="576" w:type="pct"/>
          </w:tcPr>
          <w:p w14:paraId="7C4F4597" w14:textId="77777777" w:rsidR="00307123" w:rsidRPr="002C7A8D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082DA2B4" w14:textId="77777777" w:rsidR="00307123" w:rsidRPr="002C7A8D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9C775C8" w14:textId="77777777" w:rsidR="00307123" w:rsidRPr="00D14E9C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53FE61CE" w14:textId="77777777" w:rsidR="00307123" w:rsidRPr="00D14E9C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0FB081B" w14:textId="77777777" w:rsidR="00307123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72DFB5" w14:textId="77777777" w:rsidR="00307123" w:rsidRPr="00D14E9C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66FCEBCF" w14:textId="77777777" w:rsidR="00307123" w:rsidRPr="00D14E9C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2A3EE6" w14:paraId="6020CCDB" w14:textId="77777777" w:rsidTr="00274237">
        <w:tc>
          <w:tcPr>
            <w:tcW w:w="2308" w:type="pct"/>
          </w:tcPr>
          <w:p w14:paraId="0E1AC5EF" w14:textId="0498688F" w:rsidR="00D60C13" w:rsidRPr="002C7A8D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7D0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67D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17B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217B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</w:tcPr>
          <w:p w14:paraId="34280A49" w14:textId="13ACB85C" w:rsidR="00D60C13" w:rsidRPr="002C7A8D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F1F6FA7" w14:textId="77777777" w:rsidR="00D60C13" w:rsidRPr="002C7A8D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0B5167" w14:textId="43A45DBB" w:rsidR="00D60C13" w:rsidRPr="00D14E9C" w:rsidRDefault="00D60C13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713EC072" w14:textId="77777777" w:rsidR="00D60C13" w:rsidRPr="00D14E9C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F69C223" w14:textId="2C46AD15" w:rsidR="00D60C13" w:rsidRPr="002A3EE6" w:rsidRDefault="00D27975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97.95</w:t>
            </w:r>
          </w:p>
        </w:tc>
        <w:tc>
          <w:tcPr>
            <w:tcW w:w="147" w:type="pct"/>
          </w:tcPr>
          <w:p w14:paraId="674981C5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0A04403B" w14:textId="08306521" w:rsidR="00D60C13" w:rsidRPr="00D14E9C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4B707B" w14:paraId="09B3DDBE" w14:textId="77777777" w:rsidTr="00274237">
        <w:tc>
          <w:tcPr>
            <w:tcW w:w="2308" w:type="pct"/>
          </w:tcPr>
          <w:p w14:paraId="0AFAE5E5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6" w:type="pct"/>
          </w:tcPr>
          <w:p w14:paraId="56523464" w14:textId="77777777" w:rsidR="00D60C13" w:rsidRPr="00C5652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AB0D4FE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CE7E6FE" w14:textId="77777777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47958C7E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F3B9F08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50C6E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5EEB7351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4B707B" w14:paraId="0D451B86" w14:textId="77777777" w:rsidTr="00274237">
        <w:tc>
          <w:tcPr>
            <w:tcW w:w="2308" w:type="pct"/>
          </w:tcPr>
          <w:p w14:paraId="544E8A6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576" w:type="pct"/>
          </w:tcPr>
          <w:p w14:paraId="64207D1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D6BB5DE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82CEFAC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2EF37426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CBBA767" w14:textId="77777777" w:rsidR="00D60C13" w:rsidRPr="000F09DC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11ECD7" w14:textId="77777777" w:rsidR="00D60C13" w:rsidRPr="000F09DC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8B7C675" w14:textId="77777777" w:rsidR="00D60C13" w:rsidRPr="000F09DC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2A3EE6" w14:paraId="52A8E2BB" w14:textId="77777777" w:rsidTr="00274237">
        <w:tc>
          <w:tcPr>
            <w:tcW w:w="2308" w:type="pct"/>
          </w:tcPr>
          <w:p w14:paraId="2F3D8CD1" w14:textId="77777777" w:rsidR="00D60C13" w:rsidRPr="006261FA" w:rsidRDefault="00D60C13" w:rsidP="00D60C13">
            <w:pPr>
              <w:pStyle w:val="BodyText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4" w:right="-131" w:hanging="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61F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674FFD0C" w14:textId="4A2D3884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1,116.79</w:t>
            </w:r>
          </w:p>
        </w:tc>
        <w:tc>
          <w:tcPr>
            <w:tcW w:w="136" w:type="pct"/>
          </w:tcPr>
          <w:p w14:paraId="02ABAE5F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D3367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903.20</w:t>
            </w:r>
          </w:p>
        </w:tc>
        <w:tc>
          <w:tcPr>
            <w:tcW w:w="182" w:type="pct"/>
          </w:tcPr>
          <w:p w14:paraId="1FB9B570" w14:textId="77777777" w:rsidR="00D60C13" w:rsidRPr="002526B2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32724AF4" w14:textId="43DE0149" w:rsidR="00D60C13" w:rsidRPr="002526B2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B22E22" w14:textId="77777777" w:rsidR="00D60C13" w:rsidRPr="002526B2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7FA0B0BB" w14:textId="77777777" w:rsidR="00D60C13" w:rsidRPr="002526B2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4B707B" w14:paraId="7639B5E7" w14:textId="77777777" w:rsidTr="00274237">
        <w:tc>
          <w:tcPr>
            <w:tcW w:w="2308" w:type="pct"/>
          </w:tcPr>
          <w:p w14:paraId="340EEFE2" w14:textId="77777777" w:rsidR="00D60C13" w:rsidRPr="00EF3608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ตั๋วเงินจ่ายระยะยาว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576" w:type="pct"/>
          </w:tcPr>
          <w:p w14:paraId="3C1583AC" w14:textId="77777777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0693DC5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07371B5" w14:textId="77777777" w:rsidR="00D60C13" w:rsidRPr="006261FA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67DDD6A3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48019A9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6543A9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24E16703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2A3EE6" w14:paraId="09593068" w14:textId="77777777" w:rsidTr="00274237">
        <w:tc>
          <w:tcPr>
            <w:tcW w:w="2308" w:type="pct"/>
          </w:tcPr>
          <w:p w14:paraId="1F046621" w14:textId="77777777" w:rsidR="00D60C13" w:rsidRPr="00EF3608" w:rsidRDefault="00D60C13" w:rsidP="00D60C13">
            <w:pPr>
              <w:pStyle w:val="BodyText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5" w:right="-131" w:hanging="1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06CEBDF5" w14:textId="57A00DFA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253.65</w:t>
            </w:r>
          </w:p>
        </w:tc>
        <w:tc>
          <w:tcPr>
            <w:tcW w:w="136" w:type="pct"/>
          </w:tcPr>
          <w:p w14:paraId="445A1BCC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E93900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250.90</w:t>
            </w:r>
          </w:p>
        </w:tc>
        <w:tc>
          <w:tcPr>
            <w:tcW w:w="182" w:type="pct"/>
          </w:tcPr>
          <w:p w14:paraId="413C9150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4B9F7B82" w14:textId="36E4257C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521513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27FF547E" w14:textId="77777777" w:rsidR="00D60C13" w:rsidRPr="002526B2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4B707B" w14:paraId="33AB77D4" w14:textId="77777777" w:rsidTr="00274237">
        <w:tc>
          <w:tcPr>
            <w:tcW w:w="2308" w:type="pct"/>
          </w:tcPr>
          <w:p w14:paraId="3DA2B5F6" w14:textId="77777777" w:rsidR="00D60C13" w:rsidRPr="00EF646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76" w:type="pct"/>
          </w:tcPr>
          <w:p w14:paraId="262B7057" w14:textId="77777777" w:rsidR="00D60C13" w:rsidRPr="00C34F75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6" w:type="pct"/>
          </w:tcPr>
          <w:p w14:paraId="6B818881" w14:textId="77777777" w:rsidR="00D60C13" w:rsidRPr="00DB5953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635EA0F7" w14:textId="77777777" w:rsidR="00D60C13" w:rsidRPr="00DB5953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pct"/>
          </w:tcPr>
          <w:p w14:paraId="40521758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28566F39" w14:textId="77777777" w:rsidR="00D60C13" w:rsidRPr="00C34F75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6F5B8E6" w14:textId="77777777" w:rsidR="00D60C13" w:rsidRPr="00DB5953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6BC30533" w14:textId="77777777" w:rsidR="00D60C13" w:rsidRPr="00DB5953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C65857" w14:paraId="3970FBF7" w14:textId="77777777" w:rsidTr="00274237">
        <w:tc>
          <w:tcPr>
            <w:tcW w:w="2308" w:type="pct"/>
          </w:tcPr>
          <w:p w14:paraId="5420D50F" w14:textId="77777777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17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58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65857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65857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C65857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A9A8083" w14:textId="301AE7E5" w:rsidR="00D60C13" w:rsidRPr="00C65857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136" w:type="pct"/>
          </w:tcPr>
          <w:p w14:paraId="6440CFD2" w14:textId="77777777" w:rsidR="00D60C13" w:rsidRPr="00C65857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57187E7" w14:textId="77777777" w:rsidR="00D60C13" w:rsidRPr="002526B2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sz w:val="30"/>
                <w:szCs w:val="30"/>
                <w:lang w:val="en-US" w:bidi="th-TH"/>
              </w:rPr>
              <w:t>5,000.00</w:t>
            </w:r>
          </w:p>
        </w:tc>
        <w:tc>
          <w:tcPr>
            <w:tcW w:w="182" w:type="pct"/>
          </w:tcPr>
          <w:p w14:paraId="0F776FE1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40BBEBC" w14:textId="66A6B456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2,000.00</w:t>
            </w:r>
          </w:p>
        </w:tc>
        <w:tc>
          <w:tcPr>
            <w:tcW w:w="147" w:type="pct"/>
          </w:tcPr>
          <w:p w14:paraId="01A134C0" w14:textId="77777777" w:rsidR="00D60C13" w:rsidRPr="00C65857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071665F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sz w:val="30"/>
                <w:szCs w:val="30"/>
                <w:lang w:val="en-US" w:bidi="th-TH"/>
              </w:rPr>
              <w:t>5,000.00</w:t>
            </w:r>
          </w:p>
        </w:tc>
      </w:tr>
      <w:tr w:rsidR="00C53E08" w:rsidRPr="004B707B" w14:paraId="235174BD" w14:textId="77777777" w:rsidTr="00274237">
        <w:tc>
          <w:tcPr>
            <w:tcW w:w="2308" w:type="pct"/>
          </w:tcPr>
          <w:p w14:paraId="3E7F1393" w14:textId="77777777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C1ED2A8" w14:textId="029F7E6A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13,459.51</w:t>
            </w:r>
          </w:p>
        </w:tc>
        <w:tc>
          <w:tcPr>
            <w:tcW w:w="136" w:type="pct"/>
          </w:tcPr>
          <w:p w14:paraId="35845238" w14:textId="77777777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30530A5B" w14:textId="77777777" w:rsidR="00D60C13" w:rsidRPr="002526B2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11,246.15</w:t>
            </w:r>
          </w:p>
        </w:tc>
        <w:tc>
          <w:tcPr>
            <w:tcW w:w="182" w:type="pct"/>
          </w:tcPr>
          <w:p w14:paraId="7CC120FE" w14:textId="77777777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14:paraId="181BAB9C" w14:textId="6427A87A" w:rsidR="00D60C13" w:rsidRPr="00C65857" w:rsidRDefault="00D27975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6,787.32</w:t>
            </w:r>
          </w:p>
        </w:tc>
        <w:tc>
          <w:tcPr>
            <w:tcW w:w="147" w:type="pct"/>
          </w:tcPr>
          <w:p w14:paraId="7893328C" w14:textId="77777777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42070B83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8,675.41</w:t>
            </w:r>
          </w:p>
        </w:tc>
      </w:tr>
      <w:tr w:rsidR="00C53E08" w:rsidRPr="004B707B" w14:paraId="3B91B855" w14:textId="77777777" w:rsidTr="00274237">
        <w:tc>
          <w:tcPr>
            <w:tcW w:w="2308" w:type="pct"/>
          </w:tcPr>
          <w:p w14:paraId="06F8297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95B738C" w14:textId="77777777" w:rsidR="00D60C13" w:rsidRPr="00C5652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46CC05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B1B9476" w14:textId="77777777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0C1B37F4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0B3E5141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BFD445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0A3F5AF9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4B707B" w14:paraId="3F48A197" w14:textId="77777777" w:rsidTr="00274237">
        <w:tc>
          <w:tcPr>
            <w:tcW w:w="2308" w:type="pct"/>
          </w:tcPr>
          <w:p w14:paraId="60595F5B" w14:textId="77777777" w:rsidR="00D60C13" w:rsidRPr="005257AD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6" w:type="pct"/>
          </w:tcPr>
          <w:p w14:paraId="5FAC1507" w14:textId="77777777" w:rsidR="00D60C13" w:rsidRPr="00C5652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AF87C1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F7EBA0" w14:textId="77777777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69174445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CA3018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7E788D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2E39144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4B707B" w14:paraId="35427441" w14:textId="77777777" w:rsidTr="00274237">
        <w:tc>
          <w:tcPr>
            <w:tcW w:w="2308" w:type="pct"/>
          </w:tcPr>
          <w:p w14:paraId="606BE70F" w14:textId="77777777" w:rsidR="00D60C13" w:rsidRPr="00232549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6" w:type="pct"/>
          </w:tcPr>
          <w:p w14:paraId="268C160C" w14:textId="77777777" w:rsidR="00D60C13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magenta"/>
                <w:lang w:val="en-US" w:bidi="th-TH"/>
              </w:rPr>
            </w:pPr>
          </w:p>
        </w:tc>
        <w:tc>
          <w:tcPr>
            <w:tcW w:w="136" w:type="pct"/>
          </w:tcPr>
          <w:p w14:paraId="67369DE7" w14:textId="77777777" w:rsidR="00D60C13" w:rsidRPr="00EF646B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35549510" w14:textId="77777777" w:rsidR="00D60C13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2" w:type="pct"/>
          </w:tcPr>
          <w:p w14:paraId="08E7611B" w14:textId="77777777" w:rsidR="00D60C13" w:rsidRPr="00EF646B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2F84F791" w14:textId="77777777" w:rsidR="00D60C13" w:rsidRPr="002E101D" w:rsidRDefault="00D60C13" w:rsidP="00D60C1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magenta"/>
                <w:lang w:val="en-US" w:bidi="th-TH"/>
              </w:rPr>
            </w:pPr>
          </w:p>
        </w:tc>
        <w:tc>
          <w:tcPr>
            <w:tcW w:w="147" w:type="pct"/>
          </w:tcPr>
          <w:p w14:paraId="1B1A3657" w14:textId="77777777" w:rsidR="00D60C13" w:rsidRPr="00EF646B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57A37814" w14:textId="77777777" w:rsidR="00D60C13" w:rsidRPr="00942588" w:rsidRDefault="00D60C13" w:rsidP="00D60C1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3E08" w:rsidRPr="004B707B" w14:paraId="383022D4" w14:textId="77777777" w:rsidTr="00274237">
        <w:tc>
          <w:tcPr>
            <w:tcW w:w="2308" w:type="pct"/>
          </w:tcPr>
          <w:p w14:paraId="5172A50C" w14:textId="77777777" w:rsidR="00D60C13" w:rsidRPr="00D6600D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325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600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6600D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3632A97B" w14:textId="6AB0A31C" w:rsidR="00D60C13" w:rsidRPr="002A3EE6" w:rsidRDefault="00274237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2,177.47</w:t>
            </w:r>
          </w:p>
        </w:tc>
        <w:tc>
          <w:tcPr>
            <w:tcW w:w="136" w:type="pct"/>
          </w:tcPr>
          <w:p w14:paraId="509CB1A5" w14:textId="77777777" w:rsidR="00D60C13" w:rsidRPr="00D6600D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2657D83E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1,871.95</w:t>
            </w:r>
          </w:p>
        </w:tc>
        <w:tc>
          <w:tcPr>
            <w:tcW w:w="182" w:type="pct"/>
          </w:tcPr>
          <w:p w14:paraId="130F7913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  <w:tab w:val="decimal" w:pos="73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53A48A5E" w14:textId="3BC1650D" w:rsidR="00D60C13" w:rsidRPr="00D6600D" w:rsidRDefault="00D60C13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5D2864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12E361EB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53E08" w:rsidRPr="004B707B" w14:paraId="2A36F2D6" w14:textId="77777777" w:rsidTr="00274237">
        <w:tc>
          <w:tcPr>
            <w:tcW w:w="2308" w:type="pct"/>
          </w:tcPr>
          <w:p w14:paraId="29B4EA2C" w14:textId="2B872870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</w:t>
            </w:r>
            <w:r w:rsidR="00741C5D" w:rsidRPr="00232549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="00741C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1C5D" w:rsidRPr="00741C5D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1C885495" w14:textId="6350A365" w:rsidR="00D60C13" w:rsidRPr="00232549" w:rsidRDefault="00741C5D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1C5D">
              <w:rPr>
                <w:rFonts w:ascii="Angsana New" w:hAnsi="Angsana New"/>
                <w:sz w:val="30"/>
                <w:szCs w:val="30"/>
              </w:rPr>
              <w:t>(</w:t>
            </w:r>
            <w:r w:rsidRPr="00741C5D">
              <w:rPr>
                <w:rFonts w:ascii="Angsana New" w:hAnsi="Angsana New"/>
                <w:sz w:val="30"/>
                <w:szCs w:val="30"/>
                <w:cs/>
              </w:rPr>
              <w:t>ไม่รวมดอกเบี้ยค้างจ่าย)</w:t>
            </w:r>
          </w:p>
        </w:tc>
        <w:tc>
          <w:tcPr>
            <w:tcW w:w="576" w:type="pct"/>
          </w:tcPr>
          <w:p w14:paraId="35218D41" w14:textId="77777777" w:rsidR="00D60C13" w:rsidRPr="00C34F75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</w:tcPr>
          <w:p w14:paraId="6334C822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EEB22A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pct"/>
          </w:tcPr>
          <w:p w14:paraId="3235F21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A952782" w14:textId="77777777" w:rsidR="00D60C13" w:rsidRPr="00C34F75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27198730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963F190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C53E08" w:rsidRPr="002A3EE6" w14:paraId="3E01C627" w14:textId="77777777" w:rsidTr="00274237">
        <w:tc>
          <w:tcPr>
            <w:tcW w:w="2308" w:type="pct"/>
          </w:tcPr>
          <w:p w14:paraId="190EC733" w14:textId="77777777" w:rsidR="00D60C13" w:rsidRPr="00B217B6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7D0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67D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17B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217B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</w:tcPr>
          <w:p w14:paraId="66FC9FA1" w14:textId="054E7494" w:rsidR="00D60C13" w:rsidRPr="00B217B6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484D4DC" w14:textId="77777777" w:rsidR="00D60C13" w:rsidRPr="00B217B6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E6A893" w14:textId="77777777" w:rsidR="00D60C13" w:rsidRPr="002526B2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pct"/>
          </w:tcPr>
          <w:p w14:paraId="09DE1980" w14:textId="77777777" w:rsidR="00D60C13" w:rsidRPr="00B217B6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884EDFC" w14:textId="5C8D1AAF" w:rsidR="00D60C13" w:rsidRPr="00B217B6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4,541.90</w:t>
            </w:r>
          </w:p>
        </w:tc>
        <w:tc>
          <w:tcPr>
            <w:tcW w:w="147" w:type="pct"/>
          </w:tcPr>
          <w:p w14:paraId="0EAAB604" w14:textId="77777777" w:rsidR="00D60C13" w:rsidRPr="00B217B6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46156649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4,922.09</w:t>
            </w:r>
          </w:p>
        </w:tc>
      </w:tr>
      <w:tr w:rsidR="00C53E08" w:rsidRPr="004B707B" w14:paraId="5421E323" w14:textId="77777777" w:rsidTr="00274237">
        <w:tc>
          <w:tcPr>
            <w:tcW w:w="2308" w:type="pct"/>
          </w:tcPr>
          <w:p w14:paraId="651B9285" w14:textId="77777777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081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เงินกู้ยืมระยะยาวจากผู้ถือหุ้นของ</w:t>
            </w:r>
          </w:p>
          <w:p w14:paraId="6DD0D5AD" w14:textId="77777777" w:rsidR="00D60C13" w:rsidRPr="007854EC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508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ไม่รวมดอกเบี้ยค้างจ่าย)</w:t>
            </w:r>
          </w:p>
        </w:tc>
        <w:tc>
          <w:tcPr>
            <w:tcW w:w="576" w:type="pct"/>
          </w:tcPr>
          <w:p w14:paraId="7FA2341F" w14:textId="77777777" w:rsidR="00D60C13" w:rsidRPr="00C34F75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</w:tcPr>
          <w:p w14:paraId="0CB68738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16E2FDB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pct"/>
          </w:tcPr>
          <w:p w14:paraId="0B2ECD76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D8CE6BC" w14:textId="77777777" w:rsidR="00D60C13" w:rsidRPr="00C34F75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417C7CFC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5FD39C59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C53E08" w:rsidRPr="004B707B" w14:paraId="471E3E60" w14:textId="77777777" w:rsidTr="00274237">
        <w:tc>
          <w:tcPr>
            <w:tcW w:w="2308" w:type="pct"/>
          </w:tcPr>
          <w:p w14:paraId="3313A9A1" w14:textId="77777777" w:rsidR="00D60C13" w:rsidRPr="003E6D5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E6D5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E6D5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</w:tcPr>
          <w:p w14:paraId="145F5F41" w14:textId="54C10C80" w:rsidR="00D60C13" w:rsidRPr="003E6D54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136" w:type="pct"/>
          </w:tcPr>
          <w:p w14:paraId="29D60B52" w14:textId="77777777" w:rsidR="00D60C13" w:rsidRPr="003E6D5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7CFFF0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273.43</w:t>
            </w:r>
          </w:p>
        </w:tc>
        <w:tc>
          <w:tcPr>
            <w:tcW w:w="182" w:type="pct"/>
          </w:tcPr>
          <w:p w14:paraId="3D73680A" w14:textId="77777777" w:rsidR="00D60C13" w:rsidRPr="003E6D54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F6B16E9" w14:textId="650D2F6D" w:rsidR="00D60C13" w:rsidRPr="003E6D5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5AA2DE" w14:textId="77777777" w:rsidR="00D60C13" w:rsidRPr="003E6D5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2226D74C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53E08" w:rsidRPr="004B707B" w14:paraId="6A3BE7BE" w14:textId="77777777" w:rsidTr="00274237">
        <w:tc>
          <w:tcPr>
            <w:tcW w:w="2308" w:type="pct"/>
          </w:tcPr>
          <w:p w14:paraId="6E4BB274" w14:textId="77777777" w:rsidR="00D60C13" w:rsidRPr="00DB595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5953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76" w:type="pct"/>
          </w:tcPr>
          <w:p w14:paraId="6909F437" w14:textId="77777777" w:rsidR="00D60C13" w:rsidRPr="00C5652A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DEAC75C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EEE50B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pct"/>
          </w:tcPr>
          <w:p w14:paraId="51D5C1EB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07D3602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E8D91D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820B7E8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C53E08" w:rsidRPr="002A3EE6" w14:paraId="1CB3774D" w14:textId="77777777" w:rsidTr="00274237">
        <w:tc>
          <w:tcPr>
            <w:tcW w:w="2308" w:type="pct"/>
          </w:tcPr>
          <w:p w14:paraId="1736412A" w14:textId="77777777" w:rsidR="00D60C13" w:rsidRPr="000E61F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95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B59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61F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E61F4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0E61F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0E61F4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76E9345" w14:textId="08BB16E2" w:rsidR="00D60C13" w:rsidRPr="000E61F4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9,491.40</w:t>
            </w:r>
          </w:p>
        </w:tc>
        <w:tc>
          <w:tcPr>
            <w:tcW w:w="136" w:type="pct"/>
          </w:tcPr>
          <w:p w14:paraId="08147B96" w14:textId="77777777" w:rsidR="00D60C13" w:rsidRPr="000E61F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4D5E1D7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4,994.77</w:t>
            </w:r>
          </w:p>
        </w:tc>
        <w:tc>
          <w:tcPr>
            <w:tcW w:w="182" w:type="pct"/>
          </w:tcPr>
          <w:p w14:paraId="6C45BF5B" w14:textId="77777777" w:rsidR="00D60C13" w:rsidRPr="000E61F4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4ACB067C" w14:textId="46C347EF" w:rsidR="00D60C13" w:rsidRPr="000E61F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9,491.40</w:t>
            </w:r>
          </w:p>
        </w:tc>
        <w:tc>
          <w:tcPr>
            <w:tcW w:w="147" w:type="pct"/>
          </w:tcPr>
          <w:p w14:paraId="69C4A9C5" w14:textId="77777777" w:rsidR="00D60C13" w:rsidRPr="000E61F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38B1EBE5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4,994.77</w:t>
            </w:r>
          </w:p>
        </w:tc>
      </w:tr>
      <w:tr w:rsidR="00C53E08" w:rsidRPr="002A3EE6" w14:paraId="71B6359E" w14:textId="77777777" w:rsidTr="00274237">
        <w:tc>
          <w:tcPr>
            <w:tcW w:w="2308" w:type="pct"/>
          </w:tcPr>
          <w:p w14:paraId="2BF486E9" w14:textId="77777777" w:rsidR="00D60C13" w:rsidRPr="0021213E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2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5EE86C7D" w14:textId="30552331" w:rsidR="00D60C13" w:rsidRPr="0021213E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11,942.30</w:t>
            </w:r>
          </w:p>
        </w:tc>
        <w:tc>
          <w:tcPr>
            <w:tcW w:w="136" w:type="pct"/>
          </w:tcPr>
          <w:p w14:paraId="1596DB11" w14:textId="77777777" w:rsidR="00D60C13" w:rsidRPr="0021213E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575EE4FB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7,140.15</w:t>
            </w:r>
          </w:p>
        </w:tc>
        <w:tc>
          <w:tcPr>
            <w:tcW w:w="182" w:type="pct"/>
          </w:tcPr>
          <w:p w14:paraId="6E8347CC" w14:textId="77777777" w:rsidR="00D60C13" w:rsidRPr="0021213E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14:paraId="3D665C6A" w14:textId="26DFC94C" w:rsidR="00D60C13" w:rsidRPr="0021213E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14,033.30</w:t>
            </w:r>
          </w:p>
        </w:tc>
        <w:tc>
          <w:tcPr>
            <w:tcW w:w="147" w:type="pct"/>
          </w:tcPr>
          <w:p w14:paraId="1AF4195D" w14:textId="77777777" w:rsidR="00D60C13" w:rsidRPr="0021213E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217DC9DF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9,916.86</w:t>
            </w:r>
          </w:p>
        </w:tc>
      </w:tr>
      <w:tr w:rsidR="00C53E08" w:rsidRPr="002A3EE6" w14:paraId="331AEBEA" w14:textId="77777777" w:rsidTr="00274237">
        <w:tc>
          <w:tcPr>
            <w:tcW w:w="2308" w:type="pct"/>
          </w:tcPr>
          <w:p w14:paraId="7633E4C8" w14:textId="77777777" w:rsidR="00D60C13" w:rsidRPr="0021213E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21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3FDCCC8F" w14:textId="794C9219" w:rsidR="00D60C13" w:rsidRPr="0021213E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25,401.81</w:t>
            </w:r>
          </w:p>
        </w:tc>
        <w:tc>
          <w:tcPr>
            <w:tcW w:w="136" w:type="pct"/>
          </w:tcPr>
          <w:p w14:paraId="14A06630" w14:textId="77777777" w:rsidR="00D60C13" w:rsidRPr="0021213E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87D09EA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18,386.30</w:t>
            </w:r>
          </w:p>
        </w:tc>
        <w:tc>
          <w:tcPr>
            <w:tcW w:w="182" w:type="pct"/>
          </w:tcPr>
          <w:p w14:paraId="1FF244FB" w14:textId="77777777" w:rsidR="00D60C13" w:rsidRPr="0021213E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2C4D0509" w14:textId="36941AD9" w:rsidR="00D60C13" w:rsidRPr="0021213E" w:rsidRDefault="00D27975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20,820.62</w:t>
            </w:r>
          </w:p>
        </w:tc>
        <w:tc>
          <w:tcPr>
            <w:tcW w:w="147" w:type="pct"/>
          </w:tcPr>
          <w:p w14:paraId="21C6F86C" w14:textId="77777777" w:rsidR="00D60C13" w:rsidRPr="0021213E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69350C04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18,592.27</w:t>
            </w:r>
          </w:p>
        </w:tc>
      </w:tr>
    </w:tbl>
    <w:p w14:paraId="2AD95084" w14:textId="77777777" w:rsidR="006B7CE5" w:rsidRDefault="006B7CE5" w:rsidP="006B7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65"/>
        <w:jc w:val="thaiDistribute"/>
        <w:rPr>
          <w:rFonts w:ascii="Angsana New" w:hAnsi="Angsana New"/>
          <w:sz w:val="24"/>
          <w:szCs w:val="24"/>
        </w:rPr>
      </w:pPr>
    </w:p>
    <w:p w14:paraId="12568D86" w14:textId="7438DA77" w:rsidR="002526B2" w:rsidRDefault="002526B2" w:rsidP="002526B2">
      <w:pPr>
        <w:pStyle w:val="block"/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br w:type="page"/>
      </w:r>
      <w:r w:rsidRPr="009B6D4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Pr="009B6D46">
        <w:rPr>
          <w:rFonts w:ascii="Angsana New" w:hAnsi="Angsana New"/>
          <w:sz w:val="30"/>
          <w:szCs w:val="30"/>
          <w:lang w:bidi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9B6D4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9B6D46">
        <w:rPr>
          <w:rFonts w:ascii="Angsana New" w:hAnsi="Angsana New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3</w:t>
      </w:r>
      <w:r w:rsidRPr="009B6D46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9B6D46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Pr="009B6D46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Pr="009B6D4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9B6D46">
        <w:rPr>
          <w:rFonts w:ascii="Angsana New" w:hAnsi="Angsana New"/>
          <w:sz w:val="30"/>
          <w:szCs w:val="30"/>
          <w:lang w:bidi="th-TH"/>
        </w:rPr>
        <w:t>256</w:t>
      </w:r>
      <w:r w:rsidRPr="009B6D46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9B6D46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14:paraId="4421FF91" w14:textId="77777777" w:rsidR="00D220D0" w:rsidRPr="00D220D0" w:rsidRDefault="00D220D0" w:rsidP="002526B2">
      <w:pPr>
        <w:pStyle w:val="block"/>
        <w:spacing w:after="0" w:line="240" w:lineRule="auto"/>
        <w:ind w:left="540" w:right="-115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256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66"/>
      </w:tblGrid>
      <w:tr w:rsidR="002526B2" w:rsidRPr="00137A3A" w14:paraId="3EC2001A" w14:textId="77777777" w:rsidTr="008F6DF3">
        <w:tc>
          <w:tcPr>
            <w:tcW w:w="4140" w:type="dxa"/>
          </w:tcPr>
          <w:p w14:paraId="1D801709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6008770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7A3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58C55A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14:paraId="0197FC98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7A3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6B2" w:rsidRPr="00137A3A" w14:paraId="49319BE5" w14:textId="77777777" w:rsidTr="008F6DF3">
        <w:tc>
          <w:tcPr>
            <w:tcW w:w="4140" w:type="dxa"/>
          </w:tcPr>
          <w:p w14:paraId="338AB7B8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6DDB7" w14:textId="2FE1E228" w:rsidR="002526B2" w:rsidRPr="00137A3A" w:rsidRDefault="00711A8E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</w:t>
            </w:r>
            <w:r w:rsidR="002526B2"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2526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6164A772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8A4E4" w14:textId="34ED9291" w:rsidR="002526B2" w:rsidRPr="00137A3A" w:rsidRDefault="00711A8E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  <w:r w:rsidR="002526B2"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vAlign w:val="bottom"/>
          </w:tcPr>
          <w:p w14:paraId="485AAEEC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56362" w14:textId="796A4617" w:rsidR="002526B2" w:rsidRPr="00137A3A" w:rsidRDefault="00711A8E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</w:t>
            </w:r>
            <w:r w:rsidR="002526B2"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2526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35F283AA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3B1DB2A" w14:textId="6177CA1D" w:rsidR="002526B2" w:rsidRPr="00137A3A" w:rsidRDefault="00711A8E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  <w:r w:rsidR="002526B2"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2526B2" w:rsidRPr="00137A3A" w14:paraId="141E6F88" w14:textId="77777777" w:rsidTr="008F6DF3">
        <w:tc>
          <w:tcPr>
            <w:tcW w:w="4140" w:type="dxa"/>
          </w:tcPr>
          <w:p w14:paraId="0F367E88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0CED2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C2B1699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EA9EC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0999A15F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07CDF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A535C2B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B039957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2526B2" w:rsidRPr="00137A3A" w14:paraId="1E5B5DDA" w14:textId="77777777" w:rsidTr="008F6DF3">
        <w:tc>
          <w:tcPr>
            <w:tcW w:w="4140" w:type="dxa"/>
          </w:tcPr>
          <w:p w14:paraId="6EA96E79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6" w:type="dxa"/>
            <w:gridSpan w:val="7"/>
          </w:tcPr>
          <w:p w14:paraId="75000F64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7A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052C" w:rsidRPr="00560755" w14:paraId="0D90EFB0" w14:textId="77777777" w:rsidTr="008F6DF3">
        <w:tc>
          <w:tcPr>
            <w:tcW w:w="4140" w:type="dxa"/>
          </w:tcPr>
          <w:p w14:paraId="322C24AD" w14:textId="77777777" w:rsidR="0089052C" w:rsidRPr="00560755" w:rsidRDefault="0089052C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hAnsi="Angsana New"/>
                <w:sz w:val="30"/>
                <w:szCs w:val="30"/>
              </w:rPr>
            </w:pPr>
            <w:r w:rsidRPr="00560755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080" w:type="dxa"/>
          </w:tcPr>
          <w:p w14:paraId="6287C854" w14:textId="3D58A1DE" w:rsidR="0089052C" w:rsidRPr="00584D7E" w:rsidRDefault="000C5041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4D7E">
              <w:rPr>
                <w:rFonts w:ascii="Angsana New" w:hAnsi="Angsana New"/>
                <w:sz w:val="30"/>
                <w:szCs w:val="30"/>
                <w:lang w:val="en-US" w:bidi="th-TH"/>
              </w:rPr>
              <w:t>11,</w:t>
            </w:r>
            <w:r w:rsidR="00584D7E" w:rsidRPr="00584D7E">
              <w:rPr>
                <w:rFonts w:ascii="Angsana New" w:hAnsi="Angsana New"/>
                <w:sz w:val="30"/>
                <w:szCs w:val="30"/>
                <w:lang w:val="en-US" w:bidi="th-TH"/>
              </w:rPr>
              <w:t>734.69</w:t>
            </w:r>
          </w:p>
        </w:tc>
        <w:tc>
          <w:tcPr>
            <w:tcW w:w="270" w:type="dxa"/>
          </w:tcPr>
          <w:p w14:paraId="0E1D234C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FD9DA" w14:textId="77777777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9,116.84</w:t>
            </w:r>
          </w:p>
        </w:tc>
        <w:tc>
          <w:tcPr>
            <w:tcW w:w="270" w:type="dxa"/>
          </w:tcPr>
          <w:p w14:paraId="3CB53F5C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C8AFC" w14:textId="4506DCFD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7CA1DD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F5A7D97" w14:textId="77777777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9052C" w:rsidRPr="00560755" w14:paraId="6E94FEBA" w14:textId="77777777" w:rsidTr="008F6DF3">
        <w:tc>
          <w:tcPr>
            <w:tcW w:w="4140" w:type="dxa"/>
          </w:tcPr>
          <w:p w14:paraId="0C47E0A6" w14:textId="77777777" w:rsidR="0089052C" w:rsidRPr="00560755" w:rsidRDefault="0089052C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hAnsi="Angsana New"/>
                <w:sz w:val="30"/>
                <w:szCs w:val="30"/>
              </w:rPr>
            </w:pPr>
            <w:r w:rsidRPr="00560755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81EC23" w14:textId="0D18D7BB" w:rsidR="0089052C" w:rsidRPr="00584D7E" w:rsidRDefault="000C5041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4D7E">
              <w:rPr>
                <w:rFonts w:ascii="Angsana New" w:hAnsi="Angsana New"/>
                <w:sz w:val="30"/>
                <w:szCs w:val="30"/>
                <w:lang w:val="en-US" w:bidi="th-TH"/>
              </w:rPr>
              <w:t>785.45</w:t>
            </w:r>
          </w:p>
        </w:tc>
        <w:tc>
          <w:tcPr>
            <w:tcW w:w="270" w:type="dxa"/>
          </w:tcPr>
          <w:p w14:paraId="5F4CDE85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016C0F" w14:textId="77777777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797.30</w:t>
            </w:r>
          </w:p>
        </w:tc>
        <w:tc>
          <w:tcPr>
            <w:tcW w:w="270" w:type="dxa"/>
          </w:tcPr>
          <w:p w14:paraId="089B49D4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6BFD57" w14:textId="3358B5E5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E2DCB4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739C706" w14:textId="77777777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9052C" w:rsidRPr="00EF646B" w14:paraId="22BCC9BD" w14:textId="77777777" w:rsidTr="008F6DF3">
        <w:tc>
          <w:tcPr>
            <w:tcW w:w="4140" w:type="dxa"/>
          </w:tcPr>
          <w:p w14:paraId="64FD25B2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7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9C0EE1" w14:textId="41C87B94" w:rsidR="0089052C" w:rsidRPr="00584D7E" w:rsidRDefault="000C5041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4D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="00584D7E" w:rsidRPr="00584D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520</w:t>
            </w:r>
            <w:r w:rsidRPr="00584D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584D7E" w:rsidRPr="00584D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84D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3F3B930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142C0B" w14:textId="77777777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9,914.14</w:t>
            </w:r>
          </w:p>
        </w:tc>
        <w:tc>
          <w:tcPr>
            <w:tcW w:w="270" w:type="dxa"/>
          </w:tcPr>
          <w:p w14:paraId="18EA9863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E4C123" w14:textId="6D46DFD1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D25E3E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5763430" w14:textId="77777777" w:rsidR="0089052C" w:rsidRPr="00F80599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F942942" w14:textId="77777777" w:rsidR="002526B2" w:rsidRDefault="002526B2" w:rsidP="00252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2"/>
          <w:sz w:val="30"/>
          <w:szCs w:val="30"/>
        </w:rPr>
      </w:pPr>
    </w:p>
    <w:p w14:paraId="31FF9B66" w14:textId="306023A1" w:rsidR="002526B2" w:rsidRPr="002526B2" w:rsidRDefault="002526B2" w:rsidP="00F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ณ </w:t>
      </w:r>
      <w:r w:rsidRPr="009867E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9B6D46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9B6D46">
        <w:rPr>
          <w:rFonts w:ascii="Angsana New" w:hAnsi="Angsana New" w:hint="cs"/>
          <w:sz w:val="30"/>
          <w:szCs w:val="30"/>
          <w:cs/>
        </w:rPr>
        <w:t xml:space="preserve"> </w:t>
      </w:r>
      <w:r w:rsidRPr="009B6D4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9B6D46">
        <w:rPr>
          <w:rFonts w:ascii="Angsana New" w:hAnsi="Angsana New"/>
          <w:sz w:val="30"/>
          <w:szCs w:val="30"/>
        </w:rPr>
        <w:t xml:space="preserve">  </w:t>
      </w:r>
      <w:r w:rsidRPr="009867E0">
        <w:rPr>
          <w:rFonts w:ascii="Angsana New" w:hAnsi="Angsana New"/>
          <w:spacing w:val="-2"/>
          <w:sz w:val="30"/>
          <w:szCs w:val="30"/>
          <w:cs/>
        </w:rPr>
        <w:t>กลุ่ม</w:t>
      </w: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บริษัทและบริษัทมีวงเงินสินเชื่อซึ่งยังไม่ได้เบิกใช้เป็นจำนวน </w:t>
      </w:r>
      <w:r w:rsidR="004A71D8">
        <w:rPr>
          <w:rFonts w:ascii="Angsana New" w:hAnsi="Angsana New"/>
          <w:spacing w:val="-2"/>
          <w:sz w:val="30"/>
          <w:szCs w:val="30"/>
        </w:rPr>
        <w:t>3,999.00</w:t>
      </w:r>
      <w:r w:rsidRPr="00EF3608">
        <w:rPr>
          <w:rFonts w:ascii="Angsana New" w:hAnsi="Angsana New"/>
          <w:spacing w:val="-2"/>
          <w:sz w:val="30"/>
          <w:szCs w:val="30"/>
        </w:rPr>
        <w:t xml:space="preserve"> </w:t>
      </w: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ล้านบาท และ </w:t>
      </w:r>
      <w:r w:rsidR="004A71D8">
        <w:rPr>
          <w:rFonts w:ascii="Angsana New" w:hAnsi="Angsana New"/>
          <w:spacing w:val="-2"/>
          <w:sz w:val="30"/>
          <w:szCs w:val="30"/>
        </w:rPr>
        <w:t xml:space="preserve">1,115.00 </w:t>
      </w:r>
      <w:r w:rsidRPr="00EF3608">
        <w:rPr>
          <w:rFonts w:ascii="Angsana New" w:hAnsi="Angsana New"/>
          <w:spacing w:val="-2"/>
          <w:sz w:val="30"/>
          <w:szCs w:val="30"/>
          <w:cs/>
        </w:rPr>
        <w:t xml:space="preserve">ล้านบาท ตามลำดับ 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711A8E" w:rsidRPr="00711A8E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กันยายน </w:t>
      </w:r>
      <w:r w:rsidR="00711A8E" w:rsidRPr="00711A8E">
        <w:rPr>
          <w:rFonts w:ascii="Angsana New" w:hAnsi="Angsana New"/>
          <w:i/>
          <w:iCs/>
          <w:spacing w:val="-2"/>
          <w:sz w:val="30"/>
          <w:szCs w:val="30"/>
        </w:rPr>
        <w:t>256</w:t>
      </w:r>
      <w:r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EF3608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Pr="00F90E68">
        <w:rPr>
          <w:rFonts w:ascii="Angsana New" w:hAnsi="Angsana New"/>
          <w:i/>
          <w:iCs/>
          <w:spacing w:val="-2"/>
          <w:sz w:val="30"/>
          <w:szCs w:val="30"/>
        </w:rPr>
        <w:t xml:space="preserve">4,756.96 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ล้านบาท และ </w:t>
      </w:r>
      <w:r w:rsidRPr="00F90E68">
        <w:rPr>
          <w:rFonts w:ascii="Angsana New" w:hAnsi="Angsana New"/>
          <w:i/>
          <w:iCs/>
          <w:spacing w:val="-2"/>
          <w:sz w:val="30"/>
          <w:szCs w:val="30"/>
        </w:rPr>
        <w:t xml:space="preserve">2,731.51 </w:t>
      </w:r>
      <w:r w:rsidRPr="00EF3608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ตามลำดับ)</w:t>
      </w:r>
    </w:p>
    <w:p w14:paraId="35F96A67" w14:textId="77777777" w:rsidR="002526B2" w:rsidRDefault="002526B2" w:rsidP="006B7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65"/>
        <w:jc w:val="thaiDistribute"/>
        <w:rPr>
          <w:rFonts w:ascii="Angsana New" w:hAnsi="Angsana New"/>
          <w:sz w:val="24"/>
          <w:szCs w:val="24"/>
        </w:rPr>
      </w:pPr>
    </w:p>
    <w:p w14:paraId="3C73BCCC" w14:textId="77777777" w:rsidR="007927B0" w:rsidRPr="000B67A9" w:rsidRDefault="007927B0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67A9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3F1EAD9C" w14:textId="77777777" w:rsidR="00F44C62" w:rsidRPr="00A805C9" w:rsidRDefault="00F44C62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882"/>
        <w:gridCol w:w="243"/>
        <w:gridCol w:w="1647"/>
        <w:gridCol w:w="236"/>
        <w:gridCol w:w="1632"/>
        <w:gridCol w:w="6"/>
        <w:gridCol w:w="237"/>
        <w:gridCol w:w="6"/>
        <w:gridCol w:w="1110"/>
        <w:gridCol w:w="6"/>
        <w:gridCol w:w="237"/>
        <w:gridCol w:w="6"/>
        <w:gridCol w:w="1043"/>
      </w:tblGrid>
      <w:tr w:rsidR="002526B2" w:rsidRPr="00EF3608" w14:paraId="618B34CB" w14:textId="77777777" w:rsidTr="00FE5D0F">
        <w:tc>
          <w:tcPr>
            <w:tcW w:w="1979" w:type="dxa"/>
          </w:tcPr>
          <w:p w14:paraId="16F708CD" w14:textId="77777777" w:rsidR="002526B2" w:rsidRPr="00EF3608" w:rsidRDefault="002526B2" w:rsidP="008F6DF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1E194CC2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BA26F5D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197282A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ECA3E2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2757D9AA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704609F3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2" w:type="dxa"/>
            <w:gridSpan w:val="5"/>
          </w:tcPr>
          <w:p w14:paraId="49F89C26" w14:textId="77777777" w:rsidR="002526B2" w:rsidRPr="00EF3608" w:rsidRDefault="002526B2" w:rsidP="008F6DF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2526B2" w:rsidRPr="00EF3608" w14:paraId="025EDDFF" w14:textId="77777777" w:rsidTr="00FE5D0F">
        <w:tc>
          <w:tcPr>
            <w:tcW w:w="1979" w:type="dxa"/>
          </w:tcPr>
          <w:p w14:paraId="34754B87" w14:textId="77777777" w:rsidR="002526B2" w:rsidRPr="00EF3608" w:rsidRDefault="002526B2" w:rsidP="008F6DF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12DF5695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09521F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9A02763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013B650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6F46017D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BB3FDDC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2" w:type="dxa"/>
            <w:gridSpan w:val="5"/>
          </w:tcPr>
          <w:p w14:paraId="731EDF06" w14:textId="77777777" w:rsidR="002526B2" w:rsidRPr="00EF3608" w:rsidRDefault="002526B2" w:rsidP="008F6DF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6B2" w:rsidRPr="00EF3608" w14:paraId="7A444A8C" w14:textId="77777777" w:rsidTr="00FE5D0F">
        <w:tc>
          <w:tcPr>
            <w:tcW w:w="1979" w:type="dxa"/>
          </w:tcPr>
          <w:p w14:paraId="0C773A02" w14:textId="77777777" w:rsidR="002526B2" w:rsidRPr="00EF3608" w:rsidRDefault="002526B2" w:rsidP="002526B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54F9254F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43" w:type="dxa"/>
          </w:tcPr>
          <w:p w14:paraId="75193C93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6435D21B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36" w:type="dxa"/>
          </w:tcPr>
          <w:p w14:paraId="7FCA35A3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0B78BAA2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3" w:type="dxa"/>
            <w:gridSpan w:val="2"/>
          </w:tcPr>
          <w:p w14:paraId="319C9B9D" w14:textId="77777777" w:rsidR="002526B2" w:rsidRPr="00EF3608" w:rsidRDefault="002526B2" w:rsidP="002526B2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00AA9CE" w14:textId="05114BA8" w:rsidR="002526B2" w:rsidRPr="00137A3A" w:rsidRDefault="00711A8E" w:rsidP="002526B2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</w:t>
            </w:r>
            <w:r w:rsidR="002526B2"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2526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37" w:type="dxa"/>
          </w:tcPr>
          <w:p w14:paraId="14212086" w14:textId="77777777" w:rsidR="002526B2" w:rsidRPr="00EF3608" w:rsidRDefault="002526B2" w:rsidP="002526B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49" w:type="dxa"/>
            <w:gridSpan w:val="2"/>
          </w:tcPr>
          <w:p w14:paraId="55E9829B" w14:textId="77777777" w:rsidR="002526B2" w:rsidRPr="00EF3608" w:rsidRDefault="002526B2" w:rsidP="002526B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526B2" w:rsidRPr="00EF3608" w14:paraId="5ACA1223" w14:textId="77777777" w:rsidTr="00FE5D0F">
        <w:tc>
          <w:tcPr>
            <w:tcW w:w="1979" w:type="dxa"/>
          </w:tcPr>
          <w:p w14:paraId="28ECDFB0" w14:textId="77777777" w:rsidR="002526B2" w:rsidRPr="00EF3608" w:rsidRDefault="002526B2" w:rsidP="002526B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224E1C1C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3" w:type="dxa"/>
          </w:tcPr>
          <w:p w14:paraId="2999285A" w14:textId="77777777" w:rsidR="002526B2" w:rsidRPr="00EF3608" w:rsidRDefault="002526B2" w:rsidP="002526B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73ADD7CA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</w:tcPr>
          <w:p w14:paraId="6F3C4B14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77193147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243" w:type="dxa"/>
            <w:gridSpan w:val="2"/>
          </w:tcPr>
          <w:p w14:paraId="1C846A1B" w14:textId="77777777" w:rsidR="002526B2" w:rsidRPr="00EF3608" w:rsidRDefault="002526B2" w:rsidP="002526B2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EE74449" w14:textId="77777777" w:rsidR="002526B2" w:rsidRPr="00137A3A" w:rsidRDefault="002526B2" w:rsidP="002526B2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29335A05" w14:textId="77777777" w:rsidR="002526B2" w:rsidRPr="00EF3608" w:rsidRDefault="002526B2" w:rsidP="002526B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49" w:type="dxa"/>
            <w:gridSpan w:val="2"/>
          </w:tcPr>
          <w:p w14:paraId="32113FD1" w14:textId="77777777" w:rsidR="002526B2" w:rsidRPr="00EF3608" w:rsidRDefault="002526B2" w:rsidP="002526B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th-TH"/>
              </w:rPr>
              <w:t>2</w:t>
            </w:r>
          </w:p>
        </w:tc>
      </w:tr>
      <w:tr w:rsidR="002526B2" w:rsidRPr="00EF3608" w14:paraId="1ED34507" w14:textId="77777777" w:rsidTr="00FE5D0F">
        <w:tc>
          <w:tcPr>
            <w:tcW w:w="3104" w:type="dxa"/>
            <w:gridSpan w:val="3"/>
          </w:tcPr>
          <w:p w14:paraId="1526A10F" w14:textId="77777777" w:rsidR="002526B2" w:rsidRPr="00EF3608" w:rsidRDefault="002526B2" w:rsidP="008F6DF3">
            <w:pPr>
              <w:pStyle w:val="BodyText"/>
              <w:spacing w:after="0" w:line="240" w:lineRule="auto"/>
              <w:ind w:left="1674" w:firstLine="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7" w:type="dxa"/>
          </w:tcPr>
          <w:p w14:paraId="05FD75D9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9EBE8D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50011451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475533F" w14:textId="77777777" w:rsidR="002526B2" w:rsidRPr="00EF3608" w:rsidRDefault="002526B2" w:rsidP="008F6DF3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2" w:type="dxa"/>
            <w:gridSpan w:val="5"/>
          </w:tcPr>
          <w:p w14:paraId="34078056" w14:textId="77777777" w:rsidR="002526B2" w:rsidRPr="00EF3608" w:rsidRDefault="002526B2" w:rsidP="008F6DF3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26B2" w:rsidRPr="00F50E1F" w14:paraId="38121204" w14:textId="77777777" w:rsidTr="00FE5D0F">
        <w:tc>
          <w:tcPr>
            <w:tcW w:w="1979" w:type="dxa"/>
          </w:tcPr>
          <w:p w14:paraId="2A0BD298" w14:textId="77777777" w:rsidR="002526B2" w:rsidRPr="00F50E1F" w:rsidRDefault="002526B2" w:rsidP="008F6DF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1/2559</w:t>
            </w:r>
          </w:p>
        </w:tc>
        <w:tc>
          <w:tcPr>
            <w:tcW w:w="882" w:type="dxa"/>
          </w:tcPr>
          <w:p w14:paraId="229ADBC6" w14:textId="77777777" w:rsidR="002526B2" w:rsidRPr="00F50E1F" w:rsidRDefault="002526B2" w:rsidP="008F6DF3">
            <w:pPr>
              <w:pStyle w:val="BodyText"/>
              <w:tabs>
                <w:tab w:val="clear" w:pos="454"/>
                <w:tab w:val="center" w:pos="468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14:paraId="29EE0A81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2C15CCF5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>23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F50E1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5B64A187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3E959FAB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162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 23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43" w:type="dxa"/>
            <w:gridSpan w:val="2"/>
          </w:tcPr>
          <w:p w14:paraId="0D1B44FB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A320D33" w14:textId="287049C5" w:rsidR="002526B2" w:rsidRPr="00F50E1F" w:rsidRDefault="006D22C8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1D314A53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6FD221B" w14:textId="77777777" w:rsidR="002526B2" w:rsidRPr="00F50E1F" w:rsidRDefault="002526B2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</w:tr>
      <w:tr w:rsidR="006D22C8" w:rsidRPr="00F50E1F" w14:paraId="27BF19E9" w14:textId="77777777" w:rsidTr="00FE5D0F">
        <w:tc>
          <w:tcPr>
            <w:tcW w:w="1979" w:type="dxa"/>
          </w:tcPr>
          <w:p w14:paraId="284A03BD" w14:textId="77777777" w:rsidR="006D22C8" w:rsidRPr="00F50E1F" w:rsidRDefault="006D22C8" w:rsidP="006D22C8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1/2560</w:t>
            </w:r>
          </w:p>
        </w:tc>
        <w:tc>
          <w:tcPr>
            <w:tcW w:w="882" w:type="dxa"/>
          </w:tcPr>
          <w:p w14:paraId="3A7E2CCC" w14:textId="77777777" w:rsidR="006D22C8" w:rsidRPr="00F50E1F" w:rsidRDefault="006D22C8" w:rsidP="006D22C8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3.30</w:t>
            </w:r>
          </w:p>
        </w:tc>
        <w:tc>
          <w:tcPr>
            <w:tcW w:w="243" w:type="dxa"/>
          </w:tcPr>
          <w:p w14:paraId="15895E5C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1F5B781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>30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5A8D9FA9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06330165" w14:textId="169FB563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72" w:right="-828" w:hanging="90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>30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="00ED24D5">
              <w:rPr>
                <w:rFonts w:ascii="Angsana New" w:hAnsi="Angsana New"/>
                <w:sz w:val="30"/>
                <w:szCs w:val="30"/>
              </w:rPr>
              <w:t>25</w:t>
            </w:r>
            <w:r w:rsidRPr="00F50E1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  <w:gridSpan w:val="2"/>
          </w:tcPr>
          <w:p w14:paraId="6DC941DA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5CF030F2" w14:textId="75BA025D" w:rsidR="006D22C8" w:rsidRPr="00F50E1F" w:rsidRDefault="006D22C8" w:rsidP="006D22C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14:paraId="05928B5C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1F8FAEC" w14:textId="77777777" w:rsidR="006D22C8" w:rsidRPr="00F50E1F" w:rsidRDefault="006D22C8" w:rsidP="006D22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6D22C8" w:rsidRPr="00F50E1F" w14:paraId="5CEC944F" w14:textId="77777777" w:rsidTr="00FE5D0F">
        <w:tc>
          <w:tcPr>
            <w:tcW w:w="1979" w:type="dxa"/>
          </w:tcPr>
          <w:p w14:paraId="6951C1E1" w14:textId="4C1A16B5" w:rsidR="006D22C8" w:rsidRPr="00F50E1F" w:rsidRDefault="006D22C8" w:rsidP="006D22C8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2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11A8E" w:rsidRPr="00711A8E">
              <w:rPr>
                <w:rFonts w:ascii="Angsana New" w:hAnsi="Angsana New"/>
                <w:sz w:val="30"/>
                <w:szCs w:val="30"/>
              </w:rPr>
              <w:t>25</w:t>
            </w:r>
            <w:r w:rsidRPr="00F50E1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14:paraId="0087C476" w14:textId="77777777" w:rsidR="006D22C8" w:rsidRPr="00F50E1F" w:rsidRDefault="006D22C8" w:rsidP="006D22C8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3.09</w:t>
            </w:r>
          </w:p>
        </w:tc>
        <w:tc>
          <w:tcPr>
            <w:tcW w:w="243" w:type="dxa"/>
          </w:tcPr>
          <w:p w14:paraId="73888FAC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8FCAB27" w14:textId="5404F7A4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711A8E" w:rsidRPr="00711A8E">
              <w:rPr>
                <w:rFonts w:ascii="Angsana New" w:hAnsi="Angsana New"/>
                <w:sz w:val="30"/>
                <w:szCs w:val="30"/>
              </w:rPr>
              <w:t>25</w:t>
            </w:r>
            <w:r w:rsidRPr="00F50E1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703ECB4F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340A953A" w14:textId="7FA8DEBF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ED24D5">
              <w:rPr>
                <w:rFonts w:ascii="Angsana New" w:hAnsi="Angsana New"/>
                <w:sz w:val="30"/>
                <w:szCs w:val="30"/>
              </w:rPr>
              <w:t>25</w:t>
            </w:r>
            <w:r w:rsidRPr="00F50E1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  <w:gridSpan w:val="2"/>
          </w:tcPr>
          <w:p w14:paraId="150BB1E8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CB4D0F8" w14:textId="7BF98F76" w:rsidR="006D22C8" w:rsidRPr="00F50E1F" w:rsidRDefault="006D22C8" w:rsidP="006D22C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14:paraId="3FC1A312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299AF74" w14:textId="77777777" w:rsidR="006D22C8" w:rsidRPr="00F50E1F" w:rsidRDefault="006D22C8" w:rsidP="006D22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6D22C8" w:rsidRPr="00F50E1F" w14:paraId="335DCB54" w14:textId="77777777" w:rsidTr="00FE5D0F">
        <w:tc>
          <w:tcPr>
            <w:tcW w:w="1979" w:type="dxa"/>
          </w:tcPr>
          <w:p w14:paraId="7B028A1E" w14:textId="71BCBBB0" w:rsidR="006D22C8" w:rsidRPr="00F50E1F" w:rsidRDefault="006D22C8" w:rsidP="006D22C8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11A8E" w:rsidRPr="00711A8E">
              <w:rPr>
                <w:rFonts w:ascii="Angsana New" w:hAnsi="Angsana New"/>
                <w:sz w:val="30"/>
                <w:szCs w:val="30"/>
              </w:rPr>
              <w:t>25</w:t>
            </w:r>
            <w:r w:rsidRPr="00F50E1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14:paraId="2B799590" w14:textId="77777777" w:rsidR="006D22C8" w:rsidRPr="00F50E1F" w:rsidRDefault="006D22C8" w:rsidP="006D22C8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14:paraId="726B881B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22516900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F50E1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2835DBC6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353D0C4E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F50E1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  <w:gridSpan w:val="2"/>
          </w:tcPr>
          <w:p w14:paraId="020DC9DB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6058EE7" w14:textId="30019CD3" w:rsidR="006D22C8" w:rsidRPr="00F50E1F" w:rsidRDefault="006D22C8" w:rsidP="006D22C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243" w:type="dxa"/>
            <w:gridSpan w:val="2"/>
          </w:tcPr>
          <w:p w14:paraId="7E482489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0AE8CD6" w14:textId="77777777" w:rsidR="006D22C8" w:rsidRPr="00F50E1F" w:rsidRDefault="006D22C8" w:rsidP="006D22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</w:tr>
      <w:tr w:rsidR="006D22C8" w:rsidRPr="00F50E1F" w14:paraId="4C3FCCC0" w14:textId="77777777" w:rsidTr="00FE5D0F">
        <w:tc>
          <w:tcPr>
            <w:tcW w:w="1979" w:type="dxa"/>
          </w:tcPr>
          <w:p w14:paraId="304E2A56" w14:textId="74D03895" w:rsidR="006D22C8" w:rsidRPr="00F50E1F" w:rsidRDefault="006D22C8" w:rsidP="006D22C8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2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11A8E" w:rsidRPr="00711A8E">
              <w:rPr>
                <w:rFonts w:ascii="Angsana New" w:hAnsi="Angsana New"/>
                <w:sz w:val="30"/>
                <w:szCs w:val="30"/>
              </w:rPr>
              <w:t>25</w:t>
            </w:r>
            <w:r w:rsidRPr="00F50E1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14:paraId="41BAF065" w14:textId="77777777" w:rsidR="006D22C8" w:rsidRPr="00F50E1F" w:rsidRDefault="006D22C8" w:rsidP="006D22C8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3.64</w:t>
            </w:r>
          </w:p>
        </w:tc>
        <w:tc>
          <w:tcPr>
            <w:tcW w:w="243" w:type="dxa"/>
          </w:tcPr>
          <w:p w14:paraId="3BA533A6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BBB42CB" w14:textId="642D6522" w:rsidR="006D22C8" w:rsidRPr="00F50E1F" w:rsidRDefault="00FE5D0F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22C8" w:rsidRPr="00F50E1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="006D22C8" w:rsidRPr="00F50E1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D22C8" w:rsidRPr="00F50E1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9FE3744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589B1D85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gridSpan w:val="2"/>
          </w:tcPr>
          <w:p w14:paraId="51C84DC8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0C5CE307" w14:textId="48EA2757" w:rsidR="006D22C8" w:rsidRPr="00F50E1F" w:rsidRDefault="006D22C8" w:rsidP="006D22C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14:paraId="627E3033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E0BF842" w14:textId="77777777" w:rsidR="006D22C8" w:rsidRPr="00F50E1F" w:rsidRDefault="006D22C8" w:rsidP="006D22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</w:tr>
      <w:tr w:rsidR="002526B2" w:rsidRPr="00F50E1F" w14:paraId="4552AC7E" w14:textId="77777777" w:rsidTr="00FE5D0F">
        <w:tc>
          <w:tcPr>
            <w:tcW w:w="1979" w:type="dxa"/>
          </w:tcPr>
          <w:p w14:paraId="469EB43F" w14:textId="6EFE81D4" w:rsidR="002526B2" w:rsidRPr="00F50E1F" w:rsidRDefault="002526B2" w:rsidP="008F6DF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11A8E" w:rsidRPr="00711A8E">
              <w:rPr>
                <w:rFonts w:ascii="Angsana New" w:hAnsi="Angsana New"/>
                <w:sz w:val="30"/>
                <w:szCs w:val="30"/>
              </w:rPr>
              <w:t>25</w:t>
            </w:r>
            <w:r w:rsidRPr="00F50E1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82" w:type="dxa"/>
          </w:tcPr>
          <w:p w14:paraId="5175AE33" w14:textId="77777777" w:rsidR="002526B2" w:rsidRPr="00F50E1F" w:rsidRDefault="002526B2" w:rsidP="008F6DF3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2.47</w:t>
            </w:r>
          </w:p>
        </w:tc>
        <w:tc>
          <w:tcPr>
            <w:tcW w:w="243" w:type="dxa"/>
          </w:tcPr>
          <w:p w14:paraId="2AA8C826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281329AE" w14:textId="051E8791" w:rsidR="002526B2" w:rsidRPr="00991033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991033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91033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F50E1F">
              <w:rPr>
                <w:rFonts w:ascii="Angsana New" w:hAnsi="Angsana New"/>
                <w:sz w:val="30"/>
                <w:szCs w:val="30"/>
              </w:rPr>
              <w:t>256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232C3D1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708EE6F7" w14:textId="68E398E2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991033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91033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F50E1F">
              <w:rPr>
                <w:rFonts w:ascii="Angsana New" w:hAnsi="Angsana New"/>
                <w:sz w:val="30"/>
                <w:szCs w:val="30"/>
              </w:rPr>
              <w:t>256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</w:tcPr>
          <w:p w14:paraId="353F7ADC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5F590E54" w14:textId="0111F1A7" w:rsidR="002526B2" w:rsidRPr="00F50E1F" w:rsidRDefault="006D22C8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14:paraId="7687A67F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D0B4B40" w14:textId="77777777" w:rsidR="002526B2" w:rsidRPr="00F50E1F" w:rsidRDefault="002526B2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D22C8" w:rsidRPr="00F50E1F" w14:paraId="7F243F9E" w14:textId="77777777" w:rsidTr="00FE5D0F">
        <w:tc>
          <w:tcPr>
            <w:tcW w:w="1979" w:type="dxa"/>
          </w:tcPr>
          <w:p w14:paraId="451A04B8" w14:textId="36F842CC" w:rsidR="006D22C8" w:rsidRPr="00F50E1F" w:rsidRDefault="006D22C8" w:rsidP="008F6DF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11A8E" w:rsidRPr="00711A8E">
              <w:rPr>
                <w:rFonts w:ascii="Angsana New" w:hAnsi="Angsana New"/>
                <w:sz w:val="30"/>
                <w:szCs w:val="30"/>
              </w:rPr>
              <w:t>25</w:t>
            </w:r>
            <w:r w:rsidRPr="00F50E1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82" w:type="dxa"/>
          </w:tcPr>
          <w:p w14:paraId="1233CF9A" w14:textId="7778B97B" w:rsidR="006D22C8" w:rsidRDefault="00ED24D5" w:rsidP="008F6DF3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2.28</w:t>
            </w:r>
          </w:p>
        </w:tc>
        <w:tc>
          <w:tcPr>
            <w:tcW w:w="243" w:type="dxa"/>
          </w:tcPr>
          <w:p w14:paraId="68B008BB" w14:textId="77777777" w:rsidR="006D22C8" w:rsidRPr="00F50E1F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44BDA34" w14:textId="180E35D4" w:rsidR="006D22C8" w:rsidRPr="00991033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CFEE8CA" w14:textId="77777777" w:rsidR="006D22C8" w:rsidRPr="00F50E1F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4A355670" w14:textId="2F61E277" w:rsidR="006D22C8" w:rsidRPr="00991033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  <w:gridSpan w:val="2"/>
          </w:tcPr>
          <w:p w14:paraId="7B41E458" w14:textId="77777777" w:rsidR="006D22C8" w:rsidRPr="00F50E1F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29E2061F" w14:textId="15637EC8" w:rsidR="006D22C8" w:rsidRPr="00F50E1F" w:rsidRDefault="006D22C8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1,500.00</w:t>
            </w:r>
          </w:p>
        </w:tc>
        <w:tc>
          <w:tcPr>
            <w:tcW w:w="243" w:type="dxa"/>
            <w:gridSpan w:val="2"/>
          </w:tcPr>
          <w:p w14:paraId="5F119A5E" w14:textId="77777777" w:rsidR="006D22C8" w:rsidRPr="00F50E1F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15BF073" w14:textId="25038E29" w:rsidR="006D22C8" w:rsidRDefault="006D22C8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526B2" w:rsidRPr="00F50E1F" w14:paraId="7AFC57B6" w14:textId="77777777" w:rsidTr="00FE5D0F">
        <w:tc>
          <w:tcPr>
            <w:tcW w:w="2861" w:type="dxa"/>
            <w:gridSpan w:val="2"/>
          </w:tcPr>
          <w:p w14:paraId="0FB03A3D" w14:textId="77777777" w:rsidR="002526B2" w:rsidRPr="00F50E1F" w:rsidRDefault="002526B2" w:rsidP="008F6DF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รวมหุ้นกู้ – ราคาตามมูลค่า</w:t>
            </w:r>
          </w:p>
        </w:tc>
        <w:tc>
          <w:tcPr>
            <w:tcW w:w="243" w:type="dxa"/>
          </w:tcPr>
          <w:p w14:paraId="76B6EF2D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63029A51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E6F0C3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37AF52CA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C07E33A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14:paraId="35A50BBA" w14:textId="7C56C2D6" w:rsidR="002526B2" w:rsidRPr="00F50E1F" w:rsidRDefault="006D22C8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11,500.00</w:t>
            </w:r>
          </w:p>
        </w:tc>
        <w:tc>
          <w:tcPr>
            <w:tcW w:w="243" w:type="dxa"/>
            <w:gridSpan w:val="2"/>
          </w:tcPr>
          <w:p w14:paraId="17BFA861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2EAB417E" w14:textId="77777777" w:rsidR="002526B2" w:rsidRPr="00F50E1F" w:rsidRDefault="002526B2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10,000.00</w:t>
            </w:r>
          </w:p>
        </w:tc>
      </w:tr>
      <w:tr w:rsidR="002526B2" w:rsidRPr="00F50E1F" w14:paraId="2450EC77" w14:textId="77777777" w:rsidTr="00FE5D0F">
        <w:tc>
          <w:tcPr>
            <w:tcW w:w="6619" w:type="dxa"/>
            <w:gridSpan w:val="6"/>
          </w:tcPr>
          <w:p w14:paraId="3DBDD242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243" w:type="dxa"/>
            <w:gridSpan w:val="2"/>
          </w:tcPr>
          <w:p w14:paraId="3638129B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202E9BFA" w14:textId="48FA72F3" w:rsidR="002526B2" w:rsidRPr="00F50E1F" w:rsidRDefault="00295911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(8.60)</w:t>
            </w:r>
          </w:p>
        </w:tc>
        <w:tc>
          <w:tcPr>
            <w:tcW w:w="243" w:type="dxa"/>
            <w:gridSpan w:val="2"/>
          </w:tcPr>
          <w:p w14:paraId="37228D3A" w14:textId="77777777" w:rsidR="002526B2" w:rsidRPr="00F50E1F" w:rsidRDefault="002526B2" w:rsidP="008F6DF3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</w:tcPr>
          <w:p w14:paraId="4390C7E1" w14:textId="77777777" w:rsidR="002526B2" w:rsidRPr="00F50E1F" w:rsidRDefault="002526B2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5.23</w:t>
            </w: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526B2" w:rsidRPr="00EF3608" w14:paraId="6103F371" w14:textId="77777777" w:rsidTr="00FE5D0F">
        <w:tc>
          <w:tcPr>
            <w:tcW w:w="6619" w:type="dxa"/>
            <w:gridSpan w:val="6"/>
          </w:tcPr>
          <w:p w14:paraId="4F8C5005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 – สุทธิ</w:t>
            </w:r>
          </w:p>
        </w:tc>
        <w:tc>
          <w:tcPr>
            <w:tcW w:w="243" w:type="dxa"/>
            <w:gridSpan w:val="2"/>
          </w:tcPr>
          <w:p w14:paraId="54E6B1E6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3957A" w14:textId="1E2900A7" w:rsidR="002526B2" w:rsidRPr="00F50E1F" w:rsidRDefault="00295911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11,491.40</w:t>
            </w:r>
          </w:p>
        </w:tc>
        <w:tc>
          <w:tcPr>
            <w:tcW w:w="243" w:type="dxa"/>
            <w:gridSpan w:val="2"/>
          </w:tcPr>
          <w:p w14:paraId="08CA49C2" w14:textId="77777777" w:rsidR="002526B2" w:rsidRPr="00F50E1F" w:rsidRDefault="002526B2" w:rsidP="008F6DF3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7C422F" w14:textId="77777777" w:rsidR="002526B2" w:rsidRPr="00EF3608" w:rsidRDefault="002526B2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9,994.77</w:t>
            </w:r>
          </w:p>
        </w:tc>
      </w:tr>
    </w:tbl>
    <w:p w14:paraId="6F9F253E" w14:textId="77777777" w:rsidR="002526B2" w:rsidRDefault="002526B2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"/>
        <w:gridCol w:w="1107"/>
        <w:gridCol w:w="243"/>
        <w:gridCol w:w="1017"/>
      </w:tblGrid>
      <w:tr w:rsidR="00A571B5" w:rsidRPr="00F91B16" w14:paraId="5E6B320B" w14:textId="77777777" w:rsidTr="00FE5D0F">
        <w:tc>
          <w:tcPr>
            <w:tcW w:w="6660" w:type="dxa"/>
          </w:tcPr>
          <w:p w14:paraId="4764AAA4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BF33DCD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3D96D4B6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A571B5" w:rsidRPr="00F91B16" w14:paraId="20826617" w14:textId="77777777" w:rsidTr="00FE5D0F">
        <w:tc>
          <w:tcPr>
            <w:tcW w:w="6660" w:type="dxa"/>
          </w:tcPr>
          <w:p w14:paraId="516BA75D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006CAF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6D563D81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1B5" w:rsidRPr="00F91B16" w14:paraId="584A3962" w14:textId="77777777" w:rsidTr="00FE5D0F">
        <w:tc>
          <w:tcPr>
            <w:tcW w:w="6660" w:type="dxa"/>
          </w:tcPr>
          <w:p w14:paraId="45934D4F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F099815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E1C22EF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31</w:t>
            </w:r>
            <w:r w:rsidRPr="00A571B5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48752BB3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521A5C0D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30</w:t>
            </w:r>
            <w:r w:rsidRPr="00A571B5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571B5" w:rsidRPr="00F91B16" w14:paraId="05BBD003" w14:textId="77777777" w:rsidTr="00FE5D0F">
        <w:tc>
          <w:tcPr>
            <w:tcW w:w="6660" w:type="dxa"/>
          </w:tcPr>
          <w:p w14:paraId="32885C90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453D2BC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C848A5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256</w:t>
            </w:r>
            <w:r w:rsidR="00CC027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3497AD52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9E0F24A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256</w:t>
            </w:r>
            <w:r w:rsidR="00CC027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571B5" w:rsidRPr="00F91B16" w14:paraId="3B7A00F8" w14:textId="77777777" w:rsidTr="00FE5D0F">
        <w:tc>
          <w:tcPr>
            <w:tcW w:w="6660" w:type="dxa"/>
          </w:tcPr>
          <w:p w14:paraId="1127AF60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A7FB6C3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50933C38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(</w:t>
            </w:r>
            <w:r w:rsidRPr="00A571B5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B57749" w:rsidRPr="00F91B16" w14:paraId="3E76E3D6" w14:textId="77777777" w:rsidTr="00FE5D0F">
        <w:tc>
          <w:tcPr>
            <w:tcW w:w="6660" w:type="dxa"/>
          </w:tcPr>
          <w:p w14:paraId="5283EEA7" w14:textId="77777777" w:rsidR="00B57749" w:rsidRPr="00F91B16" w:rsidRDefault="00B57749" w:rsidP="00A0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1B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3" w:type="dxa"/>
          </w:tcPr>
          <w:p w14:paraId="2A675E3A" w14:textId="77777777" w:rsidR="00B57749" w:rsidRPr="00F91B16" w:rsidRDefault="00B57749" w:rsidP="00A0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969D94" w14:textId="77777777" w:rsidR="00B57749" w:rsidRPr="00F91B16" w:rsidRDefault="00B57749" w:rsidP="00A041E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5F280DAE" w14:textId="77777777" w:rsidR="00B57749" w:rsidRPr="00F91B16" w:rsidRDefault="00B57749" w:rsidP="00A041EC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EA1C107" w14:textId="77777777" w:rsidR="00B57749" w:rsidRPr="00F91B16" w:rsidRDefault="00B57749" w:rsidP="00A041E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C0274" w:rsidRPr="00F91B16" w14:paraId="6901BB87" w14:textId="77777777" w:rsidTr="00FE5D0F">
        <w:tc>
          <w:tcPr>
            <w:tcW w:w="6660" w:type="dxa"/>
          </w:tcPr>
          <w:p w14:paraId="720F6EB8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3" w:type="dxa"/>
          </w:tcPr>
          <w:p w14:paraId="55176AD9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E6AF725" w14:textId="4DCC1868" w:rsidR="00CC0274" w:rsidRPr="00F91B16" w:rsidRDefault="006D22C8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243" w:type="dxa"/>
          </w:tcPr>
          <w:p w14:paraId="6898515B" w14:textId="77777777" w:rsidR="00CC0274" w:rsidRPr="00F91B16" w:rsidRDefault="00CC0274" w:rsidP="00CC0274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6760745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sz w:val="30"/>
                <w:szCs w:val="30"/>
                <w:lang w:val="en-US" w:bidi="th-TH"/>
              </w:rPr>
              <w:t>5,000.00</w:t>
            </w:r>
          </w:p>
        </w:tc>
      </w:tr>
      <w:tr w:rsidR="00CC0274" w:rsidRPr="00F91B16" w14:paraId="2C3EFD6F" w14:textId="77777777" w:rsidTr="00FE5D0F">
        <w:tc>
          <w:tcPr>
            <w:tcW w:w="6660" w:type="dxa"/>
          </w:tcPr>
          <w:p w14:paraId="0284259B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3" w:type="dxa"/>
          </w:tcPr>
          <w:p w14:paraId="22A34C94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DBD961E" w14:textId="0A24A2B4" w:rsidR="00CC0274" w:rsidRPr="003F1AEA" w:rsidRDefault="00295911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9,491.40</w:t>
            </w:r>
          </w:p>
        </w:tc>
        <w:tc>
          <w:tcPr>
            <w:tcW w:w="243" w:type="dxa"/>
          </w:tcPr>
          <w:p w14:paraId="1D34F144" w14:textId="77777777" w:rsidR="00CC0274" w:rsidRPr="00F91B16" w:rsidRDefault="00CC0274" w:rsidP="00CC0274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31874A1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sz w:val="30"/>
                <w:szCs w:val="30"/>
                <w:lang w:val="en-US" w:bidi="th-TH"/>
              </w:rPr>
              <w:t>4,994.77</w:t>
            </w:r>
          </w:p>
        </w:tc>
      </w:tr>
      <w:tr w:rsidR="00CC0274" w:rsidRPr="00560D29" w14:paraId="67AFBAA4" w14:textId="77777777" w:rsidTr="00FE5D0F">
        <w:tc>
          <w:tcPr>
            <w:tcW w:w="6660" w:type="dxa"/>
          </w:tcPr>
          <w:p w14:paraId="078D66F7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6B3CAD3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A78EA3A" w14:textId="471763C1" w:rsidR="00CC0274" w:rsidRPr="003F1AEA" w:rsidRDefault="00295911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11,491.40</w:t>
            </w:r>
          </w:p>
        </w:tc>
        <w:tc>
          <w:tcPr>
            <w:tcW w:w="243" w:type="dxa"/>
          </w:tcPr>
          <w:p w14:paraId="1BBE8A4A" w14:textId="77777777" w:rsidR="00CC0274" w:rsidRPr="00F91B16" w:rsidRDefault="00CC0274" w:rsidP="00CC0274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7CBFCD7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9,994.77</w:t>
            </w:r>
          </w:p>
        </w:tc>
      </w:tr>
    </w:tbl>
    <w:p w14:paraId="5B980D34" w14:textId="77777777" w:rsidR="00B57749" w:rsidRPr="005B7019" w:rsidRDefault="00B57749" w:rsidP="0000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33F65BF" w14:textId="77777777" w:rsidR="00FD1DC3" w:rsidRPr="00332144" w:rsidRDefault="00FD1DC3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503515003"/>
      <w:r w:rsidRPr="00332144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622F32C4" w14:textId="77777777" w:rsidR="00D338DA" w:rsidRPr="00D220D0" w:rsidRDefault="00D338DA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rPr>
          <w:rFonts w:ascii="Angsana New" w:hAnsi="Angsana New"/>
          <w:b/>
          <w:bCs/>
          <w:sz w:val="16"/>
          <w:szCs w:val="16"/>
        </w:rPr>
      </w:pPr>
    </w:p>
    <w:tbl>
      <w:tblPr>
        <w:tblW w:w="482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429"/>
        <w:gridCol w:w="1447"/>
        <w:gridCol w:w="363"/>
        <w:gridCol w:w="1356"/>
        <w:gridCol w:w="365"/>
        <w:gridCol w:w="1350"/>
      </w:tblGrid>
      <w:tr w:rsidR="006F30FA" w:rsidRPr="004B707B" w14:paraId="06267FBE" w14:textId="77777777" w:rsidTr="00FE5D0F">
        <w:trPr>
          <w:trHeight w:val="432"/>
          <w:tblHeader/>
        </w:trPr>
        <w:tc>
          <w:tcPr>
            <w:tcW w:w="2379" w:type="pct"/>
          </w:tcPr>
          <w:p w14:paraId="47BB7613" w14:textId="77777777" w:rsidR="006F30FA" w:rsidRPr="004B707B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pct"/>
            <w:gridSpan w:val="5"/>
          </w:tcPr>
          <w:p w14:paraId="7DAD8DD1" w14:textId="77777777"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499A" w:rsidRPr="004B707B" w14:paraId="034ED9F6" w14:textId="77777777" w:rsidTr="00FE5D0F">
        <w:trPr>
          <w:trHeight w:val="432"/>
          <w:tblHeader/>
        </w:trPr>
        <w:tc>
          <w:tcPr>
            <w:tcW w:w="2379" w:type="pct"/>
          </w:tcPr>
          <w:p w14:paraId="0DFF5665" w14:textId="77777777" w:rsidR="006F30FA" w:rsidRPr="004B707B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17A22747" w14:textId="77777777"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95" w:type="pct"/>
          </w:tcPr>
          <w:p w14:paraId="42C98651" w14:textId="77777777"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48329BC1" w14:textId="77777777" w:rsidR="006F30FA" w:rsidRPr="00026E26" w:rsidRDefault="006F30FA" w:rsidP="00CD499A">
            <w:pPr>
              <w:pStyle w:val="BodyText"/>
              <w:tabs>
                <w:tab w:val="clear" w:pos="907"/>
              </w:tabs>
              <w:spacing w:after="0"/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6E26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96" w:type="pct"/>
          </w:tcPr>
          <w:p w14:paraId="588E1C25" w14:textId="77777777"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6" w:type="pct"/>
          </w:tcPr>
          <w:p w14:paraId="5EDA99E5" w14:textId="77777777"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F30FA" w:rsidRPr="004B707B" w14:paraId="0879B8EA" w14:textId="77777777" w:rsidTr="00FE5D0F">
        <w:trPr>
          <w:trHeight w:val="80"/>
          <w:tblHeader/>
        </w:trPr>
        <w:tc>
          <w:tcPr>
            <w:tcW w:w="2379" w:type="pct"/>
          </w:tcPr>
          <w:p w14:paraId="030C57D6" w14:textId="77777777" w:rsidR="006F30FA" w:rsidRPr="004B707B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pct"/>
            <w:gridSpan w:val="5"/>
          </w:tcPr>
          <w:p w14:paraId="0B925955" w14:textId="77777777"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0274" w:rsidRPr="001D6BF5" w14:paraId="5D826CFE" w14:textId="77777777" w:rsidTr="00FE5D0F">
        <w:trPr>
          <w:trHeight w:val="432"/>
        </w:trPr>
        <w:tc>
          <w:tcPr>
            <w:tcW w:w="2379" w:type="pct"/>
          </w:tcPr>
          <w:p w14:paraId="40B7AD36" w14:textId="77777777" w:rsidR="00CC0274" w:rsidRPr="00332144" w:rsidRDefault="00CC0274" w:rsidP="00CC027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21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21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2144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332144">
              <w:rPr>
                <w:rFonts w:ascii="Angsana New" w:hAnsi="Angsana New"/>
                <w:sz w:val="30"/>
                <w:szCs w:val="30"/>
                <w:cs/>
              </w:rPr>
              <w:t>คม</w:t>
            </w:r>
            <w:r w:rsidRPr="00332144">
              <w:rPr>
                <w:rFonts w:ascii="Angsana New" w:hAnsi="Angsana New"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777" w:type="pct"/>
          </w:tcPr>
          <w:p w14:paraId="617CCDD8" w14:textId="0D0939B4" w:rsidR="00CC0274" w:rsidRPr="00CC0274" w:rsidRDefault="00CC0274" w:rsidP="00F41FC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130.61</w:t>
            </w:r>
          </w:p>
        </w:tc>
        <w:tc>
          <w:tcPr>
            <w:tcW w:w="195" w:type="pct"/>
          </w:tcPr>
          <w:p w14:paraId="0BF1CE4F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14:paraId="56846352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5.69</w:t>
            </w:r>
          </w:p>
        </w:tc>
        <w:tc>
          <w:tcPr>
            <w:tcW w:w="196" w:type="pct"/>
          </w:tcPr>
          <w:p w14:paraId="2FE32A97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</w:tcPr>
          <w:p w14:paraId="38E5A89D" w14:textId="77777777" w:rsidR="00CC0274" w:rsidRPr="00CC0274" w:rsidRDefault="00CC0274" w:rsidP="00F41F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136.30</w:t>
            </w:r>
          </w:p>
        </w:tc>
      </w:tr>
      <w:tr w:rsidR="00CC0274" w:rsidRPr="001D6BF5" w14:paraId="345E0E8D" w14:textId="77777777" w:rsidTr="00FE5D0F">
        <w:trPr>
          <w:trHeight w:val="432"/>
        </w:trPr>
        <w:tc>
          <w:tcPr>
            <w:tcW w:w="2379" w:type="pct"/>
          </w:tcPr>
          <w:p w14:paraId="6F9C43EE" w14:textId="77777777" w:rsidR="00CC0274" w:rsidRPr="00332144" w:rsidRDefault="00CC0274" w:rsidP="00CC0274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cs/>
              </w:rPr>
            </w:pPr>
            <w:r w:rsidRPr="000E06F2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777" w:type="pct"/>
          </w:tcPr>
          <w:p w14:paraId="58E704BC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1.00</w:t>
            </w:r>
          </w:p>
        </w:tc>
        <w:tc>
          <w:tcPr>
            <w:tcW w:w="195" w:type="pct"/>
          </w:tcPr>
          <w:p w14:paraId="31AD8321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14:paraId="688C52DE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</w:tcPr>
          <w:p w14:paraId="6A53EC3B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</w:tcPr>
          <w:p w14:paraId="309A8E9E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1.00</w:t>
            </w:r>
          </w:p>
        </w:tc>
      </w:tr>
      <w:tr w:rsidR="00CC0274" w:rsidRPr="001D6BF5" w14:paraId="5A9EFDEA" w14:textId="77777777" w:rsidTr="00FE5D0F">
        <w:trPr>
          <w:trHeight w:val="432"/>
        </w:trPr>
        <w:tc>
          <w:tcPr>
            <w:tcW w:w="2379" w:type="pct"/>
          </w:tcPr>
          <w:p w14:paraId="1761182F" w14:textId="77777777" w:rsidR="00CC0274" w:rsidRPr="00295911" w:rsidRDefault="00CC0274" w:rsidP="00CC0274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295911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Pr="00295911">
              <w:rPr>
                <w:rFonts w:ascii="Angsana New" w:hAnsi="Angsana New" w:cs="Angsana New" w:hint="cs"/>
                <w:cs/>
              </w:rPr>
              <w:t>ใช้ไป</w:t>
            </w:r>
          </w:p>
        </w:tc>
        <w:tc>
          <w:tcPr>
            <w:tcW w:w="777" w:type="pct"/>
          </w:tcPr>
          <w:p w14:paraId="02E97834" w14:textId="77777777" w:rsidR="00CC0274" w:rsidRPr="00295911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9591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(10.8</w:t>
            </w:r>
            <w:r w:rsidR="002520E8" w:rsidRPr="0029591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</w:t>
            </w:r>
            <w:r w:rsidRPr="0029591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5" w:type="pct"/>
          </w:tcPr>
          <w:p w14:paraId="51B50E0C" w14:textId="77777777" w:rsidR="00CC0274" w:rsidRPr="00295911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14:paraId="29E8D42E" w14:textId="77777777" w:rsidR="00CC0274" w:rsidRPr="00295911" w:rsidRDefault="00CC0274" w:rsidP="00CC02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9591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</w:tcPr>
          <w:p w14:paraId="6420AFD1" w14:textId="77777777" w:rsidR="00CC0274" w:rsidRPr="00295911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</w:tcPr>
          <w:p w14:paraId="5505CD3A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95911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(10.88)</w:t>
            </w:r>
          </w:p>
        </w:tc>
      </w:tr>
      <w:tr w:rsidR="00CC0274" w:rsidRPr="001D6BF5" w14:paraId="1A10C690" w14:textId="77777777" w:rsidTr="00FE5D0F">
        <w:trPr>
          <w:trHeight w:val="432"/>
        </w:trPr>
        <w:tc>
          <w:tcPr>
            <w:tcW w:w="2379" w:type="pct"/>
          </w:tcPr>
          <w:p w14:paraId="207FDDAA" w14:textId="77777777" w:rsidR="00CC0274" w:rsidRPr="00332144" w:rsidRDefault="00CC0274" w:rsidP="00CC0274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กลับรายการประมาณการหนี้สิน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64678C8F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(28.30)</w:t>
            </w:r>
          </w:p>
        </w:tc>
        <w:tc>
          <w:tcPr>
            <w:tcW w:w="195" w:type="pct"/>
          </w:tcPr>
          <w:p w14:paraId="738846ED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E15F166" w14:textId="77777777" w:rsidR="00CC0274" w:rsidRPr="00CC0274" w:rsidRDefault="00CC0274" w:rsidP="00D220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 w:hanging="2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(5.69)</w:t>
            </w:r>
          </w:p>
        </w:tc>
        <w:tc>
          <w:tcPr>
            <w:tcW w:w="196" w:type="pct"/>
          </w:tcPr>
          <w:p w14:paraId="3ADAC746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761B8D83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(33.99)</w:t>
            </w:r>
          </w:p>
        </w:tc>
      </w:tr>
      <w:tr w:rsidR="00CC0274" w:rsidRPr="001D6BF5" w14:paraId="69E603D8" w14:textId="77777777" w:rsidTr="00FE5D0F">
        <w:trPr>
          <w:trHeight w:val="70"/>
        </w:trPr>
        <w:tc>
          <w:tcPr>
            <w:tcW w:w="2379" w:type="pct"/>
          </w:tcPr>
          <w:p w14:paraId="109E526A" w14:textId="77777777" w:rsidR="00CC0274" w:rsidRPr="00332144" w:rsidRDefault="00CC0274" w:rsidP="00CC027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214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3321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3214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24CC66A7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92.43</w:t>
            </w:r>
          </w:p>
        </w:tc>
        <w:tc>
          <w:tcPr>
            <w:tcW w:w="195" w:type="pct"/>
          </w:tcPr>
          <w:p w14:paraId="508AECB5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CA7C600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</w:tcPr>
          <w:p w14:paraId="4B63DD91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14:paraId="5137EF59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92.43</w:t>
            </w:r>
          </w:p>
        </w:tc>
      </w:tr>
      <w:tr w:rsidR="00CC0274" w:rsidRPr="005B7019" w14:paraId="4A58F832" w14:textId="77777777" w:rsidTr="00FE5D0F">
        <w:trPr>
          <w:trHeight w:val="70"/>
        </w:trPr>
        <w:tc>
          <w:tcPr>
            <w:tcW w:w="2379" w:type="pct"/>
          </w:tcPr>
          <w:p w14:paraId="382E5F7E" w14:textId="77777777" w:rsidR="00CC0274" w:rsidRPr="005B7019" w:rsidRDefault="00CC0274" w:rsidP="00CC027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</w:tcPr>
          <w:p w14:paraId="66123F6F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195" w:type="pct"/>
          </w:tcPr>
          <w:p w14:paraId="65187D48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highlight w:val="yellow"/>
                <w:lang w:val="en-US" w:bidi="th-TH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778B2BF0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highlight w:val="yellow"/>
                <w:lang w:val="en-US" w:bidi="th-TH"/>
              </w:rPr>
            </w:pPr>
          </w:p>
        </w:tc>
        <w:tc>
          <w:tcPr>
            <w:tcW w:w="196" w:type="pct"/>
          </w:tcPr>
          <w:p w14:paraId="31218EE6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highlight w:val="yellow"/>
                <w:lang w:val="en-US" w:bidi="th-TH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</w:tcPr>
          <w:p w14:paraId="6F73D901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highlight w:val="yellow"/>
                <w:lang w:val="en-US" w:bidi="th-TH"/>
              </w:rPr>
            </w:pPr>
          </w:p>
        </w:tc>
      </w:tr>
      <w:tr w:rsidR="00CC0274" w:rsidRPr="005228D6" w14:paraId="2EC6AA12" w14:textId="77777777" w:rsidTr="00FE5D0F">
        <w:trPr>
          <w:trHeight w:val="70"/>
        </w:trPr>
        <w:tc>
          <w:tcPr>
            <w:tcW w:w="2379" w:type="pct"/>
          </w:tcPr>
          <w:p w14:paraId="52366151" w14:textId="77777777" w:rsidR="00CC0274" w:rsidRPr="00332144" w:rsidRDefault="00CC0274" w:rsidP="00CC027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1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32144">
              <w:rPr>
                <w:rFonts w:ascii="Angsana New" w:hAnsi="Angsana New"/>
                <w:sz w:val="30"/>
                <w:szCs w:val="30"/>
              </w:rPr>
              <w:t>1</w:t>
            </w:r>
            <w:r w:rsidRPr="003321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2144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33214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33214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77" w:type="pct"/>
          </w:tcPr>
          <w:p w14:paraId="0B404163" w14:textId="7D4BE19E" w:rsidR="00CC0274" w:rsidRPr="001D6BF5" w:rsidRDefault="00EB6DC9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85.4</w:t>
            </w:r>
            <w:r w:rsidR="001C4F0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5" w:type="pct"/>
          </w:tcPr>
          <w:p w14:paraId="3B192817" w14:textId="77777777" w:rsidR="00CC0274" w:rsidRPr="001D6BF5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14:paraId="4F23CBE0" w14:textId="73767937" w:rsidR="00CC0274" w:rsidRPr="001D6BF5" w:rsidRDefault="00EB6DC9" w:rsidP="00CC02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</w:tcPr>
          <w:p w14:paraId="2B514231" w14:textId="77777777" w:rsidR="00CC0274" w:rsidRPr="001D6BF5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</w:tcPr>
          <w:p w14:paraId="67652844" w14:textId="5FB7BFC3" w:rsidR="00CC0274" w:rsidRPr="00D220D0" w:rsidRDefault="00EB6DC9" w:rsidP="003422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220D0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85.4</w:t>
            </w:r>
            <w:r w:rsidR="001C4F0D" w:rsidRPr="00D220D0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EB6DC9" w:rsidRPr="005228D6" w14:paraId="2A4AEFA2" w14:textId="77777777" w:rsidTr="00FE5D0F">
        <w:trPr>
          <w:trHeight w:val="70"/>
        </w:trPr>
        <w:tc>
          <w:tcPr>
            <w:tcW w:w="2379" w:type="pct"/>
          </w:tcPr>
          <w:p w14:paraId="3D9A7214" w14:textId="77777777" w:rsidR="00EB6DC9" w:rsidRPr="00332144" w:rsidRDefault="00EB6DC9" w:rsidP="00EB6DC9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กลับรายการประมาณการหนี้สิน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69172C2D" w14:textId="69848627" w:rsidR="00EB6DC9" w:rsidRPr="00BA0573" w:rsidRDefault="00EB6DC9" w:rsidP="00EB6DC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(0.45)</w:t>
            </w:r>
          </w:p>
        </w:tc>
        <w:tc>
          <w:tcPr>
            <w:tcW w:w="195" w:type="pct"/>
          </w:tcPr>
          <w:p w14:paraId="39069C0E" w14:textId="77777777" w:rsidR="00EB6DC9" w:rsidRPr="00BA0573" w:rsidRDefault="00EB6DC9" w:rsidP="00EB6DC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D9D9988" w14:textId="0E07BB14" w:rsidR="00EB6DC9" w:rsidRPr="00BA0573" w:rsidRDefault="00EB6DC9" w:rsidP="00EB6D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</w:tcPr>
          <w:p w14:paraId="3217C515" w14:textId="77777777" w:rsidR="00EB6DC9" w:rsidRPr="00BA0573" w:rsidRDefault="00EB6DC9" w:rsidP="00EB6DC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</w:tcPr>
          <w:p w14:paraId="54F085D4" w14:textId="0F3B624D" w:rsidR="00EB6DC9" w:rsidRPr="00BA0573" w:rsidRDefault="00EB6DC9" w:rsidP="005228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(0.45)</w:t>
            </w:r>
          </w:p>
        </w:tc>
      </w:tr>
      <w:tr w:rsidR="00CC0274" w:rsidRPr="00342211" w14:paraId="116B689B" w14:textId="77777777" w:rsidTr="00FE5D0F">
        <w:trPr>
          <w:trHeight w:val="70"/>
        </w:trPr>
        <w:tc>
          <w:tcPr>
            <w:tcW w:w="2379" w:type="pct"/>
          </w:tcPr>
          <w:p w14:paraId="17D7D69F" w14:textId="77777777" w:rsidR="00CC0274" w:rsidRPr="00332144" w:rsidRDefault="00CC0274" w:rsidP="00CC0274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33214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32144">
              <w:rPr>
                <w:rFonts w:ascii="Angsana New" w:hAnsi="Angsana New" w:cs="Angsana New"/>
                <w:b/>
                <w:bCs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มีน</w:t>
            </w:r>
            <w:r w:rsidRPr="00332144">
              <w:rPr>
                <w:rFonts w:ascii="Angsana New" w:hAnsi="Angsana New" w:cs="Angsana New" w:hint="cs"/>
                <w:b/>
                <w:bCs/>
                <w:cs/>
              </w:rPr>
              <w:t xml:space="preserve">าคม </w:t>
            </w:r>
            <w:r w:rsidRPr="0033214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4E515127" w14:textId="59D1CBD9" w:rsidR="00CC0274" w:rsidRPr="00BA0573" w:rsidRDefault="00EB6DC9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85.00</w:t>
            </w:r>
          </w:p>
        </w:tc>
        <w:tc>
          <w:tcPr>
            <w:tcW w:w="195" w:type="pct"/>
          </w:tcPr>
          <w:p w14:paraId="20A31245" w14:textId="77777777" w:rsidR="00CC0274" w:rsidRPr="00BA0573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2B00B763" w14:textId="18E1078D" w:rsidR="00CC0274" w:rsidRPr="00EB6DC9" w:rsidRDefault="00EB6DC9" w:rsidP="00EB6D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B6DC9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</w:tcPr>
          <w:p w14:paraId="55880E08" w14:textId="77777777" w:rsidR="00CC0274" w:rsidRPr="00BA0573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14:paraId="5F8F242B" w14:textId="4DB90C53" w:rsidR="00CC0274" w:rsidRPr="00BA0573" w:rsidRDefault="00EB6DC9" w:rsidP="003422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85.00</w:t>
            </w:r>
          </w:p>
        </w:tc>
      </w:tr>
      <w:tr w:rsidR="00CC0274" w:rsidRPr="005B7019" w14:paraId="50ACD4B4" w14:textId="77777777" w:rsidTr="00FE5D0F">
        <w:trPr>
          <w:trHeight w:val="70"/>
        </w:trPr>
        <w:tc>
          <w:tcPr>
            <w:tcW w:w="2379" w:type="pct"/>
          </w:tcPr>
          <w:p w14:paraId="6098B3C2" w14:textId="77777777" w:rsidR="00CC0274" w:rsidRPr="005B7019" w:rsidRDefault="00CC0274" w:rsidP="00CC0274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5D35152F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195" w:type="pct"/>
          </w:tcPr>
          <w:p w14:paraId="587A81A4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6ECC5B0C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196" w:type="pct"/>
          </w:tcPr>
          <w:p w14:paraId="30CDDFD5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6510CD9C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</w:tr>
      <w:tr w:rsidR="00CC0274" w:rsidRPr="00AF031C" w14:paraId="6772A11B" w14:textId="77777777" w:rsidTr="00FE5D0F">
        <w:trPr>
          <w:trHeight w:val="432"/>
        </w:trPr>
        <w:tc>
          <w:tcPr>
            <w:tcW w:w="2379" w:type="pct"/>
          </w:tcPr>
          <w:p w14:paraId="1168E0F9" w14:textId="77777777" w:rsidR="00CC0274" w:rsidRPr="00AF031C" w:rsidRDefault="00CC0274" w:rsidP="00CC027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0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03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AF03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าคม </w:t>
            </w:r>
            <w:r w:rsidRPr="00AF031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777" w:type="pct"/>
          </w:tcPr>
          <w:p w14:paraId="7F8B734A" w14:textId="77777777" w:rsidR="00CC0274" w:rsidRPr="00AF031C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5" w:type="pct"/>
          </w:tcPr>
          <w:p w14:paraId="23D2DEFC" w14:textId="77777777" w:rsidR="00CC0274" w:rsidRPr="00AF031C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14:paraId="6BC1422F" w14:textId="77777777" w:rsidR="00CC0274" w:rsidRPr="00AF031C" w:rsidRDefault="00CC0274" w:rsidP="00CC027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</w:tcPr>
          <w:p w14:paraId="701500B4" w14:textId="77777777" w:rsidR="00CC0274" w:rsidRPr="00AF031C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</w:tcPr>
          <w:p w14:paraId="70C8EE80" w14:textId="77777777" w:rsidR="00CC0274" w:rsidRPr="00436944" w:rsidRDefault="00CC0274" w:rsidP="00CC0274">
            <w:pPr>
              <w:pStyle w:val="acctfourfigures"/>
              <w:tabs>
                <w:tab w:val="clear" w:pos="765"/>
                <w:tab w:val="decimal" w:pos="64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CC0274" w:rsidRPr="00342211" w14:paraId="3EE24A1C" w14:textId="77777777" w:rsidTr="00FE5D0F">
        <w:trPr>
          <w:trHeight w:val="70"/>
        </w:trPr>
        <w:tc>
          <w:tcPr>
            <w:tcW w:w="2379" w:type="pct"/>
          </w:tcPr>
          <w:p w14:paraId="339B6559" w14:textId="77777777" w:rsidR="00CC0274" w:rsidRPr="00AF031C" w:rsidRDefault="00CC0274" w:rsidP="00CC0274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581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77" w:type="pct"/>
            <w:tcBorders>
              <w:bottom w:val="double" w:sz="4" w:space="0" w:color="auto"/>
            </w:tcBorders>
          </w:tcPr>
          <w:p w14:paraId="6B8BC752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92.43</w:t>
            </w:r>
          </w:p>
        </w:tc>
        <w:tc>
          <w:tcPr>
            <w:tcW w:w="195" w:type="pct"/>
          </w:tcPr>
          <w:p w14:paraId="6C6A7345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4AD52037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</w:tcPr>
          <w:p w14:paraId="6D41CB73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1026E315" w14:textId="77777777" w:rsidR="00CC0274" w:rsidRPr="00CC0274" w:rsidRDefault="00CC0274" w:rsidP="003422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92.43</w:t>
            </w:r>
          </w:p>
        </w:tc>
      </w:tr>
      <w:tr w:rsidR="00CC0274" w:rsidRPr="005B7019" w14:paraId="44D30AD9" w14:textId="77777777" w:rsidTr="00FE5D0F">
        <w:trPr>
          <w:trHeight w:val="70"/>
        </w:trPr>
        <w:tc>
          <w:tcPr>
            <w:tcW w:w="2379" w:type="pct"/>
          </w:tcPr>
          <w:p w14:paraId="0A41F7D5" w14:textId="77777777" w:rsidR="00CC0274" w:rsidRPr="005B7019" w:rsidRDefault="00CC0274" w:rsidP="00CC0274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</w:tcPr>
          <w:p w14:paraId="1FCD49D3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195" w:type="pct"/>
          </w:tcPr>
          <w:p w14:paraId="2195D3E9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highlight w:val="yellow"/>
                <w:lang w:val="en-US" w:bidi="th-TH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0BEF443A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196" w:type="pct"/>
          </w:tcPr>
          <w:p w14:paraId="7519097C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highlight w:val="yellow"/>
                <w:lang w:val="en-US" w:bidi="th-TH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</w:tcPr>
          <w:p w14:paraId="5C8DBE86" w14:textId="77777777" w:rsidR="00CC0274" w:rsidRPr="005B7019" w:rsidRDefault="00CC0274" w:rsidP="00CC027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highlight w:val="magenta"/>
                <w:lang w:val="en-US" w:bidi="th-TH"/>
              </w:rPr>
            </w:pPr>
          </w:p>
        </w:tc>
      </w:tr>
      <w:tr w:rsidR="00CC0274" w:rsidRPr="00E95815" w14:paraId="59A5928F" w14:textId="77777777" w:rsidTr="00FE5D0F">
        <w:trPr>
          <w:trHeight w:val="70"/>
        </w:trPr>
        <w:tc>
          <w:tcPr>
            <w:tcW w:w="2379" w:type="pct"/>
          </w:tcPr>
          <w:p w14:paraId="76CD86BA" w14:textId="77777777" w:rsidR="00CC0274" w:rsidRPr="00E95815" w:rsidRDefault="00CC0274" w:rsidP="00CC027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8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958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9581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77" w:type="pct"/>
          </w:tcPr>
          <w:p w14:paraId="45B67772" w14:textId="77777777" w:rsidR="00CC0274" w:rsidRPr="00FB35E3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5" w:type="pct"/>
          </w:tcPr>
          <w:p w14:paraId="04111D38" w14:textId="77777777" w:rsidR="00CC0274" w:rsidRPr="00E95815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14:paraId="1F9AA7CA" w14:textId="77777777" w:rsidR="00CC0274" w:rsidRPr="00FB35E3" w:rsidRDefault="00CC0274" w:rsidP="00CC027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</w:tcPr>
          <w:p w14:paraId="0B23BDF0" w14:textId="77777777" w:rsidR="00CC0274" w:rsidRPr="00E95815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</w:tcPr>
          <w:p w14:paraId="753A5396" w14:textId="77777777" w:rsidR="00CC0274" w:rsidRPr="00CD2092" w:rsidRDefault="00CC0274" w:rsidP="00CC0274">
            <w:pPr>
              <w:pStyle w:val="acctfourfigures"/>
              <w:tabs>
                <w:tab w:val="clear" w:pos="765"/>
                <w:tab w:val="decimal" w:pos="64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highlight w:val="magenta"/>
                <w:lang w:val="en-US" w:bidi="th-TH"/>
              </w:rPr>
            </w:pPr>
          </w:p>
        </w:tc>
      </w:tr>
      <w:tr w:rsidR="00CC0274" w:rsidRPr="00342211" w14:paraId="49B2606C" w14:textId="77777777" w:rsidTr="00FE5D0F">
        <w:trPr>
          <w:trHeight w:val="70"/>
        </w:trPr>
        <w:tc>
          <w:tcPr>
            <w:tcW w:w="2379" w:type="pct"/>
          </w:tcPr>
          <w:p w14:paraId="3FF45589" w14:textId="77777777" w:rsidR="00CC0274" w:rsidRPr="00E95815" w:rsidRDefault="00CC0274" w:rsidP="00CC0274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581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77" w:type="pct"/>
            <w:tcBorders>
              <w:bottom w:val="double" w:sz="4" w:space="0" w:color="auto"/>
            </w:tcBorders>
          </w:tcPr>
          <w:p w14:paraId="1B823D97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  <w:tc>
          <w:tcPr>
            <w:tcW w:w="195" w:type="pct"/>
          </w:tcPr>
          <w:p w14:paraId="6E819502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C3E4EAE" w14:textId="77777777" w:rsidR="00CC0274" w:rsidRPr="00CC0274" w:rsidRDefault="00CC0274" w:rsidP="00E4256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</w:tcPr>
          <w:p w14:paraId="7D5D6B35" w14:textId="77777777" w:rsidR="00CC0274" w:rsidRPr="00CC0274" w:rsidRDefault="00CC0274" w:rsidP="00E42565">
            <w:pPr>
              <w:pStyle w:val="acctfourfigures"/>
              <w:tabs>
                <w:tab w:val="clear" w:pos="765"/>
                <w:tab w:val="decimal" w:pos="610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03E6D628" w14:textId="77777777" w:rsidR="00CC0274" w:rsidRPr="00CC0274" w:rsidRDefault="00CC0274" w:rsidP="003422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</w:tr>
      <w:tr w:rsidR="005B7019" w:rsidRPr="005B7019" w14:paraId="1CF680FB" w14:textId="77777777" w:rsidTr="005B7019">
        <w:trPr>
          <w:trHeight w:val="197"/>
        </w:trPr>
        <w:tc>
          <w:tcPr>
            <w:tcW w:w="2379" w:type="pct"/>
          </w:tcPr>
          <w:p w14:paraId="7A2FFB09" w14:textId="77777777" w:rsidR="005B7019" w:rsidRPr="005B7019" w:rsidRDefault="005B7019" w:rsidP="00CC0274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77" w:type="pct"/>
          </w:tcPr>
          <w:p w14:paraId="1DBE77FD" w14:textId="77777777" w:rsidR="005B7019" w:rsidRPr="005B7019" w:rsidRDefault="005B7019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95" w:type="pct"/>
          </w:tcPr>
          <w:p w14:paraId="2F0DF828" w14:textId="77777777" w:rsidR="005B7019" w:rsidRPr="005B7019" w:rsidRDefault="005B7019" w:rsidP="00CC0274">
            <w:pPr>
              <w:pStyle w:val="acctfourfigures"/>
              <w:tabs>
                <w:tab w:val="clear" w:pos="765"/>
                <w:tab w:val="decimal" w:pos="430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728" w:type="pct"/>
          </w:tcPr>
          <w:p w14:paraId="45F5E8CD" w14:textId="77777777" w:rsidR="005B7019" w:rsidRPr="005B7019" w:rsidRDefault="005B7019" w:rsidP="00E4256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96" w:type="pct"/>
          </w:tcPr>
          <w:p w14:paraId="05F0EB40" w14:textId="77777777" w:rsidR="005B7019" w:rsidRPr="005B7019" w:rsidRDefault="005B7019" w:rsidP="00E42565">
            <w:pPr>
              <w:pStyle w:val="acctfourfigures"/>
              <w:tabs>
                <w:tab w:val="clear" w:pos="765"/>
                <w:tab w:val="decimal" w:pos="610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726" w:type="pct"/>
          </w:tcPr>
          <w:p w14:paraId="067DA383" w14:textId="77777777" w:rsidR="005B7019" w:rsidRPr="005B7019" w:rsidRDefault="005B7019" w:rsidP="003422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</w:tr>
      <w:tr w:rsidR="00CC0274" w:rsidRPr="004B707B" w14:paraId="548E6448" w14:textId="77777777" w:rsidTr="00FE5D0F">
        <w:trPr>
          <w:trHeight w:val="432"/>
        </w:trPr>
        <w:tc>
          <w:tcPr>
            <w:tcW w:w="2379" w:type="pct"/>
          </w:tcPr>
          <w:p w14:paraId="38FF0F9B" w14:textId="77777777" w:rsidR="00CC0274" w:rsidRPr="004B707B" w:rsidRDefault="00CC0274" w:rsidP="00CC027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8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03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AF03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าคม </w:t>
            </w:r>
            <w:r w:rsidRPr="00AF031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777" w:type="pct"/>
          </w:tcPr>
          <w:p w14:paraId="2C067CA9" w14:textId="77777777" w:rsidR="00CC0274" w:rsidRPr="00436944" w:rsidRDefault="00CC0274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5" w:type="pct"/>
          </w:tcPr>
          <w:p w14:paraId="0FE92096" w14:textId="77777777" w:rsidR="00CC0274" w:rsidRPr="004B707B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14:paraId="7D93CF03" w14:textId="77777777" w:rsidR="00CC0274" w:rsidRPr="00436944" w:rsidRDefault="00CC0274" w:rsidP="00CC027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</w:tcPr>
          <w:p w14:paraId="2A79B2F5" w14:textId="77777777" w:rsidR="00CC0274" w:rsidRPr="004B707B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</w:tcPr>
          <w:p w14:paraId="19D32711" w14:textId="77777777" w:rsidR="00CC0274" w:rsidRPr="00436944" w:rsidRDefault="00CC0274" w:rsidP="00CC027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CC0274" w:rsidRPr="00342211" w14:paraId="511DB2E2" w14:textId="77777777" w:rsidTr="00FE5D0F">
        <w:trPr>
          <w:trHeight w:val="70"/>
        </w:trPr>
        <w:tc>
          <w:tcPr>
            <w:tcW w:w="2379" w:type="pct"/>
          </w:tcPr>
          <w:p w14:paraId="7BCF72A2" w14:textId="77777777" w:rsidR="00CC0274" w:rsidRPr="004B707B" w:rsidRDefault="00CC0274" w:rsidP="00CC027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77" w:type="pct"/>
            <w:tcBorders>
              <w:bottom w:val="double" w:sz="4" w:space="0" w:color="auto"/>
            </w:tcBorders>
          </w:tcPr>
          <w:p w14:paraId="606DABCF" w14:textId="4BB85217" w:rsidR="00CC0274" w:rsidRPr="00BA0573" w:rsidRDefault="00EB6DC9" w:rsidP="00CC02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85.00</w:t>
            </w:r>
          </w:p>
        </w:tc>
        <w:tc>
          <w:tcPr>
            <w:tcW w:w="195" w:type="pct"/>
          </w:tcPr>
          <w:p w14:paraId="6A6500E2" w14:textId="77777777" w:rsidR="00CC0274" w:rsidRPr="00BA0573" w:rsidRDefault="00CC0274" w:rsidP="00CC02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3FDFD264" w14:textId="25712C39" w:rsidR="00CC0274" w:rsidRPr="00BA0573" w:rsidRDefault="00EB6DC9" w:rsidP="00E4256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pct"/>
          </w:tcPr>
          <w:p w14:paraId="08971C93" w14:textId="77777777" w:rsidR="00CC0274" w:rsidRPr="00BA0573" w:rsidRDefault="00CC0274" w:rsidP="00E42565">
            <w:pPr>
              <w:pStyle w:val="acctfourfigures"/>
              <w:tabs>
                <w:tab w:val="clear" w:pos="765"/>
                <w:tab w:val="decimal" w:pos="730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282FE981" w14:textId="499C6DEE" w:rsidR="00CC0274" w:rsidRPr="00BA0573" w:rsidRDefault="00EB6DC9" w:rsidP="003422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85.00</w:t>
            </w:r>
          </w:p>
        </w:tc>
      </w:tr>
    </w:tbl>
    <w:p w14:paraId="7B646AB4" w14:textId="77777777" w:rsidR="006F30FA" w:rsidRPr="005B7019" w:rsidRDefault="006F30FA" w:rsidP="005B7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  <w:cs/>
        </w:rPr>
      </w:pPr>
    </w:p>
    <w:tbl>
      <w:tblPr>
        <w:tblW w:w="482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520"/>
        <w:gridCol w:w="1356"/>
        <w:gridCol w:w="270"/>
        <w:gridCol w:w="1628"/>
        <w:gridCol w:w="279"/>
        <w:gridCol w:w="1259"/>
      </w:tblGrid>
      <w:tr w:rsidR="000612AB" w:rsidRPr="000E06F2" w14:paraId="332DF4E7" w14:textId="77777777" w:rsidTr="00A838B1">
        <w:trPr>
          <w:trHeight w:val="80"/>
          <w:tblHeader/>
        </w:trPr>
        <w:tc>
          <w:tcPr>
            <w:tcW w:w="2427" w:type="pct"/>
          </w:tcPr>
          <w:p w14:paraId="565E7D17" w14:textId="77777777" w:rsidR="000612AB" w:rsidRPr="008B674E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3" w:type="pct"/>
            <w:gridSpan w:val="5"/>
          </w:tcPr>
          <w:p w14:paraId="01F1C562" w14:textId="77777777" w:rsidR="000612AB" w:rsidRPr="000E06F2" w:rsidRDefault="000612AB" w:rsidP="00AA0CEA">
            <w:pPr>
              <w:pStyle w:val="BodyText"/>
              <w:tabs>
                <w:tab w:val="clear" w:pos="907"/>
                <w:tab w:val="left" w:pos="1026"/>
              </w:tabs>
              <w:spacing w:after="0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796" w:rsidRPr="000E06F2" w14:paraId="070DD5B2" w14:textId="77777777" w:rsidTr="00D27979">
        <w:trPr>
          <w:trHeight w:val="80"/>
          <w:tblHeader/>
        </w:trPr>
        <w:tc>
          <w:tcPr>
            <w:tcW w:w="2427" w:type="pct"/>
          </w:tcPr>
          <w:p w14:paraId="05191385" w14:textId="77777777" w:rsidR="00EE1796" w:rsidRPr="008B674E" w:rsidRDefault="00EE1796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2E0E9861" w14:textId="77777777" w:rsidR="00EE1796" w:rsidRPr="008B674E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00F88A86" w14:textId="77777777" w:rsidR="00EE1796" w:rsidRPr="000E06F2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59E6DC84" w14:textId="77777777" w:rsidR="00EE1796" w:rsidRPr="000E06F2" w:rsidRDefault="00EE1796" w:rsidP="00EE1796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0" w:type="pct"/>
          </w:tcPr>
          <w:p w14:paraId="08A6A9BF" w14:textId="77777777" w:rsidR="00EE1796" w:rsidRPr="000E06F2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CCAB1A4" w14:textId="77777777" w:rsidR="00EE1796" w:rsidRPr="000E06F2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96" w:rsidRPr="000E06F2" w14:paraId="2A08D771" w14:textId="77777777" w:rsidTr="00D27979">
        <w:trPr>
          <w:trHeight w:val="119"/>
          <w:tblHeader/>
        </w:trPr>
        <w:tc>
          <w:tcPr>
            <w:tcW w:w="2427" w:type="pct"/>
          </w:tcPr>
          <w:p w14:paraId="38CBBD8B" w14:textId="77777777" w:rsidR="00EE1796" w:rsidRPr="008B674E" w:rsidRDefault="00EE1796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7B3359F4" w14:textId="77777777" w:rsidR="00EE1796" w:rsidRPr="008B674E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7C0EEB62" w14:textId="77777777" w:rsidR="00EE1796" w:rsidRPr="000E06F2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636917A5" w14:textId="77777777" w:rsidR="00EE1796" w:rsidRPr="000E06F2" w:rsidRDefault="00EE1796" w:rsidP="00EE1796">
            <w:pPr>
              <w:pStyle w:val="BodyText"/>
              <w:spacing w:after="0"/>
              <w:ind w:left="-380" w:right="-131" w:firstLine="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0E06F2">
              <w:rPr>
                <w:rFonts w:ascii="Angsana New" w:hAnsi="Angsana New"/>
                <w:sz w:val="30"/>
                <w:szCs w:val="30"/>
                <w:cs/>
              </w:rPr>
              <w:t>สนับสนุน</w:t>
            </w:r>
          </w:p>
        </w:tc>
        <w:tc>
          <w:tcPr>
            <w:tcW w:w="150" w:type="pct"/>
          </w:tcPr>
          <w:p w14:paraId="51BCF752" w14:textId="77777777" w:rsidR="00EE1796" w:rsidRPr="000E06F2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968F195" w14:textId="77777777" w:rsidR="00EE1796" w:rsidRPr="000E06F2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96" w:rsidRPr="000E06F2" w14:paraId="1D9EBA88" w14:textId="77777777" w:rsidTr="00D27979">
        <w:trPr>
          <w:trHeight w:val="80"/>
          <w:tblHeader/>
        </w:trPr>
        <w:tc>
          <w:tcPr>
            <w:tcW w:w="2427" w:type="pct"/>
          </w:tcPr>
          <w:p w14:paraId="303DDCA0" w14:textId="77777777" w:rsidR="000612AB" w:rsidRPr="000E06F2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045A00B" w14:textId="77777777" w:rsidR="000612AB" w:rsidRPr="000E06F2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5" w:type="pct"/>
          </w:tcPr>
          <w:p w14:paraId="1A19AF7F" w14:textId="77777777" w:rsidR="000612AB" w:rsidRPr="000E06F2" w:rsidRDefault="000612AB" w:rsidP="00AA0CEA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666E6B62" w14:textId="77777777" w:rsidR="000612AB" w:rsidRPr="000E06F2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0" w:type="pct"/>
          </w:tcPr>
          <w:p w14:paraId="351A7D0C" w14:textId="77777777" w:rsidR="000612AB" w:rsidRPr="000E06F2" w:rsidRDefault="000612AB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43C0528" w14:textId="77777777" w:rsidR="000612AB" w:rsidRPr="000E06F2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612AB" w:rsidRPr="000E06F2" w14:paraId="5F29810A" w14:textId="77777777" w:rsidTr="00A838B1">
        <w:trPr>
          <w:trHeight w:val="80"/>
          <w:tblHeader/>
        </w:trPr>
        <w:tc>
          <w:tcPr>
            <w:tcW w:w="2427" w:type="pct"/>
          </w:tcPr>
          <w:p w14:paraId="6D66B591" w14:textId="77777777" w:rsidR="000612AB" w:rsidRPr="008B674E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3" w:type="pct"/>
            <w:gridSpan w:val="5"/>
          </w:tcPr>
          <w:p w14:paraId="1850646E" w14:textId="77777777" w:rsidR="000612AB" w:rsidRPr="000E06F2" w:rsidRDefault="000612AB" w:rsidP="00AA0CEA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7979" w:rsidRPr="000E06F2" w14:paraId="3DF1E80E" w14:textId="77777777" w:rsidTr="00D27979">
        <w:trPr>
          <w:trHeight w:val="80"/>
        </w:trPr>
        <w:tc>
          <w:tcPr>
            <w:tcW w:w="2427" w:type="pct"/>
          </w:tcPr>
          <w:p w14:paraId="5648357F" w14:textId="77777777" w:rsidR="00D27979" w:rsidRPr="000E06F2" w:rsidRDefault="00D27979" w:rsidP="00D27979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E06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06F2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0E06F2">
              <w:rPr>
                <w:rFonts w:ascii="Angsana New" w:hAnsi="Angsana New"/>
                <w:sz w:val="30"/>
                <w:szCs w:val="30"/>
                <w:cs/>
              </w:rPr>
              <w:t>คม</w:t>
            </w:r>
            <w:r w:rsidRPr="000E06F2">
              <w:rPr>
                <w:rFonts w:ascii="Angsana New" w:hAnsi="Angsana New"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728" w:type="pct"/>
          </w:tcPr>
          <w:p w14:paraId="2B393350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78.94</w:t>
            </w:r>
          </w:p>
        </w:tc>
        <w:tc>
          <w:tcPr>
            <w:tcW w:w="145" w:type="pct"/>
          </w:tcPr>
          <w:p w14:paraId="4C72464C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56FFC154" w14:textId="77777777" w:rsidR="00D27979" w:rsidRPr="00D27979" w:rsidRDefault="00D2797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31.57</w:t>
            </w:r>
          </w:p>
        </w:tc>
        <w:tc>
          <w:tcPr>
            <w:tcW w:w="150" w:type="pct"/>
          </w:tcPr>
          <w:p w14:paraId="2CA886B0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843D93D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110.51</w:t>
            </w:r>
          </w:p>
        </w:tc>
      </w:tr>
      <w:tr w:rsidR="00D27979" w:rsidRPr="000E06F2" w14:paraId="781DD825" w14:textId="77777777" w:rsidTr="00D27979">
        <w:trPr>
          <w:trHeight w:val="80"/>
        </w:trPr>
        <w:tc>
          <w:tcPr>
            <w:tcW w:w="2427" w:type="pct"/>
          </w:tcPr>
          <w:p w14:paraId="04603456" w14:textId="77777777" w:rsidR="00D27979" w:rsidRPr="000E06F2" w:rsidRDefault="00D27979" w:rsidP="00D27979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0E06F2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728" w:type="pct"/>
          </w:tcPr>
          <w:p w14:paraId="79C47326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0.43</w:t>
            </w:r>
          </w:p>
        </w:tc>
        <w:tc>
          <w:tcPr>
            <w:tcW w:w="145" w:type="pct"/>
          </w:tcPr>
          <w:p w14:paraId="00826395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2532F876" w14:textId="77777777" w:rsidR="00D27979" w:rsidRPr="00D27979" w:rsidRDefault="00D2797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F729C96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AEE040A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0.43</w:t>
            </w:r>
          </w:p>
        </w:tc>
      </w:tr>
      <w:tr w:rsidR="00D27979" w:rsidRPr="00B63AA5" w14:paraId="5FC6469C" w14:textId="77777777" w:rsidTr="00D27979">
        <w:trPr>
          <w:trHeight w:val="70"/>
        </w:trPr>
        <w:tc>
          <w:tcPr>
            <w:tcW w:w="2427" w:type="pct"/>
          </w:tcPr>
          <w:p w14:paraId="2BFA0A2A" w14:textId="77777777" w:rsidR="00D27979" w:rsidRPr="00B63AA5" w:rsidRDefault="00D27979" w:rsidP="00D27979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B63AA5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728" w:type="pct"/>
          </w:tcPr>
          <w:p w14:paraId="3264B783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E0F6A7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3D634B3F" w14:textId="77777777" w:rsidR="00D27979" w:rsidRPr="00D27979" w:rsidRDefault="00D2797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(21.56)</w:t>
            </w:r>
          </w:p>
        </w:tc>
        <w:tc>
          <w:tcPr>
            <w:tcW w:w="150" w:type="pct"/>
          </w:tcPr>
          <w:p w14:paraId="254A7CEA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5A6EC5C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(21.56)</w:t>
            </w:r>
          </w:p>
        </w:tc>
      </w:tr>
      <w:tr w:rsidR="00D27979" w:rsidRPr="00B63AA5" w14:paraId="51F94F25" w14:textId="77777777" w:rsidTr="005B7019">
        <w:trPr>
          <w:trHeight w:val="60"/>
        </w:trPr>
        <w:tc>
          <w:tcPr>
            <w:tcW w:w="2427" w:type="pct"/>
          </w:tcPr>
          <w:p w14:paraId="548FA98F" w14:textId="77777777" w:rsidR="00D27979" w:rsidRPr="00B63AA5" w:rsidRDefault="00D27979" w:rsidP="00D27979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3A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6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63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63AA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2668B974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979">
              <w:rPr>
                <w:rFonts w:ascii="Angsana New" w:hAnsi="Angsana New"/>
                <w:b/>
                <w:bCs/>
                <w:sz w:val="30"/>
                <w:szCs w:val="30"/>
              </w:rPr>
              <w:t>79.37</w:t>
            </w:r>
          </w:p>
        </w:tc>
        <w:tc>
          <w:tcPr>
            <w:tcW w:w="145" w:type="pct"/>
          </w:tcPr>
          <w:p w14:paraId="1A9F5D34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6EC740FF" w14:textId="77777777" w:rsidR="00D27979" w:rsidRPr="00D27979" w:rsidRDefault="00D2797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979">
              <w:rPr>
                <w:rFonts w:ascii="Angsana New" w:hAnsi="Angsana New"/>
                <w:b/>
                <w:bCs/>
                <w:sz w:val="30"/>
                <w:szCs w:val="30"/>
              </w:rPr>
              <w:t>10.01</w:t>
            </w:r>
          </w:p>
        </w:tc>
        <w:tc>
          <w:tcPr>
            <w:tcW w:w="150" w:type="pct"/>
          </w:tcPr>
          <w:p w14:paraId="6D155DD0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67BCD30C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979">
              <w:rPr>
                <w:rFonts w:ascii="Angsana New" w:hAnsi="Angsana New"/>
                <w:b/>
                <w:bCs/>
                <w:sz w:val="30"/>
                <w:szCs w:val="30"/>
              </w:rPr>
              <w:t>89.38</w:t>
            </w:r>
          </w:p>
        </w:tc>
      </w:tr>
      <w:tr w:rsidR="00EE1796" w:rsidRPr="005B7019" w14:paraId="664DCF97" w14:textId="77777777" w:rsidTr="005B7019">
        <w:trPr>
          <w:trHeight w:val="70"/>
        </w:trPr>
        <w:tc>
          <w:tcPr>
            <w:tcW w:w="2427" w:type="pct"/>
          </w:tcPr>
          <w:p w14:paraId="645E2BD6" w14:textId="77777777" w:rsidR="00C53F25" w:rsidRPr="005B7019" w:rsidRDefault="00C53F25" w:rsidP="005B701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0BC49214" w14:textId="77777777" w:rsidR="00C53F25" w:rsidRPr="005B7019" w:rsidRDefault="00C53F25" w:rsidP="005B701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5" w:type="pct"/>
          </w:tcPr>
          <w:p w14:paraId="0F24BADF" w14:textId="77777777" w:rsidR="00C53F25" w:rsidRPr="005B7019" w:rsidRDefault="00C53F25" w:rsidP="005B701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</w:tcPr>
          <w:p w14:paraId="0F21B9EF" w14:textId="77777777" w:rsidR="00C53F25" w:rsidRPr="005B7019" w:rsidRDefault="00C53F25" w:rsidP="005B701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50" w:type="pct"/>
          </w:tcPr>
          <w:p w14:paraId="1BE6ACCA" w14:textId="77777777" w:rsidR="00C53F25" w:rsidRPr="005B7019" w:rsidRDefault="00C53F25" w:rsidP="005B701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7B7F863D" w14:textId="77777777" w:rsidR="00C53F25" w:rsidRPr="005B7019" w:rsidRDefault="00C53F25" w:rsidP="005B701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D27979" w:rsidRPr="00620D9F" w14:paraId="75EEF463" w14:textId="77777777" w:rsidTr="00D27979">
        <w:trPr>
          <w:trHeight w:val="60"/>
        </w:trPr>
        <w:tc>
          <w:tcPr>
            <w:tcW w:w="2427" w:type="pct"/>
          </w:tcPr>
          <w:p w14:paraId="5221B064" w14:textId="77777777" w:rsidR="00D27979" w:rsidRPr="00620D9F" w:rsidRDefault="00D27979" w:rsidP="00D27979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20D9F">
              <w:rPr>
                <w:rFonts w:ascii="Angsana New" w:hAnsi="Angsana New"/>
                <w:sz w:val="30"/>
                <w:szCs w:val="30"/>
              </w:rPr>
              <w:t>1</w:t>
            </w:r>
            <w:r w:rsidRPr="00620D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620D9F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620D9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28" w:type="pct"/>
          </w:tcPr>
          <w:p w14:paraId="7178D2AD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79.38</w:t>
            </w:r>
          </w:p>
        </w:tc>
        <w:tc>
          <w:tcPr>
            <w:tcW w:w="145" w:type="pct"/>
          </w:tcPr>
          <w:p w14:paraId="43373BB2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38F9F774" w14:textId="77777777" w:rsidR="00D27979" w:rsidRPr="00D27979" w:rsidRDefault="00D2797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8.16</w:t>
            </w:r>
          </w:p>
        </w:tc>
        <w:tc>
          <w:tcPr>
            <w:tcW w:w="150" w:type="pct"/>
          </w:tcPr>
          <w:p w14:paraId="6896E42C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FBC4D50" w14:textId="77777777" w:rsidR="00D27979" w:rsidRPr="00D27979" w:rsidRDefault="00D27979" w:rsidP="00EB6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7979">
              <w:rPr>
                <w:rFonts w:ascii="Angsana New" w:hAnsi="Angsana New"/>
                <w:sz w:val="30"/>
                <w:szCs w:val="30"/>
              </w:rPr>
              <w:t>87.54</w:t>
            </w:r>
          </w:p>
        </w:tc>
      </w:tr>
      <w:tr w:rsidR="00EE1796" w:rsidRPr="00C30EF2" w14:paraId="3B32147E" w14:textId="77777777" w:rsidTr="00D27979">
        <w:trPr>
          <w:trHeight w:val="60"/>
        </w:trPr>
        <w:tc>
          <w:tcPr>
            <w:tcW w:w="2427" w:type="pct"/>
          </w:tcPr>
          <w:p w14:paraId="6B2283C1" w14:textId="77777777" w:rsidR="00C53F25" w:rsidRPr="000612AB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612AB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728" w:type="pct"/>
          </w:tcPr>
          <w:p w14:paraId="262584D1" w14:textId="202D15A2" w:rsidR="00C53F25" w:rsidRPr="006A502A" w:rsidRDefault="00362FAC" w:rsidP="0036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650997" w14:textId="77777777"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272D9A28" w14:textId="01845565" w:rsidR="00C53F25" w:rsidRPr="006A502A" w:rsidRDefault="005B20D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1.38</w:t>
            </w:r>
          </w:p>
        </w:tc>
        <w:tc>
          <w:tcPr>
            <w:tcW w:w="150" w:type="pct"/>
          </w:tcPr>
          <w:p w14:paraId="1B7FC221" w14:textId="77777777"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F473E6A" w14:textId="2EDD90E9" w:rsidR="00C53F25" w:rsidRPr="006A502A" w:rsidRDefault="00EB6DC9" w:rsidP="00EB6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  <w:r w:rsidR="00362FA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E1796" w:rsidRPr="00C30EF2" w14:paraId="338FB0C5" w14:textId="77777777" w:rsidTr="00D27979">
        <w:trPr>
          <w:trHeight w:val="60"/>
        </w:trPr>
        <w:tc>
          <w:tcPr>
            <w:tcW w:w="2427" w:type="pct"/>
          </w:tcPr>
          <w:p w14:paraId="0B48F128" w14:textId="77777777" w:rsidR="00C53F25" w:rsidRPr="000612AB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B63AA5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728" w:type="pct"/>
          </w:tcPr>
          <w:p w14:paraId="085834AC" w14:textId="3EA0FB38" w:rsidR="00C53F25" w:rsidRPr="006A502A" w:rsidRDefault="005B20D9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(0.45)</w:t>
            </w:r>
          </w:p>
        </w:tc>
        <w:tc>
          <w:tcPr>
            <w:tcW w:w="145" w:type="pct"/>
          </w:tcPr>
          <w:p w14:paraId="3AE9533F" w14:textId="77777777"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242B6A89" w14:textId="1DC6F84E" w:rsidR="00C53F25" w:rsidRPr="006A502A" w:rsidRDefault="001C4F0D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(1.10)</w:t>
            </w:r>
          </w:p>
        </w:tc>
        <w:tc>
          <w:tcPr>
            <w:tcW w:w="150" w:type="pct"/>
          </w:tcPr>
          <w:p w14:paraId="30A2CAA9" w14:textId="77777777"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0457468" w14:textId="3C76F079" w:rsidR="00C53F25" w:rsidRPr="006A502A" w:rsidRDefault="00EB6DC9" w:rsidP="00EB6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C4F0D">
              <w:rPr>
                <w:rFonts w:ascii="Angsana New" w:hAnsi="Angsana New"/>
                <w:sz w:val="30"/>
                <w:szCs w:val="30"/>
              </w:rPr>
              <w:t>1.55)</w:t>
            </w:r>
          </w:p>
        </w:tc>
      </w:tr>
      <w:tr w:rsidR="00EE1796" w:rsidRPr="00C30EF2" w14:paraId="38971D89" w14:textId="77777777" w:rsidTr="00D27979">
        <w:trPr>
          <w:trHeight w:val="70"/>
        </w:trPr>
        <w:tc>
          <w:tcPr>
            <w:tcW w:w="2427" w:type="pct"/>
          </w:tcPr>
          <w:p w14:paraId="2A7D3A21" w14:textId="11DB5E05" w:rsidR="00C53F25" w:rsidRPr="000612AB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0612A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612AB">
              <w:rPr>
                <w:rFonts w:ascii="Angsana New" w:hAnsi="Angsana New" w:cs="Angsana New"/>
                <w:b/>
                <w:bCs/>
              </w:rPr>
              <w:t>3</w:t>
            </w:r>
            <w:r w:rsidR="00711A8E" w:rsidRPr="00711A8E">
              <w:rPr>
                <w:rFonts w:ascii="Angsana New" w:hAnsi="Angsana New" w:cs="Angsana New" w:hint="cs"/>
                <w:b/>
                <w:bCs/>
              </w:rPr>
              <w:t>1</w:t>
            </w:r>
            <w:r w:rsidRPr="000612AB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 </w:t>
            </w:r>
            <w:r w:rsidRPr="000612AB">
              <w:rPr>
                <w:rFonts w:ascii="Angsana New" w:hAnsi="Angsana New" w:cs="Angsana New"/>
                <w:b/>
                <w:bCs/>
              </w:rPr>
              <w:t>256</w:t>
            </w:r>
            <w:r w:rsidR="00D27979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212BBF2F" w14:textId="17B762D7" w:rsidR="00C53F25" w:rsidRPr="006A502A" w:rsidRDefault="005B20D9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78.9</w:t>
            </w:r>
            <w:r w:rsidR="003F11A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26523495" w14:textId="77777777"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3AB80F0C" w14:textId="2D44C3AD" w:rsidR="00C53F25" w:rsidRPr="006A502A" w:rsidRDefault="001C4F0D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8.44</w:t>
            </w:r>
          </w:p>
        </w:tc>
        <w:tc>
          <w:tcPr>
            <w:tcW w:w="150" w:type="pct"/>
          </w:tcPr>
          <w:p w14:paraId="42260DCF" w14:textId="77777777"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48EC9EDB" w14:textId="09374E5A" w:rsidR="00C53F25" w:rsidRPr="006A502A" w:rsidRDefault="00EB6DC9" w:rsidP="00EB6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C4F0D">
              <w:rPr>
                <w:rFonts w:ascii="Angsana New" w:hAnsi="Angsana New"/>
                <w:b/>
                <w:bCs/>
                <w:sz w:val="30"/>
                <w:szCs w:val="30"/>
              </w:rPr>
              <w:t>7.3</w:t>
            </w:r>
            <w:r w:rsidR="00362FA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EE1796" w:rsidRPr="005B7019" w14:paraId="259E8251" w14:textId="77777777" w:rsidTr="00D27979">
        <w:trPr>
          <w:trHeight w:val="70"/>
        </w:trPr>
        <w:tc>
          <w:tcPr>
            <w:tcW w:w="2427" w:type="pct"/>
          </w:tcPr>
          <w:p w14:paraId="1854F2C7" w14:textId="77777777" w:rsidR="00C53F25" w:rsidRPr="005B7019" w:rsidRDefault="00C53F25" w:rsidP="005B701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0DF28640" w14:textId="77777777" w:rsidR="00C53F25" w:rsidRPr="005B7019" w:rsidRDefault="00C53F25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5" w:type="pct"/>
          </w:tcPr>
          <w:p w14:paraId="2C150371" w14:textId="77777777" w:rsidR="00C53F25" w:rsidRPr="005B7019" w:rsidRDefault="00C53F25" w:rsidP="005B701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</w:tcPr>
          <w:p w14:paraId="3D31D6C0" w14:textId="77777777" w:rsidR="00C53F25" w:rsidRPr="005B7019" w:rsidRDefault="00C53F25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0"/>
              </w:tabs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50" w:type="pct"/>
          </w:tcPr>
          <w:p w14:paraId="3C084F47" w14:textId="77777777" w:rsidR="00C53F25" w:rsidRPr="005B7019" w:rsidRDefault="00C53F25" w:rsidP="005B701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25D6343B" w14:textId="77777777" w:rsidR="00C53F25" w:rsidRPr="005B7019" w:rsidRDefault="00C53F25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EE1796" w:rsidRPr="00C30EF2" w14:paraId="0A88007A" w14:textId="77777777" w:rsidTr="00D27979">
        <w:trPr>
          <w:trHeight w:val="70"/>
        </w:trPr>
        <w:tc>
          <w:tcPr>
            <w:tcW w:w="2427" w:type="pct"/>
          </w:tcPr>
          <w:p w14:paraId="4CFA30D2" w14:textId="486F2E6B" w:rsidR="00C53F25" w:rsidRPr="00F57FF3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1A8E" w:rsidRPr="00711A8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57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F57FF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2797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28" w:type="pct"/>
          </w:tcPr>
          <w:p w14:paraId="352FC87F" w14:textId="77777777" w:rsidR="00C53F25" w:rsidRPr="00F57FF3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2B92AC" w14:textId="77777777" w:rsidR="00C53F25" w:rsidRPr="00F57FF3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73A67E7D" w14:textId="77777777" w:rsidR="00C53F25" w:rsidRPr="00C30EF2" w:rsidRDefault="00C53F25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54F6F7B" w14:textId="77777777" w:rsidR="00C53F25" w:rsidRPr="00C30EF2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63749514" w14:textId="77777777"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979" w:rsidRPr="00C30EF2" w14:paraId="79FD50F4" w14:textId="77777777" w:rsidTr="00D27979">
        <w:trPr>
          <w:trHeight w:val="70"/>
        </w:trPr>
        <w:tc>
          <w:tcPr>
            <w:tcW w:w="2427" w:type="pct"/>
          </w:tcPr>
          <w:p w14:paraId="1E87047D" w14:textId="77777777" w:rsidR="00D27979" w:rsidRPr="00F57FF3" w:rsidRDefault="00D27979" w:rsidP="00D27979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7FF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3CC403C8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979">
              <w:rPr>
                <w:rFonts w:ascii="Angsana New" w:hAnsi="Angsana New"/>
                <w:b/>
                <w:bCs/>
                <w:sz w:val="30"/>
                <w:szCs w:val="30"/>
              </w:rPr>
              <w:t>79.37</w:t>
            </w:r>
          </w:p>
        </w:tc>
        <w:tc>
          <w:tcPr>
            <w:tcW w:w="145" w:type="pct"/>
          </w:tcPr>
          <w:p w14:paraId="46D1D75D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double" w:sz="4" w:space="0" w:color="auto"/>
            </w:tcBorders>
          </w:tcPr>
          <w:p w14:paraId="7B3FDE1A" w14:textId="77777777" w:rsidR="00D27979" w:rsidRPr="00D27979" w:rsidRDefault="00D2797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979">
              <w:rPr>
                <w:rFonts w:ascii="Angsana New" w:hAnsi="Angsana New"/>
                <w:b/>
                <w:bCs/>
                <w:sz w:val="30"/>
                <w:szCs w:val="30"/>
              </w:rPr>
              <w:t>10.01</w:t>
            </w:r>
          </w:p>
        </w:tc>
        <w:tc>
          <w:tcPr>
            <w:tcW w:w="150" w:type="pct"/>
          </w:tcPr>
          <w:p w14:paraId="5C388B0C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14:paraId="003B3217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979">
              <w:rPr>
                <w:rFonts w:ascii="Angsana New" w:hAnsi="Angsana New"/>
                <w:b/>
                <w:bCs/>
                <w:sz w:val="30"/>
                <w:szCs w:val="30"/>
              </w:rPr>
              <w:t>89.38</w:t>
            </w:r>
          </w:p>
        </w:tc>
      </w:tr>
      <w:tr w:rsidR="009C26A2" w:rsidRPr="005B7019" w14:paraId="09DE07AC" w14:textId="77777777" w:rsidTr="00D27979">
        <w:trPr>
          <w:trHeight w:val="80"/>
        </w:trPr>
        <w:tc>
          <w:tcPr>
            <w:tcW w:w="2427" w:type="pct"/>
          </w:tcPr>
          <w:p w14:paraId="06178E1E" w14:textId="77777777" w:rsidR="009C26A2" w:rsidRPr="005B7019" w:rsidRDefault="009C26A2" w:rsidP="005B701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28" w:type="pct"/>
          </w:tcPr>
          <w:p w14:paraId="50B3BEEF" w14:textId="77777777" w:rsidR="009C26A2" w:rsidRPr="005B7019" w:rsidRDefault="009C26A2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5" w:type="pct"/>
          </w:tcPr>
          <w:p w14:paraId="1AB0ACD8" w14:textId="77777777" w:rsidR="009C26A2" w:rsidRPr="005B7019" w:rsidRDefault="009C26A2" w:rsidP="005B701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</w:tcPr>
          <w:p w14:paraId="06E3A207" w14:textId="77777777" w:rsidR="009C26A2" w:rsidRPr="005B7019" w:rsidRDefault="009C26A2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0"/>
              </w:tabs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50" w:type="pct"/>
          </w:tcPr>
          <w:p w14:paraId="65CBABED" w14:textId="77777777" w:rsidR="009C26A2" w:rsidRPr="005B7019" w:rsidRDefault="009C26A2" w:rsidP="005B701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76" w:type="pct"/>
          </w:tcPr>
          <w:p w14:paraId="518F8494" w14:textId="77777777" w:rsidR="009C26A2" w:rsidRPr="005B7019" w:rsidRDefault="009C26A2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EE1796" w:rsidRPr="00C30EF2" w14:paraId="7F2946AF" w14:textId="77777777" w:rsidTr="00D27979">
        <w:trPr>
          <w:trHeight w:val="80"/>
        </w:trPr>
        <w:tc>
          <w:tcPr>
            <w:tcW w:w="2427" w:type="pct"/>
          </w:tcPr>
          <w:p w14:paraId="25D90629" w14:textId="04059713" w:rsidR="00C53F25" w:rsidRPr="00620D9F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20D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11A8E" w:rsidRPr="00711A8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D2797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28" w:type="pct"/>
          </w:tcPr>
          <w:p w14:paraId="11CE20F9" w14:textId="77777777" w:rsidR="00C53F25" w:rsidRPr="00620D9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D3AE46" w14:textId="77777777" w:rsidR="00C53F25" w:rsidRPr="00620D9F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72D187A5" w14:textId="77777777" w:rsidR="00C53F25" w:rsidRPr="00C30EF2" w:rsidRDefault="00C53F25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B4DCB6F" w14:textId="77777777" w:rsidR="00C53F25" w:rsidRPr="00C30EF2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22826354" w14:textId="77777777"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979" w:rsidRPr="00C30EF2" w14:paraId="122D63CC" w14:textId="77777777" w:rsidTr="00D27979">
        <w:trPr>
          <w:trHeight w:val="262"/>
        </w:trPr>
        <w:tc>
          <w:tcPr>
            <w:tcW w:w="2427" w:type="pct"/>
          </w:tcPr>
          <w:p w14:paraId="6D89981D" w14:textId="77777777" w:rsidR="00D27979" w:rsidRPr="00620D9F" w:rsidRDefault="00D27979" w:rsidP="00D27979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529D8A25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979">
              <w:rPr>
                <w:rFonts w:ascii="Angsana New" w:hAnsi="Angsana New"/>
                <w:b/>
                <w:bCs/>
                <w:sz w:val="30"/>
                <w:szCs w:val="30"/>
              </w:rPr>
              <w:t>79.38</w:t>
            </w:r>
          </w:p>
        </w:tc>
        <w:tc>
          <w:tcPr>
            <w:tcW w:w="145" w:type="pct"/>
          </w:tcPr>
          <w:p w14:paraId="00C97FCB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double" w:sz="4" w:space="0" w:color="auto"/>
            </w:tcBorders>
          </w:tcPr>
          <w:p w14:paraId="4D3833C3" w14:textId="77777777" w:rsidR="00D27979" w:rsidRPr="00D27979" w:rsidRDefault="00D2797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979">
              <w:rPr>
                <w:rFonts w:ascii="Angsana New" w:hAnsi="Angsana New"/>
                <w:b/>
                <w:bCs/>
                <w:sz w:val="30"/>
                <w:szCs w:val="30"/>
              </w:rPr>
              <w:t>8.16</w:t>
            </w:r>
          </w:p>
        </w:tc>
        <w:tc>
          <w:tcPr>
            <w:tcW w:w="150" w:type="pct"/>
          </w:tcPr>
          <w:p w14:paraId="00268F58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14:paraId="6255D731" w14:textId="77777777" w:rsidR="00D27979" w:rsidRPr="00D27979" w:rsidRDefault="00D27979" w:rsidP="00D2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979">
              <w:rPr>
                <w:rFonts w:ascii="Angsana New" w:hAnsi="Angsana New"/>
                <w:b/>
                <w:bCs/>
                <w:sz w:val="30"/>
                <w:szCs w:val="30"/>
              </w:rPr>
              <w:t>87.54</w:t>
            </w:r>
          </w:p>
        </w:tc>
      </w:tr>
      <w:tr w:rsidR="00D27979" w:rsidRPr="005B7019" w14:paraId="0E3A7D41" w14:textId="77777777" w:rsidTr="00D27979">
        <w:trPr>
          <w:trHeight w:val="80"/>
        </w:trPr>
        <w:tc>
          <w:tcPr>
            <w:tcW w:w="2427" w:type="pct"/>
          </w:tcPr>
          <w:p w14:paraId="492C5808" w14:textId="77777777" w:rsidR="00D27979" w:rsidRPr="005B7019" w:rsidRDefault="00D27979" w:rsidP="005B701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8" w:type="pct"/>
          </w:tcPr>
          <w:p w14:paraId="453A195A" w14:textId="77777777" w:rsidR="00D27979" w:rsidRPr="005B7019" w:rsidRDefault="00D2797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5" w:type="pct"/>
          </w:tcPr>
          <w:p w14:paraId="60EB617E" w14:textId="77777777" w:rsidR="00D27979" w:rsidRPr="005B7019" w:rsidRDefault="00D27979" w:rsidP="005B701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</w:tcPr>
          <w:p w14:paraId="410809C5" w14:textId="77777777" w:rsidR="00D27979" w:rsidRPr="005B7019" w:rsidRDefault="00D2797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0"/>
              </w:tabs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50" w:type="pct"/>
          </w:tcPr>
          <w:p w14:paraId="6C6BB317" w14:textId="77777777" w:rsidR="00D27979" w:rsidRPr="005B7019" w:rsidRDefault="00D27979" w:rsidP="005B701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76" w:type="pct"/>
          </w:tcPr>
          <w:p w14:paraId="7AC2621A" w14:textId="77777777" w:rsidR="00D27979" w:rsidRPr="005B7019" w:rsidRDefault="00D27979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25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EE1796" w:rsidRPr="00C30EF2" w14:paraId="2181B161" w14:textId="77777777" w:rsidTr="00D27979">
        <w:trPr>
          <w:trHeight w:val="80"/>
        </w:trPr>
        <w:tc>
          <w:tcPr>
            <w:tcW w:w="2427" w:type="pct"/>
          </w:tcPr>
          <w:p w14:paraId="74E3D930" w14:textId="77777777" w:rsidR="00C53F25" w:rsidRPr="00144554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5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45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45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1445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2797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8" w:type="pct"/>
          </w:tcPr>
          <w:p w14:paraId="640FF794" w14:textId="77777777" w:rsidR="00C53F25" w:rsidRPr="00144554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99CD65" w14:textId="77777777" w:rsidR="00C53F25" w:rsidRPr="00144554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4E69735B" w14:textId="77777777" w:rsidR="00C53F25" w:rsidRPr="00C30EF2" w:rsidRDefault="00C53F25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E7B57D4" w14:textId="77777777" w:rsidR="00C53F25" w:rsidRPr="00C30EF2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1CE53DD4" w14:textId="77777777"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96" w:rsidRPr="00A3393E" w14:paraId="33D5FABD" w14:textId="77777777" w:rsidTr="00D27979">
        <w:trPr>
          <w:trHeight w:val="440"/>
        </w:trPr>
        <w:tc>
          <w:tcPr>
            <w:tcW w:w="2427" w:type="pct"/>
          </w:tcPr>
          <w:p w14:paraId="077E9508" w14:textId="77777777" w:rsidR="00C53F25" w:rsidRPr="00144554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4554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1E280FA0" w14:textId="306AE1EE" w:rsidR="00C53F25" w:rsidRPr="006A502A" w:rsidRDefault="00EB6DC9" w:rsidP="00FC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78.9</w:t>
            </w:r>
            <w:r w:rsidR="0016228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1EC3E0D" w14:textId="77777777"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double" w:sz="4" w:space="0" w:color="auto"/>
            </w:tcBorders>
          </w:tcPr>
          <w:p w14:paraId="5F1532CA" w14:textId="1D937A63" w:rsidR="00C53F25" w:rsidRPr="006A502A" w:rsidRDefault="001C4F0D" w:rsidP="005B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8.44</w:t>
            </w:r>
          </w:p>
        </w:tc>
        <w:tc>
          <w:tcPr>
            <w:tcW w:w="150" w:type="pct"/>
          </w:tcPr>
          <w:p w14:paraId="4B4A66D2" w14:textId="77777777"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14:paraId="0057654D" w14:textId="1DAA7280" w:rsidR="00C53F25" w:rsidRPr="006A502A" w:rsidRDefault="00EB6DC9" w:rsidP="00A33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C4F0D">
              <w:rPr>
                <w:rFonts w:ascii="Angsana New" w:hAnsi="Angsana New"/>
                <w:b/>
                <w:bCs/>
                <w:sz w:val="30"/>
                <w:szCs w:val="30"/>
              </w:rPr>
              <w:t>7.3</w:t>
            </w:r>
            <w:r w:rsidR="0054619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3300EE3E" w14:textId="25A02105" w:rsidR="00D338DA" w:rsidRDefault="00D338DA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rPr>
          <w:rFonts w:ascii="Angsana New" w:hAnsi="Angsana New"/>
          <w:sz w:val="30"/>
          <w:szCs w:val="30"/>
        </w:rPr>
      </w:pPr>
    </w:p>
    <w:p w14:paraId="45C0909F" w14:textId="77777777" w:rsidR="00FD1DC3" w:rsidRPr="00C53F25" w:rsidRDefault="009E44E8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2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ประมาณการหนี้สินใน</w:t>
      </w:r>
      <w:r w:rsidR="00FD1DC3" w:rsidRPr="00C53F25">
        <w:rPr>
          <w:rFonts w:ascii="Angsana New" w:hAnsi="Angsana New"/>
          <w:b/>
          <w:bCs/>
          <w:i/>
          <w:iCs/>
          <w:sz w:val="30"/>
          <w:szCs w:val="30"/>
          <w:cs/>
        </w:rPr>
        <w:t>การสนับสนุนทางการเงิน</w:t>
      </w:r>
    </w:p>
    <w:p w14:paraId="07790446" w14:textId="77777777" w:rsidR="00FD1DC3" w:rsidRPr="00C53F25" w:rsidRDefault="00FD1DC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8A5A31B" w14:textId="77777777" w:rsidR="00A81414" w:rsidRPr="00C53F25" w:rsidRDefault="009E44E8" w:rsidP="008C3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>บริษัทมีภาระในการ</w:t>
      </w:r>
      <w:r w:rsidR="00084A10" w:rsidRPr="00C53F25">
        <w:rPr>
          <w:rFonts w:ascii="Angsana New" w:hAnsi="Angsana New"/>
          <w:sz w:val="30"/>
          <w:szCs w:val="30"/>
          <w:cs/>
        </w:rPr>
        <w:t>สนับสนุนทางการเงินให้กับบริษัท</w:t>
      </w:r>
      <w:r w:rsidR="00247B4D" w:rsidRPr="00C53F25">
        <w:rPr>
          <w:rFonts w:ascii="Angsana New" w:hAnsi="Angsana New"/>
          <w:sz w:val="30"/>
          <w:szCs w:val="30"/>
          <w:cs/>
        </w:rPr>
        <w:t>ย่อย</w:t>
      </w:r>
      <w:r w:rsidR="002D317E" w:rsidRPr="00C53F25">
        <w:rPr>
          <w:rFonts w:ascii="Angsana New" w:hAnsi="Angsana New" w:hint="cs"/>
          <w:sz w:val="30"/>
          <w:szCs w:val="30"/>
          <w:cs/>
        </w:rPr>
        <w:t>หลายแห่ง</w:t>
      </w:r>
      <w:r w:rsidR="00247B4D" w:rsidRPr="00C53F25">
        <w:rPr>
          <w:rFonts w:ascii="Angsana New" w:hAnsi="Angsana New"/>
          <w:sz w:val="30"/>
          <w:szCs w:val="30"/>
          <w:cs/>
        </w:rPr>
        <w:t xml:space="preserve"> </w:t>
      </w:r>
      <w:r w:rsidR="00084A10" w:rsidRPr="00C53F25">
        <w:rPr>
          <w:rFonts w:ascii="Angsana New" w:hAnsi="Angsana New"/>
          <w:sz w:val="30"/>
          <w:szCs w:val="30"/>
          <w:cs/>
        </w:rPr>
        <w:t>เพื่อให้สามารถชำระหนี้สินได้ตามกำห</w:t>
      </w:r>
      <w:r w:rsidR="00247B4D" w:rsidRPr="00C53F25">
        <w:rPr>
          <w:rFonts w:ascii="Angsana New" w:hAnsi="Angsana New"/>
          <w:sz w:val="30"/>
          <w:szCs w:val="30"/>
          <w:cs/>
        </w:rPr>
        <w:t>นด</w:t>
      </w:r>
      <w:r w:rsidR="00084A10" w:rsidRPr="00C53F25">
        <w:rPr>
          <w:rFonts w:ascii="Angsana New" w:hAnsi="Angsana New"/>
          <w:sz w:val="30"/>
          <w:szCs w:val="30"/>
          <w:cs/>
        </w:rPr>
        <w:t>ซึ่งผู้บริหารคาดว่าจะไม่สามารถเรียกคืนได้</w:t>
      </w:r>
      <w:r w:rsidR="00567100" w:rsidRPr="00C53F25">
        <w:rPr>
          <w:rFonts w:ascii="Angsana New" w:hAnsi="Angsana New"/>
          <w:sz w:val="30"/>
          <w:szCs w:val="30"/>
        </w:rPr>
        <w:t xml:space="preserve"> </w:t>
      </w:r>
    </w:p>
    <w:p w14:paraId="156F2D0F" w14:textId="2A1923C2" w:rsidR="00D220D0" w:rsidRDefault="00D22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52061A7" w14:textId="77777777" w:rsidR="00FF0898" w:rsidRPr="00C53F25" w:rsidRDefault="00B04248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ประมาณการ</w:t>
      </w:r>
    </w:p>
    <w:p w14:paraId="264F2F44" w14:textId="77777777" w:rsidR="00247B4D" w:rsidRPr="00D220D0" w:rsidRDefault="00247B4D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46D51740" w14:textId="77777777" w:rsidR="002607A7" w:rsidRPr="00C53F25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3A78" w:rsidRPr="00C53F25">
        <w:rPr>
          <w:rFonts w:ascii="Angsana New" w:hAnsi="Angsana New"/>
          <w:sz w:val="30"/>
          <w:szCs w:val="30"/>
        </w:rPr>
        <w:t>31</w:t>
      </w:r>
      <w:r w:rsidR="00801AC1" w:rsidRPr="00C53F2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34005" w:rsidRPr="00C53F25">
        <w:rPr>
          <w:rFonts w:ascii="Angsana New" w:hAnsi="Angsana New" w:hint="cs"/>
          <w:sz w:val="30"/>
          <w:szCs w:val="30"/>
          <w:cs/>
        </w:rPr>
        <w:t xml:space="preserve"> </w:t>
      </w:r>
      <w:r w:rsidR="00D34005" w:rsidRPr="00C53F25">
        <w:rPr>
          <w:rFonts w:ascii="Angsana New" w:hAnsi="Angsana New"/>
          <w:sz w:val="30"/>
          <w:szCs w:val="30"/>
        </w:rPr>
        <w:t>256</w:t>
      </w:r>
      <w:r w:rsidR="00FC3A55">
        <w:rPr>
          <w:rFonts w:ascii="Angsana New" w:hAnsi="Angsana New"/>
          <w:sz w:val="30"/>
          <w:szCs w:val="30"/>
        </w:rPr>
        <w:t>3</w:t>
      </w:r>
      <w:r w:rsidR="003239F3" w:rsidRPr="00C53F25">
        <w:rPr>
          <w:rFonts w:ascii="Angsana New" w:hAnsi="Angsana New"/>
          <w:sz w:val="30"/>
          <w:szCs w:val="30"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>บริษัทและบริษัทย่อยได้ถูกฟ้องร้องในคดีต่างๆ ที่มีสาระสำคัญดังนี้</w:t>
      </w:r>
    </w:p>
    <w:p w14:paraId="77E9BA07" w14:textId="77777777" w:rsidR="002607A7" w:rsidRPr="00D220D0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5C929F32" w14:textId="300E9A89" w:rsidR="002607A7" w:rsidRPr="00F766D4" w:rsidRDefault="002607A7" w:rsidP="00FE5D0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2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03A78" w:rsidRPr="00C53F25">
        <w:rPr>
          <w:rFonts w:ascii="Angsana New" w:hAnsi="Angsana New"/>
          <w:sz w:val="30"/>
          <w:szCs w:val="30"/>
        </w:rPr>
        <w:t>3</w:t>
      </w:r>
      <w:r w:rsidR="00CD1D00" w:rsidRPr="00C53F25">
        <w:rPr>
          <w:rFonts w:ascii="Angsana New" w:hAnsi="Angsana New"/>
          <w:sz w:val="30"/>
          <w:szCs w:val="30"/>
        </w:rPr>
        <w:t>1</w:t>
      </w:r>
      <w:r w:rsidR="00801AC1" w:rsidRPr="00C53F2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04E49" w:rsidRPr="00C53F25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C53F25">
        <w:rPr>
          <w:rFonts w:ascii="Angsana New" w:hAnsi="Angsana New"/>
          <w:sz w:val="30"/>
          <w:szCs w:val="30"/>
        </w:rPr>
        <w:t>256</w:t>
      </w:r>
      <w:r w:rsidR="00FC3A55">
        <w:rPr>
          <w:rFonts w:ascii="Angsana New" w:hAnsi="Angsana New"/>
          <w:sz w:val="30"/>
          <w:szCs w:val="30"/>
        </w:rPr>
        <w:t>3</w:t>
      </w:r>
      <w:r w:rsidR="00AB207E" w:rsidRPr="00C53F25">
        <w:rPr>
          <w:rFonts w:ascii="Angsana New" w:hAnsi="Angsana New" w:hint="cs"/>
          <w:sz w:val="30"/>
          <w:szCs w:val="30"/>
          <w:cs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>บริษัทตั้งประมาณการหนี้สิน</w:t>
      </w:r>
      <w:r w:rsidRPr="00C53F25">
        <w:rPr>
          <w:rFonts w:ascii="Angsana New" w:hAnsi="Angsana New" w:hint="cs"/>
          <w:sz w:val="30"/>
          <w:szCs w:val="30"/>
          <w:cs/>
        </w:rPr>
        <w:t>จากคดีความที่ถูกฟ้องร้องจากโครงการ</w:t>
      </w:r>
      <w:r w:rsidRPr="00F766D4">
        <w:rPr>
          <w:rFonts w:ascii="Angsana New" w:hAnsi="Angsana New" w:hint="cs"/>
          <w:sz w:val="30"/>
          <w:szCs w:val="30"/>
          <w:cs/>
        </w:rPr>
        <w:t xml:space="preserve">อสังหาริมทรัพย์ที่พัฒนาในอดีต </w:t>
      </w:r>
      <w:r w:rsidRPr="00F766D4">
        <w:rPr>
          <w:rFonts w:ascii="Angsana New" w:hAnsi="Angsana New"/>
          <w:sz w:val="30"/>
          <w:szCs w:val="30"/>
          <w:cs/>
        </w:rPr>
        <w:t>รวมทั้งสิ้นเป็นจำนวนเงิน</w:t>
      </w:r>
      <w:r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5B20D9">
        <w:rPr>
          <w:rFonts w:ascii="Angsana New" w:hAnsi="Angsana New"/>
          <w:sz w:val="30"/>
          <w:szCs w:val="30"/>
        </w:rPr>
        <w:t>78.94</w:t>
      </w:r>
      <w:r w:rsidR="00FC3A55">
        <w:rPr>
          <w:rFonts w:ascii="Angsana New" w:hAnsi="Angsana New"/>
          <w:sz w:val="30"/>
          <w:szCs w:val="30"/>
        </w:rPr>
        <w:t xml:space="preserve"> </w:t>
      </w:r>
      <w:r w:rsidRPr="00F766D4">
        <w:rPr>
          <w:rFonts w:ascii="Angsana New" w:hAnsi="Angsana New"/>
          <w:sz w:val="30"/>
          <w:szCs w:val="30"/>
          <w:cs/>
        </w:rPr>
        <w:t xml:space="preserve">ล้านบาท </w:t>
      </w:r>
      <w:r w:rsidR="00AB207E" w:rsidRPr="00742AAE">
        <w:rPr>
          <w:rFonts w:ascii="Angsana New" w:hAnsi="Angsana New"/>
          <w:i/>
          <w:iCs/>
          <w:sz w:val="30"/>
          <w:szCs w:val="30"/>
        </w:rPr>
        <w:t>(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30</w:t>
      </w:r>
      <w:r w:rsidR="00D34005" w:rsidRPr="00F766D4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256</w:t>
      </w:r>
      <w:r w:rsidR="00FC3A55">
        <w:rPr>
          <w:rFonts w:ascii="Angsana New" w:hAnsi="Angsana New"/>
          <w:i/>
          <w:iCs/>
          <w:sz w:val="30"/>
          <w:szCs w:val="30"/>
        </w:rPr>
        <w:t>2</w:t>
      </w:r>
      <w:r w:rsidR="00D34005" w:rsidRPr="00F766D4">
        <w:rPr>
          <w:rFonts w:ascii="Angsana New" w:hAnsi="Angsana New"/>
          <w:i/>
          <w:iCs/>
          <w:sz w:val="30"/>
          <w:szCs w:val="30"/>
        </w:rPr>
        <w:t xml:space="preserve">: </w:t>
      </w:r>
      <w:r w:rsidR="00FC3A55" w:rsidRPr="00FC3A55">
        <w:rPr>
          <w:rFonts w:ascii="Angsana New" w:hAnsi="Angsana New"/>
          <w:i/>
          <w:iCs/>
          <w:sz w:val="30"/>
          <w:szCs w:val="30"/>
        </w:rPr>
        <w:t>79.38</w:t>
      </w:r>
      <w:r w:rsidR="00FC3A55">
        <w:rPr>
          <w:rFonts w:ascii="Angsana New" w:hAnsi="Angsana New"/>
          <w:i/>
          <w:iCs/>
          <w:sz w:val="30"/>
          <w:szCs w:val="30"/>
        </w:rPr>
        <w:t xml:space="preserve"> </w:t>
      </w:r>
      <w:r w:rsidR="00AB207E" w:rsidRPr="00F766D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FF2165B" w14:textId="77777777" w:rsidR="002607A7" w:rsidRPr="00D220D0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05508F0F" w14:textId="2E9AA13F" w:rsidR="002607A7" w:rsidRPr="00F766D4" w:rsidRDefault="002607A7" w:rsidP="008853C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F766D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D1D00" w:rsidRPr="00F766D4">
        <w:rPr>
          <w:rFonts w:ascii="Angsana New" w:hAnsi="Angsana New"/>
          <w:sz w:val="30"/>
          <w:szCs w:val="30"/>
        </w:rPr>
        <w:t>31</w:t>
      </w:r>
      <w:r w:rsidR="00801AC1" w:rsidRPr="00F766D4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34005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F766D4">
        <w:rPr>
          <w:rFonts w:ascii="Angsana New" w:hAnsi="Angsana New"/>
          <w:sz w:val="30"/>
          <w:szCs w:val="30"/>
        </w:rPr>
        <w:t>256</w:t>
      </w:r>
      <w:r w:rsidR="00FC3A55">
        <w:rPr>
          <w:rFonts w:ascii="Angsana New" w:hAnsi="Angsana New"/>
          <w:sz w:val="30"/>
          <w:szCs w:val="30"/>
        </w:rPr>
        <w:t>3</w:t>
      </w:r>
      <w:r w:rsidR="00D34005" w:rsidRPr="00F766D4">
        <w:rPr>
          <w:rFonts w:ascii="Angsana New" w:hAnsi="Angsana New"/>
          <w:sz w:val="30"/>
          <w:szCs w:val="30"/>
        </w:rPr>
        <w:t xml:space="preserve"> </w:t>
      </w:r>
      <w:r w:rsidR="005C7FAB" w:rsidRPr="00F766D4">
        <w:rPr>
          <w:rFonts w:ascii="Angsana New" w:hAnsi="Angsana New" w:hint="cs"/>
          <w:sz w:val="30"/>
          <w:szCs w:val="30"/>
          <w:cs/>
        </w:rPr>
        <w:t>บริษัท</w:t>
      </w:r>
      <w:r w:rsidRPr="00F766D4">
        <w:rPr>
          <w:rFonts w:ascii="Angsana New" w:hAnsi="Angsana New" w:hint="cs"/>
          <w:sz w:val="30"/>
          <w:szCs w:val="30"/>
          <w:cs/>
        </w:rPr>
        <w:t>ย่อยหลายแห่ง</w:t>
      </w:r>
      <w:r w:rsidRPr="00F766D4">
        <w:rPr>
          <w:rFonts w:ascii="Angsana New" w:hAnsi="Angsana New"/>
          <w:sz w:val="30"/>
          <w:szCs w:val="30"/>
          <w:cs/>
        </w:rPr>
        <w:t>ตั้งประมาณการหนี้สิน</w:t>
      </w:r>
      <w:r w:rsidRPr="00F766D4">
        <w:rPr>
          <w:rFonts w:ascii="Angsana New" w:hAnsi="Angsana New" w:hint="cs"/>
          <w:sz w:val="30"/>
          <w:szCs w:val="30"/>
          <w:cs/>
        </w:rPr>
        <w:t xml:space="preserve">จากคดีอื่นๆ </w:t>
      </w:r>
      <w:r w:rsidRPr="00F766D4">
        <w:rPr>
          <w:rFonts w:ascii="Angsana New" w:hAnsi="Angsana New"/>
          <w:sz w:val="30"/>
          <w:szCs w:val="30"/>
          <w:cs/>
        </w:rPr>
        <w:t>รวมทั้งสิ้นเป็นจำนวนเงิน</w:t>
      </w:r>
      <w:r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5B20D9">
        <w:rPr>
          <w:rFonts w:ascii="Angsana New" w:hAnsi="Angsana New"/>
          <w:sz w:val="30"/>
          <w:szCs w:val="30"/>
        </w:rPr>
        <w:t xml:space="preserve">6.06 </w:t>
      </w:r>
      <w:r w:rsidRPr="00F766D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766D4">
        <w:rPr>
          <w:rFonts w:ascii="Angsana New" w:hAnsi="Angsana New"/>
          <w:i/>
          <w:iCs/>
          <w:sz w:val="30"/>
          <w:szCs w:val="30"/>
          <w:cs/>
        </w:rPr>
        <w:t>(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30</w:t>
      </w:r>
      <w:r w:rsidR="00D34005" w:rsidRPr="00F766D4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256</w:t>
      </w:r>
      <w:r w:rsidR="00FC3A55">
        <w:rPr>
          <w:rFonts w:ascii="Angsana New" w:hAnsi="Angsana New"/>
          <w:i/>
          <w:iCs/>
          <w:sz w:val="30"/>
          <w:szCs w:val="30"/>
        </w:rPr>
        <w:t>2</w:t>
      </w:r>
      <w:r w:rsidRPr="00F766D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C3A55" w:rsidRPr="00FC3A55">
        <w:rPr>
          <w:rFonts w:ascii="Angsana New" w:hAnsi="Angsana New"/>
          <w:i/>
          <w:iCs/>
          <w:sz w:val="30"/>
          <w:szCs w:val="30"/>
        </w:rPr>
        <w:t>6.07</w:t>
      </w:r>
      <w:r w:rsidRPr="00F766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766D4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bookmarkEnd w:id="3"/>
    <w:p w14:paraId="7E8CD86F" w14:textId="77777777" w:rsidR="008B6454" w:rsidRPr="00D220D0" w:rsidRDefault="008B6454" w:rsidP="007135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25"/>
        <w:jc w:val="thaiDistribute"/>
        <w:rPr>
          <w:rFonts w:ascii="Angsana New" w:hAnsi="Angsana New"/>
          <w:sz w:val="24"/>
          <w:szCs w:val="24"/>
        </w:rPr>
      </w:pPr>
    </w:p>
    <w:p w14:paraId="7C581E0B" w14:textId="77777777" w:rsidR="00FD1DC3" w:rsidRPr="00C53F25" w:rsidRDefault="00C33A7B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3F2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5B8598C9" w14:textId="77777777" w:rsidR="00624A49" w:rsidRPr="00D220D0" w:rsidRDefault="00624A49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2F433C8C" w14:textId="1D39F70C" w:rsidR="006831B8" w:rsidRPr="00C53F25" w:rsidRDefault="004D2561" w:rsidP="006831B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กลุ่มบริษัทมี  </w:t>
      </w:r>
      <w:r w:rsidR="00742AAE">
        <w:rPr>
          <w:rFonts w:ascii="Angsana New" w:hAnsi="Angsana New"/>
          <w:sz w:val="30"/>
          <w:szCs w:val="30"/>
        </w:rPr>
        <w:t>3</w:t>
      </w:r>
      <w:r w:rsidR="002659F4" w:rsidRPr="00C53F25">
        <w:rPr>
          <w:rFonts w:ascii="Angsana New" w:hAnsi="Angsana New"/>
          <w:sz w:val="30"/>
          <w:szCs w:val="30"/>
          <w:cs/>
        </w:rPr>
        <w:t xml:space="preserve"> 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2659F4" w:rsidRPr="00C53F25">
        <w:rPr>
          <w:rFonts w:ascii="Angsana New" w:hAnsi="Angsana New" w:hint="cs"/>
          <w:sz w:val="30"/>
          <w:szCs w:val="30"/>
          <w:cs/>
        </w:rPr>
        <w:t>เกี่ยวข้องกับธุรกิจ</w:t>
      </w:r>
      <w:r w:rsidR="00306DD8" w:rsidRPr="00C53F25">
        <w:rPr>
          <w:rFonts w:ascii="Angsana New" w:hAnsi="Angsana New" w:hint="cs"/>
          <w:sz w:val="30"/>
          <w:szCs w:val="30"/>
          <w:cs/>
        </w:rPr>
        <w:t>และบริการ</w:t>
      </w:r>
      <w:r w:rsidR="002659F4" w:rsidRPr="00C53F25">
        <w:rPr>
          <w:rFonts w:ascii="Angsana New" w:hAnsi="Angsana New"/>
          <w:sz w:val="30"/>
          <w:szCs w:val="30"/>
          <w:cs/>
        </w:rPr>
        <w:t>ที่แตกต่างกัน และมีการบริ</w:t>
      </w:r>
      <w:r w:rsidR="00B01CA1" w:rsidRPr="00C53F25">
        <w:rPr>
          <w:rFonts w:ascii="Angsana New" w:hAnsi="Angsana New"/>
          <w:sz w:val="30"/>
          <w:szCs w:val="30"/>
          <w:cs/>
        </w:rPr>
        <w:t>หารจัดการแยกต่างหาก เนื่องจาก</w:t>
      </w:r>
      <w:r w:rsidR="00306DD8" w:rsidRPr="00C53F25">
        <w:rPr>
          <w:rFonts w:ascii="Angsana New" w:hAnsi="Angsana New" w:hint="cs"/>
          <w:sz w:val="30"/>
          <w:szCs w:val="30"/>
          <w:cs/>
        </w:rPr>
        <w:t>การ</w:t>
      </w:r>
      <w:r w:rsidR="00B01CA1" w:rsidRPr="00C53F25">
        <w:rPr>
          <w:rFonts w:ascii="Angsana New" w:hAnsi="Angsana New" w:hint="cs"/>
          <w:sz w:val="30"/>
          <w:szCs w:val="30"/>
          <w:cs/>
        </w:rPr>
        <w:t>ใช้เทคโนโลยี</w:t>
      </w:r>
      <w:r w:rsidR="00306DD8" w:rsidRPr="00C53F25">
        <w:rPr>
          <w:rFonts w:ascii="Angsana New" w:hAnsi="Angsana New" w:hint="cs"/>
          <w:sz w:val="30"/>
          <w:szCs w:val="30"/>
          <w:cs/>
        </w:rPr>
        <w:t>และ</w:t>
      </w:r>
      <w:r w:rsidR="002659F4" w:rsidRPr="00C53F25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4176A56B" w14:textId="77777777" w:rsidR="002659F4" w:rsidRPr="00D220D0" w:rsidRDefault="002659F4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587DEF87" w14:textId="00A4C4AB" w:rsidR="002659F4" w:rsidRPr="00C53F25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53F25">
        <w:rPr>
          <w:rFonts w:ascii="Angsana New" w:hAnsi="Angsana New"/>
          <w:sz w:val="30"/>
          <w:szCs w:val="30"/>
        </w:rPr>
        <w:t>1</w:t>
      </w:r>
      <w:r w:rsidR="000C560B">
        <w:rPr>
          <w:rFonts w:ascii="Angsana New" w:hAnsi="Angsana New"/>
          <w:sz w:val="30"/>
          <w:szCs w:val="30"/>
        </w:rPr>
        <w:tab/>
      </w:r>
      <w:r w:rsidRPr="00C53F25">
        <w:rPr>
          <w:rFonts w:ascii="Angsana New" w:hAnsi="Angsana New"/>
          <w:sz w:val="30"/>
          <w:szCs w:val="30"/>
          <w:cs/>
        </w:rPr>
        <w:tab/>
        <w:t>ธุรกิจ</w:t>
      </w:r>
      <w:r w:rsidRPr="00C53F25">
        <w:rPr>
          <w:rFonts w:ascii="Angsana New" w:hAnsi="Angsana New" w:hint="cs"/>
          <w:sz w:val="30"/>
          <w:szCs w:val="30"/>
          <w:cs/>
        </w:rPr>
        <w:t>พัฒนา</w:t>
      </w:r>
      <w:r w:rsidRPr="00C53F25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C53F25">
        <w:rPr>
          <w:rFonts w:ascii="Angsana New" w:hAnsi="Angsana New" w:hint="cs"/>
          <w:sz w:val="30"/>
          <w:szCs w:val="30"/>
          <w:cs/>
        </w:rPr>
        <w:t>เพื่อขาย</w:t>
      </w:r>
    </w:p>
    <w:p w14:paraId="725AF3DE" w14:textId="5EA7D921" w:rsidR="002659F4" w:rsidRPr="00C53F25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53F25">
        <w:rPr>
          <w:rFonts w:ascii="Angsana New" w:hAnsi="Angsana New"/>
          <w:sz w:val="30"/>
          <w:szCs w:val="30"/>
        </w:rPr>
        <w:t>2</w:t>
      </w:r>
      <w:r w:rsidRPr="00C53F25">
        <w:rPr>
          <w:rFonts w:ascii="Angsana New" w:hAnsi="Angsana New"/>
          <w:sz w:val="30"/>
          <w:szCs w:val="30"/>
          <w:cs/>
        </w:rPr>
        <w:tab/>
      </w:r>
      <w:r w:rsidRPr="00C53F25">
        <w:rPr>
          <w:rFonts w:ascii="Angsana New" w:hAnsi="Angsana New"/>
          <w:sz w:val="30"/>
          <w:szCs w:val="30"/>
          <w:cs/>
        </w:rPr>
        <w:tab/>
        <w:t>ธุรกิจให้เช่าและบริการ</w:t>
      </w:r>
      <w:r w:rsidRPr="00C53F25">
        <w:rPr>
          <w:rFonts w:ascii="Angsana New" w:hAnsi="Angsana New" w:hint="cs"/>
          <w:sz w:val="30"/>
          <w:szCs w:val="30"/>
          <w:cs/>
        </w:rPr>
        <w:t>อาคารเพื่อการพาณิชย์</w:t>
      </w:r>
    </w:p>
    <w:p w14:paraId="264A8615" w14:textId="4C197B15" w:rsidR="004D2561" w:rsidRPr="00C53F25" w:rsidRDefault="004D2561" w:rsidP="004D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53F25">
        <w:rPr>
          <w:rFonts w:ascii="Angsana New" w:hAnsi="Angsana New"/>
          <w:sz w:val="30"/>
          <w:szCs w:val="30"/>
        </w:rPr>
        <w:t>3</w:t>
      </w:r>
      <w:r w:rsidRPr="00C53F25">
        <w:rPr>
          <w:rFonts w:ascii="Angsana New" w:hAnsi="Angsana New"/>
          <w:sz w:val="30"/>
          <w:szCs w:val="30"/>
          <w:cs/>
        </w:rPr>
        <w:tab/>
      </w:r>
      <w:r w:rsidR="000C560B">
        <w:rPr>
          <w:rFonts w:ascii="Angsana New" w:hAnsi="Angsana New"/>
          <w:sz w:val="30"/>
          <w:szCs w:val="30"/>
        </w:rPr>
        <w:tab/>
      </w:r>
      <w:r w:rsidRPr="00C53F2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5E1A3332" w14:textId="77777777" w:rsidR="00F22A00" w:rsidRPr="00D220D0" w:rsidRDefault="00F22A00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E2AFB07" w14:textId="77777777" w:rsidR="008628A6" w:rsidRPr="00C53F25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60B">
        <w:rPr>
          <w:rFonts w:ascii="Angsana New" w:hAnsi="Angsana New" w:hint="cs"/>
          <w:sz w:val="30"/>
          <w:szCs w:val="30"/>
          <w:cs/>
        </w:rPr>
        <w:t>ธุรกิจ</w:t>
      </w:r>
      <w:r w:rsidR="00F30EC4" w:rsidRPr="000C560B">
        <w:rPr>
          <w:rFonts w:ascii="Angsana New" w:hAnsi="Angsana New"/>
          <w:sz w:val="30"/>
          <w:szCs w:val="30"/>
          <w:cs/>
        </w:rPr>
        <w:t>อื่นได้รวม</w:t>
      </w:r>
      <w:r w:rsidRPr="000C560B">
        <w:rPr>
          <w:rFonts w:ascii="Angsana New" w:hAnsi="Angsana New" w:hint="cs"/>
          <w:sz w:val="30"/>
          <w:szCs w:val="30"/>
          <w:cs/>
        </w:rPr>
        <w:t>หน่วยธุรกิจ</w:t>
      </w:r>
      <w:r w:rsidRPr="000C560B">
        <w:rPr>
          <w:rFonts w:ascii="Angsana New" w:hAnsi="Angsana New"/>
          <w:sz w:val="30"/>
          <w:szCs w:val="30"/>
          <w:cs/>
        </w:rPr>
        <w:t>ที่หยุดดำเนินธุรกิจแล้วและ</w:t>
      </w:r>
      <w:r w:rsidRPr="000C560B">
        <w:rPr>
          <w:rFonts w:ascii="Angsana New" w:hAnsi="Angsana New" w:hint="cs"/>
          <w:sz w:val="30"/>
          <w:szCs w:val="30"/>
          <w:cs/>
        </w:rPr>
        <w:t>อื่นๆ</w:t>
      </w:r>
      <w:r w:rsidR="002C7431" w:rsidRPr="000C560B">
        <w:rPr>
          <w:rFonts w:ascii="Angsana New" w:hAnsi="Angsana New" w:hint="cs"/>
          <w:sz w:val="30"/>
          <w:szCs w:val="30"/>
          <w:cs/>
        </w:rPr>
        <w:t xml:space="preserve"> ไ</w:t>
      </w:r>
      <w:r w:rsidRPr="000C560B">
        <w:rPr>
          <w:rFonts w:ascii="Angsana New" w:hAnsi="Angsana New"/>
          <w:sz w:val="30"/>
          <w:szCs w:val="30"/>
          <w:cs/>
        </w:rPr>
        <w:t xml:space="preserve">ม่มีส่วนงานใดที่เข้าเกณฑ์เชิงปริมาณเพื่อกำหนดส่วนงานที่รายงานในปี </w:t>
      </w:r>
      <w:r w:rsidR="00801AC1" w:rsidRPr="000C560B">
        <w:rPr>
          <w:rFonts w:ascii="Angsana New" w:hAnsi="Angsana New"/>
          <w:sz w:val="30"/>
          <w:szCs w:val="30"/>
        </w:rPr>
        <w:t>256</w:t>
      </w:r>
      <w:r w:rsidR="00FC3A55" w:rsidRPr="000C560B">
        <w:rPr>
          <w:rFonts w:ascii="Angsana New" w:hAnsi="Angsana New"/>
          <w:sz w:val="30"/>
          <w:szCs w:val="30"/>
        </w:rPr>
        <w:t>3</w:t>
      </w:r>
      <w:r w:rsidRPr="000C560B">
        <w:rPr>
          <w:rFonts w:ascii="Angsana New" w:hAnsi="Angsana New"/>
          <w:sz w:val="30"/>
          <w:szCs w:val="30"/>
          <w:cs/>
        </w:rPr>
        <w:t xml:space="preserve"> หรือ </w:t>
      </w:r>
      <w:r w:rsidR="00801AC1" w:rsidRPr="000C560B">
        <w:rPr>
          <w:rFonts w:ascii="Angsana New" w:hAnsi="Angsana New"/>
          <w:sz w:val="30"/>
          <w:szCs w:val="30"/>
        </w:rPr>
        <w:t>256</w:t>
      </w:r>
      <w:r w:rsidR="00FC3A55" w:rsidRPr="000C560B">
        <w:rPr>
          <w:rFonts w:ascii="Angsana New" w:hAnsi="Angsana New"/>
          <w:sz w:val="30"/>
          <w:szCs w:val="30"/>
        </w:rPr>
        <w:t>2</w:t>
      </w:r>
    </w:p>
    <w:p w14:paraId="41ED0AAB" w14:textId="77777777" w:rsidR="000D7F03" w:rsidRPr="00D220D0" w:rsidRDefault="000D7F03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3DBF14C4" w14:textId="2996ECBF" w:rsidR="008628A6" w:rsidRPr="00C53F25" w:rsidRDefault="00E21BBC" w:rsidP="008C3DD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628A6" w:rsidRPr="00C53F25">
        <w:rPr>
          <w:rFonts w:ascii="Angsana New" w:hAnsi="Angsana New"/>
          <w:sz w:val="30"/>
          <w:szCs w:val="30"/>
          <w:cs/>
        </w:rPr>
        <w:t xml:space="preserve"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 </w:t>
      </w:r>
    </w:p>
    <w:p w14:paraId="668C8A74" w14:textId="77777777" w:rsidR="00A83C87" w:rsidRPr="00D220D0" w:rsidRDefault="00A83C8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38A86985" w14:textId="77777777" w:rsidR="00FD1DC3" w:rsidRPr="00C53F25" w:rsidRDefault="008628A6" w:rsidP="00474D4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="00316879" w:rsidRPr="00C53F25">
        <w:rPr>
          <w:rFonts w:ascii="Angsana New" w:hAnsi="Angsana New"/>
          <w:sz w:val="30"/>
          <w:szCs w:val="30"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C5E8A" w:rsidRPr="00C53F25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C53F25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FE4E3F1" w14:textId="77777777" w:rsidR="00FD1DC3" w:rsidRPr="004B707B" w:rsidRDefault="00FD1DC3" w:rsidP="00D3176E">
      <w:pPr>
        <w:ind w:left="540"/>
        <w:rPr>
          <w:rFonts w:ascii="Angsana New" w:hAnsi="Angsana New"/>
          <w:i/>
          <w:iCs/>
          <w:sz w:val="30"/>
          <w:szCs w:val="30"/>
        </w:rPr>
        <w:sectPr w:rsidR="00FD1DC3" w:rsidRPr="004B707B" w:rsidSect="00FE5D0F">
          <w:headerReference w:type="default" r:id="rId16"/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7B09591B" w14:textId="77777777" w:rsidR="00FD1DC3" w:rsidRPr="00E20F74" w:rsidRDefault="00FD1DC3" w:rsidP="00A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E20F74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</w:t>
      </w:r>
      <w:r w:rsidR="000D2F0E" w:rsidRPr="00E20F74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</w:p>
    <w:p w14:paraId="30AC68BB" w14:textId="77777777" w:rsidR="00190B12" w:rsidRPr="001047CF" w:rsidRDefault="00190B12" w:rsidP="00190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sz w:val="24"/>
          <w:szCs w:val="24"/>
          <w:highlight w:val="cyan"/>
        </w:rPr>
      </w:pPr>
    </w:p>
    <w:tbl>
      <w:tblPr>
        <w:tblW w:w="14892" w:type="dxa"/>
        <w:tblInd w:w="2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15"/>
        <w:gridCol w:w="809"/>
        <w:gridCol w:w="254"/>
        <w:gridCol w:w="823"/>
        <w:gridCol w:w="250"/>
        <w:gridCol w:w="831"/>
        <w:gridCol w:w="250"/>
        <w:gridCol w:w="830"/>
        <w:gridCol w:w="250"/>
        <w:gridCol w:w="830"/>
        <w:gridCol w:w="270"/>
        <w:gridCol w:w="785"/>
        <w:gridCol w:w="250"/>
        <w:gridCol w:w="20"/>
        <w:gridCol w:w="835"/>
        <w:gridCol w:w="250"/>
        <w:gridCol w:w="805"/>
        <w:gridCol w:w="275"/>
        <w:gridCol w:w="827"/>
        <w:gridCol w:w="250"/>
        <w:gridCol w:w="723"/>
        <w:gridCol w:w="270"/>
        <w:gridCol w:w="825"/>
        <w:gridCol w:w="250"/>
        <w:gridCol w:w="815"/>
      </w:tblGrid>
      <w:tr w:rsidR="00190B12" w:rsidRPr="00F66DED" w14:paraId="104C3338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A9497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6DE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349B6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66DE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F9153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6FE8F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66DE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092E2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C742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66DED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FFC230B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91E55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D8BB5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556BA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CEB59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D94A4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C3A55" w:rsidRPr="00F66DED" w14:paraId="0B145E4C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5A470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6DE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วันที่ </w:t>
            </w:r>
            <w:r w:rsidRPr="00F66DE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66DE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24643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E4F8F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EE4E9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08ED1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3CF67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766A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38BBC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49339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0C912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EAFCC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B1368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43EA5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40CD2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C95B3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7E3D1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BC96D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B4838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E5C38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49BF3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F7752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1478D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2BFFF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C4FF6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E18E6" w:rsidRPr="00F66DED" w14:paraId="79D5E664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2397E" w14:textId="77777777" w:rsidR="008E18E6" w:rsidRPr="00F66DED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7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44CDF" w14:textId="77777777" w:rsidR="008E18E6" w:rsidRPr="00F66DED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DE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B4038" w:rsidRPr="00380AE0" w14:paraId="5B6EABD5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934D" w14:textId="77777777" w:rsidR="00FB4038" w:rsidRPr="00380AE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6DE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380AE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3A5F2" w14:textId="2C2A6418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3,557.36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21ED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6D7FC" w14:textId="759A33D3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4,395.97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8DE7" w14:textId="77777777" w:rsidR="00FB4038" w:rsidRPr="003A48E2" w:rsidRDefault="00FB4038" w:rsidP="00FB403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A8F6" w14:textId="556A8A7A" w:rsidR="00FB4038" w:rsidRPr="003A48E2" w:rsidRDefault="00FB4038" w:rsidP="002571DC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48E2">
              <w:rPr>
                <w:rFonts w:ascii="Angsana New" w:hAnsi="Angsana New"/>
                <w:sz w:val="24"/>
                <w:szCs w:val="24"/>
                <w:lang w:val="en-US" w:bidi="th-TH"/>
              </w:rPr>
              <w:t>297.88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6266E199" w14:textId="77777777" w:rsidR="00FB4038" w:rsidRPr="003A48E2" w:rsidRDefault="00FB4038" w:rsidP="00FB403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8AB8" w14:textId="42FF4A2E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283.28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5D7B6A0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007C" w14:textId="27AC68E2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113.73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2B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789DE" w14:textId="6D2943E2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152.91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0D122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3C3C4" w14:textId="148EB586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7.99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A1BCF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9935E" w14:textId="5EB770EF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11.10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3558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653A6" w14:textId="13538013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3E99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EB81" w14:textId="1410EEF4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61A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6D01C" w14:textId="1DE21027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3,976.96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A86F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9A513" w14:textId="7F5C68E4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4,843.26</w:t>
            </w:r>
          </w:p>
        </w:tc>
      </w:tr>
      <w:tr w:rsidR="00FB4038" w:rsidRPr="00380AE0" w14:paraId="2D1D8FBE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2F3BA" w14:textId="77777777" w:rsidR="00FB4038" w:rsidRPr="00380AE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380AE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D0F3F" w14:textId="4D77D9C0" w:rsidR="00FB4038" w:rsidRPr="003A48E2" w:rsidRDefault="00FB4038" w:rsidP="003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EB43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44AAB" w14:textId="5E949AB9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14DCC" w14:textId="77777777" w:rsidR="00FB4038" w:rsidRPr="003A48E2" w:rsidRDefault="00FB4038" w:rsidP="00FB403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2767B" w14:textId="5C5ED625" w:rsidR="00FB4038" w:rsidRPr="003A48E2" w:rsidRDefault="00FB4038" w:rsidP="002571DC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48E2">
              <w:rPr>
                <w:rFonts w:ascii="Angsana New" w:hAnsi="Angsana New"/>
                <w:sz w:val="24"/>
                <w:szCs w:val="24"/>
                <w:lang w:val="en-US" w:bidi="th-TH"/>
              </w:rPr>
              <w:t>1.40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762831AF" w14:textId="77777777" w:rsidR="00FB4038" w:rsidRPr="003A48E2" w:rsidRDefault="00FB4038" w:rsidP="00FB403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70114" w14:textId="5F9FF9AE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1.40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4AC15BD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E3A5F" w14:textId="39BB9143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24FD7" w14:textId="77777777" w:rsidR="00FB4038" w:rsidRPr="003A48E2" w:rsidRDefault="00FB4038" w:rsidP="003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DB25E" w14:textId="52ABA49E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069A9" w14:textId="77777777" w:rsidR="00FB4038" w:rsidRPr="003A48E2" w:rsidRDefault="00FB4038" w:rsidP="003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24400" w14:textId="63AC5D42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7720B" w14:textId="77777777" w:rsidR="00FB4038" w:rsidRPr="003A48E2" w:rsidRDefault="00FB4038" w:rsidP="003A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ED2C2" w14:textId="392749D7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8303F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FBD92" w14:textId="0032F1DA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(1.40)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87E54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332C3" w14:textId="4A39EEE1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(1.40)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F18F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C8E93" w14:textId="05942A1C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659A5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9EA48" w14:textId="0D615430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B4038" w:rsidRPr="00380AE0" w14:paraId="651B41EF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03FB7" w14:textId="77777777" w:rsidR="00FB4038" w:rsidRPr="00380AE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94B91" w14:textId="3BA896C3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3,557.</w:t>
            </w:r>
            <w:r w:rsidR="003A48E2" w:rsidRPr="003A48E2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14A55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8904A" w14:textId="622FA68B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4,39</w:t>
            </w:r>
            <w:r w:rsidR="00491A0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491A08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446DD" w14:textId="77777777" w:rsidR="00FB4038" w:rsidRPr="003A48E2" w:rsidRDefault="00FB4038" w:rsidP="00FB403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F8046" w14:textId="1562D57F" w:rsidR="00FB4038" w:rsidRPr="002571DC" w:rsidRDefault="00FB4038" w:rsidP="002571DC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571D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29</w:t>
            </w:r>
            <w:r w:rsidR="003A48E2" w:rsidRPr="002571D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9.28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4E8DE29" w14:textId="77777777" w:rsidR="00FB4038" w:rsidRPr="003A48E2" w:rsidRDefault="00FB4038" w:rsidP="00FB403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FB7D8" w14:textId="69017F6E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284.68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E5C9125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8EA58" w14:textId="1E63D682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113.73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30AC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097AE" w14:textId="79E4F1DA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152.91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7DAEF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6E2D0" w14:textId="482B9C30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7.99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7ECD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53B62" w14:textId="28CD2E99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11.10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40B8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BD7BE" w14:textId="6A455055" w:rsidR="00FB4038" w:rsidRPr="003A48E2" w:rsidRDefault="003A48E2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FB4038" w:rsidRPr="003A48E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.40)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084B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04183" w14:textId="7A63E088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(1.40)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210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696C3" w14:textId="5E58BC25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3,976.96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282A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ABAD11" w14:textId="09D0DF94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4,843.26</w:t>
            </w:r>
          </w:p>
        </w:tc>
      </w:tr>
      <w:tr w:rsidR="00FB4038" w:rsidRPr="00380AE0" w14:paraId="634157E7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D6914" w14:textId="77777777" w:rsidR="00FB4038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กำไรจากการจำหน่ายเงินลงทุน</w:t>
            </w:r>
          </w:p>
          <w:p w14:paraId="3A751CC0" w14:textId="77777777" w:rsidR="00FB4038" w:rsidRPr="00380AE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DCCE9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E2C5A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286D0F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CB5A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01ECB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BE3C80F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7EA02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0D37EB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B11E4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45880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23E8F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D03A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0FE4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8760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351B9A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14:paraId="24709ED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89706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AB76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BA26A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2CA3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3CC96" w14:textId="6D2EE2B0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C69F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9E98B" w14:textId="418C53F7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18.06</w:t>
            </w:r>
          </w:p>
        </w:tc>
      </w:tr>
      <w:tr w:rsidR="00FB4038" w:rsidRPr="00380AE0" w14:paraId="657492F5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63406" w14:textId="77777777" w:rsidR="00FB4038" w:rsidRPr="00380AE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6B4B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028A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4436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34E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1889D512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7ABFC1E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bottom"/>
          </w:tcPr>
          <w:p w14:paraId="297F3EE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119DA29A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3B0A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C03A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4FE7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5BD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853D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A3F2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F34E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3D98BF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9C9E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8532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9B70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4147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11D87" w14:textId="61373E90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16.61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67BD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AB37D" w14:textId="73531F39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23.29</w:t>
            </w:r>
          </w:p>
        </w:tc>
      </w:tr>
      <w:tr w:rsidR="00FB4038" w:rsidRPr="00380AE0" w14:paraId="4BFF4415" w14:textId="77777777" w:rsidTr="00491A08">
        <w:trPr>
          <w:trHeight w:val="333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6A4F5" w14:textId="77777777" w:rsidR="00FB4038" w:rsidRPr="00380AE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30A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F6FB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D4D3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733D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375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FC3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B9B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D94FA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9045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C54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5E6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5EB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C53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37D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0BB15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C51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8AA8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F0D98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73C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ACDC5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64AE72" w14:textId="2EC7DF6D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3,993.57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527E0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579BC2" w14:textId="7317FD51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4,884.61</w:t>
            </w:r>
          </w:p>
        </w:tc>
      </w:tr>
      <w:tr w:rsidR="008E18E6" w:rsidRPr="00380AE0" w14:paraId="4B7099E4" w14:textId="77777777" w:rsidTr="00491A08">
        <w:trPr>
          <w:trHeight w:val="232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3B4F8" w14:textId="77777777"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251AE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453E7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3C101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FEF0C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753B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120E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970B7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D6D9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02FC7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5C32D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D860A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C0EAB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7237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97562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8FC6E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8DAE9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D30A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21E5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C0869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8328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3554C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C0E30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092F84" w14:textId="77777777" w:rsidR="008E18E6" w:rsidRPr="003A48E2" w:rsidRDefault="008E18E6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4038" w:rsidRPr="008C3DDF" w14:paraId="727C0702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CAFD9" w14:textId="77777777" w:rsidR="00FB4038" w:rsidRPr="004802EB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3A48E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3A48E2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3A48E2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3A48E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3A48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48E2">
              <w:rPr>
                <w:rFonts w:ascii="Angsana New" w:hAnsi="Angsana New"/>
                <w:sz w:val="24"/>
                <w:szCs w:val="24"/>
                <w:cs/>
              </w:rPr>
              <w:t>จาก</w:t>
            </w:r>
            <w:r w:rsidRPr="003A48E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A48E2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3A48E2">
              <w:rPr>
                <w:rFonts w:ascii="Angsana New" w:hAnsi="Angsana New"/>
                <w:sz w:val="24"/>
                <w:szCs w:val="24"/>
                <w:cs/>
              </w:rPr>
              <w:t>ส่วนงานที่รายงานก่อ</w:t>
            </w:r>
            <w:r w:rsidRPr="003A48E2">
              <w:rPr>
                <w:rFonts w:ascii="Angsana New" w:hAnsi="Angsana New" w:hint="cs"/>
                <w:sz w:val="24"/>
                <w:szCs w:val="24"/>
                <w:cs/>
              </w:rPr>
              <w:t>นต้นทุน</w:t>
            </w:r>
            <w:r w:rsidRPr="003A48E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A48E2">
              <w:rPr>
                <w:rFonts w:ascii="Angsana New" w:hAnsi="Angsana New" w:hint="cs"/>
                <w:sz w:val="24"/>
                <w:szCs w:val="24"/>
                <w:cs/>
              </w:rPr>
              <w:t xml:space="preserve">   ทางการเงินและภาษีเงินได้             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E082" w14:textId="34C9ED3E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453.47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BE2C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79009" w14:textId="15F91F56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692.69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D7565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D9283" w14:textId="1133F67E" w:rsidR="00FB4038" w:rsidRPr="003A48E2" w:rsidRDefault="00FB4038" w:rsidP="002571DC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92.15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77D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560A" w14:textId="112E2C5C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86.18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A81A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7F1EB" w14:textId="33688A0F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(7.76)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A39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945FA" w14:textId="2AB4006C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7.22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6B6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1140" w14:textId="56810686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(1.17)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C55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CE656" w14:textId="03AAA383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13.80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D469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9BE10" w14:textId="444F9A14" w:rsidR="00FB4038" w:rsidRPr="003A48E2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0.88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D2FE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44ED8" w14:textId="15D06CC7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1.97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193B5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C4C10" w14:textId="60BDD194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537.57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EDC5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7462C" w14:textId="3268A288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801.86</w:t>
            </w:r>
          </w:p>
        </w:tc>
      </w:tr>
      <w:tr w:rsidR="00FB4038" w:rsidRPr="008C3DDF" w14:paraId="79BDB0F7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5CFD7" w14:textId="77777777" w:rsidR="00FB4038" w:rsidRPr="008C3DD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C3DDF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3252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006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AF73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CE5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41D0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B0B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30C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0308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215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2C32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2645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01FD8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26AD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8F3D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EB0F5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76F88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EAE04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6A1BA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720F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910C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67D96" w14:textId="15A36F76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(32.69)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CB9A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B5DE3" w14:textId="6E3CCAEA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(21.47)</w:t>
            </w:r>
          </w:p>
        </w:tc>
      </w:tr>
      <w:tr w:rsidR="00FB4038" w:rsidRPr="008C3DDF" w14:paraId="73A4E7DC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03845" w14:textId="77777777" w:rsidR="00491A08" w:rsidRDefault="00FB4038" w:rsidP="00FB40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491A08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491A08">
              <w:rPr>
                <w:rFonts w:ascii="Angsana New" w:hAnsi="Angsana New" w:hint="cs"/>
                <w:sz w:val="24"/>
                <w:szCs w:val="24"/>
                <w:cs/>
              </w:rPr>
              <w:t xml:space="preserve">ขาดทุน) </w:t>
            </w:r>
            <w:r w:rsidRPr="008C3DDF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</w:p>
          <w:p w14:paraId="49C9D7DC" w14:textId="15F03B8F" w:rsidR="00491A08" w:rsidRDefault="00491A08" w:rsidP="00FB40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FB4038" w:rsidRPr="008C3DDF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="00FB4038" w:rsidRPr="008C3DDF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</w:t>
            </w:r>
          </w:p>
          <w:p w14:paraId="7D3AFC52" w14:textId="38491FD8" w:rsidR="00FB4038" w:rsidRPr="008C3DDF" w:rsidRDefault="00491A08" w:rsidP="00FB40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FB4038" w:rsidRPr="008C3DDF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EDB1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7BA3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017B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B913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FBA6F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01608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055A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1C5F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937B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B1AB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D5B1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B5A92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E39C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5D9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0D1B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79B5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BF7B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BF1C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90E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5DD6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0BAC3AE" w14:textId="4224796B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(47.27)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C434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100B822" w14:textId="5F61275A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48E2">
              <w:rPr>
                <w:rFonts w:ascii="Angsana New" w:hAnsi="Angsana New"/>
                <w:sz w:val="24"/>
                <w:szCs w:val="24"/>
              </w:rPr>
              <w:t>12.22</w:t>
            </w:r>
          </w:p>
        </w:tc>
      </w:tr>
      <w:tr w:rsidR="00FB4038" w:rsidRPr="008C3DDF" w14:paraId="5EE8FA28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FD843" w14:textId="77777777" w:rsidR="00FB4038" w:rsidRPr="008C3DD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C3DD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8C3D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8C3DD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473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04698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119A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3FB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82EF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5E5C9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D3D7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CCB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635F7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1020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69FD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BF2A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78733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A7A4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2E6D1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A9A8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61A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A2D46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7A0D5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1F362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B2AE93" w14:textId="12EDD1EB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457.61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0B2E" w14:textId="77777777" w:rsidR="00FB4038" w:rsidRPr="003A48E2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719AC04" w14:textId="78A7C25F" w:rsidR="00FB4038" w:rsidRPr="003A48E2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48E2">
              <w:rPr>
                <w:rFonts w:ascii="Angsana New" w:hAnsi="Angsana New"/>
                <w:b/>
                <w:bCs/>
                <w:sz w:val="24"/>
                <w:szCs w:val="24"/>
              </w:rPr>
              <w:t>792.61</w:t>
            </w:r>
          </w:p>
        </w:tc>
      </w:tr>
      <w:tr w:rsidR="006A3C2A" w:rsidRPr="008C3DDF" w14:paraId="096FBD69" w14:textId="77777777" w:rsidTr="00491A08">
        <w:tc>
          <w:tcPr>
            <w:tcW w:w="23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1AF2B" w14:textId="77777777"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39C7E8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6ED77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C0D46F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A276DE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center"/>
          </w:tcPr>
          <w:p w14:paraId="7FB72CF6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3144E58F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center"/>
          </w:tcPr>
          <w:p w14:paraId="3B277318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737738E1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CE15C9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269835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AA2170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D1AD03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E73870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6CED56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D9F579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AB1F1C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D5749F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E7F6EB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F85236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76CE57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D6A8AA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11390E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C6A9E0" w14:textId="77777777" w:rsidR="006A3C2A" w:rsidRPr="008C3DDF" w:rsidRDefault="006A3C2A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EC2201E" w14:textId="77777777" w:rsidR="00BA3E85" w:rsidRPr="008C3DDF" w:rsidRDefault="00BA3E85">
      <w:pPr>
        <w:rPr>
          <w:sz w:val="16"/>
          <w:szCs w:val="16"/>
        </w:rPr>
      </w:pPr>
    </w:p>
    <w:p w14:paraId="1856D081" w14:textId="77777777" w:rsidR="00801AC1" w:rsidRPr="0019622A" w:rsidRDefault="00801AC1">
      <w:pPr>
        <w:rPr>
          <w:sz w:val="16"/>
          <w:szCs w:val="16"/>
          <w:highlight w:val="cyan"/>
        </w:rPr>
      </w:pPr>
    </w:p>
    <w:p w14:paraId="5589A1C7" w14:textId="77777777" w:rsidR="00801AC1" w:rsidRDefault="00801AC1">
      <w:pPr>
        <w:rPr>
          <w:sz w:val="16"/>
          <w:szCs w:val="16"/>
          <w:highlight w:val="cyan"/>
        </w:rPr>
      </w:pPr>
    </w:p>
    <w:p w14:paraId="1C1042FC" w14:textId="77777777" w:rsidR="008E18E6" w:rsidRPr="0019622A" w:rsidRDefault="008E18E6">
      <w:pPr>
        <w:rPr>
          <w:sz w:val="16"/>
          <w:szCs w:val="16"/>
          <w:highlight w:val="cyan"/>
        </w:rPr>
      </w:pPr>
    </w:p>
    <w:tbl>
      <w:tblPr>
        <w:tblW w:w="14850" w:type="dxa"/>
        <w:tblInd w:w="2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810"/>
        <w:gridCol w:w="255"/>
        <w:gridCol w:w="824"/>
        <w:gridCol w:w="250"/>
        <w:gridCol w:w="831"/>
        <w:gridCol w:w="250"/>
        <w:gridCol w:w="830"/>
        <w:gridCol w:w="250"/>
        <w:gridCol w:w="830"/>
        <w:gridCol w:w="270"/>
        <w:gridCol w:w="785"/>
        <w:gridCol w:w="295"/>
        <w:gridCol w:w="810"/>
        <w:gridCol w:w="250"/>
        <w:gridCol w:w="830"/>
        <w:gridCol w:w="250"/>
        <w:gridCol w:w="827"/>
        <w:gridCol w:w="250"/>
        <w:gridCol w:w="743"/>
        <w:gridCol w:w="254"/>
        <w:gridCol w:w="16"/>
        <w:gridCol w:w="805"/>
        <w:gridCol w:w="250"/>
        <w:gridCol w:w="835"/>
      </w:tblGrid>
      <w:tr w:rsidR="00801AC1" w:rsidRPr="0063605C" w14:paraId="23C24092" w14:textId="77777777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5A6D9" w14:textId="77777777" w:rsidR="00801AC1" w:rsidRPr="0063605C" w:rsidRDefault="00801AC1" w:rsidP="0080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3605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br w:type="page"/>
            </w:r>
            <w:r w:rsidRPr="0063605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EAF37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3605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4CFC2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32C34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3605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3A1DA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515AA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3605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6ED030E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B2A4A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262FA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BE1AC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D3696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3EDB0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C3A55" w:rsidRPr="009331CA" w14:paraId="5A0A7B1C" w14:textId="77777777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3ED63" w14:textId="77777777" w:rsidR="00FC3A55" w:rsidRPr="009331CA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9331C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9331C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331C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6F2B0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9305D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1453E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A0CC1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8088D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CEB27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62085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A50A0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400D0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FFA9C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E24B7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3457E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DB169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C03A6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4F6E8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10903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36CB0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D8969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D4314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35078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315AF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3D1C9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3E58F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E18E6" w:rsidRPr="0019622A" w14:paraId="337B1DD5" w14:textId="77777777" w:rsidTr="008E18E6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1CB0B" w14:textId="77777777" w:rsidR="008E18E6" w:rsidRPr="0019622A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260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75816" w14:textId="77777777" w:rsidR="008E18E6" w:rsidRPr="0019622A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0162F1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B4038" w:rsidRPr="00380AE0" w14:paraId="7144F225" w14:textId="77777777" w:rsidTr="006A489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4460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2C1F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052C1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3A1E" w14:textId="6DDD1E6A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7,102.89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238C3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85C98" w14:textId="1D547526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8,151.50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4FF3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F020B" w14:textId="5AEAAD81" w:rsidR="00FB4038" w:rsidRPr="00052C1F" w:rsidRDefault="00FB4038" w:rsidP="002571DC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602.26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18BE5AE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13F61" w14:textId="76509769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570.03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7FD95DA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B633" w14:textId="4382221E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257.70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9A23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0C9BB" w14:textId="494127CB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297.3</w:t>
            </w:r>
            <w:r w:rsidR="00374B9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7FC27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12941" w14:textId="51196C2B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15.86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8683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322BB" w14:textId="53F76B69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20.27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8397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1CA20" w14:textId="1E45611C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3E812" w14:textId="77777777" w:rsidR="00FB4038" w:rsidRPr="00052C1F" w:rsidRDefault="00FB4038" w:rsidP="0005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AC817" w14:textId="51794827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F41F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413F7" w14:textId="72FB6101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7,978.71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EC83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4C060" w14:textId="203697B2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9,039.1</w:t>
            </w:r>
            <w:r w:rsidR="00374B96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FB4038" w:rsidRPr="00380AE0" w14:paraId="5A2B1663" w14:textId="77777777" w:rsidTr="006A489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A7C6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2C1F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052C1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2C10D" w14:textId="36A15AB9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4D687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6EBD5" w14:textId="28B70F6C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22EB6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6B7E9" w14:textId="0EC9043B" w:rsidR="00FB4038" w:rsidRPr="00052C1F" w:rsidRDefault="00FB4038" w:rsidP="002571DC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2.80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107A3D8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78D15" w14:textId="23BFE866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2.88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1D0C3014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D33BF" w14:textId="73DF849E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72756" w14:textId="77777777" w:rsidR="00FB4038" w:rsidRPr="00052C1F" w:rsidRDefault="00FB4038" w:rsidP="0005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CFF4F" w14:textId="63C9C61B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0.28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B573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D8077" w14:textId="01FD3E23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64ADF" w14:textId="77777777" w:rsidR="00FB4038" w:rsidRPr="00052C1F" w:rsidRDefault="00FB4038" w:rsidP="0005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3073C" w14:textId="63C49A1A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9417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0722D" w14:textId="50423069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(2.80)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184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5B6F5" w14:textId="66874A48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(3.16)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8BA4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0325A" w14:textId="1159E553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895D0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834B7" w14:textId="05FF0319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B4038" w:rsidRPr="00380AE0" w14:paraId="15439D91" w14:textId="77777777" w:rsidTr="006A489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6BFD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52C1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B4A58" w14:textId="16EB5679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7,102.89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5FC94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9117D" w14:textId="64574A00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8,1</w:t>
            </w:r>
            <w:r w:rsidR="00491A08">
              <w:rPr>
                <w:rFonts w:ascii="Angsana New" w:hAnsi="Angsana New"/>
                <w:b/>
                <w:bCs/>
                <w:sz w:val="24"/>
                <w:szCs w:val="24"/>
              </w:rPr>
              <w:t>51</w:t>
            </w: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491A08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0D5C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7212A" w14:textId="7C204160" w:rsidR="00FB4038" w:rsidRPr="002571DC" w:rsidRDefault="00FB4038" w:rsidP="002571DC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571D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605.06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E404696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0CBEC" w14:textId="46DFC9A3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572.91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4FBF7FF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5D49E" w14:textId="5728E522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257.70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A8937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ED854" w14:textId="16081C99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297.60</w:t>
            </w: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DBDB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42651" w14:textId="6C9799A3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15.86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ECF8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C9A01" w14:textId="5B2D5CA2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20.27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8CED0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E2F7D" w14:textId="36B2DD03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(2.80)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0913F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0F8A0" w14:textId="4714491A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(3.16)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F01B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F0CEF9" w14:textId="2F4A944F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7,978.71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100F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F141F" w14:textId="15F6F7B6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9,039.1</w:t>
            </w:r>
            <w:r w:rsidR="00374B96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</w:tr>
      <w:tr w:rsidR="00FB4038" w:rsidRPr="00380AE0" w14:paraId="75CF5906" w14:textId="77777777" w:rsidTr="006A489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06EE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กำไรจากการจำหน่ายเงินลงทุน</w:t>
            </w:r>
          </w:p>
          <w:p w14:paraId="51ABB31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016586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0910F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E9BBF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C286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6CA10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82AF1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2F53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10546B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76EC97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F3E57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74F24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4197B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251D6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A4386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D6224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109ADFA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3356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4968B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0427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1AAC3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0E026" w14:textId="36E84213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3B51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748C3" w14:textId="173C4840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18.06</w:t>
            </w:r>
          </w:p>
        </w:tc>
      </w:tr>
      <w:tr w:rsidR="00FB4038" w:rsidRPr="00380AE0" w14:paraId="32B0D71B" w14:textId="77777777" w:rsidTr="006A489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7228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39B4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912F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A5B3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AF92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4C24CCF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AD724D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bottom"/>
          </w:tcPr>
          <w:p w14:paraId="6AAD76D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1BB5FAEB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7BBC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645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3DC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C10FF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B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B7D4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272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A4972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85FE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0B5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11FA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8776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A730D" w14:textId="3A5248E1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30.22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CAD7C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8603D" w14:textId="24CF4607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63.34</w:t>
            </w:r>
          </w:p>
        </w:tc>
      </w:tr>
      <w:tr w:rsidR="00FB4038" w:rsidRPr="00380AE0" w14:paraId="6E0FF424" w14:textId="77777777" w:rsidTr="006A4898">
        <w:trPr>
          <w:trHeight w:val="33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9039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52C1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CCEF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4BEF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E26C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16F9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A80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23E7C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CD0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3EF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45C6C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A6FE7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3D47F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BF557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FBEF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7BC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E4333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4DC30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DD0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01DB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58E4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BE10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044D84" w14:textId="2467F6EB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8,008.93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E8C7B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00281F" w14:textId="482C0B7D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9,120.5</w:t>
            </w:r>
            <w:r w:rsidR="00374B96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</w:tr>
      <w:tr w:rsidR="00FD5D4B" w:rsidRPr="00380AE0" w14:paraId="4BCCA36B" w14:textId="77777777" w:rsidTr="006D30C9">
        <w:trPr>
          <w:trHeight w:val="23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602D5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AC06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F4BC1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A0255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83AD6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1A47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FD45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13FC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952C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7EBF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81CFB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CC0D8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EFB61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E9B11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FCB6B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A59B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D0E10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6516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FDEC7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22D58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25385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B0B41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B92B5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07F848" w14:textId="77777777" w:rsidR="00FD5D4B" w:rsidRPr="00052C1F" w:rsidRDefault="00FD5D4B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B4038" w:rsidRPr="00380AE0" w14:paraId="77CB86E9" w14:textId="77777777" w:rsidTr="008F6DF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21BB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052C1F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052C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2C1F">
              <w:rPr>
                <w:rFonts w:ascii="Angsana New" w:hAnsi="Angsana New"/>
                <w:sz w:val="24"/>
                <w:szCs w:val="24"/>
                <w:cs/>
              </w:rPr>
              <w:t>จาก</w:t>
            </w:r>
            <w:r w:rsidRPr="00052C1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052C1F">
              <w:rPr>
                <w:rFonts w:ascii="Angsana New" w:hAnsi="Angsana New"/>
                <w:sz w:val="24"/>
                <w:szCs w:val="24"/>
                <w:cs/>
              </w:rPr>
              <w:t>ส่วนงานที่รายงานก่อ</w:t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นต้นทุน</w:t>
            </w:r>
            <w:r w:rsidRPr="00052C1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 xml:space="preserve">   ทางการเงินและภาษีเงินได้          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8BEF3" w14:textId="1A72160E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937.93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25D1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971DA" w14:textId="0911CE32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1,186.38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18AD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8415C" w14:textId="0B200D30" w:rsidR="00FB4038" w:rsidRPr="00052C1F" w:rsidRDefault="00FB4038" w:rsidP="002571DC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178.35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256F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0A4F" w14:textId="7F553C8C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158.56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D63A0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AC52" w14:textId="0400B0D0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(8.33)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8C4C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11687" w14:textId="72AC8EA6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7.64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A077F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4D6F" w14:textId="60E96678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(15.49)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D5AF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68B32" w14:textId="0FC4EE37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12.29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6C71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1AE74" w14:textId="10F37AA4" w:rsidR="00FB4038" w:rsidRPr="00052C1F" w:rsidRDefault="00FB4038" w:rsidP="0025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4.24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68D6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8CBA2" w14:textId="18070CC0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8E34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454C5" w14:textId="27A336AF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1,096.70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4B69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DEBCB" w14:textId="28305A37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1,385.37</w:t>
            </w:r>
          </w:p>
        </w:tc>
      </w:tr>
      <w:tr w:rsidR="00FB4038" w:rsidRPr="00380AE0" w14:paraId="10F135B1" w14:textId="77777777" w:rsidTr="008F6DF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39360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9B81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851F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DB4D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E9D54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6C7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FFF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7DF2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CF8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4B86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E2E5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4B79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081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796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13C57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4A54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48BAC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F3640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1D4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BFE9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28E4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C3C3" w14:textId="75FC593F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(58.80)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AC96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CA1A0" w14:textId="1F7DCA8D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(41.86)</w:t>
            </w:r>
          </w:p>
        </w:tc>
      </w:tr>
      <w:tr w:rsidR="00FB4038" w:rsidRPr="00380AE0" w14:paraId="26508429" w14:textId="77777777" w:rsidTr="006A489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DC94A" w14:textId="77777777" w:rsidR="00491A08" w:rsidRDefault="00FB4038" w:rsidP="00FB40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491A08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</w:p>
          <w:p w14:paraId="28060D73" w14:textId="77777777" w:rsidR="00491A08" w:rsidRDefault="00491A08" w:rsidP="00FB40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FB4038" w:rsidRPr="00052C1F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="00FB4038" w:rsidRPr="00052C1F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</w:t>
            </w:r>
          </w:p>
          <w:p w14:paraId="10A5947B" w14:textId="01B115AB" w:rsidR="00FB4038" w:rsidRPr="00052C1F" w:rsidRDefault="00491A08" w:rsidP="00FB40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FB4038" w:rsidRPr="00052C1F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E99B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7BE9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88F0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2BBB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E682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2AA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595B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C83B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66E9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1CCA3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7AC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18C3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AC84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24B0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4E8F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B1A8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4DCF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D0316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2E73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EA1E1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5D5261B" w14:textId="49E641AA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(100.51)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ACD5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CAA24BE" w14:textId="2BE5A6B8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>32.06</w:t>
            </w:r>
          </w:p>
        </w:tc>
      </w:tr>
      <w:tr w:rsidR="00FB4038" w:rsidRPr="00380AE0" w14:paraId="0DCB2A08" w14:textId="77777777" w:rsidTr="006A489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AEB8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052C1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F46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E3920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2858C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A2EB0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E062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F04C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2686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0F1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AC7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B3942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090D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239BD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DE20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62F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57D4C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489F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0C97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6041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2E0A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123E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97C1D9" w14:textId="552623F8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937.39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55E8" w14:textId="77777777" w:rsidR="00FB4038" w:rsidRPr="00052C1F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2908856" w14:textId="0BE34E7A" w:rsidR="00FB4038" w:rsidRPr="00052C1F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>1,375.57</w:t>
            </w:r>
          </w:p>
        </w:tc>
      </w:tr>
      <w:tr w:rsidR="00FD5D4B" w:rsidRPr="0019622A" w14:paraId="077FB5EF" w14:textId="77777777" w:rsidTr="006D30C9"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81FC4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877826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190A65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B08E31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BF546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center"/>
          </w:tcPr>
          <w:p w14:paraId="4E0D417D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6D96480D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center"/>
          </w:tcPr>
          <w:p w14:paraId="39570D4A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5BA59F61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E041B9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464F37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59D84E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C14AE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424A14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20A645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97B070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586678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5FE2C2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8B0C28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5E5903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8992F1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D712FF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00ACC1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F06C83" w14:textId="77777777" w:rsidR="00FD5D4B" w:rsidRPr="00052C1F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9734B38" w14:textId="77777777" w:rsidR="00801AC1" w:rsidRPr="0019622A" w:rsidRDefault="00801AC1">
      <w:pPr>
        <w:rPr>
          <w:sz w:val="16"/>
          <w:szCs w:val="16"/>
          <w:highlight w:val="yellow"/>
        </w:rPr>
      </w:pPr>
    </w:p>
    <w:p w14:paraId="6719826D" w14:textId="77777777" w:rsidR="00801AC1" w:rsidRPr="0019622A" w:rsidRDefault="00801AC1">
      <w:pPr>
        <w:rPr>
          <w:sz w:val="16"/>
          <w:szCs w:val="16"/>
          <w:highlight w:val="yellow"/>
        </w:rPr>
      </w:pPr>
    </w:p>
    <w:p w14:paraId="58AD7CB1" w14:textId="77777777" w:rsidR="00801AC1" w:rsidRPr="0019622A" w:rsidRDefault="00801AC1">
      <w:pPr>
        <w:rPr>
          <w:sz w:val="16"/>
          <w:szCs w:val="16"/>
          <w:highlight w:val="yellow"/>
        </w:rPr>
      </w:pPr>
    </w:p>
    <w:p w14:paraId="12957E20" w14:textId="77777777" w:rsidR="00801AC1" w:rsidRPr="0019622A" w:rsidRDefault="00801AC1">
      <w:pPr>
        <w:rPr>
          <w:sz w:val="16"/>
          <w:szCs w:val="16"/>
          <w:highlight w:val="yellow"/>
        </w:rPr>
      </w:pPr>
    </w:p>
    <w:p w14:paraId="0C1453B7" w14:textId="77777777" w:rsidR="00801AC1" w:rsidRPr="0019622A" w:rsidRDefault="00801AC1">
      <w:pPr>
        <w:rPr>
          <w:sz w:val="16"/>
          <w:szCs w:val="16"/>
          <w:highlight w:val="yellow"/>
        </w:rPr>
      </w:pPr>
    </w:p>
    <w:p w14:paraId="02DC4EE7" w14:textId="77777777" w:rsidR="00801AC1" w:rsidRPr="0019622A" w:rsidRDefault="00801AC1">
      <w:pPr>
        <w:rPr>
          <w:sz w:val="16"/>
          <w:szCs w:val="16"/>
          <w:highlight w:val="yellow"/>
        </w:rPr>
      </w:pPr>
    </w:p>
    <w:tbl>
      <w:tblPr>
        <w:tblW w:w="14828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75"/>
        <w:gridCol w:w="744"/>
        <w:gridCol w:w="255"/>
        <w:gridCol w:w="824"/>
        <w:gridCol w:w="250"/>
        <w:gridCol w:w="720"/>
        <w:gridCol w:w="250"/>
        <w:gridCol w:w="760"/>
        <w:gridCol w:w="250"/>
        <w:gridCol w:w="20"/>
        <w:gridCol w:w="700"/>
        <w:gridCol w:w="270"/>
        <w:gridCol w:w="742"/>
        <w:gridCol w:w="251"/>
        <w:gridCol w:w="715"/>
        <w:gridCol w:w="250"/>
        <w:gridCol w:w="809"/>
        <w:gridCol w:w="250"/>
        <w:gridCol w:w="21"/>
        <w:gridCol w:w="806"/>
        <w:gridCol w:w="250"/>
        <w:gridCol w:w="852"/>
        <w:gridCol w:w="254"/>
        <w:gridCol w:w="16"/>
        <w:gridCol w:w="805"/>
        <w:gridCol w:w="250"/>
        <w:gridCol w:w="828"/>
        <w:gridCol w:w="11"/>
      </w:tblGrid>
      <w:tr w:rsidR="001E6A52" w14:paraId="0AFE772A" w14:textId="77777777" w:rsidTr="002571DC">
        <w:trPr>
          <w:tblHeader/>
        </w:trPr>
        <w:tc>
          <w:tcPr>
            <w:tcW w:w="2675" w:type="dxa"/>
            <w:vAlign w:val="center"/>
          </w:tcPr>
          <w:p w14:paraId="58CBA8F7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vAlign w:val="center"/>
            <w:hideMark/>
          </w:tcPr>
          <w:p w14:paraId="181DFCA7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A4E0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517252E1" w14:textId="77777777"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vAlign w:val="center"/>
            <w:hideMark/>
          </w:tcPr>
          <w:p w14:paraId="29E27521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A4E0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6FB44256" w14:textId="77777777"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4"/>
            <w:vAlign w:val="center"/>
            <w:hideMark/>
          </w:tcPr>
          <w:p w14:paraId="7161C4CA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A4E0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4EC77AC9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Align w:val="center"/>
            <w:hideMark/>
          </w:tcPr>
          <w:p w14:paraId="55BE3F2B" w14:textId="33E8EF72" w:rsidR="001E6A52" w:rsidRPr="009A4E0C" w:rsidRDefault="0052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1" w:type="dxa"/>
            <w:gridSpan w:val="2"/>
            <w:vAlign w:val="center"/>
            <w:hideMark/>
          </w:tcPr>
          <w:p w14:paraId="7E8A3FC4" w14:textId="77777777"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center"/>
            <w:hideMark/>
          </w:tcPr>
          <w:p w14:paraId="18BD38AB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2E33B257" w14:textId="77777777"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vAlign w:val="center"/>
            <w:hideMark/>
          </w:tcPr>
          <w:p w14:paraId="104D929E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E6A52" w14:paraId="4565621B" w14:textId="77777777" w:rsidTr="002571DC">
        <w:trPr>
          <w:trHeight w:val="80"/>
          <w:tblHeader/>
        </w:trPr>
        <w:tc>
          <w:tcPr>
            <w:tcW w:w="2675" w:type="dxa"/>
            <w:vAlign w:val="center"/>
          </w:tcPr>
          <w:p w14:paraId="5F2E4FD6" w14:textId="77777777" w:rsidR="001E6A52" w:rsidRPr="009A4E0C" w:rsidRDefault="001E6A52" w:rsidP="001E6A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44" w:type="dxa"/>
            <w:vAlign w:val="center"/>
            <w:hideMark/>
          </w:tcPr>
          <w:p w14:paraId="0EB9ACD2" w14:textId="7F087737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31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55" w:type="dxa"/>
            <w:vAlign w:val="center"/>
          </w:tcPr>
          <w:p w14:paraId="0427B33C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  <w:hideMark/>
          </w:tcPr>
          <w:p w14:paraId="0213A818" w14:textId="5DA86707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7" w:firstLine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vAlign w:val="center"/>
          </w:tcPr>
          <w:p w14:paraId="47244309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14:paraId="552C9174" w14:textId="3A167129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31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50" w:type="dxa"/>
            <w:vAlign w:val="center"/>
          </w:tcPr>
          <w:p w14:paraId="29D4F02D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  <w:hideMark/>
          </w:tcPr>
          <w:p w14:paraId="690EAA70" w14:textId="3BB5A0AA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70" w:type="dxa"/>
            <w:gridSpan w:val="2"/>
            <w:vAlign w:val="center"/>
          </w:tcPr>
          <w:p w14:paraId="72AD7E73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  <w:hideMark/>
          </w:tcPr>
          <w:p w14:paraId="04D8F3F9" w14:textId="7F05DE4E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31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1214440B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  <w:hideMark/>
          </w:tcPr>
          <w:p w14:paraId="2E831065" w14:textId="4F8CBFF3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1" w:type="dxa"/>
            <w:vAlign w:val="center"/>
          </w:tcPr>
          <w:p w14:paraId="7518C795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  <w:hideMark/>
          </w:tcPr>
          <w:p w14:paraId="52AD979D" w14:textId="2AF022F2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31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50" w:type="dxa"/>
            <w:vAlign w:val="center"/>
          </w:tcPr>
          <w:p w14:paraId="689E3EDF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14:paraId="19DECCE0" w14:textId="1ED813A1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vAlign w:val="center"/>
          </w:tcPr>
          <w:p w14:paraId="13667B61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  <w:hideMark/>
          </w:tcPr>
          <w:p w14:paraId="5D97EF16" w14:textId="5E8BCE1C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31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50" w:type="dxa"/>
            <w:vAlign w:val="center"/>
          </w:tcPr>
          <w:p w14:paraId="28BBF756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  <w:hideMark/>
          </w:tcPr>
          <w:p w14:paraId="4E0C57A3" w14:textId="1F2EA441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4" w:type="dxa"/>
            <w:vAlign w:val="center"/>
          </w:tcPr>
          <w:p w14:paraId="4A8AE74C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  <w:hideMark/>
          </w:tcPr>
          <w:p w14:paraId="4DD83BB4" w14:textId="0D7F373B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31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50" w:type="dxa"/>
            <w:vAlign w:val="center"/>
          </w:tcPr>
          <w:p w14:paraId="7B775436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  <w:hideMark/>
          </w:tcPr>
          <w:p w14:paraId="2BE68412" w14:textId="30EAF99B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8F5C14" w14:paraId="0C871B2A" w14:textId="77777777" w:rsidTr="002571DC">
        <w:trPr>
          <w:tblHeader/>
        </w:trPr>
        <w:tc>
          <w:tcPr>
            <w:tcW w:w="2675" w:type="dxa"/>
            <w:vAlign w:val="center"/>
          </w:tcPr>
          <w:p w14:paraId="5D718F28" w14:textId="77777777" w:rsidR="008F5C14" w:rsidRPr="009A4E0C" w:rsidRDefault="008F5C14" w:rsidP="008F5C1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88DDA34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5" w:type="dxa"/>
            <w:vAlign w:val="center"/>
          </w:tcPr>
          <w:p w14:paraId="24F8F394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7DA543D0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14:paraId="4827749A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CB12378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22AA7F2C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01DD86E4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  <w:vAlign w:val="center"/>
          </w:tcPr>
          <w:p w14:paraId="2A8C8C61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6CF23DE1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243CCD03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B91B1B3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1" w:type="dxa"/>
            <w:vAlign w:val="center"/>
          </w:tcPr>
          <w:p w14:paraId="2F5AF00D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4EB7FC43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03557281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00168261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14:paraId="7A946999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2AA412CA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73718867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658ABA06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4" w:type="dxa"/>
            <w:vAlign w:val="center"/>
          </w:tcPr>
          <w:p w14:paraId="160F5385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6503D8E6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5FA4E99C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</w:tcPr>
          <w:p w14:paraId="54A301C1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1E6A52" w:rsidRPr="0001174D" w14:paraId="103AF548" w14:textId="77777777" w:rsidTr="002571DC">
        <w:trPr>
          <w:gridAfter w:val="1"/>
          <w:wAfter w:w="11" w:type="dxa"/>
          <w:tblHeader/>
        </w:trPr>
        <w:tc>
          <w:tcPr>
            <w:tcW w:w="2675" w:type="dxa"/>
            <w:vAlign w:val="center"/>
          </w:tcPr>
          <w:p w14:paraId="3629C9C3" w14:textId="77777777" w:rsidR="001E6A52" w:rsidRPr="0001174D" w:rsidRDefault="001E6A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142" w:type="dxa"/>
            <w:gridSpan w:val="26"/>
            <w:vAlign w:val="center"/>
            <w:hideMark/>
          </w:tcPr>
          <w:p w14:paraId="7C2E1DD2" w14:textId="77777777" w:rsidR="001E6A52" w:rsidRPr="0001174D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74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E6A52" w:rsidRPr="00380AE0" w14:paraId="78F72CDC" w14:textId="77777777" w:rsidTr="002571DC">
        <w:trPr>
          <w:trHeight w:val="80"/>
        </w:trPr>
        <w:tc>
          <w:tcPr>
            <w:tcW w:w="2675" w:type="dxa"/>
            <w:hideMark/>
          </w:tcPr>
          <w:p w14:paraId="40E08587" w14:textId="77777777" w:rsidR="001E6A52" w:rsidRPr="0001174D" w:rsidRDefault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1174D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744" w:type="dxa"/>
            <w:vAlign w:val="center"/>
          </w:tcPr>
          <w:p w14:paraId="006F52A1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14:paraId="49C1A203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2471176C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19C505F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4C40097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E575D8B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28ACA2A5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1E8653E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4B80B212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33C3F60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59580065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2013F736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38FFA843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2E6DD6B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DC92BDD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9A47688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5564108D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ADBE68F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6128E705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79339A62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BB68D33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553B113" w14:textId="77777777" w:rsidR="001E6A52" w:rsidRPr="0001174D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</w:tcPr>
          <w:p w14:paraId="66BCEDAE" w14:textId="77777777" w:rsidR="001E6A52" w:rsidRPr="0001174D" w:rsidRDefault="001E6A52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4038" w:rsidRPr="00380AE0" w14:paraId="44191631" w14:textId="77777777" w:rsidTr="002571DC">
        <w:tc>
          <w:tcPr>
            <w:tcW w:w="2675" w:type="dxa"/>
            <w:hideMark/>
          </w:tcPr>
          <w:p w14:paraId="3D80EF67" w14:textId="77777777" w:rsidR="00FB4038" w:rsidRPr="0001174D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1174D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66D2972" w14:textId="1EFCA670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3</w:t>
            </w:r>
            <w:r w:rsidR="0001174D" w:rsidRPr="0001174D">
              <w:rPr>
                <w:rFonts w:ascii="Angsana New" w:hAnsi="Angsana New"/>
                <w:sz w:val="24"/>
                <w:szCs w:val="24"/>
              </w:rPr>
              <w:t>9,059.32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74DBCAE2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  <w:vAlign w:val="center"/>
            <w:hideMark/>
          </w:tcPr>
          <w:p w14:paraId="2F034374" w14:textId="39F1A985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33,508.47</w:t>
            </w:r>
          </w:p>
        </w:tc>
        <w:tc>
          <w:tcPr>
            <w:tcW w:w="250" w:type="dxa"/>
            <w:vAlign w:val="center"/>
          </w:tcPr>
          <w:p w14:paraId="2B3F7CA7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D9DDF65" w14:textId="070138B3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7,082.45</w:t>
            </w:r>
          </w:p>
        </w:tc>
        <w:tc>
          <w:tcPr>
            <w:tcW w:w="250" w:type="dxa"/>
            <w:vAlign w:val="center"/>
          </w:tcPr>
          <w:p w14:paraId="6C8FFF87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  <w:hideMark/>
          </w:tcPr>
          <w:p w14:paraId="6B4AD613" w14:textId="034B3C72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7,160.29</w:t>
            </w:r>
          </w:p>
        </w:tc>
        <w:tc>
          <w:tcPr>
            <w:tcW w:w="270" w:type="dxa"/>
            <w:gridSpan w:val="2"/>
            <w:vAlign w:val="center"/>
          </w:tcPr>
          <w:p w14:paraId="310396CE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71BD3912" w14:textId="785A9C9B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1,774.18</w:t>
            </w:r>
          </w:p>
        </w:tc>
        <w:tc>
          <w:tcPr>
            <w:tcW w:w="270" w:type="dxa"/>
            <w:vAlign w:val="center"/>
          </w:tcPr>
          <w:p w14:paraId="03435863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  <w:hideMark/>
          </w:tcPr>
          <w:p w14:paraId="49A2705B" w14:textId="1D5079A2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1,832.77</w:t>
            </w:r>
          </w:p>
        </w:tc>
        <w:tc>
          <w:tcPr>
            <w:tcW w:w="251" w:type="dxa"/>
            <w:vAlign w:val="center"/>
          </w:tcPr>
          <w:p w14:paraId="77BD3B35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31956388" w14:textId="3357013C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1,423.18</w:t>
            </w:r>
          </w:p>
        </w:tc>
        <w:tc>
          <w:tcPr>
            <w:tcW w:w="250" w:type="dxa"/>
            <w:vAlign w:val="center"/>
          </w:tcPr>
          <w:p w14:paraId="4B1814DF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14:paraId="75E59F40" w14:textId="7B3055B1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942.33</w:t>
            </w:r>
          </w:p>
        </w:tc>
        <w:tc>
          <w:tcPr>
            <w:tcW w:w="250" w:type="dxa"/>
            <w:vAlign w:val="center"/>
          </w:tcPr>
          <w:p w14:paraId="051B5E34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05F99F6D" w14:textId="085468B5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(16.62)</w:t>
            </w:r>
          </w:p>
        </w:tc>
        <w:tc>
          <w:tcPr>
            <w:tcW w:w="250" w:type="dxa"/>
            <w:vAlign w:val="center"/>
          </w:tcPr>
          <w:p w14:paraId="5465C45B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  <w:hideMark/>
          </w:tcPr>
          <w:p w14:paraId="5F2AB3E5" w14:textId="532C8C48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(13.82)</w:t>
            </w:r>
          </w:p>
        </w:tc>
        <w:tc>
          <w:tcPr>
            <w:tcW w:w="254" w:type="dxa"/>
            <w:vAlign w:val="center"/>
          </w:tcPr>
          <w:p w14:paraId="0444340F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78DCB16" w14:textId="10AE10D0" w:rsidR="00FB4038" w:rsidRPr="0001174D" w:rsidRDefault="00FB4038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49,</w:t>
            </w:r>
            <w:r w:rsidR="0001174D" w:rsidRPr="0001174D">
              <w:rPr>
                <w:rFonts w:ascii="Angsana New" w:hAnsi="Angsana New"/>
                <w:sz w:val="24"/>
                <w:szCs w:val="24"/>
              </w:rPr>
              <w:t>322.51</w:t>
            </w:r>
          </w:p>
        </w:tc>
        <w:tc>
          <w:tcPr>
            <w:tcW w:w="250" w:type="dxa"/>
            <w:vAlign w:val="center"/>
          </w:tcPr>
          <w:p w14:paraId="25B4E834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  <w:hideMark/>
          </w:tcPr>
          <w:p w14:paraId="283CEB3C" w14:textId="1BE13939" w:rsidR="00FB4038" w:rsidRPr="0001174D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43,430.04</w:t>
            </w:r>
          </w:p>
        </w:tc>
      </w:tr>
      <w:tr w:rsidR="00FB4038" w:rsidRPr="00380AE0" w14:paraId="6048DD3B" w14:textId="77777777" w:rsidTr="002571DC">
        <w:tc>
          <w:tcPr>
            <w:tcW w:w="2675" w:type="dxa"/>
            <w:hideMark/>
          </w:tcPr>
          <w:p w14:paraId="117534E3" w14:textId="77777777" w:rsidR="00FB4038" w:rsidRPr="0001174D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1174D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744" w:type="dxa"/>
            <w:vAlign w:val="center"/>
          </w:tcPr>
          <w:p w14:paraId="587AAF32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14:paraId="759FFCF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15B93800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DA61391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7498B06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B674E02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15285AA0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82972EF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792B073F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2C20695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68833DFF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0DEE3E80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07E07D56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A34EEA2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6BB3A500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5CDDD45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25AE8C0A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43F2BA8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767AA591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5A2EAE33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BDDC48D" w14:textId="4E2BBE3E" w:rsidR="00FB4038" w:rsidRPr="0001174D" w:rsidRDefault="00FB4038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1,848.21</w:t>
            </w:r>
          </w:p>
        </w:tc>
        <w:tc>
          <w:tcPr>
            <w:tcW w:w="250" w:type="dxa"/>
            <w:vAlign w:val="bottom"/>
          </w:tcPr>
          <w:p w14:paraId="15CA2FE4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14:paraId="089BE911" w14:textId="282A8E52" w:rsidR="00FB4038" w:rsidRPr="0001174D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1,888.70</w:t>
            </w:r>
          </w:p>
        </w:tc>
      </w:tr>
      <w:tr w:rsidR="00FB4038" w:rsidRPr="00380AE0" w14:paraId="7D4F5829" w14:textId="77777777" w:rsidTr="002571DC">
        <w:tc>
          <w:tcPr>
            <w:tcW w:w="2675" w:type="dxa"/>
          </w:tcPr>
          <w:p w14:paraId="665C1924" w14:textId="77777777" w:rsidR="00FB4038" w:rsidRPr="0001174D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01174D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744" w:type="dxa"/>
            <w:vAlign w:val="center"/>
          </w:tcPr>
          <w:p w14:paraId="763D6BD1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" w:type="dxa"/>
            <w:vAlign w:val="center"/>
          </w:tcPr>
          <w:p w14:paraId="2D5E26CA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1002E296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vAlign w:val="center"/>
          </w:tcPr>
          <w:p w14:paraId="59BB47BE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0BC2728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D36E8E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4E9272D6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34C5D86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03ACB919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4459847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CEF8501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1BCE4D75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547E5007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CD1042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4999C77A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B8675B4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605E40D2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AE9AE9A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11DC1C85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443ED43C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60EB4C" w14:textId="14CF2621" w:rsidR="00FB4038" w:rsidRPr="0001174D" w:rsidRDefault="00FB4038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1,146.49</w:t>
            </w:r>
          </w:p>
        </w:tc>
        <w:tc>
          <w:tcPr>
            <w:tcW w:w="250" w:type="dxa"/>
            <w:vAlign w:val="bottom"/>
          </w:tcPr>
          <w:p w14:paraId="562F92DB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21CA00" w14:textId="2F76255E" w:rsidR="00FB4038" w:rsidRPr="0001174D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1,299.49</w:t>
            </w:r>
          </w:p>
        </w:tc>
      </w:tr>
      <w:tr w:rsidR="00FB4038" w:rsidRPr="00380AE0" w14:paraId="77DAC0E3" w14:textId="77777777" w:rsidTr="002571DC">
        <w:tc>
          <w:tcPr>
            <w:tcW w:w="2675" w:type="dxa"/>
            <w:hideMark/>
          </w:tcPr>
          <w:p w14:paraId="67F607F7" w14:textId="77777777" w:rsidR="00FB4038" w:rsidRPr="0001174D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1174D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744" w:type="dxa"/>
            <w:vAlign w:val="center"/>
          </w:tcPr>
          <w:p w14:paraId="649C7E4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" w:type="dxa"/>
            <w:vAlign w:val="center"/>
          </w:tcPr>
          <w:p w14:paraId="62A61534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188865CD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vAlign w:val="center"/>
          </w:tcPr>
          <w:p w14:paraId="43B63141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F8C64E7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807C70A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2D6B8B4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CBB316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4EA2099D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957B5D6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74E7987F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3D24475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4993450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478CBF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0936641B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6AB2652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6EE9C857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9B7A66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3578379B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5FF9FBE4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4137B7" w14:textId="0AF4224F" w:rsidR="00FB4038" w:rsidRPr="0001174D" w:rsidRDefault="00FB4038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636.15</w:t>
            </w:r>
          </w:p>
        </w:tc>
        <w:tc>
          <w:tcPr>
            <w:tcW w:w="250" w:type="dxa"/>
            <w:vAlign w:val="center"/>
          </w:tcPr>
          <w:p w14:paraId="250331D0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9AB33C" w14:textId="4F8F7DFF" w:rsidR="00FB4038" w:rsidRPr="0001174D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579.87</w:t>
            </w:r>
          </w:p>
        </w:tc>
      </w:tr>
      <w:tr w:rsidR="00FB4038" w:rsidRPr="008F5C14" w14:paraId="37300C10" w14:textId="77777777" w:rsidTr="002571DC">
        <w:trPr>
          <w:trHeight w:val="333"/>
        </w:trPr>
        <w:tc>
          <w:tcPr>
            <w:tcW w:w="2675" w:type="dxa"/>
            <w:hideMark/>
          </w:tcPr>
          <w:p w14:paraId="1E26B83B" w14:textId="77777777" w:rsidR="00FB4038" w:rsidRPr="0001174D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1174D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744" w:type="dxa"/>
            <w:vAlign w:val="center"/>
          </w:tcPr>
          <w:p w14:paraId="4E767B56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14:paraId="32666C28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1E50132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0FC5442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B391036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72FD637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5139BEE4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F5D1289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209CE637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E389AA8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1C91EE3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256D270D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77FDA7D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EEDD32A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74CABF5B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11C02BE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4AA1F017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1847D9E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12D3F962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6912D60D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AAAC6F" w14:textId="0FB9DE91" w:rsidR="00FB4038" w:rsidRPr="0001174D" w:rsidRDefault="00FB4038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174D">
              <w:rPr>
                <w:rFonts w:ascii="Angsana New" w:hAnsi="Angsana New"/>
                <w:b/>
                <w:bCs/>
                <w:sz w:val="24"/>
                <w:szCs w:val="24"/>
              </w:rPr>
              <w:t>52,</w:t>
            </w:r>
            <w:r w:rsidR="0001174D" w:rsidRPr="0001174D">
              <w:rPr>
                <w:rFonts w:ascii="Angsana New" w:hAnsi="Angsana New"/>
                <w:b/>
                <w:bCs/>
                <w:sz w:val="24"/>
                <w:szCs w:val="24"/>
              </w:rPr>
              <w:t>953.36</w:t>
            </w:r>
          </w:p>
        </w:tc>
        <w:tc>
          <w:tcPr>
            <w:tcW w:w="250" w:type="dxa"/>
            <w:vAlign w:val="center"/>
          </w:tcPr>
          <w:p w14:paraId="38A5CD88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BCA9E84" w14:textId="0D0B1529" w:rsidR="00FB4038" w:rsidRPr="0001174D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174D">
              <w:rPr>
                <w:rFonts w:ascii="Angsana New" w:hAnsi="Angsana New"/>
                <w:b/>
                <w:bCs/>
                <w:sz w:val="24"/>
                <w:szCs w:val="24"/>
              </w:rPr>
              <w:t>47,198.10</w:t>
            </w:r>
          </w:p>
        </w:tc>
      </w:tr>
      <w:tr w:rsidR="008F5C14" w:rsidRPr="00380AE0" w14:paraId="3DB56547" w14:textId="77777777" w:rsidTr="002571DC">
        <w:trPr>
          <w:trHeight w:val="232"/>
        </w:trPr>
        <w:tc>
          <w:tcPr>
            <w:tcW w:w="2675" w:type="dxa"/>
            <w:hideMark/>
          </w:tcPr>
          <w:p w14:paraId="494BA10C" w14:textId="77777777" w:rsidR="008F5C14" w:rsidRPr="0001174D" w:rsidRDefault="008F5C14" w:rsidP="008F5C1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vAlign w:val="bottom"/>
          </w:tcPr>
          <w:p w14:paraId="756E1E07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1C82D620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625D4C89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04E057A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C34EDC4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59246E0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67B5F4EF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A8274CD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09C7BF9B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F0E5CB3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75070C20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2A69244F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1EA2A7C5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10AE577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7A11E935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C2C9470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75473BAA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8C8E4B0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5DFA1E8F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5F733FFF" w14:textId="77777777" w:rsidR="008F5C14" w:rsidRPr="0001174D" w:rsidRDefault="008F5C14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36AF0A0" w14:textId="77777777" w:rsidR="008F5C14" w:rsidRPr="0001174D" w:rsidRDefault="008F5C14" w:rsidP="00FB4038">
            <w:pPr>
              <w:tabs>
                <w:tab w:val="decimal" w:pos="375"/>
                <w:tab w:val="decimal" w:pos="49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89E25E9" w14:textId="77777777" w:rsidR="008F5C14" w:rsidRPr="0001174D" w:rsidRDefault="008F5C14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62111D2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5C14" w:rsidRPr="00380AE0" w14:paraId="02CA9E88" w14:textId="77777777" w:rsidTr="002571DC">
        <w:tc>
          <w:tcPr>
            <w:tcW w:w="2675" w:type="dxa"/>
            <w:hideMark/>
          </w:tcPr>
          <w:p w14:paraId="72FB3346" w14:textId="77777777" w:rsidR="008F5C14" w:rsidRPr="0001174D" w:rsidRDefault="008F5C14" w:rsidP="008F5C1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1174D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744" w:type="dxa"/>
            <w:vAlign w:val="bottom"/>
          </w:tcPr>
          <w:p w14:paraId="29EB0682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3865694B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25852156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F5CB7D4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3054D2F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D6EBFA5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3CBADFEE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82D6FC5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3225CF41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F8CBFA9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5A1A870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25C795D9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74CC7268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24DF20C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634B9059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4ED85F0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07383FB4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3F08501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0D2B3C13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4EAC6E08" w14:textId="77777777" w:rsidR="008F5C14" w:rsidRPr="0001174D" w:rsidRDefault="008F5C14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8060D89" w14:textId="77777777" w:rsidR="008F5C14" w:rsidRPr="0001174D" w:rsidRDefault="008F5C14" w:rsidP="00FB4038">
            <w:pPr>
              <w:tabs>
                <w:tab w:val="decimal" w:pos="375"/>
                <w:tab w:val="decimal" w:pos="49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B421870" w14:textId="77777777" w:rsidR="008F5C14" w:rsidRPr="0001174D" w:rsidRDefault="008F5C14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</w:tcPr>
          <w:p w14:paraId="21B04819" w14:textId="77777777" w:rsidR="008F5C14" w:rsidRPr="0001174D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4038" w:rsidRPr="00380AE0" w14:paraId="555E3852" w14:textId="77777777" w:rsidTr="002571DC">
        <w:tc>
          <w:tcPr>
            <w:tcW w:w="2675" w:type="dxa"/>
            <w:hideMark/>
          </w:tcPr>
          <w:p w14:paraId="32308AC5" w14:textId="77777777" w:rsidR="00FB4038" w:rsidRPr="0001174D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1174D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744" w:type="dxa"/>
            <w:vAlign w:val="center"/>
          </w:tcPr>
          <w:p w14:paraId="0B48665D" w14:textId="3E0C1714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2</w:t>
            </w:r>
            <w:r w:rsidR="0001174D" w:rsidRPr="0001174D">
              <w:rPr>
                <w:rFonts w:ascii="Angsana New" w:hAnsi="Angsana New"/>
                <w:sz w:val="24"/>
                <w:szCs w:val="24"/>
              </w:rPr>
              <w:t>3,537.73</w:t>
            </w:r>
          </w:p>
        </w:tc>
        <w:tc>
          <w:tcPr>
            <w:tcW w:w="255" w:type="dxa"/>
            <w:vAlign w:val="center"/>
          </w:tcPr>
          <w:p w14:paraId="738BAA24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  <w:hideMark/>
          </w:tcPr>
          <w:p w14:paraId="500B154C" w14:textId="4420F325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18,130.79</w:t>
            </w:r>
          </w:p>
        </w:tc>
        <w:tc>
          <w:tcPr>
            <w:tcW w:w="250" w:type="dxa"/>
            <w:vAlign w:val="center"/>
          </w:tcPr>
          <w:p w14:paraId="543CE5F1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F4E2684" w14:textId="3F1CA8FC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6,650.36</w:t>
            </w:r>
          </w:p>
        </w:tc>
        <w:tc>
          <w:tcPr>
            <w:tcW w:w="250" w:type="dxa"/>
            <w:vAlign w:val="center"/>
          </w:tcPr>
          <w:p w14:paraId="3428793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  <w:hideMark/>
          </w:tcPr>
          <w:p w14:paraId="0FBFC020" w14:textId="0C26C638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6,828.10</w:t>
            </w:r>
          </w:p>
        </w:tc>
        <w:tc>
          <w:tcPr>
            <w:tcW w:w="270" w:type="dxa"/>
            <w:gridSpan w:val="2"/>
            <w:vAlign w:val="center"/>
          </w:tcPr>
          <w:p w14:paraId="4A3A507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3A2E7C1D" w14:textId="468F1016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913.38</w:t>
            </w:r>
          </w:p>
        </w:tc>
        <w:tc>
          <w:tcPr>
            <w:tcW w:w="270" w:type="dxa"/>
            <w:vAlign w:val="center"/>
          </w:tcPr>
          <w:p w14:paraId="245C40EC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  <w:hideMark/>
          </w:tcPr>
          <w:p w14:paraId="02337627" w14:textId="48C8D3C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938.74</w:t>
            </w:r>
          </w:p>
        </w:tc>
        <w:tc>
          <w:tcPr>
            <w:tcW w:w="251" w:type="dxa"/>
            <w:vAlign w:val="center"/>
          </w:tcPr>
          <w:p w14:paraId="0B487689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75F81A5E" w14:textId="47CA4D6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5,0</w:t>
            </w:r>
            <w:r w:rsidR="0001174D" w:rsidRPr="0001174D">
              <w:rPr>
                <w:rFonts w:ascii="Angsana New" w:hAnsi="Angsana New"/>
                <w:sz w:val="24"/>
                <w:szCs w:val="24"/>
              </w:rPr>
              <w:t>90.73</w:t>
            </w:r>
          </w:p>
        </w:tc>
        <w:tc>
          <w:tcPr>
            <w:tcW w:w="250" w:type="dxa"/>
            <w:vAlign w:val="center"/>
          </w:tcPr>
          <w:p w14:paraId="4A188C9D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14:paraId="2AD73323" w14:textId="1A0D3263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4,127.52</w:t>
            </w:r>
          </w:p>
        </w:tc>
        <w:tc>
          <w:tcPr>
            <w:tcW w:w="250" w:type="dxa"/>
            <w:vAlign w:val="center"/>
          </w:tcPr>
          <w:p w14:paraId="1CD17FDD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2C22F2F7" w14:textId="52AEF1FA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(2.2</w:t>
            </w:r>
            <w:r w:rsidR="0001174D" w:rsidRPr="0001174D">
              <w:rPr>
                <w:rFonts w:ascii="Angsana New" w:hAnsi="Angsana New"/>
                <w:sz w:val="24"/>
                <w:szCs w:val="24"/>
              </w:rPr>
              <w:t>9</w:t>
            </w:r>
            <w:r w:rsidRPr="0001174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vAlign w:val="center"/>
          </w:tcPr>
          <w:p w14:paraId="53CFB19D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  <w:hideMark/>
          </w:tcPr>
          <w:p w14:paraId="61DDC39A" w14:textId="096C1D9D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(0.05)</w:t>
            </w:r>
          </w:p>
        </w:tc>
        <w:tc>
          <w:tcPr>
            <w:tcW w:w="254" w:type="dxa"/>
            <w:vAlign w:val="center"/>
          </w:tcPr>
          <w:p w14:paraId="13A5D68C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5C24660A" w14:textId="18D06207" w:rsidR="00FB4038" w:rsidRPr="0001174D" w:rsidRDefault="00FB4038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36,</w:t>
            </w:r>
            <w:r w:rsidR="0001174D" w:rsidRPr="0001174D">
              <w:rPr>
                <w:rFonts w:ascii="Angsana New" w:hAnsi="Angsana New"/>
                <w:sz w:val="24"/>
                <w:szCs w:val="24"/>
              </w:rPr>
              <w:t>189.91</w:t>
            </w:r>
          </w:p>
        </w:tc>
        <w:tc>
          <w:tcPr>
            <w:tcW w:w="250" w:type="dxa"/>
            <w:vAlign w:val="center"/>
          </w:tcPr>
          <w:p w14:paraId="7B6B7BC6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  <w:hideMark/>
          </w:tcPr>
          <w:p w14:paraId="65785B94" w14:textId="68F215C9" w:rsidR="00FB4038" w:rsidRPr="0001174D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30,025.10</w:t>
            </w:r>
          </w:p>
        </w:tc>
      </w:tr>
      <w:tr w:rsidR="00FB4038" w:rsidRPr="00380AE0" w14:paraId="037113F7" w14:textId="77777777" w:rsidTr="002571DC">
        <w:tc>
          <w:tcPr>
            <w:tcW w:w="2675" w:type="dxa"/>
            <w:hideMark/>
          </w:tcPr>
          <w:p w14:paraId="1AA38FC9" w14:textId="77777777" w:rsidR="00FB4038" w:rsidRPr="0001174D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01174D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744" w:type="dxa"/>
            <w:vAlign w:val="center"/>
          </w:tcPr>
          <w:p w14:paraId="0FCFDE60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" w:type="dxa"/>
            <w:vAlign w:val="center"/>
          </w:tcPr>
          <w:p w14:paraId="3492BFE0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7CD7B449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A2C5265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161F2E4" w14:textId="77777777" w:rsidR="00FB4038" w:rsidRPr="0001174D" w:rsidRDefault="00FB4038" w:rsidP="00FB4038">
            <w:pPr>
              <w:tabs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5AFD497" w14:textId="77777777" w:rsidR="00FB4038" w:rsidRPr="0001174D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757B94CC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1083E56" w14:textId="77777777" w:rsidR="00FB4038" w:rsidRPr="0001174D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544C3631" w14:textId="77777777" w:rsidR="00FB4038" w:rsidRPr="0001174D" w:rsidRDefault="00FB4038" w:rsidP="00FB4038">
            <w:pPr>
              <w:tabs>
                <w:tab w:val="decimal" w:pos="297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AC7E48C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3197942B" w14:textId="77777777" w:rsidR="00FB4038" w:rsidRPr="0001174D" w:rsidRDefault="00FB4038" w:rsidP="00FB4038">
            <w:pPr>
              <w:tabs>
                <w:tab w:val="decimal" w:pos="297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1F1C1023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12A3D261" w14:textId="77777777" w:rsidR="00FB4038" w:rsidRPr="0001174D" w:rsidRDefault="00FB4038" w:rsidP="00FB4038">
            <w:pPr>
              <w:tabs>
                <w:tab w:val="decimal" w:pos="198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1CA878A" w14:textId="77777777" w:rsidR="00FB4038" w:rsidRPr="0001174D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41BE8ABB" w14:textId="77777777" w:rsidR="00FB4038" w:rsidRPr="0001174D" w:rsidRDefault="00FB4038" w:rsidP="00FB4038">
            <w:pPr>
              <w:tabs>
                <w:tab w:val="clear" w:pos="454"/>
                <w:tab w:val="decimal" w:pos="198"/>
                <w:tab w:val="decimal" w:pos="375"/>
                <w:tab w:val="decimal" w:pos="479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5DCFA5B" w14:textId="77777777" w:rsidR="00FB4038" w:rsidRPr="0001174D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497D4768" w14:textId="77777777" w:rsidR="00FB4038" w:rsidRPr="0001174D" w:rsidRDefault="00FB4038" w:rsidP="00FB4038">
            <w:pPr>
              <w:tabs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6292C28" w14:textId="77777777" w:rsidR="00FB4038" w:rsidRPr="0001174D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548FF064" w14:textId="77777777" w:rsidR="00FB4038" w:rsidRPr="0001174D" w:rsidRDefault="00FB4038" w:rsidP="00FB4038">
            <w:pPr>
              <w:tabs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310621D1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4C2192" w14:textId="25CE575A" w:rsidR="00FB4038" w:rsidRPr="0001174D" w:rsidRDefault="00FB4038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175.13</w:t>
            </w:r>
          </w:p>
        </w:tc>
        <w:tc>
          <w:tcPr>
            <w:tcW w:w="250" w:type="dxa"/>
            <w:vAlign w:val="center"/>
          </w:tcPr>
          <w:p w14:paraId="2AB0C54B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8D8D42" w14:textId="4A8BA840" w:rsidR="00FB4038" w:rsidRPr="0001174D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74D">
              <w:rPr>
                <w:rFonts w:ascii="Angsana New" w:hAnsi="Angsana New"/>
                <w:sz w:val="24"/>
                <w:szCs w:val="24"/>
              </w:rPr>
              <w:t>182.00</w:t>
            </w:r>
          </w:p>
        </w:tc>
      </w:tr>
      <w:tr w:rsidR="00FB4038" w14:paraId="52A2471D" w14:textId="77777777" w:rsidTr="002571DC">
        <w:tc>
          <w:tcPr>
            <w:tcW w:w="2675" w:type="dxa"/>
            <w:hideMark/>
          </w:tcPr>
          <w:p w14:paraId="2417AF4B" w14:textId="77777777" w:rsidR="00FB4038" w:rsidRPr="0001174D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1174D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744" w:type="dxa"/>
            <w:vAlign w:val="center"/>
          </w:tcPr>
          <w:p w14:paraId="3BAC8B71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14:paraId="656E348E" w14:textId="77777777" w:rsidR="00FB4038" w:rsidRPr="0001174D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4FE328DE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8A39B19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781EEBE" w14:textId="77777777" w:rsidR="00FB4038" w:rsidRPr="0001174D" w:rsidRDefault="00FB4038" w:rsidP="00FB4038">
            <w:pPr>
              <w:tabs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EB0AEA3" w14:textId="77777777" w:rsidR="00FB4038" w:rsidRPr="0001174D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0B288539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C8BA5AA" w14:textId="77777777" w:rsidR="00FB4038" w:rsidRPr="0001174D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045F28F4" w14:textId="77777777" w:rsidR="00FB4038" w:rsidRPr="0001174D" w:rsidRDefault="00FB4038" w:rsidP="00FB4038">
            <w:pPr>
              <w:tabs>
                <w:tab w:val="decimal" w:pos="297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1B2C2F9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51EEBC59" w14:textId="77777777" w:rsidR="00FB4038" w:rsidRPr="0001174D" w:rsidRDefault="00FB4038" w:rsidP="00FB4038">
            <w:pPr>
              <w:tabs>
                <w:tab w:val="decimal" w:pos="297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4EBC7FC4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307E6F73" w14:textId="77777777" w:rsidR="00FB4038" w:rsidRPr="0001174D" w:rsidRDefault="00FB4038" w:rsidP="00FB4038">
            <w:pPr>
              <w:tabs>
                <w:tab w:val="decimal" w:pos="198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D86622B" w14:textId="77777777" w:rsidR="00FB4038" w:rsidRPr="0001174D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7711232" w14:textId="77777777" w:rsidR="00FB4038" w:rsidRPr="0001174D" w:rsidRDefault="00FB4038" w:rsidP="00FB4038">
            <w:pPr>
              <w:tabs>
                <w:tab w:val="decimal" w:pos="198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7D3C455" w14:textId="77777777" w:rsidR="00FB4038" w:rsidRPr="0001174D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521FC53F" w14:textId="77777777" w:rsidR="00FB4038" w:rsidRPr="0001174D" w:rsidRDefault="00FB4038" w:rsidP="00FB4038">
            <w:pPr>
              <w:tabs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7DEEFF5" w14:textId="77777777" w:rsidR="00FB4038" w:rsidRPr="0001174D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2EA85D53" w14:textId="77777777" w:rsidR="00FB4038" w:rsidRPr="0001174D" w:rsidRDefault="00FB4038" w:rsidP="00FB4038">
            <w:pPr>
              <w:tabs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0C111265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FB6CFC" w14:textId="16DDBBA5" w:rsidR="00FB4038" w:rsidRPr="00954FDF" w:rsidRDefault="00FB4038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4FDF">
              <w:rPr>
                <w:rFonts w:ascii="Angsana New" w:hAnsi="Angsana New"/>
                <w:b/>
                <w:bCs/>
                <w:sz w:val="24"/>
                <w:szCs w:val="24"/>
              </w:rPr>
              <w:t>36,</w:t>
            </w:r>
            <w:r w:rsidR="0001174D" w:rsidRPr="00954FD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010C5B" w:rsidRPr="00954FDF">
              <w:rPr>
                <w:rFonts w:ascii="Angsana New" w:hAnsi="Angsana New"/>
                <w:b/>
                <w:bCs/>
                <w:sz w:val="24"/>
                <w:szCs w:val="24"/>
              </w:rPr>
              <w:t>65</w:t>
            </w:r>
            <w:r w:rsidR="0001174D" w:rsidRPr="00954FDF">
              <w:rPr>
                <w:rFonts w:ascii="Angsana New" w:hAnsi="Angsana New"/>
                <w:b/>
                <w:bCs/>
                <w:sz w:val="24"/>
                <w:szCs w:val="24"/>
              </w:rPr>
              <w:t>.04</w:t>
            </w:r>
          </w:p>
        </w:tc>
        <w:tc>
          <w:tcPr>
            <w:tcW w:w="250" w:type="dxa"/>
            <w:vAlign w:val="center"/>
          </w:tcPr>
          <w:p w14:paraId="1990AD2E" w14:textId="77777777" w:rsidR="00FB4038" w:rsidRPr="0001174D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E5088F0" w14:textId="7BA78425" w:rsidR="00FB4038" w:rsidRPr="0001174D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174D">
              <w:rPr>
                <w:rFonts w:ascii="Angsana New" w:hAnsi="Angsana New"/>
                <w:b/>
                <w:bCs/>
                <w:sz w:val="24"/>
                <w:szCs w:val="24"/>
              </w:rPr>
              <w:t>30,207.10</w:t>
            </w:r>
          </w:p>
        </w:tc>
      </w:tr>
    </w:tbl>
    <w:p w14:paraId="368EFAE7" w14:textId="77777777" w:rsidR="00AF376F" w:rsidRPr="004B707B" w:rsidRDefault="00AF376F" w:rsidP="009A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  <w:sectPr w:rsidR="00AF376F" w:rsidRPr="004B707B" w:rsidSect="00A66F35">
          <w:pgSz w:w="16834" w:h="11909" w:orient="landscape" w:code="9"/>
          <w:pgMar w:top="692" w:right="1151" w:bottom="578" w:left="1440" w:header="720" w:footer="720" w:gutter="0"/>
          <w:cols w:space="720"/>
        </w:sectPr>
      </w:pPr>
    </w:p>
    <w:p w14:paraId="263C41D1" w14:textId="77777777" w:rsidR="002F1C5B" w:rsidRPr="004B707B" w:rsidRDefault="002F1C5B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0B5B6DB" w14:textId="77777777" w:rsidR="00AD3FCA" w:rsidRPr="00D27C14" w:rsidRDefault="00AD3FCA" w:rsidP="00AD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</w:rPr>
      </w:pPr>
    </w:p>
    <w:p w14:paraId="0634D7CA" w14:textId="04EAF9A2" w:rsidR="009A3B66" w:rsidRDefault="009A3B66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FB7B8D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 อัตราภาษีเงินได้ที่แท้จริงรวมของ</w:t>
      </w:r>
      <w:r w:rsidRPr="00FB7B8D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FB7B8D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Pr="00F766D4">
        <w:rPr>
          <w:rFonts w:ascii="Angsana New" w:hAnsi="Angsana New"/>
          <w:sz w:val="30"/>
          <w:szCs w:val="30"/>
          <w:cs/>
        </w:rPr>
        <w:t>เป็นระยะเวลา</w:t>
      </w:r>
      <w:r w:rsidR="00801AC1" w:rsidRPr="00F766D4">
        <w:rPr>
          <w:rFonts w:ascii="Angsana New" w:hAnsi="Angsana New" w:hint="cs"/>
          <w:sz w:val="30"/>
          <w:szCs w:val="30"/>
          <w:cs/>
        </w:rPr>
        <w:t>หก</w:t>
      </w:r>
      <w:r w:rsidRPr="00F766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84FE4" w:rsidRPr="00F766D4">
        <w:rPr>
          <w:rFonts w:ascii="Angsana New" w:hAnsi="Angsana New"/>
          <w:sz w:val="30"/>
          <w:szCs w:val="30"/>
        </w:rPr>
        <w:t>3</w:t>
      </w:r>
      <w:r w:rsidR="00CD2835" w:rsidRPr="00F766D4">
        <w:rPr>
          <w:rFonts w:ascii="Angsana New" w:hAnsi="Angsana New"/>
          <w:sz w:val="30"/>
          <w:szCs w:val="30"/>
        </w:rPr>
        <w:t>1</w:t>
      </w:r>
      <w:r w:rsidR="00684FE4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F766D4">
        <w:rPr>
          <w:rFonts w:ascii="Angsana New" w:hAnsi="Angsana New" w:hint="cs"/>
          <w:sz w:val="30"/>
          <w:szCs w:val="30"/>
          <w:cs/>
        </w:rPr>
        <w:t>มีนาคม</w:t>
      </w:r>
      <w:r w:rsidR="00684FE4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F766D4">
        <w:rPr>
          <w:rFonts w:ascii="Angsana New" w:hAnsi="Angsana New"/>
          <w:sz w:val="30"/>
          <w:szCs w:val="30"/>
        </w:rPr>
        <w:t>256</w:t>
      </w:r>
      <w:r w:rsidR="008F6DF3">
        <w:rPr>
          <w:rFonts w:ascii="Angsana New" w:hAnsi="Angsana New"/>
          <w:sz w:val="30"/>
          <w:szCs w:val="30"/>
        </w:rPr>
        <w:t>3</w:t>
      </w:r>
      <w:r w:rsidRPr="00F766D4">
        <w:rPr>
          <w:rFonts w:ascii="Angsana New" w:hAnsi="Angsana New"/>
          <w:sz w:val="30"/>
          <w:szCs w:val="30"/>
          <w:cs/>
        </w:rPr>
        <w:t xml:space="preserve"> คือ</w:t>
      </w:r>
      <w:r w:rsidRPr="00D27C14">
        <w:rPr>
          <w:rFonts w:ascii="Angsana New" w:hAnsi="Angsana New"/>
          <w:sz w:val="30"/>
          <w:szCs w:val="30"/>
          <w:cs/>
        </w:rPr>
        <w:t>ร้อย</w:t>
      </w:r>
      <w:r w:rsidRPr="005332B0">
        <w:rPr>
          <w:rFonts w:ascii="Angsana New" w:hAnsi="Angsana New"/>
          <w:sz w:val="30"/>
          <w:szCs w:val="30"/>
          <w:cs/>
        </w:rPr>
        <w:t>ล</w:t>
      </w:r>
      <w:r w:rsidRPr="005332B0">
        <w:rPr>
          <w:rFonts w:ascii="Angsana New" w:hAnsi="Angsana New" w:hint="cs"/>
          <w:sz w:val="30"/>
          <w:szCs w:val="30"/>
          <w:cs/>
        </w:rPr>
        <w:t xml:space="preserve">ะ </w:t>
      </w:r>
      <w:r w:rsidR="00DF02CF" w:rsidRPr="005332B0">
        <w:rPr>
          <w:rFonts w:ascii="Angsana New" w:hAnsi="Angsana New"/>
          <w:sz w:val="30"/>
          <w:szCs w:val="30"/>
        </w:rPr>
        <w:t>23.</w:t>
      </w:r>
      <w:r w:rsidR="003F3C32">
        <w:rPr>
          <w:rFonts w:ascii="Angsana New" w:hAnsi="Angsana New"/>
          <w:sz w:val="30"/>
          <w:szCs w:val="30"/>
        </w:rPr>
        <w:t>97</w:t>
      </w:r>
      <w:r w:rsidR="00DF02CF" w:rsidRPr="005332B0">
        <w:rPr>
          <w:rFonts w:cs="Times New Roman"/>
          <w:szCs w:val="22"/>
        </w:rPr>
        <w:t xml:space="preserve"> </w:t>
      </w:r>
      <w:r w:rsidRPr="005332B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5332B0" w:rsidRPr="005332B0">
        <w:rPr>
          <w:rFonts w:ascii="Angsana New" w:hAnsi="Angsana New"/>
          <w:sz w:val="30"/>
          <w:szCs w:val="30"/>
        </w:rPr>
        <w:t>8.55</w:t>
      </w:r>
      <w:r w:rsidR="00DF02CF" w:rsidRPr="005332B0">
        <w:rPr>
          <w:rFonts w:cs="Times New Roman"/>
          <w:szCs w:val="22"/>
        </w:rPr>
        <w:t xml:space="preserve"> </w:t>
      </w:r>
      <w:r w:rsidRPr="005332B0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5777938" w14:textId="13722A1F" w:rsidR="00F01B88" w:rsidRDefault="00F01B88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</w:p>
    <w:p w14:paraId="1DC69366" w14:textId="15A6951A" w:rsidR="00F01B88" w:rsidRPr="00C67749" w:rsidRDefault="00F01B88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F01B88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ของงบการเงินรวมสูงกว่าจำนวนภาษีเงินได้ที่คำนวณโดยการใช้อัตราภาษีเงินได้คูณกับยอดกำไรสุทธิตามบัญชีสำหรับงวด เนื่องจากค่าใช้จ่ายที่ไม่ถือเป็นรายจ่ายทางภาษีสูง และส่วนแบ่งขาดทุนจากเงินลงทุนในบริษัทร่วมและการร่วมค้า</w:t>
      </w:r>
    </w:p>
    <w:p w14:paraId="344706F9" w14:textId="77777777" w:rsidR="00D56BED" w:rsidRPr="00C67749" w:rsidRDefault="00D56BED" w:rsidP="003332CF">
      <w:pPr>
        <w:tabs>
          <w:tab w:val="clear" w:pos="454"/>
          <w:tab w:val="left" w:pos="540"/>
        </w:tabs>
        <w:spacing w:line="240" w:lineRule="auto"/>
        <w:ind w:right="95"/>
        <w:jc w:val="thaiDistribute"/>
        <w:rPr>
          <w:rFonts w:ascii="Angsana New" w:hAnsi="Angsana New"/>
          <w:sz w:val="20"/>
          <w:szCs w:val="20"/>
        </w:rPr>
      </w:pPr>
    </w:p>
    <w:p w14:paraId="23E346D7" w14:textId="14167982" w:rsidR="009A3B66" w:rsidRPr="004B707B" w:rsidRDefault="009A3B66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  <w:cs/>
        </w:rPr>
      </w:pPr>
      <w:r w:rsidRPr="00C67749">
        <w:rPr>
          <w:rFonts w:ascii="Angsana New" w:hAnsi="Angsana New"/>
          <w:sz w:val="30"/>
          <w:szCs w:val="30"/>
          <w:cs/>
        </w:rPr>
        <w:t>จำนวนภาษีเงินได้</w:t>
      </w:r>
      <w:r w:rsidRPr="00C67749">
        <w:rPr>
          <w:rFonts w:ascii="Angsana New" w:hAnsi="Angsana New" w:hint="cs"/>
          <w:sz w:val="30"/>
          <w:szCs w:val="30"/>
          <w:cs/>
        </w:rPr>
        <w:t>ในงบกำไรขาดทุนเฉพาะกิจการ</w:t>
      </w:r>
      <w:r w:rsidR="00D56BED" w:rsidRPr="00C67749">
        <w:rPr>
          <w:rFonts w:ascii="Angsana New" w:hAnsi="Angsana New" w:hint="cs"/>
          <w:sz w:val="30"/>
          <w:szCs w:val="30"/>
          <w:cs/>
        </w:rPr>
        <w:t>น้อยกว่า</w:t>
      </w:r>
      <w:r w:rsidRPr="00C67749">
        <w:rPr>
          <w:rFonts w:ascii="Angsana New" w:hAnsi="Angsana New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Pr="00C67749">
        <w:rPr>
          <w:rFonts w:ascii="Angsana New" w:hAnsi="Angsana New" w:hint="cs"/>
          <w:sz w:val="30"/>
          <w:szCs w:val="30"/>
          <w:cs/>
        </w:rPr>
        <w:t>งวด เนื่องจาก</w:t>
      </w:r>
      <w:r w:rsidR="00DB309B" w:rsidRPr="00C67749">
        <w:rPr>
          <w:rFonts w:ascii="Angsana New" w:hAnsi="Angsana New" w:hint="cs"/>
          <w:sz w:val="30"/>
          <w:szCs w:val="30"/>
          <w:cs/>
        </w:rPr>
        <w:t>การได้รับยกเว้นภาษีสำหรับ</w:t>
      </w:r>
      <w:r w:rsidR="00D56BED" w:rsidRPr="00C67749">
        <w:rPr>
          <w:rFonts w:ascii="Angsana New" w:hAnsi="Angsana New" w:hint="cs"/>
          <w:sz w:val="30"/>
          <w:szCs w:val="30"/>
          <w:cs/>
        </w:rPr>
        <w:t>รายได้เงินปันผล</w:t>
      </w:r>
      <w:r w:rsidR="00DB309B" w:rsidRPr="00C67749">
        <w:rPr>
          <w:rFonts w:ascii="Angsana New" w:hAnsi="Angsana New" w:hint="cs"/>
          <w:sz w:val="30"/>
          <w:szCs w:val="30"/>
          <w:cs/>
        </w:rPr>
        <w:t>รับ</w:t>
      </w:r>
      <w:r w:rsidR="00F01B88">
        <w:rPr>
          <w:rFonts w:ascii="Angsana New" w:hAnsi="Angsana New"/>
          <w:sz w:val="30"/>
          <w:szCs w:val="30"/>
        </w:rPr>
        <w:t xml:space="preserve"> </w:t>
      </w:r>
    </w:p>
    <w:p w14:paraId="61216B6A" w14:textId="77777777" w:rsidR="00962209" w:rsidRPr="00D27C14" w:rsidRDefault="0096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5A229C05" w14:textId="77777777" w:rsidR="008B0F37" w:rsidRDefault="008B0F37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CC855D6" w14:textId="77777777" w:rsidR="00182729" w:rsidRDefault="00182729" w:rsidP="00182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7C7FBBF" w14:textId="0DBD3771" w:rsidR="00E20D66" w:rsidRPr="003F3C32" w:rsidRDefault="00E20D66" w:rsidP="003F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F3C32">
        <w:rPr>
          <w:rFonts w:ascii="Angsana New" w:hAnsi="Angsana New" w:hint="cs"/>
          <w:spacing w:val="-2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3F3C32">
        <w:rPr>
          <w:rFonts w:ascii="Angsana New" w:hAnsi="Angsana New"/>
          <w:spacing w:val="-2"/>
          <w:sz w:val="30"/>
          <w:szCs w:val="30"/>
        </w:rPr>
        <w:t>16</w:t>
      </w:r>
      <w:r w:rsidRPr="003F3C32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Pr="003F3C32">
        <w:rPr>
          <w:rFonts w:ascii="Angsana New" w:hAnsi="Angsana New"/>
          <w:spacing w:val="-2"/>
          <w:sz w:val="30"/>
          <w:szCs w:val="30"/>
        </w:rPr>
        <w:t>2563</w:t>
      </w:r>
      <w:r w:rsidRPr="003F3C32">
        <w:rPr>
          <w:rFonts w:ascii="Angsana New" w:hAnsi="Angsana New" w:hint="cs"/>
          <w:spacing w:val="-2"/>
          <w:sz w:val="30"/>
          <w:szCs w:val="30"/>
          <w:cs/>
        </w:rPr>
        <w:t xml:space="preserve"> ผู้ถือหุ้นมีมติอนุมัติ</w:t>
      </w:r>
      <w:r w:rsidR="003F3C32" w:rsidRPr="003F3C32">
        <w:rPr>
          <w:rFonts w:ascii="Angsana New" w:hAnsi="Angsana New" w:hint="cs"/>
          <w:spacing w:val="-2"/>
          <w:sz w:val="30"/>
          <w:szCs w:val="30"/>
          <w:cs/>
        </w:rPr>
        <w:t>การจัดสรร</w:t>
      </w:r>
      <w:r w:rsidR="003F3C32">
        <w:rPr>
          <w:rFonts w:ascii="Angsana New" w:hAnsi="Angsana New" w:hint="cs"/>
          <w:spacing w:val="6"/>
          <w:sz w:val="30"/>
          <w:szCs w:val="30"/>
          <w:cs/>
        </w:rPr>
        <w:t>กำไรเป็นเงินเป็น</w:t>
      </w:r>
      <w:r w:rsidRPr="00E20D66">
        <w:rPr>
          <w:rFonts w:ascii="Angsana New" w:hAnsi="Angsana New"/>
          <w:spacing w:val="6"/>
          <w:sz w:val="30"/>
          <w:szCs w:val="30"/>
          <w:cs/>
        </w:rPr>
        <w:t>ผลในอัตราหุ้น</w:t>
      </w:r>
      <w:r w:rsidRPr="00E20D66">
        <w:rPr>
          <w:rFonts w:ascii="Angsana New" w:hAnsi="Angsana New"/>
          <w:sz w:val="30"/>
          <w:szCs w:val="30"/>
          <w:cs/>
        </w:rPr>
        <w:t xml:space="preserve">ละ </w:t>
      </w:r>
      <w:r w:rsidRPr="00E20D66">
        <w:rPr>
          <w:rFonts w:ascii="Angsana New" w:hAnsi="Angsana New"/>
          <w:sz w:val="30"/>
          <w:szCs w:val="30"/>
        </w:rPr>
        <w:t>0.48</w:t>
      </w:r>
      <w:r w:rsidRPr="00E20D66">
        <w:rPr>
          <w:rFonts w:ascii="Angsana New" w:hAnsi="Angsana New"/>
          <w:sz w:val="30"/>
          <w:szCs w:val="30"/>
          <w:cs/>
        </w:rPr>
        <w:t xml:space="preserve"> บาท </w:t>
      </w:r>
      <w:r w:rsidRPr="009B75B2">
        <w:rPr>
          <w:rFonts w:ascii="Angsana New" w:hAnsi="Angsana New"/>
          <w:sz w:val="30"/>
          <w:szCs w:val="30"/>
          <w:cs/>
        </w:rPr>
        <w:t>เป็น</w:t>
      </w:r>
      <w:r w:rsidRPr="00E20D66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Pr="00E20D66">
        <w:rPr>
          <w:rFonts w:ascii="Angsana New" w:hAnsi="Angsana New"/>
          <w:sz w:val="30"/>
          <w:szCs w:val="30"/>
        </w:rPr>
        <w:t>1,115.3</w:t>
      </w:r>
      <w:r w:rsidR="00C809AA">
        <w:rPr>
          <w:rFonts w:ascii="Angsana New" w:hAnsi="Angsana New"/>
          <w:sz w:val="30"/>
          <w:szCs w:val="30"/>
        </w:rPr>
        <w:t>8</w:t>
      </w:r>
      <w:r w:rsidRPr="00E20D66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20D66">
        <w:rPr>
          <w:rFonts w:ascii="Angsana New" w:hAnsi="Angsana New" w:hint="cs"/>
          <w:sz w:val="30"/>
          <w:szCs w:val="30"/>
          <w:cs/>
        </w:rPr>
        <w:t xml:space="preserve"> เงินปันผลดังกล่าวจ่ายให้แก่ผู้ถือหุ้นในเดือนกุมภาพันธ์ </w:t>
      </w:r>
      <w:r w:rsidRPr="00E20D66">
        <w:rPr>
          <w:rFonts w:ascii="Angsana New" w:hAnsi="Angsana New"/>
          <w:sz w:val="30"/>
          <w:szCs w:val="30"/>
        </w:rPr>
        <w:t>2563</w:t>
      </w:r>
    </w:p>
    <w:p w14:paraId="222A9CA4" w14:textId="77777777" w:rsidR="00E20D66" w:rsidRPr="00F70BE2" w:rsidRDefault="00E20D66" w:rsidP="00B34A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C25301E" w14:textId="166B7549" w:rsidR="008F6DF3" w:rsidRPr="008D38D9" w:rsidRDefault="00B34A65" w:rsidP="008D3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9791A">
        <w:rPr>
          <w:rFonts w:ascii="Angsana New" w:hAnsi="Angsana New" w:hint="cs"/>
          <w:sz w:val="30"/>
          <w:szCs w:val="30"/>
          <w:cs/>
        </w:rPr>
        <w:t>ในการประชุมสามัญ</w:t>
      </w:r>
      <w:r w:rsidR="00EA2CB4" w:rsidRPr="00EF646B">
        <w:rPr>
          <w:rFonts w:ascii="Angsana New" w:hAnsi="Angsana New"/>
          <w:sz w:val="30"/>
          <w:szCs w:val="30"/>
          <w:cs/>
        </w:rPr>
        <w:t>ประจำปีของ</w:t>
      </w:r>
      <w:r w:rsidRPr="00E9791A">
        <w:rPr>
          <w:rFonts w:ascii="Angsana New" w:hAnsi="Angsana New" w:hint="cs"/>
          <w:sz w:val="30"/>
          <w:szCs w:val="30"/>
          <w:cs/>
        </w:rPr>
        <w:t>ผู้ถือหุ้นของบริษัท</w:t>
      </w:r>
      <w:r w:rsidR="003F3C32">
        <w:rPr>
          <w:rFonts w:ascii="Angsana New" w:hAnsi="Angsana New"/>
          <w:sz w:val="30"/>
          <w:szCs w:val="30"/>
        </w:rPr>
        <w:t xml:space="preserve"> </w:t>
      </w:r>
      <w:r w:rsidRPr="00E9791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9791A">
        <w:rPr>
          <w:rFonts w:ascii="Angsana New" w:hAnsi="Angsana New"/>
          <w:sz w:val="30"/>
          <w:szCs w:val="30"/>
        </w:rPr>
        <w:t>17</w:t>
      </w:r>
      <w:r w:rsidRPr="00E9791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9791A">
        <w:rPr>
          <w:rFonts w:ascii="Angsana New" w:hAnsi="Angsana New"/>
          <w:sz w:val="30"/>
          <w:szCs w:val="30"/>
        </w:rPr>
        <w:t>2562</w:t>
      </w:r>
      <w:r w:rsidRPr="00E9791A">
        <w:rPr>
          <w:rFonts w:ascii="Angsana New" w:hAnsi="Angsana New" w:hint="cs"/>
          <w:sz w:val="30"/>
          <w:szCs w:val="30"/>
          <w:cs/>
        </w:rPr>
        <w:t xml:space="preserve"> ผู้ถือหุ้น</w:t>
      </w:r>
      <w:r w:rsidR="00EA2CB4" w:rsidRPr="00EF646B">
        <w:rPr>
          <w:rFonts w:ascii="Angsana New" w:hAnsi="Angsana New" w:hint="cs"/>
          <w:sz w:val="30"/>
          <w:szCs w:val="30"/>
          <w:cs/>
        </w:rPr>
        <w:t>มีมติอนุมัติการจัดสรรกำไรเป็นเงินปันผลในอัตราหุ้น</w:t>
      </w:r>
      <w:r w:rsidRPr="00E9791A">
        <w:rPr>
          <w:rFonts w:ascii="Angsana New" w:hAnsi="Angsana New"/>
          <w:sz w:val="30"/>
          <w:szCs w:val="30"/>
          <w:cs/>
        </w:rPr>
        <w:t xml:space="preserve">ละ </w:t>
      </w:r>
      <w:r w:rsidRPr="00E9791A">
        <w:rPr>
          <w:rFonts w:ascii="Angsana New" w:hAnsi="Angsana New"/>
          <w:sz w:val="30"/>
          <w:szCs w:val="30"/>
        </w:rPr>
        <w:t xml:space="preserve">0.46 </w:t>
      </w:r>
      <w:r w:rsidRPr="00E9791A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E20D66" w:rsidRPr="00E20D66">
        <w:rPr>
          <w:rFonts w:ascii="Angsana New" w:hAnsi="Angsana New"/>
          <w:sz w:val="30"/>
          <w:szCs w:val="30"/>
        </w:rPr>
        <w:t>1,068.91</w:t>
      </w:r>
      <w:r w:rsidR="008F6DF3" w:rsidRPr="00924729">
        <w:rPr>
          <w:rFonts w:cs="Times New Roman"/>
        </w:rPr>
        <w:t xml:space="preserve"> </w:t>
      </w:r>
      <w:r w:rsidRPr="00E9791A">
        <w:rPr>
          <w:rFonts w:ascii="Angsana New" w:hAnsi="Angsana New" w:hint="cs"/>
          <w:sz w:val="30"/>
          <w:szCs w:val="30"/>
          <w:cs/>
        </w:rPr>
        <w:t>ล้านบาท เงินปันผลดังกล่าว</w:t>
      </w:r>
      <w:r w:rsidR="00DD49A8">
        <w:rPr>
          <w:rFonts w:ascii="Angsana New" w:hAnsi="Angsana New" w:hint="cs"/>
          <w:sz w:val="30"/>
          <w:szCs w:val="30"/>
          <w:cs/>
        </w:rPr>
        <w:t>จ่ายให้แก่ผู้ถือหุ้น</w:t>
      </w:r>
      <w:r w:rsidR="00067447">
        <w:rPr>
          <w:rFonts w:ascii="Angsana New" w:hAnsi="Angsana New" w:hint="cs"/>
          <w:sz w:val="30"/>
          <w:szCs w:val="30"/>
          <w:cs/>
        </w:rPr>
        <w:t>ในเดือน</w:t>
      </w:r>
      <w:r w:rsidRPr="00E9791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9791A">
        <w:rPr>
          <w:rFonts w:ascii="Angsana New" w:hAnsi="Angsana New"/>
          <w:sz w:val="30"/>
          <w:szCs w:val="30"/>
        </w:rPr>
        <w:t>2562</w:t>
      </w:r>
    </w:p>
    <w:p w14:paraId="29B3A7D8" w14:textId="77FDCBC2" w:rsidR="009B75B2" w:rsidRDefault="009B7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C3AE51B" w14:textId="77777777" w:rsidR="00FD1DC3" w:rsidRPr="004B707B" w:rsidRDefault="00FD1DC3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A741C45" w14:textId="77777777" w:rsidR="009048CE" w:rsidRPr="00466A81" w:rsidRDefault="009048CE" w:rsidP="00E42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20"/>
          <w:szCs w:val="20"/>
        </w:rPr>
      </w:pPr>
    </w:p>
    <w:p w14:paraId="436D466D" w14:textId="77777777" w:rsidR="009048CE" w:rsidRPr="002A03DA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233A8C0" w14:textId="77777777" w:rsidR="009048CE" w:rsidRPr="002A03DA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20"/>
          <w:szCs w:val="20"/>
        </w:rPr>
      </w:pPr>
    </w:p>
    <w:p w14:paraId="22DDAFD5" w14:textId="2FF2EC9A" w:rsidR="008D38D9" w:rsidRDefault="009048CE" w:rsidP="00D27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115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56B8C91" w14:textId="5E7EC8B0" w:rsidR="006971E4" w:rsidRDefault="00697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213"/>
        <w:gridCol w:w="1063"/>
        <w:gridCol w:w="236"/>
        <w:gridCol w:w="993"/>
        <w:gridCol w:w="234"/>
        <w:gridCol w:w="1009"/>
        <w:gridCol w:w="266"/>
        <w:gridCol w:w="881"/>
        <w:gridCol w:w="266"/>
        <w:gridCol w:w="1109"/>
      </w:tblGrid>
      <w:tr w:rsidR="009048CE" w:rsidRPr="002A03DA" w14:paraId="05346C92" w14:textId="77777777" w:rsidTr="007C57EB">
        <w:trPr>
          <w:tblHeader/>
        </w:trPr>
        <w:tc>
          <w:tcPr>
            <w:tcW w:w="3213" w:type="dxa"/>
            <w:shd w:val="clear" w:color="auto" w:fill="auto"/>
          </w:tcPr>
          <w:p w14:paraId="39821D68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9"/>
          </w:tcPr>
          <w:p w14:paraId="4FAEEFDA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048CE" w:rsidRPr="002A03DA" w14:paraId="3C0F6D71" w14:textId="77777777" w:rsidTr="007C57EB">
        <w:trPr>
          <w:tblHeader/>
        </w:trPr>
        <w:tc>
          <w:tcPr>
            <w:tcW w:w="3213" w:type="dxa"/>
            <w:shd w:val="clear" w:color="auto" w:fill="auto"/>
          </w:tcPr>
          <w:p w14:paraId="4735BF82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400A6FB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5812D355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8" w:type="dxa"/>
            <w:gridSpan w:val="7"/>
            <w:tcBorders>
              <w:bottom w:val="single" w:sz="4" w:space="0" w:color="auto"/>
            </w:tcBorders>
          </w:tcPr>
          <w:p w14:paraId="6542504C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48CE" w:rsidRPr="002A03DA" w14:paraId="6D20C071" w14:textId="77777777" w:rsidTr="007C57EB">
        <w:trPr>
          <w:tblHeader/>
        </w:trPr>
        <w:tc>
          <w:tcPr>
            <w:tcW w:w="3213" w:type="dxa"/>
            <w:shd w:val="clear" w:color="auto" w:fill="auto"/>
          </w:tcPr>
          <w:p w14:paraId="36E66F3A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4145E27B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310E5D6E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230926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4" w:type="dxa"/>
          </w:tcPr>
          <w:p w14:paraId="4E22B585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49A8A6E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57BD7301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19F1CD6D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6C627CD3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95BADA1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048CE" w:rsidRPr="002A03DA" w14:paraId="7C0DC8E2" w14:textId="77777777" w:rsidTr="007C57EB">
        <w:trPr>
          <w:tblHeader/>
        </w:trPr>
        <w:tc>
          <w:tcPr>
            <w:tcW w:w="3213" w:type="dxa"/>
            <w:shd w:val="clear" w:color="auto" w:fill="auto"/>
          </w:tcPr>
          <w:p w14:paraId="1C83AFC8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57" w:type="dxa"/>
            <w:gridSpan w:val="9"/>
          </w:tcPr>
          <w:p w14:paraId="02FB4189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8CE" w:rsidRPr="002A03DA" w14:paraId="22A6EB90" w14:textId="77777777" w:rsidTr="007C57EB">
        <w:trPr>
          <w:tblHeader/>
        </w:trPr>
        <w:tc>
          <w:tcPr>
            <w:tcW w:w="3213" w:type="dxa"/>
            <w:shd w:val="clear" w:color="auto" w:fill="auto"/>
          </w:tcPr>
          <w:p w14:paraId="37E07513" w14:textId="77777777" w:rsidR="009048CE" w:rsidRPr="002A03DA" w:rsidRDefault="00486F50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904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9048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048C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F6D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057" w:type="dxa"/>
            <w:gridSpan w:val="9"/>
          </w:tcPr>
          <w:p w14:paraId="38F824C2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48CE" w:rsidRPr="002A03DA" w14:paraId="7113E1B2" w14:textId="77777777" w:rsidTr="007C57EB">
        <w:tc>
          <w:tcPr>
            <w:tcW w:w="3213" w:type="dxa"/>
            <w:shd w:val="clear" w:color="auto" w:fill="auto"/>
          </w:tcPr>
          <w:p w14:paraId="78A7B8EB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3" w:type="dxa"/>
          </w:tcPr>
          <w:p w14:paraId="556E05C2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FBD03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A631E9E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79A5710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70AB51D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0D2EB23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369349C6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B820347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5C491A2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D6A" w:rsidRPr="002A03DA" w14:paraId="1EEC2C57" w14:textId="77777777" w:rsidTr="007C57EB">
        <w:tc>
          <w:tcPr>
            <w:tcW w:w="3213" w:type="dxa"/>
            <w:shd w:val="clear" w:color="auto" w:fill="auto"/>
          </w:tcPr>
          <w:p w14:paraId="22C64E72" w14:textId="77777777" w:rsidR="003E7D6A" w:rsidRPr="00F766D4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1063" w:type="dxa"/>
          </w:tcPr>
          <w:p w14:paraId="31348AB2" w14:textId="77777777" w:rsidR="00815761" w:rsidRDefault="00815761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BC2ABB" w14:textId="528AC857" w:rsidR="00C05298" w:rsidRPr="00F766D4" w:rsidRDefault="00815761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547.76</w:t>
            </w:r>
          </w:p>
        </w:tc>
        <w:tc>
          <w:tcPr>
            <w:tcW w:w="236" w:type="dxa"/>
          </w:tcPr>
          <w:p w14:paraId="49C00E11" w14:textId="77777777" w:rsidR="003E7D6A" w:rsidRPr="00F766D4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7E87C9D" w14:textId="47B9A761" w:rsidR="003E7D6A" w:rsidRPr="00F766D4" w:rsidRDefault="00815761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5D017617" w14:textId="77777777" w:rsidR="003E7D6A" w:rsidRPr="00F766D4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F1FE2CC" w14:textId="77777777" w:rsidR="00DE46F7" w:rsidRDefault="00DE46F7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1C2F24" w14:textId="054C9B15" w:rsidR="00815761" w:rsidRPr="00F766D4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049494E" w14:textId="77777777" w:rsidR="003E7D6A" w:rsidRPr="00F766D4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68DE4EB" w14:textId="44B03A45" w:rsidR="003E7D6A" w:rsidRPr="00F766D4" w:rsidRDefault="00FE5D0F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401.92</w:t>
            </w:r>
          </w:p>
        </w:tc>
        <w:tc>
          <w:tcPr>
            <w:tcW w:w="266" w:type="dxa"/>
            <w:vAlign w:val="bottom"/>
          </w:tcPr>
          <w:p w14:paraId="5C93CBF6" w14:textId="77777777" w:rsidR="003E7D6A" w:rsidRPr="00F766D4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40FDA3B" w14:textId="77777777" w:rsidR="00821CF8" w:rsidRDefault="00821CF8" w:rsidP="00B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04743E" w14:textId="75345090" w:rsidR="00815761" w:rsidRPr="002A03DA" w:rsidRDefault="00FE5D0F" w:rsidP="00B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401.92</w:t>
            </w:r>
          </w:p>
        </w:tc>
      </w:tr>
      <w:tr w:rsidR="00EB76BE" w:rsidRPr="002A03DA" w14:paraId="6F721322" w14:textId="77777777" w:rsidTr="007C57EB">
        <w:tc>
          <w:tcPr>
            <w:tcW w:w="3213" w:type="dxa"/>
            <w:shd w:val="clear" w:color="auto" w:fill="auto"/>
          </w:tcPr>
          <w:p w14:paraId="656DD9D3" w14:textId="77777777" w:rsidR="00EB76BE" w:rsidRPr="000B4728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4728">
              <w:rPr>
                <w:rFonts w:ascii="Angsana New" w:hAnsi="Angsana New" w:hint="cs"/>
                <w:sz w:val="30"/>
                <w:szCs w:val="30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424A53C9" w14:textId="213F68C9" w:rsidR="00EB76BE" w:rsidRPr="000B4728" w:rsidRDefault="00E20D66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4728">
              <w:rPr>
                <w:rFonts w:ascii="Angsana New" w:hAnsi="Angsana New"/>
                <w:sz w:val="30"/>
                <w:szCs w:val="30"/>
              </w:rPr>
              <w:t>11,500.00</w:t>
            </w:r>
          </w:p>
        </w:tc>
        <w:tc>
          <w:tcPr>
            <w:tcW w:w="236" w:type="dxa"/>
            <w:vAlign w:val="bottom"/>
          </w:tcPr>
          <w:p w14:paraId="387D2195" w14:textId="77777777" w:rsidR="00EB76BE" w:rsidRPr="000B4728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37E299F" w14:textId="684BDA3C" w:rsidR="00EB76BE" w:rsidRPr="000B4728" w:rsidRDefault="00391232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7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0A0F8019" w14:textId="77777777" w:rsidR="00EB76BE" w:rsidRPr="000B4728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FB1EF90" w14:textId="074BE8EF" w:rsidR="00EB76BE" w:rsidRPr="000B4728" w:rsidRDefault="004B456B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4728">
              <w:rPr>
                <w:rFonts w:ascii="Angsana New" w:hAnsi="Angsana New"/>
                <w:sz w:val="30"/>
                <w:szCs w:val="30"/>
              </w:rPr>
              <w:t>11,597.92</w:t>
            </w:r>
          </w:p>
        </w:tc>
        <w:tc>
          <w:tcPr>
            <w:tcW w:w="266" w:type="dxa"/>
            <w:vAlign w:val="bottom"/>
          </w:tcPr>
          <w:p w14:paraId="38402ECB" w14:textId="77777777" w:rsidR="00EB76BE" w:rsidRPr="000B4728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1500687" w14:textId="41001C71" w:rsidR="00EB76BE" w:rsidRPr="000B4728" w:rsidRDefault="00391232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47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46172848" w14:textId="77777777" w:rsidR="00EB76BE" w:rsidRPr="000B4728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17137B0" w14:textId="0D67E9AE" w:rsidR="00EB76BE" w:rsidRPr="00EB76BE" w:rsidRDefault="004B456B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728">
              <w:rPr>
                <w:rFonts w:ascii="Angsana New" w:hAnsi="Angsana New"/>
                <w:sz w:val="30"/>
                <w:szCs w:val="30"/>
              </w:rPr>
              <w:t>11,597.92</w:t>
            </w:r>
          </w:p>
        </w:tc>
      </w:tr>
      <w:tr w:rsidR="00815761" w:rsidRPr="002A03DA" w14:paraId="5624DF2E" w14:textId="77777777" w:rsidTr="007C57EB">
        <w:tc>
          <w:tcPr>
            <w:tcW w:w="3213" w:type="dxa"/>
            <w:shd w:val="clear" w:color="auto" w:fill="auto"/>
          </w:tcPr>
          <w:p w14:paraId="0654E20A" w14:textId="77777777" w:rsidR="00815761" w:rsidRPr="00EB76BE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063" w:type="dxa"/>
            <w:vAlign w:val="bottom"/>
          </w:tcPr>
          <w:p w14:paraId="01703AD5" w14:textId="459F7A87" w:rsidR="00815761" w:rsidRPr="00EB76BE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472D2">
              <w:rPr>
                <w:rFonts w:ascii="Angsana New" w:hAnsi="Angsana New"/>
                <w:sz w:val="30"/>
                <w:szCs w:val="30"/>
              </w:rPr>
              <w:t>48.86</w:t>
            </w:r>
          </w:p>
        </w:tc>
        <w:tc>
          <w:tcPr>
            <w:tcW w:w="236" w:type="dxa"/>
            <w:vAlign w:val="bottom"/>
          </w:tcPr>
          <w:p w14:paraId="498D9C66" w14:textId="77777777" w:rsidR="00815761" w:rsidRPr="00EB76BE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8B5D689" w14:textId="43176F14" w:rsidR="00815761" w:rsidRPr="00EB76BE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52F43723" w14:textId="77777777" w:rsidR="00815761" w:rsidRPr="00EB76BE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DF40CBB" w14:textId="750D1FBD" w:rsidR="00815761" w:rsidRPr="00EB76BE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16996C07" w14:textId="77777777" w:rsidR="00815761" w:rsidRPr="00EB76BE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6D21965" w14:textId="06C8A710" w:rsidR="00815761" w:rsidRPr="00EB76BE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472D2">
              <w:rPr>
                <w:rFonts w:ascii="Angsana New" w:hAnsi="Angsana New"/>
                <w:sz w:val="30"/>
                <w:szCs w:val="30"/>
              </w:rPr>
              <w:t>41.09</w:t>
            </w:r>
          </w:p>
        </w:tc>
        <w:tc>
          <w:tcPr>
            <w:tcW w:w="266" w:type="dxa"/>
            <w:vAlign w:val="bottom"/>
          </w:tcPr>
          <w:p w14:paraId="1524EACC" w14:textId="77777777" w:rsidR="00815761" w:rsidRPr="00EB76BE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45042F1" w14:textId="214EF3E9" w:rsidR="00815761" w:rsidRPr="00EB76BE" w:rsidRDefault="002472D2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141.09</w:t>
            </w:r>
          </w:p>
        </w:tc>
      </w:tr>
    </w:tbl>
    <w:p w14:paraId="5F92DA6D" w14:textId="77777777" w:rsidR="003332CF" w:rsidRPr="006971E4" w:rsidRDefault="003332CF" w:rsidP="007C57EB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Cs w:val="22"/>
          <w:lang w:bidi="th-TH"/>
        </w:rPr>
      </w:pPr>
    </w:p>
    <w:tbl>
      <w:tblPr>
        <w:tblW w:w="9224" w:type="dxa"/>
        <w:tblInd w:w="450" w:type="dxa"/>
        <w:tblLook w:val="04A0" w:firstRow="1" w:lastRow="0" w:firstColumn="1" w:lastColumn="0" w:noHBand="0" w:noVBand="1"/>
      </w:tblPr>
      <w:tblGrid>
        <w:gridCol w:w="3165"/>
        <w:gridCol w:w="1181"/>
        <w:gridCol w:w="47"/>
        <w:gridCol w:w="222"/>
        <w:gridCol w:w="16"/>
        <w:gridCol w:w="876"/>
        <w:gridCol w:w="236"/>
        <w:gridCol w:w="24"/>
        <w:gridCol w:w="979"/>
        <w:gridCol w:w="30"/>
        <w:gridCol w:w="245"/>
        <w:gridCol w:w="23"/>
        <w:gridCol w:w="832"/>
        <w:gridCol w:w="38"/>
        <w:gridCol w:w="230"/>
        <w:gridCol w:w="39"/>
        <w:gridCol w:w="1041"/>
      </w:tblGrid>
      <w:tr w:rsidR="003332CF" w:rsidRPr="002A03DA" w14:paraId="45702EAC" w14:textId="77777777" w:rsidTr="00FE5D0F">
        <w:trPr>
          <w:tblHeader/>
        </w:trPr>
        <w:tc>
          <w:tcPr>
            <w:tcW w:w="3165" w:type="dxa"/>
            <w:shd w:val="clear" w:color="auto" w:fill="auto"/>
          </w:tcPr>
          <w:p w14:paraId="1FD264F6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9" w:type="dxa"/>
            <w:gridSpan w:val="16"/>
          </w:tcPr>
          <w:p w14:paraId="6577F147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332CF" w:rsidRPr="002A03DA" w14:paraId="2EB14EC3" w14:textId="77777777" w:rsidTr="00FE5D0F">
        <w:trPr>
          <w:tblHeader/>
        </w:trPr>
        <w:tc>
          <w:tcPr>
            <w:tcW w:w="3165" w:type="dxa"/>
            <w:shd w:val="clear" w:color="auto" w:fill="auto"/>
          </w:tcPr>
          <w:p w14:paraId="7BBB5C50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5DD1757A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  <w:gridSpan w:val="2"/>
          </w:tcPr>
          <w:p w14:paraId="4794B272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3" w:type="dxa"/>
            <w:gridSpan w:val="12"/>
            <w:tcBorders>
              <w:bottom w:val="single" w:sz="4" w:space="0" w:color="auto"/>
            </w:tcBorders>
          </w:tcPr>
          <w:p w14:paraId="2E8E932F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32CF" w:rsidRPr="002A03DA" w14:paraId="35C865C7" w14:textId="77777777" w:rsidTr="00FE5D0F">
        <w:trPr>
          <w:tblHeader/>
        </w:trPr>
        <w:tc>
          <w:tcPr>
            <w:tcW w:w="3165" w:type="dxa"/>
            <w:shd w:val="clear" w:color="auto" w:fill="auto"/>
          </w:tcPr>
          <w:p w14:paraId="63275CC3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</w:tcPr>
          <w:p w14:paraId="781EA171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gridSpan w:val="2"/>
          </w:tcPr>
          <w:p w14:paraId="4A246EE0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6" w:type="dxa"/>
          </w:tcPr>
          <w:p w14:paraId="72BE66E8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D7EC2D4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5304EBE6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5" w:type="dxa"/>
            <w:gridSpan w:val="2"/>
          </w:tcPr>
          <w:p w14:paraId="7EDAA8D3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gridSpan w:val="3"/>
          </w:tcPr>
          <w:p w14:paraId="258B916D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2"/>
          </w:tcPr>
          <w:p w14:paraId="7656D64A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C67D0F6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332CF" w:rsidRPr="002A03DA" w14:paraId="374D4441" w14:textId="77777777" w:rsidTr="00FE5D0F">
        <w:trPr>
          <w:tblHeader/>
        </w:trPr>
        <w:tc>
          <w:tcPr>
            <w:tcW w:w="3165" w:type="dxa"/>
            <w:shd w:val="clear" w:color="auto" w:fill="auto"/>
          </w:tcPr>
          <w:p w14:paraId="63F5593C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59" w:type="dxa"/>
            <w:gridSpan w:val="16"/>
          </w:tcPr>
          <w:p w14:paraId="566D39BF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217E" w:rsidRPr="002A03DA" w14:paraId="523E8E58" w14:textId="77777777" w:rsidTr="00FE5D0F">
        <w:trPr>
          <w:tblHeader/>
        </w:trPr>
        <w:tc>
          <w:tcPr>
            <w:tcW w:w="3165" w:type="dxa"/>
            <w:shd w:val="clear" w:color="auto" w:fill="auto"/>
          </w:tcPr>
          <w:p w14:paraId="2A4052B9" w14:textId="77777777" w:rsidR="00BD217E" w:rsidRPr="002A03DA" w:rsidRDefault="003D3B9B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6A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F6DF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59" w:type="dxa"/>
            <w:gridSpan w:val="16"/>
          </w:tcPr>
          <w:p w14:paraId="00B24646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2A03DA" w14:paraId="4F252741" w14:textId="77777777" w:rsidTr="00FE5D0F">
        <w:tc>
          <w:tcPr>
            <w:tcW w:w="3165" w:type="dxa"/>
            <w:shd w:val="clear" w:color="auto" w:fill="auto"/>
          </w:tcPr>
          <w:p w14:paraId="44E7B889" w14:textId="77777777" w:rsidR="00D27C14" w:rsidRDefault="00BD217E" w:rsidP="00CA4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20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</w:p>
          <w:p w14:paraId="089F3AA9" w14:textId="77777777" w:rsidR="00BD217E" w:rsidRPr="002A03DA" w:rsidRDefault="00D27C14" w:rsidP="00CA4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20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BD217E"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81" w:type="dxa"/>
          </w:tcPr>
          <w:p w14:paraId="5F9A2588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379EBED4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gridSpan w:val="2"/>
          </w:tcPr>
          <w:p w14:paraId="600B9E7C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38CBE239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00B2831F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B5CEAA4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2" w:type="dxa"/>
          </w:tcPr>
          <w:p w14:paraId="16A28021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31A3C2A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8310B7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5BC" w:rsidRPr="002A03DA" w14:paraId="77CBF30B" w14:textId="77777777" w:rsidTr="00FE5D0F">
        <w:tc>
          <w:tcPr>
            <w:tcW w:w="3165" w:type="dxa"/>
            <w:shd w:val="clear" w:color="auto" w:fill="auto"/>
          </w:tcPr>
          <w:p w14:paraId="5F5FBC3B" w14:textId="77777777" w:rsidR="00B675BC" w:rsidRPr="002A03DA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76C5188B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540.34</w:t>
            </w:r>
          </w:p>
        </w:tc>
        <w:tc>
          <w:tcPr>
            <w:tcW w:w="269" w:type="dxa"/>
            <w:gridSpan w:val="2"/>
            <w:vAlign w:val="bottom"/>
          </w:tcPr>
          <w:p w14:paraId="024B8908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26D4A730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471EA785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7E0D63F1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62C01174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7D6A878C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 xml:space="preserve">424.02 </w:t>
            </w:r>
          </w:p>
        </w:tc>
        <w:tc>
          <w:tcPr>
            <w:tcW w:w="268" w:type="dxa"/>
            <w:gridSpan w:val="2"/>
            <w:vAlign w:val="bottom"/>
          </w:tcPr>
          <w:p w14:paraId="7ADF021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600C7D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424.</w:t>
            </w: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02</w:t>
            </w:r>
            <w:r w:rsidRPr="004215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675BC" w:rsidRPr="002A03DA" w14:paraId="080432AC" w14:textId="77777777" w:rsidTr="00FE5D0F">
        <w:tc>
          <w:tcPr>
            <w:tcW w:w="3165" w:type="dxa"/>
            <w:shd w:val="clear" w:color="auto" w:fill="auto"/>
          </w:tcPr>
          <w:p w14:paraId="6637F2D1" w14:textId="77777777" w:rsidR="00B675BC" w:rsidRPr="002A03DA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(มูลค่าตามหน้าตั๋ว)</w:t>
            </w:r>
          </w:p>
        </w:tc>
        <w:tc>
          <w:tcPr>
            <w:tcW w:w="1181" w:type="dxa"/>
            <w:vAlign w:val="bottom"/>
          </w:tcPr>
          <w:p w14:paraId="0B6B25A7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10,000.00</w:t>
            </w:r>
          </w:p>
        </w:tc>
        <w:tc>
          <w:tcPr>
            <w:tcW w:w="269" w:type="dxa"/>
            <w:gridSpan w:val="2"/>
            <w:vAlign w:val="bottom"/>
          </w:tcPr>
          <w:p w14:paraId="2890367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3F86089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404336B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003549F2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  <w:tc>
          <w:tcPr>
            <w:tcW w:w="268" w:type="dxa"/>
            <w:gridSpan w:val="2"/>
            <w:vAlign w:val="bottom"/>
          </w:tcPr>
          <w:p w14:paraId="176273A0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36FA8922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446BB48D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FA510C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</w:tr>
      <w:tr w:rsidR="00B675BC" w:rsidRPr="002A03DA" w14:paraId="2ADD37E4" w14:textId="77777777" w:rsidTr="00FE5D0F">
        <w:tc>
          <w:tcPr>
            <w:tcW w:w="3165" w:type="dxa"/>
            <w:shd w:val="clear" w:color="auto" w:fill="auto"/>
          </w:tcPr>
          <w:p w14:paraId="2418A6F6" w14:textId="77777777" w:rsidR="00B675BC" w:rsidRPr="00EF3608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81" w:type="dxa"/>
            <w:vAlign w:val="bottom"/>
          </w:tcPr>
          <w:p w14:paraId="60C9E0DD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158.53</w:t>
            </w:r>
          </w:p>
        </w:tc>
        <w:tc>
          <w:tcPr>
            <w:tcW w:w="269" w:type="dxa"/>
            <w:gridSpan w:val="2"/>
            <w:vAlign w:val="bottom"/>
          </w:tcPr>
          <w:p w14:paraId="3BC472A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7A6F2783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54BCB4C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17C2DC15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2981D152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7447F96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149.22</w:t>
            </w:r>
          </w:p>
        </w:tc>
        <w:tc>
          <w:tcPr>
            <w:tcW w:w="268" w:type="dxa"/>
            <w:gridSpan w:val="2"/>
            <w:vAlign w:val="bottom"/>
          </w:tcPr>
          <w:p w14:paraId="0837AA41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A8B3E2D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149.22</w:t>
            </w:r>
          </w:p>
        </w:tc>
      </w:tr>
    </w:tbl>
    <w:p w14:paraId="03B5DCC1" w14:textId="10E1DBAE" w:rsidR="006971E4" w:rsidRDefault="006971E4" w:rsidP="00182729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43B555B0" w14:textId="77777777" w:rsidR="006971E4" w:rsidRDefault="00697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en-GB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219"/>
        <w:gridCol w:w="1165"/>
        <w:gridCol w:w="8"/>
        <w:gridCol w:w="228"/>
        <w:gridCol w:w="42"/>
        <w:gridCol w:w="806"/>
        <w:gridCol w:w="29"/>
        <w:gridCol w:w="236"/>
        <w:gridCol w:w="1009"/>
        <w:gridCol w:w="268"/>
        <w:gridCol w:w="891"/>
        <w:gridCol w:w="270"/>
        <w:gridCol w:w="1009"/>
      </w:tblGrid>
      <w:tr w:rsidR="00A30E89" w:rsidRPr="002A03DA" w14:paraId="557FD386" w14:textId="77777777" w:rsidTr="00677526">
        <w:trPr>
          <w:tblHeader/>
        </w:trPr>
        <w:tc>
          <w:tcPr>
            <w:tcW w:w="3219" w:type="dxa"/>
            <w:shd w:val="clear" w:color="auto" w:fill="auto"/>
          </w:tcPr>
          <w:p w14:paraId="72E2910E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961" w:type="dxa"/>
            <w:gridSpan w:val="12"/>
          </w:tcPr>
          <w:p w14:paraId="78E3C815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30E89" w:rsidRPr="002A03DA" w14:paraId="6098A374" w14:textId="77777777" w:rsidTr="00677526">
        <w:trPr>
          <w:tblHeader/>
        </w:trPr>
        <w:tc>
          <w:tcPr>
            <w:tcW w:w="3219" w:type="dxa"/>
            <w:shd w:val="clear" w:color="auto" w:fill="auto"/>
          </w:tcPr>
          <w:p w14:paraId="23E2AC4D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9F8B9AC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gridSpan w:val="2"/>
          </w:tcPr>
          <w:p w14:paraId="65F7E20F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0" w:type="dxa"/>
            <w:gridSpan w:val="9"/>
            <w:tcBorders>
              <w:bottom w:val="single" w:sz="4" w:space="0" w:color="auto"/>
            </w:tcBorders>
          </w:tcPr>
          <w:p w14:paraId="71A84CD6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0E89" w:rsidRPr="002A03DA" w14:paraId="7BE1ADEA" w14:textId="77777777" w:rsidTr="00677526">
        <w:trPr>
          <w:tblHeader/>
        </w:trPr>
        <w:tc>
          <w:tcPr>
            <w:tcW w:w="3219" w:type="dxa"/>
            <w:shd w:val="clear" w:color="auto" w:fill="auto"/>
          </w:tcPr>
          <w:p w14:paraId="5AC380C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192FC110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580E3ED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gridSpan w:val="3"/>
          </w:tcPr>
          <w:p w14:paraId="358D37D0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5A2F68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7D7D229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0DA64F2E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40385AD9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02071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1D678B5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0E89" w:rsidRPr="002A03DA" w14:paraId="7A4A4036" w14:textId="77777777" w:rsidTr="00677526">
        <w:trPr>
          <w:tblHeader/>
        </w:trPr>
        <w:tc>
          <w:tcPr>
            <w:tcW w:w="3219" w:type="dxa"/>
            <w:shd w:val="clear" w:color="auto" w:fill="auto"/>
          </w:tcPr>
          <w:p w14:paraId="1BD9D502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61" w:type="dxa"/>
            <w:gridSpan w:val="12"/>
          </w:tcPr>
          <w:p w14:paraId="0ECD6FE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0E89" w:rsidRPr="002A03DA" w14:paraId="0BC45A59" w14:textId="77777777" w:rsidTr="00677526">
        <w:tc>
          <w:tcPr>
            <w:tcW w:w="3219" w:type="dxa"/>
            <w:shd w:val="clear" w:color="auto" w:fill="auto"/>
          </w:tcPr>
          <w:p w14:paraId="0D8E5546" w14:textId="77777777" w:rsidR="00A30E89" w:rsidRPr="002A03DA" w:rsidRDefault="000666AD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30E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A30E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30E8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72BA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675B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961" w:type="dxa"/>
            <w:gridSpan w:val="12"/>
          </w:tcPr>
          <w:p w14:paraId="286A296F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30E89" w:rsidRPr="002A03DA" w14:paraId="55B36349" w14:textId="77777777" w:rsidTr="00677526">
        <w:tc>
          <w:tcPr>
            <w:tcW w:w="3219" w:type="dxa"/>
            <w:shd w:val="clear" w:color="auto" w:fill="auto"/>
          </w:tcPr>
          <w:p w14:paraId="06CAC5B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D27C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65" w:type="dxa"/>
          </w:tcPr>
          <w:p w14:paraId="2C0F34CD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E696EF8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gridSpan w:val="3"/>
          </w:tcPr>
          <w:p w14:paraId="0DD2F969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6F866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364574B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B75A401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3B215FFA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BDAB5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6B1FFE8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6BE" w:rsidRPr="002A03DA" w14:paraId="009303F9" w14:textId="77777777" w:rsidTr="00677526">
        <w:tc>
          <w:tcPr>
            <w:tcW w:w="3219" w:type="dxa"/>
            <w:shd w:val="clear" w:color="auto" w:fill="auto"/>
          </w:tcPr>
          <w:p w14:paraId="5DF4D8F6" w14:textId="77777777" w:rsidR="00EB76BE" w:rsidRPr="000B4728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472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0B47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4728">
              <w:rPr>
                <w:rFonts w:ascii="Angsana New" w:hAnsi="Angsana New" w:hint="cs"/>
                <w:sz w:val="30"/>
                <w:szCs w:val="30"/>
                <w:cs/>
              </w:rPr>
              <w:t>(มูลค่าตามหน้าตั๋ว)</w:t>
            </w:r>
          </w:p>
        </w:tc>
        <w:tc>
          <w:tcPr>
            <w:tcW w:w="1165" w:type="dxa"/>
            <w:vAlign w:val="bottom"/>
          </w:tcPr>
          <w:p w14:paraId="15342F5C" w14:textId="3BEB62BD" w:rsidR="00EB76BE" w:rsidRPr="000B4728" w:rsidRDefault="00E20D66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4728">
              <w:rPr>
                <w:rFonts w:ascii="Angsana New" w:hAnsi="Angsana New"/>
                <w:sz w:val="30"/>
                <w:szCs w:val="30"/>
              </w:rPr>
              <w:t>11,500.00</w:t>
            </w:r>
          </w:p>
        </w:tc>
        <w:tc>
          <w:tcPr>
            <w:tcW w:w="236" w:type="dxa"/>
            <w:gridSpan w:val="2"/>
            <w:vAlign w:val="bottom"/>
          </w:tcPr>
          <w:p w14:paraId="0E0995AC" w14:textId="77777777" w:rsidR="00EB76BE" w:rsidRPr="000B4728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gridSpan w:val="3"/>
            <w:vAlign w:val="bottom"/>
          </w:tcPr>
          <w:p w14:paraId="20BF9245" w14:textId="406CED0C" w:rsidR="00EB76BE" w:rsidRPr="000B4728" w:rsidRDefault="00B77A2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7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5B300A" w14:textId="77777777" w:rsidR="00EB76BE" w:rsidRPr="000B4728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54EDAB4" w14:textId="667C7A85" w:rsidR="00EB76BE" w:rsidRPr="000B4728" w:rsidRDefault="004B456B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4728">
              <w:rPr>
                <w:rFonts w:ascii="Angsana New" w:hAnsi="Angsana New"/>
                <w:sz w:val="30"/>
                <w:szCs w:val="30"/>
              </w:rPr>
              <w:t>11,597.92</w:t>
            </w:r>
          </w:p>
        </w:tc>
        <w:tc>
          <w:tcPr>
            <w:tcW w:w="268" w:type="dxa"/>
            <w:vAlign w:val="bottom"/>
          </w:tcPr>
          <w:p w14:paraId="6D291AF5" w14:textId="77777777" w:rsidR="00EB76BE" w:rsidRPr="000B4728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5CFC14AD" w14:textId="6FA697E7" w:rsidR="00EB76BE" w:rsidRPr="000B4728" w:rsidRDefault="00B77A2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7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B20B6F" w14:textId="77777777" w:rsidR="00EB76BE" w:rsidRPr="000B4728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26D9251" w14:textId="50753701" w:rsidR="00EB76BE" w:rsidRPr="00EB76BE" w:rsidRDefault="004B456B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728">
              <w:rPr>
                <w:rFonts w:ascii="Angsana New" w:hAnsi="Angsana New"/>
                <w:sz w:val="30"/>
                <w:szCs w:val="30"/>
              </w:rPr>
              <w:t>11,597.92</w:t>
            </w:r>
          </w:p>
        </w:tc>
      </w:tr>
      <w:tr w:rsidR="00B675BC" w:rsidRPr="002A03DA" w14:paraId="5641DC43" w14:textId="77777777" w:rsidTr="00677526">
        <w:tc>
          <w:tcPr>
            <w:tcW w:w="3219" w:type="dxa"/>
            <w:shd w:val="clear" w:color="auto" w:fill="auto"/>
          </w:tcPr>
          <w:p w14:paraId="230C1311" w14:textId="77777777" w:rsidR="00B675BC" w:rsidRPr="002A03DA" w:rsidRDefault="00B675BC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65" w:type="dxa"/>
            <w:vAlign w:val="bottom"/>
          </w:tcPr>
          <w:p w14:paraId="21444214" w14:textId="1E9B21D0" w:rsidR="00B675BC" w:rsidRPr="00EB76BE" w:rsidRDefault="00B77A2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125.64</w:t>
            </w:r>
          </w:p>
        </w:tc>
        <w:tc>
          <w:tcPr>
            <w:tcW w:w="236" w:type="dxa"/>
            <w:gridSpan w:val="2"/>
            <w:vAlign w:val="bottom"/>
          </w:tcPr>
          <w:p w14:paraId="52A7C282" w14:textId="77777777" w:rsidR="00B675BC" w:rsidRPr="00EB76BE" w:rsidRDefault="00B675BC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gridSpan w:val="3"/>
            <w:vAlign w:val="bottom"/>
          </w:tcPr>
          <w:p w14:paraId="08DDD121" w14:textId="2DCEBFF3" w:rsidR="00B675BC" w:rsidRPr="00EB76BE" w:rsidRDefault="00B77A2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AC9D54" w14:textId="77777777" w:rsidR="00B675BC" w:rsidRPr="00EB76BE" w:rsidRDefault="00B675BC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91C7E27" w14:textId="10264876" w:rsidR="00B675BC" w:rsidRPr="00EB76BE" w:rsidRDefault="00B77A21" w:rsidP="00B7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15206175" w14:textId="77777777" w:rsidR="00B675BC" w:rsidRPr="00EB76BE" w:rsidRDefault="00B675BC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16477D54" w14:textId="22A43231" w:rsidR="00B675BC" w:rsidRPr="00EB76BE" w:rsidRDefault="00B77A21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118.59</w:t>
            </w:r>
          </w:p>
        </w:tc>
        <w:tc>
          <w:tcPr>
            <w:tcW w:w="270" w:type="dxa"/>
            <w:vAlign w:val="bottom"/>
          </w:tcPr>
          <w:p w14:paraId="4F9FBF5B" w14:textId="77777777" w:rsidR="00B675BC" w:rsidRPr="00EB76BE" w:rsidRDefault="00B675BC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E7CD69B" w14:textId="217B13B9" w:rsidR="00B675BC" w:rsidRPr="00EB76BE" w:rsidRDefault="00B77A21" w:rsidP="0067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118.59</w:t>
            </w:r>
          </w:p>
        </w:tc>
      </w:tr>
      <w:tr w:rsidR="00182729" w:rsidRPr="002A03DA" w14:paraId="2E64F379" w14:textId="77777777" w:rsidTr="00677526">
        <w:tc>
          <w:tcPr>
            <w:tcW w:w="3219" w:type="dxa"/>
            <w:shd w:val="clear" w:color="auto" w:fill="auto"/>
          </w:tcPr>
          <w:p w14:paraId="37ABDC05" w14:textId="77777777"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5" w:type="dxa"/>
            <w:vAlign w:val="bottom"/>
          </w:tcPr>
          <w:p w14:paraId="572471F3" w14:textId="77777777"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3451B8" w14:textId="77777777"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vAlign w:val="bottom"/>
          </w:tcPr>
          <w:p w14:paraId="6E2FBC88" w14:textId="77777777"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860B28E" w14:textId="77777777"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vAlign w:val="bottom"/>
          </w:tcPr>
          <w:p w14:paraId="70AEC2E1" w14:textId="77777777"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8" w:type="dxa"/>
            <w:vAlign w:val="bottom"/>
          </w:tcPr>
          <w:p w14:paraId="7B773502" w14:textId="77777777"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273996EC" w14:textId="77777777"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75FA5B0" w14:textId="77777777"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vAlign w:val="bottom"/>
          </w:tcPr>
          <w:p w14:paraId="5B64357D" w14:textId="77777777"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217E" w:rsidRPr="002A03DA" w14:paraId="22899A02" w14:textId="77777777" w:rsidTr="00677526">
        <w:tc>
          <w:tcPr>
            <w:tcW w:w="3219" w:type="dxa"/>
            <w:shd w:val="clear" w:color="auto" w:fill="auto"/>
          </w:tcPr>
          <w:p w14:paraId="71DD347B" w14:textId="77777777" w:rsidR="00BD217E" w:rsidRPr="002A03DA" w:rsidRDefault="000666AD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6A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466A8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72BA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675B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961" w:type="dxa"/>
            <w:gridSpan w:val="12"/>
          </w:tcPr>
          <w:p w14:paraId="4E33567B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2A03DA" w14:paraId="59F8D5BB" w14:textId="77777777" w:rsidTr="00677526">
        <w:tc>
          <w:tcPr>
            <w:tcW w:w="3219" w:type="dxa"/>
            <w:shd w:val="clear" w:color="auto" w:fill="auto"/>
          </w:tcPr>
          <w:p w14:paraId="13E5F2BB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173" w:type="dxa"/>
            <w:gridSpan w:val="2"/>
          </w:tcPr>
          <w:p w14:paraId="779DA5A7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E900EF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dxa"/>
          </w:tcPr>
          <w:p w14:paraId="06D5C80A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267DACF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542135C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2ED9A4D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70452269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45F6F5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21FD345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5BC" w:rsidRPr="002A03DA" w14:paraId="6B59C9FD" w14:textId="77777777" w:rsidTr="00677526">
        <w:tc>
          <w:tcPr>
            <w:tcW w:w="3219" w:type="dxa"/>
            <w:shd w:val="clear" w:color="auto" w:fill="auto"/>
          </w:tcPr>
          <w:p w14:paraId="3A2C54B4" w14:textId="77777777" w:rsidR="00B675BC" w:rsidRPr="002A03DA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(มูลค่าตามหน้าตั๋ว)</w:t>
            </w:r>
          </w:p>
        </w:tc>
        <w:tc>
          <w:tcPr>
            <w:tcW w:w="1173" w:type="dxa"/>
            <w:gridSpan w:val="2"/>
            <w:vAlign w:val="bottom"/>
          </w:tcPr>
          <w:p w14:paraId="51BA5B33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10,000.00</w:t>
            </w:r>
          </w:p>
        </w:tc>
        <w:tc>
          <w:tcPr>
            <w:tcW w:w="270" w:type="dxa"/>
            <w:gridSpan w:val="2"/>
            <w:vAlign w:val="bottom"/>
          </w:tcPr>
          <w:p w14:paraId="75499D40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vAlign w:val="bottom"/>
          </w:tcPr>
          <w:p w14:paraId="24228568" w14:textId="77777777" w:rsidR="00B675BC" w:rsidRPr="0042150B" w:rsidRDefault="00B675BC" w:rsidP="0067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B64A2A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EC0992A" w14:textId="77777777" w:rsidR="00B675BC" w:rsidRPr="0042150B" w:rsidRDefault="00B675BC" w:rsidP="0067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  <w:tc>
          <w:tcPr>
            <w:tcW w:w="268" w:type="dxa"/>
            <w:vAlign w:val="bottom"/>
          </w:tcPr>
          <w:p w14:paraId="7DC0B872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6570E599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2505E9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26081A1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</w:tr>
      <w:tr w:rsidR="00B675BC" w:rsidRPr="002A03DA" w14:paraId="47B2C9D1" w14:textId="77777777" w:rsidTr="00677526">
        <w:tc>
          <w:tcPr>
            <w:tcW w:w="3219" w:type="dxa"/>
            <w:shd w:val="clear" w:color="auto" w:fill="auto"/>
          </w:tcPr>
          <w:p w14:paraId="6EA6DA34" w14:textId="77777777" w:rsidR="00B675BC" w:rsidRPr="002A03DA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73" w:type="dxa"/>
            <w:gridSpan w:val="2"/>
            <w:vAlign w:val="bottom"/>
          </w:tcPr>
          <w:p w14:paraId="120E014B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134.95</w:t>
            </w:r>
          </w:p>
        </w:tc>
        <w:tc>
          <w:tcPr>
            <w:tcW w:w="270" w:type="dxa"/>
            <w:gridSpan w:val="2"/>
            <w:vAlign w:val="bottom"/>
          </w:tcPr>
          <w:p w14:paraId="3E544C39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vAlign w:val="bottom"/>
          </w:tcPr>
          <w:p w14:paraId="42FD0677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FEDE250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4100428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hanging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557C5E5A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1F3C8B2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126.34</w:t>
            </w:r>
          </w:p>
        </w:tc>
        <w:tc>
          <w:tcPr>
            <w:tcW w:w="270" w:type="dxa"/>
            <w:vAlign w:val="bottom"/>
          </w:tcPr>
          <w:p w14:paraId="70B2EC38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B1D221F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126.34</w:t>
            </w:r>
          </w:p>
        </w:tc>
      </w:tr>
    </w:tbl>
    <w:p w14:paraId="30F52680" w14:textId="77777777" w:rsidR="00DE1CB9" w:rsidRDefault="00DE1CB9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7D2D298" w14:textId="77777777" w:rsidR="009048CE" w:rsidRPr="00B77943" w:rsidRDefault="009048CE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7DE5DFBD" w14:textId="77777777" w:rsidR="00A30E89" w:rsidRPr="002A03DA" w:rsidRDefault="00A30E89" w:rsidP="009048C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14:paraId="76C563A5" w14:textId="77777777" w:rsidR="009048CE" w:rsidRPr="00EC1821" w:rsidRDefault="009048CE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0D8CB93D" w14:textId="77777777" w:rsidR="009048CE" w:rsidRPr="002A03DA" w:rsidRDefault="009048CE" w:rsidP="009048C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14:paraId="6AAB1C38" w14:textId="77777777" w:rsidR="009048CE" w:rsidRPr="00394946" w:rsidRDefault="009048CE" w:rsidP="00D27C14">
      <w:pPr>
        <w:pStyle w:val="block"/>
        <w:spacing w:after="0" w:line="240" w:lineRule="atLeast"/>
        <w:ind w:left="0" w:right="-7" w:firstLine="45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394946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41667FFD" w14:textId="77777777" w:rsidR="009048CE" w:rsidRPr="007E78A9" w:rsidRDefault="009048CE" w:rsidP="00E86B57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sz w:val="20"/>
          <w:lang w:bidi="th-TH"/>
        </w:rPr>
      </w:pPr>
    </w:p>
    <w:p w14:paraId="1448D91D" w14:textId="77777777" w:rsidR="009048CE" w:rsidRPr="00394946" w:rsidRDefault="009048CE" w:rsidP="00D27C14">
      <w:pPr>
        <w:pStyle w:val="block"/>
        <w:spacing w:after="0" w:line="240" w:lineRule="atLeast"/>
        <w:ind w:left="450"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9494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39494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9BDFCF5" w14:textId="77777777" w:rsidR="009048CE" w:rsidRPr="00434A07" w:rsidRDefault="009048CE" w:rsidP="00E86B57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i/>
          <w:iCs/>
          <w:sz w:val="20"/>
          <w:lang w:val="en-US"/>
        </w:rPr>
      </w:pPr>
    </w:p>
    <w:p w14:paraId="189E3187" w14:textId="77777777" w:rsidR="009048CE" w:rsidRPr="00EC1821" w:rsidRDefault="009048CE" w:rsidP="00D27C14">
      <w:pPr>
        <w:pStyle w:val="block"/>
        <w:spacing w:after="0" w:line="240" w:lineRule="atLeast"/>
        <w:ind w:left="450" w:right="-7"/>
        <w:jc w:val="thaiDistribute"/>
        <w:rPr>
          <w:rFonts w:ascii="Angsana New" w:eastAsia="AngsanaNew,Bold" w:hAnsi="Angsana New"/>
          <w:sz w:val="30"/>
          <w:szCs w:val="30"/>
          <w:lang w:val="en-US"/>
        </w:rPr>
      </w:pPr>
      <w:r w:rsidRPr="00394946">
        <w:rPr>
          <w:rFonts w:ascii="Angsana New" w:eastAsia="AngsanaNew,Bold" w:hAnsi="Angsana New"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07DEB873" w14:textId="77777777" w:rsidR="009048CE" w:rsidRPr="007E78A9" w:rsidRDefault="009048CE" w:rsidP="009048CE">
      <w:pPr>
        <w:pStyle w:val="block"/>
        <w:spacing w:after="0" w:line="240" w:lineRule="atLeast"/>
        <w:ind w:right="-7"/>
        <w:jc w:val="thaiDistribute"/>
        <w:rPr>
          <w:rFonts w:ascii="Angsana New" w:eastAsia="AngsanaNew,Bold" w:hAnsi="Angsana New"/>
          <w:sz w:val="20"/>
          <w:lang w:bidi="th-TH"/>
        </w:rPr>
      </w:pP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3150"/>
        <w:gridCol w:w="2790"/>
        <w:gridCol w:w="3420"/>
      </w:tblGrid>
      <w:tr w:rsidR="009048CE" w:rsidRPr="00394946" w14:paraId="45FB6B27" w14:textId="77777777" w:rsidTr="00E86B57">
        <w:tc>
          <w:tcPr>
            <w:tcW w:w="3150" w:type="dxa"/>
            <w:hideMark/>
          </w:tcPr>
          <w:p w14:paraId="0656D44B" w14:textId="77777777" w:rsidR="009048CE" w:rsidRPr="00394946" w:rsidRDefault="009048CE" w:rsidP="00E86B57">
            <w:pPr>
              <w:pStyle w:val="block"/>
              <w:spacing w:after="0" w:line="240" w:lineRule="atLeast"/>
              <w:ind w:left="90" w:right="-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90" w:type="dxa"/>
            <w:hideMark/>
          </w:tcPr>
          <w:p w14:paraId="4C1B03C8" w14:textId="77777777"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420" w:type="dxa"/>
            <w:hideMark/>
          </w:tcPr>
          <w:p w14:paraId="436CF4E2" w14:textId="77777777" w:rsidR="009048CE" w:rsidRPr="00394946" w:rsidRDefault="009048CE" w:rsidP="00052AC4">
            <w:pPr>
              <w:pStyle w:val="block"/>
              <w:tabs>
                <w:tab w:val="left" w:pos="3357"/>
                <w:tab w:val="left" w:pos="3447"/>
                <w:tab w:val="left" w:pos="3940"/>
              </w:tabs>
              <w:spacing w:after="0" w:line="240" w:lineRule="atLeast"/>
              <w:ind w:left="0" w:right="-3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A66E05" w:rsidRPr="00394946" w14:paraId="34B31D5C" w14:textId="77777777" w:rsidTr="00930FCB">
        <w:tc>
          <w:tcPr>
            <w:tcW w:w="3150" w:type="dxa"/>
            <w:hideMark/>
          </w:tcPr>
          <w:p w14:paraId="594A83F8" w14:textId="77777777" w:rsidR="00A66E05" w:rsidRPr="00394946" w:rsidRDefault="00A66E05" w:rsidP="00930FCB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90" w:type="dxa"/>
            <w:hideMark/>
          </w:tcPr>
          <w:p w14:paraId="1AB5A1E7" w14:textId="77777777" w:rsidR="00A66E05" w:rsidRPr="00394946" w:rsidRDefault="00A66E05" w:rsidP="00930FC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  <w:hideMark/>
          </w:tcPr>
          <w:p w14:paraId="4510E878" w14:textId="77777777" w:rsidR="00A66E05" w:rsidRPr="00394946" w:rsidRDefault="00A66E05" w:rsidP="00930FC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9048CE" w:rsidRPr="00394946" w14:paraId="7E2627F2" w14:textId="77777777" w:rsidTr="00E86B57">
        <w:tc>
          <w:tcPr>
            <w:tcW w:w="3150" w:type="dxa"/>
            <w:hideMark/>
          </w:tcPr>
          <w:p w14:paraId="567A1D20" w14:textId="77777777" w:rsidR="009048CE" w:rsidRPr="009A535B" w:rsidRDefault="009048CE" w:rsidP="00052AC4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5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90" w:type="dxa"/>
            <w:hideMark/>
          </w:tcPr>
          <w:p w14:paraId="25BC3223" w14:textId="77777777" w:rsidR="009048CE" w:rsidRPr="009A535B" w:rsidRDefault="00E15CF3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535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3420" w:type="dxa"/>
            <w:hideMark/>
          </w:tcPr>
          <w:p w14:paraId="3FDC3691" w14:textId="77777777"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B675BC" w:rsidRPr="00394946" w14:paraId="36067354" w14:textId="77777777" w:rsidTr="00E86B57">
        <w:tc>
          <w:tcPr>
            <w:tcW w:w="3150" w:type="dxa"/>
          </w:tcPr>
          <w:p w14:paraId="18D775DD" w14:textId="77777777" w:rsidR="00B675BC" w:rsidRPr="00EF3608" w:rsidRDefault="00B675BC" w:rsidP="00B675BC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2790" w:type="dxa"/>
          </w:tcPr>
          <w:p w14:paraId="1CD15802" w14:textId="77777777" w:rsidR="00B675BC" w:rsidRPr="00EF3608" w:rsidRDefault="00B675BC" w:rsidP="00B675B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</w:tcPr>
          <w:p w14:paraId="262A0B76" w14:textId="77777777" w:rsidR="00B675BC" w:rsidRPr="00EF3608" w:rsidRDefault="00B675BC" w:rsidP="00B675B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30831F9B" w14:textId="77777777" w:rsidR="00D27C14" w:rsidRDefault="00D27C14" w:rsidP="007C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316038BA" w14:textId="59FC4821" w:rsidR="008D38D9" w:rsidRDefault="008D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A7E181A" w14:textId="77777777" w:rsidR="00FD1DC3" w:rsidRPr="00B675BC" w:rsidRDefault="00FD1DC3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75BC">
        <w:rPr>
          <w:rFonts w:ascii="Angsana New" w:hAnsi="Angsana New"/>
          <w:b/>
          <w:bCs/>
          <w:sz w:val="30"/>
          <w:szCs w:val="30"/>
          <w:cs/>
        </w:rPr>
        <w:lastRenderedPageBreak/>
        <w:t>ภาระ</w:t>
      </w:r>
      <w:r w:rsidRPr="00E87455">
        <w:rPr>
          <w:rFonts w:ascii="Angsana New" w:hAnsi="Angsana New"/>
          <w:b/>
          <w:bCs/>
          <w:sz w:val="30"/>
          <w:szCs w:val="30"/>
          <w:cs/>
        </w:rPr>
        <w:t>ผูกพัน</w:t>
      </w:r>
      <w:r w:rsidRPr="00B675BC">
        <w:rPr>
          <w:rFonts w:ascii="Angsana New" w:hAnsi="Angsana New"/>
          <w:b/>
          <w:bCs/>
          <w:color w:val="000000"/>
          <w:sz w:val="30"/>
          <w:szCs w:val="30"/>
          <w:cs/>
        </w:rPr>
        <w:t>กับบุคคลหรือกิจการที่ไม่เกี่ยวข้องกัน</w:t>
      </w:r>
    </w:p>
    <w:p w14:paraId="726F6D04" w14:textId="77777777" w:rsidR="00FD1DC3" w:rsidRPr="006F1133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7"/>
        <w:gridCol w:w="1092"/>
        <w:gridCol w:w="273"/>
        <w:gridCol w:w="1093"/>
        <w:gridCol w:w="265"/>
        <w:gridCol w:w="16"/>
        <w:gridCol w:w="1075"/>
        <w:gridCol w:w="16"/>
        <w:gridCol w:w="227"/>
        <w:gridCol w:w="16"/>
        <w:gridCol w:w="1071"/>
      </w:tblGrid>
      <w:tr w:rsidR="00E86B57" w14:paraId="0B57819C" w14:textId="77777777" w:rsidTr="00B675BC">
        <w:trPr>
          <w:trHeight w:val="433"/>
          <w:tblHeader/>
        </w:trPr>
        <w:tc>
          <w:tcPr>
            <w:tcW w:w="2186" w:type="pct"/>
          </w:tcPr>
          <w:p w14:paraId="37B62EE9" w14:textId="77777777" w:rsidR="00E86B57" w:rsidRDefault="00E86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63326F3E" w14:textId="77777777" w:rsidR="00E86B57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20E28C1F" w14:textId="77777777" w:rsidR="00E86B57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5"/>
            <w:hideMark/>
          </w:tcPr>
          <w:p w14:paraId="2E2638A3" w14:textId="77777777" w:rsidR="00E86B57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B0455" w14:paraId="700467AC" w14:textId="77777777" w:rsidTr="00B675BC">
        <w:trPr>
          <w:trHeight w:val="417"/>
          <w:tblHeader/>
        </w:trPr>
        <w:tc>
          <w:tcPr>
            <w:tcW w:w="2186" w:type="pct"/>
          </w:tcPr>
          <w:p w14:paraId="37140095" w14:textId="77777777" w:rsidR="004B0455" w:rsidRDefault="004B0455" w:rsidP="004B0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hideMark/>
          </w:tcPr>
          <w:p w14:paraId="156735D7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14:paraId="33892730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2FB12B1D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  <w:gridSpan w:val="2"/>
          </w:tcPr>
          <w:p w14:paraId="3ACFC6BC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hideMark/>
          </w:tcPr>
          <w:p w14:paraId="5007F3E9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" w:type="pct"/>
            <w:gridSpan w:val="2"/>
          </w:tcPr>
          <w:p w14:paraId="5C2514C6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159AD5AF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675BC" w14:paraId="1A99F3A4" w14:textId="77777777" w:rsidTr="00B675BC">
        <w:trPr>
          <w:trHeight w:val="417"/>
          <w:tblHeader/>
        </w:trPr>
        <w:tc>
          <w:tcPr>
            <w:tcW w:w="2186" w:type="pct"/>
          </w:tcPr>
          <w:p w14:paraId="740A2E2A" w14:textId="77777777" w:rsidR="00B675BC" w:rsidRDefault="00B675BC" w:rsidP="00B67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599E4B0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BE70F47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A41DA61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  <w:gridSpan w:val="2"/>
          </w:tcPr>
          <w:p w14:paraId="3B638EEF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56F3C8A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  <w:gridSpan w:val="2"/>
          </w:tcPr>
          <w:p w14:paraId="4772728B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CA11471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86B57" w14:paraId="2DB807B9" w14:textId="77777777" w:rsidTr="00B4651F">
        <w:trPr>
          <w:trHeight w:val="417"/>
          <w:tblHeader/>
        </w:trPr>
        <w:tc>
          <w:tcPr>
            <w:tcW w:w="2186" w:type="pct"/>
          </w:tcPr>
          <w:p w14:paraId="1F24A416" w14:textId="77777777" w:rsidR="00E86B57" w:rsidRDefault="00E86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4" w:type="pct"/>
            <w:gridSpan w:val="10"/>
            <w:hideMark/>
          </w:tcPr>
          <w:p w14:paraId="5BB79ABC" w14:textId="77777777" w:rsidR="00E86B57" w:rsidRDefault="00E86B57">
            <w:pPr>
              <w:pStyle w:val="acctfourfigures"/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055ED" w14:paraId="6D9E68A6" w14:textId="77777777" w:rsidTr="00B675BC">
        <w:trPr>
          <w:trHeight w:val="433"/>
        </w:trPr>
        <w:tc>
          <w:tcPr>
            <w:tcW w:w="2186" w:type="pct"/>
          </w:tcPr>
          <w:p w14:paraId="080D0D7E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5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7" w:type="pct"/>
          </w:tcPr>
          <w:p w14:paraId="77CB409C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7A9675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8EAF506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C6BDF3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B71D3CA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8D6D549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4C11063" w14:textId="77777777" w:rsidR="007055ED" w:rsidRPr="00CA507A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5ED" w14:paraId="314D10C3" w14:textId="77777777" w:rsidTr="00B675BC">
        <w:trPr>
          <w:trHeight w:val="433"/>
        </w:trPr>
        <w:tc>
          <w:tcPr>
            <w:tcW w:w="2186" w:type="pct"/>
          </w:tcPr>
          <w:p w14:paraId="71219B78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5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7" w:type="pct"/>
          </w:tcPr>
          <w:p w14:paraId="31562B7A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CEBBEA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0BDCA0" w14:textId="77777777" w:rsidR="007055ED" w:rsidRPr="00CA507A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91B86B7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00C1B36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5B7CB36B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9FBF0AD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</w:p>
        </w:tc>
      </w:tr>
      <w:tr w:rsidR="00B675BC" w14:paraId="7A99FE35" w14:textId="77777777" w:rsidTr="00B675BC">
        <w:trPr>
          <w:trHeight w:val="433"/>
        </w:trPr>
        <w:tc>
          <w:tcPr>
            <w:tcW w:w="2186" w:type="pct"/>
          </w:tcPr>
          <w:p w14:paraId="7488E29A" w14:textId="77777777" w:rsidR="00B675BC" w:rsidRPr="000528A7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26A1F03" w14:textId="6C6A7A88" w:rsidR="00B675BC" w:rsidRPr="000528A7" w:rsidRDefault="006B77F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3493AC" w14:textId="77777777" w:rsidR="00B675BC" w:rsidRPr="000528A7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081228AC" w14:textId="77777777" w:rsidR="00B675BC" w:rsidRPr="00773A4D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A4D">
              <w:rPr>
                <w:rFonts w:ascii="Angsana New" w:hAnsi="Angsana New"/>
                <w:b/>
                <w:bCs/>
                <w:sz w:val="30"/>
                <w:szCs w:val="30"/>
              </w:rPr>
              <w:t>0.87</w:t>
            </w:r>
          </w:p>
        </w:tc>
        <w:tc>
          <w:tcPr>
            <w:tcW w:w="145" w:type="pct"/>
          </w:tcPr>
          <w:p w14:paraId="3BAEF346" w14:textId="77777777" w:rsidR="00B675BC" w:rsidRPr="000528A7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bottom w:val="double" w:sz="4" w:space="0" w:color="auto"/>
            </w:tcBorders>
          </w:tcPr>
          <w:p w14:paraId="41B7A563" w14:textId="4BEB9556" w:rsidR="00B675BC" w:rsidRPr="000528A7" w:rsidRDefault="006B77F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14:paraId="3D50A274" w14:textId="77777777" w:rsidR="00B675BC" w:rsidRPr="000528A7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14:paraId="59750DA9" w14:textId="77777777" w:rsidR="00B675BC" w:rsidRPr="00B675BC" w:rsidRDefault="00B675BC" w:rsidP="009B7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5BC">
              <w:rPr>
                <w:rFonts w:ascii="Angsana New" w:hAnsi="Angsana New"/>
                <w:b/>
                <w:bCs/>
                <w:sz w:val="30"/>
                <w:szCs w:val="30"/>
              </w:rPr>
              <w:t>0.87</w:t>
            </w:r>
          </w:p>
        </w:tc>
      </w:tr>
    </w:tbl>
    <w:p w14:paraId="1E7595C5" w14:textId="77777777" w:rsidR="009B75B2" w:rsidRDefault="009B75B2"/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7"/>
        <w:gridCol w:w="1092"/>
        <w:gridCol w:w="272"/>
        <w:gridCol w:w="1093"/>
        <w:gridCol w:w="265"/>
        <w:gridCol w:w="1091"/>
        <w:gridCol w:w="243"/>
        <w:gridCol w:w="1088"/>
      </w:tblGrid>
      <w:tr w:rsidR="00B675BC" w14:paraId="7A7F51E8" w14:textId="77777777" w:rsidTr="00B675BC">
        <w:trPr>
          <w:trHeight w:val="433"/>
        </w:trPr>
        <w:tc>
          <w:tcPr>
            <w:tcW w:w="2186" w:type="pct"/>
            <w:hideMark/>
          </w:tcPr>
          <w:p w14:paraId="00BA3417" w14:textId="77777777" w:rsidR="00B675BC" w:rsidRPr="004B1CA5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1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4B1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 ภายใต้สัญญเช่าดำเนินงานที่บอกยกเลิกไม่ได้</w:t>
            </w:r>
          </w:p>
        </w:tc>
        <w:tc>
          <w:tcPr>
            <w:tcW w:w="597" w:type="pct"/>
          </w:tcPr>
          <w:p w14:paraId="026CFB26" w14:textId="77777777" w:rsidR="00B675BC" w:rsidRDefault="00B675BC" w:rsidP="00B675BC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9EB9B67" w14:textId="77777777" w:rsidR="00B675BC" w:rsidRDefault="00B675BC" w:rsidP="00B675BC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B57F0A" w14:textId="77777777" w:rsidR="00B675BC" w:rsidRPr="00C94D53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14:paraId="23D7922A" w14:textId="77777777" w:rsidR="00B675BC" w:rsidRDefault="00B675BC" w:rsidP="00B675BC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0F2A3B" w14:textId="77777777" w:rsidR="00B675BC" w:rsidRDefault="00B675BC" w:rsidP="00B675BC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0D3CC2A" w14:textId="77777777" w:rsidR="00B675BC" w:rsidRDefault="00B675BC" w:rsidP="00B675BC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84C199C" w14:textId="77777777" w:rsidR="00B675BC" w:rsidRPr="00B675BC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6046" w14:paraId="0CBEA106" w14:textId="77777777" w:rsidTr="00B675BC">
        <w:trPr>
          <w:trHeight w:val="433"/>
        </w:trPr>
        <w:tc>
          <w:tcPr>
            <w:tcW w:w="2186" w:type="pct"/>
            <w:hideMark/>
          </w:tcPr>
          <w:p w14:paraId="01762D97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7" w:type="pct"/>
          </w:tcPr>
          <w:p w14:paraId="2DBFBA85" w14:textId="7EB1FFCB" w:rsidR="00596046" w:rsidRDefault="008D38D9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121.71</w:t>
            </w:r>
          </w:p>
        </w:tc>
        <w:tc>
          <w:tcPr>
            <w:tcW w:w="149" w:type="pct"/>
          </w:tcPr>
          <w:p w14:paraId="2F6350CB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101F3DE0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116.04</w:t>
            </w:r>
          </w:p>
        </w:tc>
        <w:tc>
          <w:tcPr>
            <w:tcW w:w="145" w:type="pct"/>
          </w:tcPr>
          <w:p w14:paraId="19956619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37A9341" w14:textId="02CD66D1" w:rsidR="00596046" w:rsidRPr="00596046" w:rsidRDefault="008D38D9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40.46</w:t>
            </w:r>
          </w:p>
        </w:tc>
        <w:tc>
          <w:tcPr>
            <w:tcW w:w="133" w:type="pct"/>
          </w:tcPr>
          <w:p w14:paraId="606FEF5A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14:paraId="413E43DF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30.13</w:t>
            </w:r>
          </w:p>
        </w:tc>
      </w:tr>
      <w:tr w:rsidR="00596046" w14:paraId="3A62CEB5" w14:textId="77777777" w:rsidTr="00596046">
        <w:trPr>
          <w:trHeight w:val="433"/>
        </w:trPr>
        <w:tc>
          <w:tcPr>
            <w:tcW w:w="2186" w:type="pct"/>
            <w:hideMark/>
          </w:tcPr>
          <w:p w14:paraId="083422F3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7" w:type="pct"/>
          </w:tcPr>
          <w:p w14:paraId="532D677E" w14:textId="3A628AC4" w:rsidR="00596046" w:rsidRDefault="008D38D9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350.74</w:t>
            </w:r>
          </w:p>
        </w:tc>
        <w:tc>
          <w:tcPr>
            <w:tcW w:w="149" w:type="pct"/>
          </w:tcPr>
          <w:p w14:paraId="0FE834DA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A404E22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353.18</w:t>
            </w:r>
          </w:p>
        </w:tc>
        <w:tc>
          <w:tcPr>
            <w:tcW w:w="145" w:type="pct"/>
          </w:tcPr>
          <w:p w14:paraId="70025E5E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5EB2B32" w14:textId="49CAF3A8" w:rsidR="00596046" w:rsidRPr="00596046" w:rsidRDefault="008D38D9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122.44</w:t>
            </w:r>
          </w:p>
        </w:tc>
        <w:tc>
          <w:tcPr>
            <w:tcW w:w="133" w:type="pct"/>
          </w:tcPr>
          <w:p w14:paraId="49E4D822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B446851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102.38</w:t>
            </w:r>
          </w:p>
        </w:tc>
      </w:tr>
      <w:tr w:rsidR="00596046" w14:paraId="23C4F990" w14:textId="77777777" w:rsidTr="00596046">
        <w:trPr>
          <w:trHeight w:val="417"/>
        </w:trPr>
        <w:tc>
          <w:tcPr>
            <w:tcW w:w="2186" w:type="pct"/>
            <w:hideMark/>
          </w:tcPr>
          <w:p w14:paraId="7BA0C327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BA15B" w14:textId="38BC0DBF" w:rsidR="00596046" w:rsidRDefault="002537EC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1,566.83</w:t>
            </w:r>
          </w:p>
        </w:tc>
        <w:tc>
          <w:tcPr>
            <w:tcW w:w="149" w:type="pct"/>
          </w:tcPr>
          <w:p w14:paraId="791A195D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C07E8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1,624.28</w:t>
            </w:r>
          </w:p>
        </w:tc>
        <w:tc>
          <w:tcPr>
            <w:tcW w:w="145" w:type="pct"/>
          </w:tcPr>
          <w:p w14:paraId="74D84AAF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62212" w14:textId="06037060" w:rsidR="00596046" w:rsidRPr="00596046" w:rsidRDefault="008D38D9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804.33</w:t>
            </w:r>
          </w:p>
        </w:tc>
        <w:tc>
          <w:tcPr>
            <w:tcW w:w="133" w:type="pct"/>
          </w:tcPr>
          <w:p w14:paraId="6E45E82D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8E5CF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824.28</w:t>
            </w:r>
          </w:p>
        </w:tc>
      </w:tr>
      <w:tr w:rsidR="00596046" w14:paraId="13377AF0" w14:textId="77777777" w:rsidTr="00B675BC">
        <w:trPr>
          <w:trHeight w:val="417"/>
        </w:trPr>
        <w:tc>
          <w:tcPr>
            <w:tcW w:w="2186" w:type="pct"/>
            <w:hideMark/>
          </w:tcPr>
          <w:p w14:paraId="56A6C81A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576F86" w14:textId="1888C5A7" w:rsidR="00596046" w:rsidRDefault="008D38D9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2,039.28</w:t>
            </w:r>
          </w:p>
        </w:tc>
        <w:tc>
          <w:tcPr>
            <w:tcW w:w="149" w:type="pct"/>
          </w:tcPr>
          <w:p w14:paraId="505E5EF7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6E0A2A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046">
              <w:rPr>
                <w:rFonts w:ascii="Angsana New" w:hAnsi="Angsana New"/>
                <w:b/>
                <w:bCs/>
                <w:sz w:val="30"/>
                <w:szCs w:val="30"/>
              </w:rPr>
              <w:t>2,093.50</w:t>
            </w:r>
          </w:p>
        </w:tc>
        <w:tc>
          <w:tcPr>
            <w:tcW w:w="145" w:type="pct"/>
          </w:tcPr>
          <w:p w14:paraId="4B88BE54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A8AE2" w14:textId="75CA49F7" w:rsidR="00596046" w:rsidRPr="00596046" w:rsidRDefault="008D38D9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967.23</w:t>
            </w:r>
          </w:p>
        </w:tc>
        <w:tc>
          <w:tcPr>
            <w:tcW w:w="133" w:type="pct"/>
          </w:tcPr>
          <w:p w14:paraId="41AEEF4C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1EFF5D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046">
              <w:rPr>
                <w:rFonts w:ascii="Angsana New" w:hAnsi="Angsana New"/>
                <w:b/>
                <w:bCs/>
                <w:sz w:val="30"/>
                <w:szCs w:val="30"/>
              </w:rPr>
              <w:t>956.79</w:t>
            </w:r>
          </w:p>
        </w:tc>
      </w:tr>
      <w:tr w:rsidR="00596046" w14:paraId="3091097B" w14:textId="77777777" w:rsidTr="00B675BC">
        <w:trPr>
          <w:trHeight w:val="50"/>
        </w:trPr>
        <w:tc>
          <w:tcPr>
            <w:tcW w:w="2186" w:type="pct"/>
          </w:tcPr>
          <w:p w14:paraId="52740F3F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9B75B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" w:type="pct"/>
          </w:tcPr>
          <w:p w14:paraId="5D7C053C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1AD34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14:paraId="61BE9EFF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68742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" w:type="pct"/>
          </w:tcPr>
          <w:p w14:paraId="6EDFDB05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24C2D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2"/>
                <w:szCs w:val="22"/>
              </w:rPr>
            </w:pPr>
          </w:p>
        </w:tc>
      </w:tr>
      <w:tr w:rsidR="00596046" w14:paraId="261B2332" w14:textId="77777777" w:rsidTr="00B675BC">
        <w:trPr>
          <w:trHeight w:val="417"/>
        </w:trPr>
        <w:tc>
          <w:tcPr>
            <w:tcW w:w="2186" w:type="pct"/>
            <w:hideMark/>
          </w:tcPr>
          <w:p w14:paraId="472570D3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62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7" w:type="pct"/>
          </w:tcPr>
          <w:p w14:paraId="026630E3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56E2CF6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BFB190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B0BA3C6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896C131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A7E3BC3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7C75BD8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046" w:rsidRPr="000528A7" w14:paraId="088C178B" w14:textId="77777777" w:rsidTr="00B675BC">
        <w:trPr>
          <w:trHeight w:val="417"/>
        </w:trPr>
        <w:tc>
          <w:tcPr>
            <w:tcW w:w="2186" w:type="pct"/>
            <w:hideMark/>
          </w:tcPr>
          <w:p w14:paraId="7A21F1B4" w14:textId="77777777" w:rsidR="00596046" w:rsidRPr="000528A7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7" w:type="pct"/>
          </w:tcPr>
          <w:p w14:paraId="03427D9B" w14:textId="07EE873C" w:rsidR="00596046" w:rsidRPr="000528A7" w:rsidRDefault="00B42248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3,341.50</w:t>
            </w:r>
          </w:p>
        </w:tc>
        <w:tc>
          <w:tcPr>
            <w:tcW w:w="149" w:type="pct"/>
          </w:tcPr>
          <w:p w14:paraId="28D9567D" w14:textId="77777777" w:rsidR="00596046" w:rsidRPr="000528A7" w:rsidRDefault="00596046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34D7AF36" w14:textId="77777777" w:rsidR="00596046" w:rsidRPr="00715A78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15A78">
              <w:rPr>
                <w:rFonts w:ascii="Angsana New" w:hAnsi="Angsana New"/>
                <w:sz w:val="30"/>
                <w:szCs w:val="30"/>
              </w:rPr>
              <w:t>2,990.99</w:t>
            </w:r>
          </w:p>
        </w:tc>
        <w:tc>
          <w:tcPr>
            <w:tcW w:w="145" w:type="pct"/>
          </w:tcPr>
          <w:p w14:paraId="51698521" w14:textId="77777777" w:rsidR="00596046" w:rsidRPr="000528A7" w:rsidRDefault="00596046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8252D03" w14:textId="582B2457" w:rsidR="00596046" w:rsidRPr="000528A7" w:rsidRDefault="00E20D66" w:rsidP="009B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97.37</w:t>
            </w:r>
          </w:p>
        </w:tc>
        <w:tc>
          <w:tcPr>
            <w:tcW w:w="133" w:type="pct"/>
          </w:tcPr>
          <w:p w14:paraId="253CA6C1" w14:textId="77777777" w:rsidR="00596046" w:rsidRPr="000528A7" w:rsidRDefault="00596046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14:paraId="22D60BB6" w14:textId="77777777" w:rsidR="00596046" w:rsidRPr="000528A7" w:rsidRDefault="00596046" w:rsidP="009B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sz w:val="30"/>
                <w:szCs w:val="30"/>
              </w:rPr>
              <w:t>97.57</w:t>
            </w:r>
          </w:p>
        </w:tc>
      </w:tr>
      <w:tr w:rsidR="00E20D66" w:rsidRPr="000528A7" w14:paraId="3C179251" w14:textId="77777777" w:rsidTr="00902041">
        <w:trPr>
          <w:trHeight w:val="417"/>
        </w:trPr>
        <w:tc>
          <w:tcPr>
            <w:tcW w:w="2186" w:type="pct"/>
            <w:hideMark/>
          </w:tcPr>
          <w:p w14:paraId="016FDB7C" w14:textId="77777777" w:rsidR="00E20D66" w:rsidRPr="000528A7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528A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สัญญาจ้างเพื่องานโครงการอสังหาริมทรัพย์ระหว่างการพัฒนา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</w:tcPr>
          <w:p w14:paraId="6427D3A0" w14:textId="77777777" w:rsidR="00E20D66" w:rsidRDefault="00E20D66" w:rsidP="00E2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3B43C910" w14:textId="54239277" w:rsidR="007A47FC" w:rsidRPr="000528A7" w:rsidRDefault="007A47FC" w:rsidP="00E2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984.79</w:t>
            </w:r>
          </w:p>
        </w:tc>
        <w:tc>
          <w:tcPr>
            <w:tcW w:w="149" w:type="pct"/>
          </w:tcPr>
          <w:p w14:paraId="32853A50" w14:textId="77777777" w:rsidR="00E20D66" w:rsidRPr="000528A7" w:rsidRDefault="00E20D66" w:rsidP="00E2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3C1AE9A7" w14:textId="77777777" w:rsidR="00E20D66" w:rsidRPr="00596046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  <w:p w14:paraId="6F82764B" w14:textId="77777777" w:rsidR="00E20D66" w:rsidRPr="00596046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1,324.33</w:t>
            </w:r>
          </w:p>
        </w:tc>
        <w:tc>
          <w:tcPr>
            <w:tcW w:w="145" w:type="pct"/>
            <w:vAlign w:val="bottom"/>
          </w:tcPr>
          <w:p w14:paraId="7B011826" w14:textId="77777777" w:rsidR="00E20D66" w:rsidRPr="00740B66" w:rsidRDefault="00E20D66" w:rsidP="00E20D6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14:paraId="74086236" w14:textId="05E199A5" w:rsidR="00E20D66" w:rsidRPr="008D38D9" w:rsidRDefault="00E20D66" w:rsidP="009B75B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iCs/>
                <w:szCs w:val="22"/>
              </w:rPr>
            </w:pPr>
            <w:r w:rsidRPr="008D38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14:paraId="00ACADED" w14:textId="77777777" w:rsidR="00E20D66" w:rsidRPr="008D38D9" w:rsidRDefault="00E20D66" w:rsidP="00E20D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11"/>
              <w:rPr>
                <w:iCs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7B991DC2" w14:textId="77777777" w:rsidR="00E20D66" w:rsidRPr="00596046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0D66" w:rsidRPr="000528A7" w14:paraId="56C78E62" w14:textId="77777777" w:rsidTr="00497166">
        <w:trPr>
          <w:trHeight w:val="417"/>
        </w:trPr>
        <w:tc>
          <w:tcPr>
            <w:tcW w:w="2186" w:type="pct"/>
          </w:tcPr>
          <w:p w14:paraId="6F54EF96" w14:textId="77777777" w:rsidR="00E20D66" w:rsidRPr="000528A7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6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สัญญาจะซื้อจะขายที่ดิน</w:t>
            </w:r>
          </w:p>
        </w:tc>
        <w:tc>
          <w:tcPr>
            <w:tcW w:w="597" w:type="pct"/>
            <w:tcBorders>
              <w:left w:val="nil"/>
              <w:bottom w:val="single" w:sz="4" w:space="0" w:color="auto"/>
              <w:right w:val="nil"/>
            </w:tcBorders>
          </w:tcPr>
          <w:p w14:paraId="2878363E" w14:textId="558D17C8" w:rsidR="00E20D66" w:rsidRPr="000528A7" w:rsidRDefault="004330D9" w:rsidP="00E2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1,089.58</w:t>
            </w:r>
          </w:p>
        </w:tc>
        <w:tc>
          <w:tcPr>
            <w:tcW w:w="149" w:type="pct"/>
          </w:tcPr>
          <w:p w14:paraId="26C5BFF7" w14:textId="77777777" w:rsidR="00E20D66" w:rsidRPr="000528A7" w:rsidRDefault="00E20D66" w:rsidP="00E2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</w:tcPr>
          <w:p w14:paraId="0B623F99" w14:textId="77777777" w:rsidR="00E20D66" w:rsidRPr="00596046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1,245.18</w:t>
            </w:r>
          </w:p>
        </w:tc>
        <w:tc>
          <w:tcPr>
            <w:tcW w:w="145" w:type="pct"/>
          </w:tcPr>
          <w:p w14:paraId="532E9464" w14:textId="77777777" w:rsidR="00E20D66" w:rsidRPr="00740B66" w:rsidRDefault="00E20D66" w:rsidP="00E20D6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597" w:type="pct"/>
            <w:tcBorders>
              <w:left w:val="nil"/>
              <w:bottom w:val="single" w:sz="4" w:space="0" w:color="auto"/>
              <w:right w:val="nil"/>
            </w:tcBorders>
          </w:tcPr>
          <w:p w14:paraId="3CFFA8EE" w14:textId="3AD0039E" w:rsidR="00E20D66" w:rsidRPr="00000D12" w:rsidRDefault="00E20D66" w:rsidP="009B75B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iCs/>
                <w:szCs w:val="22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14:paraId="37007BD1" w14:textId="77777777" w:rsidR="00E20D66" w:rsidRPr="00374235" w:rsidRDefault="00E20D66" w:rsidP="00E20D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11"/>
              <w:rPr>
                <w:iCs/>
                <w:szCs w:val="22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</w:tcPr>
          <w:p w14:paraId="289AD419" w14:textId="77777777" w:rsidR="00E20D66" w:rsidRPr="00596046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046" w14:paraId="7C2C9056" w14:textId="77777777" w:rsidTr="00B675BC">
        <w:trPr>
          <w:trHeight w:val="417"/>
        </w:trPr>
        <w:tc>
          <w:tcPr>
            <w:tcW w:w="2186" w:type="pct"/>
            <w:hideMark/>
          </w:tcPr>
          <w:p w14:paraId="40AE347F" w14:textId="77777777" w:rsidR="00596046" w:rsidRPr="000528A7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0BF61" w14:textId="4C47211B" w:rsidR="00596046" w:rsidRPr="000528A7" w:rsidRDefault="007A47FC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5,415.87</w:t>
            </w:r>
          </w:p>
        </w:tc>
        <w:tc>
          <w:tcPr>
            <w:tcW w:w="149" w:type="pct"/>
          </w:tcPr>
          <w:p w14:paraId="615AE4DF" w14:textId="77777777" w:rsidR="00596046" w:rsidRPr="000528A7" w:rsidRDefault="00596046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0B29EE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046">
              <w:rPr>
                <w:rFonts w:ascii="Angsana New" w:hAnsi="Angsana New"/>
                <w:b/>
                <w:bCs/>
                <w:sz w:val="30"/>
                <w:szCs w:val="30"/>
              </w:rPr>
              <w:t>5,560.50</w:t>
            </w:r>
          </w:p>
        </w:tc>
        <w:tc>
          <w:tcPr>
            <w:tcW w:w="145" w:type="pct"/>
          </w:tcPr>
          <w:p w14:paraId="02549763" w14:textId="77777777" w:rsidR="00596046" w:rsidRPr="00310577" w:rsidRDefault="00596046" w:rsidP="00596046">
            <w:pPr>
              <w:pStyle w:val="BodyText"/>
              <w:tabs>
                <w:tab w:val="clear" w:pos="680"/>
                <w:tab w:val="decimal" w:pos="698"/>
              </w:tabs>
              <w:spacing w:after="0"/>
              <w:ind w:left="-109" w:right="-131"/>
              <w:rPr>
                <w:b/>
                <w:bCs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05143" w14:textId="67D2F490" w:rsidR="00596046" w:rsidRPr="00E20D66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D66">
              <w:rPr>
                <w:rFonts w:ascii="Angsana New" w:hAnsi="Angsana New"/>
                <w:b/>
                <w:bCs/>
                <w:sz w:val="30"/>
                <w:szCs w:val="30"/>
              </w:rPr>
              <w:t>97.37</w:t>
            </w:r>
          </w:p>
        </w:tc>
        <w:tc>
          <w:tcPr>
            <w:tcW w:w="133" w:type="pct"/>
          </w:tcPr>
          <w:p w14:paraId="787A35D4" w14:textId="77777777" w:rsidR="00596046" w:rsidRPr="00E20D66" w:rsidRDefault="0059604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700997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046">
              <w:rPr>
                <w:rFonts w:ascii="Angsana New" w:hAnsi="Angsana New"/>
                <w:b/>
                <w:bCs/>
                <w:sz w:val="30"/>
                <w:szCs w:val="30"/>
              </w:rPr>
              <w:t>97.57</w:t>
            </w:r>
          </w:p>
        </w:tc>
      </w:tr>
    </w:tbl>
    <w:p w14:paraId="54AA3312" w14:textId="77777777" w:rsidR="00E86B57" w:rsidRDefault="00E86B57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0760EE2" w14:textId="77777777" w:rsidR="00FD1DC3" w:rsidRDefault="00FD1DC3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71B6" w:rsidRPr="004B707B">
        <w:rPr>
          <w:rFonts w:ascii="Angsana New" w:hAnsi="Angsana New"/>
          <w:sz w:val="30"/>
          <w:szCs w:val="30"/>
        </w:rPr>
        <w:t>31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="00034C4D">
        <w:rPr>
          <w:rFonts w:ascii="Angsana New" w:hAnsi="Angsana New" w:hint="cs"/>
          <w:sz w:val="30"/>
          <w:szCs w:val="30"/>
          <w:cs/>
        </w:rPr>
        <w:t>มีนาคม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034C4D">
        <w:rPr>
          <w:rFonts w:ascii="Angsana New" w:hAnsi="Angsana New"/>
          <w:sz w:val="30"/>
          <w:szCs w:val="30"/>
        </w:rPr>
        <w:t>256</w:t>
      </w:r>
      <w:r w:rsidR="00B675BC">
        <w:rPr>
          <w:rFonts w:ascii="Angsana New" w:hAnsi="Angsana New"/>
          <w:sz w:val="30"/>
          <w:szCs w:val="30"/>
        </w:rPr>
        <w:t>3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4870F9" w:rsidRPr="004B707B">
        <w:rPr>
          <w:rFonts w:ascii="Angsana New" w:hAnsi="Angsana New" w:hint="cs"/>
          <w:sz w:val="30"/>
          <w:szCs w:val="30"/>
          <w:cs/>
        </w:rPr>
        <w:t>สัญญาสำคัญที่ทำกับบุคคลหรือกิจการที่ไม่เกี่ยวข้องกัน มี</w:t>
      </w:r>
      <w:r w:rsidRPr="004B707B">
        <w:rPr>
          <w:rFonts w:ascii="Angsana New" w:hAnsi="Angsana New"/>
          <w:sz w:val="30"/>
          <w:szCs w:val="30"/>
          <w:cs/>
        </w:rPr>
        <w:t>ดังต่อไปนี้</w:t>
      </w:r>
    </w:p>
    <w:p w14:paraId="6C25C9AB" w14:textId="77777777" w:rsidR="006F1133" w:rsidRPr="004B707B" w:rsidRDefault="006F1133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0B68F99" w14:textId="77777777" w:rsidR="006E25F4" w:rsidRPr="004B707B" w:rsidRDefault="006E25F4" w:rsidP="006F113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สัญญาเช่าที่ดิน</w:t>
      </w:r>
    </w:p>
    <w:p w14:paraId="76AF9867" w14:textId="77777777" w:rsidR="006E25F4" w:rsidRPr="004B707B" w:rsidRDefault="006E25F4" w:rsidP="006F11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9768D9F" w14:textId="77777777" w:rsidR="006E25F4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บริษัทและบริษัทย่อยได้ทำสัญญาเช่าที่ดินเพื่อการพัฒนาโครการอสังหาริมทรัพย์หลายสัญญา โดยสัญญามีระยะเวลาตั้งแต่ </w:t>
      </w:r>
      <w:r w:rsidRPr="004B707B">
        <w:rPr>
          <w:rFonts w:ascii="Angsana New" w:hAnsi="Angsana New"/>
          <w:sz w:val="30"/>
          <w:szCs w:val="30"/>
        </w:rPr>
        <w:t xml:space="preserve">27 </w:t>
      </w:r>
      <w:r w:rsidRPr="004B707B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Pr="004B707B">
        <w:rPr>
          <w:rFonts w:ascii="Angsana New" w:hAnsi="Angsana New"/>
          <w:sz w:val="30"/>
          <w:szCs w:val="30"/>
        </w:rPr>
        <w:t xml:space="preserve">34 </w:t>
      </w:r>
      <w:r w:rsidRPr="004B707B">
        <w:rPr>
          <w:rFonts w:ascii="Angsana New" w:hAnsi="Angsana New" w:hint="cs"/>
          <w:sz w:val="30"/>
          <w:szCs w:val="30"/>
          <w:cs/>
        </w:rPr>
        <w:t xml:space="preserve">ปี สิ้นสุดปี </w:t>
      </w:r>
      <w:r w:rsidRPr="004B707B">
        <w:rPr>
          <w:rFonts w:ascii="Angsana New" w:hAnsi="Angsana New"/>
          <w:sz w:val="30"/>
          <w:szCs w:val="30"/>
        </w:rPr>
        <w:t xml:space="preserve">2590 </w:t>
      </w:r>
      <w:r w:rsidRPr="004B707B">
        <w:rPr>
          <w:rFonts w:ascii="Angsana New" w:hAnsi="Angsana New" w:hint="cs"/>
          <w:sz w:val="30"/>
          <w:szCs w:val="30"/>
          <w:cs/>
        </w:rPr>
        <w:t>โดยบริษัทและบริษัทย่อยดังกล่าวจะต้องปฏิบัติตามข้อกำหนดและเงื่อนไขที่ระบุไว้ในสัญญา</w:t>
      </w:r>
    </w:p>
    <w:p w14:paraId="6423E8D9" w14:textId="77777777" w:rsidR="003E0065" w:rsidRDefault="003E0065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A8AFBD" w14:textId="77777777" w:rsidR="00723C96" w:rsidRDefault="00723C96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26AB681" w14:textId="77777777" w:rsidR="006E25F4" w:rsidRPr="004B707B" w:rsidRDefault="00584416" w:rsidP="007C57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540"/>
        <w:jc w:val="thaiDistribute"/>
        <w:rPr>
          <w:rFonts w:ascii="Angsana New" w:hAnsi="Angsana New"/>
          <w:sz w:val="30"/>
          <w:szCs w:val="30"/>
        </w:rPr>
      </w:pPr>
      <w:r w:rsidRPr="000528A7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2830C8" w:rsidRPr="000528A7">
        <w:rPr>
          <w:rFonts w:ascii="Angsana New" w:hAnsi="Angsana New"/>
          <w:sz w:val="30"/>
          <w:szCs w:val="30"/>
        </w:rPr>
        <w:t>31</w:t>
      </w:r>
      <w:r w:rsidR="00034C4D" w:rsidRPr="000528A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0528A7">
        <w:rPr>
          <w:rFonts w:ascii="Angsana New" w:hAnsi="Angsana New"/>
          <w:sz w:val="30"/>
          <w:szCs w:val="30"/>
          <w:cs/>
        </w:rPr>
        <w:t xml:space="preserve"> </w:t>
      </w:r>
      <w:r w:rsidR="00034C4D" w:rsidRPr="000528A7">
        <w:rPr>
          <w:rFonts w:ascii="Angsana New" w:hAnsi="Angsana New"/>
          <w:sz w:val="30"/>
          <w:szCs w:val="30"/>
        </w:rPr>
        <w:t>256</w:t>
      </w:r>
      <w:r w:rsidR="00B675BC">
        <w:rPr>
          <w:rFonts w:ascii="Angsana New" w:hAnsi="Angsana New"/>
          <w:sz w:val="30"/>
          <w:szCs w:val="30"/>
        </w:rPr>
        <w:t>3</w:t>
      </w:r>
      <w:r w:rsidR="003B48E2" w:rsidRPr="000528A7">
        <w:rPr>
          <w:rFonts w:ascii="Angsana New" w:hAnsi="Angsana New"/>
          <w:sz w:val="30"/>
          <w:szCs w:val="30"/>
        </w:rPr>
        <w:t xml:space="preserve"> </w:t>
      </w:r>
      <w:r w:rsidR="006E25F4" w:rsidRPr="000528A7">
        <w:rPr>
          <w:rFonts w:ascii="Angsana New" w:hAnsi="Angsana New" w:hint="cs"/>
          <w:sz w:val="30"/>
          <w:szCs w:val="30"/>
          <w:cs/>
        </w:rPr>
        <w:t>ภาระผูกพันค่าเช่า</w:t>
      </w:r>
      <w:r w:rsidR="008C55E4" w:rsidRPr="000528A7">
        <w:rPr>
          <w:rFonts w:ascii="Angsana New" w:hAnsi="Angsana New" w:hint="cs"/>
          <w:sz w:val="30"/>
          <w:szCs w:val="30"/>
          <w:cs/>
        </w:rPr>
        <w:t>ที่</w:t>
      </w:r>
      <w:r w:rsidR="006E25F4" w:rsidRPr="000528A7">
        <w:rPr>
          <w:rFonts w:ascii="Angsana New" w:hAnsi="Angsana New" w:hint="cs"/>
          <w:sz w:val="30"/>
          <w:szCs w:val="30"/>
          <w:cs/>
        </w:rPr>
        <w:t>ดินของบริษัทและบริษัทย่อยได้ในอนาคต มีดังนี้</w:t>
      </w:r>
    </w:p>
    <w:p w14:paraId="02E872B2" w14:textId="77777777" w:rsidR="00E75666" w:rsidRPr="00034C4D" w:rsidRDefault="00E7566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1355"/>
        <w:gridCol w:w="270"/>
        <w:gridCol w:w="1170"/>
        <w:gridCol w:w="270"/>
        <w:gridCol w:w="1260"/>
        <w:gridCol w:w="270"/>
        <w:gridCol w:w="1075"/>
      </w:tblGrid>
      <w:tr w:rsidR="006E25F4" w:rsidRPr="00826DAD" w14:paraId="03EFF5A6" w14:textId="77777777" w:rsidTr="00EA6A35">
        <w:trPr>
          <w:trHeight w:val="902"/>
          <w:tblHeader/>
        </w:trPr>
        <w:tc>
          <w:tcPr>
            <w:tcW w:w="3510" w:type="dxa"/>
          </w:tcPr>
          <w:p w14:paraId="2A84C5A5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29F2083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  <w:p w14:paraId="6DAF1CB3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สาทร</w:t>
            </w:r>
            <w:r w:rsidRPr="00826D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สแควร์</w:t>
            </w:r>
            <w:r w:rsidR="00E3122D" w:rsidRPr="00826D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122D" w:rsidRPr="00826DAD">
              <w:rPr>
                <w:rFonts w:ascii="Angsana New" w:hAnsi="Angsana New" w:hint="cs"/>
                <w:sz w:val="28"/>
                <w:szCs w:val="28"/>
                <w:cs/>
              </w:rPr>
              <w:t>และ ดับบลิว โฮเต็ล แบงคอก</w:t>
            </w:r>
          </w:p>
        </w:tc>
        <w:tc>
          <w:tcPr>
            <w:tcW w:w="270" w:type="dxa"/>
            <w:vAlign w:val="bottom"/>
          </w:tcPr>
          <w:p w14:paraId="71ECFA6E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505475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43C4E824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เอฟ วาย ไอ</w:t>
            </w:r>
          </w:p>
          <w:p w14:paraId="740A8C89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270" w:type="dxa"/>
            <w:vAlign w:val="bottom"/>
          </w:tcPr>
          <w:p w14:paraId="53BE4D58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AA0043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02D8D546" w14:textId="77777777" w:rsidR="00D4038F" w:rsidRPr="00826DAD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 w:hanging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โกลเด้นแลนด์</w:t>
            </w:r>
          </w:p>
          <w:p w14:paraId="537A841E" w14:textId="77777777" w:rsidR="006E25F4" w:rsidRPr="00826DAD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บิวดิ้ง</w:t>
            </w:r>
          </w:p>
        </w:tc>
        <w:tc>
          <w:tcPr>
            <w:tcW w:w="270" w:type="dxa"/>
            <w:vAlign w:val="bottom"/>
          </w:tcPr>
          <w:p w14:paraId="1E2B5AC1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0455F28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602820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E25F4" w:rsidRPr="004B707B" w14:paraId="241A9345" w14:textId="77777777" w:rsidTr="00EA6A35">
        <w:trPr>
          <w:trHeight w:val="407"/>
          <w:tblHeader/>
        </w:trPr>
        <w:tc>
          <w:tcPr>
            <w:tcW w:w="3510" w:type="dxa"/>
          </w:tcPr>
          <w:p w14:paraId="27AF8EA0" w14:textId="77777777"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4FF6035" w14:textId="77777777"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25F4" w:rsidRPr="000528A7" w14:paraId="109C720A" w14:textId="77777777" w:rsidTr="00EA6A35">
        <w:tc>
          <w:tcPr>
            <w:tcW w:w="3510" w:type="dxa"/>
          </w:tcPr>
          <w:p w14:paraId="2A907285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528A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528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14:paraId="0286117E" w14:textId="163EE982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6C59B296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251DF4" w14:textId="411CE4C8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23.00</w:t>
            </w:r>
          </w:p>
        </w:tc>
        <w:tc>
          <w:tcPr>
            <w:tcW w:w="270" w:type="dxa"/>
          </w:tcPr>
          <w:p w14:paraId="52FAF4FA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9504C6" w14:textId="322D1A17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</w:t>
            </w:r>
            <w:r w:rsidR="008D38D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E4CD42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7A3590F" w14:textId="040E0925" w:rsidR="006E25F4" w:rsidRPr="000528A7" w:rsidRDefault="009D1BFA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77.7</w:t>
            </w:r>
            <w:r w:rsidR="008D38D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E25F4" w:rsidRPr="000528A7" w14:paraId="1B980E95" w14:textId="77777777" w:rsidTr="00EA6A35">
        <w:tc>
          <w:tcPr>
            <w:tcW w:w="3510" w:type="dxa"/>
          </w:tcPr>
          <w:p w14:paraId="5CCF9816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0528A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 w:rsidRPr="000528A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14:paraId="230A7583" w14:textId="5D4995DF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200.00</w:t>
            </w:r>
          </w:p>
        </w:tc>
        <w:tc>
          <w:tcPr>
            <w:tcW w:w="270" w:type="dxa"/>
          </w:tcPr>
          <w:p w14:paraId="634ADD2F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142F90" w14:textId="67855D47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100.40</w:t>
            </w:r>
          </w:p>
        </w:tc>
        <w:tc>
          <w:tcPr>
            <w:tcW w:w="270" w:type="dxa"/>
          </w:tcPr>
          <w:p w14:paraId="037178D7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357532" w14:textId="4191EBA0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5.57</w:t>
            </w:r>
          </w:p>
        </w:tc>
        <w:tc>
          <w:tcPr>
            <w:tcW w:w="270" w:type="dxa"/>
          </w:tcPr>
          <w:p w14:paraId="24DDD5A2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5972DA" w14:textId="7117F965" w:rsidR="006E25F4" w:rsidRPr="000528A7" w:rsidRDefault="009D1BFA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305.97</w:t>
            </w:r>
          </w:p>
        </w:tc>
      </w:tr>
      <w:tr w:rsidR="006E25F4" w:rsidRPr="000528A7" w14:paraId="6621F86B" w14:textId="77777777" w:rsidTr="00EA6A35">
        <w:tc>
          <w:tcPr>
            <w:tcW w:w="3510" w:type="dxa"/>
          </w:tcPr>
          <w:p w14:paraId="3374277F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0528A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A1C03EA" w14:textId="14F6477A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762.50</w:t>
            </w:r>
          </w:p>
        </w:tc>
        <w:tc>
          <w:tcPr>
            <w:tcW w:w="270" w:type="dxa"/>
          </w:tcPr>
          <w:p w14:paraId="6FCED423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AD4264" w14:textId="2B6C8162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804.33</w:t>
            </w:r>
          </w:p>
        </w:tc>
        <w:tc>
          <w:tcPr>
            <w:tcW w:w="270" w:type="dxa"/>
          </w:tcPr>
          <w:p w14:paraId="4DD8E3F3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ADB13B" w14:textId="16093A76" w:rsidR="006E25F4" w:rsidRPr="000528A7" w:rsidRDefault="009D1BFA" w:rsidP="00C1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74D0A4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A7503DD" w14:textId="7388B2C6" w:rsidR="006E25F4" w:rsidRPr="000528A7" w:rsidRDefault="009D1BFA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1,566.83</w:t>
            </w:r>
          </w:p>
        </w:tc>
      </w:tr>
      <w:tr w:rsidR="006E25F4" w:rsidRPr="004B707B" w14:paraId="6B956204" w14:textId="77777777" w:rsidTr="00EA6A35">
        <w:tc>
          <w:tcPr>
            <w:tcW w:w="3510" w:type="dxa"/>
          </w:tcPr>
          <w:p w14:paraId="4044177C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0F45B822" w14:textId="70481C73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1,012.50</w:t>
            </w:r>
          </w:p>
        </w:tc>
        <w:tc>
          <w:tcPr>
            <w:tcW w:w="270" w:type="dxa"/>
          </w:tcPr>
          <w:p w14:paraId="00B599CB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D99F04" w14:textId="25A5CAA7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927.73</w:t>
            </w:r>
          </w:p>
        </w:tc>
        <w:tc>
          <w:tcPr>
            <w:tcW w:w="270" w:type="dxa"/>
          </w:tcPr>
          <w:p w14:paraId="24B644FB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811F08" w14:textId="733F51B2" w:rsidR="006E25F4" w:rsidRPr="000528A7" w:rsidRDefault="009D1BFA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10.3</w:t>
            </w:r>
            <w:r w:rsidR="008D38D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906B8C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A7A943B" w14:textId="28EFB71D" w:rsidR="006E25F4" w:rsidRPr="000528A7" w:rsidRDefault="009D1BFA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1,950.59</w:t>
            </w:r>
          </w:p>
        </w:tc>
      </w:tr>
    </w:tbl>
    <w:p w14:paraId="5CDE1156" w14:textId="77777777" w:rsidR="007C57EB" w:rsidRPr="004B707B" w:rsidRDefault="007C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E4C0102" w14:textId="77777777" w:rsidR="00F24F2F" w:rsidRDefault="00F24F2F" w:rsidP="00F24F2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สัญญาเช่าอุปกรณ์สำนักงาน</w:t>
      </w:r>
    </w:p>
    <w:p w14:paraId="54CF91BA" w14:textId="77777777" w:rsidR="00F24F2F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3A166AE8" w14:textId="77777777" w:rsidR="00F24F2F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="00D96B53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96B53">
        <w:rPr>
          <w:rFonts w:ascii="Angsana New" w:hAnsi="Angsana New"/>
          <w:sz w:val="30"/>
          <w:szCs w:val="30"/>
        </w:rPr>
        <w:t>256</w:t>
      </w:r>
      <w:r w:rsidR="00B675B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กลุ่มบริษัทมี</w:t>
      </w:r>
      <w:r w:rsidRPr="00970266">
        <w:rPr>
          <w:rFonts w:ascii="Angsana New" w:hAnsi="Angsana New"/>
          <w:sz w:val="30"/>
          <w:szCs w:val="30"/>
          <w:cs/>
        </w:rPr>
        <w:t xml:space="preserve">สัญญาเช่าดำเนินงานหลายฉบับเพื่อเช่าอุปกรณ์สำนักงาน โดยสัญญามีระยะเวลาตั้งแต่ </w:t>
      </w:r>
      <w:r w:rsidRPr="00970266">
        <w:rPr>
          <w:rFonts w:ascii="Angsana New" w:hAnsi="Angsana New"/>
          <w:sz w:val="30"/>
          <w:szCs w:val="30"/>
        </w:rPr>
        <w:t>1</w:t>
      </w:r>
      <w:r w:rsidRPr="00970266">
        <w:rPr>
          <w:rFonts w:ascii="Angsana New" w:hAnsi="Angsana New"/>
          <w:sz w:val="30"/>
          <w:szCs w:val="30"/>
          <w:cs/>
        </w:rPr>
        <w:t xml:space="preserve"> ปี ถึง </w:t>
      </w:r>
      <w:r w:rsidRPr="00970266">
        <w:rPr>
          <w:rFonts w:ascii="Angsana New" w:hAnsi="Angsana New"/>
          <w:sz w:val="30"/>
          <w:szCs w:val="30"/>
        </w:rPr>
        <w:t>5</w:t>
      </w:r>
      <w:r w:rsidRPr="00970266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ๆจนถึงเดือนธันวาคม </w:t>
      </w:r>
      <w:r w:rsidRPr="00970266">
        <w:rPr>
          <w:rFonts w:ascii="Angsana New" w:hAnsi="Angsana New"/>
          <w:sz w:val="30"/>
          <w:szCs w:val="30"/>
        </w:rPr>
        <w:t>2565</w:t>
      </w:r>
    </w:p>
    <w:p w14:paraId="0910140F" w14:textId="77777777" w:rsidR="00F24F2F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48DE4BC1" w14:textId="77777777" w:rsidR="00332EEB" w:rsidRPr="004B707B" w:rsidRDefault="00332EEB" w:rsidP="00F24F2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สัญญาบริหารโครงการ</w:t>
      </w:r>
    </w:p>
    <w:p w14:paraId="130D0FD2" w14:textId="77777777" w:rsidR="00A30BC5" w:rsidRPr="004B707B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724A38F" w14:textId="77777777" w:rsidR="00A30BC5" w:rsidRPr="004B707B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บริษัทได้เข้าทำสัญญาจ้างบริหารโครงการอาคารเพื่อการพาณิชย์ มีกำหนด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>ปี สิ้นสุดวันที่</w:t>
      </w:r>
      <w:r w:rsidRPr="004B707B">
        <w:rPr>
          <w:rFonts w:ascii="Angsana New" w:hAnsi="Angsana New"/>
          <w:sz w:val="30"/>
          <w:szCs w:val="30"/>
        </w:rPr>
        <w:t xml:space="preserve"> 31 </w:t>
      </w:r>
      <w:r w:rsidRPr="004B707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5B7A79">
        <w:rPr>
          <w:rFonts w:ascii="Angsana New" w:hAnsi="Angsana New"/>
          <w:sz w:val="30"/>
          <w:szCs w:val="30"/>
        </w:rPr>
        <w:t>2564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บริษัทดังกล่าวจะให้บริการด้านบริหารโครงการอาคารพาณิชย์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และบริษัทจะ</w:t>
      </w:r>
      <w:r w:rsidRPr="004B707B">
        <w:rPr>
          <w:rFonts w:ascii="Angsana New" w:hAnsi="Angsana New"/>
          <w:sz w:val="30"/>
          <w:szCs w:val="30"/>
          <w:cs/>
        </w:rPr>
        <w:t>ต้องจ่ายค่า</w:t>
      </w:r>
      <w:r w:rsidRPr="004B707B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14:paraId="53A38E99" w14:textId="77777777" w:rsidR="00A30BC5" w:rsidRPr="004B707B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4A261EB" w14:textId="7FFD9277" w:rsidR="0060084E" w:rsidRDefault="00A30BC5" w:rsidP="00034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bookmarkStart w:id="4" w:name="_Hlk36662290"/>
      <w:r w:rsidRPr="004B707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บริษัทย่อยแห่งหนึ่งได้เข้าทำสัญญาจ้างบริหารโครงการอาคารเพื่อการพาณิชย์สองแห่ง มีกำหนด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>ปี สิ้นสุด</w:t>
      </w:r>
      <w:r w:rsidRPr="00E95C9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1284B" w:rsidRPr="00E95C9D">
        <w:rPr>
          <w:rFonts w:ascii="Angsana New" w:hAnsi="Angsana New"/>
          <w:sz w:val="30"/>
          <w:szCs w:val="30"/>
        </w:rPr>
        <w:t xml:space="preserve">31 </w:t>
      </w:r>
      <w:r w:rsidR="00C1284B" w:rsidRPr="00E95C9D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C1284B" w:rsidRPr="00E95C9D">
        <w:rPr>
          <w:rFonts w:ascii="Angsana New" w:hAnsi="Angsana New"/>
          <w:sz w:val="30"/>
          <w:szCs w:val="30"/>
        </w:rPr>
        <w:t>256</w:t>
      </w:r>
      <w:r w:rsidR="006F7577" w:rsidRPr="00E95C9D">
        <w:rPr>
          <w:rFonts w:ascii="Angsana New" w:hAnsi="Angsana New"/>
          <w:sz w:val="30"/>
          <w:szCs w:val="30"/>
        </w:rPr>
        <w:t>5</w:t>
      </w:r>
      <w:r w:rsidR="00304260" w:rsidRPr="00E95C9D">
        <w:rPr>
          <w:rFonts w:ascii="Angsana New" w:hAnsi="Angsana New"/>
          <w:sz w:val="30"/>
          <w:szCs w:val="30"/>
        </w:rPr>
        <w:t xml:space="preserve"> </w:t>
      </w:r>
      <w:r w:rsidR="00304260" w:rsidRPr="00E95C9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284B" w:rsidRPr="00E95C9D">
        <w:rPr>
          <w:rFonts w:ascii="Angsana New" w:hAnsi="Angsana New"/>
          <w:sz w:val="30"/>
          <w:szCs w:val="30"/>
        </w:rPr>
        <w:t xml:space="preserve">28 </w:t>
      </w:r>
      <w:r w:rsidR="00C1284B" w:rsidRPr="00E95C9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1284B" w:rsidRPr="00E95C9D">
        <w:rPr>
          <w:rFonts w:ascii="Angsana New" w:hAnsi="Angsana New"/>
          <w:sz w:val="30"/>
          <w:szCs w:val="30"/>
        </w:rPr>
        <w:t>256</w:t>
      </w:r>
      <w:r w:rsidR="006F7577" w:rsidRPr="00E95C9D">
        <w:rPr>
          <w:rFonts w:ascii="Angsana New" w:hAnsi="Angsana New"/>
          <w:sz w:val="30"/>
          <w:szCs w:val="30"/>
        </w:rPr>
        <w:t>6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และสามารถต่ออายุสัญญาได้อีกเป็น</w:t>
      </w:r>
      <w:r w:rsidR="00A473D4" w:rsidRPr="004B707B">
        <w:rPr>
          <w:rFonts w:ascii="Angsana New" w:hAnsi="Angsana New" w:hint="cs"/>
          <w:sz w:val="30"/>
          <w:szCs w:val="30"/>
          <w:cs/>
        </w:rPr>
        <w:t>เ</w:t>
      </w:r>
      <w:r w:rsidRPr="004B707B">
        <w:rPr>
          <w:rFonts w:ascii="Angsana New" w:hAnsi="Angsana New" w:hint="cs"/>
          <w:sz w:val="30"/>
          <w:szCs w:val="30"/>
          <w:cs/>
        </w:rPr>
        <w:t xml:space="preserve">วลา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และบริษัทย่อยจะ</w:t>
      </w:r>
      <w:r w:rsidRPr="004B707B">
        <w:rPr>
          <w:rFonts w:ascii="Angsana New" w:hAnsi="Angsana New"/>
          <w:sz w:val="30"/>
          <w:szCs w:val="30"/>
          <w:cs/>
        </w:rPr>
        <w:t>ต้องจ่ายค่า</w:t>
      </w:r>
      <w:r w:rsidRPr="004B707B">
        <w:rPr>
          <w:rFonts w:ascii="Angsana New" w:hAnsi="Angsana New" w:hint="cs"/>
          <w:sz w:val="30"/>
          <w:szCs w:val="30"/>
          <w:cs/>
        </w:rPr>
        <w:t>บริการตามที่ระบุใน</w:t>
      </w:r>
      <w:r w:rsidR="006D53BD" w:rsidRPr="00C0760F">
        <w:rPr>
          <w:rFonts w:ascii="Angsana New" w:hAnsi="Angsana New" w:hint="cs"/>
          <w:sz w:val="30"/>
          <w:szCs w:val="30"/>
          <w:cs/>
        </w:rPr>
        <w:t>สัญญา</w:t>
      </w:r>
    </w:p>
    <w:bookmarkEnd w:id="4"/>
    <w:p w14:paraId="3D8EF10F" w14:textId="680BB3E1" w:rsidR="00EA6A35" w:rsidRDefault="00EA6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C2B2A7" w14:textId="77777777" w:rsidR="00B675BC" w:rsidRDefault="00B675BC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5" w:name="_Hlk5872161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5B4C8137" w14:textId="77777777" w:rsidR="007B694A" w:rsidRPr="009B75B2" w:rsidRDefault="007B694A" w:rsidP="007B6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10"/>
          <w:szCs w:val="10"/>
        </w:rPr>
      </w:pPr>
    </w:p>
    <w:bookmarkEnd w:id="5"/>
    <w:p w14:paraId="2105FEF0" w14:textId="77777777" w:rsidR="00B675BC" w:rsidRPr="00EF3608" w:rsidRDefault="00B675BC" w:rsidP="00B675BC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/>
          <w:spacing w:val="8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ซึ่งคาดว่าจะมีผลกระทบที่มีสาระสำคัญต่องบการเงินรวมและงบการเงินเฉพาะกิจการ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</w:t>
      </w:r>
      <w:r w:rsidRPr="00EF3608">
        <w:rPr>
          <w:rFonts w:ascii="Angsana New" w:hAnsi="Angsana New"/>
          <w:spacing w:val="8"/>
          <w:sz w:val="30"/>
          <w:szCs w:val="30"/>
          <w:cs/>
        </w:rPr>
        <w:t>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EF3608">
        <w:rPr>
          <w:rFonts w:ascii="Angsana New" w:hAnsi="Angsana New"/>
          <w:spacing w:val="8"/>
          <w:sz w:val="30"/>
          <w:szCs w:val="30"/>
        </w:rPr>
        <w:t xml:space="preserve"> 1</w:t>
      </w:r>
      <w:r w:rsidRPr="00EF3608">
        <w:rPr>
          <w:rFonts w:ascii="Angsana New" w:hAnsi="Angsana New"/>
          <w:spacing w:val="8"/>
          <w:sz w:val="30"/>
          <w:szCs w:val="30"/>
          <w:cs/>
        </w:rPr>
        <w:t xml:space="preserve"> มกราคม ในปีดังต่อไปนี้</w:t>
      </w:r>
    </w:p>
    <w:p w14:paraId="7E11FC80" w14:textId="77777777" w:rsidR="00B675BC" w:rsidRPr="007034DE" w:rsidRDefault="00B675BC" w:rsidP="00B675BC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158"/>
        <w:gridCol w:w="4032"/>
        <w:gridCol w:w="1170"/>
      </w:tblGrid>
      <w:tr w:rsidR="00B675BC" w:rsidRPr="00EF3608" w14:paraId="36531BCA" w14:textId="77777777" w:rsidTr="00902041">
        <w:trPr>
          <w:tblHeader/>
        </w:trPr>
        <w:tc>
          <w:tcPr>
            <w:tcW w:w="4158" w:type="dxa"/>
            <w:shd w:val="clear" w:color="auto" w:fill="auto"/>
            <w:vAlign w:val="bottom"/>
          </w:tcPr>
          <w:p w14:paraId="1310A700" w14:textId="77777777" w:rsidR="00B675BC" w:rsidRPr="00EF3608" w:rsidRDefault="00B675BC" w:rsidP="00902041">
            <w:pPr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14:paraId="00E35F14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shd w:val="clear" w:color="auto" w:fill="auto"/>
          </w:tcPr>
          <w:p w14:paraId="2DC33EF5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B675BC" w:rsidRPr="00EF3608" w14:paraId="27F14594" w14:textId="77777777" w:rsidTr="00902041">
        <w:tc>
          <w:tcPr>
            <w:tcW w:w="4158" w:type="dxa"/>
            <w:shd w:val="clear" w:color="auto" w:fill="auto"/>
          </w:tcPr>
          <w:p w14:paraId="2D5DF11C" w14:textId="77777777" w:rsidR="00B675BC" w:rsidRPr="00EF3608" w:rsidRDefault="00B675BC" w:rsidP="00902041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2" w:type="dxa"/>
            <w:shd w:val="clear" w:color="auto" w:fill="auto"/>
          </w:tcPr>
          <w:p w14:paraId="07F77D5E" w14:textId="77777777" w:rsidR="00B675BC" w:rsidRPr="00EF3608" w:rsidRDefault="00B675BC" w:rsidP="0090204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C91297C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675BC" w:rsidRPr="00EF3608" w14:paraId="18FF304A" w14:textId="77777777" w:rsidTr="00902041">
        <w:tc>
          <w:tcPr>
            <w:tcW w:w="4158" w:type="dxa"/>
            <w:shd w:val="clear" w:color="auto" w:fill="auto"/>
          </w:tcPr>
          <w:p w14:paraId="6E06F5D6" w14:textId="77777777" w:rsidR="00B675BC" w:rsidRPr="00EF3608" w:rsidRDefault="00B675BC" w:rsidP="00902041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2" w:type="dxa"/>
            <w:shd w:val="clear" w:color="auto" w:fill="auto"/>
          </w:tcPr>
          <w:p w14:paraId="1C11FFFD" w14:textId="77777777" w:rsidR="00B675BC" w:rsidRPr="00EF3608" w:rsidRDefault="00B675BC" w:rsidP="0090204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9966074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675BC" w:rsidRPr="00EF3608" w14:paraId="3C98C105" w14:textId="77777777" w:rsidTr="00902041">
        <w:tc>
          <w:tcPr>
            <w:tcW w:w="4158" w:type="dxa"/>
            <w:shd w:val="clear" w:color="auto" w:fill="auto"/>
          </w:tcPr>
          <w:p w14:paraId="10EC3AF6" w14:textId="77777777" w:rsidR="00B675BC" w:rsidRPr="00EF3608" w:rsidRDefault="00B675BC" w:rsidP="00902041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032" w:type="dxa"/>
            <w:shd w:val="clear" w:color="auto" w:fill="auto"/>
          </w:tcPr>
          <w:p w14:paraId="519EAC0F" w14:textId="77777777" w:rsidR="00B675BC" w:rsidRPr="00EF3608" w:rsidRDefault="00B675BC" w:rsidP="0090204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4F3B9A3C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675BC" w:rsidRPr="00EF3608" w14:paraId="65D0C256" w14:textId="77777777" w:rsidTr="00902041">
        <w:tc>
          <w:tcPr>
            <w:tcW w:w="4158" w:type="dxa"/>
            <w:shd w:val="clear" w:color="auto" w:fill="auto"/>
          </w:tcPr>
          <w:p w14:paraId="4B31B2C2" w14:textId="77777777" w:rsidR="00B675BC" w:rsidRPr="00EF3608" w:rsidRDefault="00B675BC" w:rsidP="00902041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2" w:type="dxa"/>
            <w:shd w:val="clear" w:color="auto" w:fill="auto"/>
          </w:tcPr>
          <w:p w14:paraId="4CA3A36D" w14:textId="77777777" w:rsidR="00B675BC" w:rsidRPr="00EF3608" w:rsidRDefault="00B675BC" w:rsidP="0090204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CC17C77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675BC" w:rsidRPr="00EF3608" w14:paraId="5932E12F" w14:textId="77777777" w:rsidTr="00902041">
        <w:tc>
          <w:tcPr>
            <w:tcW w:w="4158" w:type="dxa"/>
            <w:shd w:val="clear" w:color="auto" w:fill="auto"/>
          </w:tcPr>
          <w:p w14:paraId="14BC46AB" w14:textId="77777777" w:rsidR="00B675BC" w:rsidRPr="00EF3608" w:rsidRDefault="00B675BC" w:rsidP="00902041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032" w:type="dxa"/>
            <w:shd w:val="clear" w:color="auto" w:fill="auto"/>
          </w:tcPr>
          <w:p w14:paraId="15EFD767" w14:textId="77777777" w:rsidR="00B675BC" w:rsidRPr="00EF3608" w:rsidRDefault="00B675BC" w:rsidP="00902041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D27569F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675BC" w:rsidRPr="00EF3608" w14:paraId="43AAD694" w14:textId="77777777" w:rsidTr="00902041">
        <w:tc>
          <w:tcPr>
            <w:tcW w:w="4158" w:type="dxa"/>
            <w:shd w:val="clear" w:color="auto" w:fill="auto"/>
          </w:tcPr>
          <w:p w14:paraId="0FF5B699" w14:textId="77777777" w:rsidR="00B675BC" w:rsidRPr="00EF3608" w:rsidRDefault="00B675BC" w:rsidP="00902041">
            <w:pPr>
              <w:tabs>
                <w:tab w:val="clear" w:pos="227"/>
              </w:tabs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32" w:type="dxa"/>
            <w:shd w:val="clear" w:color="auto" w:fill="auto"/>
          </w:tcPr>
          <w:p w14:paraId="606ABBFC" w14:textId="77777777" w:rsidR="00B675BC" w:rsidRPr="00EF3608" w:rsidRDefault="00B675BC" w:rsidP="0090204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170" w:type="dxa"/>
            <w:shd w:val="clear" w:color="auto" w:fill="auto"/>
          </w:tcPr>
          <w:p w14:paraId="79BA996C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14:paraId="069CAD23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0BF6D4D2" w14:textId="77777777" w:rsidR="00B675BC" w:rsidRPr="001404C2" w:rsidRDefault="00B675BC" w:rsidP="00B675BC">
      <w:pPr>
        <w:tabs>
          <w:tab w:val="clear" w:pos="227"/>
          <w:tab w:val="clear" w:pos="454"/>
        </w:tabs>
        <w:ind w:left="990" w:hanging="45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74F22BB" w14:textId="1FFF5686" w:rsidR="00B675BC" w:rsidRDefault="00B675BC" w:rsidP="00B675BC">
      <w:pPr>
        <w:tabs>
          <w:tab w:val="clear" w:pos="227"/>
          <w:tab w:val="clear" w:pos="454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3608">
        <w:rPr>
          <w:rFonts w:ascii="Angsana New" w:hAnsi="Angsana New"/>
          <w:i/>
          <w:iCs/>
          <w:sz w:val="30"/>
          <w:szCs w:val="30"/>
        </w:rPr>
        <w:t xml:space="preserve">*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1A70FC0" w14:textId="77777777" w:rsidR="009B75B2" w:rsidRPr="009B75B2" w:rsidRDefault="009B75B2" w:rsidP="00B675BC">
      <w:pPr>
        <w:tabs>
          <w:tab w:val="clear" w:pos="227"/>
          <w:tab w:val="clear" w:pos="454"/>
        </w:tabs>
        <w:ind w:left="990" w:hanging="45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1F41A60" w14:textId="77777777" w:rsidR="00B675BC" w:rsidRDefault="00B675BC" w:rsidP="00B675BC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CA4C8CB" w14:textId="77777777" w:rsidR="00B675BC" w:rsidRPr="004E32E0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78B7C725" w14:textId="77777777" w:rsidR="00B675BC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  <w:r w:rsidRPr="009449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ที่เกี่ยวข้องกับเครื่องมือทางการเงินนี้</w:t>
      </w:r>
      <w:r w:rsidRPr="009449CA">
        <w:rPr>
          <w:rFonts w:ascii="Angsana New" w:hAnsi="Angsana New" w:hint="cs"/>
          <w:sz w:val="30"/>
          <w:szCs w:val="30"/>
          <w:cs/>
        </w:rPr>
        <w:t>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3D5FC782" w14:textId="77777777" w:rsidR="00B675BC" w:rsidRPr="001404C2" w:rsidRDefault="00B675BC" w:rsidP="00B675BC">
      <w:pPr>
        <w:pStyle w:val="BodyText"/>
        <w:spacing w:after="0" w:line="240" w:lineRule="auto"/>
        <w:ind w:left="90" w:right="-25"/>
        <w:jc w:val="thaiDistribute"/>
        <w:rPr>
          <w:rFonts w:ascii="Angsana New" w:hAnsi="Angsana New"/>
        </w:rPr>
      </w:pPr>
    </w:p>
    <w:p w14:paraId="1E75A3D0" w14:textId="77777777" w:rsidR="00B675BC" w:rsidRPr="00EF3608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F3608">
        <w:rPr>
          <w:rFonts w:ascii="Angsana New" w:hAnsi="Angsana New"/>
          <w:i/>
          <w:iCs/>
          <w:color w:val="000000"/>
          <w:sz w:val="30"/>
          <w:szCs w:val="30"/>
          <w:cs/>
        </w:rPr>
        <w:t>ผลกระทบที่อาจจะเกิดขึ้นต่องบการเงิน</w:t>
      </w:r>
    </w:p>
    <w:p w14:paraId="221A3762" w14:textId="77777777" w:rsidR="00B675BC" w:rsidRPr="001404C2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CB75C1" w14:textId="77777777" w:rsidR="00B675BC" w:rsidRDefault="00B675BC" w:rsidP="00B675B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E34742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กลุ่มเครื่องมือทางการเงิน</w:t>
      </w:r>
    </w:p>
    <w:p w14:paraId="32714E12" w14:textId="77777777" w:rsidR="00B675BC" w:rsidRDefault="00B675BC" w:rsidP="00B675B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2"/>
        </w:rPr>
      </w:pPr>
    </w:p>
    <w:p w14:paraId="3FCCE407" w14:textId="77777777" w:rsidR="00B675BC" w:rsidRDefault="00B675BC" w:rsidP="00B675B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2"/>
        </w:rPr>
      </w:pPr>
    </w:p>
    <w:p w14:paraId="3254B211" w14:textId="77777777" w:rsidR="00B675BC" w:rsidRDefault="00B675BC" w:rsidP="00B675B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2"/>
        </w:rPr>
      </w:pPr>
    </w:p>
    <w:p w14:paraId="108B53F5" w14:textId="77777777" w:rsidR="00B675BC" w:rsidRPr="001E186A" w:rsidRDefault="00B675BC" w:rsidP="00B675BC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4C20A928" w14:textId="77777777" w:rsidR="00B675BC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Times New Roman"/>
          <w:sz w:val="30"/>
          <w:szCs w:val="30"/>
        </w:rPr>
      </w:pPr>
    </w:p>
    <w:p w14:paraId="1C06447E" w14:textId="77777777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(“TFRS 16”) </w:t>
      </w:r>
      <w:r>
        <w:rPr>
          <w:rFonts w:ascii="Angsana New" w:hAnsi="Angsana New" w:hint="cs"/>
          <w:sz w:val="30"/>
          <w:szCs w:val="30"/>
          <w:cs/>
        </w:rPr>
        <w:t>ได้นำเสนอวิธีการ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377E4AE6" w14:textId="77777777" w:rsidR="00B675BC" w:rsidRPr="000960B6" w:rsidRDefault="00B675BC" w:rsidP="00B675B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030C2B15" w14:textId="72E4D57C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>
        <w:rPr>
          <w:rFonts w:ascii="Angsana New" w:hAnsi="Angsana New" w:hint="cs"/>
          <w:sz w:val="30"/>
          <w:szCs w:val="30"/>
        </w:rPr>
        <w:t xml:space="preserve"> TFRS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 กลุ่มบริษัท ตามที่เปิดเผยในหมายเหตุข้อ </w:t>
      </w:r>
      <w:r w:rsidR="00711A8E" w:rsidRPr="00711A8E">
        <w:rPr>
          <w:rFonts w:ascii="Angsana New" w:hAnsi="Angsana New" w:hint="cs"/>
          <w:sz w:val="30"/>
          <w:szCs w:val="30"/>
        </w:rPr>
        <w:t>1</w:t>
      </w:r>
      <w:r w:rsidR="00FF4D95">
        <w:rPr>
          <w:rFonts w:ascii="Angsana New" w:hAnsi="Angsana New"/>
          <w:sz w:val="30"/>
          <w:szCs w:val="30"/>
        </w:rPr>
        <w:t>9</w:t>
      </w:r>
      <w:r w:rsidRPr="00FF2EEF">
        <w:rPr>
          <w:rFonts w:ascii="Angsana New" w:hAnsi="Angsana New"/>
          <w:sz w:val="30"/>
          <w:szCs w:val="30"/>
          <w:cs/>
        </w:rPr>
        <w:t xml:space="preserve"> ส่งผล</w:t>
      </w:r>
      <w:r>
        <w:rPr>
          <w:rFonts w:ascii="Angsana New" w:hAnsi="Angsana New" w:hint="cs"/>
          <w:sz w:val="30"/>
          <w:szCs w:val="30"/>
          <w:cs/>
        </w:rPr>
        <w:t xml:space="preserve">ให้ลักษณะของค่าใช้จ่ายที่เกี่ยวข้องกับสัญญาเช่าดังกล่าวเปลี่ยนแปลงไปโดย 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4DD69B9" w14:textId="77777777" w:rsidR="00B675BC" w:rsidRPr="004E32E0" w:rsidRDefault="00B675BC" w:rsidP="00B675BC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22"/>
          <w:szCs w:val="22"/>
        </w:rPr>
      </w:pPr>
    </w:p>
    <w:p w14:paraId="3D2D8E50" w14:textId="4D59C047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กลุ่มบริษัทให้เช่าช่วงสินทรัพย์บางรายการตามที่เปิดเผยในหมายเหตุข้อ</w:t>
      </w:r>
      <w:r>
        <w:rPr>
          <w:rFonts w:ascii="Angsana New" w:hAnsi="Angsana New"/>
          <w:sz w:val="30"/>
          <w:szCs w:val="30"/>
        </w:rPr>
        <w:t xml:space="preserve"> </w:t>
      </w:r>
      <w:r w:rsidR="00E8745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โดยวิธีเส้นตรงตลอดอายุสัญญาเช่า ตาม </w:t>
      </w:r>
      <w:r>
        <w:rPr>
          <w:rFonts w:ascii="Angsana New" w:hAnsi="Angsana New" w:hint="cs"/>
          <w:sz w:val="30"/>
          <w:szCs w:val="30"/>
        </w:rPr>
        <w:t xml:space="preserve">TFRS 16 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 กลุ่มบริษัทได้ทบทวนการจัดประเภทสัญญาให้เช่าช่วงและคาดว่าจะจัดประเภทเป็นสัญญาเช่าเงินทุน ส่งผลให้กลุ่มบริษัท จะรับรู้ลูกหนี้สัญญาเช่าเงินทุน </w:t>
      </w:r>
    </w:p>
    <w:p w14:paraId="17B97510" w14:textId="77777777" w:rsidR="00B675BC" w:rsidRPr="004E32E0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p w14:paraId="40CCA17B" w14:textId="77777777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02EB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D602EB">
        <w:rPr>
          <w:rFonts w:ascii="Angsana New" w:hAnsi="Angsana New"/>
          <w:color w:val="000000"/>
          <w:sz w:val="30"/>
          <w:szCs w:val="30"/>
        </w:rPr>
        <w:t>TFRS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602EB">
        <w:rPr>
          <w:rFonts w:ascii="Angsana New" w:hAnsi="Angsana New"/>
          <w:color w:val="000000"/>
          <w:sz w:val="30"/>
          <w:szCs w:val="30"/>
        </w:rPr>
        <w:t xml:space="preserve">16 </w:t>
      </w:r>
      <w:r w:rsidRPr="00D602EB">
        <w:rPr>
          <w:rFonts w:ascii="Angsana New" w:hAnsi="Angsana New"/>
          <w:color w:val="000000"/>
          <w:sz w:val="30"/>
          <w:szCs w:val="30"/>
          <w:cs/>
        </w:rPr>
        <w:t>มาถือปฏิบัติกับทุกสัญญาที่ทำขึ้นก่อน</w:t>
      </w:r>
      <w:r w:rsidRPr="005B6696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5B6696">
        <w:rPr>
          <w:rFonts w:ascii="Angsana New" w:hAnsi="Angsana New"/>
          <w:color w:val="000000"/>
          <w:sz w:val="30"/>
          <w:szCs w:val="30"/>
        </w:rPr>
        <w:t>1</w:t>
      </w:r>
      <w:r w:rsidRPr="005B6696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5B6696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เคยระบุเป็นสัญญาเช่าตามมาตรฐานการบัญชี ฉบับที่ </w:t>
      </w:r>
      <w:r>
        <w:rPr>
          <w:rFonts w:ascii="Angsana New" w:hAnsi="Angsana New" w:hint="cs"/>
          <w:color w:val="000000"/>
          <w:sz w:val="30"/>
          <w:szCs w:val="30"/>
        </w:rPr>
        <w:t>17</w:t>
      </w:r>
    </w:p>
    <w:p w14:paraId="055BCE25" w14:textId="77777777" w:rsidR="00B675BC" w:rsidRPr="004E32E0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E00087B" w14:textId="77777777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2522283" w14:textId="77777777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035C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การประเมิน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ผลกระทบ</w:t>
      </w:r>
      <w:r w:rsidRPr="0085035C">
        <w:rPr>
          <w:rFonts w:ascii="Angsana New" w:hAnsi="Angsana New" w:hint="cs"/>
          <w:color w:val="000000"/>
          <w:sz w:val="30"/>
          <w:szCs w:val="30"/>
          <w:cs/>
        </w:rPr>
        <w:t>เบื้องต้นของ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การถือปฏิบัติตามมาตรฐานการรายงานทางการเงินที่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color w:val="000000"/>
          <w:sz w:val="30"/>
          <w:szCs w:val="30"/>
        </w:rPr>
        <w:t>16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เป็นครั้งแรก</w:t>
      </w:r>
      <w:r w:rsidRPr="0085035C">
        <w:rPr>
          <w:rFonts w:ascii="Angsana New" w:hAnsi="Angsana New" w:hint="cs"/>
          <w:color w:val="000000"/>
          <w:sz w:val="30"/>
          <w:szCs w:val="30"/>
          <w:cs/>
        </w:rPr>
        <w:t xml:space="preserve">ต่องบการเงิน 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3402CE89" w14:textId="77777777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980"/>
        <w:gridCol w:w="540"/>
        <w:gridCol w:w="1890"/>
      </w:tblGrid>
      <w:tr w:rsidR="00B675BC" w:rsidRPr="00BD2F15" w14:paraId="12BC4887" w14:textId="77777777" w:rsidTr="00902041">
        <w:trPr>
          <w:tblHeader/>
        </w:trPr>
        <w:tc>
          <w:tcPr>
            <w:tcW w:w="4770" w:type="dxa"/>
            <w:vAlign w:val="bottom"/>
          </w:tcPr>
          <w:p w14:paraId="6ABA3A87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vAlign w:val="bottom"/>
          </w:tcPr>
          <w:p w14:paraId="0564484E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C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40" w:type="dxa"/>
            <w:vAlign w:val="bottom"/>
          </w:tcPr>
          <w:p w14:paraId="73368417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D76698F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5BC" w:rsidRPr="00BD2F15" w14:paraId="6FA6854B" w14:textId="77777777" w:rsidTr="00902041">
        <w:trPr>
          <w:tblHeader/>
        </w:trPr>
        <w:tc>
          <w:tcPr>
            <w:tcW w:w="4770" w:type="dxa"/>
            <w:vAlign w:val="bottom"/>
          </w:tcPr>
          <w:p w14:paraId="5C3711A6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47ACE665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540" w:type="dxa"/>
            <w:vAlign w:val="bottom"/>
          </w:tcPr>
          <w:p w14:paraId="4F0F8968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2173705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EA6A35" w:rsidRPr="00BD2F15" w14:paraId="5E9830AD" w14:textId="77777777" w:rsidTr="00A03195">
        <w:trPr>
          <w:tblHeader/>
        </w:trPr>
        <w:tc>
          <w:tcPr>
            <w:tcW w:w="4770" w:type="dxa"/>
            <w:vAlign w:val="bottom"/>
          </w:tcPr>
          <w:p w14:paraId="02E8333F" w14:textId="77777777" w:rsidR="00EA6A35" w:rsidRPr="00BB3CBC" w:rsidRDefault="00EA6A35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0238AFF" w14:textId="01137CA9" w:rsidR="00EA6A35" w:rsidRPr="00EA6A35" w:rsidRDefault="00EA6A35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6A3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DC1DF8" w:rsidRPr="0013442F" w14:paraId="4B57B0FE" w14:textId="77777777" w:rsidTr="00711A8E">
        <w:trPr>
          <w:tblHeader/>
        </w:trPr>
        <w:tc>
          <w:tcPr>
            <w:tcW w:w="4770" w:type="dxa"/>
          </w:tcPr>
          <w:p w14:paraId="62547D37" w14:textId="2656779C" w:rsidR="00DC1DF8" w:rsidRPr="0013442F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ลูกหนี้สัญญาเช่า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ทางการเงินเพิ่มขึ้น</w:t>
            </w:r>
          </w:p>
        </w:tc>
        <w:tc>
          <w:tcPr>
            <w:tcW w:w="1980" w:type="dxa"/>
            <w:vAlign w:val="bottom"/>
          </w:tcPr>
          <w:p w14:paraId="5E548144" w14:textId="0FD21DB5" w:rsidR="00DC1DF8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741.37</w:t>
            </w:r>
          </w:p>
        </w:tc>
        <w:tc>
          <w:tcPr>
            <w:tcW w:w="540" w:type="dxa"/>
            <w:vAlign w:val="bottom"/>
          </w:tcPr>
          <w:p w14:paraId="6AF0092F" w14:textId="77777777" w:rsidR="00DC1DF8" w:rsidRPr="00BB3CB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left="-115" w:right="246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59D371B" w14:textId="0F47005C" w:rsidR="00DC1DF8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C1DF8" w:rsidRPr="0013442F" w14:paraId="46E5EECB" w14:textId="77777777" w:rsidTr="00902041">
        <w:trPr>
          <w:tblHeader/>
        </w:trPr>
        <w:tc>
          <w:tcPr>
            <w:tcW w:w="4770" w:type="dxa"/>
            <w:vAlign w:val="bottom"/>
          </w:tcPr>
          <w:p w14:paraId="3174F09B" w14:textId="37C583E4" w:rsidR="00DC1DF8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สินทรัพย์หมุนเวียนอื่นลดลง</w:t>
            </w:r>
          </w:p>
        </w:tc>
        <w:tc>
          <w:tcPr>
            <w:tcW w:w="1980" w:type="dxa"/>
            <w:vAlign w:val="bottom"/>
          </w:tcPr>
          <w:p w14:paraId="6E3F439F" w14:textId="2F618351" w:rsidR="00DC1DF8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(21.97)</w:t>
            </w:r>
          </w:p>
        </w:tc>
        <w:tc>
          <w:tcPr>
            <w:tcW w:w="540" w:type="dxa"/>
            <w:vAlign w:val="bottom"/>
          </w:tcPr>
          <w:p w14:paraId="0C121863" w14:textId="77777777" w:rsidR="00DC1DF8" w:rsidRPr="00BB3CB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left="-115" w:right="246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D3E378D" w14:textId="4AF78AD3" w:rsidR="00DC1DF8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C1DF8" w:rsidRPr="00BD2F15" w14:paraId="289B654F" w14:textId="77777777" w:rsidTr="00902041">
        <w:tc>
          <w:tcPr>
            <w:tcW w:w="4770" w:type="dxa"/>
          </w:tcPr>
          <w:p w14:paraId="27EBC680" w14:textId="77777777" w:rsidR="00DC1DF8" w:rsidRPr="0082237D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980" w:type="dxa"/>
            <w:vAlign w:val="bottom"/>
          </w:tcPr>
          <w:p w14:paraId="1B2AF12C" w14:textId="77777777" w:rsidR="00DC1DF8" w:rsidRPr="00BB3CB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1,081.29</w:t>
            </w:r>
          </w:p>
        </w:tc>
        <w:tc>
          <w:tcPr>
            <w:tcW w:w="540" w:type="dxa"/>
            <w:vAlign w:val="bottom"/>
          </w:tcPr>
          <w:p w14:paraId="5972E233" w14:textId="77777777" w:rsidR="00DC1DF8" w:rsidRPr="00BB3CB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75CA7BA" w14:textId="77777777" w:rsidR="00DC1DF8" w:rsidRPr="00BB3CB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24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1,011.00</w:t>
            </w:r>
          </w:p>
        </w:tc>
      </w:tr>
      <w:tr w:rsidR="00DC1DF8" w:rsidRPr="00BD2F15" w14:paraId="4E6492FB" w14:textId="77777777" w:rsidTr="00902041">
        <w:tc>
          <w:tcPr>
            <w:tcW w:w="4770" w:type="dxa"/>
          </w:tcPr>
          <w:p w14:paraId="6C8A6043" w14:textId="77777777" w:rsidR="00DC1DF8" w:rsidRPr="00BB3CB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BB3C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139BDF02" w14:textId="77777777" w:rsidR="00DC1DF8" w:rsidRPr="00BB3CB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(2,569.97)</w:t>
            </w:r>
          </w:p>
        </w:tc>
        <w:tc>
          <w:tcPr>
            <w:tcW w:w="540" w:type="dxa"/>
            <w:vAlign w:val="bottom"/>
          </w:tcPr>
          <w:p w14:paraId="5DC6FC28" w14:textId="77777777" w:rsidR="00DC1DF8" w:rsidRPr="00BB3CB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5C47FB8" w14:textId="77777777" w:rsidR="00DC1DF8" w:rsidRPr="00BB3CB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C1DF8" w:rsidRPr="00B7772C" w14:paraId="537EFDE6" w14:textId="77777777" w:rsidTr="00902041">
        <w:tc>
          <w:tcPr>
            <w:tcW w:w="4770" w:type="dxa"/>
          </w:tcPr>
          <w:p w14:paraId="0367788F" w14:textId="77777777" w:rsidR="00DC1DF8" w:rsidRPr="0054665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980" w:type="dxa"/>
            <w:vAlign w:val="bottom"/>
          </w:tcPr>
          <w:p w14:paraId="3388C377" w14:textId="77777777" w:rsidR="00DC1DF8" w:rsidRPr="007357F7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(871.43)</w:t>
            </w:r>
          </w:p>
        </w:tc>
        <w:tc>
          <w:tcPr>
            <w:tcW w:w="540" w:type="dxa"/>
          </w:tcPr>
          <w:p w14:paraId="20BF8AF1" w14:textId="77777777" w:rsidR="00DC1DF8" w:rsidRPr="007357F7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F4209CD" w14:textId="77777777" w:rsidR="00DC1DF8" w:rsidRPr="007357F7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(362.89)</w:t>
            </w:r>
          </w:p>
        </w:tc>
      </w:tr>
      <w:tr w:rsidR="00DC1DF8" w:rsidRPr="00BD2F15" w14:paraId="2B4251A0" w14:textId="77777777" w:rsidTr="00902041">
        <w:tc>
          <w:tcPr>
            <w:tcW w:w="4770" w:type="dxa"/>
          </w:tcPr>
          <w:p w14:paraId="49DF4748" w14:textId="77777777" w:rsidR="00DC1DF8" w:rsidRPr="0054665C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และร่วมค้าลดลง</w:t>
            </w:r>
          </w:p>
        </w:tc>
        <w:tc>
          <w:tcPr>
            <w:tcW w:w="1980" w:type="dxa"/>
            <w:vAlign w:val="bottom"/>
          </w:tcPr>
          <w:p w14:paraId="15BE701F" w14:textId="77777777" w:rsidR="00DC1DF8" w:rsidRPr="007357F7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(436.74)</w:t>
            </w:r>
          </w:p>
        </w:tc>
        <w:tc>
          <w:tcPr>
            <w:tcW w:w="540" w:type="dxa"/>
          </w:tcPr>
          <w:p w14:paraId="45E01C5E" w14:textId="77777777" w:rsidR="00DC1DF8" w:rsidRPr="007357F7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1AD2A73" w14:textId="77777777" w:rsidR="00DC1DF8" w:rsidRPr="007357F7" w:rsidRDefault="00DC1DF8" w:rsidP="00DC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D4FE0" w:rsidRPr="00BD2F15" w14:paraId="2D8E31C4" w14:textId="77777777" w:rsidTr="00902041">
        <w:tc>
          <w:tcPr>
            <w:tcW w:w="4770" w:type="dxa"/>
          </w:tcPr>
          <w:p w14:paraId="2A42246B" w14:textId="2C8ED538" w:rsidR="005D4FE0" w:rsidRPr="00BB3CBC" w:rsidRDefault="005D4FE0" w:rsidP="005D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รายได้สิทธิการเช่ารอตัดบัญชีที่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467BE6AD" w14:textId="39F38833" w:rsidR="005D4FE0" w:rsidRDefault="005D4FE0" w:rsidP="005D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6,165.59</w:t>
            </w:r>
          </w:p>
        </w:tc>
        <w:tc>
          <w:tcPr>
            <w:tcW w:w="540" w:type="dxa"/>
          </w:tcPr>
          <w:p w14:paraId="1A4D5178" w14:textId="77777777" w:rsidR="005D4FE0" w:rsidRPr="007357F7" w:rsidRDefault="005D4FE0" w:rsidP="005D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33B1B2C" w14:textId="4C1B1406" w:rsidR="005D4FE0" w:rsidRDefault="005D4FE0" w:rsidP="005D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90438" w:rsidRPr="00BD2F15" w14:paraId="5C14C835" w14:textId="77777777" w:rsidTr="00902041">
        <w:tc>
          <w:tcPr>
            <w:tcW w:w="4770" w:type="dxa"/>
          </w:tcPr>
          <w:p w14:paraId="4EB63493" w14:textId="469C796C" w:rsidR="00E90438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หนี้สินหมุนเวียนอื่นลดลง</w:t>
            </w:r>
          </w:p>
        </w:tc>
        <w:tc>
          <w:tcPr>
            <w:tcW w:w="1980" w:type="dxa"/>
            <w:vAlign w:val="bottom"/>
          </w:tcPr>
          <w:p w14:paraId="3F0BBA4D" w14:textId="7BEB0796" w:rsidR="00E90438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6.26</w:t>
            </w:r>
          </w:p>
        </w:tc>
        <w:tc>
          <w:tcPr>
            <w:tcW w:w="540" w:type="dxa"/>
          </w:tcPr>
          <w:p w14:paraId="3FF70014" w14:textId="77777777" w:rsidR="00E90438" w:rsidRPr="007357F7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1CACC85" w14:textId="028F0027" w:rsidR="00E90438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24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3.49</w:t>
            </w:r>
          </w:p>
        </w:tc>
      </w:tr>
      <w:tr w:rsidR="005D4FE0" w:rsidRPr="00862D79" w14:paraId="4BC86426" w14:textId="77777777" w:rsidTr="00902041">
        <w:tc>
          <w:tcPr>
            <w:tcW w:w="4770" w:type="dxa"/>
          </w:tcPr>
          <w:p w14:paraId="4317EA52" w14:textId="77777777" w:rsidR="005D4FE0" w:rsidRPr="00BB3CBC" w:rsidRDefault="005D4FE0" w:rsidP="005D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980" w:type="dxa"/>
            <w:vAlign w:val="bottom"/>
          </w:tcPr>
          <w:p w14:paraId="07851586" w14:textId="70EE09D4" w:rsidR="005D4FE0" w:rsidRPr="00482719" w:rsidRDefault="005D4FE0" w:rsidP="005D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(1,509.09)</w:t>
            </w:r>
          </w:p>
        </w:tc>
        <w:tc>
          <w:tcPr>
            <w:tcW w:w="540" w:type="dxa"/>
          </w:tcPr>
          <w:p w14:paraId="17975EF8" w14:textId="77777777" w:rsidR="005D4FE0" w:rsidRPr="00482719" w:rsidRDefault="005D4FE0" w:rsidP="005D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2306CB" w14:textId="70A7914E" w:rsidR="005D4FE0" w:rsidRPr="00482719" w:rsidRDefault="005D4FE0" w:rsidP="005D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24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(651.60)</w:t>
            </w:r>
          </w:p>
        </w:tc>
      </w:tr>
      <w:tr w:rsidR="00E90438" w:rsidRPr="00BD2F15" w14:paraId="0E1C0EFF" w14:textId="77777777" w:rsidTr="00902041">
        <w:tc>
          <w:tcPr>
            <w:tcW w:w="4770" w:type="dxa"/>
          </w:tcPr>
          <w:p w14:paraId="3B6DBAD2" w14:textId="77777777" w:rsidR="00E90438" w:rsidRPr="00BB3CBC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980" w:type="dxa"/>
            <w:vAlign w:val="bottom"/>
          </w:tcPr>
          <w:p w14:paraId="7BA4E0AE" w14:textId="6A3B8EC9" w:rsidR="00E90438" w:rsidRPr="002E19BD" w:rsidRDefault="00523E04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(463.33)</w:t>
            </w:r>
          </w:p>
        </w:tc>
        <w:tc>
          <w:tcPr>
            <w:tcW w:w="540" w:type="dxa"/>
          </w:tcPr>
          <w:p w14:paraId="7F4C5D9B" w14:textId="77777777" w:rsidR="00E90438" w:rsidRPr="002E19BD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FB000D1" w14:textId="77777777" w:rsidR="00E90438" w:rsidRPr="002E19BD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90438" w:rsidRPr="00BD2F15" w14:paraId="07680D77" w14:textId="77777777" w:rsidTr="00902041">
        <w:tc>
          <w:tcPr>
            <w:tcW w:w="4770" w:type="dxa"/>
          </w:tcPr>
          <w:p w14:paraId="65780189" w14:textId="77777777" w:rsidR="00E90438" w:rsidRPr="00BB3CBC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กำไรสะสม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47DFC7C0" w14:textId="7947CC2B" w:rsidR="00E90438" w:rsidRPr="002E19BD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(2,121.98)</w:t>
            </w:r>
          </w:p>
        </w:tc>
        <w:tc>
          <w:tcPr>
            <w:tcW w:w="540" w:type="dxa"/>
          </w:tcPr>
          <w:p w14:paraId="6EFEE890" w14:textId="77777777" w:rsidR="00E90438" w:rsidRPr="002E19BD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42CD805" w14:textId="77777777" w:rsidR="00E90438" w:rsidRPr="002E19BD" w:rsidRDefault="00E90438" w:rsidP="00E9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681367AF" w14:textId="77777777" w:rsidR="004330D9" w:rsidRPr="004330D9" w:rsidRDefault="004330D9" w:rsidP="0043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986BB5" w14:textId="77777777" w:rsidR="00B675BC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868FDC2" w14:textId="77777777" w:rsidR="00B675BC" w:rsidRPr="00B675BC" w:rsidRDefault="00B675BC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75BC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2EDBD0D2" w14:textId="77777777" w:rsidR="00B675BC" w:rsidRPr="003674BD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1E6DDDB" w14:textId="13F7A846" w:rsidR="00B675BC" w:rsidRPr="00C94D53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94D53">
        <w:rPr>
          <w:rFonts w:ascii="Angsana New" w:hAnsi="Angsana New" w:hint="cs"/>
          <w:sz w:val="30"/>
          <w:szCs w:val="30"/>
          <w:cs/>
        </w:rPr>
        <w:t>รายการบางรายการในงบ</w:t>
      </w:r>
      <w:r>
        <w:rPr>
          <w:rFonts w:ascii="Angsana New" w:hAnsi="Angsana New" w:hint="cs"/>
          <w:sz w:val="30"/>
          <w:szCs w:val="30"/>
          <w:cs/>
        </w:rPr>
        <w:t>กำไรขาดทุนเบ็ดเสร็จสำหรับงวดสามเดือน</w:t>
      </w:r>
      <w:r w:rsidR="00BB5C13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>สิ้นสุด</w:t>
      </w:r>
      <w:r w:rsidRPr="00C94D53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Pr="00C94D53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94D53">
        <w:rPr>
          <w:rFonts w:ascii="Angsana New" w:hAnsi="Angsana New" w:hint="cs"/>
          <w:sz w:val="30"/>
          <w:szCs w:val="30"/>
          <w:cs/>
        </w:rPr>
        <w:t xml:space="preserve"> </w:t>
      </w:r>
      <w:r w:rsidRPr="00C94D5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C94D53">
        <w:rPr>
          <w:rFonts w:ascii="Angsana New" w:hAnsi="Angsana New"/>
          <w:sz w:val="30"/>
          <w:szCs w:val="30"/>
        </w:rPr>
        <w:t xml:space="preserve"> </w:t>
      </w:r>
      <w:r w:rsidRPr="00C94D53">
        <w:rPr>
          <w:rFonts w:ascii="Angsana New" w:hAnsi="Angsana New" w:hint="cs"/>
          <w:sz w:val="30"/>
          <w:szCs w:val="30"/>
          <w:cs/>
        </w:rPr>
        <w:t>ได้จัดประเภทรายการใหม่ให้สอดคล้องกับการนำเสนองบการเงิน</w:t>
      </w:r>
      <w:r w:rsidR="00BB5C13">
        <w:rPr>
          <w:rFonts w:ascii="Angsana New" w:hAnsi="Angsana New" w:hint="cs"/>
          <w:sz w:val="30"/>
          <w:szCs w:val="30"/>
          <w:cs/>
        </w:rPr>
        <w:t>งวดสิ้นสุด</w:t>
      </w:r>
      <w:r w:rsidRPr="00C94D53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Pr="00C94D53">
        <w:rPr>
          <w:rFonts w:ascii="Angsana New" w:hAnsi="Angsana New"/>
          <w:sz w:val="30"/>
          <w:szCs w:val="30"/>
        </w:rPr>
        <w:t xml:space="preserve">31 </w:t>
      </w:r>
      <w:r w:rsidR="00491220">
        <w:rPr>
          <w:rFonts w:ascii="Angsana New" w:hAnsi="Angsana New" w:hint="cs"/>
          <w:sz w:val="30"/>
          <w:szCs w:val="30"/>
          <w:cs/>
        </w:rPr>
        <w:t>มีนาคม</w:t>
      </w:r>
      <w:r w:rsidRPr="00C94D53">
        <w:rPr>
          <w:rFonts w:ascii="Angsana New" w:hAnsi="Angsana New" w:hint="cs"/>
          <w:sz w:val="30"/>
          <w:szCs w:val="30"/>
          <w:cs/>
        </w:rPr>
        <w:t xml:space="preserve"> </w:t>
      </w:r>
      <w:r w:rsidRPr="00C94D53">
        <w:rPr>
          <w:rFonts w:ascii="Angsana New" w:hAnsi="Angsana New"/>
          <w:sz w:val="30"/>
          <w:szCs w:val="30"/>
        </w:rPr>
        <w:t>256</w:t>
      </w:r>
      <w:r w:rsidR="0049122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0DA0508" w14:textId="77777777" w:rsidR="00B675BC" w:rsidRPr="003674BD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4710" w:type="pct"/>
        <w:tblInd w:w="450" w:type="dxa"/>
        <w:tblLook w:val="04A0" w:firstRow="1" w:lastRow="0" w:firstColumn="1" w:lastColumn="0" w:noHBand="0" w:noVBand="1"/>
      </w:tblPr>
      <w:tblGrid>
        <w:gridCol w:w="4357"/>
        <w:gridCol w:w="1392"/>
        <w:gridCol w:w="280"/>
        <w:gridCol w:w="1392"/>
        <w:gridCol w:w="278"/>
        <w:gridCol w:w="1389"/>
      </w:tblGrid>
      <w:tr w:rsidR="00B675BC" w:rsidRPr="00DF7332" w14:paraId="459E3E9B" w14:textId="77777777" w:rsidTr="00902041">
        <w:trPr>
          <w:tblHeader/>
        </w:trPr>
        <w:tc>
          <w:tcPr>
            <w:tcW w:w="2397" w:type="pct"/>
          </w:tcPr>
          <w:p w14:paraId="56FFE204" w14:textId="77777777" w:rsidR="00B675BC" w:rsidRPr="00DF7332" w:rsidRDefault="00B675BC" w:rsidP="00902041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pct"/>
            <w:gridSpan w:val="5"/>
            <w:hideMark/>
          </w:tcPr>
          <w:p w14:paraId="318E92B0" w14:textId="77777777" w:rsidR="00B675BC" w:rsidRPr="00DF7332" w:rsidRDefault="00B675BC" w:rsidP="00902041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122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675BC" w:rsidRPr="00DF7332" w14:paraId="24AB687F" w14:textId="77777777" w:rsidTr="00902041">
        <w:trPr>
          <w:tblHeader/>
        </w:trPr>
        <w:tc>
          <w:tcPr>
            <w:tcW w:w="2397" w:type="pct"/>
          </w:tcPr>
          <w:p w14:paraId="62D4A3E3" w14:textId="77777777" w:rsidR="00B675BC" w:rsidRPr="00DF7332" w:rsidRDefault="00B675BC" w:rsidP="00902041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024AB" w14:textId="77777777" w:rsidR="00B675BC" w:rsidRPr="00DF7332" w:rsidRDefault="00B675BC" w:rsidP="00902041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left" w:pos="1740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B675BC" w:rsidRPr="00DF7332" w14:paraId="1339BEC7" w14:textId="77777777" w:rsidTr="00902041">
        <w:trPr>
          <w:tblHeader/>
        </w:trPr>
        <w:tc>
          <w:tcPr>
            <w:tcW w:w="2397" w:type="pct"/>
          </w:tcPr>
          <w:p w14:paraId="5ED4A8B3" w14:textId="77777777" w:rsidR="00B675BC" w:rsidRPr="00DF7332" w:rsidRDefault="00B675BC" w:rsidP="00902041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58CFB1" w14:textId="77777777" w:rsidR="00B675BC" w:rsidRPr="00DF7332" w:rsidRDefault="00B675BC" w:rsidP="0090204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48C06" w14:textId="77777777" w:rsidR="00B675BC" w:rsidRPr="00DF7332" w:rsidRDefault="00B675BC" w:rsidP="00902041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C8A09" w14:textId="77777777" w:rsidR="00B675BC" w:rsidRPr="00DF7332" w:rsidRDefault="00B675BC" w:rsidP="0090204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85C86" w14:textId="77777777" w:rsidR="00B675BC" w:rsidRPr="00DF7332" w:rsidRDefault="00B675BC" w:rsidP="00902041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327832" w14:textId="77777777" w:rsidR="00B675BC" w:rsidRPr="00DF7332" w:rsidRDefault="00B675BC" w:rsidP="00902041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</w:p>
        </w:tc>
      </w:tr>
      <w:tr w:rsidR="00B675BC" w:rsidRPr="00DF7332" w14:paraId="55066202" w14:textId="77777777" w:rsidTr="00902041">
        <w:trPr>
          <w:tblHeader/>
        </w:trPr>
        <w:tc>
          <w:tcPr>
            <w:tcW w:w="2397" w:type="pct"/>
          </w:tcPr>
          <w:p w14:paraId="29589D01" w14:textId="77777777" w:rsidR="00B675BC" w:rsidRPr="00DF7332" w:rsidRDefault="00B675BC" w:rsidP="00902041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6" w:type="pct"/>
            <w:hideMark/>
          </w:tcPr>
          <w:p w14:paraId="478BF87E" w14:textId="77777777" w:rsidR="00B675BC" w:rsidRPr="00DF7332" w:rsidRDefault="00B675BC" w:rsidP="009020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4" w:type="pct"/>
          </w:tcPr>
          <w:p w14:paraId="5FC8DE67" w14:textId="77777777" w:rsidR="00B675BC" w:rsidRPr="00DF7332" w:rsidRDefault="00B675BC" w:rsidP="00902041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hideMark/>
          </w:tcPr>
          <w:p w14:paraId="3808ED16" w14:textId="77777777" w:rsidR="00B675BC" w:rsidRPr="00DF7332" w:rsidRDefault="00B675BC" w:rsidP="009020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3" w:type="pct"/>
          </w:tcPr>
          <w:p w14:paraId="497C2C66" w14:textId="77777777" w:rsidR="00B675BC" w:rsidRPr="00DF7332" w:rsidRDefault="00B675BC" w:rsidP="00902041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hideMark/>
          </w:tcPr>
          <w:p w14:paraId="3BC022DE" w14:textId="77777777" w:rsidR="00B675BC" w:rsidRPr="00DF7332" w:rsidRDefault="00B675BC" w:rsidP="009020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</w:tr>
      <w:tr w:rsidR="00B675BC" w:rsidRPr="00DF7332" w14:paraId="5B084149" w14:textId="77777777" w:rsidTr="00902041">
        <w:trPr>
          <w:trHeight w:val="371"/>
          <w:tblHeader/>
        </w:trPr>
        <w:tc>
          <w:tcPr>
            <w:tcW w:w="2397" w:type="pct"/>
          </w:tcPr>
          <w:p w14:paraId="70EACBE1" w14:textId="77777777" w:rsidR="00B675BC" w:rsidRPr="00DF7332" w:rsidRDefault="00B675BC" w:rsidP="00902041">
            <w:pPr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3" w:type="pct"/>
            <w:gridSpan w:val="5"/>
            <w:hideMark/>
          </w:tcPr>
          <w:p w14:paraId="7A9C58D1" w14:textId="77777777" w:rsidR="00B675BC" w:rsidRPr="00DF7332" w:rsidRDefault="00B675BC" w:rsidP="00902041">
            <w:pPr>
              <w:tabs>
                <w:tab w:val="decimal" w:pos="64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F73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675BC" w:rsidRPr="00DF7332" w14:paraId="1BD97C58" w14:textId="77777777" w:rsidTr="00902041">
        <w:tc>
          <w:tcPr>
            <w:tcW w:w="2397" w:type="pct"/>
            <w:hideMark/>
          </w:tcPr>
          <w:p w14:paraId="66BD74FE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 w:hanging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766" w:type="pct"/>
          </w:tcPr>
          <w:p w14:paraId="0D3E2E8F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58CE836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29B5254D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2564D1F7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27D7C627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5BC" w:rsidRPr="00DF7332" w14:paraId="05A15333" w14:textId="77777777" w:rsidTr="00902041">
        <w:tc>
          <w:tcPr>
            <w:tcW w:w="2397" w:type="pct"/>
            <w:hideMark/>
          </w:tcPr>
          <w:p w14:paraId="0183FBF6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912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66" w:type="pct"/>
          </w:tcPr>
          <w:p w14:paraId="3F65C47D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3E2FCB20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4A905627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1E45F39B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7C9F4830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5BC" w:rsidRPr="00DF7332" w14:paraId="74A6CCA0" w14:textId="77777777" w:rsidTr="00491220">
        <w:tc>
          <w:tcPr>
            <w:tcW w:w="2397" w:type="pct"/>
            <w:hideMark/>
          </w:tcPr>
          <w:p w14:paraId="19018573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766" w:type="pct"/>
          </w:tcPr>
          <w:p w14:paraId="6A694FE9" w14:textId="72B0B18E" w:rsidR="00B675BC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0"/>
              </w:tabs>
              <w:ind w:firstLine="2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(4,399.36)</w:t>
            </w:r>
          </w:p>
        </w:tc>
        <w:tc>
          <w:tcPr>
            <w:tcW w:w="154" w:type="pct"/>
          </w:tcPr>
          <w:p w14:paraId="652B9441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53E3700F" w14:textId="5F5D5233" w:rsidR="00B675BC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3.40</w:t>
            </w:r>
          </w:p>
        </w:tc>
        <w:tc>
          <w:tcPr>
            <w:tcW w:w="153" w:type="pct"/>
          </w:tcPr>
          <w:p w14:paraId="574EBF3F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030BBEE3" w14:textId="1AB664F6" w:rsidR="00B675BC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0" w:firstLine="2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(4,395.96)</w:t>
            </w:r>
          </w:p>
        </w:tc>
      </w:tr>
      <w:tr w:rsidR="00B675BC" w:rsidRPr="00DF7332" w14:paraId="04C410CA" w14:textId="77777777" w:rsidTr="00491220">
        <w:tc>
          <w:tcPr>
            <w:tcW w:w="2397" w:type="pct"/>
            <w:hideMark/>
          </w:tcPr>
          <w:p w14:paraId="3E04FEE1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766" w:type="pct"/>
          </w:tcPr>
          <w:p w14:paraId="60B2C5BE" w14:textId="7DD14D6A" w:rsidR="00B675BC" w:rsidRPr="00DF7332" w:rsidRDefault="00D501BF" w:rsidP="00902041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3,027.67</w:t>
            </w:r>
          </w:p>
        </w:tc>
        <w:tc>
          <w:tcPr>
            <w:tcW w:w="154" w:type="pct"/>
          </w:tcPr>
          <w:p w14:paraId="4558F938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015DA21A" w14:textId="6D39AAD6" w:rsidR="00B675BC" w:rsidRPr="00DF7332" w:rsidRDefault="00D501BF" w:rsidP="00902041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5.01</w:t>
            </w:r>
          </w:p>
        </w:tc>
        <w:tc>
          <w:tcPr>
            <w:tcW w:w="153" w:type="pct"/>
          </w:tcPr>
          <w:p w14:paraId="0020813D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7A0AA0B4" w14:textId="05342203" w:rsidR="00B675BC" w:rsidRPr="00DF7332" w:rsidRDefault="00D501BF" w:rsidP="00902041">
            <w:pPr>
              <w:tabs>
                <w:tab w:val="clear" w:pos="227"/>
                <w:tab w:val="clear" w:pos="454"/>
                <w:tab w:val="clear" w:pos="680"/>
                <w:tab w:val="decimal" w:pos="780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3,032.68</w:t>
            </w:r>
          </w:p>
        </w:tc>
      </w:tr>
      <w:tr w:rsidR="00B675BC" w:rsidRPr="00DF7332" w14:paraId="51135707" w14:textId="77777777" w:rsidTr="00491220">
        <w:tc>
          <w:tcPr>
            <w:tcW w:w="2397" w:type="pct"/>
            <w:hideMark/>
          </w:tcPr>
          <w:p w14:paraId="6C54DF90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66" w:type="pct"/>
          </w:tcPr>
          <w:p w14:paraId="0F117606" w14:textId="144722C2" w:rsidR="00B675BC" w:rsidRPr="00DF7332" w:rsidRDefault="00D501BF" w:rsidP="00902041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368.37</w:t>
            </w:r>
          </w:p>
        </w:tc>
        <w:tc>
          <w:tcPr>
            <w:tcW w:w="154" w:type="pct"/>
          </w:tcPr>
          <w:p w14:paraId="2BE98E6F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3A0A1264" w14:textId="4F663A5C" w:rsidR="00B675BC" w:rsidRPr="00DF7332" w:rsidRDefault="00D501BF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ind w:right="-191" w:firstLine="3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(8.41)</w:t>
            </w:r>
          </w:p>
        </w:tc>
        <w:tc>
          <w:tcPr>
            <w:tcW w:w="153" w:type="pct"/>
          </w:tcPr>
          <w:p w14:paraId="2F70468B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014F0F87" w14:textId="423845F7" w:rsidR="00B675BC" w:rsidRPr="00DF7332" w:rsidRDefault="00D501BF" w:rsidP="00902041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359.96</w:t>
            </w:r>
          </w:p>
        </w:tc>
      </w:tr>
      <w:tr w:rsidR="00B675BC" w:rsidRPr="00DF7332" w14:paraId="240FE6C1" w14:textId="77777777" w:rsidTr="00902041">
        <w:tc>
          <w:tcPr>
            <w:tcW w:w="2397" w:type="pct"/>
          </w:tcPr>
          <w:p w14:paraId="152602D2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14:paraId="6E46F19A" w14:textId="77777777" w:rsidR="00B675BC" w:rsidRPr="00DF7332" w:rsidRDefault="00B675BC" w:rsidP="00902041">
            <w:pPr>
              <w:tabs>
                <w:tab w:val="decimal" w:pos="76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32AF8D71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D2027E" w14:textId="77777777" w:rsidR="00B675BC" w:rsidRPr="00DF7332" w:rsidRDefault="00B675BC" w:rsidP="00902041">
            <w:pPr>
              <w:tabs>
                <w:tab w:val="clear" w:pos="227"/>
                <w:tab w:val="clear" w:pos="454"/>
                <w:tab w:val="clear" w:pos="680"/>
                <w:tab w:val="left" w:pos="726"/>
                <w:tab w:val="decimal" w:pos="973"/>
              </w:tabs>
              <w:ind w:right="-104" w:firstLine="2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AB65876" w14:textId="77777777" w:rsidR="00B675BC" w:rsidRPr="00DF7332" w:rsidRDefault="00B675BC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406CAC04" w14:textId="77777777" w:rsidR="00B675BC" w:rsidRPr="00DF7332" w:rsidRDefault="00B675BC" w:rsidP="00902041">
            <w:pPr>
              <w:tabs>
                <w:tab w:val="decimal" w:pos="753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11430AA" w14:textId="5B216A35" w:rsidR="00B675BC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4710" w:type="pct"/>
        <w:tblInd w:w="450" w:type="dxa"/>
        <w:tblLook w:val="04A0" w:firstRow="1" w:lastRow="0" w:firstColumn="1" w:lastColumn="0" w:noHBand="0" w:noVBand="1"/>
      </w:tblPr>
      <w:tblGrid>
        <w:gridCol w:w="4357"/>
        <w:gridCol w:w="1392"/>
        <w:gridCol w:w="280"/>
        <w:gridCol w:w="1392"/>
        <w:gridCol w:w="278"/>
        <w:gridCol w:w="1389"/>
      </w:tblGrid>
      <w:tr w:rsidR="00902041" w:rsidRPr="00DF7332" w14:paraId="402E5562" w14:textId="77777777" w:rsidTr="00902041">
        <w:trPr>
          <w:tblHeader/>
        </w:trPr>
        <w:tc>
          <w:tcPr>
            <w:tcW w:w="2397" w:type="pct"/>
          </w:tcPr>
          <w:p w14:paraId="56B43E16" w14:textId="77777777" w:rsidR="00902041" w:rsidRPr="00DF7332" w:rsidRDefault="00902041" w:rsidP="00902041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pct"/>
            <w:gridSpan w:val="5"/>
            <w:hideMark/>
          </w:tcPr>
          <w:p w14:paraId="5BBEC23C" w14:textId="77777777" w:rsidR="00902041" w:rsidRPr="00DF7332" w:rsidRDefault="00902041" w:rsidP="00902041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2041" w:rsidRPr="00DF7332" w14:paraId="591CD5EC" w14:textId="77777777" w:rsidTr="00902041">
        <w:trPr>
          <w:tblHeader/>
        </w:trPr>
        <w:tc>
          <w:tcPr>
            <w:tcW w:w="2397" w:type="pct"/>
          </w:tcPr>
          <w:p w14:paraId="4C8E656C" w14:textId="77777777" w:rsidR="00902041" w:rsidRPr="00DF7332" w:rsidRDefault="00902041" w:rsidP="00902041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D5AB64" w14:textId="77777777" w:rsidR="00902041" w:rsidRPr="00DF7332" w:rsidRDefault="00902041" w:rsidP="00902041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left" w:pos="1740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02041" w:rsidRPr="00DF7332" w14:paraId="4CF2C1DF" w14:textId="77777777" w:rsidTr="00902041">
        <w:trPr>
          <w:tblHeader/>
        </w:trPr>
        <w:tc>
          <w:tcPr>
            <w:tcW w:w="2397" w:type="pct"/>
          </w:tcPr>
          <w:p w14:paraId="42479A39" w14:textId="77777777" w:rsidR="00902041" w:rsidRPr="00DF7332" w:rsidRDefault="00902041" w:rsidP="00902041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44E3A" w14:textId="77777777" w:rsidR="00902041" w:rsidRPr="00DF7332" w:rsidRDefault="00902041" w:rsidP="0090204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9F8E2" w14:textId="77777777" w:rsidR="00902041" w:rsidRPr="00DF7332" w:rsidRDefault="00902041" w:rsidP="00902041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DF2EE" w14:textId="77777777" w:rsidR="00902041" w:rsidRPr="00DF7332" w:rsidRDefault="00902041" w:rsidP="0090204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D85D4" w14:textId="77777777" w:rsidR="00902041" w:rsidRPr="00DF7332" w:rsidRDefault="00902041" w:rsidP="00902041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63E91D" w14:textId="77777777" w:rsidR="00902041" w:rsidRPr="00DF7332" w:rsidRDefault="00902041" w:rsidP="00902041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</w:p>
        </w:tc>
      </w:tr>
      <w:tr w:rsidR="00902041" w:rsidRPr="00DF7332" w14:paraId="070BEB8F" w14:textId="77777777" w:rsidTr="00902041">
        <w:trPr>
          <w:tblHeader/>
        </w:trPr>
        <w:tc>
          <w:tcPr>
            <w:tcW w:w="2397" w:type="pct"/>
          </w:tcPr>
          <w:p w14:paraId="180454AB" w14:textId="77777777" w:rsidR="00902041" w:rsidRPr="00DF7332" w:rsidRDefault="00902041" w:rsidP="00902041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6" w:type="pct"/>
            <w:hideMark/>
          </w:tcPr>
          <w:p w14:paraId="7930D0A0" w14:textId="77777777" w:rsidR="00902041" w:rsidRPr="00DF7332" w:rsidRDefault="00902041" w:rsidP="009020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4" w:type="pct"/>
          </w:tcPr>
          <w:p w14:paraId="60C08648" w14:textId="77777777" w:rsidR="00902041" w:rsidRPr="00DF7332" w:rsidRDefault="00902041" w:rsidP="00902041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hideMark/>
          </w:tcPr>
          <w:p w14:paraId="54EC513F" w14:textId="77777777" w:rsidR="00902041" w:rsidRPr="00DF7332" w:rsidRDefault="00902041" w:rsidP="009020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3" w:type="pct"/>
          </w:tcPr>
          <w:p w14:paraId="08F5B69B" w14:textId="77777777" w:rsidR="00902041" w:rsidRPr="00DF7332" w:rsidRDefault="00902041" w:rsidP="00902041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hideMark/>
          </w:tcPr>
          <w:p w14:paraId="556B0E2E" w14:textId="77777777" w:rsidR="00902041" w:rsidRPr="00DF7332" w:rsidRDefault="00902041" w:rsidP="009020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</w:tr>
      <w:tr w:rsidR="00902041" w:rsidRPr="00DF7332" w14:paraId="7831B89A" w14:textId="77777777" w:rsidTr="00902041">
        <w:trPr>
          <w:trHeight w:val="371"/>
          <w:tblHeader/>
        </w:trPr>
        <w:tc>
          <w:tcPr>
            <w:tcW w:w="2397" w:type="pct"/>
          </w:tcPr>
          <w:p w14:paraId="6F586F30" w14:textId="77777777" w:rsidR="00902041" w:rsidRPr="00DF7332" w:rsidRDefault="00902041" w:rsidP="00902041">
            <w:pPr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3" w:type="pct"/>
            <w:gridSpan w:val="5"/>
            <w:hideMark/>
          </w:tcPr>
          <w:p w14:paraId="2EAE8504" w14:textId="77777777" w:rsidR="00902041" w:rsidRPr="00DF7332" w:rsidRDefault="00902041" w:rsidP="00902041">
            <w:pPr>
              <w:tabs>
                <w:tab w:val="decimal" w:pos="64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F73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02041" w:rsidRPr="00DF7332" w14:paraId="0D57925F" w14:textId="77777777" w:rsidTr="00902041">
        <w:tc>
          <w:tcPr>
            <w:tcW w:w="2397" w:type="pct"/>
            <w:hideMark/>
          </w:tcPr>
          <w:p w14:paraId="2683D718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 w:hanging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766" w:type="pct"/>
          </w:tcPr>
          <w:p w14:paraId="2ADF83F8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5BD6892C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50595325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0DD79D71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23BFBA37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041" w:rsidRPr="00DF7332" w14:paraId="2C73DCFA" w14:textId="77777777" w:rsidTr="00902041">
        <w:tc>
          <w:tcPr>
            <w:tcW w:w="2397" w:type="pct"/>
            <w:hideMark/>
          </w:tcPr>
          <w:p w14:paraId="7396F770" w14:textId="7DEAFED6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F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66" w:type="pct"/>
          </w:tcPr>
          <w:p w14:paraId="019F74FC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5D578D3C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02D21EA7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51EEA22A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4AD019A0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041" w:rsidRPr="00DF7332" w14:paraId="6BAB4656" w14:textId="77777777" w:rsidTr="00902041">
        <w:tc>
          <w:tcPr>
            <w:tcW w:w="2397" w:type="pct"/>
            <w:hideMark/>
          </w:tcPr>
          <w:p w14:paraId="73F13217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766" w:type="pct"/>
          </w:tcPr>
          <w:p w14:paraId="071BA34E" w14:textId="6614D1AF" w:rsidR="00902041" w:rsidRPr="00DF7332" w:rsidRDefault="00A22B3B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0"/>
              </w:tabs>
              <w:ind w:firstLine="2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(8,159.97)</w:t>
            </w:r>
          </w:p>
        </w:tc>
        <w:tc>
          <w:tcPr>
            <w:tcW w:w="154" w:type="pct"/>
          </w:tcPr>
          <w:p w14:paraId="4A54A00E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2B8D262F" w14:textId="285FC4EA" w:rsidR="00902041" w:rsidRPr="00DF7332" w:rsidRDefault="0031443D" w:rsidP="00902041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8.47</w:t>
            </w:r>
          </w:p>
        </w:tc>
        <w:tc>
          <w:tcPr>
            <w:tcW w:w="153" w:type="pct"/>
          </w:tcPr>
          <w:p w14:paraId="60FE9E88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2314AFDC" w14:textId="2A9425AE" w:rsidR="00902041" w:rsidRPr="00DF7332" w:rsidRDefault="0031443D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0" w:firstLine="2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(8,151.50)</w:t>
            </w:r>
          </w:p>
        </w:tc>
      </w:tr>
      <w:tr w:rsidR="00902041" w:rsidRPr="00DF7332" w14:paraId="0CD0A8E6" w14:textId="77777777" w:rsidTr="00902041">
        <w:tc>
          <w:tcPr>
            <w:tcW w:w="2397" w:type="pct"/>
            <w:hideMark/>
          </w:tcPr>
          <w:p w14:paraId="24B65305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766" w:type="pct"/>
          </w:tcPr>
          <w:p w14:paraId="019BB160" w14:textId="7063E808" w:rsidR="00902041" w:rsidRPr="00DF7332" w:rsidRDefault="0031443D" w:rsidP="00902041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5,674.23</w:t>
            </w:r>
          </w:p>
        </w:tc>
        <w:tc>
          <w:tcPr>
            <w:tcW w:w="154" w:type="pct"/>
          </w:tcPr>
          <w:p w14:paraId="4CF05916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3B967716" w14:textId="4B2237C1" w:rsidR="00902041" w:rsidRPr="00DF7332" w:rsidRDefault="002366D1" w:rsidP="00902041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9.80</w:t>
            </w:r>
          </w:p>
        </w:tc>
        <w:tc>
          <w:tcPr>
            <w:tcW w:w="153" w:type="pct"/>
          </w:tcPr>
          <w:p w14:paraId="166360FC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7D8C5CCA" w14:textId="6FAA6641" w:rsidR="00902041" w:rsidRPr="00DF7332" w:rsidRDefault="002366D1" w:rsidP="00902041">
            <w:pPr>
              <w:tabs>
                <w:tab w:val="clear" w:pos="227"/>
                <w:tab w:val="clear" w:pos="454"/>
                <w:tab w:val="clear" w:pos="680"/>
                <w:tab w:val="decimal" w:pos="780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5,684.03</w:t>
            </w:r>
          </w:p>
        </w:tc>
      </w:tr>
      <w:tr w:rsidR="00902041" w:rsidRPr="00DF7332" w14:paraId="465CD1BF" w14:textId="77777777" w:rsidTr="00902041">
        <w:tc>
          <w:tcPr>
            <w:tcW w:w="2397" w:type="pct"/>
            <w:hideMark/>
          </w:tcPr>
          <w:p w14:paraId="74BD698B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66" w:type="pct"/>
          </w:tcPr>
          <w:p w14:paraId="2186E4A5" w14:textId="6D72DF65" w:rsidR="00902041" w:rsidRPr="00DF7332" w:rsidRDefault="0031443D" w:rsidP="00902041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698.26</w:t>
            </w:r>
          </w:p>
        </w:tc>
        <w:tc>
          <w:tcPr>
            <w:tcW w:w="154" w:type="pct"/>
          </w:tcPr>
          <w:p w14:paraId="4EFE5E30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0F7045E3" w14:textId="0CD3D4B5" w:rsidR="00902041" w:rsidRPr="00DF7332" w:rsidRDefault="002366D1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ind w:right="-191" w:firstLine="3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(18.27)</w:t>
            </w:r>
          </w:p>
        </w:tc>
        <w:tc>
          <w:tcPr>
            <w:tcW w:w="153" w:type="pct"/>
          </w:tcPr>
          <w:p w14:paraId="6135BEE6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65E9688D" w14:textId="40439287" w:rsidR="00902041" w:rsidRPr="00DF7332" w:rsidRDefault="002366D1" w:rsidP="00902041">
            <w:pPr>
              <w:tabs>
                <w:tab w:val="clear" w:pos="227"/>
                <w:tab w:val="clear" w:pos="454"/>
                <w:tab w:val="clear" w:pos="680"/>
                <w:tab w:val="decimal" w:pos="686"/>
                <w:tab w:val="left" w:pos="866"/>
              </w:tabs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679.99</w:t>
            </w:r>
          </w:p>
        </w:tc>
      </w:tr>
      <w:tr w:rsidR="00902041" w:rsidRPr="00DF7332" w14:paraId="0CCE5B7E" w14:textId="77777777" w:rsidTr="00902041">
        <w:tc>
          <w:tcPr>
            <w:tcW w:w="2397" w:type="pct"/>
          </w:tcPr>
          <w:p w14:paraId="230D24C5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14:paraId="4A4860D3" w14:textId="77777777" w:rsidR="00902041" w:rsidRPr="00DF7332" w:rsidRDefault="00902041" w:rsidP="00902041">
            <w:pPr>
              <w:tabs>
                <w:tab w:val="decimal" w:pos="76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55B74E86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4C5CA5" w14:textId="77777777" w:rsidR="00902041" w:rsidRPr="00DF7332" w:rsidRDefault="00902041" w:rsidP="00902041">
            <w:pPr>
              <w:tabs>
                <w:tab w:val="clear" w:pos="227"/>
                <w:tab w:val="clear" w:pos="454"/>
                <w:tab w:val="clear" w:pos="680"/>
                <w:tab w:val="left" w:pos="726"/>
                <w:tab w:val="decimal" w:pos="973"/>
              </w:tabs>
              <w:ind w:right="-104" w:firstLine="2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332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08B0A59" w14:textId="77777777" w:rsidR="00902041" w:rsidRPr="00DF7332" w:rsidRDefault="00902041" w:rsidP="00902041">
            <w:pPr>
              <w:tabs>
                <w:tab w:val="decimal" w:pos="508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6118BB17" w14:textId="77777777" w:rsidR="00902041" w:rsidRPr="00DF7332" w:rsidRDefault="00902041" w:rsidP="00902041">
            <w:pPr>
              <w:tabs>
                <w:tab w:val="decimal" w:pos="753"/>
              </w:tabs>
              <w:ind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BF4502B" w14:textId="77777777" w:rsidR="00902041" w:rsidRPr="003674BD" w:rsidRDefault="00902041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E9BA639" w14:textId="77777777" w:rsidR="00B675BC" w:rsidRPr="00DF7332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4444C8F3" w14:textId="77777777" w:rsidR="00794CBA" w:rsidRPr="00794CBA" w:rsidRDefault="00794CBA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sectPr w:rsidR="00794CBA" w:rsidRPr="00794CBA" w:rsidSect="00EA6A35">
      <w:headerReference w:type="default" r:id="rId17"/>
      <w:footerReference w:type="default" r:id="rId18"/>
      <w:pgSz w:w="11909" w:h="16834" w:code="9"/>
      <w:pgMar w:top="691" w:right="1109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94C10" w14:textId="77777777" w:rsidR="00DF2158" w:rsidRDefault="00DF2158" w:rsidP="004956B4">
      <w:r>
        <w:separator/>
      </w:r>
    </w:p>
  </w:endnote>
  <w:endnote w:type="continuationSeparator" w:id="0">
    <w:p w14:paraId="2A8DE6D3" w14:textId="77777777" w:rsidR="00DF2158" w:rsidRDefault="00DF215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84F29" w14:textId="77777777" w:rsidR="00307123" w:rsidRPr="00E51213" w:rsidRDefault="00307123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51213">
      <w:rPr>
        <w:rFonts w:ascii="Angsana New" w:hAnsi="Angsana New"/>
        <w:caps/>
        <w:sz w:val="30"/>
        <w:szCs w:val="30"/>
      </w:rPr>
      <w:fldChar w:fldCharType="begin"/>
    </w:r>
    <w:r w:rsidRPr="00E51213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40</w:t>
    </w:r>
    <w:r w:rsidRPr="00E51213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540EE" w14:textId="77777777" w:rsidR="00307123" w:rsidRPr="00EF60EC" w:rsidRDefault="00307123" w:rsidP="0002537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6B7CD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B7CD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41</w: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318AA01" w14:textId="77777777" w:rsidR="00307123" w:rsidRDefault="00307123" w:rsidP="007B1B3C">
    <w:pPr>
      <w:pStyle w:val="Footer"/>
      <w:framePr w:wrap="auto" w:vAnchor="text" w:hAnchor="page" w:x="15562" w:y="2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Style w:val="PageNumber"/>
        <w:rFonts w:ascii="Angsana New" w:hAnsi="Angsana New" w:cs="New York"/>
      </w:rPr>
    </w:pPr>
  </w:p>
  <w:p w14:paraId="343E9D0A" w14:textId="77777777" w:rsidR="00307123" w:rsidRPr="00E85241" w:rsidRDefault="00307123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F61AF" w14:textId="77777777" w:rsidR="00307123" w:rsidRPr="00E51213" w:rsidRDefault="00307123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12E92" w14:textId="77777777" w:rsidR="003E142F" w:rsidRPr="00E51213" w:rsidRDefault="003E142F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217CF" w14:textId="77777777" w:rsidR="00DF2158" w:rsidRDefault="00DF2158" w:rsidP="004956B4">
      <w:r>
        <w:separator/>
      </w:r>
    </w:p>
  </w:footnote>
  <w:footnote w:type="continuationSeparator" w:id="0">
    <w:p w14:paraId="35F37A20" w14:textId="77777777" w:rsidR="00DF2158" w:rsidRDefault="00DF215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C3453" w14:textId="77777777" w:rsidR="00307123" w:rsidRPr="003C763B" w:rsidRDefault="00307123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0B036E9" w14:textId="4B1E97D7" w:rsidR="00307123" w:rsidRPr="003C763B" w:rsidRDefault="00307123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374B8F" w14:textId="77777777" w:rsidR="00307123" w:rsidRPr="003C763B" w:rsidRDefault="00307123" w:rsidP="00E007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B5A684A" w14:textId="77777777" w:rsidR="00307123" w:rsidRPr="002D3F94" w:rsidRDefault="0030712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58812" w14:textId="77777777" w:rsidR="00307123" w:rsidRPr="004F6C55" w:rsidRDefault="00307123" w:rsidP="004332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1E71D416" w14:textId="5BA29A84" w:rsidR="00307123" w:rsidRDefault="00307123" w:rsidP="004332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E216A7" w14:textId="77777777" w:rsidR="00307123" w:rsidRPr="003C763B" w:rsidRDefault="00307123" w:rsidP="004332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F8BC328" w14:textId="77777777" w:rsidR="00307123" w:rsidRPr="00490149" w:rsidRDefault="0030712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C0F2A" w14:textId="77777777" w:rsidR="00307123" w:rsidRPr="004F6C55" w:rsidRDefault="00307123" w:rsidP="008B6E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 w:hanging="180"/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3DCE7E52" w14:textId="74291221" w:rsidR="00307123" w:rsidRDefault="00307123" w:rsidP="008B6E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D0F53E" w14:textId="77777777" w:rsidR="00307123" w:rsidRPr="003C763B" w:rsidRDefault="00307123" w:rsidP="008B6E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50" w:hanging="45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C5D231E" w14:textId="77777777" w:rsidR="00307123" w:rsidRPr="00490149" w:rsidRDefault="0030712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7E14" w14:textId="77777777" w:rsidR="00307123" w:rsidRPr="003C763B" w:rsidRDefault="00307123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F58C04D" w14:textId="2D55B235" w:rsidR="00307123" w:rsidRDefault="00307123" w:rsidP="00B30A3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AD60757" w14:textId="77777777" w:rsidR="00307123" w:rsidRPr="003C763B" w:rsidRDefault="00307123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FE46560" w14:textId="77777777" w:rsidR="00307123" w:rsidRPr="008F5B4A" w:rsidRDefault="0030712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2F602" w14:textId="77777777" w:rsidR="00307123" w:rsidRPr="003C763B" w:rsidRDefault="00307123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3649D12" w14:textId="58BEFECE" w:rsidR="00307123" w:rsidRDefault="00307123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5EA760F" w14:textId="77777777" w:rsidR="00307123" w:rsidRPr="003C763B" w:rsidRDefault="00307123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EBFF1F8" w14:textId="77777777" w:rsidR="00307123" w:rsidRPr="008F5B4A" w:rsidRDefault="0030712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DF9BD" w14:textId="77777777" w:rsidR="00307123" w:rsidRPr="004F6C55" w:rsidRDefault="00307123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38F2A1A6" w14:textId="3A0D1D5A" w:rsidR="00307123" w:rsidRDefault="00307123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F303CEA" w14:textId="77777777" w:rsidR="00307123" w:rsidRPr="003C763B" w:rsidRDefault="00307123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89DAE29" w14:textId="77777777" w:rsidR="00307123" w:rsidRPr="00B659DC" w:rsidRDefault="0030712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4082E" w14:textId="77777777" w:rsidR="003E142F" w:rsidRPr="004F6C55" w:rsidRDefault="003E142F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487AA820" w14:textId="77777777" w:rsidR="003E142F" w:rsidRDefault="003E142F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4909E2E" w14:textId="77777777" w:rsidR="003E142F" w:rsidRPr="003C763B" w:rsidRDefault="003E142F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B111A49" w14:textId="77777777" w:rsidR="003E142F" w:rsidRPr="00B659DC" w:rsidRDefault="003E142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D2A35"/>
    <w:multiLevelType w:val="hybridMultilevel"/>
    <w:tmpl w:val="E87443B6"/>
    <w:lvl w:ilvl="0" w:tplc="2946A64E">
      <w:start w:val="11"/>
      <w:numFmt w:val="decimal"/>
      <w:lvlText w:val="%1"/>
      <w:lvlJc w:val="left"/>
      <w:pPr>
        <w:ind w:left="52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5940" w:hanging="360"/>
      </w:pPr>
    </w:lvl>
    <w:lvl w:ilvl="2" w:tplc="0409001B" w:tentative="1">
      <w:start w:val="1"/>
      <w:numFmt w:val="lowerRoman"/>
      <w:lvlText w:val="%3."/>
      <w:lvlJc w:val="right"/>
      <w:pPr>
        <w:ind w:left="6660" w:hanging="180"/>
      </w:p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 w:tentative="1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 w:tentative="1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DB5242"/>
    <w:multiLevelType w:val="hybridMultilevel"/>
    <w:tmpl w:val="F7B8118C"/>
    <w:lvl w:ilvl="0" w:tplc="01545F64">
      <w:start w:val="10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1DAE616E"/>
    <w:multiLevelType w:val="hybridMultilevel"/>
    <w:tmpl w:val="1A48A720"/>
    <w:lvl w:ilvl="0" w:tplc="26E6B82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5347923"/>
    <w:multiLevelType w:val="hybridMultilevel"/>
    <w:tmpl w:val="7890AEDE"/>
    <w:lvl w:ilvl="0" w:tplc="682AB424">
      <w:start w:val="1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D6495"/>
    <w:multiLevelType w:val="hybridMultilevel"/>
    <w:tmpl w:val="B67C37F6"/>
    <w:lvl w:ilvl="0" w:tplc="DA801882">
      <w:start w:val="1"/>
      <w:numFmt w:val="thaiLetters"/>
      <w:lvlText w:val="(%1)"/>
      <w:lvlJc w:val="left"/>
      <w:pPr>
        <w:ind w:left="14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2B1508"/>
    <w:multiLevelType w:val="hybridMultilevel"/>
    <w:tmpl w:val="E6CCDEFC"/>
    <w:lvl w:ilvl="0" w:tplc="1BDE6F86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39F067F2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2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EA421C5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BA93C68"/>
    <w:multiLevelType w:val="hybridMultilevel"/>
    <w:tmpl w:val="33F00AAC"/>
    <w:lvl w:ilvl="0" w:tplc="7F0A1300">
      <w:start w:val="1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E261A8B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40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6BA153D"/>
    <w:multiLevelType w:val="hybridMultilevel"/>
    <w:tmpl w:val="0B74C22A"/>
    <w:lvl w:ilvl="0" w:tplc="7CB0FEE0">
      <w:start w:val="12"/>
      <w:numFmt w:val="decimal"/>
      <w:lvlText w:val="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BCA505D"/>
    <w:multiLevelType w:val="hybridMultilevel"/>
    <w:tmpl w:val="E9CE3D32"/>
    <w:lvl w:ilvl="0" w:tplc="50D696E2">
      <w:start w:val="28"/>
      <w:numFmt w:val="bullet"/>
      <w:lvlText w:val="*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5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3"/>
  </w:num>
  <w:num w:numId="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2"/>
  </w:num>
  <w:num w:numId="5">
    <w:abstractNumId w:val="31"/>
  </w:num>
  <w:num w:numId="6">
    <w:abstractNumId w:val="11"/>
  </w:num>
  <w:num w:numId="7">
    <w:abstractNumId w:val="30"/>
  </w:num>
  <w:num w:numId="8">
    <w:abstractNumId w:val="43"/>
  </w:num>
  <w:num w:numId="9">
    <w:abstractNumId w:val="27"/>
  </w:num>
  <w:num w:numId="10">
    <w:abstractNumId w:val="6"/>
  </w:num>
  <w:num w:numId="11">
    <w:abstractNumId w:val="26"/>
  </w:num>
  <w:num w:numId="12">
    <w:abstractNumId w:val="41"/>
  </w:num>
  <w:num w:numId="13">
    <w:abstractNumId w:val="28"/>
  </w:num>
  <w:num w:numId="14">
    <w:abstractNumId w:val="40"/>
  </w:num>
  <w:num w:numId="15">
    <w:abstractNumId w:val="37"/>
  </w:num>
  <w:num w:numId="16">
    <w:abstractNumId w:val="46"/>
  </w:num>
  <w:num w:numId="17">
    <w:abstractNumId w:val="24"/>
  </w:num>
  <w:num w:numId="18">
    <w:abstractNumId w:val="22"/>
  </w:num>
  <w:num w:numId="19">
    <w:abstractNumId w:val="3"/>
  </w:num>
  <w:num w:numId="20">
    <w:abstractNumId w:val="45"/>
  </w:num>
  <w:num w:numId="21">
    <w:abstractNumId w:val="10"/>
  </w:num>
  <w:num w:numId="22">
    <w:abstractNumId w:val="25"/>
  </w:num>
  <w:num w:numId="23">
    <w:abstractNumId w:val="20"/>
  </w:num>
  <w:num w:numId="24">
    <w:abstractNumId w:val="17"/>
  </w:num>
  <w:num w:numId="25">
    <w:abstractNumId w:val="38"/>
  </w:num>
  <w:num w:numId="26">
    <w:abstractNumId w:val="12"/>
  </w:num>
  <w:num w:numId="27">
    <w:abstractNumId w:val="18"/>
  </w:num>
  <w:num w:numId="28">
    <w:abstractNumId w:val="8"/>
  </w:num>
  <w:num w:numId="29">
    <w:abstractNumId w:val="5"/>
  </w:num>
  <w:num w:numId="30">
    <w:abstractNumId w:val="47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1"/>
  </w:num>
  <w:num w:numId="36">
    <w:abstractNumId w:val="0"/>
  </w:num>
  <w:num w:numId="37">
    <w:abstractNumId w:val="36"/>
  </w:num>
  <w:num w:numId="38">
    <w:abstractNumId w:val="19"/>
  </w:num>
  <w:num w:numId="39">
    <w:abstractNumId w:val="44"/>
  </w:num>
  <w:num w:numId="40">
    <w:abstractNumId w:val="4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9"/>
  </w:num>
  <w:num w:numId="43">
    <w:abstractNumId w:val="23"/>
  </w:num>
  <w:num w:numId="44">
    <w:abstractNumId w:val="7"/>
  </w:num>
  <w:num w:numId="45">
    <w:abstractNumId w:val="39"/>
  </w:num>
  <w:num w:numId="46">
    <w:abstractNumId w:val="2"/>
  </w:num>
  <w:num w:numId="47">
    <w:abstractNumId w:val="4"/>
  </w:num>
  <w:num w:numId="48">
    <w:abstractNumId w:val="13"/>
  </w:num>
  <w:num w:numId="49">
    <w:abstractNumId w:val="35"/>
  </w:num>
  <w:num w:numId="50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99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C7"/>
    <w:rsid w:val="00001B3E"/>
    <w:rsid w:val="00001D4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692"/>
    <w:rsid w:val="000037AD"/>
    <w:rsid w:val="000037C7"/>
    <w:rsid w:val="0000382A"/>
    <w:rsid w:val="00003C1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BBB"/>
    <w:rsid w:val="00010170"/>
    <w:rsid w:val="00010388"/>
    <w:rsid w:val="00010882"/>
    <w:rsid w:val="00010C5B"/>
    <w:rsid w:val="00010D91"/>
    <w:rsid w:val="00010E44"/>
    <w:rsid w:val="0001128A"/>
    <w:rsid w:val="0001159A"/>
    <w:rsid w:val="0001163E"/>
    <w:rsid w:val="0001174D"/>
    <w:rsid w:val="00011A1C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1B2"/>
    <w:rsid w:val="0001564A"/>
    <w:rsid w:val="0001567F"/>
    <w:rsid w:val="00015AEA"/>
    <w:rsid w:val="00015C70"/>
    <w:rsid w:val="00015F46"/>
    <w:rsid w:val="00016293"/>
    <w:rsid w:val="000162F1"/>
    <w:rsid w:val="000165C1"/>
    <w:rsid w:val="0001662B"/>
    <w:rsid w:val="0001675B"/>
    <w:rsid w:val="00016AEA"/>
    <w:rsid w:val="00016BE4"/>
    <w:rsid w:val="000172F6"/>
    <w:rsid w:val="00017616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445"/>
    <w:rsid w:val="00026568"/>
    <w:rsid w:val="000265D4"/>
    <w:rsid w:val="00026902"/>
    <w:rsid w:val="00026B3A"/>
    <w:rsid w:val="00026CA0"/>
    <w:rsid w:val="00026DD8"/>
    <w:rsid w:val="00026ED5"/>
    <w:rsid w:val="00026EF6"/>
    <w:rsid w:val="00027300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245"/>
    <w:rsid w:val="00037414"/>
    <w:rsid w:val="0003745A"/>
    <w:rsid w:val="00037740"/>
    <w:rsid w:val="000378E9"/>
    <w:rsid w:val="00037947"/>
    <w:rsid w:val="00037B04"/>
    <w:rsid w:val="00037BBB"/>
    <w:rsid w:val="00037D80"/>
    <w:rsid w:val="00037DE7"/>
    <w:rsid w:val="00037E48"/>
    <w:rsid w:val="00037EE6"/>
    <w:rsid w:val="00040030"/>
    <w:rsid w:val="0004024F"/>
    <w:rsid w:val="00040A2B"/>
    <w:rsid w:val="00040A6B"/>
    <w:rsid w:val="000411F2"/>
    <w:rsid w:val="0004127E"/>
    <w:rsid w:val="00041387"/>
    <w:rsid w:val="00041435"/>
    <w:rsid w:val="000415DC"/>
    <w:rsid w:val="00041629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B45"/>
    <w:rsid w:val="00043E0B"/>
    <w:rsid w:val="00044080"/>
    <w:rsid w:val="00044141"/>
    <w:rsid w:val="00044242"/>
    <w:rsid w:val="0004439F"/>
    <w:rsid w:val="00044643"/>
    <w:rsid w:val="00044792"/>
    <w:rsid w:val="000448AB"/>
    <w:rsid w:val="00044D90"/>
    <w:rsid w:val="00044F51"/>
    <w:rsid w:val="00045293"/>
    <w:rsid w:val="00045DC7"/>
    <w:rsid w:val="00046140"/>
    <w:rsid w:val="000462D5"/>
    <w:rsid w:val="000462DB"/>
    <w:rsid w:val="0004633E"/>
    <w:rsid w:val="00046686"/>
    <w:rsid w:val="00046DF0"/>
    <w:rsid w:val="00047584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01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646"/>
    <w:rsid w:val="0005275E"/>
    <w:rsid w:val="000527F3"/>
    <w:rsid w:val="00052808"/>
    <w:rsid w:val="000528A7"/>
    <w:rsid w:val="00052AC4"/>
    <w:rsid w:val="00052C1F"/>
    <w:rsid w:val="0005303E"/>
    <w:rsid w:val="0005313E"/>
    <w:rsid w:val="00053699"/>
    <w:rsid w:val="00053739"/>
    <w:rsid w:val="00053829"/>
    <w:rsid w:val="000539E9"/>
    <w:rsid w:val="00053D58"/>
    <w:rsid w:val="00053EC8"/>
    <w:rsid w:val="000548A0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63AD"/>
    <w:rsid w:val="0005673F"/>
    <w:rsid w:val="000568A4"/>
    <w:rsid w:val="00056B71"/>
    <w:rsid w:val="00056EA3"/>
    <w:rsid w:val="000574A9"/>
    <w:rsid w:val="000574DA"/>
    <w:rsid w:val="000574F1"/>
    <w:rsid w:val="00057AAD"/>
    <w:rsid w:val="00057B20"/>
    <w:rsid w:val="00057D7D"/>
    <w:rsid w:val="00060369"/>
    <w:rsid w:val="00060457"/>
    <w:rsid w:val="00060825"/>
    <w:rsid w:val="00060A32"/>
    <w:rsid w:val="00060B05"/>
    <w:rsid w:val="000612AB"/>
    <w:rsid w:val="000612DB"/>
    <w:rsid w:val="00061722"/>
    <w:rsid w:val="00061822"/>
    <w:rsid w:val="000622B0"/>
    <w:rsid w:val="00062367"/>
    <w:rsid w:val="000626B2"/>
    <w:rsid w:val="000627A5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3DC"/>
    <w:rsid w:val="00067447"/>
    <w:rsid w:val="0006782F"/>
    <w:rsid w:val="00067ABC"/>
    <w:rsid w:val="00067ABE"/>
    <w:rsid w:val="00067B64"/>
    <w:rsid w:val="00067B83"/>
    <w:rsid w:val="00067C85"/>
    <w:rsid w:val="00067CBF"/>
    <w:rsid w:val="00067D22"/>
    <w:rsid w:val="00070031"/>
    <w:rsid w:val="0007022F"/>
    <w:rsid w:val="00070492"/>
    <w:rsid w:val="000706CA"/>
    <w:rsid w:val="00070835"/>
    <w:rsid w:val="00070980"/>
    <w:rsid w:val="00070B94"/>
    <w:rsid w:val="00070C3D"/>
    <w:rsid w:val="00070FC3"/>
    <w:rsid w:val="00071241"/>
    <w:rsid w:val="00071284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1CE8"/>
    <w:rsid w:val="00072035"/>
    <w:rsid w:val="00072582"/>
    <w:rsid w:val="000727D9"/>
    <w:rsid w:val="0007287F"/>
    <w:rsid w:val="000728B8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3FDA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3B5"/>
    <w:rsid w:val="000753E2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B"/>
    <w:rsid w:val="0008034F"/>
    <w:rsid w:val="00080488"/>
    <w:rsid w:val="000805B7"/>
    <w:rsid w:val="000808D1"/>
    <w:rsid w:val="00080BAE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D9"/>
    <w:rsid w:val="000870A3"/>
    <w:rsid w:val="0008713C"/>
    <w:rsid w:val="000878AD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0FE4"/>
    <w:rsid w:val="00091098"/>
    <w:rsid w:val="00091340"/>
    <w:rsid w:val="00091770"/>
    <w:rsid w:val="00091A1B"/>
    <w:rsid w:val="00091B81"/>
    <w:rsid w:val="00091C24"/>
    <w:rsid w:val="00091C43"/>
    <w:rsid w:val="00091D45"/>
    <w:rsid w:val="00091D9A"/>
    <w:rsid w:val="000920BE"/>
    <w:rsid w:val="000921B9"/>
    <w:rsid w:val="000922A4"/>
    <w:rsid w:val="00092379"/>
    <w:rsid w:val="0009341B"/>
    <w:rsid w:val="00093628"/>
    <w:rsid w:val="000936DC"/>
    <w:rsid w:val="0009385C"/>
    <w:rsid w:val="00093CCA"/>
    <w:rsid w:val="00093D9F"/>
    <w:rsid w:val="00093E98"/>
    <w:rsid w:val="000941ED"/>
    <w:rsid w:val="00094308"/>
    <w:rsid w:val="000944B5"/>
    <w:rsid w:val="00094900"/>
    <w:rsid w:val="00094DF1"/>
    <w:rsid w:val="000951EE"/>
    <w:rsid w:val="00095775"/>
    <w:rsid w:val="00095A8C"/>
    <w:rsid w:val="0009601B"/>
    <w:rsid w:val="00096079"/>
    <w:rsid w:val="000960B1"/>
    <w:rsid w:val="00096215"/>
    <w:rsid w:val="0009624E"/>
    <w:rsid w:val="00096C3E"/>
    <w:rsid w:val="00096CC3"/>
    <w:rsid w:val="00096FCC"/>
    <w:rsid w:val="00097080"/>
    <w:rsid w:val="0009738A"/>
    <w:rsid w:val="0009744D"/>
    <w:rsid w:val="0009756E"/>
    <w:rsid w:val="0009797B"/>
    <w:rsid w:val="00097A52"/>
    <w:rsid w:val="00097C83"/>
    <w:rsid w:val="00097E19"/>
    <w:rsid w:val="00097E34"/>
    <w:rsid w:val="000A0913"/>
    <w:rsid w:val="000A09C3"/>
    <w:rsid w:val="000A09CA"/>
    <w:rsid w:val="000A0D3A"/>
    <w:rsid w:val="000A0DD4"/>
    <w:rsid w:val="000A0FD0"/>
    <w:rsid w:val="000A152B"/>
    <w:rsid w:val="000A15DC"/>
    <w:rsid w:val="000A1622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B72"/>
    <w:rsid w:val="000A4C2D"/>
    <w:rsid w:val="000A4D3D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67"/>
    <w:rsid w:val="000A78FD"/>
    <w:rsid w:val="000A79BF"/>
    <w:rsid w:val="000A7D0F"/>
    <w:rsid w:val="000A7EE9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8A7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4072"/>
    <w:rsid w:val="000B4728"/>
    <w:rsid w:val="000B47D9"/>
    <w:rsid w:val="000B497C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4E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78"/>
    <w:rsid w:val="000C400D"/>
    <w:rsid w:val="000C4218"/>
    <w:rsid w:val="000C4275"/>
    <w:rsid w:val="000C43C9"/>
    <w:rsid w:val="000C43E4"/>
    <w:rsid w:val="000C44EC"/>
    <w:rsid w:val="000C4503"/>
    <w:rsid w:val="000C4614"/>
    <w:rsid w:val="000C4749"/>
    <w:rsid w:val="000C4D79"/>
    <w:rsid w:val="000C4F26"/>
    <w:rsid w:val="000C5041"/>
    <w:rsid w:val="000C5174"/>
    <w:rsid w:val="000C530E"/>
    <w:rsid w:val="000C5502"/>
    <w:rsid w:val="000C560B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A26"/>
    <w:rsid w:val="000C7D91"/>
    <w:rsid w:val="000C7F24"/>
    <w:rsid w:val="000D0081"/>
    <w:rsid w:val="000D01E3"/>
    <w:rsid w:val="000D0315"/>
    <w:rsid w:val="000D06DA"/>
    <w:rsid w:val="000D1018"/>
    <w:rsid w:val="000D1095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F0E"/>
    <w:rsid w:val="000D2F97"/>
    <w:rsid w:val="000D3081"/>
    <w:rsid w:val="000D3441"/>
    <w:rsid w:val="000D3575"/>
    <w:rsid w:val="000D3638"/>
    <w:rsid w:val="000D3880"/>
    <w:rsid w:val="000D38C8"/>
    <w:rsid w:val="000D3C30"/>
    <w:rsid w:val="000D3EBC"/>
    <w:rsid w:val="000D3F51"/>
    <w:rsid w:val="000D4037"/>
    <w:rsid w:val="000D41FB"/>
    <w:rsid w:val="000D431B"/>
    <w:rsid w:val="000D4435"/>
    <w:rsid w:val="000D45C0"/>
    <w:rsid w:val="000D465B"/>
    <w:rsid w:val="000D4888"/>
    <w:rsid w:val="000D4901"/>
    <w:rsid w:val="000D4B13"/>
    <w:rsid w:val="000D4B1F"/>
    <w:rsid w:val="000D4BE2"/>
    <w:rsid w:val="000D4EA6"/>
    <w:rsid w:val="000D5080"/>
    <w:rsid w:val="000D50A5"/>
    <w:rsid w:val="000D51ED"/>
    <w:rsid w:val="000D53E4"/>
    <w:rsid w:val="000D59E4"/>
    <w:rsid w:val="000D5A92"/>
    <w:rsid w:val="000D5BD3"/>
    <w:rsid w:val="000D5D12"/>
    <w:rsid w:val="000D5DCF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9E8"/>
    <w:rsid w:val="000D7A9C"/>
    <w:rsid w:val="000D7A9D"/>
    <w:rsid w:val="000D7F03"/>
    <w:rsid w:val="000E0228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A3"/>
    <w:rsid w:val="000E4336"/>
    <w:rsid w:val="000E4DF9"/>
    <w:rsid w:val="000E50AF"/>
    <w:rsid w:val="000E50F5"/>
    <w:rsid w:val="000E5384"/>
    <w:rsid w:val="000E54E4"/>
    <w:rsid w:val="000E5732"/>
    <w:rsid w:val="000E581F"/>
    <w:rsid w:val="000E58CA"/>
    <w:rsid w:val="000E5BD9"/>
    <w:rsid w:val="000E5D41"/>
    <w:rsid w:val="000E5EB1"/>
    <w:rsid w:val="000E6126"/>
    <w:rsid w:val="000E61A2"/>
    <w:rsid w:val="000E61F4"/>
    <w:rsid w:val="000E63EB"/>
    <w:rsid w:val="000E64CC"/>
    <w:rsid w:val="000E653F"/>
    <w:rsid w:val="000E6674"/>
    <w:rsid w:val="000E67AD"/>
    <w:rsid w:val="000E6843"/>
    <w:rsid w:val="000E6C97"/>
    <w:rsid w:val="000E6CEA"/>
    <w:rsid w:val="000E72B8"/>
    <w:rsid w:val="000E747F"/>
    <w:rsid w:val="000E74E0"/>
    <w:rsid w:val="000E7728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1A7"/>
    <w:rsid w:val="000F170F"/>
    <w:rsid w:val="000F1815"/>
    <w:rsid w:val="000F18C4"/>
    <w:rsid w:val="000F1977"/>
    <w:rsid w:val="000F1986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812"/>
    <w:rsid w:val="000F3A55"/>
    <w:rsid w:val="000F3DF2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50AD"/>
    <w:rsid w:val="000F5378"/>
    <w:rsid w:val="000F5467"/>
    <w:rsid w:val="000F5607"/>
    <w:rsid w:val="000F59E5"/>
    <w:rsid w:val="000F5AC4"/>
    <w:rsid w:val="000F5AC5"/>
    <w:rsid w:val="000F5D67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D2D"/>
    <w:rsid w:val="00100EBA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E8A"/>
    <w:rsid w:val="00102EEF"/>
    <w:rsid w:val="00103276"/>
    <w:rsid w:val="001033D3"/>
    <w:rsid w:val="00103509"/>
    <w:rsid w:val="00103816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C29"/>
    <w:rsid w:val="00104F86"/>
    <w:rsid w:val="00105078"/>
    <w:rsid w:val="001050CE"/>
    <w:rsid w:val="00105151"/>
    <w:rsid w:val="001053C7"/>
    <w:rsid w:val="0010541B"/>
    <w:rsid w:val="00105859"/>
    <w:rsid w:val="00105AA2"/>
    <w:rsid w:val="00105BBD"/>
    <w:rsid w:val="00105CB6"/>
    <w:rsid w:val="001060AC"/>
    <w:rsid w:val="00106113"/>
    <w:rsid w:val="00106224"/>
    <w:rsid w:val="00106477"/>
    <w:rsid w:val="0010651B"/>
    <w:rsid w:val="00106A63"/>
    <w:rsid w:val="00106AC9"/>
    <w:rsid w:val="00107174"/>
    <w:rsid w:val="0010729A"/>
    <w:rsid w:val="0010732E"/>
    <w:rsid w:val="00107767"/>
    <w:rsid w:val="001077C4"/>
    <w:rsid w:val="00107AC7"/>
    <w:rsid w:val="0011020B"/>
    <w:rsid w:val="0011025D"/>
    <w:rsid w:val="001104EC"/>
    <w:rsid w:val="00110508"/>
    <w:rsid w:val="001105FD"/>
    <w:rsid w:val="00111376"/>
    <w:rsid w:val="00112125"/>
    <w:rsid w:val="0011238D"/>
    <w:rsid w:val="00112712"/>
    <w:rsid w:val="00112725"/>
    <w:rsid w:val="0011274B"/>
    <w:rsid w:val="001128EC"/>
    <w:rsid w:val="00112A03"/>
    <w:rsid w:val="00112BD6"/>
    <w:rsid w:val="00112C72"/>
    <w:rsid w:val="00112D53"/>
    <w:rsid w:val="001130A1"/>
    <w:rsid w:val="0011320D"/>
    <w:rsid w:val="0011357F"/>
    <w:rsid w:val="00113A5C"/>
    <w:rsid w:val="00113A63"/>
    <w:rsid w:val="00113B2F"/>
    <w:rsid w:val="00113BC2"/>
    <w:rsid w:val="00113C71"/>
    <w:rsid w:val="00113D2B"/>
    <w:rsid w:val="00113F51"/>
    <w:rsid w:val="00114027"/>
    <w:rsid w:val="0011425F"/>
    <w:rsid w:val="0011428E"/>
    <w:rsid w:val="00114492"/>
    <w:rsid w:val="001149A6"/>
    <w:rsid w:val="00114E65"/>
    <w:rsid w:val="00114FEA"/>
    <w:rsid w:val="001150AE"/>
    <w:rsid w:val="0011518F"/>
    <w:rsid w:val="001153E5"/>
    <w:rsid w:val="0011595B"/>
    <w:rsid w:val="00115FB0"/>
    <w:rsid w:val="0011621C"/>
    <w:rsid w:val="0011653C"/>
    <w:rsid w:val="00116765"/>
    <w:rsid w:val="00116A5A"/>
    <w:rsid w:val="00116C6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409F"/>
    <w:rsid w:val="00124267"/>
    <w:rsid w:val="001245F1"/>
    <w:rsid w:val="00124623"/>
    <w:rsid w:val="001247AC"/>
    <w:rsid w:val="001248E5"/>
    <w:rsid w:val="00124DA9"/>
    <w:rsid w:val="00124E7A"/>
    <w:rsid w:val="00124E99"/>
    <w:rsid w:val="00124FF7"/>
    <w:rsid w:val="001250DA"/>
    <w:rsid w:val="00125345"/>
    <w:rsid w:val="00125A94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427"/>
    <w:rsid w:val="001304B8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4BE"/>
    <w:rsid w:val="0013253A"/>
    <w:rsid w:val="001325AD"/>
    <w:rsid w:val="001326EB"/>
    <w:rsid w:val="00132A27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198"/>
    <w:rsid w:val="0013637D"/>
    <w:rsid w:val="00136CBE"/>
    <w:rsid w:val="001370DE"/>
    <w:rsid w:val="001372E4"/>
    <w:rsid w:val="00137718"/>
    <w:rsid w:val="001379D2"/>
    <w:rsid w:val="00137ADA"/>
    <w:rsid w:val="001400D6"/>
    <w:rsid w:val="001402A1"/>
    <w:rsid w:val="0014037A"/>
    <w:rsid w:val="00140392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8C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62"/>
    <w:rsid w:val="001435C0"/>
    <w:rsid w:val="0014367C"/>
    <w:rsid w:val="00143DE2"/>
    <w:rsid w:val="00143EC7"/>
    <w:rsid w:val="00143ED8"/>
    <w:rsid w:val="0014451D"/>
    <w:rsid w:val="00144554"/>
    <w:rsid w:val="00144745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26B"/>
    <w:rsid w:val="001463D5"/>
    <w:rsid w:val="00146641"/>
    <w:rsid w:val="001467B0"/>
    <w:rsid w:val="0014686C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59E"/>
    <w:rsid w:val="001509C7"/>
    <w:rsid w:val="00150A01"/>
    <w:rsid w:val="00150A2B"/>
    <w:rsid w:val="00150B7A"/>
    <w:rsid w:val="00150C7A"/>
    <w:rsid w:val="001510BB"/>
    <w:rsid w:val="00151131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CE7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1D8"/>
    <w:rsid w:val="001553E1"/>
    <w:rsid w:val="001558AC"/>
    <w:rsid w:val="0015603B"/>
    <w:rsid w:val="0015610C"/>
    <w:rsid w:val="00156509"/>
    <w:rsid w:val="001566F9"/>
    <w:rsid w:val="00156771"/>
    <w:rsid w:val="00156AFA"/>
    <w:rsid w:val="00156B56"/>
    <w:rsid w:val="00156CD5"/>
    <w:rsid w:val="00156CD9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BA3"/>
    <w:rsid w:val="00157E40"/>
    <w:rsid w:val="00157FAD"/>
    <w:rsid w:val="00157FFD"/>
    <w:rsid w:val="001601A5"/>
    <w:rsid w:val="00160206"/>
    <w:rsid w:val="0016023D"/>
    <w:rsid w:val="0016041B"/>
    <w:rsid w:val="0016092F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916"/>
    <w:rsid w:val="00161DB6"/>
    <w:rsid w:val="00162000"/>
    <w:rsid w:val="001620C9"/>
    <w:rsid w:val="0016228E"/>
    <w:rsid w:val="0016255E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7C4"/>
    <w:rsid w:val="0016399B"/>
    <w:rsid w:val="00163BE6"/>
    <w:rsid w:val="001640A8"/>
    <w:rsid w:val="001640E7"/>
    <w:rsid w:val="00164768"/>
    <w:rsid w:val="001648E5"/>
    <w:rsid w:val="0016498E"/>
    <w:rsid w:val="00164A04"/>
    <w:rsid w:val="00164BBD"/>
    <w:rsid w:val="00165317"/>
    <w:rsid w:val="00165683"/>
    <w:rsid w:val="0016570E"/>
    <w:rsid w:val="00165710"/>
    <w:rsid w:val="001658F5"/>
    <w:rsid w:val="00165AC3"/>
    <w:rsid w:val="00165CFE"/>
    <w:rsid w:val="00165E56"/>
    <w:rsid w:val="0016617F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8FE"/>
    <w:rsid w:val="00173A49"/>
    <w:rsid w:val="00173AAE"/>
    <w:rsid w:val="00173B53"/>
    <w:rsid w:val="00173D0D"/>
    <w:rsid w:val="00173EAA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95B"/>
    <w:rsid w:val="00177A2A"/>
    <w:rsid w:val="00177B9A"/>
    <w:rsid w:val="0018011B"/>
    <w:rsid w:val="00180133"/>
    <w:rsid w:val="0018051A"/>
    <w:rsid w:val="00180692"/>
    <w:rsid w:val="0018072F"/>
    <w:rsid w:val="0018073A"/>
    <w:rsid w:val="001808C6"/>
    <w:rsid w:val="00180A5F"/>
    <w:rsid w:val="00180C49"/>
    <w:rsid w:val="00181014"/>
    <w:rsid w:val="00181026"/>
    <w:rsid w:val="0018141F"/>
    <w:rsid w:val="0018159A"/>
    <w:rsid w:val="001815A0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95C"/>
    <w:rsid w:val="00183A3B"/>
    <w:rsid w:val="00183B14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5D12"/>
    <w:rsid w:val="00186011"/>
    <w:rsid w:val="001860AA"/>
    <w:rsid w:val="001860B9"/>
    <w:rsid w:val="00186311"/>
    <w:rsid w:val="00186513"/>
    <w:rsid w:val="00186627"/>
    <w:rsid w:val="00186691"/>
    <w:rsid w:val="0018677D"/>
    <w:rsid w:val="0018694C"/>
    <w:rsid w:val="00186B9D"/>
    <w:rsid w:val="00186C9E"/>
    <w:rsid w:val="00186D46"/>
    <w:rsid w:val="00186EC8"/>
    <w:rsid w:val="00186EFE"/>
    <w:rsid w:val="00186F2B"/>
    <w:rsid w:val="001870D9"/>
    <w:rsid w:val="00187108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2"/>
    <w:rsid w:val="00190B1D"/>
    <w:rsid w:val="00190F8C"/>
    <w:rsid w:val="00191070"/>
    <w:rsid w:val="0019134A"/>
    <w:rsid w:val="001913CE"/>
    <w:rsid w:val="00191593"/>
    <w:rsid w:val="0019169D"/>
    <w:rsid w:val="001917FB"/>
    <w:rsid w:val="00191877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BF3"/>
    <w:rsid w:val="00193D18"/>
    <w:rsid w:val="00193F17"/>
    <w:rsid w:val="00194045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D78"/>
    <w:rsid w:val="001971FD"/>
    <w:rsid w:val="0019728F"/>
    <w:rsid w:val="00197477"/>
    <w:rsid w:val="0019753A"/>
    <w:rsid w:val="00197642"/>
    <w:rsid w:val="00197942"/>
    <w:rsid w:val="00197E37"/>
    <w:rsid w:val="00197EC9"/>
    <w:rsid w:val="00197EEF"/>
    <w:rsid w:val="00197F5A"/>
    <w:rsid w:val="001A0061"/>
    <w:rsid w:val="001A012D"/>
    <w:rsid w:val="001A057A"/>
    <w:rsid w:val="001A0F52"/>
    <w:rsid w:val="001A13F4"/>
    <w:rsid w:val="001A1616"/>
    <w:rsid w:val="001A17B3"/>
    <w:rsid w:val="001A1DDE"/>
    <w:rsid w:val="001A231B"/>
    <w:rsid w:val="001A237D"/>
    <w:rsid w:val="001A26B1"/>
    <w:rsid w:val="001A28CA"/>
    <w:rsid w:val="001A2918"/>
    <w:rsid w:val="001A2E6A"/>
    <w:rsid w:val="001A310C"/>
    <w:rsid w:val="001A317E"/>
    <w:rsid w:val="001A36C7"/>
    <w:rsid w:val="001A3777"/>
    <w:rsid w:val="001A38D1"/>
    <w:rsid w:val="001A3AFE"/>
    <w:rsid w:val="001A3BD5"/>
    <w:rsid w:val="001A3C38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0C7"/>
    <w:rsid w:val="001A623D"/>
    <w:rsid w:val="001A6678"/>
    <w:rsid w:val="001A6740"/>
    <w:rsid w:val="001A6759"/>
    <w:rsid w:val="001A67ED"/>
    <w:rsid w:val="001A67EF"/>
    <w:rsid w:val="001A685C"/>
    <w:rsid w:val="001A69B6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B23"/>
    <w:rsid w:val="001B0C74"/>
    <w:rsid w:val="001B0CC1"/>
    <w:rsid w:val="001B0D50"/>
    <w:rsid w:val="001B0DA8"/>
    <w:rsid w:val="001B0E67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C26"/>
    <w:rsid w:val="001B2E90"/>
    <w:rsid w:val="001B2EA2"/>
    <w:rsid w:val="001B3356"/>
    <w:rsid w:val="001B33F2"/>
    <w:rsid w:val="001B35E1"/>
    <w:rsid w:val="001B3995"/>
    <w:rsid w:val="001B39A7"/>
    <w:rsid w:val="001B3B0A"/>
    <w:rsid w:val="001B3C07"/>
    <w:rsid w:val="001B3D1E"/>
    <w:rsid w:val="001B3F16"/>
    <w:rsid w:val="001B4765"/>
    <w:rsid w:val="001B49F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69C"/>
    <w:rsid w:val="001B67F3"/>
    <w:rsid w:val="001B69BE"/>
    <w:rsid w:val="001B69F3"/>
    <w:rsid w:val="001B6CDC"/>
    <w:rsid w:val="001B6DC6"/>
    <w:rsid w:val="001B6F44"/>
    <w:rsid w:val="001B70EF"/>
    <w:rsid w:val="001B72A7"/>
    <w:rsid w:val="001B7705"/>
    <w:rsid w:val="001B7855"/>
    <w:rsid w:val="001B792B"/>
    <w:rsid w:val="001B7A0B"/>
    <w:rsid w:val="001B7A42"/>
    <w:rsid w:val="001B7A64"/>
    <w:rsid w:val="001B7E07"/>
    <w:rsid w:val="001B7EB1"/>
    <w:rsid w:val="001B7F80"/>
    <w:rsid w:val="001C02C8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9C9"/>
    <w:rsid w:val="001C4F0D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46B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5CD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C67"/>
    <w:rsid w:val="001D41F6"/>
    <w:rsid w:val="001D471A"/>
    <w:rsid w:val="001D4A6D"/>
    <w:rsid w:val="001D4BFC"/>
    <w:rsid w:val="001D5033"/>
    <w:rsid w:val="001D536E"/>
    <w:rsid w:val="001D55E2"/>
    <w:rsid w:val="001D569A"/>
    <w:rsid w:val="001D571C"/>
    <w:rsid w:val="001D5891"/>
    <w:rsid w:val="001D5D38"/>
    <w:rsid w:val="001D5EB4"/>
    <w:rsid w:val="001D616C"/>
    <w:rsid w:val="001D6262"/>
    <w:rsid w:val="001D6A92"/>
    <w:rsid w:val="001D6BF5"/>
    <w:rsid w:val="001D706C"/>
    <w:rsid w:val="001D70F4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CE8"/>
    <w:rsid w:val="001E1E91"/>
    <w:rsid w:val="001E2120"/>
    <w:rsid w:val="001E23A5"/>
    <w:rsid w:val="001E24E0"/>
    <w:rsid w:val="001E263C"/>
    <w:rsid w:val="001E2FB9"/>
    <w:rsid w:val="001E2FC9"/>
    <w:rsid w:val="001E3171"/>
    <w:rsid w:val="001E374D"/>
    <w:rsid w:val="001E3850"/>
    <w:rsid w:val="001E3AB8"/>
    <w:rsid w:val="001E3B1D"/>
    <w:rsid w:val="001E3D8B"/>
    <w:rsid w:val="001E404F"/>
    <w:rsid w:val="001E42ED"/>
    <w:rsid w:val="001E455C"/>
    <w:rsid w:val="001E4573"/>
    <w:rsid w:val="001E467B"/>
    <w:rsid w:val="001E4814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E9"/>
    <w:rsid w:val="001E5BF2"/>
    <w:rsid w:val="001E6013"/>
    <w:rsid w:val="001E61F5"/>
    <w:rsid w:val="001E690F"/>
    <w:rsid w:val="001E6973"/>
    <w:rsid w:val="001E6A52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F018B"/>
    <w:rsid w:val="001F04C3"/>
    <w:rsid w:val="001F05AF"/>
    <w:rsid w:val="001F05C8"/>
    <w:rsid w:val="001F073A"/>
    <w:rsid w:val="001F07FE"/>
    <w:rsid w:val="001F0B40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1E87"/>
    <w:rsid w:val="001F2002"/>
    <w:rsid w:val="001F2926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9E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522"/>
    <w:rsid w:val="001F7DAA"/>
    <w:rsid w:val="00200366"/>
    <w:rsid w:val="002006A9"/>
    <w:rsid w:val="002006C7"/>
    <w:rsid w:val="002006DA"/>
    <w:rsid w:val="00200858"/>
    <w:rsid w:val="00200AA3"/>
    <w:rsid w:val="00200EC6"/>
    <w:rsid w:val="00201328"/>
    <w:rsid w:val="0020178D"/>
    <w:rsid w:val="00201961"/>
    <w:rsid w:val="002019FA"/>
    <w:rsid w:val="00201AC6"/>
    <w:rsid w:val="00201AF4"/>
    <w:rsid w:val="00201F1F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457"/>
    <w:rsid w:val="00210524"/>
    <w:rsid w:val="0021056F"/>
    <w:rsid w:val="00210BAF"/>
    <w:rsid w:val="00210D3E"/>
    <w:rsid w:val="00211072"/>
    <w:rsid w:val="00211118"/>
    <w:rsid w:val="00211278"/>
    <w:rsid w:val="002112DE"/>
    <w:rsid w:val="00211981"/>
    <w:rsid w:val="00211C3F"/>
    <w:rsid w:val="00211DE1"/>
    <w:rsid w:val="002120FA"/>
    <w:rsid w:val="0021213E"/>
    <w:rsid w:val="00212891"/>
    <w:rsid w:val="00212E1F"/>
    <w:rsid w:val="0021349D"/>
    <w:rsid w:val="002134D3"/>
    <w:rsid w:val="002136B1"/>
    <w:rsid w:val="002137DD"/>
    <w:rsid w:val="00213E07"/>
    <w:rsid w:val="0021429E"/>
    <w:rsid w:val="00214517"/>
    <w:rsid w:val="002146F5"/>
    <w:rsid w:val="00214F53"/>
    <w:rsid w:val="00215008"/>
    <w:rsid w:val="002150B3"/>
    <w:rsid w:val="00216484"/>
    <w:rsid w:val="002166DB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5DA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1FCE"/>
    <w:rsid w:val="00222130"/>
    <w:rsid w:val="00222252"/>
    <w:rsid w:val="0022236F"/>
    <w:rsid w:val="00222C5F"/>
    <w:rsid w:val="00222E3B"/>
    <w:rsid w:val="0022311F"/>
    <w:rsid w:val="00223924"/>
    <w:rsid w:val="00223CE5"/>
    <w:rsid w:val="00223FCB"/>
    <w:rsid w:val="002245CC"/>
    <w:rsid w:val="00224914"/>
    <w:rsid w:val="00224D3C"/>
    <w:rsid w:val="0022538B"/>
    <w:rsid w:val="00225631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685"/>
    <w:rsid w:val="00227AB8"/>
    <w:rsid w:val="002300A6"/>
    <w:rsid w:val="002303B5"/>
    <w:rsid w:val="0023069C"/>
    <w:rsid w:val="00230825"/>
    <w:rsid w:val="002308F3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1EE8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06C"/>
    <w:rsid w:val="00234200"/>
    <w:rsid w:val="00234894"/>
    <w:rsid w:val="002348CF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CDC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6D1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6A6"/>
    <w:rsid w:val="00243865"/>
    <w:rsid w:val="00243957"/>
    <w:rsid w:val="00243D8D"/>
    <w:rsid w:val="00243EBF"/>
    <w:rsid w:val="00243FE0"/>
    <w:rsid w:val="0024432E"/>
    <w:rsid w:val="002443C9"/>
    <w:rsid w:val="00244F39"/>
    <w:rsid w:val="00245036"/>
    <w:rsid w:val="0024517E"/>
    <w:rsid w:val="00245731"/>
    <w:rsid w:val="00245A85"/>
    <w:rsid w:val="00245DEC"/>
    <w:rsid w:val="00245EF6"/>
    <w:rsid w:val="00245F4D"/>
    <w:rsid w:val="00246368"/>
    <w:rsid w:val="002463A0"/>
    <w:rsid w:val="002468CC"/>
    <w:rsid w:val="00246937"/>
    <w:rsid w:val="00246938"/>
    <w:rsid w:val="00246EF7"/>
    <w:rsid w:val="0024725E"/>
    <w:rsid w:val="002472D2"/>
    <w:rsid w:val="00247324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8B1"/>
    <w:rsid w:val="00251C15"/>
    <w:rsid w:val="00251D03"/>
    <w:rsid w:val="00251E94"/>
    <w:rsid w:val="002520E8"/>
    <w:rsid w:val="0025219F"/>
    <w:rsid w:val="00252208"/>
    <w:rsid w:val="00252237"/>
    <w:rsid w:val="002525C6"/>
    <w:rsid w:val="00252677"/>
    <w:rsid w:val="002526B2"/>
    <w:rsid w:val="00252704"/>
    <w:rsid w:val="00252C3E"/>
    <w:rsid w:val="00252CD6"/>
    <w:rsid w:val="00252E07"/>
    <w:rsid w:val="00252F8F"/>
    <w:rsid w:val="0025347C"/>
    <w:rsid w:val="00253595"/>
    <w:rsid w:val="002537EC"/>
    <w:rsid w:val="00253D47"/>
    <w:rsid w:val="002542A7"/>
    <w:rsid w:val="0025451A"/>
    <w:rsid w:val="0025465E"/>
    <w:rsid w:val="0025471E"/>
    <w:rsid w:val="00254DA0"/>
    <w:rsid w:val="00254E05"/>
    <w:rsid w:val="00254F20"/>
    <w:rsid w:val="00255225"/>
    <w:rsid w:val="002552CB"/>
    <w:rsid w:val="00255399"/>
    <w:rsid w:val="00255AD0"/>
    <w:rsid w:val="00255E17"/>
    <w:rsid w:val="00255EAE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1DC"/>
    <w:rsid w:val="0025733D"/>
    <w:rsid w:val="00257511"/>
    <w:rsid w:val="002576BF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2AD"/>
    <w:rsid w:val="00261510"/>
    <w:rsid w:val="0026154C"/>
    <w:rsid w:val="002616E5"/>
    <w:rsid w:val="0026173B"/>
    <w:rsid w:val="00261C45"/>
    <w:rsid w:val="00261F1B"/>
    <w:rsid w:val="0026201A"/>
    <w:rsid w:val="0026202E"/>
    <w:rsid w:val="002625CF"/>
    <w:rsid w:val="00262681"/>
    <w:rsid w:val="002626FD"/>
    <w:rsid w:val="00262DC2"/>
    <w:rsid w:val="002632DD"/>
    <w:rsid w:val="00263623"/>
    <w:rsid w:val="00263675"/>
    <w:rsid w:val="00263767"/>
    <w:rsid w:val="0026399A"/>
    <w:rsid w:val="002639AF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840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AA4"/>
    <w:rsid w:val="00270E7C"/>
    <w:rsid w:val="00270F11"/>
    <w:rsid w:val="00270F4E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3D4"/>
    <w:rsid w:val="00272542"/>
    <w:rsid w:val="0027274A"/>
    <w:rsid w:val="00272B50"/>
    <w:rsid w:val="00272D00"/>
    <w:rsid w:val="00272E5B"/>
    <w:rsid w:val="00272F04"/>
    <w:rsid w:val="00272FF8"/>
    <w:rsid w:val="00273006"/>
    <w:rsid w:val="00273331"/>
    <w:rsid w:val="00273434"/>
    <w:rsid w:val="00273B78"/>
    <w:rsid w:val="00273CB1"/>
    <w:rsid w:val="00273EAB"/>
    <w:rsid w:val="00274237"/>
    <w:rsid w:val="00274385"/>
    <w:rsid w:val="0027446F"/>
    <w:rsid w:val="002744F4"/>
    <w:rsid w:val="00274516"/>
    <w:rsid w:val="00274771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BC"/>
    <w:rsid w:val="002754FC"/>
    <w:rsid w:val="0027562F"/>
    <w:rsid w:val="00275680"/>
    <w:rsid w:val="00275917"/>
    <w:rsid w:val="00275ADF"/>
    <w:rsid w:val="00275F65"/>
    <w:rsid w:val="002761ED"/>
    <w:rsid w:val="002763EF"/>
    <w:rsid w:val="0027640B"/>
    <w:rsid w:val="00276414"/>
    <w:rsid w:val="0027642F"/>
    <w:rsid w:val="0027656E"/>
    <w:rsid w:val="00276739"/>
    <w:rsid w:val="002769EF"/>
    <w:rsid w:val="00276C31"/>
    <w:rsid w:val="0027723A"/>
    <w:rsid w:val="002772D9"/>
    <w:rsid w:val="0027735F"/>
    <w:rsid w:val="0027798E"/>
    <w:rsid w:val="00277DC9"/>
    <w:rsid w:val="00277E00"/>
    <w:rsid w:val="00277EF7"/>
    <w:rsid w:val="00280331"/>
    <w:rsid w:val="002803D1"/>
    <w:rsid w:val="002803D5"/>
    <w:rsid w:val="002804BD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78"/>
    <w:rsid w:val="00282397"/>
    <w:rsid w:val="0028244F"/>
    <w:rsid w:val="002828D7"/>
    <w:rsid w:val="00282A55"/>
    <w:rsid w:val="00282B03"/>
    <w:rsid w:val="00282BD3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2BA"/>
    <w:rsid w:val="00285584"/>
    <w:rsid w:val="002855D7"/>
    <w:rsid w:val="00285609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87A1D"/>
    <w:rsid w:val="00290225"/>
    <w:rsid w:val="0029043F"/>
    <w:rsid w:val="00290686"/>
    <w:rsid w:val="00290AB1"/>
    <w:rsid w:val="00290C7B"/>
    <w:rsid w:val="00290EEE"/>
    <w:rsid w:val="00291586"/>
    <w:rsid w:val="002915AE"/>
    <w:rsid w:val="00291F4A"/>
    <w:rsid w:val="00291FD7"/>
    <w:rsid w:val="00291FF6"/>
    <w:rsid w:val="002920B8"/>
    <w:rsid w:val="0029223E"/>
    <w:rsid w:val="002922E6"/>
    <w:rsid w:val="002924B0"/>
    <w:rsid w:val="002925BA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911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57C"/>
    <w:rsid w:val="002A0B0E"/>
    <w:rsid w:val="002A0CA6"/>
    <w:rsid w:val="002A0FE1"/>
    <w:rsid w:val="002A10AE"/>
    <w:rsid w:val="002A1124"/>
    <w:rsid w:val="002A1162"/>
    <w:rsid w:val="002A14F4"/>
    <w:rsid w:val="002A17D3"/>
    <w:rsid w:val="002A1F83"/>
    <w:rsid w:val="002A22BD"/>
    <w:rsid w:val="002A23A5"/>
    <w:rsid w:val="002A2493"/>
    <w:rsid w:val="002A2792"/>
    <w:rsid w:val="002A28FB"/>
    <w:rsid w:val="002A2B6E"/>
    <w:rsid w:val="002A2D47"/>
    <w:rsid w:val="002A302A"/>
    <w:rsid w:val="002A321A"/>
    <w:rsid w:val="002A32CF"/>
    <w:rsid w:val="002A3651"/>
    <w:rsid w:val="002A37F2"/>
    <w:rsid w:val="002A38E4"/>
    <w:rsid w:val="002A3D75"/>
    <w:rsid w:val="002A3DF0"/>
    <w:rsid w:val="002A3EE6"/>
    <w:rsid w:val="002A402D"/>
    <w:rsid w:val="002A4462"/>
    <w:rsid w:val="002A45BA"/>
    <w:rsid w:val="002A488D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2CF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4DA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A3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765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6AF"/>
    <w:rsid w:val="002C47D0"/>
    <w:rsid w:val="002C4AA5"/>
    <w:rsid w:val="002C4B90"/>
    <w:rsid w:val="002C4BB5"/>
    <w:rsid w:val="002C4FA4"/>
    <w:rsid w:val="002C512E"/>
    <w:rsid w:val="002C5142"/>
    <w:rsid w:val="002C5171"/>
    <w:rsid w:val="002C544C"/>
    <w:rsid w:val="002C5537"/>
    <w:rsid w:val="002C589C"/>
    <w:rsid w:val="002C59E7"/>
    <w:rsid w:val="002C5B78"/>
    <w:rsid w:val="002C5C17"/>
    <w:rsid w:val="002C5D61"/>
    <w:rsid w:val="002C6341"/>
    <w:rsid w:val="002C6739"/>
    <w:rsid w:val="002C6963"/>
    <w:rsid w:val="002C6A44"/>
    <w:rsid w:val="002C6C4F"/>
    <w:rsid w:val="002C6EB1"/>
    <w:rsid w:val="002C700A"/>
    <w:rsid w:val="002C7431"/>
    <w:rsid w:val="002C74C6"/>
    <w:rsid w:val="002C7687"/>
    <w:rsid w:val="002C791A"/>
    <w:rsid w:val="002C796E"/>
    <w:rsid w:val="002C7A8D"/>
    <w:rsid w:val="002D002B"/>
    <w:rsid w:val="002D00E4"/>
    <w:rsid w:val="002D0775"/>
    <w:rsid w:val="002D08E1"/>
    <w:rsid w:val="002D096E"/>
    <w:rsid w:val="002D0FC3"/>
    <w:rsid w:val="002D1188"/>
    <w:rsid w:val="002D11BD"/>
    <w:rsid w:val="002D1204"/>
    <w:rsid w:val="002D12C3"/>
    <w:rsid w:val="002D169F"/>
    <w:rsid w:val="002D16E9"/>
    <w:rsid w:val="002D1745"/>
    <w:rsid w:val="002D18E3"/>
    <w:rsid w:val="002D1927"/>
    <w:rsid w:val="002D1970"/>
    <w:rsid w:val="002D19E7"/>
    <w:rsid w:val="002D1A34"/>
    <w:rsid w:val="002D1D9A"/>
    <w:rsid w:val="002D206E"/>
    <w:rsid w:val="002D22B0"/>
    <w:rsid w:val="002D2410"/>
    <w:rsid w:val="002D2965"/>
    <w:rsid w:val="002D2F0E"/>
    <w:rsid w:val="002D2F51"/>
    <w:rsid w:val="002D2FEE"/>
    <w:rsid w:val="002D30A8"/>
    <w:rsid w:val="002D317E"/>
    <w:rsid w:val="002D347C"/>
    <w:rsid w:val="002D3623"/>
    <w:rsid w:val="002D39BC"/>
    <w:rsid w:val="002D3C42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4EF7"/>
    <w:rsid w:val="002D4F58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D2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862"/>
    <w:rsid w:val="002E190A"/>
    <w:rsid w:val="002E1B39"/>
    <w:rsid w:val="002E1C01"/>
    <w:rsid w:val="002E208A"/>
    <w:rsid w:val="002E225E"/>
    <w:rsid w:val="002E2301"/>
    <w:rsid w:val="002E2313"/>
    <w:rsid w:val="002E24A6"/>
    <w:rsid w:val="002E260D"/>
    <w:rsid w:val="002E2642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3F27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635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18A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431A"/>
    <w:rsid w:val="002F44BC"/>
    <w:rsid w:val="002F45A3"/>
    <w:rsid w:val="002F4A0A"/>
    <w:rsid w:val="002F4B3F"/>
    <w:rsid w:val="002F4F93"/>
    <w:rsid w:val="002F505A"/>
    <w:rsid w:val="002F53BB"/>
    <w:rsid w:val="002F5682"/>
    <w:rsid w:val="002F57B8"/>
    <w:rsid w:val="002F5D3E"/>
    <w:rsid w:val="002F6095"/>
    <w:rsid w:val="002F63AC"/>
    <w:rsid w:val="002F6774"/>
    <w:rsid w:val="002F6795"/>
    <w:rsid w:val="002F682E"/>
    <w:rsid w:val="002F6F25"/>
    <w:rsid w:val="002F706E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BA6"/>
    <w:rsid w:val="00301C3D"/>
    <w:rsid w:val="00301D1C"/>
    <w:rsid w:val="00302038"/>
    <w:rsid w:val="0030208F"/>
    <w:rsid w:val="003024F3"/>
    <w:rsid w:val="0030297D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A05"/>
    <w:rsid w:val="00306CFA"/>
    <w:rsid w:val="00306D9B"/>
    <w:rsid w:val="00306DD8"/>
    <w:rsid w:val="00306DE4"/>
    <w:rsid w:val="00306E3F"/>
    <w:rsid w:val="00306E88"/>
    <w:rsid w:val="00306EB6"/>
    <w:rsid w:val="00306EC5"/>
    <w:rsid w:val="00307123"/>
    <w:rsid w:val="00307309"/>
    <w:rsid w:val="00307317"/>
    <w:rsid w:val="00307550"/>
    <w:rsid w:val="00307581"/>
    <w:rsid w:val="0030767D"/>
    <w:rsid w:val="00307A7A"/>
    <w:rsid w:val="00307D50"/>
    <w:rsid w:val="00310196"/>
    <w:rsid w:val="003104A9"/>
    <w:rsid w:val="003105A6"/>
    <w:rsid w:val="003107D2"/>
    <w:rsid w:val="0031099C"/>
    <w:rsid w:val="00310BA7"/>
    <w:rsid w:val="00310C6D"/>
    <w:rsid w:val="00311573"/>
    <w:rsid w:val="0031175E"/>
    <w:rsid w:val="00311870"/>
    <w:rsid w:val="003118AD"/>
    <w:rsid w:val="003118CA"/>
    <w:rsid w:val="00311AC0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6E0"/>
    <w:rsid w:val="003137AE"/>
    <w:rsid w:val="00313835"/>
    <w:rsid w:val="0031384B"/>
    <w:rsid w:val="00313B17"/>
    <w:rsid w:val="00313E25"/>
    <w:rsid w:val="00313F3B"/>
    <w:rsid w:val="00313FB5"/>
    <w:rsid w:val="003143C7"/>
    <w:rsid w:val="0031443D"/>
    <w:rsid w:val="003145E7"/>
    <w:rsid w:val="003147CF"/>
    <w:rsid w:val="003147D5"/>
    <w:rsid w:val="00314A7B"/>
    <w:rsid w:val="00314CA5"/>
    <w:rsid w:val="00315003"/>
    <w:rsid w:val="00315711"/>
    <w:rsid w:val="00315999"/>
    <w:rsid w:val="00315E32"/>
    <w:rsid w:val="00316221"/>
    <w:rsid w:val="00316474"/>
    <w:rsid w:val="0031651B"/>
    <w:rsid w:val="0031655D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766"/>
    <w:rsid w:val="00320D94"/>
    <w:rsid w:val="00320F5F"/>
    <w:rsid w:val="00321037"/>
    <w:rsid w:val="00321181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4B9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238"/>
    <w:rsid w:val="00327573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064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CF"/>
    <w:rsid w:val="00333362"/>
    <w:rsid w:val="00333B89"/>
    <w:rsid w:val="00333D73"/>
    <w:rsid w:val="003349E6"/>
    <w:rsid w:val="00334EAB"/>
    <w:rsid w:val="00334FB7"/>
    <w:rsid w:val="00335251"/>
    <w:rsid w:val="003353B6"/>
    <w:rsid w:val="00335845"/>
    <w:rsid w:val="0033587B"/>
    <w:rsid w:val="003359B9"/>
    <w:rsid w:val="00335BAA"/>
    <w:rsid w:val="003361B1"/>
    <w:rsid w:val="003362AE"/>
    <w:rsid w:val="00336815"/>
    <w:rsid w:val="00336884"/>
    <w:rsid w:val="003368FD"/>
    <w:rsid w:val="00336969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7BE"/>
    <w:rsid w:val="0034086E"/>
    <w:rsid w:val="00340ACA"/>
    <w:rsid w:val="00340B66"/>
    <w:rsid w:val="00340BE9"/>
    <w:rsid w:val="00340FE1"/>
    <w:rsid w:val="003410E9"/>
    <w:rsid w:val="00341263"/>
    <w:rsid w:val="0034134E"/>
    <w:rsid w:val="003413E2"/>
    <w:rsid w:val="003419C6"/>
    <w:rsid w:val="003419F7"/>
    <w:rsid w:val="00341A23"/>
    <w:rsid w:val="00341A2F"/>
    <w:rsid w:val="00341CEF"/>
    <w:rsid w:val="003420BB"/>
    <w:rsid w:val="00342211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62F"/>
    <w:rsid w:val="003436FA"/>
    <w:rsid w:val="0034373D"/>
    <w:rsid w:val="003437AD"/>
    <w:rsid w:val="00343A21"/>
    <w:rsid w:val="00343C0D"/>
    <w:rsid w:val="00343D7E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5603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F27"/>
    <w:rsid w:val="00346FF6"/>
    <w:rsid w:val="0034724D"/>
    <w:rsid w:val="003472A7"/>
    <w:rsid w:val="00347447"/>
    <w:rsid w:val="003475AF"/>
    <w:rsid w:val="00347828"/>
    <w:rsid w:val="0035014A"/>
    <w:rsid w:val="003503C1"/>
    <w:rsid w:val="003505DF"/>
    <w:rsid w:val="003509A8"/>
    <w:rsid w:val="00350C81"/>
    <w:rsid w:val="00350E48"/>
    <w:rsid w:val="003516E4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3E"/>
    <w:rsid w:val="00352F60"/>
    <w:rsid w:val="00353168"/>
    <w:rsid w:val="003532FB"/>
    <w:rsid w:val="00353627"/>
    <w:rsid w:val="00353704"/>
    <w:rsid w:val="003539F8"/>
    <w:rsid w:val="00353AE1"/>
    <w:rsid w:val="00353D00"/>
    <w:rsid w:val="00353D8C"/>
    <w:rsid w:val="00353FC4"/>
    <w:rsid w:val="003541FB"/>
    <w:rsid w:val="003542BE"/>
    <w:rsid w:val="00354528"/>
    <w:rsid w:val="0035498B"/>
    <w:rsid w:val="00354B6C"/>
    <w:rsid w:val="00354C2E"/>
    <w:rsid w:val="00354C9A"/>
    <w:rsid w:val="003550A8"/>
    <w:rsid w:val="003550AD"/>
    <w:rsid w:val="00355CE3"/>
    <w:rsid w:val="00355DA8"/>
    <w:rsid w:val="003560A1"/>
    <w:rsid w:val="003560A5"/>
    <w:rsid w:val="00356420"/>
    <w:rsid w:val="00356457"/>
    <w:rsid w:val="003564CC"/>
    <w:rsid w:val="00356767"/>
    <w:rsid w:val="00356A46"/>
    <w:rsid w:val="00356B0F"/>
    <w:rsid w:val="00356BC6"/>
    <w:rsid w:val="00356C57"/>
    <w:rsid w:val="00356C8A"/>
    <w:rsid w:val="00356FE8"/>
    <w:rsid w:val="00357007"/>
    <w:rsid w:val="00357C07"/>
    <w:rsid w:val="00357D08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31B"/>
    <w:rsid w:val="003627A3"/>
    <w:rsid w:val="003629EF"/>
    <w:rsid w:val="00362C51"/>
    <w:rsid w:val="00362CC9"/>
    <w:rsid w:val="00362D17"/>
    <w:rsid w:val="00362FAC"/>
    <w:rsid w:val="00363080"/>
    <w:rsid w:val="003632F5"/>
    <w:rsid w:val="00363466"/>
    <w:rsid w:val="003635BA"/>
    <w:rsid w:val="0036375A"/>
    <w:rsid w:val="0036375E"/>
    <w:rsid w:val="00363828"/>
    <w:rsid w:val="003639B1"/>
    <w:rsid w:val="003639F7"/>
    <w:rsid w:val="00363F4D"/>
    <w:rsid w:val="003642CD"/>
    <w:rsid w:val="003643DE"/>
    <w:rsid w:val="003643F6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922"/>
    <w:rsid w:val="003679E6"/>
    <w:rsid w:val="00367A9B"/>
    <w:rsid w:val="00367C4E"/>
    <w:rsid w:val="00367EBD"/>
    <w:rsid w:val="00370546"/>
    <w:rsid w:val="00370557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4B96"/>
    <w:rsid w:val="0037515A"/>
    <w:rsid w:val="0037571B"/>
    <w:rsid w:val="00375E5F"/>
    <w:rsid w:val="00375F5C"/>
    <w:rsid w:val="00375FFC"/>
    <w:rsid w:val="00376065"/>
    <w:rsid w:val="0037642A"/>
    <w:rsid w:val="00376D68"/>
    <w:rsid w:val="00376E41"/>
    <w:rsid w:val="00376EB7"/>
    <w:rsid w:val="00377043"/>
    <w:rsid w:val="003771E5"/>
    <w:rsid w:val="00377559"/>
    <w:rsid w:val="00377757"/>
    <w:rsid w:val="00377800"/>
    <w:rsid w:val="0037795B"/>
    <w:rsid w:val="00377CE7"/>
    <w:rsid w:val="00377EAF"/>
    <w:rsid w:val="0038030A"/>
    <w:rsid w:val="00380718"/>
    <w:rsid w:val="00380AE0"/>
    <w:rsid w:val="00380C20"/>
    <w:rsid w:val="00380D64"/>
    <w:rsid w:val="00380EEA"/>
    <w:rsid w:val="003811C2"/>
    <w:rsid w:val="003815AA"/>
    <w:rsid w:val="0038168C"/>
    <w:rsid w:val="00381763"/>
    <w:rsid w:val="0038204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4AC"/>
    <w:rsid w:val="0038354D"/>
    <w:rsid w:val="00383993"/>
    <w:rsid w:val="00383C23"/>
    <w:rsid w:val="00383DF4"/>
    <w:rsid w:val="00384013"/>
    <w:rsid w:val="00384057"/>
    <w:rsid w:val="00384394"/>
    <w:rsid w:val="00384453"/>
    <w:rsid w:val="003844C0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232"/>
    <w:rsid w:val="003913FA"/>
    <w:rsid w:val="00391693"/>
    <w:rsid w:val="0039186D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EC"/>
    <w:rsid w:val="00394E34"/>
    <w:rsid w:val="00394EDB"/>
    <w:rsid w:val="0039506D"/>
    <w:rsid w:val="003950D6"/>
    <w:rsid w:val="00395949"/>
    <w:rsid w:val="00395C41"/>
    <w:rsid w:val="00395EC7"/>
    <w:rsid w:val="00395F7F"/>
    <w:rsid w:val="00395F9F"/>
    <w:rsid w:val="00396130"/>
    <w:rsid w:val="00396676"/>
    <w:rsid w:val="00396A75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47"/>
    <w:rsid w:val="003A0989"/>
    <w:rsid w:val="003A0C90"/>
    <w:rsid w:val="003A1364"/>
    <w:rsid w:val="003A13E2"/>
    <w:rsid w:val="003A154E"/>
    <w:rsid w:val="003A17A1"/>
    <w:rsid w:val="003A17A7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71"/>
    <w:rsid w:val="003A3B93"/>
    <w:rsid w:val="003A3CFD"/>
    <w:rsid w:val="003A4394"/>
    <w:rsid w:val="003A442E"/>
    <w:rsid w:val="003A4509"/>
    <w:rsid w:val="003A48E2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816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BAE"/>
    <w:rsid w:val="003B1D8C"/>
    <w:rsid w:val="003B2019"/>
    <w:rsid w:val="003B22FF"/>
    <w:rsid w:val="003B2317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D82"/>
    <w:rsid w:val="003B3F46"/>
    <w:rsid w:val="003B40E8"/>
    <w:rsid w:val="003B41A0"/>
    <w:rsid w:val="003B43DD"/>
    <w:rsid w:val="003B4417"/>
    <w:rsid w:val="003B44B7"/>
    <w:rsid w:val="003B48B3"/>
    <w:rsid w:val="003B48E2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6CD6"/>
    <w:rsid w:val="003B70D8"/>
    <w:rsid w:val="003B74DD"/>
    <w:rsid w:val="003B7553"/>
    <w:rsid w:val="003B7764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8F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4FCF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19"/>
    <w:rsid w:val="003C7542"/>
    <w:rsid w:val="003C763B"/>
    <w:rsid w:val="003C7698"/>
    <w:rsid w:val="003C799B"/>
    <w:rsid w:val="003C7BF9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B5"/>
    <w:rsid w:val="003D135A"/>
    <w:rsid w:val="003D156B"/>
    <w:rsid w:val="003D1862"/>
    <w:rsid w:val="003D18CC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72"/>
    <w:rsid w:val="003D2992"/>
    <w:rsid w:val="003D2996"/>
    <w:rsid w:val="003D2B35"/>
    <w:rsid w:val="003D2C94"/>
    <w:rsid w:val="003D2EAC"/>
    <w:rsid w:val="003D2F5F"/>
    <w:rsid w:val="003D34D6"/>
    <w:rsid w:val="003D35C4"/>
    <w:rsid w:val="003D36A4"/>
    <w:rsid w:val="003D389C"/>
    <w:rsid w:val="003D396D"/>
    <w:rsid w:val="003D3B9B"/>
    <w:rsid w:val="003D3C32"/>
    <w:rsid w:val="003D3D0F"/>
    <w:rsid w:val="003D41EC"/>
    <w:rsid w:val="003D4201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5B50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065"/>
    <w:rsid w:val="003E045E"/>
    <w:rsid w:val="003E061E"/>
    <w:rsid w:val="003E08AA"/>
    <w:rsid w:val="003E0B8C"/>
    <w:rsid w:val="003E0E84"/>
    <w:rsid w:val="003E10AC"/>
    <w:rsid w:val="003E10FB"/>
    <w:rsid w:val="003E1313"/>
    <w:rsid w:val="003E142F"/>
    <w:rsid w:val="003E16B0"/>
    <w:rsid w:val="003E1743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9A4"/>
    <w:rsid w:val="003E4AE0"/>
    <w:rsid w:val="003E4C63"/>
    <w:rsid w:val="003E51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B0F"/>
    <w:rsid w:val="003E6BAB"/>
    <w:rsid w:val="003E6BC0"/>
    <w:rsid w:val="003E6D54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1B7"/>
    <w:rsid w:val="003F0341"/>
    <w:rsid w:val="003F038D"/>
    <w:rsid w:val="003F0591"/>
    <w:rsid w:val="003F05FA"/>
    <w:rsid w:val="003F06CC"/>
    <w:rsid w:val="003F0A8B"/>
    <w:rsid w:val="003F0BA7"/>
    <w:rsid w:val="003F0CD1"/>
    <w:rsid w:val="003F0F55"/>
    <w:rsid w:val="003F11A2"/>
    <w:rsid w:val="003F124F"/>
    <w:rsid w:val="003F1945"/>
    <w:rsid w:val="003F1AEA"/>
    <w:rsid w:val="003F1B19"/>
    <w:rsid w:val="003F1C68"/>
    <w:rsid w:val="003F1E85"/>
    <w:rsid w:val="003F1EAE"/>
    <w:rsid w:val="003F2371"/>
    <w:rsid w:val="003F257F"/>
    <w:rsid w:val="003F288C"/>
    <w:rsid w:val="003F28B3"/>
    <w:rsid w:val="003F2A40"/>
    <w:rsid w:val="003F2CF7"/>
    <w:rsid w:val="003F318A"/>
    <w:rsid w:val="003F365D"/>
    <w:rsid w:val="003F36D1"/>
    <w:rsid w:val="003F3740"/>
    <w:rsid w:val="003F37B9"/>
    <w:rsid w:val="003F38E3"/>
    <w:rsid w:val="003F3AC4"/>
    <w:rsid w:val="003F3C32"/>
    <w:rsid w:val="003F3D4A"/>
    <w:rsid w:val="003F4031"/>
    <w:rsid w:val="003F40D9"/>
    <w:rsid w:val="003F414A"/>
    <w:rsid w:val="003F41B8"/>
    <w:rsid w:val="003F4322"/>
    <w:rsid w:val="003F44DA"/>
    <w:rsid w:val="003F4900"/>
    <w:rsid w:val="003F4926"/>
    <w:rsid w:val="003F4BB7"/>
    <w:rsid w:val="003F4E15"/>
    <w:rsid w:val="003F5160"/>
    <w:rsid w:val="003F53E1"/>
    <w:rsid w:val="003F545A"/>
    <w:rsid w:val="003F5777"/>
    <w:rsid w:val="003F5922"/>
    <w:rsid w:val="003F59E5"/>
    <w:rsid w:val="003F5CEE"/>
    <w:rsid w:val="003F5D1A"/>
    <w:rsid w:val="003F5E71"/>
    <w:rsid w:val="003F5F83"/>
    <w:rsid w:val="003F6047"/>
    <w:rsid w:val="003F6189"/>
    <w:rsid w:val="003F6221"/>
    <w:rsid w:val="003F65B4"/>
    <w:rsid w:val="003F6914"/>
    <w:rsid w:val="003F705F"/>
    <w:rsid w:val="003F747D"/>
    <w:rsid w:val="003F752A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3C7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5ECF"/>
    <w:rsid w:val="00406243"/>
    <w:rsid w:val="004063E6"/>
    <w:rsid w:val="004064BD"/>
    <w:rsid w:val="00406854"/>
    <w:rsid w:val="004068E6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30C9"/>
    <w:rsid w:val="004133E8"/>
    <w:rsid w:val="004135AF"/>
    <w:rsid w:val="004135CB"/>
    <w:rsid w:val="004136E5"/>
    <w:rsid w:val="00414116"/>
    <w:rsid w:val="00414388"/>
    <w:rsid w:val="00414946"/>
    <w:rsid w:val="00414D11"/>
    <w:rsid w:val="00414EDE"/>
    <w:rsid w:val="00415229"/>
    <w:rsid w:val="004152F2"/>
    <w:rsid w:val="00415348"/>
    <w:rsid w:val="0041558A"/>
    <w:rsid w:val="004159D5"/>
    <w:rsid w:val="00415CC6"/>
    <w:rsid w:val="00416056"/>
    <w:rsid w:val="004160D1"/>
    <w:rsid w:val="0041633A"/>
    <w:rsid w:val="004166A0"/>
    <w:rsid w:val="00416F04"/>
    <w:rsid w:val="00416F32"/>
    <w:rsid w:val="004171FD"/>
    <w:rsid w:val="0041744F"/>
    <w:rsid w:val="00417456"/>
    <w:rsid w:val="004174B0"/>
    <w:rsid w:val="00417527"/>
    <w:rsid w:val="00417573"/>
    <w:rsid w:val="00417AA5"/>
    <w:rsid w:val="00417D1D"/>
    <w:rsid w:val="0042009E"/>
    <w:rsid w:val="0042011B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088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A5F"/>
    <w:rsid w:val="00423AE7"/>
    <w:rsid w:val="00423C40"/>
    <w:rsid w:val="00423D84"/>
    <w:rsid w:val="00423EF9"/>
    <w:rsid w:val="00423F9A"/>
    <w:rsid w:val="004241B8"/>
    <w:rsid w:val="00424464"/>
    <w:rsid w:val="004245C6"/>
    <w:rsid w:val="004246E2"/>
    <w:rsid w:val="00424985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3A7"/>
    <w:rsid w:val="00426B82"/>
    <w:rsid w:val="00426C7A"/>
    <w:rsid w:val="00426CD2"/>
    <w:rsid w:val="00426F43"/>
    <w:rsid w:val="00427095"/>
    <w:rsid w:val="00427139"/>
    <w:rsid w:val="00427718"/>
    <w:rsid w:val="00427F7F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1B1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0D9"/>
    <w:rsid w:val="00433245"/>
    <w:rsid w:val="0043345A"/>
    <w:rsid w:val="00433552"/>
    <w:rsid w:val="004336CB"/>
    <w:rsid w:val="004337D8"/>
    <w:rsid w:val="00433BA0"/>
    <w:rsid w:val="00433ECA"/>
    <w:rsid w:val="00433ED3"/>
    <w:rsid w:val="00433F2D"/>
    <w:rsid w:val="004341AD"/>
    <w:rsid w:val="0043432F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5D65"/>
    <w:rsid w:val="0043610A"/>
    <w:rsid w:val="00436161"/>
    <w:rsid w:val="00436240"/>
    <w:rsid w:val="00436944"/>
    <w:rsid w:val="00436E2D"/>
    <w:rsid w:val="00436EFA"/>
    <w:rsid w:val="00436F16"/>
    <w:rsid w:val="00437113"/>
    <w:rsid w:val="0043762F"/>
    <w:rsid w:val="00437716"/>
    <w:rsid w:val="004377F9"/>
    <w:rsid w:val="00437A7E"/>
    <w:rsid w:val="00437B65"/>
    <w:rsid w:val="00437D4F"/>
    <w:rsid w:val="00437D86"/>
    <w:rsid w:val="00437EB8"/>
    <w:rsid w:val="00437FCC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2E"/>
    <w:rsid w:val="00444A9C"/>
    <w:rsid w:val="00444D0D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71"/>
    <w:rsid w:val="00446FAC"/>
    <w:rsid w:val="00447004"/>
    <w:rsid w:val="00447B1F"/>
    <w:rsid w:val="00450059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080"/>
    <w:rsid w:val="00453341"/>
    <w:rsid w:val="004535AF"/>
    <w:rsid w:val="00453626"/>
    <w:rsid w:val="00453CC4"/>
    <w:rsid w:val="00453DA8"/>
    <w:rsid w:val="00453E73"/>
    <w:rsid w:val="00453F9D"/>
    <w:rsid w:val="00453FB4"/>
    <w:rsid w:val="004541AB"/>
    <w:rsid w:val="00454D02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02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7F8"/>
    <w:rsid w:val="00465C4C"/>
    <w:rsid w:val="00465CAF"/>
    <w:rsid w:val="004661FB"/>
    <w:rsid w:val="0046627B"/>
    <w:rsid w:val="00466935"/>
    <w:rsid w:val="004669F0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2A"/>
    <w:rsid w:val="004709F1"/>
    <w:rsid w:val="00470AE8"/>
    <w:rsid w:val="00470AF8"/>
    <w:rsid w:val="00470C13"/>
    <w:rsid w:val="0047110D"/>
    <w:rsid w:val="00471309"/>
    <w:rsid w:val="004718A7"/>
    <w:rsid w:val="00471A55"/>
    <w:rsid w:val="00471BF3"/>
    <w:rsid w:val="00471F18"/>
    <w:rsid w:val="00472194"/>
    <w:rsid w:val="00472333"/>
    <w:rsid w:val="0047276F"/>
    <w:rsid w:val="004727F1"/>
    <w:rsid w:val="00472932"/>
    <w:rsid w:val="00472E30"/>
    <w:rsid w:val="004733B2"/>
    <w:rsid w:val="004736A8"/>
    <w:rsid w:val="004738DB"/>
    <w:rsid w:val="00473BFE"/>
    <w:rsid w:val="00473D1C"/>
    <w:rsid w:val="00473D29"/>
    <w:rsid w:val="00473E68"/>
    <w:rsid w:val="004744A4"/>
    <w:rsid w:val="00474578"/>
    <w:rsid w:val="00474A63"/>
    <w:rsid w:val="00474A7A"/>
    <w:rsid w:val="00474B09"/>
    <w:rsid w:val="00474B36"/>
    <w:rsid w:val="00474D4D"/>
    <w:rsid w:val="00474FA2"/>
    <w:rsid w:val="00475122"/>
    <w:rsid w:val="00475252"/>
    <w:rsid w:val="0047536D"/>
    <w:rsid w:val="0047549A"/>
    <w:rsid w:val="00475A78"/>
    <w:rsid w:val="00475B69"/>
    <w:rsid w:val="00475C96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EB"/>
    <w:rsid w:val="004802FF"/>
    <w:rsid w:val="004803DA"/>
    <w:rsid w:val="00480545"/>
    <w:rsid w:val="0048069E"/>
    <w:rsid w:val="00480C2B"/>
    <w:rsid w:val="00480CBD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424"/>
    <w:rsid w:val="004825E3"/>
    <w:rsid w:val="00482628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DC6"/>
    <w:rsid w:val="00483EC2"/>
    <w:rsid w:val="00484060"/>
    <w:rsid w:val="004843D0"/>
    <w:rsid w:val="004844B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5F49"/>
    <w:rsid w:val="004860C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20"/>
    <w:rsid w:val="004912F2"/>
    <w:rsid w:val="004914DB"/>
    <w:rsid w:val="00491544"/>
    <w:rsid w:val="00491A08"/>
    <w:rsid w:val="00491C58"/>
    <w:rsid w:val="0049200C"/>
    <w:rsid w:val="00492635"/>
    <w:rsid w:val="004926EA"/>
    <w:rsid w:val="00492977"/>
    <w:rsid w:val="00492BF1"/>
    <w:rsid w:val="00492E71"/>
    <w:rsid w:val="00492EEC"/>
    <w:rsid w:val="0049319A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478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4F2"/>
    <w:rsid w:val="004967A1"/>
    <w:rsid w:val="00496830"/>
    <w:rsid w:val="00496C14"/>
    <w:rsid w:val="00497166"/>
    <w:rsid w:val="004971FE"/>
    <w:rsid w:val="0049743D"/>
    <w:rsid w:val="00497451"/>
    <w:rsid w:val="00497503"/>
    <w:rsid w:val="00497556"/>
    <w:rsid w:val="004975CB"/>
    <w:rsid w:val="00497CDB"/>
    <w:rsid w:val="00497DEC"/>
    <w:rsid w:val="00497E5D"/>
    <w:rsid w:val="004A0228"/>
    <w:rsid w:val="004A04FF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303A"/>
    <w:rsid w:val="004A3066"/>
    <w:rsid w:val="004A30A1"/>
    <w:rsid w:val="004A324A"/>
    <w:rsid w:val="004A32D1"/>
    <w:rsid w:val="004A3527"/>
    <w:rsid w:val="004A36E9"/>
    <w:rsid w:val="004A372F"/>
    <w:rsid w:val="004A3A08"/>
    <w:rsid w:val="004A3B8B"/>
    <w:rsid w:val="004A3E71"/>
    <w:rsid w:val="004A3FA3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174"/>
    <w:rsid w:val="004A71D8"/>
    <w:rsid w:val="004A7652"/>
    <w:rsid w:val="004A7677"/>
    <w:rsid w:val="004A7845"/>
    <w:rsid w:val="004A7B0B"/>
    <w:rsid w:val="004A7C8C"/>
    <w:rsid w:val="004A7DBA"/>
    <w:rsid w:val="004A7EE1"/>
    <w:rsid w:val="004A7F5A"/>
    <w:rsid w:val="004B0078"/>
    <w:rsid w:val="004B0455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601"/>
    <w:rsid w:val="004B1750"/>
    <w:rsid w:val="004B1920"/>
    <w:rsid w:val="004B1CA5"/>
    <w:rsid w:val="004B1CB7"/>
    <w:rsid w:val="004B1EBE"/>
    <w:rsid w:val="004B244A"/>
    <w:rsid w:val="004B28B1"/>
    <w:rsid w:val="004B2919"/>
    <w:rsid w:val="004B292C"/>
    <w:rsid w:val="004B30FD"/>
    <w:rsid w:val="004B3178"/>
    <w:rsid w:val="004B3326"/>
    <w:rsid w:val="004B3372"/>
    <w:rsid w:val="004B34CE"/>
    <w:rsid w:val="004B3AB3"/>
    <w:rsid w:val="004B3B6F"/>
    <w:rsid w:val="004B42DD"/>
    <w:rsid w:val="004B439F"/>
    <w:rsid w:val="004B456B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10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ADF"/>
    <w:rsid w:val="004C1032"/>
    <w:rsid w:val="004C11D0"/>
    <w:rsid w:val="004C11EE"/>
    <w:rsid w:val="004C1A25"/>
    <w:rsid w:val="004C1BFA"/>
    <w:rsid w:val="004C1D02"/>
    <w:rsid w:val="004C1EDC"/>
    <w:rsid w:val="004C1FB8"/>
    <w:rsid w:val="004C206B"/>
    <w:rsid w:val="004C208D"/>
    <w:rsid w:val="004C22F5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EE2"/>
    <w:rsid w:val="004C40A4"/>
    <w:rsid w:val="004C4265"/>
    <w:rsid w:val="004C42BD"/>
    <w:rsid w:val="004C442C"/>
    <w:rsid w:val="004C4627"/>
    <w:rsid w:val="004C4D77"/>
    <w:rsid w:val="004C5519"/>
    <w:rsid w:val="004C58BD"/>
    <w:rsid w:val="004C591C"/>
    <w:rsid w:val="004C592D"/>
    <w:rsid w:val="004C5ABA"/>
    <w:rsid w:val="004C6024"/>
    <w:rsid w:val="004C6399"/>
    <w:rsid w:val="004C650F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BD2"/>
    <w:rsid w:val="004C7D70"/>
    <w:rsid w:val="004D05BE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9BD"/>
    <w:rsid w:val="004D2AAF"/>
    <w:rsid w:val="004D2B44"/>
    <w:rsid w:val="004D2B73"/>
    <w:rsid w:val="004D2CA3"/>
    <w:rsid w:val="004D2CDA"/>
    <w:rsid w:val="004D2DDA"/>
    <w:rsid w:val="004D2E8A"/>
    <w:rsid w:val="004D2F53"/>
    <w:rsid w:val="004D3072"/>
    <w:rsid w:val="004D367C"/>
    <w:rsid w:val="004D36B6"/>
    <w:rsid w:val="004D3840"/>
    <w:rsid w:val="004D39B5"/>
    <w:rsid w:val="004D39CF"/>
    <w:rsid w:val="004D3A50"/>
    <w:rsid w:val="004D3B30"/>
    <w:rsid w:val="004D3C1B"/>
    <w:rsid w:val="004D3C4E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71B7"/>
    <w:rsid w:val="004D7228"/>
    <w:rsid w:val="004D73B3"/>
    <w:rsid w:val="004D7654"/>
    <w:rsid w:val="004D7697"/>
    <w:rsid w:val="004D78DD"/>
    <w:rsid w:val="004D797C"/>
    <w:rsid w:val="004D7A0A"/>
    <w:rsid w:val="004D7B92"/>
    <w:rsid w:val="004D7C18"/>
    <w:rsid w:val="004D7C2C"/>
    <w:rsid w:val="004D7D7B"/>
    <w:rsid w:val="004D7E2D"/>
    <w:rsid w:val="004E0085"/>
    <w:rsid w:val="004E02A1"/>
    <w:rsid w:val="004E02A3"/>
    <w:rsid w:val="004E03DC"/>
    <w:rsid w:val="004E05B3"/>
    <w:rsid w:val="004E08FC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765"/>
    <w:rsid w:val="004E3931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3AA"/>
    <w:rsid w:val="004E5451"/>
    <w:rsid w:val="004E54E0"/>
    <w:rsid w:val="004E5622"/>
    <w:rsid w:val="004E57D7"/>
    <w:rsid w:val="004E5807"/>
    <w:rsid w:val="004E5950"/>
    <w:rsid w:val="004E59C1"/>
    <w:rsid w:val="004E5A4A"/>
    <w:rsid w:val="004E5B16"/>
    <w:rsid w:val="004E5B2C"/>
    <w:rsid w:val="004E5BE9"/>
    <w:rsid w:val="004E602F"/>
    <w:rsid w:val="004E618A"/>
    <w:rsid w:val="004E6258"/>
    <w:rsid w:val="004E6498"/>
    <w:rsid w:val="004E64C4"/>
    <w:rsid w:val="004E6755"/>
    <w:rsid w:val="004E67FE"/>
    <w:rsid w:val="004E6858"/>
    <w:rsid w:val="004E68AE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2F30"/>
    <w:rsid w:val="004F33AE"/>
    <w:rsid w:val="004F38DC"/>
    <w:rsid w:val="004F39DC"/>
    <w:rsid w:val="004F3A98"/>
    <w:rsid w:val="004F3C4A"/>
    <w:rsid w:val="004F3C4F"/>
    <w:rsid w:val="004F3E88"/>
    <w:rsid w:val="004F3E8E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0DD8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BF0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6F8"/>
    <w:rsid w:val="00511E1F"/>
    <w:rsid w:val="0051217A"/>
    <w:rsid w:val="00512529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776"/>
    <w:rsid w:val="00514911"/>
    <w:rsid w:val="00514ACD"/>
    <w:rsid w:val="00514AE4"/>
    <w:rsid w:val="00514BE9"/>
    <w:rsid w:val="00514FD1"/>
    <w:rsid w:val="005153E8"/>
    <w:rsid w:val="00515550"/>
    <w:rsid w:val="00515556"/>
    <w:rsid w:val="005155F4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8D6"/>
    <w:rsid w:val="00522CE2"/>
    <w:rsid w:val="00522FA9"/>
    <w:rsid w:val="005230B3"/>
    <w:rsid w:val="00523265"/>
    <w:rsid w:val="005233A1"/>
    <w:rsid w:val="00523489"/>
    <w:rsid w:val="005238E1"/>
    <w:rsid w:val="00523E04"/>
    <w:rsid w:val="00523FA6"/>
    <w:rsid w:val="00524A7C"/>
    <w:rsid w:val="00524B5F"/>
    <w:rsid w:val="00524C83"/>
    <w:rsid w:val="00524D45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14E"/>
    <w:rsid w:val="00527407"/>
    <w:rsid w:val="0052771D"/>
    <w:rsid w:val="005279B0"/>
    <w:rsid w:val="00527A43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895"/>
    <w:rsid w:val="00531994"/>
    <w:rsid w:val="00531B43"/>
    <w:rsid w:val="005321C9"/>
    <w:rsid w:val="005322D6"/>
    <w:rsid w:val="00532367"/>
    <w:rsid w:val="00532373"/>
    <w:rsid w:val="00532428"/>
    <w:rsid w:val="00532637"/>
    <w:rsid w:val="0053276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2B0"/>
    <w:rsid w:val="005336C4"/>
    <w:rsid w:val="00533991"/>
    <w:rsid w:val="00533A13"/>
    <w:rsid w:val="00533A9E"/>
    <w:rsid w:val="00533BCE"/>
    <w:rsid w:val="00534391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25F"/>
    <w:rsid w:val="005363F6"/>
    <w:rsid w:val="0053640B"/>
    <w:rsid w:val="005367F2"/>
    <w:rsid w:val="00536944"/>
    <w:rsid w:val="00536F4C"/>
    <w:rsid w:val="00536FE0"/>
    <w:rsid w:val="00537458"/>
    <w:rsid w:val="005375B9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3D7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197"/>
    <w:rsid w:val="005462A2"/>
    <w:rsid w:val="00546322"/>
    <w:rsid w:val="00546410"/>
    <w:rsid w:val="005466D5"/>
    <w:rsid w:val="005466DA"/>
    <w:rsid w:val="00546706"/>
    <w:rsid w:val="0054680B"/>
    <w:rsid w:val="00546AEE"/>
    <w:rsid w:val="00546ECA"/>
    <w:rsid w:val="00546F31"/>
    <w:rsid w:val="00547038"/>
    <w:rsid w:val="0054713D"/>
    <w:rsid w:val="005471D4"/>
    <w:rsid w:val="00547B11"/>
    <w:rsid w:val="00547B47"/>
    <w:rsid w:val="00547E1B"/>
    <w:rsid w:val="005501FE"/>
    <w:rsid w:val="0055032F"/>
    <w:rsid w:val="005505C1"/>
    <w:rsid w:val="00550605"/>
    <w:rsid w:val="005507C3"/>
    <w:rsid w:val="005509B4"/>
    <w:rsid w:val="005509C8"/>
    <w:rsid w:val="00551254"/>
    <w:rsid w:val="005512B8"/>
    <w:rsid w:val="00551319"/>
    <w:rsid w:val="00551391"/>
    <w:rsid w:val="0055148A"/>
    <w:rsid w:val="0055159C"/>
    <w:rsid w:val="00551A69"/>
    <w:rsid w:val="00551AA1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D44"/>
    <w:rsid w:val="00555553"/>
    <w:rsid w:val="0055584E"/>
    <w:rsid w:val="00555F3F"/>
    <w:rsid w:val="00556380"/>
    <w:rsid w:val="005563BE"/>
    <w:rsid w:val="0055645C"/>
    <w:rsid w:val="0055652C"/>
    <w:rsid w:val="00556906"/>
    <w:rsid w:val="00556BEC"/>
    <w:rsid w:val="00556DC0"/>
    <w:rsid w:val="00556F09"/>
    <w:rsid w:val="00556F35"/>
    <w:rsid w:val="00557073"/>
    <w:rsid w:val="00557075"/>
    <w:rsid w:val="00557CB5"/>
    <w:rsid w:val="00560162"/>
    <w:rsid w:val="0056019F"/>
    <w:rsid w:val="00560755"/>
    <w:rsid w:val="005609B8"/>
    <w:rsid w:val="00560A5D"/>
    <w:rsid w:val="00560D29"/>
    <w:rsid w:val="00560F26"/>
    <w:rsid w:val="00561187"/>
    <w:rsid w:val="005611DD"/>
    <w:rsid w:val="005612D7"/>
    <w:rsid w:val="005613A5"/>
    <w:rsid w:val="005614D8"/>
    <w:rsid w:val="00561653"/>
    <w:rsid w:val="005616F6"/>
    <w:rsid w:val="00561BF7"/>
    <w:rsid w:val="00561CA4"/>
    <w:rsid w:val="00562062"/>
    <w:rsid w:val="0056210A"/>
    <w:rsid w:val="00562120"/>
    <w:rsid w:val="0056218E"/>
    <w:rsid w:val="0056229A"/>
    <w:rsid w:val="0056235B"/>
    <w:rsid w:val="005623E0"/>
    <w:rsid w:val="005624DD"/>
    <w:rsid w:val="005624E3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754"/>
    <w:rsid w:val="0056392D"/>
    <w:rsid w:val="00563A8C"/>
    <w:rsid w:val="00563B0B"/>
    <w:rsid w:val="00563DF3"/>
    <w:rsid w:val="00563EAE"/>
    <w:rsid w:val="005644D1"/>
    <w:rsid w:val="005653F7"/>
    <w:rsid w:val="00565711"/>
    <w:rsid w:val="005657E2"/>
    <w:rsid w:val="00565816"/>
    <w:rsid w:val="00566077"/>
    <w:rsid w:val="005661F9"/>
    <w:rsid w:val="0056623E"/>
    <w:rsid w:val="00566479"/>
    <w:rsid w:val="00566592"/>
    <w:rsid w:val="005665D9"/>
    <w:rsid w:val="00566627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8E3"/>
    <w:rsid w:val="00571C3D"/>
    <w:rsid w:val="00571DB1"/>
    <w:rsid w:val="00571FA7"/>
    <w:rsid w:val="005720B5"/>
    <w:rsid w:val="0057212F"/>
    <w:rsid w:val="005721FC"/>
    <w:rsid w:val="0057223D"/>
    <w:rsid w:val="00572253"/>
    <w:rsid w:val="0057233A"/>
    <w:rsid w:val="005724B3"/>
    <w:rsid w:val="00572B08"/>
    <w:rsid w:val="00572C0D"/>
    <w:rsid w:val="00572D10"/>
    <w:rsid w:val="00572D53"/>
    <w:rsid w:val="00572DD9"/>
    <w:rsid w:val="00572E11"/>
    <w:rsid w:val="00572FBF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2AE"/>
    <w:rsid w:val="005756DA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E54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897"/>
    <w:rsid w:val="00580A39"/>
    <w:rsid w:val="00580A6F"/>
    <w:rsid w:val="00580A9A"/>
    <w:rsid w:val="00580B86"/>
    <w:rsid w:val="00580F65"/>
    <w:rsid w:val="00581040"/>
    <w:rsid w:val="005810E1"/>
    <w:rsid w:val="00581399"/>
    <w:rsid w:val="00581665"/>
    <w:rsid w:val="00581782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251"/>
    <w:rsid w:val="0058361B"/>
    <w:rsid w:val="00583806"/>
    <w:rsid w:val="005838F9"/>
    <w:rsid w:val="00583B29"/>
    <w:rsid w:val="00583BE9"/>
    <w:rsid w:val="00583C8C"/>
    <w:rsid w:val="005841DF"/>
    <w:rsid w:val="00584362"/>
    <w:rsid w:val="00584416"/>
    <w:rsid w:val="005844E3"/>
    <w:rsid w:val="00584B45"/>
    <w:rsid w:val="00584CB0"/>
    <w:rsid w:val="00584CB5"/>
    <w:rsid w:val="00584D3A"/>
    <w:rsid w:val="00584D7E"/>
    <w:rsid w:val="005856E4"/>
    <w:rsid w:val="00585A80"/>
    <w:rsid w:val="00585D0C"/>
    <w:rsid w:val="00585DF1"/>
    <w:rsid w:val="005862D6"/>
    <w:rsid w:val="00586496"/>
    <w:rsid w:val="005865A2"/>
    <w:rsid w:val="00586748"/>
    <w:rsid w:val="00586B19"/>
    <w:rsid w:val="00586B8E"/>
    <w:rsid w:val="00586DA9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4219"/>
    <w:rsid w:val="00594265"/>
    <w:rsid w:val="00594371"/>
    <w:rsid w:val="0059468B"/>
    <w:rsid w:val="00594982"/>
    <w:rsid w:val="00595988"/>
    <w:rsid w:val="00595E8E"/>
    <w:rsid w:val="00595F08"/>
    <w:rsid w:val="00596046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767"/>
    <w:rsid w:val="005A5987"/>
    <w:rsid w:val="005A5AF9"/>
    <w:rsid w:val="005A5ECD"/>
    <w:rsid w:val="005A6637"/>
    <w:rsid w:val="005A6853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A7CC6"/>
    <w:rsid w:val="005B0072"/>
    <w:rsid w:val="005B09B7"/>
    <w:rsid w:val="005B0E3C"/>
    <w:rsid w:val="005B0ECD"/>
    <w:rsid w:val="005B0EE2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0D9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3EE9"/>
    <w:rsid w:val="005B40D7"/>
    <w:rsid w:val="005B4164"/>
    <w:rsid w:val="005B41D7"/>
    <w:rsid w:val="005B4578"/>
    <w:rsid w:val="005B47DF"/>
    <w:rsid w:val="005B4869"/>
    <w:rsid w:val="005B4892"/>
    <w:rsid w:val="005B4EA9"/>
    <w:rsid w:val="005B4F73"/>
    <w:rsid w:val="005B5118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19"/>
    <w:rsid w:val="005B70B2"/>
    <w:rsid w:val="005B7175"/>
    <w:rsid w:val="005B76BF"/>
    <w:rsid w:val="005B77F7"/>
    <w:rsid w:val="005B78BF"/>
    <w:rsid w:val="005B7A79"/>
    <w:rsid w:val="005B7FD7"/>
    <w:rsid w:val="005C03D9"/>
    <w:rsid w:val="005C07ED"/>
    <w:rsid w:val="005C08AC"/>
    <w:rsid w:val="005C08E3"/>
    <w:rsid w:val="005C11A0"/>
    <w:rsid w:val="005C1270"/>
    <w:rsid w:val="005C12F0"/>
    <w:rsid w:val="005C13F3"/>
    <w:rsid w:val="005C15FC"/>
    <w:rsid w:val="005C1689"/>
    <w:rsid w:val="005C16E8"/>
    <w:rsid w:val="005C1751"/>
    <w:rsid w:val="005C1DBF"/>
    <w:rsid w:val="005C1EAB"/>
    <w:rsid w:val="005C1F0F"/>
    <w:rsid w:val="005C2000"/>
    <w:rsid w:val="005C201F"/>
    <w:rsid w:val="005C215A"/>
    <w:rsid w:val="005C21AE"/>
    <w:rsid w:val="005C246F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3E4F"/>
    <w:rsid w:val="005C40A9"/>
    <w:rsid w:val="005C4483"/>
    <w:rsid w:val="005C4590"/>
    <w:rsid w:val="005C471F"/>
    <w:rsid w:val="005C4CAA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AB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778"/>
    <w:rsid w:val="005D189D"/>
    <w:rsid w:val="005D191C"/>
    <w:rsid w:val="005D1B7A"/>
    <w:rsid w:val="005D1C96"/>
    <w:rsid w:val="005D1DA2"/>
    <w:rsid w:val="005D20F5"/>
    <w:rsid w:val="005D224D"/>
    <w:rsid w:val="005D2349"/>
    <w:rsid w:val="005D25CC"/>
    <w:rsid w:val="005D27B9"/>
    <w:rsid w:val="005D315C"/>
    <w:rsid w:val="005D3689"/>
    <w:rsid w:val="005D37C9"/>
    <w:rsid w:val="005D3816"/>
    <w:rsid w:val="005D387E"/>
    <w:rsid w:val="005D3FD1"/>
    <w:rsid w:val="005D4249"/>
    <w:rsid w:val="005D442A"/>
    <w:rsid w:val="005D444C"/>
    <w:rsid w:val="005D4846"/>
    <w:rsid w:val="005D4DFF"/>
    <w:rsid w:val="005D4FE0"/>
    <w:rsid w:val="005D528C"/>
    <w:rsid w:val="005D5A4F"/>
    <w:rsid w:val="005D5AAD"/>
    <w:rsid w:val="005D5FAC"/>
    <w:rsid w:val="005D6127"/>
    <w:rsid w:val="005D6466"/>
    <w:rsid w:val="005D66CA"/>
    <w:rsid w:val="005D68EE"/>
    <w:rsid w:val="005D69C2"/>
    <w:rsid w:val="005D69D9"/>
    <w:rsid w:val="005D6AB6"/>
    <w:rsid w:val="005D6B2A"/>
    <w:rsid w:val="005D6CBC"/>
    <w:rsid w:val="005D6E6C"/>
    <w:rsid w:val="005D6E90"/>
    <w:rsid w:val="005D6F76"/>
    <w:rsid w:val="005D70E7"/>
    <w:rsid w:val="005D71DE"/>
    <w:rsid w:val="005D7F31"/>
    <w:rsid w:val="005E01AB"/>
    <w:rsid w:val="005E08F7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B8C"/>
    <w:rsid w:val="005E3C57"/>
    <w:rsid w:val="005E3E25"/>
    <w:rsid w:val="005E41DE"/>
    <w:rsid w:val="005E4206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C86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1C6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84"/>
    <w:rsid w:val="005F0EBD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6C2"/>
    <w:rsid w:val="005F376F"/>
    <w:rsid w:val="005F394E"/>
    <w:rsid w:val="005F3AFE"/>
    <w:rsid w:val="005F3BBC"/>
    <w:rsid w:val="005F3E92"/>
    <w:rsid w:val="005F3EE9"/>
    <w:rsid w:val="005F4210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638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554"/>
    <w:rsid w:val="005F68CA"/>
    <w:rsid w:val="005F6AD9"/>
    <w:rsid w:val="005F6CDD"/>
    <w:rsid w:val="005F6F43"/>
    <w:rsid w:val="005F75B2"/>
    <w:rsid w:val="005F78E7"/>
    <w:rsid w:val="005F7FC6"/>
    <w:rsid w:val="006000A7"/>
    <w:rsid w:val="00600195"/>
    <w:rsid w:val="00600225"/>
    <w:rsid w:val="0060027D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3E6"/>
    <w:rsid w:val="006047F9"/>
    <w:rsid w:val="0060485F"/>
    <w:rsid w:val="00604E09"/>
    <w:rsid w:val="00604F74"/>
    <w:rsid w:val="0060537C"/>
    <w:rsid w:val="006057F4"/>
    <w:rsid w:val="006058DD"/>
    <w:rsid w:val="006058FE"/>
    <w:rsid w:val="00605CE5"/>
    <w:rsid w:val="00605D2D"/>
    <w:rsid w:val="00605DE4"/>
    <w:rsid w:val="00605EF0"/>
    <w:rsid w:val="0060608E"/>
    <w:rsid w:val="00606143"/>
    <w:rsid w:val="006064ED"/>
    <w:rsid w:val="00606714"/>
    <w:rsid w:val="00606744"/>
    <w:rsid w:val="006067D1"/>
    <w:rsid w:val="00606D92"/>
    <w:rsid w:val="00606E84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0D18"/>
    <w:rsid w:val="006113E4"/>
    <w:rsid w:val="00611413"/>
    <w:rsid w:val="00611661"/>
    <w:rsid w:val="00611990"/>
    <w:rsid w:val="00611BF9"/>
    <w:rsid w:val="00611C65"/>
    <w:rsid w:val="00612008"/>
    <w:rsid w:val="0061227E"/>
    <w:rsid w:val="006123D4"/>
    <w:rsid w:val="006125E1"/>
    <w:rsid w:val="00612626"/>
    <w:rsid w:val="0061265C"/>
    <w:rsid w:val="00612677"/>
    <w:rsid w:val="00612938"/>
    <w:rsid w:val="00612AE1"/>
    <w:rsid w:val="00612D3D"/>
    <w:rsid w:val="00612F01"/>
    <w:rsid w:val="006136A2"/>
    <w:rsid w:val="006136A7"/>
    <w:rsid w:val="00613CB3"/>
    <w:rsid w:val="00613D8F"/>
    <w:rsid w:val="00613F67"/>
    <w:rsid w:val="00614362"/>
    <w:rsid w:val="006144D8"/>
    <w:rsid w:val="006148A9"/>
    <w:rsid w:val="00614B00"/>
    <w:rsid w:val="00614E3E"/>
    <w:rsid w:val="00614F92"/>
    <w:rsid w:val="00614FF8"/>
    <w:rsid w:val="006151CE"/>
    <w:rsid w:val="00615483"/>
    <w:rsid w:val="006157D7"/>
    <w:rsid w:val="00615E3F"/>
    <w:rsid w:val="00615F88"/>
    <w:rsid w:val="00615FE0"/>
    <w:rsid w:val="006168B6"/>
    <w:rsid w:val="00616BF2"/>
    <w:rsid w:val="00616C58"/>
    <w:rsid w:val="00616ECA"/>
    <w:rsid w:val="00616ED4"/>
    <w:rsid w:val="0061728F"/>
    <w:rsid w:val="00617302"/>
    <w:rsid w:val="00617532"/>
    <w:rsid w:val="00617569"/>
    <w:rsid w:val="00617594"/>
    <w:rsid w:val="006175E6"/>
    <w:rsid w:val="0061773C"/>
    <w:rsid w:val="00617885"/>
    <w:rsid w:val="00617961"/>
    <w:rsid w:val="00617AD7"/>
    <w:rsid w:val="00617E5F"/>
    <w:rsid w:val="00620195"/>
    <w:rsid w:val="006206B9"/>
    <w:rsid w:val="0062083C"/>
    <w:rsid w:val="0062084B"/>
    <w:rsid w:val="00620A0D"/>
    <w:rsid w:val="00620D5B"/>
    <w:rsid w:val="0062110C"/>
    <w:rsid w:val="006212F5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6C6"/>
    <w:rsid w:val="00623A3B"/>
    <w:rsid w:val="00623FA4"/>
    <w:rsid w:val="00624374"/>
    <w:rsid w:val="0062450A"/>
    <w:rsid w:val="0062465B"/>
    <w:rsid w:val="00624A49"/>
    <w:rsid w:val="00624B8A"/>
    <w:rsid w:val="00624D31"/>
    <w:rsid w:val="00624DC7"/>
    <w:rsid w:val="00624EA0"/>
    <w:rsid w:val="00624F57"/>
    <w:rsid w:val="00625774"/>
    <w:rsid w:val="00625853"/>
    <w:rsid w:val="00625858"/>
    <w:rsid w:val="006258EC"/>
    <w:rsid w:val="00625A07"/>
    <w:rsid w:val="006260A6"/>
    <w:rsid w:val="00626146"/>
    <w:rsid w:val="006261FA"/>
    <w:rsid w:val="006265F7"/>
    <w:rsid w:val="00626A7A"/>
    <w:rsid w:val="00626AEE"/>
    <w:rsid w:val="00626C18"/>
    <w:rsid w:val="00626D9D"/>
    <w:rsid w:val="006270C9"/>
    <w:rsid w:val="0062722F"/>
    <w:rsid w:val="0062736B"/>
    <w:rsid w:val="006274BC"/>
    <w:rsid w:val="006275EB"/>
    <w:rsid w:val="0062777A"/>
    <w:rsid w:val="00627947"/>
    <w:rsid w:val="00627BB1"/>
    <w:rsid w:val="00627FE6"/>
    <w:rsid w:val="0063004D"/>
    <w:rsid w:val="0063008C"/>
    <w:rsid w:val="006300AF"/>
    <w:rsid w:val="00630475"/>
    <w:rsid w:val="0063059A"/>
    <w:rsid w:val="00630608"/>
    <w:rsid w:val="00630C79"/>
    <w:rsid w:val="00630CB0"/>
    <w:rsid w:val="00630D4C"/>
    <w:rsid w:val="00630F30"/>
    <w:rsid w:val="00630F58"/>
    <w:rsid w:val="00630F7F"/>
    <w:rsid w:val="006311C9"/>
    <w:rsid w:val="006312D6"/>
    <w:rsid w:val="006313A1"/>
    <w:rsid w:val="00631422"/>
    <w:rsid w:val="006314CB"/>
    <w:rsid w:val="006315F4"/>
    <w:rsid w:val="00631699"/>
    <w:rsid w:val="00631EF8"/>
    <w:rsid w:val="00632220"/>
    <w:rsid w:val="00632260"/>
    <w:rsid w:val="006329A0"/>
    <w:rsid w:val="00632A3F"/>
    <w:rsid w:val="00632CB5"/>
    <w:rsid w:val="00632CF1"/>
    <w:rsid w:val="006331CB"/>
    <w:rsid w:val="00633C48"/>
    <w:rsid w:val="006345F1"/>
    <w:rsid w:val="00634B42"/>
    <w:rsid w:val="00634CEF"/>
    <w:rsid w:val="00634F46"/>
    <w:rsid w:val="00635077"/>
    <w:rsid w:val="0063530F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3C4"/>
    <w:rsid w:val="006366CF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F59"/>
    <w:rsid w:val="0064112D"/>
    <w:rsid w:val="006413DD"/>
    <w:rsid w:val="006414D5"/>
    <w:rsid w:val="0064162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935"/>
    <w:rsid w:val="00642BE2"/>
    <w:rsid w:val="00642C53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E65"/>
    <w:rsid w:val="00644015"/>
    <w:rsid w:val="0064406D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603A"/>
    <w:rsid w:val="006461D4"/>
    <w:rsid w:val="0064625B"/>
    <w:rsid w:val="00646A58"/>
    <w:rsid w:val="00646C3A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0ED"/>
    <w:rsid w:val="00652270"/>
    <w:rsid w:val="0065236E"/>
    <w:rsid w:val="00652446"/>
    <w:rsid w:val="00652637"/>
    <w:rsid w:val="00652956"/>
    <w:rsid w:val="00652ABA"/>
    <w:rsid w:val="00652F75"/>
    <w:rsid w:val="00652F86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5F38"/>
    <w:rsid w:val="00656198"/>
    <w:rsid w:val="006561FE"/>
    <w:rsid w:val="00656497"/>
    <w:rsid w:val="006564C8"/>
    <w:rsid w:val="00656592"/>
    <w:rsid w:val="006565FB"/>
    <w:rsid w:val="006569E7"/>
    <w:rsid w:val="00656A93"/>
    <w:rsid w:val="00656D51"/>
    <w:rsid w:val="006570F9"/>
    <w:rsid w:val="006572AB"/>
    <w:rsid w:val="006572FF"/>
    <w:rsid w:val="006575A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4E"/>
    <w:rsid w:val="0066111C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2F8D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55C"/>
    <w:rsid w:val="00664623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38F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70C"/>
    <w:rsid w:val="00667950"/>
    <w:rsid w:val="00667B29"/>
    <w:rsid w:val="00667B72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BA9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9EE"/>
    <w:rsid w:val="00673A1F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526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A35"/>
    <w:rsid w:val="00680CC2"/>
    <w:rsid w:val="00680E47"/>
    <w:rsid w:val="0068127F"/>
    <w:rsid w:val="00681678"/>
    <w:rsid w:val="00681906"/>
    <w:rsid w:val="00681A91"/>
    <w:rsid w:val="00681B99"/>
    <w:rsid w:val="00681F9D"/>
    <w:rsid w:val="00681FA7"/>
    <w:rsid w:val="00681FB4"/>
    <w:rsid w:val="0068224E"/>
    <w:rsid w:val="006823F8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844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C4D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54A"/>
    <w:rsid w:val="006909EC"/>
    <w:rsid w:val="00690F37"/>
    <w:rsid w:val="00690FA4"/>
    <w:rsid w:val="00691099"/>
    <w:rsid w:val="0069112A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68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1E4"/>
    <w:rsid w:val="006972A9"/>
    <w:rsid w:val="0069739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A45"/>
    <w:rsid w:val="006A1D28"/>
    <w:rsid w:val="006A1DC9"/>
    <w:rsid w:val="006A20E1"/>
    <w:rsid w:val="006A21E4"/>
    <w:rsid w:val="006A22A6"/>
    <w:rsid w:val="006A22BF"/>
    <w:rsid w:val="006A2336"/>
    <w:rsid w:val="006A25EA"/>
    <w:rsid w:val="006A2626"/>
    <w:rsid w:val="006A26E4"/>
    <w:rsid w:val="006A2969"/>
    <w:rsid w:val="006A2BB4"/>
    <w:rsid w:val="006A34C4"/>
    <w:rsid w:val="006A3531"/>
    <w:rsid w:val="006A3C2A"/>
    <w:rsid w:val="006A3C80"/>
    <w:rsid w:val="006A3C93"/>
    <w:rsid w:val="006A41FB"/>
    <w:rsid w:val="006A4753"/>
    <w:rsid w:val="006A487E"/>
    <w:rsid w:val="006A487F"/>
    <w:rsid w:val="006A4898"/>
    <w:rsid w:val="006A494C"/>
    <w:rsid w:val="006A4AD7"/>
    <w:rsid w:val="006A4B4A"/>
    <w:rsid w:val="006A4D10"/>
    <w:rsid w:val="006A4DB9"/>
    <w:rsid w:val="006A4F29"/>
    <w:rsid w:val="006A5023"/>
    <w:rsid w:val="006A502A"/>
    <w:rsid w:val="006A50F2"/>
    <w:rsid w:val="006A51EF"/>
    <w:rsid w:val="006A5591"/>
    <w:rsid w:val="006A5B61"/>
    <w:rsid w:val="006A5C8E"/>
    <w:rsid w:val="006A5F0B"/>
    <w:rsid w:val="006A5FB7"/>
    <w:rsid w:val="006A6316"/>
    <w:rsid w:val="006A65DA"/>
    <w:rsid w:val="006A66B0"/>
    <w:rsid w:val="006A66B6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308"/>
    <w:rsid w:val="006B0565"/>
    <w:rsid w:val="006B0582"/>
    <w:rsid w:val="006B05B1"/>
    <w:rsid w:val="006B05BB"/>
    <w:rsid w:val="006B065F"/>
    <w:rsid w:val="006B0897"/>
    <w:rsid w:val="006B08CD"/>
    <w:rsid w:val="006B0991"/>
    <w:rsid w:val="006B0D6A"/>
    <w:rsid w:val="006B11CC"/>
    <w:rsid w:val="006B11EF"/>
    <w:rsid w:val="006B1361"/>
    <w:rsid w:val="006B169D"/>
    <w:rsid w:val="006B19B5"/>
    <w:rsid w:val="006B1A30"/>
    <w:rsid w:val="006B1AC9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7DF"/>
    <w:rsid w:val="006B5878"/>
    <w:rsid w:val="006B5AD8"/>
    <w:rsid w:val="006B5B15"/>
    <w:rsid w:val="006B5E9B"/>
    <w:rsid w:val="006B5FE3"/>
    <w:rsid w:val="006B61B2"/>
    <w:rsid w:val="006B6F32"/>
    <w:rsid w:val="006B7249"/>
    <w:rsid w:val="006B74FD"/>
    <w:rsid w:val="006B77FC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A9"/>
    <w:rsid w:val="006C10EF"/>
    <w:rsid w:val="006C113D"/>
    <w:rsid w:val="006C1730"/>
    <w:rsid w:val="006C1A22"/>
    <w:rsid w:val="006C1B2A"/>
    <w:rsid w:val="006C1BCA"/>
    <w:rsid w:val="006C1CC2"/>
    <w:rsid w:val="006C24D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E44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889"/>
    <w:rsid w:val="006C6966"/>
    <w:rsid w:val="006C69C6"/>
    <w:rsid w:val="006C6D3C"/>
    <w:rsid w:val="006C6DDD"/>
    <w:rsid w:val="006C73CA"/>
    <w:rsid w:val="006C76DE"/>
    <w:rsid w:val="006C770F"/>
    <w:rsid w:val="006C790B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2C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0C9"/>
    <w:rsid w:val="006D32CD"/>
    <w:rsid w:val="006D32E8"/>
    <w:rsid w:val="006D356B"/>
    <w:rsid w:val="006D36D3"/>
    <w:rsid w:val="006D39AB"/>
    <w:rsid w:val="006D3D67"/>
    <w:rsid w:val="006D4299"/>
    <w:rsid w:val="006D43C4"/>
    <w:rsid w:val="006D46B8"/>
    <w:rsid w:val="006D4854"/>
    <w:rsid w:val="006D4921"/>
    <w:rsid w:val="006D49D8"/>
    <w:rsid w:val="006D4BEC"/>
    <w:rsid w:val="006D4C7D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5E3"/>
    <w:rsid w:val="006D7796"/>
    <w:rsid w:val="006D782B"/>
    <w:rsid w:val="006D7852"/>
    <w:rsid w:val="006D78AE"/>
    <w:rsid w:val="006D7DC8"/>
    <w:rsid w:val="006D7FE7"/>
    <w:rsid w:val="006E0011"/>
    <w:rsid w:val="006E08A1"/>
    <w:rsid w:val="006E0AEB"/>
    <w:rsid w:val="006E0C19"/>
    <w:rsid w:val="006E0F24"/>
    <w:rsid w:val="006E1107"/>
    <w:rsid w:val="006E1121"/>
    <w:rsid w:val="006E115E"/>
    <w:rsid w:val="006E174B"/>
    <w:rsid w:val="006E191F"/>
    <w:rsid w:val="006E1E81"/>
    <w:rsid w:val="006E1ED0"/>
    <w:rsid w:val="006E252E"/>
    <w:rsid w:val="006E25F4"/>
    <w:rsid w:val="006E25FA"/>
    <w:rsid w:val="006E26C5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2AF"/>
    <w:rsid w:val="006E44DB"/>
    <w:rsid w:val="006E4591"/>
    <w:rsid w:val="006E463F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E79F8"/>
    <w:rsid w:val="006F011E"/>
    <w:rsid w:val="006F0186"/>
    <w:rsid w:val="006F02CF"/>
    <w:rsid w:val="006F08A9"/>
    <w:rsid w:val="006F08DF"/>
    <w:rsid w:val="006F0B19"/>
    <w:rsid w:val="006F0D4D"/>
    <w:rsid w:val="006F10A8"/>
    <w:rsid w:val="006F1133"/>
    <w:rsid w:val="006F133E"/>
    <w:rsid w:val="006F17DB"/>
    <w:rsid w:val="006F1A9B"/>
    <w:rsid w:val="006F1AC1"/>
    <w:rsid w:val="006F1C72"/>
    <w:rsid w:val="006F2654"/>
    <w:rsid w:val="006F2DA6"/>
    <w:rsid w:val="006F30FA"/>
    <w:rsid w:val="006F320C"/>
    <w:rsid w:val="006F3270"/>
    <w:rsid w:val="006F3552"/>
    <w:rsid w:val="006F3E8A"/>
    <w:rsid w:val="006F4375"/>
    <w:rsid w:val="006F438E"/>
    <w:rsid w:val="006F43BD"/>
    <w:rsid w:val="006F45AA"/>
    <w:rsid w:val="006F47F2"/>
    <w:rsid w:val="006F4A79"/>
    <w:rsid w:val="006F4B25"/>
    <w:rsid w:val="006F51BC"/>
    <w:rsid w:val="006F525F"/>
    <w:rsid w:val="006F5297"/>
    <w:rsid w:val="006F554B"/>
    <w:rsid w:val="006F5740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37"/>
    <w:rsid w:val="006F6EE9"/>
    <w:rsid w:val="006F7340"/>
    <w:rsid w:val="006F7475"/>
    <w:rsid w:val="006F74BF"/>
    <w:rsid w:val="006F74C9"/>
    <w:rsid w:val="006F7577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83A"/>
    <w:rsid w:val="007009CA"/>
    <w:rsid w:val="00700BB7"/>
    <w:rsid w:val="00700E69"/>
    <w:rsid w:val="00701498"/>
    <w:rsid w:val="007016DD"/>
    <w:rsid w:val="00701B9C"/>
    <w:rsid w:val="00701CA5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9AD"/>
    <w:rsid w:val="00704BBB"/>
    <w:rsid w:val="00704CE4"/>
    <w:rsid w:val="00704D4F"/>
    <w:rsid w:val="00704DA6"/>
    <w:rsid w:val="00704F9C"/>
    <w:rsid w:val="0070510D"/>
    <w:rsid w:val="007055ED"/>
    <w:rsid w:val="00705965"/>
    <w:rsid w:val="00705B28"/>
    <w:rsid w:val="00705B81"/>
    <w:rsid w:val="00706053"/>
    <w:rsid w:val="007061D8"/>
    <w:rsid w:val="00706336"/>
    <w:rsid w:val="0070657B"/>
    <w:rsid w:val="007066E0"/>
    <w:rsid w:val="007067B3"/>
    <w:rsid w:val="007067E0"/>
    <w:rsid w:val="007069F8"/>
    <w:rsid w:val="007074E0"/>
    <w:rsid w:val="007078A8"/>
    <w:rsid w:val="00707A35"/>
    <w:rsid w:val="00707CB5"/>
    <w:rsid w:val="00707F9F"/>
    <w:rsid w:val="007100A8"/>
    <w:rsid w:val="00710842"/>
    <w:rsid w:val="0071092C"/>
    <w:rsid w:val="00710AFE"/>
    <w:rsid w:val="00710EAC"/>
    <w:rsid w:val="00710F26"/>
    <w:rsid w:val="00710F5E"/>
    <w:rsid w:val="007115C6"/>
    <w:rsid w:val="007116CE"/>
    <w:rsid w:val="00711A18"/>
    <w:rsid w:val="00711A8E"/>
    <w:rsid w:val="00711C8D"/>
    <w:rsid w:val="00711D04"/>
    <w:rsid w:val="00711E06"/>
    <w:rsid w:val="00711EA0"/>
    <w:rsid w:val="0071223E"/>
    <w:rsid w:val="00712341"/>
    <w:rsid w:val="00712692"/>
    <w:rsid w:val="00712C0D"/>
    <w:rsid w:val="00712C32"/>
    <w:rsid w:val="007131AA"/>
    <w:rsid w:val="007135A8"/>
    <w:rsid w:val="00713BAC"/>
    <w:rsid w:val="00713BFA"/>
    <w:rsid w:val="00713E87"/>
    <w:rsid w:val="00713FC0"/>
    <w:rsid w:val="00714215"/>
    <w:rsid w:val="007142C7"/>
    <w:rsid w:val="007145C8"/>
    <w:rsid w:val="007149D0"/>
    <w:rsid w:val="007149E3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546"/>
    <w:rsid w:val="007165F1"/>
    <w:rsid w:val="00716B0C"/>
    <w:rsid w:val="00716CBF"/>
    <w:rsid w:val="00717023"/>
    <w:rsid w:val="007174D9"/>
    <w:rsid w:val="00717920"/>
    <w:rsid w:val="00717B7E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0CA"/>
    <w:rsid w:val="007232AF"/>
    <w:rsid w:val="00723439"/>
    <w:rsid w:val="007235B4"/>
    <w:rsid w:val="0072363E"/>
    <w:rsid w:val="00723B21"/>
    <w:rsid w:val="00723C96"/>
    <w:rsid w:val="00724119"/>
    <w:rsid w:val="00724179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72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6D6"/>
    <w:rsid w:val="00734708"/>
    <w:rsid w:val="00734818"/>
    <w:rsid w:val="00734983"/>
    <w:rsid w:val="00734E36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8E3"/>
    <w:rsid w:val="007369E8"/>
    <w:rsid w:val="00736BC3"/>
    <w:rsid w:val="00736D21"/>
    <w:rsid w:val="00736DC5"/>
    <w:rsid w:val="00737028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5CA"/>
    <w:rsid w:val="0074166C"/>
    <w:rsid w:val="007416C4"/>
    <w:rsid w:val="00741C5D"/>
    <w:rsid w:val="00741D3E"/>
    <w:rsid w:val="00741E94"/>
    <w:rsid w:val="0074266F"/>
    <w:rsid w:val="00742873"/>
    <w:rsid w:val="00742AAE"/>
    <w:rsid w:val="00742AE4"/>
    <w:rsid w:val="00742CD2"/>
    <w:rsid w:val="00742EC6"/>
    <w:rsid w:val="0074305A"/>
    <w:rsid w:val="00743545"/>
    <w:rsid w:val="00743727"/>
    <w:rsid w:val="0074388E"/>
    <w:rsid w:val="007438BA"/>
    <w:rsid w:val="00743900"/>
    <w:rsid w:val="00743934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AB1"/>
    <w:rsid w:val="00745D39"/>
    <w:rsid w:val="00745F90"/>
    <w:rsid w:val="00746292"/>
    <w:rsid w:val="00746D75"/>
    <w:rsid w:val="00747369"/>
    <w:rsid w:val="0074748C"/>
    <w:rsid w:val="0074757E"/>
    <w:rsid w:val="00747660"/>
    <w:rsid w:val="00747CBA"/>
    <w:rsid w:val="00747D6F"/>
    <w:rsid w:val="0075028C"/>
    <w:rsid w:val="007503A2"/>
    <w:rsid w:val="007507AB"/>
    <w:rsid w:val="00750B5B"/>
    <w:rsid w:val="00750F55"/>
    <w:rsid w:val="00750F5A"/>
    <w:rsid w:val="00750FA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4EA"/>
    <w:rsid w:val="00752702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A27"/>
    <w:rsid w:val="00754A55"/>
    <w:rsid w:val="00754BFF"/>
    <w:rsid w:val="00754C8B"/>
    <w:rsid w:val="0075556D"/>
    <w:rsid w:val="007556E8"/>
    <w:rsid w:val="00755746"/>
    <w:rsid w:val="00755838"/>
    <w:rsid w:val="00755A7C"/>
    <w:rsid w:val="00755BC6"/>
    <w:rsid w:val="00755E1F"/>
    <w:rsid w:val="00755E75"/>
    <w:rsid w:val="00755EAA"/>
    <w:rsid w:val="00756074"/>
    <w:rsid w:val="00756099"/>
    <w:rsid w:val="00756339"/>
    <w:rsid w:val="007565B3"/>
    <w:rsid w:val="00756646"/>
    <w:rsid w:val="0075691E"/>
    <w:rsid w:val="00756C86"/>
    <w:rsid w:val="00756E9A"/>
    <w:rsid w:val="00757023"/>
    <w:rsid w:val="00757244"/>
    <w:rsid w:val="007573F4"/>
    <w:rsid w:val="007574B8"/>
    <w:rsid w:val="007575BC"/>
    <w:rsid w:val="007575C7"/>
    <w:rsid w:val="007575DF"/>
    <w:rsid w:val="00757624"/>
    <w:rsid w:val="00757696"/>
    <w:rsid w:val="00757758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F71"/>
    <w:rsid w:val="0076535A"/>
    <w:rsid w:val="007656EF"/>
    <w:rsid w:val="007656FD"/>
    <w:rsid w:val="00765741"/>
    <w:rsid w:val="00765B34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D1A"/>
    <w:rsid w:val="00770265"/>
    <w:rsid w:val="00770422"/>
    <w:rsid w:val="00770779"/>
    <w:rsid w:val="007707EE"/>
    <w:rsid w:val="00770F01"/>
    <w:rsid w:val="00770F08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AA7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B67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F03"/>
    <w:rsid w:val="007840DA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76"/>
    <w:rsid w:val="00787D1F"/>
    <w:rsid w:val="0079015F"/>
    <w:rsid w:val="0079022E"/>
    <w:rsid w:val="00790559"/>
    <w:rsid w:val="00790A4A"/>
    <w:rsid w:val="00790AAF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8F2"/>
    <w:rsid w:val="00792A30"/>
    <w:rsid w:val="00792B6E"/>
    <w:rsid w:val="00792CBC"/>
    <w:rsid w:val="00792CE3"/>
    <w:rsid w:val="00793119"/>
    <w:rsid w:val="0079325D"/>
    <w:rsid w:val="0079336C"/>
    <w:rsid w:val="0079355D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2DC"/>
    <w:rsid w:val="00794528"/>
    <w:rsid w:val="007946F9"/>
    <w:rsid w:val="00794A26"/>
    <w:rsid w:val="00794CBA"/>
    <w:rsid w:val="00794D6C"/>
    <w:rsid w:val="00794FD3"/>
    <w:rsid w:val="0079507B"/>
    <w:rsid w:val="007953CC"/>
    <w:rsid w:val="007956A5"/>
    <w:rsid w:val="007956AB"/>
    <w:rsid w:val="00795722"/>
    <w:rsid w:val="0079586A"/>
    <w:rsid w:val="00795926"/>
    <w:rsid w:val="00795CBE"/>
    <w:rsid w:val="00795D3E"/>
    <w:rsid w:val="00795DD4"/>
    <w:rsid w:val="00795F9F"/>
    <w:rsid w:val="00796372"/>
    <w:rsid w:val="007963F5"/>
    <w:rsid w:val="00796425"/>
    <w:rsid w:val="007969A2"/>
    <w:rsid w:val="00796FA5"/>
    <w:rsid w:val="007973A7"/>
    <w:rsid w:val="0079747C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D2A"/>
    <w:rsid w:val="007A0E7C"/>
    <w:rsid w:val="007A1037"/>
    <w:rsid w:val="007A10D8"/>
    <w:rsid w:val="007A12DE"/>
    <w:rsid w:val="007A1367"/>
    <w:rsid w:val="007A15A5"/>
    <w:rsid w:val="007A15C0"/>
    <w:rsid w:val="007A1A19"/>
    <w:rsid w:val="007A1E38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C27"/>
    <w:rsid w:val="007A3C3B"/>
    <w:rsid w:val="007A3CB3"/>
    <w:rsid w:val="007A3CB6"/>
    <w:rsid w:val="007A40E3"/>
    <w:rsid w:val="007A4220"/>
    <w:rsid w:val="007A47FC"/>
    <w:rsid w:val="007A4AEA"/>
    <w:rsid w:val="007A4B77"/>
    <w:rsid w:val="007A4C4F"/>
    <w:rsid w:val="007A4D1C"/>
    <w:rsid w:val="007A4F3C"/>
    <w:rsid w:val="007A5219"/>
    <w:rsid w:val="007A55ED"/>
    <w:rsid w:val="007A5675"/>
    <w:rsid w:val="007A5731"/>
    <w:rsid w:val="007A57C7"/>
    <w:rsid w:val="007A58B7"/>
    <w:rsid w:val="007A596E"/>
    <w:rsid w:val="007A5C47"/>
    <w:rsid w:val="007A5DB8"/>
    <w:rsid w:val="007A5ECB"/>
    <w:rsid w:val="007A5FA7"/>
    <w:rsid w:val="007A6004"/>
    <w:rsid w:val="007A6179"/>
    <w:rsid w:val="007A63B1"/>
    <w:rsid w:val="007A6572"/>
    <w:rsid w:val="007A6807"/>
    <w:rsid w:val="007A6917"/>
    <w:rsid w:val="007A6A55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688"/>
    <w:rsid w:val="007B09EE"/>
    <w:rsid w:val="007B09FA"/>
    <w:rsid w:val="007B0A04"/>
    <w:rsid w:val="007B0BAD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0C3"/>
    <w:rsid w:val="007B4356"/>
    <w:rsid w:val="007B4769"/>
    <w:rsid w:val="007B4F09"/>
    <w:rsid w:val="007B536C"/>
    <w:rsid w:val="007B5497"/>
    <w:rsid w:val="007B57B0"/>
    <w:rsid w:val="007B5944"/>
    <w:rsid w:val="007B5A7B"/>
    <w:rsid w:val="007B61C0"/>
    <w:rsid w:val="007B61F0"/>
    <w:rsid w:val="007B6258"/>
    <w:rsid w:val="007B67B5"/>
    <w:rsid w:val="007B694A"/>
    <w:rsid w:val="007B6F62"/>
    <w:rsid w:val="007B721E"/>
    <w:rsid w:val="007B76AB"/>
    <w:rsid w:val="007B76D4"/>
    <w:rsid w:val="007B7CC8"/>
    <w:rsid w:val="007B7CD0"/>
    <w:rsid w:val="007B7CF6"/>
    <w:rsid w:val="007B7E2D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E7E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232"/>
    <w:rsid w:val="007C4B97"/>
    <w:rsid w:val="007C4C62"/>
    <w:rsid w:val="007C4DC2"/>
    <w:rsid w:val="007C4DC4"/>
    <w:rsid w:val="007C4EAF"/>
    <w:rsid w:val="007C4FB9"/>
    <w:rsid w:val="007C5110"/>
    <w:rsid w:val="007C511D"/>
    <w:rsid w:val="007C536A"/>
    <w:rsid w:val="007C5671"/>
    <w:rsid w:val="007C572D"/>
    <w:rsid w:val="007C57EB"/>
    <w:rsid w:val="007C5806"/>
    <w:rsid w:val="007C5B60"/>
    <w:rsid w:val="007C5D0E"/>
    <w:rsid w:val="007C640D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52A"/>
    <w:rsid w:val="007D273A"/>
    <w:rsid w:val="007D2C2D"/>
    <w:rsid w:val="007D2CF6"/>
    <w:rsid w:val="007D3126"/>
    <w:rsid w:val="007D32C3"/>
    <w:rsid w:val="007D337B"/>
    <w:rsid w:val="007D349E"/>
    <w:rsid w:val="007D3522"/>
    <w:rsid w:val="007D3F50"/>
    <w:rsid w:val="007D44FE"/>
    <w:rsid w:val="007D44FF"/>
    <w:rsid w:val="007D476B"/>
    <w:rsid w:val="007D4962"/>
    <w:rsid w:val="007D4A5D"/>
    <w:rsid w:val="007D4DFE"/>
    <w:rsid w:val="007D4E8D"/>
    <w:rsid w:val="007D5243"/>
    <w:rsid w:val="007D53F4"/>
    <w:rsid w:val="007D557B"/>
    <w:rsid w:val="007D5845"/>
    <w:rsid w:val="007D59F6"/>
    <w:rsid w:val="007D5A64"/>
    <w:rsid w:val="007D5E83"/>
    <w:rsid w:val="007D62EB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FA"/>
    <w:rsid w:val="007E009F"/>
    <w:rsid w:val="007E0111"/>
    <w:rsid w:val="007E0331"/>
    <w:rsid w:val="007E0336"/>
    <w:rsid w:val="007E0337"/>
    <w:rsid w:val="007E0691"/>
    <w:rsid w:val="007E084A"/>
    <w:rsid w:val="007E087A"/>
    <w:rsid w:val="007E0A25"/>
    <w:rsid w:val="007E0B2C"/>
    <w:rsid w:val="007E0C4A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2CB6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DEA"/>
    <w:rsid w:val="007E5E3D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93B"/>
    <w:rsid w:val="007F0B1C"/>
    <w:rsid w:val="007F1786"/>
    <w:rsid w:val="007F1871"/>
    <w:rsid w:val="007F19A3"/>
    <w:rsid w:val="007F1DB6"/>
    <w:rsid w:val="007F1EC4"/>
    <w:rsid w:val="007F2929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63D"/>
    <w:rsid w:val="008008C5"/>
    <w:rsid w:val="00800BE1"/>
    <w:rsid w:val="00800D5F"/>
    <w:rsid w:val="0080154C"/>
    <w:rsid w:val="0080167E"/>
    <w:rsid w:val="008018CB"/>
    <w:rsid w:val="00801AC1"/>
    <w:rsid w:val="00801D61"/>
    <w:rsid w:val="008020BB"/>
    <w:rsid w:val="008022A5"/>
    <w:rsid w:val="008022A9"/>
    <w:rsid w:val="008023ED"/>
    <w:rsid w:val="00802433"/>
    <w:rsid w:val="008025CF"/>
    <w:rsid w:val="008025D9"/>
    <w:rsid w:val="00802961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3E70"/>
    <w:rsid w:val="008040A0"/>
    <w:rsid w:val="008041F4"/>
    <w:rsid w:val="00804386"/>
    <w:rsid w:val="008043AF"/>
    <w:rsid w:val="008044CA"/>
    <w:rsid w:val="00804BC3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04E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33BB"/>
    <w:rsid w:val="00813701"/>
    <w:rsid w:val="0081389E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BF7"/>
    <w:rsid w:val="00814F01"/>
    <w:rsid w:val="008150D3"/>
    <w:rsid w:val="00815383"/>
    <w:rsid w:val="008153CC"/>
    <w:rsid w:val="008153D5"/>
    <w:rsid w:val="00815543"/>
    <w:rsid w:val="00815761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FC0"/>
    <w:rsid w:val="0081705C"/>
    <w:rsid w:val="00817103"/>
    <w:rsid w:val="0081710F"/>
    <w:rsid w:val="00817751"/>
    <w:rsid w:val="008178AF"/>
    <w:rsid w:val="008178FE"/>
    <w:rsid w:val="00817DC7"/>
    <w:rsid w:val="00817E8D"/>
    <w:rsid w:val="008205BE"/>
    <w:rsid w:val="00820740"/>
    <w:rsid w:val="0082092C"/>
    <w:rsid w:val="00820B77"/>
    <w:rsid w:val="00820BED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1CF8"/>
    <w:rsid w:val="008226FE"/>
    <w:rsid w:val="00822903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4BE"/>
    <w:rsid w:val="00824C73"/>
    <w:rsid w:val="00824DB5"/>
    <w:rsid w:val="00824DFB"/>
    <w:rsid w:val="00825213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DAD"/>
    <w:rsid w:val="00826EDA"/>
    <w:rsid w:val="00826F1D"/>
    <w:rsid w:val="00827008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030"/>
    <w:rsid w:val="008353AB"/>
    <w:rsid w:val="008353B4"/>
    <w:rsid w:val="008355DF"/>
    <w:rsid w:val="008355F3"/>
    <w:rsid w:val="00835763"/>
    <w:rsid w:val="00835ACB"/>
    <w:rsid w:val="00835CCE"/>
    <w:rsid w:val="008360BD"/>
    <w:rsid w:val="0083660B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0AB"/>
    <w:rsid w:val="0084011C"/>
    <w:rsid w:val="008401BF"/>
    <w:rsid w:val="00840839"/>
    <w:rsid w:val="00840C45"/>
    <w:rsid w:val="00841239"/>
    <w:rsid w:val="0084139B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6FF3"/>
    <w:rsid w:val="00847172"/>
    <w:rsid w:val="008473F2"/>
    <w:rsid w:val="00847486"/>
    <w:rsid w:val="0084776A"/>
    <w:rsid w:val="00847D85"/>
    <w:rsid w:val="008501BD"/>
    <w:rsid w:val="00850324"/>
    <w:rsid w:val="00850761"/>
    <w:rsid w:val="00850BDD"/>
    <w:rsid w:val="00850D01"/>
    <w:rsid w:val="00850DB6"/>
    <w:rsid w:val="00850EB8"/>
    <w:rsid w:val="00851523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A96"/>
    <w:rsid w:val="00852B57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09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0E"/>
    <w:rsid w:val="00856327"/>
    <w:rsid w:val="00856440"/>
    <w:rsid w:val="0085660A"/>
    <w:rsid w:val="00856A62"/>
    <w:rsid w:val="00856C0A"/>
    <w:rsid w:val="00856F53"/>
    <w:rsid w:val="008570FA"/>
    <w:rsid w:val="00857176"/>
    <w:rsid w:val="008571A0"/>
    <w:rsid w:val="00857269"/>
    <w:rsid w:val="008574D8"/>
    <w:rsid w:val="008574F2"/>
    <w:rsid w:val="00857790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92"/>
    <w:rsid w:val="00862E37"/>
    <w:rsid w:val="0086320B"/>
    <w:rsid w:val="0086344F"/>
    <w:rsid w:val="008637D4"/>
    <w:rsid w:val="0086385E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DF3"/>
    <w:rsid w:val="00866F4D"/>
    <w:rsid w:val="0086730B"/>
    <w:rsid w:val="00867384"/>
    <w:rsid w:val="0086753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AAD"/>
    <w:rsid w:val="00870CC4"/>
    <w:rsid w:val="00870F7B"/>
    <w:rsid w:val="0087116F"/>
    <w:rsid w:val="0087126C"/>
    <w:rsid w:val="00871600"/>
    <w:rsid w:val="00871792"/>
    <w:rsid w:val="00871EDE"/>
    <w:rsid w:val="00871F01"/>
    <w:rsid w:val="00871F9D"/>
    <w:rsid w:val="008723F1"/>
    <w:rsid w:val="008724C8"/>
    <w:rsid w:val="0087258C"/>
    <w:rsid w:val="008728BD"/>
    <w:rsid w:val="00872911"/>
    <w:rsid w:val="0087294E"/>
    <w:rsid w:val="00872A70"/>
    <w:rsid w:val="00872A83"/>
    <w:rsid w:val="00872CD4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169"/>
    <w:rsid w:val="00875229"/>
    <w:rsid w:val="008752B9"/>
    <w:rsid w:val="00875842"/>
    <w:rsid w:val="00875981"/>
    <w:rsid w:val="00875B3E"/>
    <w:rsid w:val="00875CA1"/>
    <w:rsid w:val="00875FCC"/>
    <w:rsid w:val="0087601E"/>
    <w:rsid w:val="0087644E"/>
    <w:rsid w:val="00876690"/>
    <w:rsid w:val="00876C8C"/>
    <w:rsid w:val="00877158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9F"/>
    <w:rsid w:val="008810E6"/>
    <w:rsid w:val="00881144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4B1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93"/>
    <w:rsid w:val="008867FC"/>
    <w:rsid w:val="00886982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275"/>
    <w:rsid w:val="0089052C"/>
    <w:rsid w:val="008908E1"/>
    <w:rsid w:val="00890AE5"/>
    <w:rsid w:val="00890BC4"/>
    <w:rsid w:val="00890BF8"/>
    <w:rsid w:val="00890CD6"/>
    <w:rsid w:val="00890EED"/>
    <w:rsid w:val="00891099"/>
    <w:rsid w:val="0089129A"/>
    <w:rsid w:val="00891BCD"/>
    <w:rsid w:val="00891E3F"/>
    <w:rsid w:val="00892096"/>
    <w:rsid w:val="00892600"/>
    <w:rsid w:val="00892609"/>
    <w:rsid w:val="00892990"/>
    <w:rsid w:val="00892CD3"/>
    <w:rsid w:val="0089300A"/>
    <w:rsid w:val="008935B4"/>
    <w:rsid w:val="0089366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4C9C"/>
    <w:rsid w:val="00894F91"/>
    <w:rsid w:val="00895038"/>
    <w:rsid w:val="008954D3"/>
    <w:rsid w:val="0089568A"/>
    <w:rsid w:val="00895AB2"/>
    <w:rsid w:val="00895B2F"/>
    <w:rsid w:val="00895DBA"/>
    <w:rsid w:val="00896379"/>
    <w:rsid w:val="0089639E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08"/>
    <w:rsid w:val="00897F22"/>
    <w:rsid w:val="008A01DD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D87"/>
    <w:rsid w:val="008A2F7A"/>
    <w:rsid w:val="008A33E4"/>
    <w:rsid w:val="008A381C"/>
    <w:rsid w:val="008A3DE9"/>
    <w:rsid w:val="008A404A"/>
    <w:rsid w:val="008A40B6"/>
    <w:rsid w:val="008A491B"/>
    <w:rsid w:val="008A4ACC"/>
    <w:rsid w:val="008A4C6A"/>
    <w:rsid w:val="008A4CE2"/>
    <w:rsid w:val="008A4E63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A7EAF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BF4"/>
    <w:rsid w:val="008B1C6C"/>
    <w:rsid w:val="008B1CB3"/>
    <w:rsid w:val="008B1DEF"/>
    <w:rsid w:val="008B1E18"/>
    <w:rsid w:val="008B1FBB"/>
    <w:rsid w:val="008B20B6"/>
    <w:rsid w:val="008B226D"/>
    <w:rsid w:val="008B22EE"/>
    <w:rsid w:val="008B2457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B06"/>
    <w:rsid w:val="008B5D75"/>
    <w:rsid w:val="008B616E"/>
    <w:rsid w:val="008B640B"/>
    <w:rsid w:val="008B6454"/>
    <w:rsid w:val="008B65F2"/>
    <w:rsid w:val="008B6919"/>
    <w:rsid w:val="008B6AFB"/>
    <w:rsid w:val="008B6B56"/>
    <w:rsid w:val="008B6B6D"/>
    <w:rsid w:val="008B6BEC"/>
    <w:rsid w:val="008B6DC0"/>
    <w:rsid w:val="008B6E4E"/>
    <w:rsid w:val="008B6E8A"/>
    <w:rsid w:val="008B6E93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8F8"/>
    <w:rsid w:val="008C0B0B"/>
    <w:rsid w:val="008C0DCC"/>
    <w:rsid w:val="008C0F92"/>
    <w:rsid w:val="008C1271"/>
    <w:rsid w:val="008C1887"/>
    <w:rsid w:val="008C1956"/>
    <w:rsid w:val="008C19C8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B5F"/>
    <w:rsid w:val="008C3DDF"/>
    <w:rsid w:val="008C3F29"/>
    <w:rsid w:val="008C423E"/>
    <w:rsid w:val="008C4803"/>
    <w:rsid w:val="008C4838"/>
    <w:rsid w:val="008C49BA"/>
    <w:rsid w:val="008C4E98"/>
    <w:rsid w:val="008C51BF"/>
    <w:rsid w:val="008C51FD"/>
    <w:rsid w:val="008C54D0"/>
    <w:rsid w:val="008C55E4"/>
    <w:rsid w:val="008C56F1"/>
    <w:rsid w:val="008C5883"/>
    <w:rsid w:val="008C58FD"/>
    <w:rsid w:val="008C5D53"/>
    <w:rsid w:val="008C5DE6"/>
    <w:rsid w:val="008C6045"/>
    <w:rsid w:val="008C6178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CF4"/>
    <w:rsid w:val="008C6DF0"/>
    <w:rsid w:val="008C6E0C"/>
    <w:rsid w:val="008C6EC5"/>
    <w:rsid w:val="008C700D"/>
    <w:rsid w:val="008C752B"/>
    <w:rsid w:val="008C772A"/>
    <w:rsid w:val="008C77B5"/>
    <w:rsid w:val="008C78BD"/>
    <w:rsid w:val="008C79CE"/>
    <w:rsid w:val="008C7AA0"/>
    <w:rsid w:val="008C7B6D"/>
    <w:rsid w:val="008C7C14"/>
    <w:rsid w:val="008C7D41"/>
    <w:rsid w:val="008C7D96"/>
    <w:rsid w:val="008C7DE5"/>
    <w:rsid w:val="008C7EB1"/>
    <w:rsid w:val="008D038D"/>
    <w:rsid w:val="008D07F9"/>
    <w:rsid w:val="008D08EC"/>
    <w:rsid w:val="008D11C0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8BA"/>
    <w:rsid w:val="008D38D9"/>
    <w:rsid w:val="008D3A8C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708"/>
    <w:rsid w:val="008D6717"/>
    <w:rsid w:val="008D6AC2"/>
    <w:rsid w:val="008D6EC9"/>
    <w:rsid w:val="008D6F3B"/>
    <w:rsid w:val="008D709F"/>
    <w:rsid w:val="008D75C4"/>
    <w:rsid w:val="008D7878"/>
    <w:rsid w:val="008D78E9"/>
    <w:rsid w:val="008D7A3B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8E6"/>
    <w:rsid w:val="008E1B04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741B"/>
    <w:rsid w:val="008E7659"/>
    <w:rsid w:val="008E7666"/>
    <w:rsid w:val="008E77D7"/>
    <w:rsid w:val="008E788B"/>
    <w:rsid w:val="008E7A4A"/>
    <w:rsid w:val="008E7B00"/>
    <w:rsid w:val="008E7BF7"/>
    <w:rsid w:val="008E7D42"/>
    <w:rsid w:val="008E7F48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0F9D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D7"/>
    <w:rsid w:val="008F2BF1"/>
    <w:rsid w:val="008F2F40"/>
    <w:rsid w:val="008F3192"/>
    <w:rsid w:val="008F328B"/>
    <w:rsid w:val="008F3335"/>
    <w:rsid w:val="008F3351"/>
    <w:rsid w:val="008F3E3B"/>
    <w:rsid w:val="008F402C"/>
    <w:rsid w:val="008F403A"/>
    <w:rsid w:val="008F45FF"/>
    <w:rsid w:val="008F4BF9"/>
    <w:rsid w:val="008F4E7D"/>
    <w:rsid w:val="008F52B4"/>
    <w:rsid w:val="008F5573"/>
    <w:rsid w:val="008F5B42"/>
    <w:rsid w:val="008F5B4A"/>
    <w:rsid w:val="008F5B76"/>
    <w:rsid w:val="008F5C14"/>
    <w:rsid w:val="008F5EFF"/>
    <w:rsid w:val="008F616A"/>
    <w:rsid w:val="008F61A2"/>
    <w:rsid w:val="008F626F"/>
    <w:rsid w:val="008F6291"/>
    <w:rsid w:val="008F62F8"/>
    <w:rsid w:val="008F67F9"/>
    <w:rsid w:val="008F6DF3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A98"/>
    <w:rsid w:val="00901DD3"/>
    <w:rsid w:val="00901EC5"/>
    <w:rsid w:val="00902041"/>
    <w:rsid w:val="009020B7"/>
    <w:rsid w:val="00902483"/>
    <w:rsid w:val="00902588"/>
    <w:rsid w:val="00902B22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51E8"/>
    <w:rsid w:val="00905357"/>
    <w:rsid w:val="009053CB"/>
    <w:rsid w:val="009054D8"/>
    <w:rsid w:val="009059AA"/>
    <w:rsid w:val="00905FD7"/>
    <w:rsid w:val="00906036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2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18"/>
    <w:rsid w:val="0091685F"/>
    <w:rsid w:val="00916924"/>
    <w:rsid w:val="00916BC3"/>
    <w:rsid w:val="00916E73"/>
    <w:rsid w:val="0091720A"/>
    <w:rsid w:val="00917237"/>
    <w:rsid w:val="00917299"/>
    <w:rsid w:val="0091741D"/>
    <w:rsid w:val="009174B5"/>
    <w:rsid w:val="0091780A"/>
    <w:rsid w:val="00917AE4"/>
    <w:rsid w:val="00917ED6"/>
    <w:rsid w:val="00917F2D"/>
    <w:rsid w:val="00917F35"/>
    <w:rsid w:val="00917F76"/>
    <w:rsid w:val="0092002B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B60"/>
    <w:rsid w:val="0092227B"/>
    <w:rsid w:val="009223A9"/>
    <w:rsid w:val="0092282A"/>
    <w:rsid w:val="009228B0"/>
    <w:rsid w:val="00922D1F"/>
    <w:rsid w:val="00922DC2"/>
    <w:rsid w:val="0092302C"/>
    <w:rsid w:val="00923452"/>
    <w:rsid w:val="0092355D"/>
    <w:rsid w:val="00923661"/>
    <w:rsid w:val="00923668"/>
    <w:rsid w:val="00924284"/>
    <w:rsid w:val="0092481B"/>
    <w:rsid w:val="00924A4F"/>
    <w:rsid w:val="00924AFB"/>
    <w:rsid w:val="009250F0"/>
    <w:rsid w:val="00925512"/>
    <w:rsid w:val="00925774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BA6"/>
    <w:rsid w:val="00926DFC"/>
    <w:rsid w:val="0092734B"/>
    <w:rsid w:val="009273DA"/>
    <w:rsid w:val="009275EC"/>
    <w:rsid w:val="00927626"/>
    <w:rsid w:val="00927629"/>
    <w:rsid w:val="009276CE"/>
    <w:rsid w:val="00927712"/>
    <w:rsid w:val="0093024B"/>
    <w:rsid w:val="009303C1"/>
    <w:rsid w:val="009305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0FCB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2F6"/>
    <w:rsid w:val="0093251E"/>
    <w:rsid w:val="009326DB"/>
    <w:rsid w:val="00932761"/>
    <w:rsid w:val="009328B6"/>
    <w:rsid w:val="009329A5"/>
    <w:rsid w:val="00932ED1"/>
    <w:rsid w:val="009331B4"/>
    <w:rsid w:val="009331CA"/>
    <w:rsid w:val="009332EC"/>
    <w:rsid w:val="0093342B"/>
    <w:rsid w:val="009337EC"/>
    <w:rsid w:val="00933821"/>
    <w:rsid w:val="00933FAA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63F"/>
    <w:rsid w:val="00935680"/>
    <w:rsid w:val="009357AE"/>
    <w:rsid w:val="0093594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22"/>
    <w:rsid w:val="00937643"/>
    <w:rsid w:val="00937778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CC2"/>
    <w:rsid w:val="00940F47"/>
    <w:rsid w:val="009414F0"/>
    <w:rsid w:val="009415EB"/>
    <w:rsid w:val="00941710"/>
    <w:rsid w:val="00941A88"/>
    <w:rsid w:val="00941ACE"/>
    <w:rsid w:val="00941C16"/>
    <w:rsid w:val="009421E1"/>
    <w:rsid w:val="009426DB"/>
    <w:rsid w:val="009428D1"/>
    <w:rsid w:val="0094293A"/>
    <w:rsid w:val="00942B1B"/>
    <w:rsid w:val="00942DC2"/>
    <w:rsid w:val="0094306B"/>
    <w:rsid w:val="00943308"/>
    <w:rsid w:val="009437B6"/>
    <w:rsid w:val="00943848"/>
    <w:rsid w:val="00943906"/>
    <w:rsid w:val="00943907"/>
    <w:rsid w:val="00943A72"/>
    <w:rsid w:val="009442A7"/>
    <w:rsid w:val="009443F9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406"/>
    <w:rsid w:val="00945A29"/>
    <w:rsid w:val="00945DB9"/>
    <w:rsid w:val="0094637E"/>
    <w:rsid w:val="0094643B"/>
    <w:rsid w:val="009467BF"/>
    <w:rsid w:val="00946AD3"/>
    <w:rsid w:val="00946C49"/>
    <w:rsid w:val="00946CF1"/>
    <w:rsid w:val="00946DF4"/>
    <w:rsid w:val="009471AF"/>
    <w:rsid w:val="00947312"/>
    <w:rsid w:val="0094736D"/>
    <w:rsid w:val="009473C6"/>
    <w:rsid w:val="00947809"/>
    <w:rsid w:val="00947B36"/>
    <w:rsid w:val="00947C58"/>
    <w:rsid w:val="009502CD"/>
    <w:rsid w:val="009503FF"/>
    <w:rsid w:val="0095050A"/>
    <w:rsid w:val="009506E8"/>
    <w:rsid w:val="009506FB"/>
    <w:rsid w:val="0095096C"/>
    <w:rsid w:val="00950AE2"/>
    <w:rsid w:val="00950C7B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CDE"/>
    <w:rsid w:val="00952D85"/>
    <w:rsid w:val="00953119"/>
    <w:rsid w:val="00953262"/>
    <w:rsid w:val="00953407"/>
    <w:rsid w:val="00953A65"/>
    <w:rsid w:val="00953B45"/>
    <w:rsid w:val="00953E4C"/>
    <w:rsid w:val="00954037"/>
    <w:rsid w:val="00954113"/>
    <w:rsid w:val="00954371"/>
    <w:rsid w:val="0095480B"/>
    <w:rsid w:val="009549C1"/>
    <w:rsid w:val="00954AB5"/>
    <w:rsid w:val="00954CA6"/>
    <w:rsid w:val="00954FDF"/>
    <w:rsid w:val="009550B3"/>
    <w:rsid w:val="00955270"/>
    <w:rsid w:val="00955380"/>
    <w:rsid w:val="009554CB"/>
    <w:rsid w:val="00955543"/>
    <w:rsid w:val="009555E9"/>
    <w:rsid w:val="0095564B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BF9"/>
    <w:rsid w:val="00957D29"/>
    <w:rsid w:val="0096031C"/>
    <w:rsid w:val="009605B3"/>
    <w:rsid w:val="00960602"/>
    <w:rsid w:val="00960668"/>
    <w:rsid w:val="009609B0"/>
    <w:rsid w:val="00960C55"/>
    <w:rsid w:val="0096129A"/>
    <w:rsid w:val="009616C8"/>
    <w:rsid w:val="00961719"/>
    <w:rsid w:val="00961D52"/>
    <w:rsid w:val="00961F51"/>
    <w:rsid w:val="00962072"/>
    <w:rsid w:val="00962163"/>
    <w:rsid w:val="00962208"/>
    <w:rsid w:val="00962209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44C0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5BE7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600"/>
    <w:rsid w:val="0096767C"/>
    <w:rsid w:val="009676B1"/>
    <w:rsid w:val="009678FC"/>
    <w:rsid w:val="00967C10"/>
    <w:rsid w:val="00967DF3"/>
    <w:rsid w:val="00967E42"/>
    <w:rsid w:val="00967EDC"/>
    <w:rsid w:val="00967F9A"/>
    <w:rsid w:val="009701FA"/>
    <w:rsid w:val="0097027C"/>
    <w:rsid w:val="009702F3"/>
    <w:rsid w:val="00970695"/>
    <w:rsid w:val="00970A5D"/>
    <w:rsid w:val="00970F18"/>
    <w:rsid w:val="009712D3"/>
    <w:rsid w:val="009713D2"/>
    <w:rsid w:val="0097144B"/>
    <w:rsid w:val="00971748"/>
    <w:rsid w:val="00971994"/>
    <w:rsid w:val="00971CF9"/>
    <w:rsid w:val="00971DFC"/>
    <w:rsid w:val="00971ECB"/>
    <w:rsid w:val="009721B2"/>
    <w:rsid w:val="00972217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DC8"/>
    <w:rsid w:val="00973E03"/>
    <w:rsid w:val="00973E8A"/>
    <w:rsid w:val="00973F35"/>
    <w:rsid w:val="00973FF7"/>
    <w:rsid w:val="00974687"/>
    <w:rsid w:val="00974D5B"/>
    <w:rsid w:val="00974E86"/>
    <w:rsid w:val="00974FC5"/>
    <w:rsid w:val="0097517F"/>
    <w:rsid w:val="009751C7"/>
    <w:rsid w:val="0097526A"/>
    <w:rsid w:val="00975270"/>
    <w:rsid w:val="009754E0"/>
    <w:rsid w:val="0097556B"/>
    <w:rsid w:val="009758DB"/>
    <w:rsid w:val="00975945"/>
    <w:rsid w:val="00975C3A"/>
    <w:rsid w:val="00975F2B"/>
    <w:rsid w:val="009764EE"/>
    <w:rsid w:val="00976570"/>
    <w:rsid w:val="009766DE"/>
    <w:rsid w:val="0097675E"/>
    <w:rsid w:val="0097698B"/>
    <w:rsid w:val="00976B8F"/>
    <w:rsid w:val="00976D5C"/>
    <w:rsid w:val="00977205"/>
    <w:rsid w:val="0097750B"/>
    <w:rsid w:val="009777D5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1165"/>
    <w:rsid w:val="009812FC"/>
    <w:rsid w:val="009813F6"/>
    <w:rsid w:val="0098153C"/>
    <w:rsid w:val="00981645"/>
    <w:rsid w:val="0098178C"/>
    <w:rsid w:val="00981A05"/>
    <w:rsid w:val="00981C53"/>
    <w:rsid w:val="00981E71"/>
    <w:rsid w:val="00981EF9"/>
    <w:rsid w:val="00981F6D"/>
    <w:rsid w:val="00982385"/>
    <w:rsid w:val="009824E7"/>
    <w:rsid w:val="009825EB"/>
    <w:rsid w:val="0098260C"/>
    <w:rsid w:val="00982688"/>
    <w:rsid w:val="00982773"/>
    <w:rsid w:val="00982A30"/>
    <w:rsid w:val="00982AE2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81B"/>
    <w:rsid w:val="009868FA"/>
    <w:rsid w:val="00986BB7"/>
    <w:rsid w:val="00987289"/>
    <w:rsid w:val="0098728C"/>
    <w:rsid w:val="00987328"/>
    <w:rsid w:val="00987603"/>
    <w:rsid w:val="00987B65"/>
    <w:rsid w:val="00987FE8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475"/>
    <w:rsid w:val="0099381F"/>
    <w:rsid w:val="009940F8"/>
    <w:rsid w:val="009944DD"/>
    <w:rsid w:val="00994719"/>
    <w:rsid w:val="0099486B"/>
    <w:rsid w:val="00994979"/>
    <w:rsid w:val="00994BCD"/>
    <w:rsid w:val="00994C5D"/>
    <w:rsid w:val="00994DFE"/>
    <w:rsid w:val="00994FFD"/>
    <w:rsid w:val="009951DC"/>
    <w:rsid w:val="00995639"/>
    <w:rsid w:val="0099586D"/>
    <w:rsid w:val="0099586E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5A"/>
    <w:rsid w:val="009969B2"/>
    <w:rsid w:val="00996B77"/>
    <w:rsid w:val="00996D9F"/>
    <w:rsid w:val="009972E9"/>
    <w:rsid w:val="0099756F"/>
    <w:rsid w:val="00997830"/>
    <w:rsid w:val="00997E3A"/>
    <w:rsid w:val="009A0076"/>
    <w:rsid w:val="009A008C"/>
    <w:rsid w:val="009A022D"/>
    <w:rsid w:val="009A06A8"/>
    <w:rsid w:val="009A06BC"/>
    <w:rsid w:val="009A0A6A"/>
    <w:rsid w:val="009A0B33"/>
    <w:rsid w:val="009A0BCE"/>
    <w:rsid w:val="009A0DDD"/>
    <w:rsid w:val="009A0EA9"/>
    <w:rsid w:val="009A104A"/>
    <w:rsid w:val="009A1849"/>
    <w:rsid w:val="009A1DEB"/>
    <w:rsid w:val="009A1EAF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50D"/>
    <w:rsid w:val="009A35AF"/>
    <w:rsid w:val="009A3918"/>
    <w:rsid w:val="009A39BA"/>
    <w:rsid w:val="009A3B66"/>
    <w:rsid w:val="009A4094"/>
    <w:rsid w:val="009A4512"/>
    <w:rsid w:val="009A4977"/>
    <w:rsid w:val="009A4BB0"/>
    <w:rsid w:val="009A4C03"/>
    <w:rsid w:val="009A4C37"/>
    <w:rsid w:val="009A4C48"/>
    <w:rsid w:val="009A4CDA"/>
    <w:rsid w:val="009A4D72"/>
    <w:rsid w:val="009A4E0C"/>
    <w:rsid w:val="009A51A0"/>
    <w:rsid w:val="009A535B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45"/>
    <w:rsid w:val="009A7C0E"/>
    <w:rsid w:val="009A7E47"/>
    <w:rsid w:val="009B0215"/>
    <w:rsid w:val="009B0231"/>
    <w:rsid w:val="009B04D5"/>
    <w:rsid w:val="009B054E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541"/>
    <w:rsid w:val="009B56CB"/>
    <w:rsid w:val="009B59C8"/>
    <w:rsid w:val="009B5A7C"/>
    <w:rsid w:val="009B5ADB"/>
    <w:rsid w:val="009B5CA0"/>
    <w:rsid w:val="009B5E96"/>
    <w:rsid w:val="009B5ED5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5B2"/>
    <w:rsid w:val="009B76B7"/>
    <w:rsid w:val="009B77AF"/>
    <w:rsid w:val="009B7892"/>
    <w:rsid w:val="009B7A6B"/>
    <w:rsid w:val="009B7CBE"/>
    <w:rsid w:val="009B7FA3"/>
    <w:rsid w:val="009B7FAD"/>
    <w:rsid w:val="009C0044"/>
    <w:rsid w:val="009C04F0"/>
    <w:rsid w:val="009C05B1"/>
    <w:rsid w:val="009C0715"/>
    <w:rsid w:val="009C0BAB"/>
    <w:rsid w:val="009C0C14"/>
    <w:rsid w:val="009C0CD3"/>
    <w:rsid w:val="009C0D1A"/>
    <w:rsid w:val="009C0F89"/>
    <w:rsid w:val="009C1240"/>
    <w:rsid w:val="009C12BA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6A2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6D"/>
    <w:rsid w:val="009C3B5D"/>
    <w:rsid w:val="009C4115"/>
    <w:rsid w:val="009C48F0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3F0"/>
    <w:rsid w:val="009C77B2"/>
    <w:rsid w:val="009C782D"/>
    <w:rsid w:val="009C795B"/>
    <w:rsid w:val="009C79A8"/>
    <w:rsid w:val="009C7E6A"/>
    <w:rsid w:val="009C7FF2"/>
    <w:rsid w:val="009D00C0"/>
    <w:rsid w:val="009D00F1"/>
    <w:rsid w:val="009D088B"/>
    <w:rsid w:val="009D0E8C"/>
    <w:rsid w:val="009D0F21"/>
    <w:rsid w:val="009D11A8"/>
    <w:rsid w:val="009D131D"/>
    <w:rsid w:val="009D155F"/>
    <w:rsid w:val="009D1818"/>
    <w:rsid w:val="009D189E"/>
    <w:rsid w:val="009D1BFA"/>
    <w:rsid w:val="009D22E6"/>
    <w:rsid w:val="009D2CDB"/>
    <w:rsid w:val="009D2E47"/>
    <w:rsid w:val="009D2FD7"/>
    <w:rsid w:val="009D342B"/>
    <w:rsid w:val="009D347A"/>
    <w:rsid w:val="009D3839"/>
    <w:rsid w:val="009D3935"/>
    <w:rsid w:val="009D3B01"/>
    <w:rsid w:val="009D3C4E"/>
    <w:rsid w:val="009D3F18"/>
    <w:rsid w:val="009D3F2D"/>
    <w:rsid w:val="009D3F56"/>
    <w:rsid w:val="009D4007"/>
    <w:rsid w:val="009D42CB"/>
    <w:rsid w:val="009D47D2"/>
    <w:rsid w:val="009D4889"/>
    <w:rsid w:val="009D49C2"/>
    <w:rsid w:val="009D4BF2"/>
    <w:rsid w:val="009D4CD7"/>
    <w:rsid w:val="009D4D0D"/>
    <w:rsid w:val="009D4D61"/>
    <w:rsid w:val="009D4E38"/>
    <w:rsid w:val="009D529B"/>
    <w:rsid w:val="009D5A42"/>
    <w:rsid w:val="009D5D58"/>
    <w:rsid w:val="009D5D66"/>
    <w:rsid w:val="009D5E07"/>
    <w:rsid w:val="009D6F21"/>
    <w:rsid w:val="009D6FD1"/>
    <w:rsid w:val="009D7330"/>
    <w:rsid w:val="009D73D6"/>
    <w:rsid w:val="009D7455"/>
    <w:rsid w:val="009D745F"/>
    <w:rsid w:val="009D77B0"/>
    <w:rsid w:val="009D7BB9"/>
    <w:rsid w:val="009E0091"/>
    <w:rsid w:val="009E00C4"/>
    <w:rsid w:val="009E03C7"/>
    <w:rsid w:val="009E0686"/>
    <w:rsid w:val="009E080E"/>
    <w:rsid w:val="009E08BA"/>
    <w:rsid w:val="009E0A04"/>
    <w:rsid w:val="009E0D47"/>
    <w:rsid w:val="009E0F25"/>
    <w:rsid w:val="009E0F62"/>
    <w:rsid w:val="009E1300"/>
    <w:rsid w:val="009E1BED"/>
    <w:rsid w:val="009E1C75"/>
    <w:rsid w:val="009E223A"/>
    <w:rsid w:val="009E2253"/>
    <w:rsid w:val="009E23C9"/>
    <w:rsid w:val="009E2B97"/>
    <w:rsid w:val="009E318B"/>
    <w:rsid w:val="009E325B"/>
    <w:rsid w:val="009E3455"/>
    <w:rsid w:val="009E3881"/>
    <w:rsid w:val="009E38AF"/>
    <w:rsid w:val="009E39AA"/>
    <w:rsid w:val="009E3BAC"/>
    <w:rsid w:val="009E3C17"/>
    <w:rsid w:val="009E3F8F"/>
    <w:rsid w:val="009E41E7"/>
    <w:rsid w:val="009E4268"/>
    <w:rsid w:val="009E42A1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423"/>
    <w:rsid w:val="009E5642"/>
    <w:rsid w:val="009E58C3"/>
    <w:rsid w:val="009E59E8"/>
    <w:rsid w:val="009E62D4"/>
    <w:rsid w:val="009E630E"/>
    <w:rsid w:val="009E650E"/>
    <w:rsid w:val="009E68DB"/>
    <w:rsid w:val="009E6A24"/>
    <w:rsid w:val="009E6CBD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B59"/>
    <w:rsid w:val="009F0FAB"/>
    <w:rsid w:val="009F102E"/>
    <w:rsid w:val="009F12B1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E88"/>
    <w:rsid w:val="009F3F06"/>
    <w:rsid w:val="009F41D2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591"/>
    <w:rsid w:val="00A00857"/>
    <w:rsid w:val="00A00C85"/>
    <w:rsid w:val="00A01163"/>
    <w:rsid w:val="00A011F4"/>
    <w:rsid w:val="00A015A1"/>
    <w:rsid w:val="00A015A7"/>
    <w:rsid w:val="00A01751"/>
    <w:rsid w:val="00A01CFB"/>
    <w:rsid w:val="00A02003"/>
    <w:rsid w:val="00A020B1"/>
    <w:rsid w:val="00A0228B"/>
    <w:rsid w:val="00A024B3"/>
    <w:rsid w:val="00A02559"/>
    <w:rsid w:val="00A025CD"/>
    <w:rsid w:val="00A026ED"/>
    <w:rsid w:val="00A0281A"/>
    <w:rsid w:val="00A0286D"/>
    <w:rsid w:val="00A02CDD"/>
    <w:rsid w:val="00A03123"/>
    <w:rsid w:val="00A03185"/>
    <w:rsid w:val="00A03195"/>
    <w:rsid w:val="00A031C7"/>
    <w:rsid w:val="00A0320E"/>
    <w:rsid w:val="00A0338B"/>
    <w:rsid w:val="00A03417"/>
    <w:rsid w:val="00A03463"/>
    <w:rsid w:val="00A034C5"/>
    <w:rsid w:val="00A03D92"/>
    <w:rsid w:val="00A041EC"/>
    <w:rsid w:val="00A047D4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87F"/>
    <w:rsid w:val="00A10904"/>
    <w:rsid w:val="00A10AB1"/>
    <w:rsid w:val="00A10C61"/>
    <w:rsid w:val="00A10CA0"/>
    <w:rsid w:val="00A10D11"/>
    <w:rsid w:val="00A10D8F"/>
    <w:rsid w:val="00A110CA"/>
    <w:rsid w:val="00A1118B"/>
    <w:rsid w:val="00A115F8"/>
    <w:rsid w:val="00A11859"/>
    <w:rsid w:val="00A11922"/>
    <w:rsid w:val="00A119FC"/>
    <w:rsid w:val="00A11A45"/>
    <w:rsid w:val="00A11B3A"/>
    <w:rsid w:val="00A121E4"/>
    <w:rsid w:val="00A12234"/>
    <w:rsid w:val="00A12452"/>
    <w:rsid w:val="00A12AB4"/>
    <w:rsid w:val="00A12AEB"/>
    <w:rsid w:val="00A133B2"/>
    <w:rsid w:val="00A13A18"/>
    <w:rsid w:val="00A13B06"/>
    <w:rsid w:val="00A13B6C"/>
    <w:rsid w:val="00A13C21"/>
    <w:rsid w:val="00A13EB3"/>
    <w:rsid w:val="00A143F6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18C"/>
    <w:rsid w:val="00A2052D"/>
    <w:rsid w:val="00A20944"/>
    <w:rsid w:val="00A20C9E"/>
    <w:rsid w:val="00A20FAC"/>
    <w:rsid w:val="00A211DB"/>
    <w:rsid w:val="00A21237"/>
    <w:rsid w:val="00A21EE6"/>
    <w:rsid w:val="00A2200E"/>
    <w:rsid w:val="00A2230B"/>
    <w:rsid w:val="00A22929"/>
    <w:rsid w:val="00A22ACB"/>
    <w:rsid w:val="00A22B3B"/>
    <w:rsid w:val="00A22D61"/>
    <w:rsid w:val="00A22EDA"/>
    <w:rsid w:val="00A22F50"/>
    <w:rsid w:val="00A22FB5"/>
    <w:rsid w:val="00A231BD"/>
    <w:rsid w:val="00A231DF"/>
    <w:rsid w:val="00A231EA"/>
    <w:rsid w:val="00A2323C"/>
    <w:rsid w:val="00A232E6"/>
    <w:rsid w:val="00A2348E"/>
    <w:rsid w:val="00A23526"/>
    <w:rsid w:val="00A235E4"/>
    <w:rsid w:val="00A2368F"/>
    <w:rsid w:val="00A23702"/>
    <w:rsid w:val="00A23745"/>
    <w:rsid w:val="00A2387C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73B"/>
    <w:rsid w:val="00A25BF8"/>
    <w:rsid w:val="00A25FCC"/>
    <w:rsid w:val="00A25FEA"/>
    <w:rsid w:val="00A260AE"/>
    <w:rsid w:val="00A261FC"/>
    <w:rsid w:val="00A2624B"/>
    <w:rsid w:val="00A263C0"/>
    <w:rsid w:val="00A26506"/>
    <w:rsid w:val="00A268AE"/>
    <w:rsid w:val="00A26A43"/>
    <w:rsid w:val="00A26C4E"/>
    <w:rsid w:val="00A26DC8"/>
    <w:rsid w:val="00A26E61"/>
    <w:rsid w:val="00A26E71"/>
    <w:rsid w:val="00A26EC5"/>
    <w:rsid w:val="00A2710E"/>
    <w:rsid w:val="00A275A1"/>
    <w:rsid w:val="00A275F9"/>
    <w:rsid w:val="00A27BC5"/>
    <w:rsid w:val="00A27E57"/>
    <w:rsid w:val="00A27E8B"/>
    <w:rsid w:val="00A30006"/>
    <w:rsid w:val="00A3094F"/>
    <w:rsid w:val="00A309FE"/>
    <w:rsid w:val="00A30BB0"/>
    <w:rsid w:val="00A30BC5"/>
    <w:rsid w:val="00A30E89"/>
    <w:rsid w:val="00A30EBD"/>
    <w:rsid w:val="00A311F7"/>
    <w:rsid w:val="00A313DB"/>
    <w:rsid w:val="00A3150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6B9"/>
    <w:rsid w:val="00A3393E"/>
    <w:rsid w:val="00A33A6E"/>
    <w:rsid w:val="00A33D4C"/>
    <w:rsid w:val="00A34075"/>
    <w:rsid w:val="00A344BD"/>
    <w:rsid w:val="00A345D6"/>
    <w:rsid w:val="00A348BC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336"/>
    <w:rsid w:val="00A36472"/>
    <w:rsid w:val="00A3661F"/>
    <w:rsid w:val="00A36814"/>
    <w:rsid w:val="00A36966"/>
    <w:rsid w:val="00A36F0B"/>
    <w:rsid w:val="00A3740C"/>
    <w:rsid w:val="00A37643"/>
    <w:rsid w:val="00A376E9"/>
    <w:rsid w:val="00A37903"/>
    <w:rsid w:val="00A40086"/>
    <w:rsid w:val="00A40561"/>
    <w:rsid w:val="00A40707"/>
    <w:rsid w:val="00A4071E"/>
    <w:rsid w:val="00A40CDD"/>
    <w:rsid w:val="00A41075"/>
    <w:rsid w:val="00A41525"/>
    <w:rsid w:val="00A4169A"/>
    <w:rsid w:val="00A41AFB"/>
    <w:rsid w:val="00A41AFF"/>
    <w:rsid w:val="00A41BA5"/>
    <w:rsid w:val="00A41D0C"/>
    <w:rsid w:val="00A41DE1"/>
    <w:rsid w:val="00A420B7"/>
    <w:rsid w:val="00A4225E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4E1D"/>
    <w:rsid w:val="00A45025"/>
    <w:rsid w:val="00A452DD"/>
    <w:rsid w:val="00A45518"/>
    <w:rsid w:val="00A45A49"/>
    <w:rsid w:val="00A45E5E"/>
    <w:rsid w:val="00A45ED2"/>
    <w:rsid w:val="00A46478"/>
    <w:rsid w:val="00A46596"/>
    <w:rsid w:val="00A466D7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D59"/>
    <w:rsid w:val="00A52E43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ADC"/>
    <w:rsid w:val="00A53C82"/>
    <w:rsid w:val="00A53CDC"/>
    <w:rsid w:val="00A53F59"/>
    <w:rsid w:val="00A540C0"/>
    <w:rsid w:val="00A541E2"/>
    <w:rsid w:val="00A543D8"/>
    <w:rsid w:val="00A54899"/>
    <w:rsid w:val="00A54CE7"/>
    <w:rsid w:val="00A556D0"/>
    <w:rsid w:val="00A556E9"/>
    <w:rsid w:val="00A55937"/>
    <w:rsid w:val="00A55C7A"/>
    <w:rsid w:val="00A55E8D"/>
    <w:rsid w:val="00A55F1D"/>
    <w:rsid w:val="00A563BF"/>
    <w:rsid w:val="00A568D4"/>
    <w:rsid w:val="00A56AA1"/>
    <w:rsid w:val="00A56C58"/>
    <w:rsid w:val="00A56F41"/>
    <w:rsid w:val="00A56FE3"/>
    <w:rsid w:val="00A571B5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2EE"/>
    <w:rsid w:val="00A61623"/>
    <w:rsid w:val="00A6176B"/>
    <w:rsid w:val="00A61A0D"/>
    <w:rsid w:val="00A61B95"/>
    <w:rsid w:val="00A6220E"/>
    <w:rsid w:val="00A622A0"/>
    <w:rsid w:val="00A6275E"/>
    <w:rsid w:val="00A62A33"/>
    <w:rsid w:val="00A62AAF"/>
    <w:rsid w:val="00A62E79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B34"/>
    <w:rsid w:val="00A65C7D"/>
    <w:rsid w:val="00A65CEE"/>
    <w:rsid w:val="00A66181"/>
    <w:rsid w:val="00A66285"/>
    <w:rsid w:val="00A662CF"/>
    <w:rsid w:val="00A66625"/>
    <w:rsid w:val="00A6676F"/>
    <w:rsid w:val="00A66E05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E11"/>
    <w:rsid w:val="00A72E4E"/>
    <w:rsid w:val="00A72FCE"/>
    <w:rsid w:val="00A73172"/>
    <w:rsid w:val="00A7348B"/>
    <w:rsid w:val="00A734ED"/>
    <w:rsid w:val="00A73557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656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5C9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A24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8B1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B3B"/>
    <w:rsid w:val="00A84FE8"/>
    <w:rsid w:val="00A85287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CD6"/>
    <w:rsid w:val="00A91DAA"/>
    <w:rsid w:val="00A91F00"/>
    <w:rsid w:val="00A92883"/>
    <w:rsid w:val="00A928B7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816"/>
    <w:rsid w:val="00A93976"/>
    <w:rsid w:val="00A93E3D"/>
    <w:rsid w:val="00A94036"/>
    <w:rsid w:val="00A94130"/>
    <w:rsid w:val="00A941F3"/>
    <w:rsid w:val="00A94378"/>
    <w:rsid w:val="00A943EA"/>
    <w:rsid w:val="00A9458B"/>
    <w:rsid w:val="00A94757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483"/>
    <w:rsid w:val="00A9672F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70B"/>
    <w:rsid w:val="00AA0CEA"/>
    <w:rsid w:val="00AA0F53"/>
    <w:rsid w:val="00AA0FFC"/>
    <w:rsid w:val="00AA1267"/>
    <w:rsid w:val="00AA1280"/>
    <w:rsid w:val="00AA1572"/>
    <w:rsid w:val="00AA1A8F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3F88"/>
    <w:rsid w:val="00AA4273"/>
    <w:rsid w:val="00AA4506"/>
    <w:rsid w:val="00AA461F"/>
    <w:rsid w:val="00AA4D50"/>
    <w:rsid w:val="00AA54EC"/>
    <w:rsid w:val="00AA5AC6"/>
    <w:rsid w:val="00AA5C7E"/>
    <w:rsid w:val="00AA5CE2"/>
    <w:rsid w:val="00AA6156"/>
    <w:rsid w:val="00AA62AF"/>
    <w:rsid w:val="00AA6416"/>
    <w:rsid w:val="00AA64EA"/>
    <w:rsid w:val="00AA6AEB"/>
    <w:rsid w:val="00AA6B6D"/>
    <w:rsid w:val="00AA6C08"/>
    <w:rsid w:val="00AA7011"/>
    <w:rsid w:val="00AA7163"/>
    <w:rsid w:val="00AA7385"/>
    <w:rsid w:val="00AA79ED"/>
    <w:rsid w:val="00AA7B7A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50B"/>
    <w:rsid w:val="00AB193B"/>
    <w:rsid w:val="00AB1CC2"/>
    <w:rsid w:val="00AB207E"/>
    <w:rsid w:val="00AB234B"/>
    <w:rsid w:val="00AB29D9"/>
    <w:rsid w:val="00AB2A2D"/>
    <w:rsid w:val="00AB2C6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F9"/>
    <w:rsid w:val="00AB4DCA"/>
    <w:rsid w:val="00AB4E0F"/>
    <w:rsid w:val="00AB4E57"/>
    <w:rsid w:val="00AB5292"/>
    <w:rsid w:val="00AB5343"/>
    <w:rsid w:val="00AB5368"/>
    <w:rsid w:val="00AB570D"/>
    <w:rsid w:val="00AB59D5"/>
    <w:rsid w:val="00AB59FF"/>
    <w:rsid w:val="00AB5C7C"/>
    <w:rsid w:val="00AB5CD4"/>
    <w:rsid w:val="00AB5F05"/>
    <w:rsid w:val="00AB6283"/>
    <w:rsid w:val="00AB62DC"/>
    <w:rsid w:val="00AB676D"/>
    <w:rsid w:val="00AB68E6"/>
    <w:rsid w:val="00AB6ABE"/>
    <w:rsid w:val="00AB6CAE"/>
    <w:rsid w:val="00AB6E5B"/>
    <w:rsid w:val="00AB7086"/>
    <w:rsid w:val="00AB713D"/>
    <w:rsid w:val="00AB75A7"/>
    <w:rsid w:val="00AB79ED"/>
    <w:rsid w:val="00AB7BF8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5E1"/>
    <w:rsid w:val="00AC17D8"/>
    <w:rsid w:val="00AC182A"/>
    <w:rsid w:val="00AC1A03"/>
    <w:rsid w:val="00AC1A97"/>
    <w:rsid w:val="00AC1B43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422D"/>
    <w:rsid w:val="00AC426E"/>
    <w:rsid w:val="00AC42E9"/>
    <w:rsid w:val="00AC44C2"/>
    <w:rsid w:val="00AC47B9"/>
    <w:rsid w:val="00AC49F1"/>
    <w:rsid w:val="00AC4B90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C28"/>
    <w:rsid w:val="00AC6FE1"/>
    <w:rsid w:val="00AC708E"/>
    <w:rsid w:val="00AC70B6"/>
    <w:rsid w:val="00AC71A7"/>
    <w:rsid w:val="00AC72F9"/>
    <w:rsid w:val="00AC737F"/>
    <w:rsid w:val="00AC7B98"/>
    <w:rsid w:val="00AC7D3A"/>
    <w:rsid w:val="00AD0064"/>
    <w:rsid w:val="00AD00C7"/>
    <w:rsid w:val="00AD0AE6"/>
    <w:rsid w:val="00AD0E42"/>
    <w:rsid w:val="00AD0E81"/>
    <w:rsid w:val="00AD1005"/>
    <w:rsid w:val="00AD123C"/>
    <w:rsid w:val="00AD15A6"/>
    <w:rsid w:val="00AD17AD"/>
    <w:rsid w:val="00AD1D41"/>
    <w:rsid w:val="00AD1E4E"/>
    <w:rsid w:val="00AD1E99"/>
    <w:rsid w:val="00AD21F4"/>
    <w:rsid w:val="00AD2560"/>
    <w:rsid w:val="00AD25F7"/>
    <w:rsid w:val="00AD26AF"/>
    <w:rsid w:val="00AD26D4"/>
    <w:rsid w:val="00AD2A09"/>
    <w:rsid w:val="00AD2B34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6"/>
    <w:rsid w:val="00AD46FC"/>
    <w:rsid w:val="00AD48A5"/>
    <w:rsid w:val="00AD49E6"/>
    <w:rsid w:val="00AD4BC5"/>
    <w:rsid w:val="00AD4BF5"/>
    <w:rsid w:val="00AD4CC7"/>
    <w:rsid w:val="00AD4E60"/>
    <w:rsid w:val="00AD51D5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6E4"/>
    <w:rsid w:val="00AD7846"/>
    <w:rsid w:val="00AD7987"/>
    <w:rsid w:val="00AD7A10"/>
    <w:rsid w:val="00AD7E5C"/>
    <w:rsid w:val="00AE0185"/>
    <w:rsid w:val="00AE01D3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29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17F"/>
    <w:rsid w:val="00AE22B6"/>
    <w:rsid w:val="00AE2A04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0B9"/>
    <w:rsid w:val="00AE44A1"/>
    <w:rsid w:val="00AE46BC"/>
    <w:rsid w:val="00AE4C8E"/>
    <w:rsid w:val="00AE4C95"/>
    <w:rsid w:val="00AE589E"/>
    <w:rsid w:val="00AE5C93"/>
    <w:rsid w:val="00AE60FD"/>
    <w:rsid w:val="00AE62B3"/>
    <w:rsid w:val="00AE6308"/>
    <w:rsid w:val="00AE64F2"/>
    <w:rsid w:val="00AE6560"/>
    <w:rsid w:val="00AE6F90"/>
    <w:rsid w:val="00AE6FB9"/>
    <w:rsid w:val="00AE6FDE"/>
    <w:rsid w:val="00AE7062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3DC1"/>
    <w:rsid w:val="00AF40EF"/>
    <w:rsid w:val="00AF454D"/>
    <w:rsid w:val="00AF4605"/>
    <w:rsid w:val="00AF4651"/>
    <w:rsid w:val="00AF4816"/>
    <w:rsid w:val="00AF4BC5"/>
    <w:rsid w:val="00AF51A3"/>
    <w:rsid w:val="00AF5293"/>
    <w:rsid w:val="00AF52A8"/>
    <w:rsid w:val="00AF535E"/>
    <w:rsid w:val="00AF539E"/>
    <w:rsid w:val="00AF53DA"/>
    <w:rsid w:val="00AF5466"/>
    <w:rsid w:val="00AF5539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A6F"/>
    <w:rsid w:val="00B00DFA"/>
    <w:rsid w:val="00B012AC"/>
    <w:rsid w:val="00B012DF"/>
    <w:rsid w:val="00B013A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1B2"/>
    <w:rsid w:val="00B03387"/>
    <w:rsid w:val="00B03459"/>
    <w:rsid w:val="00B03715"/>
    <w:rsid w:val="00B03A78"/>
    <w:rsid w:val="00B03C5F"/>
    <w:rsid w:val="00B03C82"/>
    <w:rsid w:val="00B0410D"/>
    <w:rsid w:val="00B04248"/>
    <w:rsid w:val="00B04250"/>
    <w:rsid w:val="00B0444F"/>
    <w:rsid w:val="00B04819"/>
    <w:rsid w:val="00B04876"/>
    <w:rsid w:val="00B049B1"/>
    <w:rsid w:val="00B049E3"/>
    <w:rsid w:val="00B04B00"/>
    <w:rsid w:val="00B04DE6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AB9"/>
    <w:rsid w:val="00B06BE2"/>
    <w:rsid w:val="00B06E12"/>
    <w:rsid w:val="00B06F3D"/>
    <w:rsid w:val="00B06F85"/>
    <w:rsid w:val="00B07124"/>
    <w:rsid w:val="00B07463"/>
    <w:rsid w:val="00B07495"/>
    <w:rsid w:val="00B07662"/>
    <w:rsid w:val="00B07A1F"/>
    <w:rsid w:val="00B07C2F"/>
    <w:rsid w:val="00B07CD1"/>
    <w:rsid w:val="00B10147"/>
    <w:rsid w:val="00B10327"/>
    <w:rsid w:val="00B10355"/>
    <w:rsid w:val="00B10721"/>
    <w:rsid w:val="00B10773"/>
    <w:rsid w:val="00B10A43"/>
    <w:rsid w:val="00B10E19"/>
    <w:rsid w:val="00B10E8D"/>
    <w:rsid w:val="00B11138"/>
    <w:rsid w:val="00B115B0"/>
    <w:rsid w:val="00B11B76"/>
    <w:rsid w:val="00B11BF6"/>
    <w:rsid w:val="00B11CE0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37"/>
    <w:rsid w:val="00B12BB5"/>
    <w:rsid w:val="00B12CA8"/>
    <w:rsid w:val="00B12E45"/>
    <w:rsid w:val="00B12E8C"/>
    <w:rsid w:val="00B12EC2"/>
    <w:rsid w:val="00B12F29"/>
    <w:rsid w:val="00B12FB0"/>
    <w:rsid w:val="00B12FF1"/>
    <w:rsid w:val="00B1305B"/>
    <w:rsid w:val="00B13116"/>
    <w:rsid w:val="00B134CC"/>
    <w:rsid w:val="00B135BD"/>
    <w:rsid w:val="00B1379A"/>
    <w:rsid w:val="00B13B7A"/>
    <w:rsid w:val="00B13B94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B0B"/>
    <w:rsid w:val="00B15D25"/>
    <w:rsid w:val="00B15DD0"/>
    <w:rsid w:val="00B15E55"/>
    <w:rsid w:val="00B15E56"/>
    <w:rsid w:val="00B15FF1"/>
    <w:rsid w:val="00B1608C"/>
    <w:rsid w:val="00B16197"/>
    <w:rsid w:val="00B1648A"/>
    <w:rsid w:val="00B16697"/>
    <w:rsid w:val="00B16A95"/>
    <w:rsid w:val="00B16F1B"/>
    <w:rsid w:val="00B1713C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7B6"/>
    <w:rsid w:val="00B2189A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68"/>
    <w:rsid w:val="00B242BB"/>
    <w:rsid w:val="00B243EB"/>
    <w:rsid w:val="00B24440"/>
    <w:rsid w:val="00B24586"/>
    <w:rsid w:val="00B248D2"/>
    <w:rsid w:val="00B248DA"/>
    <w:rsid w:val="00B24B2E"/>
    <w:rsid w:val="00B24DCB"/>
    <w:rsid w:val="00B25042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F85"/>
    <w:rsid w:val="00B323C0"/>
    <w:rsid w:val="00B32561"/>
    <w:rsid w:val="00B327CC"/>
    <w:rsid w:val="00B32901"/>
    <w:rsid w:val="00B32A4B"/>
    <w:rsid w:val="00B32ABE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3E8A"/>
    <w:rsid w:val="00B34959"/>
    <w:rsid w:val="00B34A65"/>
    <w:rsid w:val="00B34B24"/>
    <w:rsid w:val="00B34BAB"/>
    <w:rsid w:val="00B34DEB"/>
    <w:rsid w:val="00B34FF2"/>
    <w:rsid w:val="00B351BC"/>
    <w:rsid w:val="00B351FD"/>
    <w:rsid w:val="00B35340"/>
    <w:rsid w:val="00B35676"/>
    <w:rsid w:val="00B358A7"/>
    <w:rsid w:val="00B358BE"/>
    <w:rsid w:val="00B358C3"/>
    <w:rsid w:val="00B359D1"/>
    <w:rsid w:val="00B35A89"/>
    <w:rsid w:val="00B35B5A"/>
    <w:rsid w:val="00B35C3C"/>
    <w:rsid w:val="00B35E61"/>
    <w:rsid w:val="00B35E9E"/>
    <w:rsid w:val="00B35EA4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5BD"/>
    <w:rsid w:val="00B375DD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D8"/>
    <w:rsid w:val="00B408D4"/>
    <w:rsid w:val="00B409D0"/>
    <w:rsid w:val="00B40B19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8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610"/>
    <w:rsid w:val="00B437D6"/>
    <w:rsid w:val="00B43B67"/>
    <w:rsid w:val="00B43F28"/>
    <w:rsid w:val="00B44479"/>
    <w:rsid w:val="00B448F5"/>
    <w:rsid w:val="00B449D4"/>
    <w:rsid w:val="00B44DD1"/>
    <w:rsid w:val="00B45028"/>
    <w:rsid w:val="00B4528B"/>
    <w:rsid w:val="00B45C1E"/>
    <w:rsid w:val="00B46039"/>
    <w:rsid w:val="00B460D7"/>
    <w:rsid w:val="00B46355"/>
    <w:rsid w:val="00B4651F"/>
    <w:rsid w:val="00B46D89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027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78A"/>
    <w:rsid w:val="00B56A15"/>
    <w:rsid w:val="00B56E84"/>
    <w:rsid w:val="00B57265"/>
    <w:rsid w:val="00B57403"/>
    <w:rsid w:val="00B57749"/>
    <w:rsid w:val="00B5779B"/>
    <w:rsid w:val="00B57C15"/>
    <w:rsid w:val="00B57F00"/>
    <w:rsid w:val="00B57F2B"/>
    <w:rsid w:val="00B600B7"/>
    <w:rsid w:val="00B60140"/>
    <w:rsid w:val="00B605F9"/>
    <w:rsid w:val="00B606AB"/>
    <w:rsid w:val="00B6072D"/>
    <w:rsid w:val="00B60820"/>
    <w:rsid w:val="00B60A62"/>
    <w:rsid w:val="00B60DD9"/>
    <w:rsid w:val="00B6122A"/>
    <w:rsid w:val="00B612EB"/>
    <w:rsid w:val="00B615DC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AD4"/>
    <w:rsid w:val="00B63C06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5BC"/>
    <w:rsid w:val="00B675C8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73"/>
    <w:rsid w:val="00B71B80"/>
    <w:rsid w:val="00B71BC7"/>
    <w:rsid w:val="00B71C4A"/>
    <w:rsid w:val="00B71E14"/>
    <w:rsid w:val="00B71F9C"/>
    <w:rsid w:val="00B722B7"/>
    <w:rsid w:val="00B7230B"/>
    <w:rsid w:val="00B728D7"/>
    <w:rsid w:val="00B72919"/>
    <w:rsid w:val="00B7299C"/>
    <w:rsid w:val="00B72A46"/>
    <w:rsid w:val="00B72DC7"/>
    <w:rsid w:val="00B72EE5"/>
    <w:rsid w:val="00B72F50"/>
    <w:rsid w:val="00B73022"/>
    <w:rsid w:val="00B730F5"/>
    <w:rsid w:val="00B7328B"/>
    <w:rsid w:val="00B73311"/>
    <w:rsid w:val="00B7359B"/>
    <w:rsid w:val="00B7381D"/>
    <w:rsid w:val="00B7402B"/>
    <w:rsid w:val="00B740B4"/>
    <w:rsid w:val="00B741B2"/>
    <w:rsid w:val="00B7421E"/>
    <w:rsid w:val="00B74360"/>
    <w:rsid w:val="00B74456"/>
    <w:rsid w:val="00B7453B"/>
    <w:rsid w:val="00B746F9"/>
    <w:rsid w:val="00B747DE"/>
    <w:rsid w:val="00B74A2B"/>
    <w:rsid w:val="00B74B4E"/>
    <w:rsid w:val="00B74E7A"/>
    <w:rsid w:val="00B74F27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6D2D"/>
    <w:rsid w:val="00B7715F"/>
    <w:rsid w:val="00B7762B"/>
    <w:rsid w:val="00B77802"/>
    <w:rsid w:val="00B77943"/>
    <w:rsid w:val="00B779E2"/>
    <w:rsid w:val="00B77A21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490"/>
    <w:rsid w:val="00B81573"/>
    <w:rsid w:val="00B817A8"/>
    <w:rsid w:val="00B81DDB"/>
    <w:rsid w:val="00B81F15"/>
    <w:rsid w:val="00B81FD0"/>
    <w:rsid w:val="00B820A7"/>
    <w:rsid w:val="00B822E7"/>
    <w:rsid w:val="00B82448"/>
    <w:rsid w:val="00B82683"/>
    <w:rsid w:val="00B8274E"/>
    <w:rsid w:val="00B82956"/>
    <w:rsid w:val="00B829DF"/>
    <w:rsid w:val="00B83414"/>
    <w:rsid w:val="00B83553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C92"/>
    <w:rsid w:val="00B862A2"/>
    <w:rsid w:val="00B866ED"/>
    <w:rsid w:val="00B86753"/>
    <w:rsid w:val="00B8686E"/>
    <w:rsid w:val="00B86CB9"/>
    <w:rsid w:val="00B87B73"/>
    <w:rsid w:val="00B87BE5"/>
    <w:rsid w:val="00B90102"/>
    <w:rsid w:val="00B9032B"/>
    <w:rsid w:val="00B908D3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9C3"/>
    <w:rsid w:val="00B93C52"/>
    <w:rsid w:val="00B93D32"/>
    <w:rsid w:val="00B943F3"/>
    <w:rsid w:val="00B94454"/>
    <w:rsid w:val="00B949ED"/>
    <w:rsid w:val="00B94AC4"/>
    <w:rsid w:val="00B94BA2"/>
    <w:rsid w:val="00B94E7F"/>
    <w:rsid w:val="00B94F91"/>
    <w:rsid w:val="00B951E1"/>
    <w:rsid w:val="00B9525F"/>
    <w:rsid w:val="00B9527C"/>
    <w:rsid w:val="00B958D5"/>
    <w:rsid w:val="00B95A2B"/>
    <w:rsid w:val="00B95B7D"/>
    <w:rsid w:val="00B95E17"/>
    <w:rsid w:val="00B95F36"/>
    <w:rsid w:val="00B96289"/>
    <w:rsid w:val="00B966DD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9A"/>
    <w:rsid w:val="00BA02CD"/>
    <w:rsid w:val="00BA0573"/>
    <w:rsid w:val="00BA07D8"/>
    <w:rsid w:val="00BA097A"/>
    <w:rsid w:val="00BA0B2C"/>
    <w:rsid w:val="00BA0C22"/>
    <w:rsid w:val="00BA0D9F"/>
    <w:rsid w:val="00BA0EC8"/>
    <w:rsid w:val="00BA0F05"/>
    <w:rsid w:val="00BA1171"/>
    <w:rsid w:val="00BA1239"/>
    <w:rsid w:val="00BA1534"/>
    <w:rsid w:val="00BA1561"/>
    <w:rsid w:val="00BA1929"/>
    <w:rsid w:val="00BA1AB2"/>
    <w:rsid w:val="00BA1D67"/>
    <w:rsid w:val="00BA1E78"/>
    <w:rsid w:val="00BA1EF6"/>
    <w:rsid w:val="00BA23D0"/>
    <w:rsid w:val="00BA248A"/>
    <w:rsid w:val="00BA25F5"/>
    <w:rsid w:val="00BA28BF"/>
    <w:rsid w:val="00BA2A8A"/>
    <w:rsid w:val="00BA2BFF"/>
    <w:rsid w:val="00BA2CCA"/>
    <w:rsid w:val="00BA2DD1"/>
    <w:rsid w:val="00BA2EDA"/>
    <w:rsid w:val="00BA3281"/>
    <w:rsid w:val="00BA3379"/>
    <w:rsid w:val="00BA34AA"/>
    <w:rsid w:val="00BA35AD"/>
    <w:rsid w:val="00BA3631"/>
    <w:rsid w:val="00BA38C3"/>
    <w:rsid w:val="00BA3A25"/>
    <w:rsid w:val="00BA3ADF"/>
    <w:rsid w:val="00BA3CA2"/>
    <w:rsid w:val="00BA3DCB"/>
    <w:rsid w:val="00BA3E09"/>
    <w:rsid w:val="00BA3E85"/>
    <w:rsid w:val="00BA435F"/>
    <w:rsid w:val="00BA4398"/>
    <w:rsid w:val="00BA4856"/>
    <w:rsid w:val="00BA4884"/>
    <w:rsid w:val="00BA4896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B3A"/>
    <w:rsid w:val="00BA5CB2"/>
    <w:rsid w:val="00BA5CF8"/>
    <w:rsid w:val="00BA5F19"/>
    <w:rsid w:val="00BA5FC0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A7A42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8F5"/>
    <w:rsid w:val="00BB1B90"/>
    <w:rsid w:val="00BB1C21"/>
    <w:rsid w:val="00BB2236"/>
    <w:rsid w:val="00BB24C1"/>
    <w:rsid w:val="00BB2721"/>
    <w:rsid w:val="00BB2974"/>
    <w:rsid w:val="00BB2F02"/>
    <w:rsid w:val="00BB2F8B"/>
    <w:rsid w:val="00BB2FA2"/>
    <w:rsid w:val="00BB307F"/>
    <w:rsid w:val="00BB3107"/>
    <w:rsid w:val="00BB3260"/>
    <w:rsid w:val="00BB334D"/>
    <w:rsid w:val="00BB33D9"/>
    <w:rsid w:val="00BB3612"/>
    <w:rsid w:val="00BB3979"/>
    <w:rsid w:val="00BB39D5"/>
    <w:rsid w:val="00BB3BF0"/>
    <w:rsid w:val="00BB3C3A"/>
    <w:rsid w:val="00BB3E09"/>
    <w:rsid w:val="00BB4077"/>
    <w:rsid w:val="00BB4226"/>
    <w:rsid w:val="00BB4278"/>
    <w:rsid w:val="00BB45F1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B75"/>
    <w:rsid w:val="00BB5C13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CB0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BDC"/>
    <w:rsid w:val="00BC2C0C"/>
    <w:rsid w:val="00BC2CE9"/>
    <w:rsid w:val="00BC3444"/>
    <w:rsid w:val="00BC3577"/>
    <w:rsid w:val="00BC3A1C"/>
    <w:rsid w:val="00BC3A9A"/>
    <w:rsid w:val="00BC3D29"/>
    <w:rsid w:val="00BC44C2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04C"/>
    <w:rsid w:val="00BC713B"/>
    <w:rsid w:val="00BC71B6"/>
    <w:rsid w:val="00BC72B3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0E80"/>
    <w:rsid w:val="00BD0F76"/>
    <w:rsid w:val="00BD0FB4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217E"/>
    <w:rsid w:val="00BD24F4"/>
    <w:rsid w:val="00BD29CD"/>
    <w:rsid w:val="00BD3434"/>
    <w:rsid w:val="00BD37C3"/>
    <w:rsid w:val="00BD38B2"/>
    <w:rsid w:val="00BD3A37"/>
    <w:rsid w:val="00BD3ACE"/>
    <w:rsid w:val="00BD3B79"/>
    <w:rsid w:val="00BD3D3F"/>
    <w:rsid w:val="00BD4154"/>
    <w:rsid w:val="00BD465C"/>
    <w:rsid w:val="00BD4770"/>
    <w:rsid w:val="00BD4B9E"/>
    <w:rsid w:val="00BD4F3E"/>
    <w:rsid w:val="00BD4FBB"/>
    <w:rsid w:val="00BD561B"/>
    <w:rsid w:val="00BD5B30"/>
    <w:rsid w:val="00BD5C49"/>
    <w:rsid w:val="00BD5CB2"/>
    <w:rsid w:val="00BD5F41"/>
    <w:rsid w:val="00BD603C"/>
    <w:rsid w:val="00BD6076"/>
    <w:rsid w:val="00BD6161"/>
    <w:rsid w:val="00BD6323"/>
    <w:rsid w:val="00BD63AB"/>
    <w:rsid w:val="00BD67EA"/>
    <w:rsid w:val="00BD6A1C"/>
    <w:rsid w:val="00BD6EF8"/>
    <w:rsid w:val="00BD71C7"/>
    <w:rsid w:val="00BD72CB"/>
    <w:rsid w:val="00BD76ED"/>
    <w:rsid w:val="00BD78C9"/>
    <w:rsid w:val="00BD7B1A"/>
    <w:rsid w:val="00BD7D85"/>
    <w:rsid w:val="00BD7EBE"/>
    <w:rsid w:val="00BE0344"/>
    <w:rsid w:val="00BE0399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D25"/>
    <w:rsid w:val="00BE1E1A"/>
    <w:rsid w:val="00BE1E6B"/>
    <w:rsid w:val="00BE1F9E"/>
    <w:rsid w:val="00BE2072"/>
    <w:rsid w:val="00BE2214"/>
    <w:rsid w:val="00BE24B5"/>
    <w:rsid w:val="00BE2AE2"/>
    <w:rsid w:val="00BE2BD0"/>
    <w:rsid w:val="00BE302E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61"/>
    <w:rsid w:val="00BE3C31"/>
    <w:rsid w:val="00BE3CFC"/>
    <w:rsid w:val="00BE4A78"/>
    <w:rsid w:val="00BE4D1F"/>
    <w:rsid w:val="00BE4D25"/>
    <w:rsid w:val="00BE4EEF"/>
    <w:rsid w:val="00BE578A"/>
    <w:rsid w:val="00BE5881"/>
    <w:rsid w:val="00BE590B"/>
    <w:rsid w:val="00BE5AF1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D15"/>
    <w:rsid w:val="00BF3D19"/>
    <w:rsid w:val="00BF3D52"/>
    <w:rsid w:val="00BF3E06"/>
    <w:rsid w:val="00BF3E5D"/>
    <w:rsid w:val="00BF4183"/>
    <w:rsid w:val="00BF49CD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0DE9"/>
    <w:rsid w:val="00C01815"/>
    <w:rsid w:val="00C018A3"/>
    <w:rsid w:val="00C01A2F"/>
    <w:rsid w:val="00C01B1A"/>
    <w:rsid w:val="00C01B1B"/>
    <w:rsid w:val="00C01C81"/>
    <w:rsid w:val="00C01CFB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5AF3"/>
    <w:rsid w:val="00C06072"/>
    <w:rsid w:val="00C06112"/>
    <w:rsid w:val="00C06234"/>
    <w:rsid w:val="00C06544"/>
    <w:rsid w:val="00C065EB"/>
    <w:rsid w:val="00C070B3"/>
    <w:rsid w:val="00C0710B"/>
    <w:rsid w:val="00C07229"/>
    <w:rsid w:val="00C073F2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B7"/>
    <w:rsid w:val="00C1095D"/>
    <w:rsid w:val="00C10BE5"/>
    <w:rsid w:val="00C10C36"/>
    <w:rsid w:val="00C10CBF"/>
    <w:rsid w:val="00C1105A"/>
    <w:rsid w:val="00C11220"/>
    <w:rsid w:val="00C11521"/>
    <w:rsid w:val="00C11725"/>
    <w:rsid w:val="00C117C0"/>
    <w:rsid w:val="00C11854"/>
    <w:rsid w:val="00C118A8"/>
    <w:rsid w:val="00C11BA6"/>
    <w:rsid w:val="00C11CB2"/>
    <w:rsid w:val="00C11D3C"/>
    <w:rsid w:val="00C11EDA"/>
    <w:rsid w:val="00C11F1E"/>
    <w:rsid w:val="00C1284B"/>
    <w:rsid w:val="00C12866"/>
    <w:rsid w:val="00C128C4"/>
    <w:rsid w:val="00C12D39"/>
    <w:rsid w:val="00C12E1B"/>
    <w:rsid w:val="00C13033"/>
    <w:rsid w:val="00C1398E"/>
    <w:rsid w:val="00C13A0B"/>
    <w:rsid w:val="00C13FB2"/>
    <w:rsid w:val="00C14503"/>
    <w:rsid w:val="00C1477C"/>
    <w:rsid w:val="00C1483F"/>
    <w:rsid w:val="00C148D1"/>
    <w:rsid w:val="00C148EF"/>
    <w:rsid w:val="00C14935"/>
    <w:rsid w:val="00C149C5"/>
    <w:rsid w:val="00C14AEF"/>
    <w:rsid w:val="00C14BF8"/>
    <w:rsid w:val="00C14C41"/>
    <w:rsid w:val="00C152CA"/>
    <w:rsid w:val="00C15369"/>
    <w:rsid w:val="00C156EE"/>
    <w:rsid w:val="00C15A8F"/>
    <w:rsid w:val="00C15B88"/>
    <w:rsid w:val="00C15E02"/>
    <w:rsid w:val="00C15E0A"/>
    <w:rsid w:val="00C15E63"/>
    <w:rsid w:val="00C16491"/>
    <w:rsid w:val="00C16510"/>
    <w:rsid w:val="00C1666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11"/>
    <w:rsid w:val="00C1792E"/>
    <w:rsid w:val="00C17B13"/>
    <w:rsid w:val="00C17E11"/>
    <w:rsid w:val="00C17E47"/>
    <w:rsid w:val="00C20236"/>
    <w:rsid w:val="00C202BD"/>
    <w:rsid w:val="00C20351"/>
    <w:rsid w:val="00C20446"/>
    <w:rsid w:val="00C204B5"/>
    <w:rsid w:val="00C20809"/>
    <w:rsid w:val="00C20BB4"/>
    <w:rsid w:val="00C2103F"/>
    <w:rsid w:val="00C2130C"/>
    <w:rsid w:val="00C213A1"/>
    <w:rsid w:val="00C214DD"/>
    <w:rsid w:val="00C21847"/>
    <w:rsid w:val="00C219B9"/>
    <w:rsid w:val="00C21EE4"/>
    <w:rsid w:val="00C221C5"/>
    <w:rsid w:val="00C221CA"/>
    <w:rsid w:val="00C221E1"/>
    <w:rsid w:val="00C2241B"/>
    <w:rsid w:val="00C226F3"/>
    <w:rsid w:val="00C2297A"/>
    <w:rsid w:val="00C22A5C"/>
    <w:rsid w:val="00C22ADE"/>
    <w:rsid w:val="00C22D94"/>
    <w:rsid w:val="00C22E3C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6EA"/>
    <w:rsid w:val="00C27C71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7B"/>
    <w:rsid w:val="00C32CEA"/>
    <w:rsid w:val="00C32E44"/>
    <w:rsid w:val="00C32F15"/>
    <w:rsid w:val="00C335BC"/>
    <w:rsid w:val="00C3364D"/>
    <w:rsid w:val="00C3367E"/>
    <w:rsid w:val="00C33A3A"/>
    <w:rsid w:val="00C33A7B"/>
    <w:rsid w:val="00C33E04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4D8C"/>
    <w:rsid w:val="00C34F75"/>
    <w:rsid w:val="00C35035"/>
    <w:rsid w:val="00C35125"/>
    <w:rsid w:val="00C351F7"/>
    <w:rsid w:val="00C35249"/>
    <w:rsid w:val="00C357E9"/>
    <w:rsid w:val="00C35992"/>
    <w:rsid w:val="00C35BB4"/>
    <w:rsid w:val="00C35C77"/>
    <w:rsid w:val="00C35D04"/>
    <w:rsid w:val="00C35EEA"/>
    <w:rsid w:val="00C35F29"/>
    <w:rsid w:val="00C36254"/>
    <w:rsid w:val="00C3642F"/>
    <w:rsid w:val="00C36578"/>
    <w:rsid w:val="00C36DBC"/>
    <w:rsid w:val="00C36FAD"/>
    <w:rsid w:val="00C37181"/>
    <w:rsid w:val="00C373FA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25F8"/>
    <w:rsid w:val="00C425FE"/>
    <w:rsid w:val="00C426CC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1A"/>
    <w:rsid w:val="00C43698"/>
    <w:rsid w:val="00C43EF3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6160"/>
    <w:rsid w:val="00C4655E"/>
    <w:rsid w:val="00C467AB"/>
    <w:rsid w:val="00C467EF"/>
    <w:rsid w:val="00C46AA4"/>
    <w:rsid w:val="00C46D46"/>
    <w:rsid w:val="00C46FA8"/>
    <w:rsid w:val="00C47018"/>
    <w:rsid w:val="00C471AA"/>
    <w:rsid w:val="00C471C9"/>
    <w:rsid w:val="00C4731C"/>
    <w:rsid w:val="00C47395"/>
    <w:rsid w:val="00C473F2"/>
    <w:rsid w:val="00C4742E"/>
    <w:rsid w:val="00C4748E"/>
    <w:rsid w:val="00C47722"/>
    <w:rsid w:val="00C478A5"/>
    <w:rsid w:val="00C47E66"/>
    <w:rsid w:val="00C47E8A"/>
    <w:rsid w:val="00C47E99"/>
    <w:rsid w:val="00C47EF1"/>
    <w:rsid w:val="00C50320"/>
    <w:rsid w:val="00C50344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755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E08"/>
    <w:rsid w:val="00C53F25"/>
    <w:rsid w:val="00C53FDB"/>
    <w:rsid w:val="00C540E4"/>
    <w:rsid w:val="00C542AA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F16"/>
    <w:rsid w:val="00C560ED"/>
    <w:rsid w:val="00C56283"/>
    <w:rsid w:val="00C563BA"/>
    <w:rsid w:val="00C5652A"/>
    <w:rsid w:val="00C56749"/>
    <w:rsid w:val="00C56968"/>
    <w:rsid w:val="00C569AB"/>
    <w:rsid w:val="00C56B1A"/>
    <w:rsid w:val="00C56C76"/>
    <w:rsid w:val="00C56CD5"/>
    <w:rsid w:val="00C56CDD"/>
    <w:rsid w:val="00C56ED4"/>
    <w:rsid w:val="00C56F4F"/>
    <w:rsid w:val="00C57157"/>
    <w:rsid w:val="00C57888"/>
    <w:rsid w:val="00C579DA"/>
    <w:rsid w:val="00C57B02"/>
    <w:rsid w:val="00C57C0B"/>
    <w:rsid w:val="00C57CA3"/>
    <w:rsid w:val="00C57E2D"/>
    <w:rsid w:val="00C57FA1"/>
    <w:rsid w:val="00C601E8"/>
    <w:rsid w:val="00C60205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79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FF4"/>
    <w:rsid w:val="00C65296"/>
    <w:rsid w:val="00C65548"/>
    <w:rsid w:val="00C65857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67749"/>
    <w:rsid w:val="00C6799F"/>
    <w:rsid w:val="00C70360"/>
    <w:rsid w:val="00C70401"/>
    <w:rsid w:val="00C706C8"/>
    <w:rsid w:val="00C70753"/>
    <w:rsid w:val="00C708A6"/>
    <w:rsid w:val="00C709B4"/>
    <w:rsid w:val="00C70B60"/>
    <w:rsid w:val="00C70C7D"/>
    <w:rsid w:val="00C70DEF"/>
    <w:rsid w:val="00C70DF7"/>
    <w:rsid w:val="00C70E3C"/>
    <w:rsid w:val="00C70FE8"/>
    <w:rsid w:val="00C71254"/>
    <w:rsid w:val="00C712B9"/>
    <w:rsid w:val="00C7170F"/>
    <w:rsid w:val="00C71B54"/>
    <w:rsid w:val="00C71C39"/>
    <w:rsid w:val="00C71F7C"/>
    <w:rsid w:val="00C7202A"/>
    <w:rsid w:val="00C7210F"/>
    <w:rsid w:val="00C721C5"/>
    <w:rsid w:val="00C7245A"/>
    <w:rsid w:val="00C725A4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4B93"/>
    <w:rsid w:val="00C753FF"/>
    <w:rsid w:val="00C75402"/>
    <w:rsid w:val="00C75432"/>
    <w:rsid w:val="00C7576C"/>
    <w:rsid w:val="00C7581A"/>
    <w:rsid w:val="00C75853"/>
    <w:rsid w:val="00C75CCB"/>
    <w:rsid w:val="00C75DBE"/>
    <w:rsid w:val="00C76010"/>
    <w:rsid w:val="00C76328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01"/>
    <w:rsid w:val="00C77AD4"/>
    <w:rsid w:val="00C77D09"/>
    <w:rsid w:val="00C80000"/>
    <w:rsid w:val="00C8016A"/>
    <w:rsid w:val="00C801F5"/>
    <w:rsid w:val="00C80363"/>
    <w:rsid w:val="00C806E5"/>
    <w:rsid w:val="00C8074D"/>
    <w:rsid w:val="00C80806"/>
    <w:rsid w:val="00C809AA"/>
    <w:rsid w:val="00C809E0"/>
    <w:rsid w:val="00C80B78"/>
    <w:rsid w:val="00C80C29"/>
    <w:rsid w:val="00C80E0E"/>
    <w:rsid w:val="00C80EB7"/>
    <w:rsid w:val="00C80F7E"/>
    <w:rsid w:val="00C80FA9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5569"/>
    <w:rsid w:val="00C8572F"/>
    <w:rsid w:val="00C858B7"/>
    <w:rsid w:val="00C85AC9"/>
    <w:rsid w:val="00C85B18"/>
    <w:rsid w:val="00C85BB8"/>
    <w:rsid w:val="00C85CC4"/>
    <w:rsid w:val="00C85EA2"/>
    <w:rsid w:val="00C86090"/>
    <w:rsid w:val="00C86199"/>
    <w:rsid w:val="00C86417"/>
    <w:rsid w:val="00C864F1"/>
    <w:rsid w:val="00C865E1"/>
    <w:rsid w:val="00C868E0"/>
    <w:rsid w:val="00C86929"/>
    <w:rsid w:val="00C86AE5"/>
    <w:rsid w:val="00C86B54"/>
    <w:rsid w:val="00C86CE7"/>
    <w:rsid w:val="00C871C4"/>
    <w:rsid w:val="00C8743D"/>
    <w:rsid w:val="00C87F1D"/>
    <w:rsid w:val="00C90086"/>
    <w:rsid w:val="00C90090"/>
    <w:rsid w:val="00C90114"/>
    <w:rsid w:val="00C901A9"/>
    <w:rsid w:val="00C90275"/>
    <w:rsid w:val="00C9050D"/>
    <w:rsid w:val="00C9055D"/>
    <w:rsid w:val="00C90623"/>
    <w:rsid w:val="00C90696"/>
    <w:rsid w:val="00C90830"/>
    <w:rsid w:val="00C908CF"/>
    <w:rsid w:val="00C908DD"/>
    <w:rsid w:val="00C90A1C"/>
    <w:rsid w:val="00C90ADC"/>
    <w:rsid w:val="00C90B43"/>
    <w:rsid w:val="00C90BE5"/>
    <w:rsid w:val="00C90E34"/>
    <w:rsid w:val="00C91092"/>
    <w:rsid w:val="00C918AE"/>
    <w:rsid w:val="00C91D65"/>
    <w:rsid w:val="00C92271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6A7"/>
    <w:rsid w:val="00C94DF6"/>
    <w:rsid w:val="00C95074"/>
    <w:rsid w:val="00C95356"/>
    <w:rsid w:val="00C95366"/>
    <w:rsid w:val="00C9538E"/>
    <w:rsid w:val="00C955E4"/>
    <w:rsid w:val="00C9565B"/>
    <w:rsid w:val="00C9572E"/>
    <w:rsid w:val="00C957A8"/>
    <w:rsid w:val="00C95A54"/>
    <w:rsid w:val="00C95B1C"/>
    <w:rsid w:val="00C95BBD"/>
    <w:rsid w:val="00C95C70"/>
    <w:rsid w:val="00C95C71"/>
    <w:rsid w:val="00C95E30"/>
    <w:rsid w:val="00C95F5B"/>
    <w:rsid w:val="00C96402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232"/>
    <w:rsid w:val="00CA45D3"/>
    <w:rsid w:val="00CA461C"/>
    <w:rsid w:val="00CA4D0A"/>
    <w:rsid w:val="00CA519F"/>
    <w:rsid w:val="00CA53FA"/>
    <w:rsid w:val="00CA57C2"/>
    <w:rsid w:val="00CA5987"/>
    <w:rsid w:val="00CA5ADE"/>
    <w:rsid w:val="00CA5C26"/>
    <w:rsid w:val="00CA5CC4"/>
    <w:rsid w:val="00CA5FA4"/>
    <w:rsid w:val="00CA604F"/>
    <w:rsid w:val="00CA633D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2FA1"/>
    <w:rsid w:val="00CB33F6"/>
    <w:rsid w:val="00CB3552"/>
    <w:rsid w:val="00CB35B4"/>
    <w:rsid w:val="00CB3650"/>
    <w:rsid w:val="00CB36D5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38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274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79D"/>
    <w:rsid w:val="00CC4D4E"/>
    <w:rsid w:val="00CC4DA4"/>
    <w:rsid w:val="00CC4E4B"/>
    <w:rsid w:val="00CC50F5"/>
    <w:rsid w:val="00CC549F"/>
    <w:rsid w:val="00CC59D1"/>
    <w:rsid w:val="00CC5BE5"/>
    <w:rsid w:val="00CC5CE0"/>
    <w:rsid w:val="00CC5E47"/>
    <w:rsid w:val="00CC5E5B"/>
    <w:rsid w:val="00CC5E61"/>
    <w:rsid w:val="00CC5EAC"/>
    <w:rsid w:val="00CC6065"/>
    <w:rsid w:val="00CC607B"/>
    <w:rsid w:val="00CC65D9"/>
    <w:rsid w:val="00CC6942"/>
    <w:rsid w:val="00CC6D86"/>
    <w:rsid w:val="00CC6EC5"/>
    <w:rsid w:val="00CC6F1E"/>
    <w:rsid w:val="00CC720D"/>
    <w:rsid w:val="00CC7877"/>
    <w:rsid w:val="00CC78A1"/>
    <w:rsid w:val="00CC7970"/>
    <w:rsid w:val="00CC7994"/>
    <w:rsid w:val="00CC79F4"/>
    <w:rsid w:val="00CC7D94"/>
    <w:rsid w:val="00CD041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3BE"/>
    <w:rsid w:val="00CD1414"/>
    <w:rsid w:val="00CD149F"/>
    <w:rsid w:val="00CD1A28"/>
    <w:rsid w:val="00CD1A9B"/>
    <w:rsid w:val="00CD1B03"/>
    <w:rsid w:val="00CD1D00"/>
    <w:rsid w:val="00CD1E7D"/>
    <w:rsid w:val="00CD1EE9"/>
    <w:rsid w:val="00CD1FD3"/>
    <w:rsid w:val="00CD2035"/>
    <w:rsid w:val="00CD2092"/>
    <w:rsid w:val="00CD2191"/>
    <w:rsid w:val="00CD21A8"/>
    <w:rsid w:val="00CD243E"/>
    <w:rsid w:val="00CD24EC"/>
    <w:rsid w:val="00CD2726"/>
    <w:rsid w:val="00CD2819"/>
    <w:rsid w:val="00CD2835"/>
    <w:rsid w:val="00CD2FC3"/>
    <w:rsid w:val="00CD30B1"/>
    <w:rsid w:val="00CD3345"/>
    <w:rsid w:val="00CD3491"/>
    <w:rsid w:val="00CD3570"/>
    <w:rsid w:val="00CD3680"/>
    <w:rsid w:val="00CD3840"/>
    <w:rsid w:val="00CD390D"/>
    <w:rsid w:val="00CD3F4E"/>
    <w:rsid w:val="00CD415B"/>
    <w:rsid w:val="00CD4564"/>
    <w:rsid w:val="00CD4728"/>
    <w:rsid w:val="00CD499A"/>
    <w:rsid w:val="00CD4AFB"/>
    <w:rsid w:val="00CD4B2F"/>
    <w:rsid w:val="00CD4C38"/>
    <w:rsid w:val="00CD4DB7"/>
    <w:rsid w:val="00CD4E64"/>
    <w:rsid w:val="00CD501A"/>
    <w:rsid w:val="00CD508F"/>
    <w:rsid w:val="00CD521C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1A2"/>
    <w:rsid w:val="00CE0230"/>
    <w:rsid w:val="00CE026F"/>
    <w:rsid w:val="00CE0313"/>
    <w:rsid w:val="00CE0329"/>
    <w:rsid w:val="00CE078B"/>
    <w:rsid w:val="00CE08BD"/>
    <w:rsid w:val="00CE0964"/>
    <w:rsid w:val="00CE0A41"/>
    <w:rsid w:val="00CE0A69"/>
    <w:rsid w:val="00CE0F65"/>
    <w:rsid w:val="00CE1130"/>
    <w:rsid w:val="00CE147E"/>
    <w:rsid w:val="00CE16D7"/>
    <w:rsid w:val="00CE1920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3C28"/>
    <w:rsid w:val="00CE4230"/>
    <w:rsid w:val="00CE42CE"/>
    <w:rsid w:val="00CE46F9"/>
    <w:rsid w:val="00CE4870"/>
    <w:rsid w:val="00CE4ABD"/>
    <w:rsid w:val="00CE4C89"/>
    <w:rsid w:val="00CE4CC1"/>
    <w:rsid w:val="00CE4D49"/>
    <w:rsid w:val="00CE4E38"/>
    <w:rsid w:val="00CE4EFF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66"/>
    <w:rsid w:val="00CF05B9"/>
    <w:rsid w:val="00CF06EA"/>
    <w:rsid w:val="00CF081C"/>
    <w:rsid w:val="00CF0BCF"/>
    <w:rsid w:val="00CF0CF3"/>
    <w:rsid w:val="00CF0EC6"/>
    <w:rsid w:val="00CF1317"/>
    <w:rsid w:val="00CF151A"/>
    <w:rsid w:val="00CF1563"/>
    <w:rsid w:val="00CF1C88"/>
    <w:rsid w:val="00CF1CD9"/>
    <w:rsid w:val="00CF1E1D"/>
    <w:rsid w:val="00CF1EBD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670"/>
    <w:rsid w:val="00CF37CC"/>
    <w:rsid w:val="00CF3C7D"/>
    <w:rsid w:val="00CF3C9F"/>
    <w:rsid w:val="00CF3DFD"/>
    <w:rsid w:val="00CF4197"/>
    <w:rsid w:val="00CF41DA"/>
    <w:rsid w:val="00CF443F"/>
    <w:rsid w:val="00CF46AE"/>
    <w:rsid w:val="00CF487C"/>
    <w:rsid w:val="00CF4A85"/>
    <w:rsid w:val="00CF52BD"/>
    <w:rsid w:val="00CF5372"/>
    <w:rsid w:val="00CF55B8"/>
    <w:rsid w:val="00CF5796"/>
    <w:rsid w:val="00CF592F"/>
    <w:rsid w:val="00CF5DDD"/>
    <w:rsid w:val="00CF6594"/>
    <w:rsid w:val="00CF69FF"/>
    <w:rsid w:val="00CF6B4A"/>
    <w:rsid w:val="00CF6EE7"/>
    <w:rsid w:val="00CF7036"/>
    <w:rsid w:val="00CF70AD"/>
    <w:rsid w:val="00CF7119"/>
    <w:rsid w:val="00CF72AB"/>
    <w:rsid w:val="00CF757E"/>
    <w:rsid w:val="00CF7742"/>
    <w:rsid w:val="00CF774B"/>
    <w:rsid w:val="00CF79AC"/>
    <w:rsid w:val="00CF7BCD"/>
    <w:rsid w:val="00D00020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B07"/>
    <w:rsid w:val="00D03E02"/>
    <w:rsid w:val="00D0420F"/>
    <w:rsid w:val="00D047CD"/>
    <w:rsid w:val="00D04A7D"/>
    <w:rsid w:val="00D04BA3"/>
    <w:rsid w:val="00D0521B"/>
    <w:rsid w:val="00D05308"/>
    <w:rsid w:val="00D05676"/>
    <w:rsid w:val="00D0669B"/>
    <w:rsid w:val="00D066D3"/>
    <w:rsid w:val="00D069CB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BC"/>
    <w:rsid w:val="00D1225A"/>
    <w:rsid w:val="00D127B7"/>
    <w:rsid w:val="00D12C88"/>
    <w:rsid w:val="00D12F46"/>
    <w:rsid w:val="00D12FE0"/>
    <w:rsid w:val="00D131B5"/>
    <w:rsid w:val="00D131DC"/>
    <w:rsid w:val="00D1329F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4E9C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982"/>
    <w:rsid w:val="00D21AA5"/>
    <w:rsid w:val="00D21BC5"/>
    <w:rsid w:val="00D21F91"/>
    <w:rsid w:val="00D220D0"/>
    <w:rsid w:val="00D2210E"/>
    <w:rsid w:val="00D221F5"/>
    <w:rsid w:val="00D224E3"/>
    <w:rsid w:val="00D22D6A"/>
    <w:rsid w:val="00D22D95"/>
    <w:rsid w:val="00D22EC4"/>
    <w:rsid w:val="00D230EB"/>
    <w:rsid w:val="00D2326A"/>
    <w:rsid w:val="00D232A1"/>
    <w:rsid w:val="00D234A2"/>
    <w:rsid w:val="00D236A1"/>
    <w:rsid w:val="00D23846"/>
    <w:rsid w:val="00D23D19"/>
    <w:rsid w:val="00D23D9D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39"/>
    <w:rsid w:val="00D265C8"/>
    <w:rsid w:val="00D2667A"/>
    <w:rsid w:val="00D26A06"/>
    <w:rsid w:val="00D26A85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975"/>
    <w:rsid w:val="00D27979"/>
    <w:rsid w:val="00D27AF2"/>
    <w:rsid w:val="00D27B0A"/>
    <w:rsid w:val="00D27C14"/>
    <w:rsid w:val="00D27C9C"/>
    <w:rsid w:val="00D27D78"/>
    <w:rsid w:val="00D3040F"/>
    <w:rsid w:val="00D306F0"/>
    <w:rsid w:val="00D30AE1"/>
    <w:rsid w:val="00D30BA8"/>
    <w:rsid w:val="00D30DA5"/>
    <w:rsid w:val="00D31569"/>
    <w:rsid w:val="00D3176E"/>
    <w:rsid w:val="00D31909"/>
    <w:rsid w:val="00D31C38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3A8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9C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62B"/>
    <w:rsid w:val="00D409C9"/>
    <w:rsid w:val="00D40CD8"/>
    <w:rsid w:val="00D40E8C"/>
    <w:rsid w:val="00D41113"/>
    <w:rsid w:val="00D413B1"/>
    <w:rsid w:val="00D41B25"/>
    <w:rsid w:val="00D41B51"/>
    <w:rsid w:val="00D41E59"/>
    <w:rsid w:val="00D42549"/>
    <w:rsid w:val="00D42579"/>
    <w:rsid w:val="00D42980"/>
    <w:rsid w:val="00D42B62"/>
    <w:rsid w:val="00D42C26"/>
    <w:rsid w:val="00D42DBB"/>
    <w:rsid w:val="00D42F6A"/>
    <w:rsid w:val="00D43060"/>
    <w:rsid w:val="00D43067"/>
    <w:rsid w:val="00D430C5"/>
    <w:rsid w:val="00D43391"/>
    <w:rsid w:val="00D433FF"/>
    <w:rsid w:val="00D43425"/>
    <w:rsid w:val="00D4344A"/>
    <w:rsid w:val="00D43535"/>
    <w:rsid w:val="00D43601"/>
    <w:rsid w:val="00D43612"/>
    <w:rsid w:val="00D43754"/>
    <w:rsid w:val="00D43C2A"/>
    <w:rsid w:val="00D43ED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3A"/>
    <w:rsid w:val="00D47470"/>
    <w:rsid w:val="00D47488"/>
    <w:rsid w:val="00D475AC"/>
    <w:rsid w:val="00D4764B"/>
    <w:rsid w:val="00D4781D"/>
    <w:rsid w:val="00D47898"/>
    <w:rsid w:val="00D47F12"/>
    <w:rsid w:val="00D500D3"/>
    <w:rsid w:val="00D501BF"/>
    <w:rsid w:val="00D50323"/>
    <w:rsid w:val="00D507FC"/>
    <w:rsid w:val="00D50868"/>
    <w:rsid w:val="00D50A58"/>
    <w:rsid w:val="00D50A80"/>
    <w:rsid w:val="00D50CF9"/>
    <w:rsid w:val="00D50D12"/>
    <w:rsid w:val="00D50DA5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F77"/>
    <w:rsid w:val="00D52FE0"/>
    <w:rsid w:val="00D53101"/>
    <w:rsid w:val="00D531BF"/>
    <w:rsid w:val="00D5331C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4CAD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0E8"/>
    <w:rsid w:val="00D5616F"/>
    <w:rsid w:val="00D5624D"/>
    <w:rsid w:val="00D56294"/>
    <w:rsid w:val="00D562D0"/>
    <w:rsid w:val="00D565BF"/>
    <w:rsid w:val="00D566AC"/>
    <w:rsid w:val="00D56840"/>
    <w:rsid w:val="00D56973"/>
    <w:rsid w:val="00D56AFE"/>
    <w:rsid w:val="00D56B2A"/>
    <w:rsid w:val="00D56BED"/>
    <w:rsid w:val="00D56D00"/>
    <w:rsid w:val="00D56D55"/>
    <w:rsid w:val="00D5740F"/>
    <w:rsid w:val="00D57E86"/>
    <w:rsid w:val="00D57F9F"/>
    <w:rsid w:val="00D57FC0"/>
    <w:rsid w:val="00D604B1"/>
    <w:rsid w:val="00D6067F"/>
    <w:rsid w:val="00D6074D"/>
    <w:rsid w:val="00D6075B"/>
    <w:rsid w:val="00D6079C"/>
    <w:rsid w:val="00D6098E"/>
    <w:rsid w:val="00D60AED"/>
    <w:rsid w:val="00D60C13"/>
    <w:rsid w:val="00D60C38"/>
    <w:rsid w:val="00D60CAE"/>
    <w:rsid w:val="00D60E50"/>
    <w:rsid w:val="00D60ED1"/>
    <w:rsid w:val="00D61248"/>
    <w:rsid w:val="00D6127F"/>
    <w:rsid w:val="00D6154A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4DE7"/>
    <w:rsid w:val="00D64ED6"/>
    <w:rsid w:val="00D6500F"/>
    <w:rsid w:val="00D65323"/>
    <w:rsid w:val="00D654B1"/>
    <w:rsid w:val="00D655CF"/>
    <w:rsid w:val="00D6571C"/>
    <w:rsid w:val="00D65849"/>
    <w:rsid w:val="00D65D2A"/>
    <w:rsid w:val="00D65ECC"/>
    <w:rsid w:val="00D6600D"/>
    <w:rsid w:val="00D6625F"/>
    <w:rsid w:val="00D6636B"/>
    <w:rsid w:val="00D666A4"/>
    <w:rsid w:val="00D6673D"/>
    <w:rsid w:val="00D6683E"/>
    <w:rsid w:val="00D66A35"/>
    <w:rsid w:val="00D66CD3"/>
    <w:rsid w:val="00D66DC5"/>
    <w:rsid w:val="00D66DEB"/>
    <w:rsid w:val="00D66F07"/>
    <w:rsid w:val="00D670B5"/>
    <w:rsid w:val="00D6758C"/>
    <w:rsid w:val="00D6780F"/>
    <w:rsid w:val="00D67873"/>
    <w:rsid w:val="00D67A81"/>
    <w:rsid w:val="00D67BC7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5FF"/>
    <w:rsid w:val="00D71892"/>
    <w:rsid w:val="00D718D8"/>
    <w:rsid w:val="00D71B37"/>
    <w:rsid w:val="00D71B61"/>
    <w:rsid w:val="00D71D5B"/>
    <w:rsid w:val="00D7250F"/>
    <w:rsid w:val="00D72602"/>
    <w:rsid w:val="00D72867"/>
    <w:rsid w:val="00D729B3"/>
    <w:rsid w:val="00D72AAD"/>
    <w:rsid w:val="00D72BA5"/>
    <w:rsid w:val="00D72DEC"/>
    <w:rsid w:val="00D72E20"/>
    <w:rsid w:val="00D73038"/>
    <w:rsid w:val="00D734B0"/>
    <w:rsid w:val="00D734B1"/>
    <w:rsid w:val="00D7350B"/>
    <w:rsid w:val="00D73831"/>
    <w:rsid w:val="00D73C9D"/>
    <w:rsid w:val="00D73CAB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6B6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A4D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355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F5B"/>
    <w:rsid w:val="00D83112"/>
    <w:rsid w:val="00D83299"/>
    <w:rsid w:val="00D834AD"/>
    <w:rsid w:val="00D8350E"/>
    <w:rsid w:val="00D836B0"/>
    <w:rsid w:val="00D837D3"/>
    <w:rsid w:val="00D8386B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F1C"/>
    <w:rsid w:val="00D85FCD"/>
    <w:rsid w:val="00D861F0"/>
    <w:rsid w:val="00D86544"/>
    <w:rsid w:val="00D865F5"/>
    <w:rsid w:val="00D86639"/>
    <w:rsid w:val="00D86935"/>
    <w:rsid w:val="00D86952"/>
    <w:rsid w:val="00D86A84"/>
    <w:rsid w:val="00D86B57"/>
    <w:rsid w:val="00D86E25"/>
    <w:rsid w:val="00D870CF"/>
    <w:rsid w:val="00D872C5"/>
    <w:rsid w:val="00D874BD"/>
    <w:rsid w:val="00D87729"/>
    <w:rsid w:val="00D8784D"/>
    <w:rsid w:val="00D87864"/>
    <w:rsid w:val="00D8791A"/>
    <w:rsid w:val="00D87BDB"/>
    <w:rsid w:val="00D87CD1"/>
    <w:rsid w:val="00D87CF3"/>
    <w:rsid w:val="00D87D65"/>
    <w:rsid w:val="00D87E7B"/>
    <w:rsid w:val="00D90055"/>
    <w:rsid w:val="00D906ED"/>
    <w:rsid w:val="00D90847"/>
    <w:rsid w:val="00D9099A"/>
    <w:rsid w:val="00D90E1C"/>
    <w:rsid w:val="00D9109B"/>
    <w:rsid w:val="00D915C0"/>
    <w:rsid w:val="00D91831"/>
    <w:rsid w:val="00D91C30"/>
    <w:rsid w:val="00D91D84"/>
    <w:rsid w:val="00D9202E"/>
    <w:rsid w:val="00D923C6"/>
    <w:rsid w:val="00D9241F"/>
    <w:rsid w:val="00D92430"/>
    <w:rsid w:val="00D925AD"/>
    <w:rsid w:val="00D925FF"/>
    <w:rsid w:val="00D92AC7"/>
    <w:rsid w:val="00D92B46"/>
    <w:rsid w:val="00D92BD7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BBA"/>
    <w:rsid w:val="00D94EB1"/>
    <w:rsid w:val="00D9508C"/>
    <w:rsid w:val="00D95103"/>
    <w:rsid w:val="00D95648"/>
    <w:rsid w:val="00D95702"/>
    <w:rsid w:val="00D95833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6B53"/>
    <w:rsid w:val="00D97349"/>
    <w:rsid w:val="00D97460"/>
    <w:rsid w:val="00D97593"/>
    <w:rsid w:val="00D97804"/>
    <w:rsid w:val="00D97879"/>
    <w:rsid w:val="00D9793E"/>
    <w:rsid w:val="00D97991"/>
    <w:rsid w:val="00D979D9"/>
    <w:rsid w:val="00D97E1C"/>
    <w:rsid w:val="00DA0053"/>
    <w:rsid w:val="00DA01D9"/>
    <w:rsid w:val="00DA021D"/>
    <w:rsid w:val="00DA0273"/>
    <w:rsid w:val="00DA03BF"/>
    <w:rsid w:val="00DA0758"/>
    <w:rsid w:val="00DA08C5"/>
    <w:rsid w:val="00DA0F62"/>
    <w:rsid w:val="00DA17B2"/>
    <w:rsid w:val="00DA193C"/>
    <w:rsid w:val="00DA199D"/>
    <w:rsid w:val="00DA1AD4"/>
    <w:rsid w:val="00DA1B6F"/>
    <w:rsid w:val="00DA1D42"/>
    <w:rsid w:val="00DA1E89"/>
    <w:rsid w:val="00DA1EF1"/>
    <w:rsid w:val="00DA21F8"/>
    <w:rsid w:val="00DA2213"/>
    <w:rsid w:val="00DA2457"/>
    <w:rsid w:val="00DA26CB"/>
    <w:rsid w:val="00DA296F"/>
    <w:rsid w:val="00DA2C78"/>
    <w:rsid w:val="00DA2CBA"/>
    <w:rsid w:val="00DA2E47"/>
    <w:rsid w:val="00DA3173"/>
    <w:rsid w:val="00DA3582"/>
    <w:rsid w:val="00DA362B"/>
    <w:rsid w:val="00DA37C2"/>
    <w:rsid w:val="00DA39C3"/>
    <w:rsid w:val="00DA40CE"/>
    <w:rsid w:val="00DA44F0"/>
    <w:rsid w:val="00DA4841"/>
    <w:rsid w:val="00DA4B8B"/>
    <w:rsid w:val="00DA4EC0"/>
    <w:rsid w:val="00DA4F3E"/>
    <w:rsid w:val="00DA5029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C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8FF"/>
    <w:rsid w:val="00DA7C0E"/>
    <w:rsid w:val="00DA7CE8"/>
    <w:rsid w:val="00DA7E74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2B4"/>
    <w:rsid w:val="00DB1356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585"/>
    <w:rsid w:val="00DB2662"/>
    <w:rsid w:val="00DB2725"/>
    <w:rsid w:val="00DB291E"/>
    <w:rsid w:val="00DB2A06"/>
    <w:rsid w:val="00DB2CAA"/>
    <w:rsid w:val="00DB2D30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421"/>
    <w:rsid w:val="00DB485B"/>
    <w:rsid w:val="00DB49DA"/>
    <w:rsid w:val="00DB4AD0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1DF8"/>
    <w:rsid w:val="00DC25CF"/>
    <w:rsid w:val="00DC2FEB"/>
    <w:rsid w:val="00DC31D4"/>
    <w:rsid w:val="00DC321C"/>
    <w:rsid w:val="00DC32BA"/>
    <w:rsid w:val="00DC3570"/>
    <w:rsid w:val="00DC380C"/>
    <w:rsid w:val="00DC3BD5"/>
    <w:rsid w:val="00DC3DDD"/>
    <w:rsid w:val="00DC405C"/>
    <w:rsid w:val="00DC4664"/>
    <w:rsid w:val="00DC48AB"/>
    <w:rsid w:val="00DC5692"/>
    <w:rsid w:val="00DC5A0F"/>
    <w:rsid w:val="00DC602E"/>
    <w:rsid w:val="00DC6062"/>
    <w:rsid w:val="00DC660E"/>
    <w:rsid w:val="00DC6616"/>
    <w:rsid w:val="00DC6B26"/>
    <w:rsid w:val="00DC6C78"/>
    <w:rsid w:val="00DC6CAF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93C"/>
    <w:rsid w:val="00DD49A8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E0210"/>
    <w:rsid w:val="00DE0534"/>
    <w:rsid w:val="00DE057D"/>
    <w:rsid w:val="00DE0680"/>
    <w:rsid w:val="00DE07EC"/>
    <w:rsid w:val="00DE089B"/>
    <w:rsid w:val="00DE0915"/>
    <w:rsid w:val="00DE0981"/>
    <w:rsid w:val="00DE0C5D"/>
    <w:rsid w:val="00DE10BA"/>
    <w:rsid w:val="00DE110B"/>
    <w:rsid w:val="00DE145E"/>
    <w:rsid w:val="00DE14AA"/>
    <w:rsid w:val="00DE17BA"/>
    <w:rsid w:val="00DE1CB9"/>
    <w:rsid w:val="00DE1CEF"/>
    <w:rsid w:val="00DE1CF7"/>
    <w:rsid w:val="00DE1F03"/>
    <w:rsid w:val="00DE1F6E"/>
    <w:rsid w:val="00DE1FDE"/>
    <w:rsid w:val="00DE204F"/>
    <w:rsid w:val="00DE2594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6F7"/>
    <w:rsid w:val="00DE49C0"/>
    <w:rsid w:val="00DE4ADE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26C"/>
    <w:rsid w:val="00DF02CF"/>
    <w:rsid w:val="00DF0321"/>
    <w:rsid w:val="00DF04FA"/>
    <w:rsid w:val="00DF07D9"/>
    <w:rsid w:val="00DF0C86"/>
    <w:rsid w:val="00DF0CC3"/>
    <w:rsid w:val="00DF1183"/>
    <w:rsid w:val="00DF11AE"/>
    <w:rsid w:val="00DF1326"/>
    <w:rsid w:val="00DF1AE5"/>
    <w:rsid w:val="00DF1BF9"/>
    <w:rsid w:val="00DF1EBE"/>
    <w:rsid w:val="00DF207F"/>
    <w:rsid w:val="00DF2158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51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519"/>
    <w:rsid w:val="00DF4DCE"/>
    <w:rsid w:val="00DF5024"/>
    <w:rsid w:val="00DF50CB"/>
    <w:rsid w:val="00DF50EE"/>
    <w:rsid w:val="00DF51BA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E5"/>
    <w:rsid w:val="00E03F2D"/>
    <w:rsid w:val="00E03FDF"/>
    <w:rsid w:val="00E04142"/>
    <w:rsid w:val="00E04212"/>
    <w:rsid w:val="00E042DA"/>
    <w:rsid w:val="00E0443B"/>
    <w:rsid w:val="00E04527"/>
    <w:rsid w:val="00E04A41"/>
    <w:rsid w:val="00E05042"/>
    <w:rsid w:val="00E05749"/>
    <w:rsid w:val="00E057B8"/>
    <w:rsid w:val="00E058BD"/>
    <w:rsid w:val="00E05945"/>
    <w:rsid w:val="00E05983"/>
    <w:rsid w:val="00E05E4A"/>
    <w:rsid w:val="00E05F32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07BB3"/>
    <w:rsid w:val="00E100A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1AE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AEB"/>
    <w:rsid w:val="00E14E6F"/>
    <w:rsid w:val="00E151C5"/>
    <w:rsid w:val="00E1528C"/>
    <w:rsid w:val="00E15313"/>
    <w:rsid w:val="00E153B6"/>
    <w:rsid w:val="00E155F5"/>
    <w:rsid w:val="00E1563D"/>
    <w:rsid w:val="00E1587E"/>
    <w:rsid w:val="00E15999"/>
    <w:rsid w:val="00E159AA"/>
    <w:rsid w:val="00E15A2C"/>
    <w:rsid w:val="00E15CAA"/>
    <w:rsid w:val="00E15CF3"/>
    <w:rsid w:val="00E162D5"/>
    <w:rsid w:val="00E1641E"/>
    <w:rsid w:val="00E1643D"/>
    <w:rsid w:val="00E168F4"/>
    <w:rsid w:val="00E169E1"/>
    <w:rsid w:val="00E16ABF"/>
    <w:rsid w:val="00E16C27"/>
    <w:rsid w:val="00E16E32"/>
    <w:rsid w:val="00E1704C"/>
    <w:rsid w:val="00E17572"/>
    <w:rsid w:val="00E1757D"/>
    <w:rsid w:val="00E177B4"/>
    <w:rsid w:val="00E17D82"/>
    <w:rsid w:val="00E17E19"/>
    <w:rsid w:val="00E20195"/>
    <w:rsid w:val="00E2042A"/>
    <w:rsid w:val="00E204BE"/>
    <w:rsid w:val="00E205C8"/>
    <w:rsid w:val="00E20755"/>
    <w:rsid w:val="00E20867"/>
    <w:rsid w:val="00E20880"/>
    <w:rsid w:val="00E2088C"/>
    <w:rsid w:val="00E209B6"/>
    <w:rsid w:val="00E20A1E"/>
    <w:rsid w:val="00E20D66"/>
    <w:rsid w:val="00E20E9A"/>
    <w:rsid w:val="00E20F74"/>
    <w:rsid w:val="00E210B7"/>
    <w:rsid w:val="00E21143"/>
    <w:rsid w:val="00E2119E"/>
    <w:rsid w:val="00E211EC"/>
    <w:rsid w:val="00E212D9"/>
    <w:rsid w:val="00E216D2"/>
    <w:rsid w:val="00E21721"/>
    <w:rsid w:val="00E217F3"/>
    <w:rsid w:val="00E21AFE"/>
    <w:rsid w:val="00E21BBC"/>
    <w:rsid w:val="00E21C5C"/>
    <w:rsid w:val="00E2255A"/>
    <w:rsid w:val="00E228E8"/>
    <w:rsid w:val="00E22973"/>
    <w:rsid w:val="00E22A9B"/>
    <w:rsid w:val="00E22EE2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ABE"/>
    <w:rsid w:val="00E24C38"/>
    <w:rsid w:val="00E24D8A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EB4"/>
    <w:rsid w:val="00E27051"/>
    <w:rsid w:val="00E2707A"/>
    <w:rsid w:val="00E27873"/>
    <w:rsid w:val="00E27905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2D"/>
    <w:rsid w:val="00E329B4"/>
    <w:rsid w:val="00E32A99"/>
    <w:rsid w:val="00E330CB"/>
    <w:rsid w:val="00E33248"/>
    <w:rsid w:val="00E33663"/>
    <w:rsid w:val="00E33767"/>
    <w:rsid w:val="00E337EE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8F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3C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0D0"/>
    <w:rsid w:val="00E40406"/>
    <w:rsid w:val="00E4045D"/>
    <w:rsid w:val="00E40534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565"/>
    <w:rsid w:val="00E42603"/>
    <w:rsid w:val="00E4286F"/>
    <w:rsid w:val="00E42993"/>
    <w:rsid w:val="00E42B1A"/>
    <w:rsid w:val="00E43098"/>
    <w:rsid w:val="00E4317E"/>
    <w:rsid w:val="00E432DC"/>
    <w:rsid w:val="00E43599"/>
    <w:rsid w:val="00E43D02"/>
    <w:rsid w:val="00E43F17"/>
    <w:rsid w:val="00E440B7"/>
    <w:rsid w:val="00E44248"/>
    <w:rsid w:val="00E448E9"/>
    <w:rsid w:val="00E44F99"/>
    <w:rsid w:val="00E451C9"/>
    <w:rsid w:val="00E45444"/>
    <w:rsid w:val="00E456D0"/>
    <w:rsid w:val="00E4571A"/>
    <w:rsid w:val="00E45AA7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4050"/>
    <w:rsid w:val="00E54288"/>
    <w:rsid w:val="00E548EE"/>
    <w:rsid w:val="00E54952"/>
    <w:rsid w:val="00E5497E"/>
    <w:rsid w:val="00E54A8F"/>
    <w:rsid w:val="00E54B4C"/>
    <w:rsid w:val="00E54D2E"/>
    <w:rsid w:val="00E54E9E"/>
    <w:rsid w:val="00E55103"/>
    <w:rsid w:val="00E55284"/>
    <w:rsid w:val="00E5572C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A"/>
    <w:rsid w:val="00E6175A"/>
    <w:rsid w:val="00E61846"/>
    <w:rsid w:val="00E61A9C"/>
    <w:rsid w:val="00E61D22"/>
    <w:rsid w:val="00E61D6C"/>
    <w:rsid w:val="00E61EB6"/>
    <w:rsid w:val="00E61EC7"/>
    <w:rsid w:val="00E62542"/>
    <w:rsid w:val="00E625AC"/>
    <w:rsid w:val="00E62A70"/>
    <w:rsid w:val="00E62AB8"/>
    <w:rsid w:val="00E62BB0"/>
    <w:rsid w:val="00E631FD"/>
    <w:rsid w:val="00E6363D"/>
    <w:rsid w:val="00E636A6"/>
    <w:rsid w:val="00E6380C"/>
    <w:rsid w:val="00E63823"/>
    <w:rsid w:val="00E63D75"/>
    <w:rsid w:val="00E6401A"/>
    <w:rsid w:val="00E64184"/>
    <w:rsid w:val="00E64683"/>
    <w:rsid w:val="00E64836"/>
    <w:rsid w:val="00E6491D"/>
    <w:rsid w:val="00E65119"/>
    <w:rsid w:val="00E65C71"/>
    <w:rsid w:val="00E65D59"/>
    <w:rsid w:val="00E65D73"/>
    <w:rsid w:val="00E65F06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F4A"/>
    <w:rsid w:val="00E67FDF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99D"/>
    <w:rsid w:val="00E72A64"/>
    <w:rsid w:val="00E72BFA"/>
    <w:rsid w:val="00E72FC1"/>
    <w:rsid w:val="00E732AA"/>
    <w:rsid w:val="00E73BC0"/>
    <w:rsid w:val="00E7427A"/>
    <w:rsid w:val="00E742A8"/>
    <w:rsid w:val="00E7462F"/>
    <w:rsid w:val="00E747BC"/>
    <w:rsid w:val="00E74806"/>
    <w:rsid w:val="00E749B0"/>
    <w:rsid w:val="00E74D5B"/>
    <w:rsid w:val="00E752CF"/>
    <w:rsid w:val="00E7542D"/>
    <w:rsid w:val="00E75642"/>
    <w:rsid w:val="00E7564E"/>
    <w:rsid w:val="00E75666"/>
    <w:rsid w:val="00E75896"/>
    <w:rsid w:val="00E75AAC"/>
    <w:rsid w:val="00E75B2B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B03"/>
    <w:rsid w:val="00E77C16"/>
    <w:rsid w:val="00E77C4C"/>
    <w:rsid w:val="00E77C50"/>
    <w:rsid w:val="00E77D61"/>
    <w:rsid w:val="00E77F01"/>
    <w:rsid w:val="00E80286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835"/>
    <w:rsid w:val="00E82B45"/>
    <w:rsid w:val="00E82DFF"/>
    <w:rsid w:val="00E82E7E"/>
    <w:rsid w:val="00E82F52"/>
    <w:rsid w:val="00E8326E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8A"/>
    <w:rsid w:val="00E85BB1"/>
    <w:rsid w:val="00E85E55"/>
    <w:rsid w:val="00E86309"/>
    <w:rsid w:val="00E863FB"/>
    <w:rsid w:val="00E867DD"/>
    <w:rsid w:val="00E86991"/>
    <w:rsid w:val="00E86B57"/>
    <w:rsid w:val="00E86C81"/>
    <w:rsid w:val="00E86E83"/>
    <w:rsid w:val="00E86F3C"/>
    <w:rsid w:val="00E87210"/>
    <w:rsid w:val="00E87455"/>
    <w:rsid w:val="00E87839"/>
    <w:rsid w:val="00E87A24"/>
    <w:rsid w:val="00E87B3A"/>
    <w:rsid w:val="00E87CC4"/>
    <w:rsid w:val="00E87D23"/>
    <w:rsid w:val="00E87DD3"/>
    <w:rsid w:val="00E900BA"/>
    <w:rsid w:val="00E903CC"/>
    <w:rsid w:val="00E90438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F61"/>
    <w:rsid w:val="00E950E1"/>
    <w:rsid w:val="00E95160"/>
    <w:rsid w:val="00E95199"/>
    <w:rsid w:val="00E953E3"/>
    <w:rsid w:val="00E95815"/>
    <w:rsid w:val="00E95A64"/>
    <w:rsid w:val="00E95A82"/>
    <w:rsid w:val="00E95C83"/>
    <w:rsid w:val="00E95C9D"/>
    <w:rsid w:val="00E95FCA"/>
    <w:rsid w:val="00E96198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342"/>
    <w:rsid w:val="00E97766"/>
    <w:rsid w:val="00E97882"/>
    <w:rsid w:val="00E97B7F"/>
    <w:rsid w:val="00E97BB0"/>
    <w:rsid w:val="00E97F20"/>
    <w:rsid w:val="00EA0028"/>
    <w:rsid w:val="00EA071B"/>
    <w:rsid w:val="00EA0886"/>
    <w:rsid w:val="00EA09F8"/>
    <w:rsid w:val="00EA0B0C"/>
    <w:rsid w:val="00EA0B42"/>
    <w:rsid w:val="00EA0C70"/>
    <w:rsid w:val="00EA0EC2"/>
    <w:rsid w:val="00EA112B"/>
    <w:rsid w:val="00EA153D"/>
    <w:rsid w:val="00EA17A6"/>
    <w:rsid w:val="00EA18C2"/>
    <w:rsid w:val="00EA1B56"/>
    <w:rsid w:val="00EA1CB5"/>
    <w:rsid w:val="00EA1DAA"/>
    <w:rsid w:val="00EA208B"/>
    <w:rsid w:val="00EA2238"/>
    <w:rsid w:val="00EA2482"/>
    <w:rsid w:val="00EA2685"/>
    <w:rsid w:val="00EA2831"/>
    <w:rsid w:val="00EA28EC"/>
    <w:rsid w:val="00EA2A8E"/>
    <w:rsid w:val="00EA2AC1"/>
    <w:rsid w:val="00EA2AC7"/>
    <w:rsid w:val="00EA2ADE"/>
    <w:rsid w:val="00EA2CB4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ABF"/>
    <w:rsid w:val="00EA3DAF"/>
    <w:rsid w:val="00EA3DE5"/>
    <w:rsid w:val="00EA3E40"/>
    <w:rsid w:val="00EA3F37"/>
    <w:rsid w:val="00EA41D2"/>
    <w:rsid w:val="00EA432A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C16"/>
    <w:rsid w:val="00EA5DA4"/>
    <w:rsid w:val="00EA6068"/>
    <w:rsid w:val="00EA657B"/>
    <w:rsid w:val="00EA676A"/>
    <w:rsid w:val="00EA6862"/>
    <w:rsid w:val="00EA6A35"/>
    <w:rsid w:val="00EA6B04"/>
    <w:rsid w:val="00EA6B29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B88"/>
    <w:rsid w:val="00EB0C17"/>
    <w:rsid w:val="00EB0ED4"/>
    <w:rsid w:val="00EB1150"/>
    <w:rsid w:val="00EB1440"/>
    <w:rsid w:val="00EB1655"/>
    <w:rsid w:val="00EB170B"/>
    <w:rsid w:val="00EB182E"/>
    <w:rsid w:val="00EB1A1C"/>
    <w:rsid w:val="00EB1A37"/>
    <w:rsid w:val="00EB1C90"/>
    <w:rsid w:val="00EB20D5"/>
    <w:rsid w:val="00EB2138"/>
    <w:rsid w:val="00EB218F"/>
    <w:rsid w:val="00EB21B1"/>
    <w:rsid w:val="00EB2717"/>
    <w:rsid w:val="00EB2809"/>
    <w:rsid w:val="00EB31CC"/>
    <w:rsid w:val="00EB36F1"/>
    <w:rsid w:val="00EB372F"/>
    <w:rsid w:val="00EB3776"/>
    <w:rsid w:val="00EB3873"/>
    <w:rsid w:val="00EB3916"/>
    <w:rsid w:val="00EB3BE6"/>
    <w:rsid w:val="00EB4561"/>
    <w:rsid w:val="00EB49FE"/>
    <w:rsid w:val="00EB4ADD"/>
    <w:rsid w:val="00EB4B24"/>
    <w:rsid w:val="00EB4C7B"/>
    <w:rsid w:val="00EB4DAF"/>
    <w:rsid w:val="00EB5D2C"/>
    <w:rsid w:val="00EB60DA"/>
    <w:rsid w:val="00EB69E1"/>
    <w:rsid w:val="00EB69ED"/>
    <w:rsid w:val="00EB6BF2"/>
    <w:rsid w:val="00EB6DAC"/>
    <w:rsid w:val="00EB6DC9"/>
    <w:rsid w:val="00EB72BA"/>
    <w:rsid w:val="00EB7508"/>
    <w:rsid w:val="00EB7519"/>
    <w:rsid w:val="00EB76BE"/>
    <w:rsid w:val="00EB76F9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57D"/>
    <w:rsid w:val="00EC4C25"/>
    <w:rsid w:val="00EC4C69"/>
    <w:rsid w:val="00EC4EBB"/>
    <w:rsid w:val="00EC4F00"/>
    <w:rsid w:val="00EC4F5E"/>
    <w:rsid w:val="00EC4F5F"/>
    <w:rsid w:val="00EC4FCB"/>
    <w:rsid w:val="00EC50A6"/>
    <w:rsid w:val="00EC50E3"/>
    <w:rsid w:val="00EC533D"/>
    <w:rsid w:val="00EC5637"/>
    <w:rsid w:val="00EC56DC"/>
    <w:rsid w:val="00EC5704"/>
    <w:rsid w:val="00EC57CD"/>
    <w:rsid w:val="00EC5927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793"/>
    <w:rsid w:val="00ED199C"/>
    <w:rsid w:val="00ED1C72"/>
    <w:rsid w:val="00ED2022"/>
    <w:rsid w:val="00ED2059"/>
    <w:rsid w:val="00ED2358"/>
    <w:rsid w:val="00ED24D5"/>
    <w:rsid w:val="00ED2533"/>
    <w:rsid w:val="00ED2675"/>
    <w:rsid w:val="00ED2965"/>
    <w:rsid w:val="00ED2B69"/>
    <w:rsid w:val="00ED2BA0"/>
    <w:rsid w:val="00ED2F58"/>
    <w:rsid w:val="00ED313A"/>
    <w:rsid w:val="00ED31C3"/>
    <w:rsid w:val="00ED31F3"/>
    <w:rsid w:val="00ED325C"/>
    <w:rsid w:val="00ED32B7"/>
    <w:rsid w:val="00ED32F1"/>
    <w:rsid w:val="00ED3702"/>
    <w:rsid w:val="00ED3CA6"/>
    <w:rsid w:val="00ED3EC3"/>
    <w:rsid w:val="00ED3EDD"/>
    <w:rsid w:val="00ED3F82"/>
    <w:rsid w:val="00ED3FE1"/>
    <w:rsid w:val="00ED4278"/>
    <w:rsid w:val="00ED44AF"/>
    <w:rsid w:val="00ED4555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B93"/>
    <w:rsid w:val="00ED5E20"/>
    <w:rsid w:val="00ED5E6A"/>
    <w:rsid w:val="00ED5E8F"/>
    <w:rsid w:val="00ED625B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96"/>
    <w:rsid w:val="00EE17C3"/>
    <w:rsid w:val="00EE194B"/>
    <w:rsid w:val="00EE1CEC"/>
    <w:rsid w:val="00EE1EB2"/>
    <w:rsid w:val="00EE20A4"/>
    <w:rsid w:val="00EE21DB"/>
    <w:rsid w:val="00EE25C6"/>
    <w:rsid w:val="00EE29A7"/>
    <w:rsid w:val="00EE2A69"/>
    <w:rsid w:val="00EE2D91"/>
    <w:rsid w:val="00EE2DFE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613A"/>
    <w:rsid w:val="00EE6868"/>
    <w:rsid w:val="00EE68A7"/>
    <w:rsid w:val="00EE6B81"/>
    <w:rsid w:val="00EE6C38"/>
    <w:rsid w:val="00EE6EC5"/>
    <w:rsid w:val="00EE722A"/>
    <w:rsid w:val="00EE75A2"/>
    <w:rsid w:val="00EE7651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115A"/>
    <w:rsid w:val="00EF16AF"/>
    <w:rsid w:val="00EF17C1"/>
    <w:rsid w:val="00EF1B84"/>
    <w:rsid w:val="00EF1B85"/>
    <w:rsid w:val="00EF20F9"/>
    <w:rsid w:val="00EF242A"/>
    <w:rsid w:val="00EF2462"/>
    <w:rsid w:val="00EF2750"/>
    <w:rsid w:val="00EF2C82"/>
    <w:rsid w:val="00EF3030"/>
    <w:rsid w:val="00EF34CD"/>
    <w:rsid w:val="00EF34DD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1AA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BB5"/>
    <w:rsid w:val="00EF7C1D"/>
    <w:rsid w:val="00EF7F22"/>
    <w:rsid w:val="00EF7F6F"/>
    <w:rsid w:val="00F00223"/>
    <w:rsid w:val="00F002C6"/>
    <w:rsid w:val="00F003E4"/>
    <w:rsid w:val="00F0085D"/>
    <w:rsid w:val="00F0093F"/>
    <w:rsid w:val="00F00D54"/>
    <w:rsid w:val="00F00D8A"/>
    <w:rsid w:val="00F00EBC"/>
    <w:rsid w:val="00F0145F"/>
    <w:rsid w:val="00F01606"/>
    <w:rsid w:val="00F016D4"/>
    <w:rsid w:val="00F01766"/>
    <w:rsid w:val="00F01A28"/>
    <w:rsid w:val="00F01B88"/>
    <w:rsid w:val="00F01C84"/>
    <w:rsid w:val="00F01E08"/>
    <w:rsid w:val="00F0240D"/>
    <w:rsid w:val="00F02601"/>
    <w:rsid w:val="00F028D3"/>
    <w:rsid w:val="00F02AE4"/>
    <w:rsid w:val="00F03218"/>
    <w:rsid w:val="00F033D2"/>
    <w:rsid w:val="00F03435"/>
    <w:rsid w:val="00F03835"/>
    <w:rsid w:val="00F03D8A"/>
    <w:rsid w:val="00F04302"/>
    <w:rsid w:val="00F046C5"/>
    <w:rsid w:val="00F046F6"/>
    <w:rsid w:val="00F04719"/>
    <w:rsid w:val="00F04901"/>
    <w:rsid w:val="00F04A35"/>
    <w:rsid w:val="00F04A98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0D"/>
    <w:rsid w:val="00F06ACA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338"/>
    <w:rsid w:val="00F10865"/>
    <w:rsid w:val="00F109D8"/>
    <w:rsid w:val="00F10BEA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8E6"/>
    <w:rsid w:val="00F15A4A"/>
    <w:rsid w:val="00F15B9D"/>
    <w:rsid w:val="00F15C94"/>
    <w:rsid w:val="00F15DC1"/>
    <w:rsid w:val="00F1606B"/>
    <w:rsid w:val="00F16510"/>
    <w:rsid w:val="00F165B5"/>
    <w:rsid w:val="00F1663B"/>
    <w:rsid w:val="00F168E1"/>
    <w:rsid w:val="00F16CAC"/>
    <w:rsid w:val="00F16F13"/>
    <w:rsid w:val="00F176BA"/>
    <w:rsid w:val="00F17B13"/>
    <w:rsid w:val="00F17C7A"/>
    <w:rsid w:val="00F17CE5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2B"/>
    <w:rsid w:val="00F23AE3"/>
    <w:rsid w:val="00F23B88"/>
    <w:rsid w:val="00F23D1B"/>
    <w:rsid w:val="00F23FCA"/>
    <w:rsid w:val="00F24379"/>
    <w:rsid w:val="00F24CCF"/>
    <w:rsid w:val="00F24E55"/>
    <w:rsid w:val="00F24F2F"/>
    <w:rsid w:val="00F24F53"/>
    <w:rsid w:val="00F25168"/>
    <w:rsid w:val="00F251F7"/>
    <w:rsid w:val="00F25277"/>
    <w:rsid w:val="00F255E4"/>
    <w:rsid w:val="00F2566A"/>
    <w:rsid w:val="00F25A0C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12"/>
    <w:rsid w:val="00F26E2D"/>
    <w:rsid w:val="00F26F46"/>
    <w:rsid w:val="00F26F52"/>
    <w:rsid w:val="00F26FD6"/>
    <w:rsid w:val="00F27247"/>
    <w:rsid w:val="00F2735F"/>
    <w:rsid w:val="00F27ADA"/>
    <w:rsid w:val="00F27B8E"/>
    <w:rsid w:val="00F27CCE"/>
    <w:rsid w:val="00F27D71"/>
    <w:rsid w:val="00F27E0F"/>
    <w:rsid w:val="00F27F7A"/>
    <w:rsid w:val="00F300D8"/>
    <w:rsid w:val="00F30EC4"/>
    <w:rsid w:val="00F310C4"/>
    <w:rsid w:val="00F31145"/>
    <w:rsid w:val="00F31369"/>
    <w:rsid w:val="00F31508"/>
    <w:rsid w:val="00F31791"/>
    <w:rsid w:val="00F317C9"/>
    <w:rsid w:val="00F31BC2"/>
    <w:rsid w:val="00F31BD6"/>
    <w:rsid w:val="00F31EDE"/>
    <w:rsid w:val="00F32749"/>
    <w:rsid w:val="00F3280D"/>
    <w:rsid w:val="00F33204"/>
    <w:rsid w:val="00F3323E"/>
    <w:rsid w:val="00F3356C"/>
    <w:rsid w:val="00F3372C"/>
    <w:rsid w:val="00F33BC7"/>
    <w:rsid w:val="00F33C62"/>
    <w:rsid w:val="00F33D75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63A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6D6"/>
    <w:rsid w:val="00F3771D"/>
    <w:rsid w:val="00F3782F"/>
    <w:rsid w:val="00F37C38"/>
    <w:rsid w:val="00F37CA7"/>
    <w:rsid w:val="00F37DB0"/>
    <w:rsid w:val="00F37DF4"/>
    <w:rsid w:val="00F37F5D"/>
    <w:rsid w:val="00F37FBE"/>
    <w:rsid w:val="00F4027F"/>
    <w:rsid w:val="00F40606"/>
    <w:rsid w:val="00F40E7A"/>
    <w:rsid w:val="00F40ED4"/>
    <w:rsid w:val="00F410A4"/>
    <w:rsid w:val="00F412AD"/>
    <w:rsid w:val="00F4141F"/>
    <w:rsid w:val="00F4149D"/>
    <w:rsid w:val="00F41E02"/>
    <w:rsid w:val="00F41F1D"/>
    <w:rsid w:val="00F41FC9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B23"/>
    <w:rsid w:val="00F43F3F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13"/>
    <w:rsid w:val="00F47B82"/>
    <w:rsid w:val="00F47F70"/>
    <w:rsid w:val="00F500DD"/>
    <w:rsid w:val="00F504B0"/>
    <w:rsid w:val="00F507B5"/>
    <w:rsid w:val="00F509D2"/>
    <w:rsid w:val="00F50A8A"/>
    <w:rsid w:val="00F510D0"/>
    <w:rsid w:val="00F51235"/>
    <w:rsid w:val="00F512CD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C2E"/>
    <w:rsid w:val="00F53E21"/>
    <w:rsid w:val="00F5407D"/>
    <w:rsid w:val="00F5418F"/>
    <w:rsid w:val="00F542B3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52A"/>
    <w:rsid w:val="00F57666"/>
    <w:rsid w:val="00F57B31"/>
    <w:rsid w:val="00F6031D"/>
    <w:rsid w:val="00F60856"/>
    <w:rsid w:val="00F6088F"/>
    <w:rsid w:val="00F609D2"/>
    <w:rsid w:val="00F60D4B"/>
    <w:rsid w:val="00F60E55"/>
    <w:rsid w:val="00F6129A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FAE"/>
    <w:rsid w:val="00F66139"/>
    <w:rsid w:val="00F662E6"/>
    <w:rsid w:val="00F6643D"/>
    <w:rsid w:val="00F66BC7"/>
    <w:rsid w:val="00F66C0A"/>
    <w:rsid w:val="00F66D7E"/>
    <w:rsid w:val="00F66DED"/>
    <w:rsid w:val="00F673AA"/>
    <w:rsid w:val="00F67773"/>
    <w:rsid w:val="00F6777A"/>
    <w:rsid w:val="00F678D6"/>
    <w:rsid w:val="00F67B3C"/>
    <w:rsid w:val="00F67B7B"/>
    <w:rsid w:val="00F67BCD"/>
    <w:rsid w:val="00F67DB3"/>
    <w:rsid w:val="00F67E7C"/>
    <w:rsid w:val="00F67F91"/>
    <w:rsid w:val="00F70024"/>
    <w:rsid w:val="00F700A2"/>
    <w:rsid w:val="00F701AB"/>
    <w:rsid w:val="00F704FC"/>
    <w:rsid w:val="00F70692"/>
    <w:rsid w:val="00F70895"/>
    <w:rsid w:val="00F709E2"/>
    <w:rsid w:val="00F70B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72D"/>
    <w:rsid w:val="00F71B2C"/>
    <w:rsid w:val="00F71EFF"/>
    <w:rsid w:val="00F72339"/>
    <w:rsid w:val="00F725CF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1AC"/>
    <w:rsid w:val="00F74622"/>
    <w:rsid w:val="00F74740"/>
    <w:rsid w:val="00F74882"/>
    <w:rsid w:val="00F74AEB"/>
    <w:rsid w:val="00F74CE7"/>
    <w:rsid w:val="00F74FF9"/>
    <w:rsid w:val="00F753F5"/>
    <w:rsid w:val="00F754C0"/>
    <w:rsid w:val="00F755BA"/>
    <w:rsid w:val="00F7571E"/>
    <w:rsid w:val="00F757B3"/>
    <w:rsid w:val="00F75EC8"/>
    <w:rsid w:val="00F76219"/>
    <w:rsid w:val="00F76535"/>
    <w:rsid w:val="00F766D4"/>
    <w:rsid w:val="00F76B6F"/>
    <w:rsid w:val="00F76CF4"/>
    <w:rsid w:val="00F771CC"/>
    <w:rsid w:val="00F77529"/>
    <w:rsid w:val="00F775D7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D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786"/>
    <w:rsid w:val="00F847AD"/>
    <w:rsid w:val="00F84856"/>
    <w:rsid w:val="00F848D4"/>
    <w:rsid w:val="00F8490C"/>
    <w:rsid w:val="00F84A38"/>
    <w:rsid w:val="00F84E8A"/>
    <w:rsid w:val="00F852B4"/>
    <w:rsid w:val="00F8536C"/>
    <w:rsid w:val="00F85B0E"/>
    <w:rsid w:val="00F85C0C"/>
    <w:rsid w:val="00F86472"/>
    <w:rsid w:val="00F86529"/>
    <w:rsid w:val="00F869C5"/>
    <w:rsid w:val="00F86BA3"/>
    <w:rsid w:val="00F86BD1"/>
    <w:rsid w:val="00F86BD3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90087"/>
    <w:rsid w:val="00F9020A"/>
    <w:rsid w:val="00F90514"/>
    <w:rsid w:val="00F90906"/>
    <w:rsid w:val="00F90B6D"/>
    <w:rsid w:val="00F9100D"/>
    <w:rsid w:val="00F9108A"/>
    <w:rsid w:val="00F9131B"/>
    <w:rsid w:val="00F9186D"/>
    <w:rsid w:val="00F91B16"/>
    <w:rsid w:val="00F91B27"/>
    <w:rsid w:val="00F91BDF"/>
    <w:rsid w:val="00F91BF0"/>
    <w:rsid w:val="00F922A1"/>
    <w:rsid w:val="00F92417"/>
    <w:rsid w:val="00F927BE"/>
    <w:rsid w:val="00F929A6"/>
    <w:rsid w:val="00F92AC4"/>
    <w:rsid w:val="00F92ACE"/>
    <w:rsid w:val="00F92B54"/>
    <w:rsid w:val="00F9300D"/>
    <w:rsid w:val="00F93528"/>
    <w:rsid w:val="00F939E0"/>
    <w:rsid w:val="00F94285"/>
    <w:rsid w:val="00F9440F"/>
    <w:rsid w:val="00F94734"/>
    <w:rsid w:val="00F9479F"/>
    <w:rsid w:val="00F947EF"/>
    <w:rsid w:val="00F9484F"/>
    <w:rsid w:val="00F94931"/>
    <w:rsid w:val="00F94A6F"/>
    <w:rsid w:val="00F94B65"/>
    <w:rsid w:val="00F94D1B"/>
    <w:rsid w:val="00F94E0D"/>
    <w:rsid w:val="00F94ED3"/>
    <w:rsid w:val="00F95791"/>
    <w:rsid w:val="00F95947"/>
    <w:rsid w:val="00F95A0C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B3"/>
    <w:rsid w:val="00FA06E1"/>
    <w:rsid w:val="00FA0969"/>
    <w:rsid w:val="00FA0BB4"/>
    <w:rsid w:val="00FA0BE7"/>
    <w:rsid w:val="00FA0E3E"/>
    <w:rsid w:val="00FA2497"/>
    <w:rsid w:val="00FA24A4"/>
    <w:rsid w:val="00FA2752"/>
    <w:rsid w:val="00FA2787"/>
    <w:rsid w:val="00FA2A58"/>
    <w:rsid w:val="00FA2E89"/>
    <w:rsid w:val="00FA30E2"/>
    <w:rsid w:val="00FA3438"/>
    <w:rsid w:val="00FA3542"/>
    <w:rsid w:val="00FA3684"/>
    <w:rsid w:val="00FA38AC"/>
    <w:rsid w:val="00FA3E8F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6E21"/>
    <w:rsid w:val="00FA700E"/>
    <w:rsid w:val="00FA70BF"/>
    <w:rsid w:val="00FA72C8"/>
    <w:rsid w:val="00FA7359"/>
    <w:rsid w:val="00FA7890"/>
    <w:rsid w:val="00FA7CF6"/>
    <w:rsid w:val="00FB011A"/>
    <w:rsid w:val="00FB0226"/>
    <w:rsid w:val="00FB02FE"/>
    <w:rsid w:val="00FB0627"/>
    <w:rsid w:val="00FB077A"/>
    <w:rsid w:val="00FB0922"/>
    <w:rsid w:val="00FB0C3E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66B"/>
    <w:rsid w:val="00FB273E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871"/>
    <w:rsid w:val="00FB3C18"/>
    <w:rsid w:val="00FB3C85"/>
    <w:rsid w:val="00FB3D7A"/>
    <w:rsid w:val="00FB4038"/>
    <w:rsid w:val="00FB42D0"/>
    <w:rsid w:val="00FB4423"/>
    <w:rsid w:val="00FB4471"/>
    <w:rsid w:val="00FB4609"/>
    <w:rsid w:val="00FB4874"/>
    <w:rsid w:val="00FB4A63"/>
    <w:rsid w:val="00FB4AFD"/>
    <w:rsid w:val="00FB4CE3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B1A"/>
    <w:rsid w:val="00FB7B8D"/>
    <w:rsid w:val="00FB7CCC"/>
    <w:rsid w:val="00FB7E19"/>
    <w:rsid w:val="00FB7F01"/>
    <w:rsid w:val="00FC0212"/>
    <w:rsid w:val="00FC0309"/>
    <w:rsid w:val="00FC0713"/>
    <w:rsid w:val="00FC085B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83F"/>
    <w:rsid w:val="00FC2ADA"/>
    <w:rsid w:val="00FC2B13"/>
    <w:rsid w:val="00FC2B1F"/>
    <w:rsid w:val="00FC2E4A"/>
    <w:rsid w:val="00FC2FA5"/>
    <w:rsid w:val="00FC3150"/>
    <w:rsid w:val="00FC3539"/>
    <w:rsid w:val="00FC36B8"/>
    <w:rsid w:val="00FC393D"/>
    <w:rsid w:val="00FC3961"/>
    <w:rsid w:val="00FC39B6"/>
    <w:rsid w:val="00FC39E2"/>
    <w:rsid w:val="00FC3A55"/>
    <w:rsid w:val="00FC3FDA"/>
    <w:rsid w:val="00FC4211"/>
    <w:rsid w:val="00FC4343"/>
    <w:rsid w:val="00FC4454"/>
    <w:rsid w:val="00FC44FE"/>
    <w:rsid w:val="00FC45CD"/>
    <w:rsid w:val="00FC46CC"/>
    <w:rsid w:val="00FC49E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0D"/>
    <w:rsid w:val="00FC5EA0"/>
    <w:rsid w:val="00FC5F3C"/>
    <w:rsid w:val="00FC6264"/>
    <w:rsid w:val="00FC66C3"/>
    <w:rsid w:val="00FC6860"/>
    <w:rsid w:val="00FC68A5"/>
    <w:rsid w:val="00FC6B4F"/>
    <w:rsid w:val="00FC71B5"/>
    <w:rsid w:val="00FC7831"/>
    <w:rsid w:val="00FC798E"/>
    <w:rsid w:val="00FC7ADF"/>
    <w:rsid w:val="00FC7B9F"/>
    <w:rsid w:val="00FC7C39"/>
    <w:rsid w:val="00FC7D57"/>
    <w:rsid w:val="00FC7D94"/>
    <w:rsid w:val="00FC7DD6"/>
    <w:rsid w:val="00FD00AE"/>
    <w:rsid w:val="00FD0118"/>
    <w:rsid w:val="00FD0226"/>
    <w:rsid w:val="00FD0275"/>
    <w:rsid w:val="00FD078E"/>
    <w:rsid w:val="00FD1261"/>
    <w:rsid w:val="00FD15BA"/>
    <w:rsid w:val="00FD1A42"/>
    <w:rsid w:val="00FD1A77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D8"/>
    <w:rsid w:val="00FD457C"/>
    <w:rsid w:val="00FD459E"/>
    <w:rsid w:val="00FD4906"/>
    <w:rsid w:val="00FD4ACF"/>
    <w:rsid w:val="00FD4DA5"/>
    <w:rsid w:val="00FD536E"/>
    <w:rsid w:val="00FD54AE"/>
    <w:rsid w:val="00FD5A8D"/>
    <w:rsid w:val="00FD5B21"/>
    <w:rsid w:val="00FD5D4B"/>
    <w:rsid w:val="00FD607E"/>
    <w:rsid w:val="00FD623F"/>
    <w:rsid w:val="00FD6ABF"/>
    <w:rsid w:val="00FD7036"/>
    <w:rsid w:val="00FD7303"/>
    <w:rsid w:val="00FD74CC"/>
    <w:rsid w:val="00FD79E2"/>
    <w:rsid w:val="00FD7C5A"/>
    <w:rsid w:val="00FE01B3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C20"/>
    <w:rsid w:val="00FE1D75"/>
    <w:rsid w:val="00FE21F0"/>
    <w:rsid w:val="00FE246D"/>
    <w:rsid w:val="00FE2909"/>
    <w:rsid w:val="00FE2AA6"/>
    <w:rsid w:val="00FE2D21"/>
    <w:rsid w:val="00FE2DAD"/>
    <w:rsid w:val="00FE3111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4EF0"/>
    <w:rsid w:val="00FE50A5"/>
    <w:rsid w:val="00FE51B3"/>
    <w:rsid w:val="00FE554E"/>
    <w:rsid w:val="00FE55EC"/>
    <w:rsid w:val="00FE59A5"/>
    <w:rsid w:val="00FE59FE"/>
    <w:rsid w:val="00FE5A68"/>
    <w:rsid w:val="00FE5B82"/>
    <w:rsid w:val="00FE5D0F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65"/>
    <w:rsid w:val="00FE7FE8"/>
    <w:rsid w:val="00FF013A"/>
    <w:rsid w:val="00FF0898"/>
    <w:rsid w:val="00FF0911"/>
    <w:rsid w:val="00FF0C38"/>
    <w:rsid w:val="00FF0F38"/>
    <w:rsid w:val="00FF1382"/>
    <w:rsid w:val="00FF1713"/>
    <w:rsid w:val="00FF19A6"/>
    <w:rsid w:val="00FF1B20"/>
    <w:rsid w:val="00FF1C0B"/>
    <w:rsid w:val="00FF1CFB"/>
    <w:rsid w:val="00FF226F"/>
    <w:rsid w:val="00FF254D"/>
    <w:rsid w:val="00FF27A7"/>
    <w:rsid w:val="00FF28BF"/>
    <w:rsid w:val="00FF2991"/>
    <w:rsid w:val="00FF2CFB"/>
    <w:rsid w:val="00FF3194"/>
    <w:rsid w:val="00FF3292"/>
    <w:rsid w:val="00FF33DE"/>
    <w:rsid w:val="00FF34E2"/>
    <w:rsid w:val="00FF388E"/>
    <w:rsid w:val="00FF3A7C"/>
    <w:rsid w:val="00FF3B28"/>
    <w:rsid w:val="00FF3DF0"/>
    <w:rsid w:val="00FF4267"/>
    <w:rsid w:val="00FF42F1"/>
    <w:rsid w:val="00FF45E1"/>
    <w:rsid w:val="00FF489E"/>
    <w:rsid w:val="00FF4A9D"/>
    <w:rsid w:val="00FF4D95"/>
    <w:rsid w:val="00FF4DEB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1FF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664E0E"/>
  <w15:docId w15:val="{FFFF800B-5761-45CC-B4BB-E2948D4E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717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3CD7B-1FC8-45DF-A12B-976DE8E40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76</TotalTime>
  <Pages>43</Pages>
  <Words>7838</Words>
  <Characters>44682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52416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Papatsaraporn, Jaichaleiw</cp:lastModifiedBy>
  <cp:revision>16</cp:revision>
  <cp:lastPrinted>2020-05-11T04:38:00Z</cp:lastPrinted>
  <dcterms:created xsi:type="dcterms:W3CDTF">2020-05-07T13:08:00Z</dcterms:created>
  <dcterms:modified xsi:type="dcterms:W3CDTF">2020-05-11T11:25:00Z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