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AB1F55" w14:textId="77777777" w:rsidR="00184119" w:rsidRPr="000B7330" w:rsidRDefault="00184119" w:rsidP="00A041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0ADDE99B" w14:textId="77777777" w:rsidR="00A0412A" w:rsidRPr="000B7330" w:rsidRDefault="00A0412A" w:rsidP="00A041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7E579E18" w14:textId="77777777" w:rsidR="00A0412A" w:rsidRPr="000B7330" w:rsidRDefault="00A0412A" w:rsidP="00A041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0259072B" w14:textId="77777777" w:rsidR="00A0412A" w:rsidRPr="000B7330" w:rsidRDefault="00A0412A" w:rsidP="00A041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2C74A742" w14:textId="77777777" w:rsidR="00A0412A" w:rsidRPr="000B7330" w:rsidRDefault="00A0412A" w:rsidP="00A041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12415005" w14:textId="77777777" w:rsidR="00A0412A" w:rsidRPr="000B7330" w:rsidRDefault="00A0412A" w:rsidP="00A041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6EA78D68" w14:textId="77777777" w:rsidR="00A0412A" w:rsidRPr="000B7330" w:rsidRDefault="00A0412A" w:rsidP="00A041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2CE8B476" w14:textId="77777777" w:rsidR="00A0412A" w:rsidRPr="000B7330" w:rsidRDefault="00A0412A" w:rsidP="00A041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765FD912" w14:textId="77777777" w:rsidR="00A0412A" w:rsidRPr="000B7330" w:rsidRDefault="00A0412A" w:rsidP="00A041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56178F4F" w14:textId="77777777" w:rsidR="00A0412A" w:rsidRPr="000B7330" w:rsidRDefault="00A0412A" w:rsidP="00A041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60E1A8A2" w14:textId="77777777" w:rsidR="005559E5" w:rsidRPr="000B7330" w:rsidRDefault="005559E5" w:rsidP="00A041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4C0F2E03" w14:textId="77777777" w:rsidR="005559E5" w:rsidRPr="000B7330" w:rsidRDefault="005559E5" w:rsidP="00A041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7D64F6C9" w14:textId="77777777" w:rsidR="005559E5" w:rsidRPr="000B7330" w:rsidRDefault="005559E5" w:rsidP="00A041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  <w:cs/>
        </w:rPr>
      </w:pPr>
    </w:p>
    <w:p w14:paraId="255C8B16" w14:textId="77777777" w:rsidR="005559E5" w:rsidRPr="000B7330" w:rsidRDefault="005559E5" w:rsidP="00A041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  <w:cs/>
        </w:rPr>
      </w:pPr>
    </w:p>
    <w:p w14:paraId="6A508D74" w14:textId="77777777" w:rsidR="005559E5" w:rsidRPr="000B7330" w:rsidRDefault="005559E5" w:rsidP="00A041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2F4F7967" w14:textId="77777777" w:rsidR="002B6770" w:rsidRPr="000B7330" w:rsidRDefault="002B6770" w:rsidP="002B677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0B7330">
        <w:rPr>
          <w:rFonts w:asciiTheme="majorBidi" w:hAnsiTheme="majorBidi" w:cstheme="majorBidi"/>
          <w:sz w:val="52"/>
          <w:szCs w:val="52"/>
          <w:cs/>
        </w:rPr>
        <w:t>บริษัท ซีโอแอล จำกัด</w:t>
      </w:r>
      <w:r w:rsidRPr="000B7330">
        <w:rPr>
          <w:rFonts w:asciiTheme="majorBidi" w:hAnsiTheme="majorBidi" w:cstheme="majorBidi"/>
          <w:sz w:val="52"/>
          <w:szCs w:val="52"/>
        </w:rPr>
        <w:t xml:space="preserve"> </w:t>
      </w:r>
      <w:r w:rsidRPr="000B7330">
        <w:rPr>
          <w:rFonts w:asciiTheme="majorBidi" w:hAnsiTheme="majorBidi" w:cstheme="majorBidi"/>
          <w:sz w:val="52"/>
          <w:szCs w:val="52"/>
          <w:cs/>
        </w:rPr>
        <w:t>(มหาชน) และบริษัทย่อย</w:t>
      </w:r>
    </w:p>
    <w:p w14:paraId="16F12B3A" w14:textId="77777777" w:rsidR="005559E5" w:rsidRPr="000B7330" w:rsidRDefault="005559E5" w:rsidP="005559E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3D141C7F" w14:textId="77777777" w:rsidR="005559E5" w:rsidRPr="000B7330" w:rsidRDefault="005559E5" w:rsidP="005559E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47961877" w14:textId="77777777" w:rsidR="005559E5" w:rsidRPr="000B7330" w:rsidRDefault="005559E5" w:rsidP="005559E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64356F62" w14:textId="77777777" w:rsidR="005559E5" w:rsidRPr="000B7330" w:rsidRDefault="005559E5" w:rsidP="005559E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5D6AA371" w14:textId="2444C2BD" w:rsidR="00E066F1" w:rsidRPr="00A4230F" w:rsidRDefault="00E066F1" w:rsidP="00E066F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ระหว่างกาล</w:t>
      </w:r>
      <w:r w:rsidR="00B622E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5F0D2128" w14:textId="652B5FC9" w:rsidR="00E066F1" w:rsidRPr="00FD7428" w:rsidRDefault="00E066F1" w:rsidP="00E066F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D742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6F7AC0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FD7428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FD7428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5909E0" w:rsidRPr="005909E0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6F7AC0">
        <w:rPr>
          <w:rFonts w:ascii="Angsana New" w:hAnsi="Angsana New" w:cs="Angsana New"/>
          <w:b w:val="0"/>
          <w:bCs w:val="0"/>
          <w:sz w:val="32"/>
          <w:szCs w:val="32"/>
        </w:rPr>
        <w:t>63</w:t>
      </w:r>
    </w:p>
    <w:p w14:paraId="15BDE615" w14:textId="77777777" w:rsidR="00E066F1" w:rsidRPr="00FD7428" w:rsidRDefault="00E066F1" w:rsidP="00E066F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FD742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1307258" w14:textId="7176BECA" w:rsidR="00E066F1" w:rsidRPr="00A4230F" w:rsidRDefault="00E066F1" w:rsidP="00E066F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D742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B622E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FD7428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F10B249" w14:textId="77777777" w:rsidR="00804175" w:rsidRPr="000B7330" w:rsidRDefault="008041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1E948273" w14:textId="77777777" w:rsidR="00804175" w:rsidRPr="000B7330" w:rsidRDefault="00804175" w:rsidP="006203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2"/>
          <w:szCs w:val="32"/>
        </w:rPr>
      </w:pPr>
    </w:p>
    <w:p w14:paraId="425D26C8" w14:textId="77777777" w:rsidR="00804175" w:rsidRPr="000B7330" w:rsidRDefault="008041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0AA5988E" w14:textId="77777777" w:rsidR="00804175" w:rsidRPr="000B7330" w:rsidRDefault="00804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DDA4785" w14:textId="77777777" w:rsidR="00804175" w:rsidRPr="000B7330" w:rsidRDefault="00804175" w:rsidP="00F85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  <w:sectPr w:rsidR="00804175" w:rsidRPr="000B7330" w:rsidSect="00427C3F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type w:val="oddPage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  <w:docGrid w:linePitch="245"/>
        </w:sectPr>
      </w:pPr>
    </w:p>
    <w:p w14:paraId="09F67B2F" w14:textId="77777777" w:rsidR="006F2C07" w:rsidRPr="000B7330" w:rsidRDefault="006F2C07" w:rsidP="005559E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FE06096" w14:textId="77777777" w:rsidR="002D6B92" w:rsidRPr="000B7330" w:rsidRDefault="002D6B92" w:rsidP="005559E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DE64244" w14:textId="77777777" w:rsidR="002D6B92" w:rsidRDefault="002D6B92" w:rsidP="005559E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5891A7F" w14:textId="77777777" w:rsidR="00B87261" w:rsidRPr="000B7330" w:rsidRDefault="00B87261" w:rsidP="005559E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7CA5446" w14:textId="77777777" w:rsidR="002D6B92" w:rsidRPr="000B7330" w:rsidRDefault="002D6B92" w:rsidP="005559E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80FEEF9" w14:textId="77777777" w:rsidR="00842E6C" w:rsidRDefault="00842E6C" w:rsidP="005559E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64FB5B9" w14:textId="77777777" w:rsidR="00842E6C" w:rsidRPr="000B7330" w:rsidRDefault="00842E6C" w:rsidP="005559E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AFB704B" w14:textId="77777777" w:rsidR="006471C3" w:rsidRPr="000B7330" w:rsidRDefault="006471C3" w:rsidP="005559E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B0FD146" w14:textId="77777777" w:rsidR="00032DFA" w:rsidRPr="000B7330" w:rsidRDefault="00032DFA" w:rsidP="005559E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8DC5727" w14:textId="77777777" w:rsidR="00804175" w:rsidRPr="000B7330" w:rsidRDefault="00804175" w:rsidP="007A4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B7330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</w:t>
      </w:r>
      <w:r w:rsidR="00FF3BCE" w:rsidRPr="000B7330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  <w:r w:rsidRPr="000B7330">
        <w:rPr>
          <w:rFonts w:asciiTheme="majorBidi" w:hAnsiTheme="majorBidi" w:cstheme="majorBidi"/>
          <w:b/>
          <w:bCs/>
          <w:sz w:val="32"/>
          <w:szCs w:val="32"/>
          <w:cs/>
        </w:rPr>
        <w:t>โดยผู้สอบบัญชีรับอนุญาต</w:t>
      </w:r>
    </w:p>
    <w:p w14:paraId="78083C25" w14:textId="77777777" w:rsidR="00831289" w:rsidRPr="000B7330" w:rsidRDefault="00831289" w:rsidP="007A4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EF8547F" w14:textId="77777777" w:rsidR="00D611F6" w:rsidRPr="000B7330" w:rsidRDefault="00D611F6" w:rsidP="007A4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B7330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</w:t>
      </w:r>
      <w:r w:rsidR="008C3265" w:rsidRPr="000B7330">
        <w:rPr>
          <w:rFonts w:asciiTheme="majorBidi" w:hAnsiTheme="majorBidi" w:cstheme="majorBidi"/>
          <w:b/>
          <w:bCs/>
          <w:sz w:val="30"/>
          <w:szCs w:val="30"/>
          <w:cs/>
        </w:rPr>
        <w:t>บริษัท ซีโอแอล จำกัด (มหาชน)</w:t>
      </w:r>
    </w:p>
    <w:p w14:paraId="47CE6C1F" w14:textId="77777777" w:rsidR="00D611F6" w:rsidRPr="000B7330" w:rsidRDefault="00D611F6" w:rsidP="007A406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Theme="majorBidi" w:hAnsiTheme="majorBidi" w:cstheme="majorBidi"/>
          <w:lang w:val="en-US"/>
        </w:rPr>
      </w:pPr>
    </w:p>
    <w:p w14:paraId="0082A10E" w14:textId="29F49B45" w:rsidR="00E066F1" w:rsidRDefault="00E066F1" w:rsidP="00E066F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C7A6C">
        <w:rPr>
          <w:rFonts w:ascii="Angsana New" w:hAnsi="Angsana New" w:cs="Angsana New"/>
          <w:sz w:val="30"/>
          <w:szCs w:val="30"/>
          <w:cs/>
        </w:rPr>
        <w:t>ข้าพเจ้าได้สอบทานงบ</w:t>
      </w:r>
      <w:r w:rsidRPr="00EC7A6C">
        <w:rPr>
          <w:rFonts w:ascii="Angsana New" w:hAnsi="Angsana New" w:cs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EC7A6C">
        <w:rPr>
          <w:rFonts w:ascii="Angsana New" w:hAnsi="Angsana New" w:cs="Angsana New"/>
          <w:sz w:val="30"/>
          <w:szCs w:val="30"/>
        </w:rPr>
        <w:t xml:space="preserve"> </w:t>
      </w:r>
      <w:r w:rsidRPr="00EC7A6C">
        <w:rPr>
          <w:rFonts w:ascii="Angsana New" w:hAnsi="Angsana New" w:cs="Angsana New"/>
          <w:sz w:val="30"/>
          <w:szCs w:val="30"/>
          <w:cs/>
        </w:rPr>
        <w:t>ณ</w:t>
      </w:r>
      <w:r w:rsidRPr="00EC7A6C">
        <w:rPr>
          <w:rFonts w:ascii="Angsana New" w:hAnsi="Angsana New" w:cs="Angsana New"/>
          <w:sz w:val="30"/>
          <w:szCs w:val="30"/>
        </w:rPr>
        <w:t xml:space="preserve"> </w:t>
      </w:r>
      <w:r w:rsidRPr="00EC7A6C">
        <w:rPr>
          <w:rFonts w:ascii="Angsana New" w:hAnsi="Angsana New" w:cs="Angsana New"/>
          <w:sz w:val="30"/>
          <w:szCs w:val="30"/>
          <w:cs/>
        </w:rPr>
        <w:t>วันที่</w:t>
      </w:r>
      <w:r w:rsidRPr="00EC7A6C">
        <w:rPr>
          <w:rFonts w:ascii="Angsana New" w:hAnsi="Angsana New" w:cs="Angsana New"/>
          <w:sz w:val="30"/>
          <w:szCs w:val="30"/>
        </w:rPr>
        <w:t xml:space="preserve"> </w:t>
      </w:r>
      <w:r w:rsidR="006F7AC0"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EC7A6C">
        <w:rPr>
          <w:rFonts w:ascii="Angsana New" w:hAnsi="Angsana New" w:cs="Angsana New"/>
          <w:sz w:val="30"/>
          <w:szCs w:val="30"/>
        </w:rPr>
        <w:t xml:space="preserve"> </w:t>
      </w:r>
      <w:r w:rsidR="005909E0" w:rsidRPr="005909E0">
        <w:rPr>
          <w:rFonts w:ascii="Angsana New" w:hAnsi="Angsana New" w:cs="Angsana New"/>
          <w:sz w:val="30"/>
          <w:szCs w:val="30"/>
        </w:rPr>
        <w:t>25</w:t>
      </w:r>
      <w:r w:rsidR="006F7AC0">
        <w:rPr>
          <w:rFonts w:ascii="Angsana New" w:hAnsi="Angsana New" w:cs="Angsana New"/>
          <w:sz w:val="30"/>
          <w:szCs w:val="30"/>
        </w:rPr>
        <w:t>63</w:t>
      </w:r>
      <w:r w:rsidRPr="00EC7A6C">
        <w:rPr>
          <w:rFonts w:ascii="Angsana New" w:hAnsi="Angsana New" w:cs="Angsana New"/>
          <w:sz w:val="30"/>
          <w:szCs w:val="30"/>
        </w:rPr>
        <w:t xml:space="preserve"> </w:t>
      </w:r>
      <w:r w:rsidRPr="00EC7A6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C7A6C">
        <w:rPr>
          <w:rFonts w:ascii="Angsana New" w:hAnsi="Angsana New" w:cs="Angsana New"/>
          <w:sz w:val="30"/>
          <w:szCs w:val="30"/>
        </w:rPr>
        <w:t xml:space="preserve">      </w:t>
      </w:r>
      <w:r>
        <w:rPr>
          <w:rFonts w:ascii="Angsana New" w:hAnsi="Angsana New" w:cs="Angsana New"/>
          <w:sz w:val="30"/>
          <w:szCs w:val="30"/>
        </w:rPr>
        <w:t xml:space="preserve">   </w:t>
      </w:r>
      <w:r w:rsidRPr="00EC7A6C"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EC7A6C">
        <w:rPr>
          <w:rFonts w:ascii="Angsana New" w:hAnsi="Angsana New" w:cs="Angsana New"/>
          <w:sz w:val="30"/>
          <w:szCs w:val="30"/>
        </w:rPr>
        <w:t xml:space="preserve"> </w:t>
      </w:r>
      <w:r w:rsidRPr="00EC7A6C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EC7A6C">
        <w:rPr>
          <w:rFonts w:ascii="Angsana New" w:hAnsi="Angsana New" w:cs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EC7A6C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EC7A6C">
        <w:rPr>
          <w:rFonts w:ascii="Angsana New" w:hAnsi="Angsana New" w:cs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EC7A6C">
        <w:rPr>
          <w:rFonts w:ascii="Angsana New" w:hAnsi="Angsana New" w:cs="Angsana New"/>
          <w:sz w:val="30"/>
          <w:szCs w:val="30"/>
          <w:cs/>
        </w:rPr>
        <w:t>สำหรับงวด</w:t>
      </w:r>
      <w:r>
        <w:rPr>
          <w:rFonts w:ascii="Angsana New" w:hAnsi="Angsana New" w:cs="Angsana New" w:hint="cs"/>
          <w:sz w:val="30"/>
          <w:szCs w:val="30"/>
          <w:cs/>
        </w:rPr>
        <w:t>สาม</w:t>
      </w:r>
      <w:r w:rsidRPr="00EC7A6C">
        <w:rPr>
          <w:rFonts w:ascii="Angsana New" w:hAnsi="Angsana New" w:cs="Angsana New"/>
          <w:sz w:val="30"/>
          <w:szCs w:val="30"/>
          <w:cs/>
        </w:rPr>
        <w:t>เดือนสิ้นสุดวัน</w:t>
      </w:r>
      <w:r w:rsidRPr="00EC7A6C">
        <w:rPr>
          <w:rFonts w:ascii="Angsana New" w:hAnsi="Angsana New" w:cs="Angsana New" w:hint="cs"/>
          <w:sz w:val="30"/>
          <w:szCs w:val="30"/>
          <w:cs/>
        </w:rPr>
        <w:t xml:space="preserve">ที่ </w:t>
      </w:r>
      <w:r w:rsidR="006F7AC0">
        <w:rPr>
          <w:rFonts w:ascii="Angsana New" w:hAnsi="Angsana New" w:cs="Angsana New"/>
          <w:sz w:val="30"/>
          <w:szCs w:val="30"/>
        </w:rPr>
        <w:t>31</w:t>
      </w:r>
      <w:r w:rsidRPr="00EC7A6C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EC7A6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09E0" w:rsidRPr="005909E0">
        <w:rPr>
          <w:rFonts w:ascii="Angsana New" w:hAnsi="Angsana New" w:cs="Angsana New"/>
          <w:sz w:val="30"/>
          <w:szCs w:val="30"/>
        </w:rPr>
        <w:t>25</w:t>
      </w:r>
      <w:r w:rsidR="006F7AC0">
        <w:rPr>
          <w:rFonts w:ascii="Angsana New" w:hAnsi="Angsana New" w:cs="Angsana New"/>
          <w:sz w:val="30"/>
          <w:szCs w:val="30"/>
        </w:rPr>
        <w:t>63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หมายเหตุประกอบงบการเงินแบบย่อ </w:t>
      </w:r>
      <w:r w:rsidRPr="009D7222">
        <w:rPr>
          <w:rFonts w:ascii="Angsana New" w:hAnsi="Angsana New" w:cs="Angsana New"/>
          <w:sz w:val="30"/>
          <w:szCs w:val="30"/>
        </w:rPr>
        <w:t>(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ข้อมูลทางการเงินระหว่างกาล)</w:t>
      </w:r>
      <w:r w:rsidRPr="00A73BBD">
        <w:rPr>
          <w:rFonts w:ascii="Angsana New" w:hAnsi="Angsana New" w:cs="Angsana New"/>
          <w:sz w:val="30"/>
          <w:szCs w:val="30"/>
          <w:cs/>
        </w:rPr>
        <w:t xml:space="preserve"> ของบริษัท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8C3265">
        <w:rPr>
          <w:rFonts w:ascii="Angsana New" w:hAnsi="Angsana New" w:cs="Angsana New" w:hint="cs"/>
          <w:sz w:val="30"/>
          <w:szCs w:val="30"/>
          <w:cs/>
        </w:rPr>
        <w:t>ซีโอแอล</w:t>
      </w:r>
      <w:r w:rsidRPr="008C326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D4BC4">
        <w:rPr>
          <w:rFonts w:ascii="Angsana New" w:hAnsi="Angsana New" w:cs="Angsana New"/>
          <w:sz w:val="30"/>
          <w:szCs w:val="30"/>
          <w:cs/>
        </w:rPr>
        <w:t>จำกัด</w:t>
      </w:r>
      <w:r w:rsidRPr="008D4BC4">
        <w:rPr>
          <w:rFonts w:ascii="Angsana New" w:hAnsi="Angsana New" w:cs="Angsana New"/>
          <w:sz w:val="30"/>
          <w:szCs w:val="30"/>
        </w:rPr>
        <w:t xml:space="preserve"> </w:t>
      </w:r>
      <w:r w:rsidRPr="008D4BC4">
        <w:rPr>
          <w:rFonts w:ascii="Angsana New" w:hAnsi="Angsana New" w:cs="Angsana New" w:hint="cs"/>
          <w:sz w:val="30"/>
          <w:szCs w:val="30"/>
          <w:cs/>
        </w:rPr>
        <w:t>(มหาชน)</w:t>
      </w:r>
      <w:r w:rsidRPr="00A73BBD">
        <w:rPr>
          <w:rFonts w:ascii="Angsana New" w:hAnsi="Angsana New" w:cs="Angsana New" w:hint="cs"/>
          <w:sz w:val="30"/>
          <w:szCs w:val="30"/>
          <w:cs/>
        </w:rPr>
        <w:t xml:space="preserve"> และบริษัทย่อย และของเฉพาะบริษัท </w:t>
      </w:r>
      <w:r w:rsidRPr="008C3265">
        <w:rPr>
          <w:rFonts w:ascii="Angsana New" w:hAnsi="Angsana New" w:cs="Angsana New" w:hint="cs"/>
          <w:sz w:val="30"/>
          <w:szCs w:val="30"/>
          <w:cs/>
        </w:rPr>
        <w:t>ซีโอแอล</w:t>
      </w:r>
      <w:r w:rsidRPr="008C326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D4BC4">
        <w:rPr>
          <w:rFonts w:ascii="Angsana New" w:hAnsi="Angsana New" w:cs="Angsana New"/>
          <w:sz w:val="30"/>
          <w:szCs w:val="30"/>
          <w:cs/>
        </w:rPr>
        <w:t>จำกัด</w:t>
      </w:r>
      <w:r w:rsidRPr="008D4BC4">
        <w:rPr>
          <w:rFonts w:ascii="Angsana New" w:hAnsi="Angsana New" w:cs="Angsana New"/>
          <w:sz w:val="30"/>
          <w:szCs w:val="30"/>
        </w:rPr>
        <w:t xml:space="preserve"> </w:t>
      </w:r>
      <w:r w:rsidRPr="008D4BC4">
        <w:rPr>
          <w:rFonts w:ascii="Angsana New" w:hAnsi="Angsana New" w:cs="Angsana New" w:hint="cs"/>
          <w:sz w:val="30"/>
          <w:szCs w:val="30"/>
          <w:cs/>
        </w:rPr>
        <w:t>(มหาชน)</w:t>
      </w:r>
      <w:r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>
        <w:rPr>
          <w:rFonts w:ascii="Angsana New" w:hAnsi="Angsana New" w:cs="Angsana New" w:hint="cs"/>
          <w:sz w:val="30"/>
          <w:szCs w:val="30"/>
          <w:cs/>
        </w:rPr>
        <w:t>นำเสนอ</w:t>
      </w:r>
      <w:r w:rsidRPr="009D7222">
        <w:rPr>
          <w:rFonts w:ascii="Angsana New" w:hAnsi="Angsana New" w:cs="Angsana New"/>
          <w:sz w:val="30"/>
          <w:szCs w:val="30"/>
          <w:cs/>
        </w:rPr>
        <w:t>ข้อมูล</w:t>
      </w:r>
      <w:r w:rsidRPr="009D7222">
        <w:rPr>
          <w:rFonts w:ascii="Angsana New" w:hAnsi="Angsana New" w:cs="Angsana New" w:hint="cs"/>
          <w:sz w:val="30"/>
          <w:szCs w:val="30"/>
          <w:cs/>
        </w:rPr>
        <w:t>ทางการเงิน</w:t>
      </w:r>
      <w:r w:rsidRPr="009D7222">
        <w:rPr>
          <w:rFonts w:ascii="Angsana New" w:hAnsi="Angsana New" w:cs="Angsana New"/>
          <w:sz w:val="30"/>
          <w:szCs w:val="30"/>
          <w:cs/>
        </w:rPr>
        <w:t>ระหว่างกาลเหล่านี้ตาม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="006F7AC0">
        <w:rPr>
          <w:rFonts w:ascii="Angsana New" w:hAnsi="Angsana New" w:cs="Angsana New"/>
          <w:sz w:val="30"/>
          <w:szCs w:val="30"/>
        </w:rPr>
        <w:t>34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การเงินระหว่างกาล </w:t>
      </w:r>
      <w:r w:rsidRPr="009D7222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9D7222">
        <w:rPr>
          <w:rFonts w:ascii="Angsana New" w:hAnsi="Angsana New" w:cs="Angsana New" w:hint="cs"/>
          <w:sz w:val="30"/>
          <w:szCs w:val="30"/>
          <w:cs/>
        </w:rPr>
        <w:t>ให้</w:t>
      </w:r>
      <w:r w:rsidRPr="009D7222">
        <w:rPr>
          <w:rFonts w:ascii="Angsana New" w:hAnsi="Angsana New" w:cs="Angsana New"/>
          <w:sz w:val="30"/>
          <w:szCs w:val="30"/>
          <w:cs/>
        </w:rPr>
        <w:t>ข้อสรุป</w:t>
      </w:r>
      <w:r w:rsidRPr="009D7222">
        <w:rPr>
          <w:rFonts w:ascii="Angsana New" w:hAnsi="Angsana New" w:cs="Angsana New" w:hint="cs"/>
          <w:sz w:val="30"/>
          <w:szCs w:val="30"/>
          <w:cs/>
        </w:rPr>
        <w:t>เกี่ยวกับข้อมูลทาง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1F1790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  <w:r w:rsidRPr="00EC7A6C">
        <w:rPr>
          <w:rFonts w:ascii="Angsana New" w:hAnsi="Angsana New" w:cs="Angsana New"/>
          <w:sz w:val="30"/>
          <w:szCs w:val="30"/>
        </w:rPr>
        <w:t xml:space="preserve"> </w:t>
      </w:r>
    </w:p>
    <w:p w14:paraId="6242FB11" w14:textId="77777777" w:rsidR="007A406C" w:rsidRPr="000B7330" w:rsidRDefault="007A406C" w:rsidP="007A406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EA6A400" w14:textId="77777777" w:rsidR="004313A0" w:rsidRPr="000B7330" w:rsidRDefault="004313A0" w:rsidP="007A40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0B7330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19EE7243" w14:textId="77777777" w:rsidR="007A406C" w:rsidRPr="000B7330" w:rsidRDefault="007A406C" w:rsidP="007A40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BA23B25" w14:textId="3C254810" w:rsidR="00D87986" w:rsidRPr="000B7330" w:rsidRDefault="004313A0" w:rsidP="00D8798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B7330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B7330">
        <w:rPr>
          <w:rFonts w:asciiTheme="majorBidi" w:hAnsiTheme="majorBidi" w:cstheme="majorBidi"/>
          <w:sz w:val="30"/>
          <w:szCs w:val="30"/>
        </w:rPr>
        <w:t xml:space="preserve"> </w:t>
      </w:r>
      <w:r w:rsidRPr="000B7330">
        <w:rPr>
          <w:rFonts w:asciiTheme="majorBidi" w:hAnsiTheme="majorBidi" w:cstheme="majorBidi"/>
          <w:sz w:val="30"/>
          <w:szCs w:val="30"/>
          <w:cs/>
        </w:rPr>
        <w:t>รหัส</w:t>
      </w:r>
      <w:r w:rsidRPr="000B7330">
        <w:rPr>
          <w:rFonts w:asciiTheme="majorBidi" w:hAnsiTheme="majorBidi" w:cstheme="majorBidi"/>
          <w:sz w:val="30"/>
          <w:szCs w:val="30"/>
        </w:rPr>
        <w:t xml:space="preserve"> </w:t>
      </w:r>
      <w:r w:rsidR="005909E0" w:rsidRPr="005909E0">
        <w:rPr>
          <w:rFonts w:asciiTheme="majorBidi" w:hAnsiTheme="majorBidi" w:cstheme="majorBidi"/>
          <w:sz w:val="30"/>
          <w:szCs w:val="30"/>
        </w:rPr>
        <w:t>2</w:t>
      </w:r>
      <w:r w:rsidR="006F7AC0">
        <w:rPr>
          <w:rFonts w:asciiTheme="majorBidi" w:hAnsiTheme="majorBidi" w:cstheme="majorBidi"/>
          <w:sz w:val="30"/>
          <w:szCs w:val="30"/>
        </w:rPr>
        <w:t>410</w:t>
      </w:r>
      <w:r w:rsidRPr="000B7330">
        <w:rPr>
          <w:rFonts w:asciiTheme="majorBidi" w:hAnsiTheme="majorBidi" w:cstheme="majorBidi"/>
          <w:sz w:val="30"/>
          <w:szCs w:val="30"/>
        </w:rPr>
        <w:t xml:space="preserve"> “</w:t>
      </w:r>
      <w:r w:rsidRPr="000B7330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5B34C0" w:rsidRPr="000B73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7330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0B7330">
        <w:rPr>
          <w:rFonts w:asciiTheme="majorBidi" w:hAnsiTheme="majorBidi" w:cstheme="majorBidi"/>
          <w:sz w:val="30"/>
          <w:szCs w:val="30"/>
        </w:rPr>
        <w:t>”</w:t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7330">
        <w:rPr>
          <w:rFonts w:asciiTheme="majorBidi" w:hAnsiTheme="majorBidi" w:cstheme="majorBidi"/>
          <w:spacing w:val="-6"/>
          <w:sz w:val="30"/>
          <w:szCs w:val="30"/>
          <w:cs/>
        </w:rPr>
        <w:t>การสอบทานดังกล่าวประกอบด้วย</w:t>
      </w:r>
      <w:r w:rsidRPr="000B733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0B7330">
        <w:rPr>
          <w:rFonts w:asciiTheme="majorBidi" w:hAnsiTheme="majorBidi" w:cstheme="majorBidi"/>
          <w:spacing w:val="-6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0B7330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0B7330">
        <w:rPr>
          <w:rFonts w:asciiTheme="majorBidi" w:hAnsiTheme="majorBidi" w:cstheme="majorBidi"/>
          <w:sz w:val="30"/>
          <w:szCs w:val="30"/>
        </w:rPr>
        <w:t xml:space="preserve"> </w:t>
      </w:r>
      <w:r w:rsidRPr="000B7330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</w:t>
      </w:r>
      <w:r w:rsidR="005B34C0" w:rsidRPr="000B7330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0B7330">
        <w:rPr>
          <w:rFonts w:asciiTheme="majorBidi" w:hAnsiTheme="majorBidi" w:cstheme="majorBidi"/>
          <w:sz w:val="30"/>
          <w:szCs w:val="30"/>
          <w:cs/>
        </w:rPr>
        <w:t>นัยสำคัญทั้งหมดซึ่งอาจพบได้จากการตรวจสอบ</w:t>
      </w:r>
      <w:r w:rsidRPr="000B7330">
        <w:rPr>
          <w:rFonts w:asciiTheme="majorBidi" w:hAnsiTheme="majorBidi" w:cstheme="majorBidi"/>
          <w:sz w:val="30"/>
          <w:szCs w:val="30"/>
        </w:rPr>
        <w:t xml:space="preserve"> </w:t>
      </w:r>
      <w:r w:rsidRPr="000B7330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0B7330">
        <w:rPr>
          <w:rFonts w:asciiTheme="majorBidi" w:hAnsiTheme="majorBidi" w:cstheme="majorBidi"/>
          <w:sz w:val="30"/>
          <w:szCs w:val="30"/>
        </w:rPr>
        <w:t xml:space="preserve"> </w:t>
      </w:r>
      <w:r w:rsidRPr="000B7330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</w:t>
      </w:r>
      <w:r w:rsidR="005B34C0" w:rsidRPr="000B7330">
        <w:rPr>
          <w:rFonts w:asciiTheme="majorBidi" w:hAnsiTheme="majorBidi" w:cstheme="majorBidi"/>
          <w:sz w:val="30"/>
          <w:szCs w:val="30"/>
          <w:cs/>
        </w:rPr>
        <w:t>ข้อมูลทาง</w:t>
      </w:r>
      <w:r w:rsidRPr="000B7330">
        <w:rPr>
          <w:rFonts w:asciiTheme="majorBidi" w:hAnsiTheme="majorBidi" w:cstheme="majorBidi"/>
          <w:sz w:val="30"/>
          <w:szCs w:val="30"/>
          <w:cs/>
        </w:rPr>
        <w:t>การเงินระหว่างกาลที่สอบทาน</w:t>
      </w:r>
    </w:p>
    <w:p w14:paraId="49C3ED3B" w14:textId="77777777" w:rsidR="00D42EAB" w:rsidRPr="000B7330" w:rsidRDefault="00D42EAB" w:rsidP="00204BA7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sz w:val="30"/>
          <w:szCs w:val="30"/>
        </w:rPr>
      </w:pPr>
    </w:p>
    <w:p w14:paraId="35A80B33" w14:textId="77777777" w:rsidR="00470CB8" w:rsidRDefault="00470CB8" w:rsidP="00204BA7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sz w:val="30"/>
          <w:szCs w:val="30"/>
        </w:rPr>
        <w:sectPr w:rsidR="00470CB8" w:rsidSect="00470CB8">
          <w:headerReference w:type="default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440" w:header="720" w:footer="720" w:gutter="0"/>
          <w:cols w:space="708"/>
          <w:titlePg/>
          <w:docGrid w:linePitch="360"/>
        </w:sectPr>
      </w:pPr>
    </w:p>
    <w:p w14:paraId="7C70D4C2" w14:textId="682A3109" w:rsidR="00D42EAB" w:rsidRPr="000B7330" w:rsidRDefault="00D42EAB" w:rsidP="00204BA7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sz w:val="30"/>
          <w:szCs w:val="30"/>
        </w:rPr>
      </w:pPr>
    </w:p>
    <w:p w14:paraId="2FDB7B19" w14:textId="77777777" w:rsidR="00476925" w:rsidRDefault="00476925" w:rsidP="000F69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</w:p>
    <w:p w14:paraId="120E374A" w14:textId="77777777" w:rsidR="000F69EE" w:rsidRPr="000B7330" w:rsidRDefault="00451B41" w:rsidP="000F69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0B7330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ข้อสรุป</w:t>
      </w:r>
    </w:p>
    <w:p w14:paraId="466BD71E" w14:textId="77777777" w:rsidR="000F69EE" w:rsidRPr="000B7330" w:rsidRDefault="000F69EE" w:rsidP="000F70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thaiDistribute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32286D72" w14:textId="0913FA6C" w:rsidR="0009306C" w:rsidRPr="000B7330" w:rsidRDefault="00FE0F7E" w:rsidP="000F70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thaiDistribute"/>
        <w:rPr>
          <w:rFonts w:asciiTheme="majorBidi" w:hAnsiTheme="majorBidi" w:cstheme="majorBidi"/>
          <w:b w:val="0"/>
          <w:bCs w:val="0"/>
        </w:rPr>
      </w:pPr>
      <w:r w:rsidRPr="000B7330">
        <w:rPr>
          <w:rFonts w:asciiTheme="majorBidi" w:hAnsiTheme="majorBidi" w:cstheme="majorBidi"/>
          <w:b w:val="0"/>
          <w:bCs w:val="0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="000F70FA" w:rsidRPr="000B7330">
        <w:rPr>
          <w:rFonts w:asciiTheme="majorBidi" w:hAnsiTheme="majorBidi" w:cstheme="majorBidi"/>
          <w:b w:val="0"/>
          <w:bCs w:val="0"/>
          <w:sz w:val="30"/>
          <w:szCs w:val="30"/>
        </w:rPr>
        <w:br/>
      </w:r>
      <w:r w:rsidRPr="000B7330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ฉบับที่ </w:t>
      </w:r>
      <w:r w:rsidR="006F7AC0">
        <w:rPr>
          <w:rFonts w:asciiTheme="majorBidi" w:hAnsiTheme="majorBidi" w:cstheme="majorBidi"/>
          <w:b w:val="0"/>
          <w:bCs w:val="0"/>
          <w:sz w:val="30"/>
          <w:szCs w:val="30"/>
        </w:rPr>
        <w:t>34</w:t>
      </w:r>
      <w:r w:rsidRPr="000B7330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เรื่อง </w:t>
      </w:r>
      <w:r w:rsidR="00E70F7F" w:rsidRPr="000B7330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การรายงานทาง</w:t>
      </w:r>
      <w:r w:rsidRPr="000B7330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53FB7632" w14:textId="77777777" w:rsidR="00D87986" w:rsidRPr="000B7330" w:rsidRDefault="00D87986" w:rsidP="00A21F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0F23673" w14:textId="77777777" w:rsidR="00A21F9B" w:rsidRPr="0068499E" w:rsidRDefault="00A21F9B" w:rsidP="00A21F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68499E">
        <w:rPr>
          <w:rFonts w:asciiTheme="majorBidi" w:hAnsiTheme="majorBidi" w:cstheme="majorBidi"/>
          <w:i/>
          <w:iCs/>
          <w:sz w:val="30"/>
          <w:szCs w:val="30"/>
          <w:cs/>
        </w:rPr>
        <w:t>ข้อมูลและเหตุการณ์ที่เน้น</w:t>
      </w:r>
    </w:p>
    <w:p w14:paraId="171FD543" w14:textId="77777777" w:rsidR="00A21F9B" w:rsidRPr="0068499E" w:rsidRDefault="00A21F9B" w:rsidP="00A21F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B452C01" w14:textId="1FB29365" w:rsidR="00D611F6" w:rsidRPr="000B7330" w:rsidRDefault="004B378A" w:rsidP="00D611F6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Theme="majorBidi" w:hAnsiTheme="majorBidi" w:cstheme="majorBidi"/>
          <w:spacing w:val="-2"/>
          <w:lang w:val="en-US"/>
        </w:rPr>
      </w:pPr>
      <w:r w:rsidRPr="00E57710">
        <w:rPr>
          <w:rFonts w:asciiTheme="majorBidi" w:hAnsiTheme="majorBidi" w:cstheme="majorBidi"/>
          <w:cs/>
          <w:lang w:val="en-US"/>
        </w:rPr>
        <w:t>ข้าพเจ้าขอให้สังเกตหมายเหตุประกอบข้อมูลทางการเงินระหว่างกาลข้อ</w:t>
      </w:r>
      <w:r w:rsidR="008D0115">
        <w:rPr>
          <w:rFonts w:asciiTheme="majorBidi" w:hAnsiTheme="majorBidi" w:cstheme="majorBidi"/>
          <w:lang w:val="en-US"/>
        </w:rPr>
        <w:t xml:space="preserve"> 3</w:t>
      </w:r>
      <w:r w:rsidRPr="00E57710">
        <w:rPr>
          <w:rFonts w:asciiTheme="majorBidi" w:hAnsiTheme="majorBidi" w:cstheme="majorBidi"/>
          <w:cs/>
          <w:lang w:val="en-US"/>
        </w:rPr>
        <w:t xml:space="preserve"> ซึ่งได้อธิบายถึงผลกระทบต่อบริษัทและบริษัทย่อยจากการนำนโยบายการบัญชีใหม่มาถือปฏิบัติตั้งแต่วันที่</w:t>
      </w:r>
      <w:r w:rsidR="008D0115">
        <w:rPr>
          <w:rFonts w:asciiTheme="majorBidi" w:hAnsiTheme="majorBidi" w:cstheme="majorBidi"/>
          <w:lang w:val="en-US"/>
        </w:rPr>
        <w:t xml:space="preserve"> 1</w:t>
      </w:r>
      <w:r w:rsidRPr="00E57710">
        <w:rPr>
          <w:rFonts w:asciiTheme="majorBidi" w:hAnsiTheme="majorBidi" w:cstheme="majorBidi"/>
          <w:cs/>
          <w:lang w:val="en-US"/>
        </w:rPr>
        <w:t xml:space="preserve"> มกราคม</w:t>
      </w:r>
      <w:r w:rsidR="008D0115">
        <w:rPr>
          <w:rFonts w:asciiTheme="majorBidi" w:hAnsiTheme="majorBidi" w:cstheme="majorBidi"/>
          <w:lang w:val="en-US"/>
        </w:rPr>
        <w:t xml:space="preserve"> </w:t>
      </w:r>
      <w:r w:rsidR="005909E0" w:rsidRPr="005909E0">
        <w:rPr>
          <w:rFonts w:asciiTheme="majorBidi" w:hAnsiTheme="majorBidi" w:cstheme="majorBidi"/>
          <w:lang w:val="en-US"/>
        </w:rPr>
        <w:t>25</w:t>
      </w:r>
      <w:r w:rsidR="008D0115">
        <w:rPr>
          <w:rFonts w:asciiTheme="majorBidi" w:hAnsiTheme="majorBidi" w:cstheme="majorBidi"/>
          <w:lang w:val="en-US"/>
        </w:rPr>
        <w:t>63</w:t>
      </w:r>
      <w:r w:rsidR="00A25361">
        <w:rPr>
          <w:rFonts w:asciiTheme="majorBidi" w:hAnsiTheme="majorBidi" w:cstheme="majorBidi" w:hint="cs"/>
          <w:cs/>
          <w:lang w:val="en-US"/>
        </w:rPr>
        <w:t xml:space="preserve"> ทั้งนี้ ข้อสรุปของข้าพเจ้าไม่ได้เปลี่ยนแปลงไปเนื่องจากเรื่องนี้</w:t>
      </w:r>
    </w:p>
    <w:p w14:paraId="67B5F2D6" w14:textId="77777777" w:rsidR="004B378A" w:rsidRPr="000B7330" w:rsidRDefault="004B378A" w:rsidP="00D611F6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A31D8BA" w14:textId="77777777" w:rsidR="004B378A" w:rsidRPr="000B7330" w:rsidRDefault="004B378A" w:rsidP="00D611F6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554415E" w14:textId="48FD6BD9" w:rsidR="00BA3956" w:rsidRDefault="00BA3956" w:rsidP="00D611F6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D1F313C" w14:textId="70B0969F" w:rsidR="00782E20" w:rsidRDefault="00782E20" w:rsidP="00D611F6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18F4B12" w14:textId="77777777" w:rsidR="00782E20" w:rsidRPr="000B7330" w:rsidRDefault="00782E20" w:rsidP="00D611F6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C5C9F45" w14:textId="77777777" w:rsidR="00BA3956" w:rsidRPr="000B7330" w:rsidRDefault="00BA3956" w:rsidP="00D611F6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856F81A" w14:textId="77777777" w:rsidR="00D65FA8" w:rsidRPr="000B7330" w:rsidRDefault="00D65FA8" w:rsidP="00D65FA8">
      <w:pPr>
        <w:pStyle w:val="T"/>
        <w:ind w:left="0"/>
        <w:jc w:val="both"/>
        <w:rPr>
          <w:rFonts w:asciiTheme="majorBidi" w:hAnsiTheme="majorBidi" w:cstheme="majorBidi"/>
          <w:cs/>
        </w:rPr>
      </w:pPr>
      <w:r w:rsidRPr="000B7330">
        <w:rPr>
          <w:rFonts w:asciiTheme="majorBidi" w:hAnsiTheme="majorBidi" w:cstheme="majorBidi"/>
          <w:cs/>
        </w:rPr>
        <w:t>(วัชระ ภัทรพิทักษ์)</w:t>
      </w:r>
    </w:p>
    <w:p w14:paraId="4B78D5B6" w14:textId="77777777" w:rsidR="00DF4B4D" w:rsidRPr="000B7330" w:rsidRDefault="00D65FA8" w:rsidP="00D65FA8">
      <w:pPr>
        <w:pStyle w:val="T"/>
        <w:ind w:left="0"/>
        <w:jc w:val="both"/>
        <w:rPr>
          <w:rFonts w:asciiTheme="majorBidi" w:hAnsiTheme="majorBidi" w:cstheme="majorBidi"/>
        </w:rPr>
      </w:pPr>
      <w:r w:rsidRPr="000B7330">
        <w:rPr>
          <w:rFonts w:asciiTheme="majorBidi" w:hAnsiTheme="majorBidi" w:cstheme="majorBidi"/>
          <w:cs/>
        </w:rPr>
        <w:t>ผู้สอบบัญชีรับอนุญาต</w:t>
      </w:r>
    </w:p>
    <w:p w14:paraId="75AB7FE7" w14:textId="205DE524" w:rsidR="00D611F6" w:rsidRPr="000B7330" w:rsidRDefault="00D611F6" w:rsidP="00D611F6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Theme="majorBidi" w:hAnsiTheme="majorBidi" w:cstheme="majorBidi"/>
          <w:cs/>
        </w:rPr>
      </w:pPr>
      <w:r w:rsidRPr="000B7330">
        <w:rPr>
          <w:rFonts w:asciiTheme="majorBidi" w:hAnsiTheme="majorBidi" w:cstheme="majorBidi"/>
          <w:cs/>
        </w:rPr>
        <w:t>เลขทะเบียน</w:t>
      </w:r>
      <w:r w:rsidRPr="000B7330">
        <w:rPr>
          <w:rFonts w:asciiTheme="majorBidi" w:hAnsiTheme="majorBidi" w:cstheme="majorBidi"/>
          <w:lang w:val="en-US"/>
        </w:rPr>
        <w:t xml:space="preserve"> </w:t>
      </w:r>
      <w:r w:rsidR="006F7AC0">
        <w:rPr>
          <w:rFonts w:asciiTheme="majorBidi" w:hAnsiTheme="majorBidi" w:cstheme="majorBidi"/>
          <w:lang w:val="en-US"/>
        </w:rPr>
        <w:t>6669</w:t>
      </w:r>
    </w:p>
    <w:p w14:paraId="4F56CA7C" w14:textId="77777777" w:rsidR="00D611F6" w:rsidRPr="000B7330" w:rsidRDefault="00D611F6" w:rsidP="00D611F6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FA2E3C4" w14:textId="77777777" w:rsidR="00D611F6" w:rsidRPr="000B7330" w:rsidRDefault="00D611F6" w:rsidP="00D611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B7330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708C58C" w14:textId="77777777" w:rsidR="00D611F6" w:rsidRPr="000B7330" w:rsidRDefault="00D611F6" w:rsidP="00D611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B7330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668F628D" w14:textId="3047CE6D" w:rsidR="00BE7864" w:rsidRPr="000B7330" w:rsidRDefault="006F7AC0" w:rsidP="00426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11</w:t>
      </w:r>
      <w:r w:rsidR="00B60A3F" w:rsidRPr="00F55326">
        <w:rPr>
          <w:rFonts w:asciiTheme="majorBidi" w:hAnsiTheme="majorBidi" w:cstheme="majorBidi"/>
          <w:sz w:val="30"/>
          <w:szCs w:val="30"/>
        </w:rPr>
        <w:t xml:space="preserve"> </w:t>
      </w:r>
      <w:r w:rsidR="00B622E7" w:rsidRPr="00F55326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B60A3F" w:rsidRPr="00F5532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909E0" w:rsidRPr="005909E0">
        <w:rPr>
          <w:rFonts w:asciiTheme="majorBidi" w:hAnsiTheme="majorBidi" w:cstheme="majorBidi"/>
          <w:sz w:val="30"/>
          <w:szCs w:val="30"/>
        </w:rPr>
        <w:t>25</w:t>
      </w:r>
      <w:r>
        <w:rPr>
          <w:rFonts w:asciiTheme="majorBidi" w:hAnsiTheme="majorBidi" w:cstheme="majorBidi"/>
          <w:sz w:val="30"/>
          <w:szCs w:val="30"/>
        </w:rPr>
        <w:t>63</w:t>
      </w:r>
    </w:p>
    <w:p w14:paraId="7DA99C27" w14:textId="77777777" w:rsidR="00697E6A" w:rsidRPr="000B7330" w:rsidRDefault="00697E6A" w:rsidP="000B73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1EFD0BD" w14:textId="77777777" w:rsidR="008653F1" w:rsidRPr="006C5B94" w:rsidRDefault="008653F1" w:rsidP="000B73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24"/>
          <w:szCs w:val="24"/>
        </w:rPr>
      </w:pPr>
    </w:p>
    <w:p w14:paraId="7D52E836" w14:textId="77777777" w:rsidR="006827DE" w:rsidRPr="000B7330" w:rsidRDefault="006827DE" w:rsidP="000B73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 w:hint="cs"/>
          <w:sz w:val="30"/>
          <w:szCs w:val="30"/>
          <w:cs/>
        </w:rPr>
      </w:pPr>
      <w:bookmarkStart w:id="0" w:name="_GoBack"/>
      <w:bookmarkEnd w:id="0"/>
    </w:p>
    <w:sectPr w:rsidR="006827DE" w:rsidRPr="000B7330" w:rsidSect="00470CB8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A92F97" w14:textId="77777777" w:rsidR="003018FF" w:rsidRDefault="003018FF">
      <w:r>
        <w:separator/>
      </w:r>
    </w:p>
  </w:endnote>
  <w:endnote w:type="continuationSeparator" w:id="0">
    <w:p w14:paraId="2E20D75B" w14:textId="77777777" w:rsidR="003018FF" w:rsidRDefault="00301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0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44470" w14:textId="77777777" w:rsidR="006044D7" w:rsidRDefault="006044D7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4AF22F30" w14:textId="1E8D652B" w:rsidR="006044D7" w:rsidRDefault="006044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Pr="005909E0">
      <w:rPr>
        <w:rFonts w:ascii="Angsana New" w:hAnsi="Angsana New"/>
        <w:i/>
        <w:iCs/>
        <w:color w:val="0000FF"/>
        <w:sz w:val="30"/>
        <w:szCs w:val="30"/>
      </w:rPr>
      <w:t>2</w:t>
    </w:r>
    <w:r>
      <w:rPr>
        <w:rFonts w:ascii="Angsana New" w:hAnsi="Angsana New"/>
        <w:i/>
        <w:iCs/>
        <w:color w:val="0000FF"/>
        <w:sz w:val="30"/>
        <w:szCs w:val="30"/>
      </w:rPr>
      <w:t>01</w:t>
    </w:r>
    <w:r w:rsidRPr="005909E0">
      <w:rPr>
        <w:rFonts w:ascii="Angsana New" w:hAnsi="Angsana New"/>
        <w:i/>
        <w:iCs/>
        <w:color w:val="0000FF"/>
        <w:sz w:val="30"/>
        <w:szCs w:val="3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4DFF46" w14:textId="78DA915A" w:rsidR="006044D7" w:rsidRDefault="006044D7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470CB8">
      <w:rPr>
        <w:noProof/>
      </w:rPr>
      <w:t>colt1</w:t>
    </w:r>
    <w:r>
      <w:rPr>
        <w:noProof/>
      </w:rP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>
      <w:rPr>
        <w:rStyle w:val="PageNumber"/>
        <w:noProof/>
      </w:rPr>
      <w:t>38</w:t>
    </w:r>
    <w:r>
      <w:rPr>
        <w:rStyle w:val="PageNumber"/>
      </w:rPr>
      <w:fldChar w:fldCharType="end"/>
    </w:r>
  </w:p>
  <w:p w14:paraId="0246E9CA" w14:textId="77777777" w:rsidR="006044D7" w:rsidRPr="00960645" w:rsidRDefault="006044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BFE1B" w14:textId="77777777" w:rsidR="006044D7" w:rsidRDefault="006044D7" w:rsidP="00F2000C">
    <w:pPr>
      <w:pStyle w:val="Footer"/>
      <w:framePr w:wrap="around" w:vAnchor="text" w:hAnchor="margin" w:xAlign="right" w:y="1"/>
      <w:rPr>
        <w:rStyle w:val="PageNumber"/>
      </w:rPr>
    </w:pPr>
  </w:p>
  <w:p w14:paraId="02603159" w14:textId="77777777" w:rsidR="006044D7" w:rsidRPr="00754709" w:rsidRDefault="006044D7" w:rsidP="005862D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31F02" w14:textId="1AA961FB" w:rsidR="006044D7" w:rsidRPr="0074530E" w:rsidRDefault="006044D7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5909E0">
      <w:rPr>
        <w:rFonts w:ascii="Angsana New" w:hAnsi="Angsana New"/>
        <w:sz w:val="30"/>
        <w:szCs w:val="30"/>
        <w:lang w:val="en-US"/>
      </w:rPr>
      <w:t>2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65C" w14:textId="77777777" w:rsidR="00470CB8" w:rsidRDefault="00470CB8" w:rsidP="00F2000C">
    <w:pPr>
      <w:pStyle w:val="Footer"/>
      <w:framePr w:wrap="around" w:vAnchor="text" w:hAnchor="margin" w:xAlign="right" w:y="1"/>
      <w:rPr>
        <w:rStyle w:val="PageNumber"/>
      </w:rPr>
    </w:pPr>
  </w:p>
  <w:p w14:paraId="738D6021" w14:textId="77777777" w:rsidR="00470CB8" w:rsidRPr="00754709" w:rsidRDefault="00470CB8" w:rsidP="005862D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8984776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ADA8CB7" w14:textId="626F365D" w:rsidR="00470CB8" w:rsidRPr="00470CB8" w:rsidRDefault="00470CB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70CB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70CB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70CB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70CB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70CB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762D7C" w14:textId="77777777" w:rsidR="003018FF" w:rsidRDefault="003018FF">
      <w:r>
        <w:separator/>
      </w:r>
    </w:p>
  </w:footnote>
  <w:footnote w:type="continuationSeparator" w:id="0">
    <w:p w14:paraId="32DFBB77" w14:textId="77777777" w:rsidR="003018FF" w:rsidRDefault="003018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14B1C" w14:textId="77777777" w:rsidR="006044D7" w:rsidRDefault="00470CB8" w:rsidP="00713C50">
    <w:pPr>
      <w:pStyle w:val="Header"/>
    </w:pPr>
    <w:r>
      <w:rPr>
        <w:noProof/>
      </w:rPr>
      <w:pict w14:anchorId="1F33801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549B5" w14:textId="77777777" w:rsidR="006044D7" w:rsidRPr="000F69EE" w:rsidRDefault="006044D7">
    <w:pPr>
      <w:pStyle w:val="Header"/>
      <w:rPr>
        <w:rFonts w:ascii="Times New Roman" w:hAnsi="Times New Roman" w:cs="Times New Roman"/>
        <w:sz w:val="22"/>
        <w:szCs w:val="22"/>
      </w:rPr>
    </w:pPr>
  </w:p>
  <w:p w14:paraId="67E9A242" w14:textId="77777777" w:rsidR="006044D7" w:rsidRPr="000F69EE" w:rsidRDefault="006044D7">
    <w:pPr>
      <w:pStyle w:val="Header"/>
      <w:rPr>
        <w:rFonts w:ascii="Times New Roman" w:hAnsi="Times New Roman" w:cs="Times New Roman"/>
        <w:sz w:val="22"/>
        <w:szCs w:val="22"/>
      </w:rPr>
    </w:pPr>
  </w:p>
  <w:p w14:paraId="0902A156" w14:textId="77777777" w:rsidR="006044D7" w:rsidRPr="000F69EE" w:rsidRDefault="006044D7">
    <w:pPr>
      <w:pStyle w:val="Header"/>
      <w:rPr>
        <w:rFonts w:ascii="Times New Roman" w:hAnsi="Times New Roman" w:cs="Times New Roman"/>
        <w:sz w:val="22"/>
        <w:szCs w:val="22"/>
      </w:rPr>
    </w:pPr>
  </w:p>
  <w:p w14:paraId="44F40E2C" w14:textId="77777777" w:rsidR="006044D7" w:rsidRPr="000F69EE" w:rsidRDefault="006044D7">
    <w:pPr>
      <w:pStyle w:val="Header"/>
      <w:rPr>
        <w:rFonts w:ascii="Times New Roman" w:hAnsi="Times New Roman" w:cs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51CFE7" w14:textId="77777777" w:rsidR="006044D7" w:rsidRPr="00E566C7" w:rsidRDefault="006044D7">
    <w:pPr>
      <w:pStyle w:val="Header"/>
      <w:rPr>
        <w:rFonts w:asciiTheme="majorBidi" w:hAnsiTheme="majorBidi" w:cstheme="majorBidi"/>
        <w:sz w:val="32"/>
        <w:szCs w:val="32"/>
      </w:rPr>
    </w:pPr>
  </w:p>
  <w:p w14:paraId="40A1AC41" w14:textId="77777777" w:rsidR="006044D7" w:rsidRPr="00E566C7" w:rsidRDefault="006044D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D59876" w14:textId="77777777" w:rsidR="006044D7" w:rsidRPr="005559E5" w:rsidRDefault="006044D7" w:rsidP="005559E5">
    <w:pPr>
      <w:pStyle w:val="Header"/>
      <w:rPr>
        <w:rFonts w:ascii="Times New Roman" w:hAnsi="Times New Roman" w:cs="Times New Roman"/>
        <w:sz w:val="20"/>
        <w:szCs w:val="2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1B593D" w14:textId="77777777" w:rsidR="006044D7" w:rsidRPr="00ED0CA7" w:rsidRDefault="006044D7" w:rsidP="00BB52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 w:hint="cs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111A7E4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eastAsia="Times New Roman" w:hAnsi="Angsana New" w:cs="Angsana New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395C3B9B"/>
    <w:multiLevelType w:val="multilevel"/>
    <w:tmpl w:val="74FED2A0"/>
    <w:lvl w:ilvl="0">
      <w:start w:val="7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5" w15:restartNumberingAfterBreak="0">
    <w:nsid w:val="47263C93"/>
    <w:multiLevelType w:val="multilevel"/>
    <w:tmpl w:val="A8CAD01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6567742B"/>
    <w:multiLevelType w:val="multilevel"/>
    <w:tmpl w:val="74FED2A0"/>
    <w:lvl w:ilvl="0">
      <w:start w:val="7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3F4479"/>
    <w:multiLevelType w:val="hybridMultilevel"/>
    <w:tmpl w:val="83247816"/>
    <w:lvl w:ilvl="0" w:tplc="FE92C71E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8"/>
  </w:num>
  <w:num w:numId="5">
    <w:abstractNumId w:val="9"/>
  </w:num>
  <w:num w:numId="6">
    <w:abstractNumId w:val="7"/>
  </w:num>
  <w:num w:numId="7">
    <w:abstractNumId w:val="3"/>
  </w:num>
  <w:num w:numId="8">
    <w:abstractNumId w:val="2"/>
  </w:num>
  <w:num w:numId="9">
    <w:abstractNumId w:val="10"/>
  </w:num>
  <w:num w:numId="10">
    <w:abstractNumId w:val="11"/>
  </w:num>
  <w:num w:numId="11">
    <w:abstractNumId w:val="6"/>
  </w:num>
  <w:num w:numId="12">
    <w:abstractNumId w:val="0"/>
  </w:num>
  <w:num w:numId="13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860"/>
    <w:rsid w:val="00000E68"/>
    <w:rsid w:val="000019A3"/>
    <w:rsid w:val="00001BEF"/>
    <w:rsid w:val="00002138"/>
    <w:rsid w:val="00002527"/>
    <w:rsid w:val="00002A9B"/>
    <w:rsid w:val="00002D6B"/>
    <w:rsid w:val="000039AE"/>
    <w:rsid w:val="00003C07"/>
    <w:rsid w:val="00003FDB"/>
    <w:rsid w:val="00004111"/>
    <w:rsid w:val="00004270"/>
    <w:rsid w:val="0000435C"/>
    <w:rsid w:val="0000464A"/>
    <w:rsid w:val="00005185"/>
    <w:rsid w:val="000055E8"/>
    <w:rsid w:val="0000599A"/>
    <w:rsid w:val="00005ACB"/>
    <w:rsid w:val="00005BAB"/>
    <w:rsid w:val="000063D2"/>
    <w:rsid w:val="00006896"/>
    <w:rsid w:val="00006BEE"/>
    <w:rsid w:val="00007283"/>
    <w:rsid w:val="000077E1"/>
    <w:rsid w:val="00007B57"/>
    <w:rsid w:val="00010374"/>
    <w:rsid w:val="000112EE"/>
    <w:rsid w:val="00011906"/>
    <w:rsid w:val="0001192B"/>
    <w:rsid w:val="00011E79"/>
    <w:rsid w:val="00011FFE"/>
    <w:rsid w:val="00012047"/>
    <w:rsid w:val="00012E83"/>
    <w:rsid w:val="000135F7"/>
    <w:rsid w:val="0001364C"/>
    <w:rsid w:val="000140FF"/>
    <w:rsid w:val="00015215"/>
    <w:rsid w:val="000158A8"/>
    <w:rsid w:val="00015C52"/>
    <w:rsid w:val="00015EBB"/>
    <w:rsid w:val="000174B1"/>
    <w:rsid w:val="000174BF"/>
    <w:rsid w:val="00017792"/>
    <w:rsid w:val="000179F5"/>
    <w:rsid w:val="00017AAA"/>
    <w:rsid w:val="00020021"/>
    <w:rsid w:val="00020144"/>
    <w:rsid w:val="0002055E"/>
    <w:rsid w:val="0002081A"/>
    <w:rsid w:val="00020882"/>
    <w:rsid w:val="00020A06"/>
    <w:rsid w:val="00020E35"/>
    <w:rsid w:val="00021255"/>
    <w:rsid w:val="00021BD6"/>
    <w:rsid w:val="00022087"/>
    <w:rsid w:val="0002225E"/>
    <w:rsid w:val="000224D7"/>
    <w:rsid w:val="00022960"/>
    <w:rsid w:val="00022D3A"/>
    <w:rsid w:val="0002303A"/>
    <w:rsid w:val="00023101"/>
    <w:rsid w:val="000233A0"/>
    <w:rsid w:val="00023CE6"/>
    <w:rsid w:val="00024019"/>
    <w:rsid w:val="00024182"/>
    <w:rsid w:val="00024751"/>
    <w:rsid w:val="00024953"/>
    <w:rsid w:val="00024DC6"/>
    <w:rsid w:val="00024F30"/>
    <w:rsid w:val="000254C1"/>
    <w:rsid w:val="00025586"/>
    <w:rsid w:val="00025DFF"/>
    <w:rsid w:val="00026132"/>
    <w:rsid w:val="00026171"/>
    <w:rsid w:val="0002666D"/>
    <w:rsid w:val="00026B34"/>
    <w:rsid w:val="00027A4F"/>
    <w:rsid w:val="0003099B"/>
    <w:rsid w:val="00030AC0"/>
    <w:rsid w:val="00031980"/>
    <w:rsid w:val="00031ADE"/>
    <w:rsid w:val="00031ED1"/>
    <w:rsid w:val="00031FF7"/>
    <w:rsid w:val="00032ABF"/>
    <w:rsid w:val="00032DFA"/>
    <w:rsid w:val="0003340E"/>
    <w:rsid w:val="00033483"/>
    <w:rsid w:val="0003348B"/>
    <w:rsid w:val="00033505"/>
    <w:rsid w:val="0003396F"/>
    <w:rsid w:val="00033EFB"/>
    <w:rsid w:val="000340A0"/>
    <w:rsid w:val="00034851"/>
    <w:rsid w:val="0003495A"/>
    <w:rsid w:val="000351D6"/>
    <w:rsid w:val="0003575F"/>
    <w:rsid w:val="00035A15"/>
    <w:rsid w:val="00035BA4"/>
    <w:rsid w:val="00036B34"/>
    <w:rsid w:val="00036C24"/>
    <w:rsid w:val="00036E95"/>
    <w:rsid w:val="00037519"/>
    <w:rsid w:val="00037979"/>
    <w:rsid w:val="000401E2"/>
    <w:rsid w:val="000401EE"/>
    <w:rsid w:val="00040250"/>
    <w:rsid w:val="000404E2"/>
    <w:rsid w:val="00040791"/>
    <w:rsid w:val="00040952"/>
    <w:rsid w:val="00041320"/>
    <w:rsid w:val="00041512"/>
    <w:rsid w:val="00041597"/>
    <w:rsid w:val="00041C82"/>
    <w:rsid w:val="00041E72"/>
    <w:rsid w:val="00042371"/>
    <w:rsid w:val="00042590"/>
    <w:rsid w:val="0004274D"/>
    <w:rsid w:val="00042C7D"/>
    <w:rsid w:val="00042C86"/>
    <w:rsid w:val="00042F74"/>
    <w:rsid w:val="0004317B"/>
    <w:rsid w:val="00043355"/>
    <w:rsid w:val="000434F1"/>
    <w:rsid w:val="00043DDD"/>
    <w:rsid w:val="00043EF5"/>
    <w:rsid w:val="00043FE3"/>
    <w:rsid w:val="0004419A"/>
    <w:rsid w:val="00044350"/>
    <w:rsid w:val="0004445C"/>
    <w:rsid w:val="000444A8"/>
    <w:rsid w:val="00045E6A"/>
    <w:rsid w:val="000463AC"/>
    <w:rsid w:val="0004647D"/>
    <w:rsid w:val="00046AFC"/>
    <w:rsid w:val="00047356"/>
    <w:rsid w:val="00047970"/>
    <w:rsid w:val="00047A7A"/>
    <w:rsid w:val="00050935"/>
    <w:rsid w:val="00050D26"/>
    <w:rsid w:val="00050DDE"/>
    <w:rsid w:val="00051417"/>
    <w:rsid w:val="00051EA1"/>
    <w:rsid w:val="00051EB6"/>
    <w:rsid w:val="00052251"/>
    <w:rsid w:val="000526C4"/>
    <w:rsid w:val="000529F4"/>
    <w:rsid w:val="00053769"/>
    <w:rsid w:val="00053811"/>
    <w:rsid w:val="000539D5"/>
    <w:rsid w:val="000540C6"/>
    <w:rsid w:val="00054433"/>
    <w:rsid w:val="000544F6"/>
    <w:rsid w:val="00054AFC"/>
    <w:rsid w:val="0005542F"/>
    <w:rsid w:val="000557CE"/>
    <w:rsid w:val="000558C4"/>
    <w:rsid w:val="000566C8"/>
    <w:rsid w:val="000573FF"/>
    <w:rsid w:val="000602A6"/>
    <w:rsid w:val="000609FF"/>
    <w:rsid w:val="00060A8D"/>
    <w:rsid w:val="000611CB"/>
    <w:rsid w:val="0006155C"/>
    <w:rsid w:val="00061B0E"/>
    <w:rsid w:val="00061CDD"/>
    <w:rsid w:val="00062766"/>
    <w:rsid w:val="0006276B"/>
    <w:rsid w:val="00062B25"/>
    <w:rsid w:val="000631B6"/>
    <w:rsid w:val="000631FC"/>
    <w:rsid w:val="000637A0"/>
    <w:rsid w:val="000639A9"/>
    <w:rsid w:val="00064211"/>
    <w:rsid w:val="000643EC"/>
    <w:rsid w:val="00065008"/>
    <w:rsid w:val="000650A9"/>
    <w:rsid w:val="0006511E"/>
    <w:rsid w:val="0006537A"/>
    <w:rsid w:val="00065604"/>
    <w:rsid w:val="00065C76"/>
    <w:rsid w:val="00066B58"/>
    <w:rsid w:val="000672F9"/>
    <w:rsid w:val="000673D2"/>
    <w:rsid w:val="000675C1"/>
    <w:rsid w:val="00067A26"/>
    <w:rsid w:val="000701D0"/>
    <w:rsid w:val="000701F5"/>
    <w:rsid w:val="00070C77"/>
    <w:rsid w:val="00071176"/>
    <w:rsid w:val="0007172A"/>
    <w:rsid w:val="00071E82"/>
    <w:rsid w:val="00071FDA"/>
    <w:rsid w:val="0007232F"/>
    <w:rsid w:val="00072552"/>
    <w:rsid w:val="000732EB"/>
    <w:rsid w:val="00073367"/>
    <w:rsid w:val="00073D82"/>
    <w:rsid w:val="00074891"/>
    <w:rsid w:val="00074A1B"/>
    <w:rsid w:val="00074A75"/>
    <w:rsid w:val="00074F14"/>
    <w:rsid w:val="00075907"/>
    <w:rsid w:val="00075927"/>
    <w:rsid w:val="00075A87"/>
    <w:rsid w:val="00075FFE"/>
    <w:rsid w:val="00076582"/>
    <w:rsid w:val="00076D90"/>
    <w:rsid w:val="00077245"/>
    <w:rsid w:val="00077E11"/>
    <w:rsid w:val="000802E7"/>
    <w:rsid w:val="00080D67"/>
    <w:rsid w:val="00082881"/>
    <w:rsid w:val="00083554"/>
    <w:rsid w:val="00083E88"/>
    <w:rsid w:val="000845DD"/>
    <w:rsid w:val="000847B7"/>
    <w:rsid w:val="00084E43"/>
    <w:rsid w:val="00084E93"/>
    <w:rsid w:val="00085378"/>
    <w:rsid w:val="00085A1A"/>
    <w:rsid w:val="00085D36"/>
    <w:rsid w:val="00085EAB"/>
    <w:rsid w:val="00086220"/>
    <w:rsid w:val="0008656E"/>
    <w:rsid w:val="00086754"/>
    <w:rsid w:val="00086D43"/>
    <w:rsid w:val="0008744D"/>
    <w:rsid w:val="00087870"/>
    <w:rsid w:val="00087983"/>
    <w:rsid w:val="00087ADB"/>
    <w:rsid w:val="00090048"/>
    <w:rsid w:val="00090090"/>
    <w:rsid w:val="000900D2"/>
    <w:rsid w:val="000901E2"/>
    <w:rsid w:val="000904B7"/>
    <w:rsid w:val="00090A84"/>
    <w:rsid w:val="00090EBA"/>
    <w:rsid w:val="00090F48"/>
    <w:rsid w:val="000913A0"/>
    <w:rsid w:val="00091446"/>
    <w:rsid w:val="00091902"/>
    <w:rsid w:val="00092094"/>
    <w:rsid w:val="00092224"/>
    <w:rsid w:val="00092AD7"/>
    <w:rsid w:val="00092AE1"/>
    <w:rsid w:val="00092B09"/>
    <w:rsid w:val="0009306C"/>
    <w:rsid w:val="0009353D"/>
    <w:rsid w:val="00093B30"/>
    <w:rsid w:val="00093B6E"/>
    <w:rsid w:val="00093DF1"/>
    <w:rsid w:val="00093F38"/>
    <w:rsid w:val="0009470A"/>
    <w:rsid w:val="00094BAF"/>
    <w:rsid w:val="00094D1B"/>
    <w:rsid w:val="00094FB4"/>
    <w:rsid w:val="00095A5F"/>
    <w:rsid w:val="00095E09"/>
    <w:rsid w:val="00095FC1"/>
    <w:rsid w:val="0009663A"/>
    <w:rsid w:val="000967D6"/>
    <w:rsid w:val="000967F0"/>
    <w:rsid w:val="000967F3"/>
    <w:rsid w:val="00096F8D"/>
    <w:rsid w:val="00096FDE"/>
    <w:rsid w:val="00097659"/>
    <w:rsid w:val="000A0559"/>
    <w:rsid w:val="000A09B4"/>
    <w:rsid w:val="000A0BB9"/>
    <w:rsid w:val="000A0FBB"/>
    <w:rsid w:val="000A12A1"/>
    <w:rsid w:val="000A171A"/>
    <w:rsid w:val="000A178A"/>
    <w:rsid w:val="000A1E4E"/>
    <w:rsid w:val="000A312D"/>
    <w:rsid w:val="000A31D2"/>
    <w:rsid w:val="000A3750"/>
    <w:rsid w:val="000A4553"/>
    <w:rsid w:val="000A457A"/>
    <w:rsid w:val="000A4730"/>
    <w:rsid w:val="000A473B"/>
    <w:rsid w:val="000A4D19"/>
    <w:rsid w:val="000A50AE"/>
    <w:rsid w:val="000A5C48"/>
    <w:rsid w:val="000A60F5"/>
    <w:rsid w:val="000A63EB"/>
    <w:rsid w:val="000A6B33"/>
    <w:rsid w:val="000A6BAD"/>
    <w:rsid w:val="000A6D5A"/>
    <w:rsid w:val="000A74A7"/>
    <w:rsid w:val="000A770E"/>
    <w:rsid w:val="000A78E1"/>
    <w:rsid w:val="000B00A5"/>
    <w:rsid w:val="000B0D32"/>
    <w:rsid w:val="000B1135"/>
    <w:rsid w:val="000B13E3"/>
    <w:rsid w:val="000B142E"/>
    <w:rsid w:val="000B14A1"/>
    <w:rsid w:val="000B287F"/>
    <w:rsid w:val="000B2FD3"/>
    <w:rsid w:val="000B31C7"/>
    <w:rsid w:val="000B33FE"/>
    <w:rsid w:val="000B38EB"/>
    <w:rsid w:val="000B4B3A"/>
    <w:rsid w:val="000B57F9"/>
    <w:rsid w:val="000B5A36"/>
    <w:rsid w:val="000B65A6"/>
    <w:rsid w:val="000B6CDD"/>
    <w:rsid w:val="000B7292"/>
    <w:rsid w:val="000B7330"/>
    <w:rsid w:val="000B7375"/>
    <w:rsid w:val="000B741E"/>
    <w:rsid w:val="000B7699"/>
    <w:rsid w:val="000B7961"/>
    <w:rsid w:val="000B7C55"/>
    <w:rsid w:val="000C00BB"/>
    <w:rsid w:val="000C1276"/>
    <w:rsid w:val="000C1616"/>
    <w:rsid w:val="000C2252"/>
    <w:rsid w:val="000C2263"/>
    <w:rsid w:val="000C2563"/>
    <w:rsid w:val="000C3F77"/>
    <w:rsid w:val="000C3FCD"/>
    <w:rsid w:val="000C451D"/>
    <w:rsid w:val="000C477A"/>
    <w:rsid w:val="000C4D87"/>
    <w:rsid w:val="000C4DF0"/>
    <w:rsid w:val="000C5043"/>
    <w:rsid w:val="000C539F"/>
    <w:rsid w:val="000C582A"/>
    <w:rsid w:val="000C698D"/>
    <w:rsid w:val="000C6B3B"/>
    <w:rsid w:val="000C7494"/>
    <w:rsid w:val="000C7D63"/>
    <w:rsid w:val="000D041B"/>
    <w:rsid w:val="000D080B"/>
    <w:rsid w:val="000D0AE2"/>
    <w:rsid w:val="000D0CDC"/>
    <w:rsid w:val="000D147A"/>
    <w:rsid w:val="000D165D"/>
    <w:rsid w:val="000D16F5"/>
    <w:rsid w:val="000D1947"/>
    <w:rsid w:val="000D1F12"/>
    <w:rsid w:val="000D21E2"/>
    <w:rsid w:val="000D251A"/>
    <w:rsid w:val="000D25DF"/>
    <w:rsid w:val="000D2BFA"/>
    <w:rsid w:val="000D2D2F"/>
    <w:rsid w:val="000D3629"/>
    <w:rsid w:val="000D3E01"/>
    <w:rsid w:val="000D3EDE"/>
    <w:rsid w:val="000D3F3E"/>
    <w:rsid w:val="000D439B"/>
    <w:rsid w:val="000D4450"/>
    <w:rsid w:val="000D4AED"/>
    <w:rsid w:val="000D4CEA"/>
    <w:rsid w:val="000D4E2B"/>
    <w:rsid w:val="000D5A9D"/>
    <w:rsid w:val="000D5D90"/>
    <w:rsid w:val="000D64A7"/>
    <w:rsid w:val="000D6696"/>
    <w:rsid w:val="000D6760"/>
    <w:rsid w:val="000D6971"/>
    <w:rsid w:val="000D6F57"/>
    <w:rsid w:val="000D7855"/>
    <w:rsid w:val="000E04A1"/>
    <w:rsid w:val="000E0531"/>
    <w:rsid w:val="000E069E"/>
    <w:rsid w:val="000E0963"/>
    <w:rsid w:val="000E0DE7"/>
    <w:rsid w:val="000E10B3"/>
    <w:rsid w:val="000E14C0"/>
    <w:rsid w:val="000E16D7"/>
    <w:rsid w:val="000E2961"/>
    <w:rsid w:val="000E2D5A"/>
    <w:rsid w:val="000E2F85"/>
    <w:rsid w:val="000E3890"/>
    <w:rsid w:val="000E4021"/>
    <w:rsid w:val="000E42B7"/>
    <w:rsid w:val="000E45D1"/>
    <w:rsid w:val="000E4BD7"/>
    <w:rsid w:val="000E4BF0"/>
    <w:rsid w:val="000E4CD3"/>
    <w:rsid w:val="000E5177"/>
    <w:rsid w:val="000E547A"/>
    <w:rsid w:val="000E56AF"/>
    <w:rsid w:val="000E5B58"/>
    <w:rsid w:val="000E5B65"/>
    <w:rsid w:val="000E5C0B"/>
    <w:rsid w:val="000E5F1E"/>
    <w:rsid w:val="000E5F52"/>
    <w:rsid w:val="000E6676"/>
    <w:rsid w:val="000E6788"/>
    <w:rsid w:val="000E6A10"/>
    <w:rsid w:val="000E7047"/>
    <w:rsid w:val="000E7101"/>
    <w:rsid w:val="000E77C8"/>
    <w:rsid w:val="000F0BC6"/>
    <w:rsid w:val="000F0E94"/>
    <w:rsid w:val="000F1168"/>
    <w:rsid w:val="000F1243"/>
    <w:rsid w:val="000F12BE"/>
    <w:rsid w:val="000F1A6F"/>
    <w:rsid w:val="000F2C64"/>
    <w:rsid w:val="000F2DD1"/>
    <w:rsid w:val="000F2DF2"/>
    <w:rsid w:val="000F396A"/>
    <w:rsid w:val="000F4034"/>
    <w:rsid w:val="000F4909"/>
    <w:rsid w:val="000F5219"/>
    <w:rsid w:val="000F5B5D"/>
    <w:rsid w:val="000F6027"/>
    <w:rsid w:val="000F69EE"/>
    <w:rsid w:val="000F6A15"/>
    <w:rsid w:val="000F6F02"/>
    <w:rsid w:val="000F70FA"/>
    <w:rsid w:val="000F7B06"/>
    <w:rsid w:val="00100142"/>
    <w:rsid w:val="00100A6A"/>
    <w:rsid w:val="00101E1D"/>
    <w:rsid w:val="00101F7B"/>
    <w:rsid w:val="00102975"/>
    <w:rsid w:val="00102D95"/>
    <w:rsid w:val="0010370E"/>
    <w:rsid w:val="001047FB"/>
    <w:rsid w:val="00104960"/>
    <w:rsid w:val="00104A66"/>
    <w:rsid w:val="00104DE4"/>
    <w:rsid w:val="001050D5"/>
    <w:rsid w:val="001069DE"/>
    <w:rsid w:val="0011021A"/>
    <w:rsid w:val="00110355"/>
    <w:rsid w:val="00110619"/>
    <w:rsid w:val="00110C30"/>
    <w:rsid w:val="001111E1"/>
    <w:rsid w:val="00111335"/>
    <w:rsid w:val="00111498"/>
    <w:rsid w:val="00111E80"/>
    <w:rsid w:val="00112677"/>
    <w:rsid w:val="00112DB3"/>
    <w:rsid w:val="00112F30"/>
    <w:rsid w:val="00113599"/>
    <w:rsid w:val="00113FF0"/>
    <w:rsid w:val="00115D9F"/>
    <w:rsid w:val="001162E8"/>
    <w:rsid w:val="0011673B"/>
    <w:rsid w:val="00116EC2"/>
    <w:rsid w:val="0011716C"/>
    <w:rsid w:val="001178FF"/>
    <w:rsid w:val="00117FF9"/>
    <w:rsid w:val="001201B0"/>
    <w:rsid w:val="001202FD"/>
    <w:rsid w:val="00120C4E"/>
    <w:rsid w:val="00120FA4"/>
    <w:rsid w:val="00121944"/>
    <w:rsid w:val="00122108"/>
    <w:rsid w:val="001232E1"/>
    <w:rsid w:val="00123587"/>
    <w:rsid w:val="001238A0"/>
    <w:rsid w:val="001239BC"/>
    <w:rsid w:val="001249D6"/>
    <w:rsid w:val="00124DA2"/>
    <w:rsid w:val="00125498"/>
    <w:rsid w:val="00125754"/>
    <w:rsid w:val="0012681F"/>
    <w:rsid w:val="00127D87"/>
    <w:rsid w:val="00127E72"/>
    <w:rsid w:val="0013005A"/>
    <w:rsid w:val="0013113A"/>
    <w:rsid w:val="001311D3"/>
    <w:rsid w:val="001311D7"/>
    <w:rsid w:val="00131693"/>
    <w:rsid w:val="00131892"/>
    <w:rsid w:val="00131B49"/>
    <w:rsid w:val="00131B88"/>
    <w:rsid w:val="00131EB2"/>
    <w:rsid w:val="00132222"/>
    <w:rsid w:val="001323DA"/>
    <w:rsid w:val="00132980"/>
    <w:rsid w:val="00132F1F"/>
    <w:rsid w:val="00132F57"/>
    <w:rsid w:val="00132FD0"/>
    <w:rsid w:val="00133123"/>
    <w:rsid w:val="00134059"/>
    <w:rsid w:val="00134349"/>
    <w:rsid w:val="001346D4"/>
    <w:rsid w:val="001346F8"/>
    <w:rsid w:val="00134D5F"/>
    <w:rsid w:val="00135138"/>
    <w:rsid w:val="0013549D"/>
    <w:rsid w:val="00135511"/>
    <w:rsid w:val="001357F2"/>
    <w:rsid w:val="00135C32"/>
    <w:rsid w:val="00135FDB"/>
    <w:rsid w:val="00136419"/>
    <w:rsid w:val="0013657B"/>
    <w:rsid w:val="00136E77"/>
    <w:rsid w:val="00137083"/>
    <w:rsid w:val="0013717D"/>
    <w:rsid w:val="0013796D"/>
    <w:rsid w:val="00140083"/>
    <w:rsid w:val="001400CC"/>
    <w:rsid w:val="001401E0"/>
    <w:rsid w:val="00140292"/>
    <w:rsid w:val="001402E8"/>
    <w:rsid w:val="00140850"/>
    <w:rsid w:val="00140A29"/>
    <w:rsid w:val="00141103"/>
    <w:rsid w:val="0014131A"/>
    <w:rsid w:val="00141356"/>
    <w:rsid w:val="00141A20"/>
    <w:rsid w:val="00141CE3"/>
    <w:rsid w:val="00141D2E"/>
    <w:rsid w:val="00141D86"/>
    <w:rsid w:val="001422FE"/>
    <w:rsid w:val="00142B35"/>
    <w:rsid w:val="00142C71"/>
    <w:rsid w:val="00143188"/>
    <w:rsid w:val="001434C9"/>
    <w:rsid w:val="001435C0"/>
    <w:rsid w:val="00143F40"/>
    <w:rsid w:val="00143FF6"/>
    <w:rsid w:val="001441F0"/>
    <w:rsid w:val="0014517B"/>
    <w:rsid w:val="00146860"/>
    <w:rsid w:val="00147323"/>
    <w:rsid w:val="0014738E"/>
    <w:rsid w:val="001476E8"/>
    <w:rsid w:val="00147D5C"/>
    <w:rsid w:val="00147E14"/>
    <w:rsid w:val="00150273"/>
    <w:rsid w:val="00150AE1"/>
    <w:rsid w:val="00151CA8"/>
    <w:rsid w:val="001525DA"/>
    <w:rsid w:val="00152E00"/>
    <w:rsid w:val="00153341"/>
    <w:rsid w:val="00153839"/>
    <w:rsid w:val="00153E26"/>
    <w:rsid w:val="001544E3"/>
    <w:rsid w:val="0015451C"/>
    <w:rsid w:val="00154776"/>
    <w:rsid w:val="00154A6F"/>
    <w:rsid w:val="00154C1C"/>
    <w:rsid w:val="001550B0"/>
    <w:rsid w:val="00155477"/>
    <w:rsid w:val="00155479"/>
    <w:rsid w:val="0015584C"/>
    <w:rsid w:val="00155B1E"/>
    <w:rsid w:val="00155F7A"/>
    <w:rsid w:val="001562E0"/>
    <w:rsid w:val="00156321"/>
    <w:rsid w:val="00156391"/>
    <w:rsid w:val="0015681F"/>
    <w:rsid w:val="00156840"/>
    <w:rsid w:val="00156A49"/>
    <w:rsid w:val="0015706E"/>
    <w:rsid w:val="001573FD"/>
    <w:rsid w:val="0015798A"/>
    <w:rsid w:val="00157C97"/>
    <w:rsid w:val="00157E5F"/>
    <w:rsid w:val="0016031D"/>
    <w:rsid w:val="00160769"/>
    <w:rsid w:val="00160923"/>
    <w:rsid w:val="0016178C"/>
    <w:rsid w:val="00161A27"/>
    <w:rsid w:val="00161A96"/>
    <w:rsid w:val="00161AC9"/>
    <w:rsid w:val="0016203C"/>
    <w:rsid w:val="00162451"/>
    <w:rsid w:val="001626D4"/>
    <w:rsid w:val="00162E95"/>
    <w:rsid w:val="00162EAC"/>
    <w:rsid w:val="0016338A"/>
    <w:rsid w:val="00163555"/>
    <w:rsid w:val="00163F8F"/>
    <w:rsid w:val="00163FB1"/>
    <w:rsid w:val="00164286"/>
    <w:rsid w:val="00164379"/>
    <w:rsid w:val="00164BF3"/>
    <w:rsid w:val="00164FA7"/>
    <w:rsid w:val="00165129"/>
    <w:rsid w:val="001657B2"/>
    <w:rsid w:val="00165A2C"/>
    <w:rsid w:val="00165B9E"/>
    <w:rsid w:val="00165BBC"/>
    <w:rsid w:val="00166027"/>
    <w:rsid w:val="00166416"/>
    <w:rsid w:val="0016664D"/>
    <w:rsid w:val="00166700"/>
    <w:rsid w:val="001668A3"/>
    <w:rsid w:val="00167728"/>
    <w:rsid w:val="0016798A"/>
    <w:rsid w:val="00167EB5"/>
    <w:rsid w:val="001701C8"/>
    <w:rsid w:val="001702FB"/>
    <w:rsid w:val="0017045E"/>
    <w:rsid w:val="0017045F"/>
    <w:rsid w:val="00170693"/>
    <w:rsid w:val="00170742"/>
    <w:rsid w:val="00170EB5"/>
    <w:rsid w:val="00171361"/>
    <w:rsid w:val="001717D4"/>
    <w:rsid w:val="001719AF"/>
    <w:rsid w:val="00171BA2"/>
    <w:rsid w:val="00171E3F"/>
    <w:rsid w:val="00171EAF"/>
    <w:rsid w:val="00172E38"/>
    <w:rsid w:val="00173059"/>
    <w:rsid w:val="0017391F"/>
    <w:rsid w:val="001739B7"/>
    <w:rsid w:val="00174060"/>
    <w:rsid w:val="001751A8"/>
    <w:rsid w:val="00175E89"/>
    <w:rsid w:val="00175EE5"/>
    <w:rsid w:val="00175F1A"/>
    <w:rsid w:val="001764F0"/>
    <w:rsid w:val="00176DEB"/>
    <w:rsid w:val="001775B2"/>
    <w:rsid w:val="0017765D"/>
    <w:rsid w:val="001778CA"/>
    <w:rsid w:val="00177DEF"/>
    <w:rsid w:val="0018068A"/>
    <w:rsid w:val="0018075B"/>
    <w:rsid w:val="00180E62"/>
    <w:rsid w:val="00181510"/>
    <w:rsid w:val="00181530"/>
    <w:rsid w:val="00181792"/>
    <w:rsid w:val="00182178"/>
    <w:rsid w:val="00182D71"/>
    <w:rsid w:val="001831D7"/>
    <w:rsid w:val="00184119"/>
    <w:rsid w:val="00184256"/>
    <w:rsid w:val="00184540"/>
    <w:rsid w:val="001846BC"/>
    <w:rsid w:val="00184715"/>
    <w:rsid w:val="00184AF5"/>
    <w:rsid w:val="00184C28"/>
    <w:rsid w:val="00184FDA"/>
    <w:rsid w:val="0018561C"/>
    <w:rsid w:val="00185C79"/>
    <w:rsid w:val="00185CB0"/>
    <w:rsid w:val="00185FDB"/>
    <w:rsid w:val="0018681D"/>
    <w:rsid w:val="00186A36"/>
    <w:rsid w:val="00186E89"/>
    <w:rsid w:val="00187423"/>
    <w:rsid w:val="00187DA3"/>
    <w:rsid w:val="00187FA0"/>
    <w:rsid w:val="00190101"/>
    <w:rsid w:val="00190C3F"/>
    <w:rsid w:val="00191564"/>
    <w:rsid w:val="00191907"/>
    <w:rsid w:val="00191940"/>
    <w:rsid w:val="00191B7A"/>
    <w:rsid w:val="00191E84"/>
    <w:rsid w:val="00191EA2"/>
    <w:rsid w:val="001921AD"/>
    <w:rsid w:val="001921AF"/>
    <w:rsid w:val="001923CF"/>
    <w:rsid w:val="0019248A"/>
    <w:rsid w:val="0019267A"/>
    <w:rsid w:val="001928A4"/>
    <w:rsid w:val="00192AF0"/>
    <w:rsid w:val="00192F3E"/>
    <w:rsid w:val="00193528"/>
    <w:rsid w:val="00193725"/>
    <w:rsid w:val="00193BDD"/>
    <w:rsid w:val="00193BFA"/>
    <w:rsid w:val="00194154"/>
    <w:rsid w:val="00194552"/>
    <w:rsid w:val="001949BC"/>
    <w:rsid w:val="00194D35"/>
    <w:rsid w:val="00194DD2"/>
    <w:rsid w:val="00195304"/>
    <w:rsid w:val="00195D49"/>
    <w:rsid w:val="00195DC1"/>
    <w:rsid w:val="0019616B"/>
    <w:rsid w:val="00196228"/>
    <w:rsid w:val="00196232"/>
    <w:rsid w:val="00196CBF"/>
    <w:rsid w:val="0019739F"/>
    <w:rsid w:val="00197591"/>
    <w:rsid w:val="0019776C"/>
    <w:rsid w:val="00197D44"/>
    <w:rsid w:val="00197EE5"/>
    <w:rsid w:val="00197F3A"/>
    <w:rsid w:val="001A0843"/>
    <w:rsid w:val="001A0B79"/>
    <w:rsid w:val="001A1B0D"/>
    <w:rsid w:val="001A1C25"/>
    <w:rsid w:val="001A1DCE"/>
    <w:rsid w:val="001A2ACE"/>
    <w:rsid w:val="001A2CDC"/>
    <w:rsid w:val="001A3920"/>
    <w:rsid w:val="001A442F"/>
    <w:rsid w:val="001A485D"/>
    <w:rsid w:val="001A492C"/>
    <w:rsid w:val="001A49CE"/>
    <w:rsid w:val="001A5B87"/>
    <w:rsid w:val="001A5E35"/>
    <w:rsid w:val="001A5F7B"/>
    <w:rsid w:val="001A623D"/>
    <w:rsid w:val="001A6BB5"/>
    <w:rsid w:val="001A6EC8"/>
    <w:rsid w:val="001A72FE"/>
    <w:rsid w:val="001A7C47"/>
    <w:rsid w:val="001B0084"/>
    <w:rsid w:val="001B058B"/>
    <w:rsid w:val="001B087C"/>
    <w:rsid w:val="001B1480"/>
    <w:rsid w:val="001B15BE"/>
    <w:rsid w:val="001B17DE"/>
    <w:rsid w:val="001B1BE6"/>
    <w:rsid w:val="001B1EFC"/>
    <w:rsid w:val="001B2046"/>
    <w:rsid w:val="001B23DD"/>
    <w:rsid w:val="001B24DE"/>
    <w:rsid w:val="001B2937"/>
    <w:rsid w:val="001B2993"/>
    <w:rsid w:val="001B306B"/>
    <w:rsid w:val="001B38EC"/>
    <w:rsid w:val="001B3A2E"/>
    <w:rsid w:val="001B3B02"/>
    <w:rsid w:val="001B4009"/>
    <w:rsid w:val="001B409B"/>
    <w:rsid w:val="001B4325"/>
    <w:rsid w:val="001B49E6"/>
    <w:rsid w:val="001B4F5D"/>
    <w:rsid w:val="001B50EC"/>
    <w:rsid w:val="001B5497"/>
    <w:rsid w:val="001B5FAE"/>
    <w:rsid w:val="001B6322"/>
    <w:rsid w:val="001B63E7"/>
    <w:rsid w:val="001B658C"/>
    <w:rsid w:val="001B65CF"/>
    <w:rsid w:val="001B662B"/>
    <w:rsid w:val="001B6DC0"/>
    <w:rsid w:val="001B707A"/>
    <w:rsid w:val="001B764F"/>
    <w:rsid w:val="001B78A7"/>
    <w:rsid w:val="001B78B1"/>
    <w:rsid w:val="001B7900"/>
    <w:rsid w:val="001B7E1F"/>
    <w:rsid w:val="001B7F70"/>
    <w:rsid w:val="001C01CC"/>
    <w:rsid w:val="001C069E"/>
    <w:rsid w:val="001C0CE9"/>
    <w:rsid w:val="001C1415"/>
    <w:rsid w:val="001C167A"/>
    <w:rsid w:val="001C246C"/>
    <w:rsid w:val="001C24B0"/>
    <w:rsid w:val="001C28A3"/>
    <w:rsid w:val="001C351A"/>
    <w:rsid w:val="001C367A"/>
    <w:rsid w:val="001C3B09"/>
    <w:rsid w:val="001C473D"/>
    <w:rsid w:val="001C47B8"/>
    <w:rsid w:val="001C4BF8"/>
    <w:rsid w:val="001C4DF5"/>
    <w:rsid w:val="001C4EC3"/>
    <w:rsid w:val="001C50F2"/>
    <w:rsid w:val="001C5192"/>
    <w:rsid w:val="001C5E62"/>
    <w:rsid w:val="001C6421"/>
    <w:rsid w:val="001C6457"/>
    <w:rsid w:val="001C658F"/>
    <w:rsid w:val="001C6609"/>
    <w:rsid w:val="001C6B2D"/>
    <w:rsid w:val="001C6BBA"/>
    <w:rsid w:val="001C74C6"/>
    <w:rsid w:val="001C7556"/>
    <w:rsid w:val="001D0DF9"/>
    <w:rsid w:val="001D0EFA"/>
    <w:rsid w:val="001D13A9"/>
    <w:rsid w:val="001D1889"/>
    <w:rsid w:val="001D18C3"/>
    <w:rsid w:val="001D3B06"/>
    <w:rsid w:val="001D4418"/>
    <w:rsid w:val="001D4B6B"/>
    <w:rsid w:val="001D522E"/>
    <w:rsid w:val="001D54BE"/>
    <w:rsid w:val="001D5CA7"/>
    <w:rsid w:val="001D5D99"/>
    <w:rsid w:val="001D6C6B"/>
    <w:rsid w:val="001D73E2"/>
    <w:rsid w:val="001D7AF0"/>
    <w:rsid w:val="001E0976"/>
    <w:rsid w:val="001E0CE4"/>
    <w:rsid w:val="001E0D81"/>
    <w:rsid w:val="001E110C"/>
    <w:rsid w:val="001E152F"/>
    <w:rsid w:val="001E18C3"/>
    <w:rsid w:val="001E1C14"/>
    <w:rsid w:val="001E1C32"/>
    <w:rsid w:val="001E1C3F"/>
    <w:rsid w:val="001E1E66"/>
    <w:rsid w:val="001E1FB5"/>
    <w:rsid w:val="001E25C0"/>
    <w:rsid w:val="001E2C4A"/>
    <w:rsid w:val="001E3F31"/>
    <w:rsid w:val="001E4733"/>
    <w:rsid w:val="001E494A"/>
    <w:rsid w:val="001E4FB5"/>
    <w:rsid w:val="001E56F2"/>
    <w:rsid w:val="001E5A0A"/>
    <w:rsid w:val="001E7747"/>
    <w:rsid w:val="001E7A0C"/>
    <w:rsid w:val="001E7A88"/>
    <w:rsid w:val="001E7B16"/>
    <w:rsid w:val="001E7BFD"/>
    <w:rsid w:val="001E7EF8"/>
    <w:rsid w:val="001F0B07"/>
    <w:rsid w:val="001F134A"/>
    <w:rsid w:val="001F160F"/>
    <w:rsid w:val="001F186B"/>
    <w:rsid w:val="001F18CF"/>
    <w:rsid w:val="001F1BC3"/>
    <w:rsid w:val="001F1C27"/>
    <w:rsid w:val="001F1C2A"/>
    <w:rsid w:val="001F1EF5"/>
    <w:rsid w:val="001F21C6"/>
    <w:rsid w:val="001F22B3"/>
    <w:rsid w:val="001F2343"/>
    <w:rsid w:val="001F248C"/>
    <w:rsid w:val="001F2AF8"/>
    <w:rsid w:val="001F2E68"/>
    <w:rsid w:val="001F3DF8"/>
    <w:rsid w:val="001F568E"/>
    <w:rsid w:val="001F5C19"/>
    <w:rsid w:val="001F5C3D"/>
    <w:rsid w:val="001F60B5"/>
    <w:rsid w:val="001F624B"/>
    <w:rsid w:val="001F6556"/>
    <w:rsid w:val="001F680F"/>
    <w:rsid w:val="001F69B2"/>
    <w:rsid w:val="001F6DAD"/>
    <w:rsid w:val="001F75D5"/>
    <w:rsid w:val="001F7CA1"/>
    <w:rsid w:val="0020041F"/>
    <w:rsid w:val="00200861"/>
    <w:rsid w:val="002011EF"/>
    <w:rsid w:val="0020124E"/>
    <w:rsid w:val="00201259"/>
    <w:rsid w:val="00201393"/>
    <w:rsid w:val="00201484"/>
    <w:rsid w:val="002014D4"/>
    <w:rsid w:val="00201F0D"/>
    <w:rsid w:val="0020209F"/>
    <w:rsid w:val="00202572"/>
    <w:rsid w:val="00202DAA"/>
    <w:rsid w:val="00202E9D"/>
    <w:rsid w:val="002032D8"/>
    <w:rsid w:val="002038D5"/>
    <w:rsid w:val="00203B9F"/>
    <w:rsid w:val="00203C62"/>
    <w:rsid w:val="00204242"/>
    <w:rsid w:val="00204BA7"/>
    <w:rsid w:val="00204E6B"/>
    <w:rsid w:val="00204E7A"/>
    <w:rsid w:val="00204EA3"/>
    <w:rsid w:val="0020525C"/>
    <w:rsid w:val="0020584F"/>
    <w:rsid w:val="0020648E"/>
    <w:rsid w:val="002064AA"/>
    <w:rsid w:val="0020690E"/>
    <w:rsid w:val="00206DEC"/>
    <w:rsid w:val="00206E69"/>
    <w:rsid w:val="0020704B"/>
    <w:rsid w:val="00207168"/>
    <w:rsid w:val="00207574"/>
    <w:rsid w:val="00207621"/>
    <w:rsid w:val="0020799C"/>
    <w:rsid w:val="00207A21"/>
    <w:rsid w:val="00207B4F"/>
    <w:rsid w:val="00207C4F"/>
    <w:rsid w:val="002104D6"/>
    <w:rsid w:val="00211A41"/>
    <w:rsid w:val="00211E89"/>
    <w:rsid w:val="002120D9"/>
    <w:rsid w:val="00212444"/>
    <w:rsid w:val="002125A6"/>
    <w:rsid w:val="00212791"/>
    <w:rsid w:val="0021287D"/>
    <w:rsid w:val="002129E0"/>
    <w:rsid w:val="002129F0"/>
    <w:rsid w:val="0021327E"/>
    <w:rsid w:val="002134EA"/>
    <w:rsid w:val="00213B00"/>
    <w:rsid w:val="0021415E"/>
    <w:rsid w:val="00214177"/>
    <w:rsid w:val="002141F0"/>
    <w:rsid w:val="00214848"/>
    <w:rsid w:val="00214C30"/>
    <w:rsid w:val="00214FEC"/>
    <w:rsid w:val="00215113"/>
    <w:rsid w:val="00215862"/>
    <w:rsid w:val="00215A71"/>
    <w:rsid w:val="00215EAC"/>
    <w:rsid w:val="00215EE9"/>
    <w:rsid w:val="00216313"/>
    <w:rsid w:val="00216F89"/>
    <w:rsid w:val="002175E4"/>
    <w:rsid w:val="0021790A"/>
    <w:rsid w:val="00217ABA"/>
    <w:rsid w:val="00217F39"/>
    <w:rsid w:val="00220F81"/>
    <w:rsid w:val="00220FDE"/>
    <w:rsid w:val="0022159F"/>
    <w:rsid w:val="002215D4"/>
    <w:rsid w:val="00221B63"/>
    <w:rsid w:val="00221EB8"/>
    <w:rsid w:val="00221F0A"/>
    <w:rsid w:val="00221F3B"/>
    <w:rsid w:val="00222360"/>
    <w:rsid w:val="00222558"/>
    <w:rsid w:val="002225C5"/>
    <w:rsid w:val="00222634"/>
    <w:rsid w:val="00223650"/>
    <w:rsid w:val="00223AEC"/>
    <w:rsid w:val="00223B0B"/>
    <w:rsid w:val="00223CD5"/>
    <w:rsid w:val="00223ECF"/>
    <w:rsid w:val="00223F0F"/>
    <w:rsid w:val="00224BB2"/>
    <w:rsid w:val="00224D67"/>
    <w:rsid w:val="00224ED5"/>
    <w:rsid w:val="002254D7"/>
    <w:rsid w:val="00225A95"/>
    <w:rsid w:val="00225AEE"/>
    <w:rsid w:val="00225BB7"/>
    <w:rsid w:val="00225C14"/>
    <w:rsid w:val="00225D4D"/>
    <w:rsid w:val="002265D8"/>
    <w:rsid w:val="00226F05"/>
    <w:rsid w:val="00227348"/>
    <w:rsid w:val="0022736F"/>
    <w:rsid w:val="00227969"/>
    <w:rsid w:val="00227E99"/>
    <w:rsid w:val="00230246"/>
    <w:rsid w:val="00230501"/>
    <w:rsid w:val="00230FE6"/>
    <w:rsid w:val="00231254"/>
    <w:rsid w:val="002313BF"/>
    <w:rsid w:val="00231565"/>
    <w:rsid w:val="00231C4B"/>
    <w:rsid w:val="0023200A"/>
    <w:rsid w:val="002326BD"/>
    <w:rsid w:val="0023276E"/>
    <w:rsid w:val="00232A65"/>
    <w:rsid w:val="002334DA"/>
    <w:rsid w:val="002338AE"/>
    <w:rsid w:val="00233EC6"/>
    <w:rsid w:val="0023412E"/>
    <w:rsid w:val="002342F6"/>
    <w:rsid w:val="002349AB"/>
    <w:rsid w:val="00234B12"/>
    <w:rsid w:val="00234B1E"/>
    <w:rsid w:val="00236096"/>
    <w:rsid w:val="00236EFD"/>
    <w:rsid w:val="00236EFF"/>
    <w:rsid w:val="00237058"/>
    <w:rsid w:val="00237DA6"/>
    <w:rsid w:val="00237EF0"/>
    <w:rsid w:val="0024009A"/>
    <w:rsid w:val="002402D3"/>
    <w:rsid w:val="002403EE"/>
    <w:rsid w:val="00240B99"/>
    <w:rsid w:val="002410A0"/>
    <w:rsid w:val="00241C57"/>
    <w:rsid w:val="00241CB8"/>
    <w:rsid w:val="00242267"/>
    <w:rsid w:val="00242AF0"/>
    <w:rsid w:val="0024312D"/>
    <w:rsid w:val="002432FF"/>
    <w:rsid w:val="0024351C"/>
    <w:rsid w:val="00243648"/>
    <w:rsid w:val="00243B92"/>
    <w:rsid w:val="002441B9"/>
    <w:rsid w:val="002501B0"/>
    <w:rsid w:val="00250423"/>
    <w:rsid w:val="00250881"/>
    <w:rsid w:val="00250B66"/>
    <w:rsid w:val="0025105F"/>
    <w:rsid w:val="0025164D"/>
    <w:rsid w:val="00251BB8"/>
    <w:rsid w:val="00251BEC"/>
    <w:rsid w:val="00252647"/>
    <w:rsid w:val="0025298E"/>
    <w:rsid w:val="00252A5D"/>
    <w:rsid w:val="00252ACA"/>
    <w:rsid w:val="00252CB3"/>
    <w:rsid w:val="0025326E"/>
    <w:rsid w:val="002539C6"/>
    <w:rsid w:val="00253E22"/>
    <w:rsid w:val="00253ECD"/>
    <w:rsid w:val="00253F16"/>
    <w:rsid w:val="00254331"/>
    <w:rsid w:val="00254490"/>
    <w:rsid w:val="00254AFD"/>
    <w:rsid w:val="00254FD9"/>
    <w:rsid w:val="0025501A"/>
    <w:rsid w:val="00255332"/>
    <w:rsid w:val="00255820"/>
    <w:rsid w:val="00255933"/>
    <w:rsid w:val="00255C1A"/>
    <w:rsid w:val="00255C3F"/>
    <w:rsid w:val="00256984"/>
    <w:rsid w:val="002571B5"/>
    <w:rsid w:val="002573B5"/>
    <w:rsid w:val="00257941"/>
    <w:rsid w:val="00257D80"/>
    <w:rsid w:val="00257F3B"/>
    <w:rsid w:val="002601D0"/>
    <w:rsid w:val="002603B1"/>
    <w:rsid w:val="0026092F"/>
    <w:rsid w:val="00260DA3"/>
    <w:rsid w:val="00260E6D"/>
    <w:rsid w:val="00260F18"/>
    <w:rsid w:val="0026103F"/>
    <w:rsid w:val="002628D8"/>
    <w:rsid w:val="00262C5D"/>
    <w:rsid w:val="00263417"/>
    <w:rsid w:val="00263668"/>
    <w:rsid w:val="00263AC6"/>
    <w:rsid w:val="00264142"/>
    <w:rsid w:val="00264686"/>
    <w:rsid w:val="002647D4"/>
    <w:rsid w:val="002649FC"/>
    <w:rsid w:val="002656CF"/>
    <w:rsid w:val="00265F65"/>
    <w:rsid w:val="00266175"/>
    <w:rsid w:val="002662D6"/>
    <w:rsid w:val="00266B98"/>
    <w:rsid w:val="002673A9"/>
    <w:rsid w:val="0026743C"/>
    <w:rsid w:val="00267594"/>
    <w:rsid w:val="00267715"/>
    <w:rsid w:val="00267877"/>
    <w:rsid w:val="00270150"/>
    <w:rsid w:val="002703B8"/>
    <w:rsid w:val="00270F60"/>
    <w:rsid w:val="00271170"/>
    <w:rsid w:val="00271216"/>
    <w:rsid w:val="0027126B"/>
    <w:rsid w:val="00271BD2"/>
    <w:rsid w:val="00272A14"/>
    <w:rsid w:val="00272D23"/>
    <w:rsid w:val="00272FC2"/>
    <w:rsid w:val="002731E0"/>
    <w:rsid w:val="002734AC"/>
    <w:rsid w:val="0027358C"/>
    <w:rsid w:val="0027366A"/>
    <w:rsid w:val="0027389A"/>
    <w:rsid w:val="00273A33"/>
    <w:rsid w:val="00273AB0"/>
    <w:rsid w:val="0027433E"/>
    <w:rsid w:val="00274B49"/>
    <w:rsid w:val="00274DBB"/>
    <w:rsid w:val="00274ED3"/>
    <w:rsid w:val="00275D10"/>
    <w:rsid w:val="00275EEB"/>
    <w:rsid w:val="00276171"/>
    <w:rsid w:val="0027618A"/>
    <w:rsid w:val="002761E5"/>
    <w:rsid w:val="002765F5"/>
    <w:rsid w:val="00276F0F"/>
    <w:rsid w:val="0027703D"/>
    <w:rsid w:val="0027745D"/>
    <w:rsid w:val="002775DC"/>
    <w:rsid w:val="00277DA7"/>
    <w:rsid w:val="002801B3"/>
    <w:rsid w:val="0028029D"/>
    <w:rsid w:val="002809E2"/>
    <w:rsid w:val="00280B2C"/>
    <w:rsid w:val="00280B89"/>
    <w:rsid w:val="00280DC4"/>
    <w:rsid w:val="00280FFC"/>
    <w:rsid w:val="002810FC"/>
    <w:rsid w:val="00281C57"/>
    <w:rsid w:val="00281FAB"/>
    <w:rsid w:val="00282600"/>
    <w:rsid w:val="0028327B"/>
    <w:rsid w:val="002836E3"/>
    <w:rsid w:val="00284220"/>
    <w:rsid w:val="00284D6A"/>
    <w:rsid w:val="00284FE0"/>
    <w:rsid w:val="00284FF8"/>
    <w:rsid w:val="002851FB"/>
    <w:rsid w:val="0028549E"/>
    <w:rsid w:val="00285AFF"/>
    <w:rsid w:val="00286413"/>
    <w:rsid w:val="00286484"/>
    <w:rsid w:val="00286617"/>
    <w:rsid w:val="00286671"/>
    <w:rsid w:val="002867FF"/>
    <w:rsid w:val="0028799B"/>
    <w:rsid w:val="00287BD2"/>
    <w:rsid w:val="002900A6"/>
    <w:rsid w:val="002904B9"/>
    <w:rsid w:val="0029120F"/>
    <w:rsid w:val="002917DD"/>
    <w:rsid w:val="00291FC2"/>
    <w:rsid w:val="0029229E"/>
    <w:rsid w:val="002925C2"/>
    <w:rsid w:val="002925F7"/>
    <w:rsid w:val="002929AE"/>
    <w:rsid w:val="00292A4E"/>
    <w:rsid w:val="00292AA6"/>
    <w:rsid w:val="00293041"/>
    <w:rsid w:val="002934F8"/>
    <w:rsid w:val="00293BE2"/>
    <w:rsid w:val="0029489D"/>
    <w:rsid w:val="00294959"/>
    <w:rsid w:val="00294C8E"/>
    <w:rsid w:val="00294F34"/>
    <w:rsid w:val="0029521E"/>
    <w:rsid w:val="00296422"/>
    <w:rsid w:val="0029672F"/>
    <w:rsid w:val="002968DE"/>
    <w:rsid w:val="00296A92"/>
    <w:rsid w:val="002975B1"/>
    <w:rsid w:val="00297655"/>
    <w:rsid w:val="002A03F0"/>
    <w:rsid w:val="002A09C2"/>
    <w:rsid w:val="002A11D5"/>
    <w:rsid w:val="002A197D"/>
    <w:rsid w:val="002A20AD"/>
    <w:rsid w:val="002A218B"/>
    <w:rsid w:val="002A24CC"/>
    <w:rsid w:val="002A2D02"/>
    <w:rsid w:val="002A2D24"/>
    <w:rsid w:val="002A2DBB"/>
    <w:rsid w:val="002A3542"/>
    <w:rsid w:val="002A41A0"/>
    <w:rsid w:val="002A42BB"/>
    <w:rsid w:val="002A443C"/>
    <w:rsid w:val="002A447F"/>
    <w:rsid w:val="002A495F"/>
    <w:rsid w:val="002A4B3E"/>
    <w:rsid w:val="002A4C02"/>
    <w:rsid w:val="002A547C"/>
    <w:rsid w:val="002A6646"/>
    <w:rsid w:val="002A6930"/>
    <w:rsid w:val="002A6984"/>
    <w:rsid w:val="002A7680"/>
    <w:rsid w:val="002A7795"/>
    <w:rsid w:val="002A7ACF"/>
    <w:rsid w:val="002A7BA5"/>
    <w:rsid w:val="002A7D0F"/>
    <w:rsid w:val="002A7E5D"/>
    <w:rsid w:val="002B0494"/>
    <w:rsid w:val="002B0C32"/>
    <w:rsid w:val="002B0CA7"/>
    <w:rsid w:val="002B114E"/>
    <w:rsid w:val="002B1763"/>
    <w:rsid w:val="002B1AAD"/>
    <w:rsid w:val="002B1D7F"/>
    <w:rsid w:val="002B2173"/>
    <w:rsid w:val="002B2384"/>
    <w:rsid w:val="002B35E0"/>
    <w:rsid w:val="002B3621"/>
    <w:rsid w:val="002B3BF9"/>
    <w:rsid w:val="002B3CF6"/>
    <w:rsid w:val="002B3EC7"/>
    <w:rsid w:val="002B41AE"/>
    <w:rsid w:val="002B4396"/>
    <w:rsid w:val="002B56CC"/>
    <w:rsid w:val="002B5B13"/>
    <w:rsid w:val="002B5EAA"/>
    <w:rsid w:val="002B64A4"/>
    <w:rsid w:val="002B6770"/>
    <w:rsid w:val="002B6D07"/>
    <w:rsid w:val="002B722C"/>
    <w:rsid w:val="002B73B9"/>
    <w:rsid w:val="002B7438"/>
    <w:rsid w:val="002B75DA"/>
    <w:rsid w:val="002B7924"/>
    <w:rsid w:val="002C03D9"/>
    <w:rsid w:val="002C0605"/>
    <w:rsid w:val="002C08A2"/>
    <w:rsid w:val="002C0A0C"/>
    <w:rsid w:val="002C0B23"/>
    <w:rsid w:val="002C0EED"/>
    <w:rsid w:val="002C26CC"/>
    <w:rsid w:val="002C2D08"/>
    <w:rsid w:val="002C2FCE"/>
    <w:rsid w:val="002C3CC0"/>
    <w:rsid w:val="002C444C"/>
    <w:rsid w:val="002C46B8"/>
    <w:rsid w:val="002C4B58"/>
    <w:rsid w:val="002C4FFD"/>
    <w:rsid w:val="002C5868"/>
    <w:rsid w:val="002C5BA2"/>
    <w:rsid w:val="002C5FFD"/>
    <w:rsid w:val="002C6668"/>
    <w:rsid w:val="002C6797"/>
    <w:rsid w:val="002C6A6A"/>
    <w:rsid w:val="002C7064"/>
    <w:rsid w:val="002C7405"/>
    <w:rsid w:val="002C74CD"/>
    <w:rsid w:val="002C76D9"/>
    <w:rsid w:val="002C7739"/>
    <w:rsid w:val="002C7742"/>
    <w:rsid w:val="002C79BF"/>
    <w:rsid w:val="002C7FBC"/>
    <w:rsid w:val="002D0012"/>
    <w:rsid w:val="002D01DD"/>
    <w:rsid w:val="002D070A"/>
    <w:rsid w:val="002D07E9"/>
    <w:rsid w:val="002D0E8D"/>
    <w:rsid w:val="002D194A"/>
    <w:rsid w:val="002D2190"/>
    <w:rsid w:val="002D304C"/>
    <w:rsid w:val="002D3165"/>
    <w:rsid w:val="002D3183"/>
    <w:rsid w:val="002D369B"/>
    <w:rsid w:val="002D38DC"/>
    <w:rsid w:val="002D45A1"/>
    <w:rsid w:val="002D55E7"/>
    <w:rsid w:val="002D58EC"/>
    <w:rsid w:val="002D5963"/>
    <w:rsid w:val="002D5B3F"/>
    <w:rsid w:val="002D5BE0"/>
    <w:rsid w:val="002D5DD1"/>
    <w:rsid w:val="002D60EF"/>
    <w:rsid w:val="002D68EB"/>
    <w:rsid w:val="002D68ED"/>
    <w:rsid w:val="002D6B92"/>
    <w:rsid w:val="002D6BAE"/>
    <w:rsid w:val="002D6D42"/>
    <w:rsid w:val="002D7384"/>
    <w:rsid w:val="002D7FA1"/>
    <w:rsid w:val="002E00A6"/>
    <w:rsid w:val="002E054D"/>
    <w:rsid w:val="002E07B3"/>
    <w:rsid w:val="002E09C8"/>
    <w:rsid w:val="002E0E0A"/>
    <w:rsid w:val="002E10A1"/>
    <w:rsid w:val="002E1279"/>
    <w:rsid w:val="002E1595"/>
    <w:rsid w:val="002E15C5"/>
    <w:rsid w:val="002E170A"/>
    <w:rsid w:val="002E1AC8"/>
    <w:rsid w:val="002E1EA7"/>
    <w:rsid w:val="002E2783"/>
    <w:rsid w:val="002E2AD3"/>
    <w:rsid w:val="002E31FB"/>
    <w:rsid w:val="002E3FC1"/>
    <w:rsid w:val="002E431E"/>
    <w:rsid w:val="002E4A79"/>
    <w:rsid w:val="002E4C88"/>
    <w:rsid w:val="002E4D02"/>
    <w:rsid w:val="002E50A6"/>
    <w:rsid w:val="002E5242"/>
    <w:rsid w:val="002E5E96"/>
    <w:rsid w:val="002E6263"/>
    <w:rsid w:val="002E654A"/>
    <w:rsid w:val="002E6591"/>
    <w:rsid w:val="002E6DD9"/>
    <w:rsid w:val="002E6F62"/>
    <w:rsid w:val="002E774E"/>
    <w:rsid w:val="002F0F2C"/>
    <w:rsid w:val="002F1571"/>
    <w:rsid w:val="002F17C3"/>
    <w:rsid w:val="002F182A"/>
    <w:rsid w:val="002F1907"/>
    <w:rsid w:val="002F1A0B"/>
    <w:rsid w:val="002F1C81"/>
    <w:rsid w:val="002F1CCE"/>
    <w:rsid w:val="002F1CEB"/>
    <w:rsid w:val="002F22BB"/>
    <w:rsid w:val="002F33BD"/>
    <w:rsid w:val="002F395F"/>
    <w:rsid w:val="002F473C"/>
    <w:rsid w:val="002F4806"/>
    <w:rsid w:val="002F4B89"/>
    <w:rsid w:val="002F50E6"/>
    <w:rsid w:val="002F51A9"/>
    <w:rsid w:val="002F54B3"/>
    <w:rsid w:val="002F6148"/>
    <w:rsid w:val="002F675E"/>
    <w:rsid w:val="002F6A3A"/>
    <w:rsid w:val="002F6D50"/>
    <w:rsid w:val="003001F9"/>
    <w:rsid w:val="003004D9"/>
    <w:rsid w:val="003008FC"/>
    <w:rsid w:val="00300C83"/>
    <w:rsid w:val="0030139A"/>
    <w:rsid w:val="003018FF"/>
    <w:rsid w:val="00301C87"/>
    <w:rsid w:val="00301EDC"/>
    <w:rsid w:val="003021AC"/>
    <w:rsid w:val="00302A94"/>
    <w:rsid w:val="00302E85"/>
    <w:rsid w:val="00302E95"/>
    <w:rsid w:val="00302EE6"/>
    <w:rsid w:val="0030344A"/>
    <w:rsid w:val="003034E8"/>
    <w:rsid w:val="00303C5C"/>
    <w:rsid w:val="0030490B"/>
    <w:rsid w:val="00304BC7"/>
    <w:rsid w:val="00304C4B"/>
    <w:rsid w:val="00304D2A"/>
    <w:rsid w:val="00304DA2"/>
    <w:rsid w:val="00305280"/>
    <w:rsid w:val="0030577B"/>
    <w:rsid w:val="00305788"/>
    <w:rsid w:val="003057A3"/>
    <w:rsid w:val="00305B63"/>
    <w:rsid w:val="00305CF3"/>
    <w:rsid w:val="00305D50"/>
    <w:rsid w:val="00305EBA"/>
    <w:rsid w:val="00306896"/>
    <w:rsid w:val="00306C7A"/>
    <w:rsid w:val="00306D71"/>
    <w:rsid w:val="00306D93"/>
    <w:rsid w:val="003071D9"/>
    <w:rsid w:val="00310BAA"/>
    <w:rsid w:val="00311435"/>
    <w:rsid w:val="003115B6"/>
    <w:rsid w:val="003119AE"/>
    <w:rsid w:val="0031278F"/>
    <w:rsid w:val="00312829"/>
    <w:rsid w:val="00312D54"/>
    <w:rsid w:val="00313335"/>
    <w:rsid w:val="00313761"/>
    <w:rsid w:val="0031399E"/>
    <w:rsid w:val="00314088"/>
    <w:rsid w:val="00314758"/>
    <w:rsid w:val="00314B8A"/>
    <w:rsid w:val="00314DA3"/>
    <w:rsid w:val="003158B1"/>
    <w:rsid w:val="00315A57"/>
    <w:rsid w:val="00315F50"/>
    <w:rsid w:val="00316E5B"/>
    <w:rsid w:val="0031730E"/>
    <w:rsid w:val="00317524"/>
    <w:rsid w:val="003177CE"/>
    <w:rsid w:val="003177CF"/>
    <w:rsid w:val="00317E7E"/>
    <w:rsid w:val="0032044C"/>
    <w:rsid w:val="0032074B"/>
    <w:rsid w:val="0032076C"/>
    <w:rsid w:val="00320E2E"/>
    <w:rsid w:val="003212D2"/>
    <w:rsid w:val="0032175D"/>
    <w:rsid w:val="00321924"/>
    <w:rsid w:val="00322B9D"/>
    <w:rsid w:val="00322C87"/>
    <w:rsid w:val="00322F08"/>
    <w:rsid w:val="00323067"/>
    <w:rsid w:val="00323879"/>
    <w:rsid w:val="00323942"/>
    <w:rsid w:val="00324055"/>
    <w:rsid w:val="0032529C"/>
    <w:rsid w:val="003255EE"/>
    <w:rsid w:val="00325601"/>
    <w:rsid w:val="00325988"/>
    <w:rsid w:val="00325C89"/>
    <w:rsid w:val="00325F35"/>
    <w:rsid w:val="00325FA9"/>
    <w:rsid w:val="00326562"/>
    <w:rsid w:val="003265CD"/>
    <w:rsid w:val="003267BF"/>
    <w:rsid w:val="00326801"/>
    <w:rsid w:val="003269E2"/>
    <w:rsid w:val="00327557"/>
    <w:rsid w:val="00330787"/>
    <w:rsid w:val="00331012"/>
    <w:rsid w:val="00331205"/>
    <w:rsid w:val="00331473"/>
    <w:rsid w:val="00331763"/>
    <w:rsid w:val="00331C03"/>
    <w:rsid w:val="00332215"/>
    <w:rsid w:val="00332C11"/>
    <w:rsid w:val="00332CA7"/>
    <w:rsid w:val="00332DB2"/>
    <w:rsid w:val="00333CEF"/>
    <w:rsid w:val="00333E34"/>
    <w:rsid w:val="003341A1"/>
    <w:rsid w:val="00334A23"/>
    <w:rsid w:val="00335179"/>
    <w:rsid w:val="003351CB"/>
    <w:rsid w:val="00335ACC"/>
    <w:rsid w:val="00335E6B"/>
    <w:rsid w:val="00336D2E"/>
    <w:rsid w:val="0033743D"/>
    <w:rsid w:val="0033768D"/>
    <w:rsid w:val="003376A2"/>
    <w:rsid w:val="0033781D"/>
    <w:rsid w:val="003378FE"/>
    <w:rsid w:val="00340488"/>
    <w:rsid w:val="00340776"/>
    <w:rsid w:val="003414C0"/>
    <w:rsid w:val="00341765"/>
    <w:rsid w:val="00341970"/>
    <w:rsid w:val="0034224C"/>
    <w:rsid w:val="0034250B"/>
    <w:rsid w:val="00342FB6"/>
    <w:rsid w:val="003432D4"/>
    <w:rsid w:val="00343324"/>
    <w:rsid w:val="00343668"/>
    <w:rsid w:val="00343777"/>
    <w:rsid w:val="00344619"/>
    <w:rsid w:val="0034504C"/>
    <w:rsid w:val="00345532"/>
    <w:rsid w:val="003456DE"/>
    <w:rsid w:val="0034576D"/>
    <w:rsid w:val="00345C3F"/>
    <w:rsid w:val="00345D2B"/>
    <w:rsid w:val="00345FDC"/>
    <w:rsid w:val="003463C0"/>
    <w:rsid w:val="0034675B"/>
    <w:rsid w:val="003470F8"/>
    <w:rsid w:val="003475AD"/>
    <w:rsid w:val="003476C3"/>
    <w:rsid w:val="00347976"/>
    <w:rsid w:val="00347A18"/>
    <w:rsid w:val="00347FD4"/>
    <w:rsid w:val="003501A3"/>
    <w:rsid w:val="00350399"/>
    <w:rsid w:val="00350981"/>
    <w:rsid w:val="0035123D"/>
    <w:rsid w:val="0035173D"/>
    <w:rsid w:val="00351862"/>
    <w:rsid w:val="003523A3"/>
    <w:rsid w:val="003525E3"/>
    <w:rsid w:val="0035281F"/>
    <w:rsid w:val="00352DDC"/>
    <w:rsid w:val="003531E0"/>
    <w:rsid w:val="00354205"/>
    <w:rsid w:val="0035482E"/>
    <w:rsid w:val="003549F5"/>
    <w:rsid w:val="00354A33"/>
    <w:rsid w:val="00354A51"/>
    <w:rsid w:val="00355513"/>
    <w:rsid w:val="0035585D"/>
    <w:rsid w:val="00355CA1"/>
    <w:rsid w:val="0035606E"/>
    <w:rsid w:val="00356ACA"/>
    <w:rsid w:val="003605E7"/>
    <w:rsid w:val="00360803"/>
    <w:rsid w:val="00360F21"/>
    <w:rsid w:val="00360F40"/>
    <w:rsid w:val="003619A6"/>
    <w:rsid w:val="00361B11"/>
    <w:rsid w:val="00361BA2"/>
    <w:rsid w:val="00362567"/>
    <w:rsid w:val="003627C3"/>
    <w:rsid w:val="00362A1B"/>
    <w:rsid w:val="00362A74"/>
    <w:rsid w:val="00362DA7"/>
    <w:rsid w:val="00362E50"/>
    <w:rsid w:val="00363072"/>
    <w:rsid w:val="0036307F"/>
    <w:rsid w:val="00363378"/>
    <w:rsid w:val="00363492"/>
    <w:rsid w:val="00363697"/>
    <w:rsid w:val="00363837"/>
    <w:rsid w:val="00363846"/>
    <w:rsid w:val="00363C35"/>
    <w:rsid w:val="003642E0"/>
    <w:rsid w:val="003651FC"/>
    <w:rsid w:val="00365305"/>
    <w:rsid w:val="003657EC"/>
    <w:rsid w:val="00365C86"/>
    <w:rsid w:val="00365F41"/>
    <w:rsid w:val="003666D3"/>
    <w:rsid w:val="00366765"/>
    <w:rsid w:val="003673CA"/>
    <w:rsid w:val="003679C8"/>
    <w:rsid w:val="00367A07"/>
    <w:rsid w:val="00367E33"/>
    <w:rsid w:val="00367E9C"/>
    <w:rsid w:val="00367FAE"/>
    <w:rsid w:val="003702BE"/>
    <w:rsid w:val="003706E7"/>
    <w:rsid w:val="0037090B"/>
    <w:rsid w:val="00370942"/>
    <w:rsid w:val="0037124A"/>
    <w:rsid w:val="00371652"/>
    <w:rsid w:val="003717C5"/>
    <w:rsid w:val="00371BBF"/>
    <w:rsid w:val="00371C12"/>
    <w:rsid w:val="0037205D"/>
    <w:rsid w:val="00372360"/>
    <w:rsid w:val="0037248A"/>
    <w:rsid w:val="00372A4F"/>
    <w:rsid w:val="00372AAC"/>
    <w:rsid w:val="00372FA8"/>
    <w:rsid w:val="0037352F"/>
    <w:rsid w:val="003736A3"/>
    <w:rsid w:val="00373D8E"/>
    <w:rsid w:val="00373DB2"/>
    <w:rsid w:val="003740FF"/>
    <w:rsid w:val="003743F7"/>
    <w:rsid w:val="003744FD"/>
    <w:rsid w:val="0037465D"/>
    <w:rsid w:val="00374C40"/>
    <w:rsid w:val="0037528B"/>
    <w:rsid w:val="0037559B"/>
    <w:rsid w:val="0037572D"/>
    <w:rsid w:val="003760D4"/>
    <w:rsid w:val="00376569"/>
    <w:rsid w:val="003765F3"/>
    <w:rsid w:val="00376738"/>
    <w:rsid w:val="00376C0F"/>
    <w:rsid w:val="003771A3"/>
    <w:rsid w:val="00377CE9"/>
    <w:rsid w:val="0038051B"/>
    <w:rsid w:val="00380B48"/>
    <w:rsid w:val="003811C8"/>
    <w:rsid w:val="00381648"/>
    <w:rsid w:val="00382906"/>
    <w:rsid w:val="00382C35"/>
    <w:rsid w:val="003830F0"/>
    <w:rsid w:val="0038318E"/>
    <w:rsid w:val="00383858"/>
    <w:rsid w:val="00383A98"/>
    <w:rsid w:val="00383C37"/>
    <w:rsid w:val="00383DC0"/>
    <w:rsid w:val="003840F3"/>
    <w:rsid w:val="00384667"/>
    <w:rsid w:val="00384898"/>
    <w:rsid w:val="00384A64"/>
    <w:rsid w:val="00384C76"/>
    <w:rsid w:val="003856A3"/>
    <w:rsid w:val="003856F3"/>
    <w:rsid w:val="00385B0C"/>
    <w:rsid w:val="00385C0C"/>
    <w:rsid w:val="00385CFC"/>
    <w:rsid w:val="0038632A"/>
    <w:rsid w:val="00386F89"/>
    <w:rsid w:val="00387548"/>
    <w:rsid w:val="00387D0A"/>
    <w:rsid w:val="00390144"/>
    <w:rsid w:val="00390388"/>
    <w:rsid w:val="003908C7"/>
    <w:rsid w:val="00390943"/>
    <w:rsid w:val="003909D6"/>
    <w:rsid w:val="00390DD8"/>
    <w:rsid w:val="003914B1"/>
    <w:rsid w:val="00391515"/>
    <w:rsid w:val="003915DC"/>
    <w:rsid w:val="0039242A"/>
    <w:rsid w:val="003925B7"/>
    <w:rsid w:val="0039370B"/>
    <w:rsid w:val="003937F5"/>
    <w:rsid w:val="00393D0C"/>
    <w:rsid w:val="003943FC"/>
    <w:rsid w:val="00394525"/>
    <w:rsid w:val="003955B1"/>
    <w:rsid w:val="00395D09"/>
    <w:rsid w:val="00396477"/>
    <w:rsid w:val="00396716"/>
    <w:rsid w:val="00396930"/>
    <w:rsid w:val="003969E7"/>
    <w:rsid w:val="00396A0E"/>
    <w:rsid w:val="00396DDB"/>
    <w:rsid w:val="00397AF2"/>
    <w:rsid w:val="00397BD6"/>
    <w:rsid w:val="003A00DB"/>
    <w:rsid w:val="003A02A1"/>
    <w:rsid w:val="003A03E5"/>
    <w:rsid w:val="003A0C89"/>
    <w:rsid w:val="003A0E2D"/>
    <w:rsid w:val="003A0EF4"/>
    <w:rsid w:val="003A1095"/>
    <w:rsid w:val="003A1102"/>
    <w:rsid w:val="003A20B0"/>
    <w:rsid w:val="003A24E7"/>
    <w:rsid w:val="003A2785"/>
    <w:rsid w:val="003A3354"/>
    <w:rsid w:val="003A3575"/>
    <w:rsid w:val="003A3924"/>
    <w:rsid w:val="003A3B2C"/>
    <w:rsid w:val="003A406C"/>
    <w:rsid w:val="003A40E3"/>
    <w:rsid w:val="003A412D"/>
    <w:rsid w:val="003A4876"/>
    <w:rsid w:val="003A52E8"/>
    <w:rsid w:val="003A553F"/>
    <w:rsid w:val="003A5A97"/>
    <w:rsid w:val="003A5D3B"/>
    <w:rsid w:val="003A639D"/>
    <w:rsid w:val="003A699A"/>
    <w:rsid w:val="003A6F0C"/>
    <w:rsid w:val="003A72FF"/>
    <w:rsid w:val="003A7C47"/>
    <w:rsid w:val="003B044A"/>
    <w:rsid w:val="003B0A78"/>
    <w:rsid w:val="003B0BE2"/>
    <w:rsid w:val="003B0CA7"/>
    <w:rsid w:val="003B1B85"/>
    <w:rsid w:val="003B1E3E"/>
    <w:rsid w:val="003B1F86"/>
    <w:rsid w:val="003B25D3"/>
    <w:rsid w:val="003B2DE1"/>
    <w:rsid w:val="003B3504"/>
    <w:rsid w:val="003B392D"/>
    <w:rsid w:val="003B3C29"/>
    <w:rsid w:val="003B4E71"/>
    <w:rsid w:val="003B50D2"/>
    <w:rsid w:val="003B634A"/>
    <w:rsid w:val="003B68CF"/>
    <w:rsid w:val="003B6E9B"/>
    <w:rsid w:val="003B7123"/>
    <w:rsid w:val="003B78FE"/>
    <w:rsid w:val="003B7E03"/>
    <w:rsid w:val="003B7F60"/>
    <w:rsid w:val="003C0466"/>
    <w:rsid w:val="003C094B"/>
    <w:rsid w:val="003C1B54"/>
    <w:rsid w:val="003C1B9D"/>
    <w:rsid w:val="003C1E2A"/>
    <w:rsid w:val="003C2133"/>
    <w:rsid w:val="003C213B"/>
    <w:rsid w:val="003C2639"/>
    <w:rsid w:val="003C2C58"/>
    <w:rsid w:val="003C30A8"/>
    <w:rsid w:val="003C30FC"/>
    <w:rsid w:val="003C3236"/>
    <w:rsid w:val="003C33F7"/>
    <w:rsid w:val="003C37B1"/>
    <w:rsid w:val="003C4140"/>
    <w:rsid w:val="003C48B1"/>
    <w:rsid w:val="003C5B71"/>
    <w:rsid w:val="003C65B2"/>
    <w:rsid w:val="003C6AB0"/>
    <w:rsid w:val="003C71E0"/>
    <w:rsid w:val="003C763B"/>
    <w:rsid w:val="003C78F0"/>
    <w:rsid w:val="003C7A4F"/>
    <w:rsid w:val="003C7FBB"/>
    <w:rsid w:val="003D025E"/>
    <w:rsid w:val="003D08E1"/>
    <w:rsid w:val="003D11B0"/>
    <w:rsid w:val="003D149F"/>
    <w:rsid w:val="003D152E"/>
    <w:rsid w:val="003D165C"/>
    <w:rsid w:val="003D17AD"/>
    <w:rsid w:val="003D1AF0"/>
    <w:rsid w:val="003D1C00"/>
    <w:rsid w:val="003D235A"/>
    <w:rsid w:val="003D23A7"/>
    <w:rsid w:val="003D28C2"/>
    <w:rsid w:val="003D3339"/>
    <w:rsid w:val="003D33F4"/>
    <w:rsid w:val="003D36A5"/>
    <w:rsid w:val="003D36E9"/>
    <w:rsid w:val="003D3893"/>
    <w:rsid w:val="003D3B03"/>
    <w:rsid w:val="003D3B95"/>
    <w:rsid w:val="003D3BFF"/>
    <w:rsid w:val="003D3D3C"/>
    <w:rsid w:val="003D4093"/>
    <w:rsid w:val="003D41F3"/>
    <w:rsid w:val="003D458A"/>
    <w:rsid w:val="003D4D8E"/>
    <w:rsid w:val="003D506A"/>
    <w:rsid w:val="003D570B"/>
    <w:rsid w:val="003D6857"/>
    <w:rsid w:val="003D68DE"/>
    <w:rsid w:val="003D6BA4"/>
    <w:rsid w:val="003D6F83"/>
    <w:rsid w:val="003D7629"/>
    <w:rsid w:val="003D7A4A"/>
    <w:rsid w:val="003D7D0E"/>
    <w:rsid w:val="003E0BCC"/>
    <w:rsid w:val="003E0FB3"/>
    <w:rsid w:val="003E134C"/>
    <w:rsid w:val="003E1870"/>
    <w:rsid w:val="003E20B5"/>
    <w:rsid w:val="003E265E"/>
    <w:rsid w:val="003E2695"/>
    <w:rsid w:val="003E2897"/>
    <w:rsid w:val="003E3873"/>
    <w:rsid w:val="003E3C6C"/>
    <w:rsid w:val="003E4303"/>
    <w:rsid w:val="003E4329"/>
    <w:rsid w:val="003E4391"/>
    <w:rsid w:val="003E4B0A"/>
    <w:rsid w:val="003E4DEE"/>
    <w:rsid w:val="003E52A0"/>
    <w:rsid w:val="003E5BAA"/>
    <w:rsid w:val="003E619D"/>
    <w:rsid w:val="003E63A3"/>
    <w:rsid w:val="003E6403"/>
    <w:rsid w:val="003E6437"/>
    <w:rsid w:val="003E6979"/>
    <w:rsid w:val="003E6A5C"/>
    <w:rsid w:val="003E6D58"/>
    <w:rsid w:val="003E74E0"/>
    <w:rsid w:val="003E7613"/>
    <w:rsid w:val="003E78D8"/>
    <w:rsid w:val="003F06E0"/>
    <w:rsid w:val="003F0F55"/>
    <w:rsid w:val="003F11F2"/>
    <w:rsid w:val="003F148A"/>
    <w:rsid w:val="003F226E"/>
    <w:rsid w:val="003F2371"/>
    <w:rsid w:val="003F2DC4"/>
    <w:rsid w:val="003F31F5"/>
    <w:rsid w:val="003F3728"/>
    <w:rsid w:val="003F3D32"/>
    <w:rsid w:val="003F4CA6"/>
    <w:rsid w:val="003F51A4"/>
    <w:rsid w:val="003F5ACC"/>
    <w:rsid w:val="003F6465"/>
    <w:rsid w:val="003F6BB3"/>
    <w:rsid w:val="003F759B"/>
    <w:rsid w:val="003F7692"/>
    <w:rsid w:val="003F786A"/>
    <w:rsid w:val="003F7898"/>
    <w:rsid w:val="003F7A6B"/>
    <w:rsid w:val="00400347"/>
    <w:rsid w:val="004003D7"/>
    <w:rsid w:val="00400C0D"/>
    <w:rsid w:val="0040102C"/>
    <w:rsid w:val="004011B4"/>
    <w:rsid w:val="00401310"/>
    <w:rsid w:val="00401335"/>
    <w:rsid w:val="00402344"/>
    <w:rsid w:val="004026FD"/>
    <w:rsid w:val="0040297E"/>
    <w:rsid w:val="00402CA3"/>
    <w:rsid w:val="0040306B"/>
    <w:rsid w:val="00403072"/>
    <w:rsid w:val="00403115"/>
    <w:rsid w:val="004035C4"/>
    <w:rsid w:val="00403A61"/>
    <w:rsid w:val="00403A67"/>
    <w:rsid w:val="00405062"/>
    <w:rsid w:val="00405071"/>
    <w:rsid w:val="0040516B"/>
    <w:rsid w:val="00405265"/>
    <w:rsid w:val="0040570A"/>
    <w:rsid w:val="004065C3"/>
    <w:rsid w:val="00406E82"/>
    <w:rsid w:val="00407189"/>
    <w:rsid w:val="00407296"/>
    <w:rsid w:val="004073C6"/>
    <w:rsid w:val="00410770"/>
    <w:rsid w:val="00410E02"/>
    <w:rsid w:val="00410FAA"/>
    <w:rsid w:val="0041106F"/>
    <w:rsid w:val="004119BC"/>
    <w:rsid w:val="00411B1C"/>
    <w:rsid w:val="0041212B"/>
    <w:rsid w:val="0041212D"/>
    <w:rsid w:val="004123D2"/>
    <w:rsid w:val="004123F4"/>
    <w:rsid w:val="00412423"/>
    <w:rsid w:val="00412CB0"/>
    <w:rsid w:val="004133F5"/>
    <w:rsid w:val="00413471"/>
    <w:rsid w:val="00413666"/>
    <w:rsid w:val="00413C6B"/>
    <w:rsid w:val="00413D39"/>
    <w:rsid w:val="00414297"/>
    <w:rsid w:val="0041457D"/>
    <w:rsid w:val="004146E0"/>
    <w:rsid w:val="004147AC"/>
    <w:rsid w:val="00414843"/>
    <w:rsid w:val="0041487D"/>
    <w:rsid w:val="00414F17"/>
    <w:rsid w:val="0041509A"/>
    <w:rsid w:val="00415221"/>
    <w:rsid w:val="0041541C"/>
    <w:rsid w:val="00415BA7"/>
    <w:rsid w:val="00415C79"/>
    <w:rsid w:val="00415E3E"/>
    <w:rsid w:val="0041619E"/>
    <w:rsid w:val="00416BD0"/>
    <w:rsid w:val="004172D5"/>
    <w:rsid w:val="00417653"/>
    <w:rsid w:val="00420121"/>
    <w:rsid w:val="0042057F"/>
    <w:rsid w:val="00420763"/>
    <w:rsid w:val="004209C3"/>
    <w:rsid w:val="00420F8A"/>
    <w:rsid w:val="004210F2"/>
    <w:rsid w:val="00422579"/>
    <w:rsid w:val="0042290E"/>
    <w:rsid w:val="00422AAB"/>
    <w:rsid w:val="0042301F"/>
    <w:rsid w:val="004231D8"/>
    <w:rsid w:val="004232B6"/>
    <w:rsid w:val="00424279"/>
    <w:rsid w:val="00424387"/>
    <w:rsid w:val="00424418"/>
    <w:rsid w:val="0042468B"/>
    <w:rsid w:val="0042491D"/>
    <w:rsid w:val="0042534C"/>
    <w:rsid w:val="00425AB5"/>
    <w:rsid w:val="00425F24"/>
    <w:rsid w:val="004262CD"/>
    <w:rsid w:val="004266B4"/>
    <w:rsid w:val="0042693F"/>
    <w:rsid w:val="00427443"/>
    <w:rsid w:val="004275C7"/>
    <w:rsid w:val="0042765C"/>
    <w:rsid w:val="004276A7"/>
    <w:rsid w:val="00427724"/>
    <w:rsid w:val="0042787B"/>
    <w:rsid w:val="00427C3F"/>
    <w:rsid w:val="00427CDF"/>
    <w:rsid w:val="00427D4A"/>
    <w:rsid w:val="00427EB9"/>
    <w:rsid w:val="004313A0"/>
    <w:rsid w:val="00431917"/>
    <w:rsid w:val="004319EC"/>
    <w:rsid w:val="00431EC7"/>
    <w:rsid w:val="00432641"/>
    <w:rsid w:val="00432B27"/>
    <w:rsid w:val="00432B2F"/>
    <w:rsid w:val="0043315F"/>
    <w:rsid w:val="004332E8"/>
    <w:rsid w:val="004336AE"/>
    <w:rsid w:val="004342D5"/>
    <w:rsid w:val="00434438"/>
    <w:rsid w:val="00434715"/>
    <w:rsid w:val="00434ED3"/>
    <w:rsid w:val="00435DC0"/>
    <w:rsid w:val="00437131"/>
    <w:rsid w:val="00437236"/>
    <w:rsid w:val="0043728C"/>
    <w:rsid w:val="004372A1"/>
    <w:rsid w:val="00437332"/>
    <w:rsid w:val="0043740F"/>
    <w:rsid w:val="00440002"/>
    <w:rsid w:val="00440222"/>
    <w:rsid w:val="00440558"/>
    <w:rsid w:val="004414A1"/>
    <w:rsid w:val="00441B9C"/>
    <w:rsid w:val="00441D33"/>
    <w:rsid w:val="00441E8F"/>
    <w:rsid w:val="00442161"/>
    <w:rsid w:val="0044219F"/>
    <w:rsid w:val="004423B6"/>
    <w:rsid w:val="00442B24"/>
    <w:rsid w:val="00443060"/>
    <w:rsid w:val="0044312A"/>
    <w:rsid w:val="004434FD"/>
    <w:rsid w:val="0044363E"/>
    <w:rsid w:val="004439D4"/>
    <w:rsid w:val="00443DE7"/>
    <w:rsid w:val="0044499B"/>
    <w:rsid w:val="00445196"/>
    <w:rsid w:val="00445281"/>
    <w:rsid w:val="00445775"/>
    <w:rsid w:val="00445812"/>
    <w:rsid w:val="0044581C"/>
    <w:rsid w:val="00446245"/>
    <w:rsid w:val="0044656C"/>
    <w:rsid w:val="004466B9"/>
    <w:rsid w:val="004467D1"/>
    <w:rsid w:val="00446A6F"/>
    <w:rsid w:val="004471C8"/>
    <w:rsid w:val="0044751C"/>
    <w:rsid w:val="00447BB8"/>
    <w:rsid w:val="004506B5"/>
    <w:rsid w:val="00450BED"/>
    <w:rsid w:val="00450D47"/>
    <w:rsid w:val="004511FA"/>
    <w:rsid w:val="004512CA"/>
    <w:rsid w:val="0045141E"/>
    <w:rsid w:val="00451B41"/>
    <w:rsid w:val="00451EB5"/>
    <w:rsid w:val="004527CF"/>
    <w:rsid w:val="00453103"/>
    <w:rsid w:val="00453F18"/>
    <w:rsid w:val="0045417E"/>
    <w:rsid w:val="00454289"/>
    <w:rsid w:val="00454349"/>
    <w:rsid w:val="00454AE6"/>
    <w:rsid w:val="00454BA8"/>
    <w:rsid w:val="004550BD"/>
    <w:rsid w:val="00455659"/>
    <w:rsid w:val="004556AB"/>
    <w:rsid w:val="0045608B"/>
    <w:rsid w:val="004561B5"/>
    <w:rsid w:val="004569CF"/>
    <w:rsid w:val="00456D39"/>
    <w:rsid w:val="004605AD"/>
    <w:rsid w:val="00460722"/>
    <w:rsid w:val="0046101C"/>
    <w:rsid w:val="0046119C"/>
    <w:rsid w:val="00461583"/>
    <w:rsid w:val="00461877"/>
    <w:rsid w:val="00461A3B"/>
    <w:rsid w:val="00461A3D"/>
    <w:rsid w:val="00461B7E"/>
    <w:rsid w:val="004622ED"/>
    <w:rsid w:val="00462970"/>
    <w:rsid w:val="0046298B"/>
    <w:rsid w:val="00463450"/>
    <w:rsid w:val="00464051"/>
    <w:rsid w:val="00464A06"/>
    <w:rsid w:val="00464BE1"/>
    <w:rsid w:val="00464CBA"/>
    <w:rsid w:val="00465258"/>
    <w:rsid w:val="0046525F"/>
    <w:rsid w:val="004655B7"/>
    <w:rsid w:val="00465920"/>
    <w:rsid w:val="00465BE4"/>
    <w:rsid w:val="00465C09"/>
    <w:rsid w:val="00465E47"/>
    <w:rsid w:val="00465F9C"/>
    <w:rsid w:val="004661CA"/>
    <w:rsid w:val="00466578"/>
    <w:rsid w:val="00466C19"/>
    <w:rsid w:val="00466CAA"/>
    <w:rsid w:val="00466E04"/>
    <w:rsid w:val="004675EA"/>
    <w:rsid w:val="00467D5D"/>
    <w:rsid w:val="00470444"/>
    <w:rsid w:val="00470AC8"/>
    <w:rsid w:val="00470CB8"/>
    <w:rsid w:val="00470E45"/>
    <w:rsid w:val="00470EA1"/>
    <w:rsid w:val="004711CA"/>
    <w:rsid w:val="004712A2"/>
    <w:rsid w:val="004714BA"/>
    <w:rsid w:val="00471DC9"/>
    <w:rsid w:val="0047202B"/>
    <w:rsid w:val="00472BB2"/>
    <w:rsid w:val="00472D45"/>
    <w:rsid w:val="004733B9"/>
    <w:rsid w:val="004734FC"/>
    <w:rsid w:val="0047402E"/>
    <w:rsid w:val="0047430C"/>
    <w:rsid w:val="004745C4"/>
    <w:rsid w:val="004745E7"/>
    <w:rsid w:val="004747B0"/>
    <w:rsid w:val="0047503C"/>
    <w:rsid w:val="0047597F"/>
    <w:rsid w:val="004763BA"/>
    <w:rsid w:val="00476463"/>
    <w:rsid w:val="00476925"/>
    <w:rsid w:val="00476A24"/>
    <w:rsid w:val="00476D90"/>
    <w:rsid w:val="00476DD8"/>
    <w:rsid w:val="004771F1"/>
    <w:rsid w:val="004775C9"/>
    <w:rsid w:val="004778AE"/>
    <w:rsid w:val="00477E73"/>
    <w:rsid w:val="00480121"/>
    <w:rsid w:val="004805F0"/>
    <w:rsid w:val="004809D6"/>
    <w:rsid w:val="0048127F"/>
    <w:rsid w:val="00481826"/>
    <w:rsid w:val="004819A2"/>
    <w:rsid w:val="004820C9"/>
    <w:rsid w:val="0048253B"/>
    <w:rsid w:val="00482745"/>
    <w:rsid w:val="0048295E"/>
    <w:rsid w:val="00482DAC"/>
    <w:rsid w:val="004830E6"/>
    <w:rsid w:val="00483120"/>
    <w:rsid w:val="00484346"/>
    <w:rsid w:val="00484C01"/>
    <w:rsid w:val="004850EE"/>
    <w:rsid w:val="00485AA2"/>
    <w:rsid w:val="00485C84"/>
    <w:rsid w:val="00485F7F"/>
    <w:rsid w:val="00486725"/>
    <w:rsid w:val="00486F00"/>
    <w:rsid w:val="00487B14"/>
    <w:rsid w:val="00487F3F"/>
    <w:rsid w:val="0049046B"/>
    <w:rsid w:val="00490624"/>
    <w:rsid w:val="004910CA"/>
    <w:rsid w:val="004911B9"/>
    <w:rsid w:val="00491684"/>
    <w:rsid w:val="00491B3A"/>
    <w:rsid w:val="004922CF"/>
    <w:rsid w:val="0049236E"/>
    <w:rsid w:val="00493061"/>
    <w:rsid w:val="0049342B"/>
    <w:rsid w:val="00493A5E"/>
    <w:rsid w:val="00493BD5"/>
    <w:rsid w:val="00493EEC"/>
    <w:rsid w:val="00493FE9"/>
    <w:rsid w:val="00494348"/>
    <w:rsid w:val="00494AA1"/>
    <w:rsid w:val="00494B80"/>
    <w:rsid w:val="00495ECC"/>
    <w:rsid w:val="00496098"/>
    <w:rsid w:val="0049688E"/>
    <w:rsid w:val="00497162"/>
    <w:rsid w:val="004973AE"/>
    <w:rsid w:val="0049771E"/>
    <w:rsid w:val="00497AB8"/>
    <w:rsid w:val="00497CB5"/>
    <w:rsid w:val="00497E7B"/>
    <w:rsid w:val="004A03B5"/>
    <w:rsid w:val="004A0609"/>
    <w:rsid w:val="004A093F"/>
    <w:rsid w:val="004A0A80"/>
    <w:rsid w:val="004A0D83"/>
    <w:rsid w:val="004A0FA8"/>
    <w:rsid w:val="004A140B"/>
    <w:rsid w:val="004A15B4"/>
    <w:rsid w:val="004A15D7"/>
    <w:rsid w:val="004A195A"/>
    <w:rsid w:val="004A22DA"/>
    <w:rsid w:val="004A25FE"/>
    <w:rsid w:val="004A2683"/>
    <w:rsid w:val="004A276A"/>
    <w:rsid w:val="004A339F"/>
    <w:rsid w:val="004A41D1"/>
    <w:rsid w:val="004A42F0"/>
    <w:rsid w:val="004A4B8D"/>
    <w:rsid w:val="004A5300"/>
    <w:rsid w:val="004A5676"/>
    <w:rsid w:val="004A57C1"/>
    <w:rsid w:val="004A57EE"/>
    <w:rsid w:val="004A5F17"/>
    <w:rsid w:val="004A5F59"/>
    <w:rsid w:val="004A6A7D"/>
    <w:rsid w:val="004A7402"/>
    <w:rsid w:val="004A7793"/>
    <w:rsid w:val="004A79A3"/>
    <w:rsid w:val="004A7B84"/>
    <w:rsid w:val="004A7E73"/>
    <w:rsid w:val="004B05D7"/>
    <w:rsid w:val="004B0A38"/>
    <w:rsid w:val="004B0F37"/>
    <w:rsid w:val="004B16FD"/>
    <w:rsid w:val="004B1CE7"/>
    <w:rsid w:val="004B2215"/>
    <w:rsid w:val="004B226C"/>
    <w:rsid w:val="004B22C2"/>
    <w:rsid w:val="004B2316"/>
    <w:rsid w:val="004B24DD"/>
    <w:rsid w:val="004B2BFA"/>
    <w:rsid w:val="004B2C13"/>
    <w:rsid w:val="004B3497"/>
    <w:rsid w:val="004B359E"/>
    <w:rsid w:val="004B378A"/>
    <w:rsid w:val="004B37A6"/>
    <w:rsid w:val="004B39C3"/>
    <w:rsid w:val="004B4119"/>
    <w:rsid w:val="004B4180"/>
    <w:rsid w:val="004B5840"/>
    <w:rsid w:val="004B5B8D"/>
    <w:rsid w:val="004B5DE1"/>
    <w:rsid w:val="004B63FD"/>
    <w:rsid w:val="004B68B7"/>
    <w:rsid w:val="004B696C"/>
    <w:rsid w:val="004B6BB8"/>
    <w:rsid w:val="004B6DD6"/>
    <w:rsid w:val="004B70E5"/>
    <w:rsid w:val="004B7B02"/>
    <w:rsid w:val="004B7ECF"/>
    <w:rsid w:val="004C067E"/>
    <w:rsid w:val="004C076F"/>
    <w:rsid w:val="004C08CA"/>
    <w:rsid w:val="004C0A6B"/>
    <w:rsid w:val="004C1096"/>
    <w:rsid w:val="004C16A8"/>
    <w:rsid w:val="004C218D"/>
    <w:rsid w:val="004C2A8A"/>
    <w:rsid w:val="004C2BB0"/>
    <w:rsid w:val="004C2D53"/>
    <w:rsid w:val="004C2DE3"/>
    <w:rsid w:val="004C331E"/>
    <w:rsid w:val="004C36F5"/>
    <w:rsid w:val="004C3A35"/>
    <w:rsid w:val="004C3BD9"/>
    <w:rsid w:val="004C3E0C"/>
    <w:rsid w:val="004C3F86"/>
    <w:rsid w:val="004C44DC"/>
    <w:rsid w:val="004C455E"/>
    <w:rsid w:val="004C4FB9"/>
    <w:rsid w:val="004C5026"/>
    <w:rsid w:val="004C521B"/>
    <w:rsid w:val="004C6184"/>
    <w:rsid w:val="004C6642"/>
    <w:rsid w:val="004C69D1"/>
    <w:rsid w:val="004C75D8"/>
    <w:rsid w:val="004D01C2"/>
    <w:rsid w:val="004D051D"/>
    <w:rsid w:val="004D0D96"/>
    <w:rsid w:val="004D116E"/>
    <w:rsid w:val="004D11B1"/>
    <w:rsid w:val="004D142F"/>
    <w:rsid w:val="004D182E"/>
    <w:rsid w:val="004D197E"/>
    <w:rsid w:val="004D1B22"/>
    <w:rsid w:val="004D1E33"/>
    <w:rsid w:val="004D1E6D"/>
    <w:rsid w:val="004D28AB"/>
    <w:rsid w:val="004D2A31"/>
    <w:rsid w:val="004D2E0F"/>
    <w:rsid w:val="004D2F54"/>
    <w:rsid w:val="004D3716"/>
    <w:rsid w:val="004D3883"/>
    <w:rsid w:val="004D3ED8"/>
    <w:rsid w:val="004D3FA0"/>
    <w:rsid w:val="004D478A"/>
    <w:rsid w:val="004D5BF4"/>
    <w:rsid w:val="004D5FBB"/>
    <w:rsid w:val="004D60FD"/>
    <w:rsid w:val="004D6102"/>
    <w:rsid w:val="004D69E8"/>
    <w:rsid w:val="004D6BFB"/>
    <w:rsid w:val="004D74E8"/>
    <w:rsid w:val="004D7A58"/>
    <w:rsid w:val="004D7F6C"/>
    <w:rsid w:val="004E0499"/>
    <w:rsid w:val="004E0AE2"/>
    <w:rsid w:val="004E0CBC"/>
    <w:rsid w:val="004E1890"/>
    <w:rsid w:val="004E233A"/>
    <w:rsid w:val="004E2435"/>
    <w:rsid w:val="004E2729"/>
    <w:rsid w:val="004E2B41"/>
    <w:rsid w:val="004E2FA7"/>
    <w:rsid w:val="004E3401"/>
    <w:rsid w:val="004E34E9"/>
    <w:rsid w:val="004E34F1"/>
    <w:rsid w:val="004E353C"/>
    <w:rsid w:val="004E3593"/>
    <w:rsid w:val="004E390B"/>
    <w:rsid w:val="004E3A1B"/>
    <w:rsid w:val="004E3A4B"/>
    <w:rsid w:val="004E3B94"/>
    <w:rsid w:val="004E43D7"/>
    <w:rsid w:val="004E45D6"/>
    <w:rsid w:val="004E478A"/>
    <w:rsid w:val="004E4A39"/>
    <w:rsid w:val="004E4EBB"/>
    <w:rsid w:val="004E55A1"/>
    <w:rsid w:val="004E590B"/>
    <w:rsid w:val="004E5B21"/>
    <w:rsid w:val="004E668E"/>
    <w:rsid w:val="004E69B8"/>
    <w:rsid w:val="004E70DA"/>
    <w:rsid w:val="004E78C7"/>
    <w:rsid w:val="004E7C71"/>
    <w:rsid w:val="004F04EA"/>
    <w:rsid w:val="004F0565"/>
    <w:rsid w:val="004F05C4"/>
    <w:rsid w:val="004F0F50"/>
    <w:rsid w:val="004F0F68"/>
    <w:rsid w:val="004F11F7"/>
    <w:rsid w:val="004F15D3"/>
    <w:rsid w:val="004F26F4"/>
    <w:rsid w:val="004F287E"/>
    <w:rsid w:val="004F28D9"/>
    <w:rsid w:val="004F2A09"/>
    <w:rsid w:val="004F2FA3"/>
    <w:rsid w:val="004F3823"/>
    <w:rsid w:val="004F3FA9"/>
    <w:rsid w:val="004F4A8E"/>
    <w:rsid w:val="004F5258"/>
    <w:rsid w:val="004F53F4"/>
    <w:rsid w:val="004F5E2E"/>
    <w:rsid w:val="004F5F59"/>
    <w:rsid w:val="004F6282"/>
    <w:rsid w:val="004F63BB"/>
    <w:rsid w:val="004F6ED9"/>
    <w:rsid w:val="004F7037"/>
    <w:rsid w:val="004F72D5"/>
    <w:rsid w:val="004F7310"/>
    <w:rsid w:val="004F7AE1"/>
    <w:rsid w:val="004F7BB4"/>
    <w:rsid w:val="005000BC"/>
    <w:rsid w:val="005006CA"/>
    <w:rsid w:val="00500768"/>
    <w:rsid w:val="00500C77"/>
    <w:rsid w:val="005012BB"/>
    <w:rsid w:val="00501565"/>
    <w:rsid w:val="005015EB"/>
    <w:rsid w:val="00502730"/>
    <w:rsid w:val="00502867"/>
    <w:rsid w:val="00502CEB"/>
    <w:rsid w:val="0050300D"/>
    <w:rsid w:val="00503302"/>
    <w:rsid w:val="0050332D"/>
    <w:rsid w:val="00503A39"/>
    <w:rsid w:val="00503E52"/>
    <w:rsid w:val="00503F43"/>
    <w:rsid w:val="0050453A"/>
    <w:rsid w:val="00504549"/>
    <w:rsid w:val="00504580"/>
    <w:rsid w:val="00504D04"/>
    <w:rsid w:val="00504DC5"/>
    <w:rsid w:val="00504E4B"/>
    <w:rsid w:val="005052C8"/>
    <w:rsid w:val="005053F1"/>
    <w:rsid w:val="0050563E"/>
    <w:rsid w:val="005057CA"/>
    <w:rsid w:val="00506248"/>
    <w:rsid w:val="00506504"/>
    <w:rsid w:val="0050744D"/>
    <w:rsid w:val="005075A7"/>
    <w:rsid w:val="00507CE0"/>
    <w:rsid w:val="00510CCA"/>
    <w:rsid w:val="00510DF2"/>
    <w:rsid w:val="00511BF4"/>
    <w:rsid w:val="005123D0"/>
    <w:rsid w:val="00512C34"/>
    <w:rsid w:val="00512FED"/>
    <w:rsid w:val="0051323D"/>
    <w:rsid w:val="00513357"/>
    <w:rsid w:val="00513618"/>
    <w:rsid w:val="00513669"/>
    <w:rsid w:val="00513A07"/>
    <w:rsid w:val="00514624"/>
    <w:rsid w:val="0051482F"/>
    <w:rsid w:val="00514B2E"/>
    <w:rsid w:val="0051527B"/>
    <w:rsid w:val="0051544C"/>
    <w:rsid w:val="00515453"/>
    <w:rsid w:val="00515935"/>
    <w:rsid w:val="005161A0"/>
    <w:rsid w:val="00516ACF"/>
    <w:rsid w:val="00516DAB"/>
    <w:rsid w:val="005170FF"/>
    <w:rsid w:val="005171A5"/>
    <w:rsid w:val="00517632"/>
    <w:rsid w:val="005178FC"/>
    <w:rsid w:val="00517A12"/>
    <w:rsid w:val="00517A1F"/>
    <w:rsid w:val="00517C0E"/>
    <w:rsid w:val="00517C33"/>
    <w:rsid w:val="005200AE"/>
    <w:rsid w:val="005201F2"/>
    <w:rsid w:val="00520796"/>
    <w:rsid w:val="005215C3"/>
    <w:rsid w:val="00521933"/>
    <w:rsid w:val="00521D94"/>
    <w:rsid w:val="00521E1E"/>
    <w:rsid w:val="005223B3"/>
    <w:rsid w:val="0052267D"/>
    <w:rsid w:val="00522BB3"/>
    <w:rsid w:val="00522F35"/>
    <w:rsid w:val="00522FB2"/>
    <w:rsid w:val="00523278"/>
    <w:rsid w:val="0052347D"/>
    <w:rsid w:val="00523A35"/>
    <w:rsid w:val="00523D80"/>
    <w:rsid w:val="005242CC"/>
    <w:rsid w:val="00524D3E"/>
    <w:rsid w:val="00524F14"/>
    <w:rsid w:val="00524F71"/>
    <w:rsid w:val="005250BE"/>
    <w:rsid w:val="005250C2"/>
    <w:rsid w:val="005260E2"/>
    <w:rsid w:val="00527848"/>
    <w:rsid w:val="005301AD"/>
    <w:rsid w:val="00530EAF"/>
    <w:rsid w:val="00531549"/>
    <w:rsid w:val="005319C4"/>
    <w:rsid w:val="00531D23"/>
    <w:rsid w:val="00531D89"/>
    <w:rsid w:val="005321B6"/>
    <w:rsid w:val="005322A9"/>
    <w:rsid w:val="00532C28"/>
    <w:rsid w:val="0053338B"/>
    <w:rsid w:val="00533D9A"/>
    <w:rsid w:val="005340A6"/>
    <w:rsid w:val="005340E7"/>
    <w:rsid w:val="0053455C"/>
    <w:rsid w:val="00534A60"/>
    <w:rsid w:val="00534CED"/>
    <w:rsid w:val="0053505F"/>
    <w:rsid w:val="00535411"/>
    <w:rsid w:val="005379A7"/>
    <w:rsid w:val="0054080D"/>
    <w:rsid w:val="00540AF3"/>
    <w:rsid w:val="00541576"/>
    <w:rsid w:val="0054161B"/>
    <w:rsid w:val="00541A47"/>
    <w:rsid w:val="00541A72"/>
    <w:rsid w:val="0054218D"/>
    <w:rsid w:val="00542F5E"/>
    <w:rsid w:val="00543134"/>
    <w:rsid w:val="005432F4"/>
    <w:rsid w:val="005434C7"/>
    <w:rsid w:val="00543C4E"/>
    <w:rsid w:val="00543FB9"/>
    <w:rsid w:val="00543FCF"/>
    <w:rsid w:val="00544316"/>
    <w:rsid w:val="00544B13"/>
    <w:rsid w:val="00545580"/>
    <w:rsid w:val="00545D68"/>
    <w:rsid w:val="00545F8D"/>
    <w:rsid w:val="005462E3"/>
    <w:rsid w:val="00546353"/>
    <w:rsid w:val="0054667F"/>
    <w:rsid w:val="00546BC7"/>
    <w:rsid w:val="00546DCB"/>
    <w:rsid w:val="005473A1"/>
    <w:rsid w:val="005473D4"/>
    <w:rsid w:val="00547495"/>
    <w:rsid w:val="005474CF"/>
    <w:rsid w:val="0054782F"/>
    <w:rsid w:val="00547CB2"/>
    <w:rsid w:val="005509DB"/>
    <w:rsid w:val="00550B8A"/>
    <w:rsid w:val="00550C24"/>
    <w:rsid w:val="005511B1"/>
    <w:rsid w:val="0055214F"/>
    <w:rsid w:val="0055221F"/>
    <w:rsid w:val="0055229E"/>
    <w:rsid w:val="00552654"/>
    <w:rsid w:val="005528DF"/>
    <w:rsid w:val="00552C6E"/>
    <w:rsid w:val="00553770"/>
    <w:rsid w:val="005538AC"/>
    <w:rsid w:val="00553D3B"/>
    <w:rsid w:val="0055482A"/>
    <w:rsid w:val="00555157"/>
    <w:rsid w:val="0055520C"/>
    <w:rsid w:val="005559E5"/>
    <w:rsid w:val="00555EDF"/>
    <w:rsid w:val="00555F77"/>
    <w:rsid w:val="005563F9"/>
    <w:rsid w:val="00557086"/>
    <w:rsid w:val="00557B07"/>
    <w:rsid w:val="00557C9C"/>
    <w:rsid w:val="00560059"/>
    <w:rsid w:val="00560992"/>
    <w:rsid w:val="00560BA0"/>
    <w:rsid w:val="00560E06"/>
    <w:rsid w:val="00561060"/>
    <w:rsid w:val="005617C9"/>
    <w:rsid w:val="00561EC1"/>
    <w:rsid w:val="00562729"/>
    <w:rsid w:val="00562944"/>
    <w:rsid w:val="00563069"/>
    <w:rsid w:val="005633F6"/>
    <w:rsid w:val="00563512"/>
    <w:rsid w:val="00564C66"/>
    <w:rsid w:val="00564F80"/>
    <w:rsid w:val="0056539C"/>
    <w:rsid w:val="00565444"/>
    <w:rsid w:val="005654C0"/>
    <w:rsid w:val="00565BB2"/>
    <w:rsid w:val="00565C89"/>
    <w:rsid w:val="0056643C"/>
    <w:rsid w:val="00566B7F"/>
    <w:rsid w:val="00566E7F"/>
    <w:rsid w:val="00570159"/>
    <w:rsid w:val="005707F8"/>
    <w:rsid w:val="0057118B"/>
    <w:rsid w:val="0057161B"/>
    <w:rsid w:val="00572115"/>
    <w:rsid w:val="0057213F"/>
    <w:rsid w:val="00572E14"/>
    <w:rsid w:val="005732EA"/>
    <w:rsid w:val="005734D5"/>
    <w:rsid w:val="005735AD"/>
    <w:rsid w:val="00573CDF"/>
    <w:rsid w:val="00573D42"/>
    <w:rsid w:val="00574611"/>
    <w:rsid w:val="005749B5"/>
    <w:rsid w:val="00574A0F"/>
    <w:rsid w:val="00574B47"/>
    <w:rsid w:val="00575241"/>
    <w:rsid w:val="005754FE"/>
    <w:rsid w:val="005755C9"/>
    <w:rsid w:val="00575E11"/>
    <w:rsid w:val="00575E74"/>
    <w:rsid w:val="00575EE3"/>
    <w:rsid w:val="00576E93"/>
    <w:rsid w:val="00576F7A"/>
    <w:rsid w:val="00577291"/>
    <w:rsid w:val="005772A9"/>
    <w:rsid w:val="00577B93"/>
    <w:rsid w:val="0058029F"/>
    <w:rsid w:val="00580306"/>
    <w:rsid w:val="005809B5"/>
    <w:rsid w:val="00580F56"/>
    <w:rsid w:val="00581032"/>
    <w:rsid w:val="0058138E"/>
    <w:rsid w:val="00581539"/>
    <w:rsid w:val="00581A14"/>
    <w:rsid w:val="00581AAF"/>
    <w:rsid w:val="0058259E"/>
    <w:rsid w:val="0058283A"/>
    <w:rsid w:val="005829A6"/>
    <w:rsid w:val="00582D1C"/>
    <w:rsid w:val="00583929"/>
    <w:rsid w:val="00583CF9"/>
    <w:rsid w:val="005840F8"/>
    <w:rsid w:val="00584A1C"/>
    <w:rsid w:val="005852B9"/>
    <w:rsid w:val="00585457"/>
    <w:rsid w:val="00585766"/>
    <w:rsid w:val="00585B0F"/>
    <w:rsid w:val="00585BC0"/>
    <w:rsid w:val="005861B9"/>
    <w:rsid w:val="0058626E"/>
    <w:rsid w:val="005862DA"/>
    <w:rsid w:val="00586441"/>
    <w:rsid w:val="005865AD"/>
    <w:rsid w:val="005867B8"/>
    <w:rsid w:val="00586ABA"/>
    <w:rsid w:val="0058753F"/>
    <w:rsid w:val="005909E0"/>
    <w:rsid w:val="00590BAE"/>
    <w:rsid w:val="005912A0"/>
    <w:rsid w:val="0059192C"/>
    <w:rsid w:val="00591A8D"/>
    <w:rsid w:val="00592479"/>
    <w:rsid w:val="00592707"/>
    <w:rsid w:val="00592D92"/>
    <w:rsid w:val="0059334C"/>
    <w:rsid w:val="005937ED"/>
    <w:rsid w:val="00593DD6"/>
    <w:rsid w:val="00594653"/>
    <w:rsid w:val="00596934"/>
    <w:rsid w:val="00597128"/>
    <w:rsid w:val="005977F1"/>
    <w:rsid w:val="00597AC2"/>
    <w:rsid w:val="00597F53"/>
    <w:rsid w:val="005A0896"/>
    <w:rsid w:val="005A0990"/>
    <w:rsid w:val="005A1437"/>
    <w:rsid w:val="005A2414"/>
    <w:rsid w:val="005A2674"/>
    <w:rsid w:val="005A2A77"/>
    <w:rsid w:val="005A356F"/>
    <w:rsid w:val="005A3F43"/>
    <w:rsid w:val="005A4246"/>
    <w:rsid w:val="005A468A"/>
    <w:rsid w:val="005A4B77"/>
    <w:rsid w:val="005A5446"/>
    <w:rsid w:val="005A58B4"/>
    <w:rsid w:val="005A5B89"/>
    <w:rsid w:val="005A7402"/>
    <w:rsid w:val="005A76CD"/>
    <w:rsid w:val="005B0428"/>
    <w:rsid w:val="005B0506"/>
    <w:rsid w:val="005B0F57"/>
    <w:rsid w:val="005B0FB2"/>
    <w:rsid w:val="005B10A8"/>
    <w:rsid w:val="005B125A"/>
    <w:rsid w:val="005B1578"/>
    <w:rsid w:val="005B16DD"/>
    <w:rsid w:val="005B17A9"/>
    <w:rsid w:val="005B1C92"/>
    <w:rsid w:val="005B1E0F"/>
    <w:rsid w:val="005B294D"/>
    <w:rsid w:val="005B33F5"/>
    <w:rsid w:val="005B34C0"/>
    <w:rsid w:val="005B35AB"/>
    <w:rsid w:val="005B40EA"/>
    <w:rsid w:val="005B4286"/>
    <w:rsid w:val="005B459C"/>
    <w:rsid w:val="005B45C5"/>
    <w:rsid w:val="005B4701"/>
    <w:rsid w:val="005B4A00"/>
    <w:rsid w:val="005B4B2B"/>
    <w:rsid w:val="005B4B9D"/>
    <w:rsid w:val="005B537B"/>
    <w:rsid w:val="005B5801"/>
    <w:rsid w:val="005B5840"/>
    <w:rsid w:val="005B5E7C"/>
    <w:rsid w:val="005B627F"/>
    <w:rsid w:val="005B62EF"/>
    <w:rsid w:val="005B63A0"/>
    <w:rsid w:val="005B6585"/>
    <w:rsid w:val="005B677E"/>
    <w:rsid w:val="005B6F5D"/>
    <w:rsid w:val="005B762D"/>
    <w:rsid w:val="005B7A1C"/>
    <w:rsid w:val="005B7C29"/>
    <w:rsid w:val="005B7CBC"/>
    <w:rsid w:val="005C0AA0"/>
    <w:rsid w:val="005C0E70"/>
    <w:rsid w:val="005C0E8F"/>
    <w:rsid w:val="005C0F20"/>
    <w:rsid w:val="005C113C"/>
    <w:rsid w:val="005C1224"/>
    <w:rsid w:val="005C1997"/>
    <w:rsid w:val="005C1A57"/>
    <w:rsid w:val="005C2AAD"/>
    <w:rsid w:val="005C2ADE"/>
    <w:rsid w:val="005C3176"/>
    <w:rsid w:val="005C3298"/>
    <w:rsid w:val="005C3C20"/>
    <w:rsid w:val="005C4256"/>
    <w:rsid w:val="005C4259"/>
    <w:rsid w:val="005C4A20"/>
    <w:rsid w:val="005C55F6"/>
    <w:rsid w:val="005C5A1A"/>
    <w:rsid w:val="005C5DCD"/>
    <w:rsid w:val="005C5DFC"/>
    <w:rsid w:val="005C5EF2"/>
    <w:rsid w:val="005C6B86"/>
    <w:rsid w:val="005C6F5F"/>
    <w:rsid w:val="005C75D4"/>
    <w:rsid w:val="005C76C7"/>
    <w:rsid w:val="005C7922"/>
    <w:rsid w:val="005C7B53"/>
    <w:rsid w:val="005D04B3"/>
    <w:rsid w:val="005D096F"/>
    <w:rsid w:val="005D0F71"/>
    <w:rsid w:val="005D1409"/>
    <w:rsid w:val="005D1A55"/>
    <w:rsid w:val="005D2931"/>
    <w:rsid w:val="005D2DB0"/>
    <w:rsid w:val="005D2E2B"/>
    <w:rsid w:val="005D2E53"/>
    <w:rsid w:val="005D328F"/>
    <w:rsid w:val="005D38A9"/>
    <w:rsid w:val="005D438D"/>
    <w:rsid w:val="005D4416"/>
    <w:rsid w:val="005D4981"/>
    <w:rsid w:val="005D4ED9"/>
    <w:rsid w:val="005D5FD6"/>
    <w:rsid w:val="005D69DA"/>
    <w:rsid w:val="005D6CDC"/>
    <w:rsid w:val="005D73D6"/>
    <w:rsid w:val="005D76B4"/>
    <w:rsid w:val="005D79EF"/>
    <w:rsid w:val="005E00C4"/>
    <w:rsid w:val="005E0F5E"/>
    <w:rsid w:val="005E0F7A"/>
    <w:rsid w:val="005E1DE1"/>
    <w:rsid w:val="005E1F21"/>
    <w:rsid w:val="005E2C21"/>
    <w:rsid w:val="005E41EB"/>
    <w:rsid w:val="005E4ACA"/>
    <w:rsid w:val="005E4D6C"/>
    <w:rsid w:val="005E4E2C"/>
    <w:rsid w:val="005E57C5"/>
    <w:rsid w:val="005E5F6A"/>
    <w:rsid w:val="005E640C"/>
    <w:rsid w:val="005E64EF"/>
    <w:rsid w:val="005E7266"/>
    <w:rsid w:val="005E7466"/>
    <w:rsid w:val="005E7734"/>
    <w:rsid w:val="005E7794"/>
    <w:rsid w:val="005E7A01"/>
    <w:rsid w:val="005E7ABB"/>
    <w:rsid w:val="005E7B4F"/>
    <w:rsid w:val="005F00A9"/>
    <w:rsid w:val="005F0B62"/>
    <w:rsid w:val="005F0D77"/>
    <w:rsid w:val="005F14E1"/>
    <w:rsid w:val="005F17FF"/>
    <w:rsid w:val="005F1A71"/>
    <w:rsid w:val="005F2039"/>
    <w:rsid w:val="005F2A38"/>
    <w:rsid w:val="005F34E6"/>
    <w:rsid w:val="005F38CF"/>
    <w:rsid w:val="005F3C6A"/>
    <w:rsid w:val="005F3E86"/>
    <w:rsid w:val="005F4495"/>
    <w:rsid w:val="005F4D0A"/>
    <w:rsid w:val="005F512E"/>
    <w:rsid w:val="005F53C4"/>
    <w:rsid w:val="005F578F"/>
    <w:rsid w:val="005F5DDB"/>
    <w:rsid w:val="005F61CD"/>
    <w:rsid w:val="005F63BD"/>
    <w:rsid w:val="005F6856"/>
    <w:rsid w:val="005F7038"/>
    <w:rsid w:val="005F725C"/>
    <w:rsid w:val="005F7D9C"/>
    <w:rsid w:val="0060015C"/>
    <w:rsid w:val="0060016E"/>
    <w:rsid w:val="00600698"/>
    <w:rsid w:val="00601320"/>
    <w:rsid w:val="00601A61"/>
    <w:rsid w:val="00601BBB"/>
    <w:rsid w:val="00601CB5"/>
    <w:rsid w:val="006021B7"/>
    <w:rsid w:val="00603102"/>
    <w:rsid w:val="00603A65"/>
    <w:rsid w:val="006040AC"/>
    <w:rsid w:val="006040CB"/>
    <w:rsid w:val="006044D7"/>
    <w:rsid w:val="00605A61"/>
    <w:rsid w:val="00605A73"/>
    <w:rsid w:val="00605EBE"/>
    <w:rsid w:val="006070ED"/>
    <w:rsid w:val="0060763B"/>
    <w:rsid w:val="00607A74"/>
    <w:rsid w:val="00607CA0"/>
    <w:rsid w:val="00607CF8"/>
    <w:rsid w:val="00607E7E"/>
    <w:rsid w:val="006101DC"/>
    <w:rsid w:val="006104F0"/>
    <w:rsid w:val="0061071E"/>
    <w:rsid w:val="00610728"/>
    <w:rsid w:val="00610873"/>
    <w:rsid w:val="00610948"/>
    <w:rsid w:val="00610CFA"/>
    <w:rsid w:val="00611188"/>
    <w:rsid w:val="006113B6"/>
    <w:rsid w:val="00611AB0"/>
    <w:rsid w:val="006121DA"/>
    <w:rsid w:val="0061229C"/>
    <w:rsid w:val="00612512"/>
    <w:rsid w:val="00612561"/>
    <w:rsid w:val="00612C47"/>
    <w:rsid w:val="006141B5"/>
    <w:rsid w:val="00614498"/>
    <w:rsid w:val="006153C4"/>
    <w:rsid w:val="006156CC"/>
    <w:rsid w:val="00615D6B"/>
    <w:rsid w:val="00615DCD"/>
    <w:rsid w:val="00615F52"/>
    <w:rsid w:val="0061611D"/>
    <w:rsid w:val="00616D83"/>
    <w:rsid w:val="0061725A"/>
    <w:rsid w:val="006174BA"/>
    <w:rsid w:val="006179C5"/>
    <w:rsid w:val="00617C4F"/>
    <w:rsid w:val="00620341"/>
    <w:rsid w:val="0062070C"/>
    <w:rsid w:val="00620727"/>
    <w:rsid w:val="00620955"/>
    <w:rsid w:val="00620BCE"/>
    <w:rsid w:val="00620CA2"/>
    <w:rsid w:val="00620F5C"/>
    <w:rsid w:val="00621F86"/>
    <w:rsid w:val="0062243C"/>
    <w:rsid w:val="006224BB"/>
    <w:rsid w:val="00622BAC"/>
    <w:rsid w:val="006237B9"/>
    <w:rsid w:val="00624BCF"/>
    <w:rsid w:val="006250B8"/>
    <w:rsid w:val="006253BB"/>
    <w:rsid w:val="0062558F"/>
    <w:rsid w:val="00625A0F"/>
    <w:rsid w:val="00625DB7"/>
    <w:rsid w:val="00626034"/>
    <w:rsid w:val="0062639C"/>
    <w:rsid w:val="00626CB9"/>
    <w:rsid w:val="00626F7D"/>
    <w:rsid w:val="00626F88"/>
    <w:rsid w:val="006272AB"/>
    <w:rsid w:val="0062761F"/>
    <w:rsid w:val="00627C7B"/>
    <w:rsid w:val="00627E26"/>
    <w:rsid w:val="00630259"/>
    <w:rsid w:val="00630933"/>
    <w:rsid w:val="00630B83"/>
    <w:rsid w:val="00630CCC"/>
    <w:rsid w:val="00630DAB"/>
    <w:rsid w:val="00630EB6"/>
    <w:rsid w:val="00631000"/>
    <w:rsid w:val="0063134C"/>
    <w:rsid w:val="0063167B"/>
    <w:rsid w:val="00631B03"/>
    <w:rsid w:val="00631C4C"/>
    <w:rsid w:val="00632B5F"/>
    <w:rsid w:val="00632C17"/>
    <w:rsid w:val="00632EE2"/>
    <w:rsid w:val="006333BB"/>
    <w:rsid w:val="006333D5"/>
    <w:rsid w:val="00633428"/>
    <w:rsid w:val="00633A66"/>
    <w:rsid w:val="00633DDC"/>
    <w:rsid w:val="00634010"/>
    <w:rsid w:val="006344C7"/>
    <w:rsid w:val="0063494F"/>
    <w:rsid w:val="00634F15"/>
    <w:rsid w:val="00635220"/>
    <w:rsid w:val="00635BD3"/>
    <w:rsid w:val="00635F63"/>
    <w:rsid w:val="006361F4"/>
    <w:rsid w:val="006366C3"/>
    <w:rsid w:val="00636DD8"/>
    <w:rsid w:val="00636E94"/>
    <w:rsid w:val="00637766"/>
    <w:rsid w:val="006377DD"/>
    <w:rsid w:val="006378D3"/>
    <w:rsid w:val="00637C1F"/>
    <w:rsid w:val="00637DD5"/>
    <w:rsid w:val="006406C7"/>
    <w:rsid w:val="00641603"/>
    <w:rsid w:val="0064163C"/>
    <w:rsid w:val="006418EF"/>
    <w:rsid w:val="00641B33"/>
    <w:rsid w:val="00641B3D"/>
    <w:rsid w:val="00641BCC"/>
    <w:rsid w:val="00641CA3"/>
    <w:rsid w:val="006424A9"/>
    <w:rsid w:val="006426F2"/>
    <w:rsid w:val="00643F0D"/>
    <w:rsid w:val="00643FE7"/>
    <w:rsid w:val="00643FEF"/>
    <w:rsid w:val="006440B2"/>
    <w:rsid w:val="00645069"/>
    <w:rsid w:val="006461EF"/>
    <w:rsid w:val="0064644E"/>
    <w:rsid w:val="0064658C"/>
    <w:rsid w:val="006467A0"/>
    <w:rsid w:val="006469D5"/>
    <w:rsid w:val="00646BB6"/>
    <w:rsid w:val="006471C3"/>
    <w:rsid w:val="00647624"/>
    <w:rsid w:val="0064789D"/>
    <w:rsid w:val="006502FE"/>
    <w:rsid w:val="006509D7"/>
    <w:rsid w:val="00650EEC"/>
    <w:rsid w:val="00651179"/>
    <w:rsid w:val="00651289"/>
    <w:rsid w:val="00651313"/>
    <w:rsid w:val="006513C5"/>
    <w:rsid w:val="00651887"/>
    <w:rsid w:val="006518C5"/>
    <w:rsid w:val="00651E4F"/>
    <w:rsid w:val="00652060"/>
    <w:rsid w:val="00652BC9"/>
    <w:rsid w:val="0065301E"/>
    <w:rsid w:val="00653284"/>
    <w:rsid w:val="00654769"/>
    <w:rsid w:val="00654A8B"/>
    <w:rsid w:val="00654AFD"/>
    <w:rsid w:val="00655421"/>
    <w:rsid w:val="0065549B"/>
    <w:rsid w:val="0065610F"/>
    <w:rsid w:val="006564E9"/>
    <w:rsid w:val="00656615"/>
    <w:rsid w:val="00656C3F"/>
    <w:rsid w:val="00657120"/>
    <w:rsid w:val="0065728B"/>
    <w:rsid w:val="006579FB"/>
    <w:rsid w:val="00657F55"/>
    <w:rsid w:val="0066007E"/>
    <w:rsid w:val="00660101"/>
    <w:rsid w:val="00660747"/>
    <w:rsid w:val="00660902"/>
    <w:rsid w:val="00660DC7"/>
    <w:rsid w:val="0066139F"/>
    <w:rsid w:val="00661873"/>
    <w:rsid w:val="00661AC4"/>
    <w:rsid w:val="00661CFD"/>
    <w:rsid w:val="006626AF"/>
    <w:rsid w:val="00662851"/>
    <w:rsid w:val="00662BB5"/>
    <w:rsid w:val="00662CCA"/>
    <w:rsid w:val="006633FD"/>
    <w:rsid w:val="0066372A"/>
    <w:rsid w:val="00663FB5"/>
    <w:rsid w:val="006643A3"/>
    <w:rsid w:val="00664481"/>
    <w:rsid w:val="0066537F"/>
    <w:rsid w:val="00665980"/>
    <w:rsid w:val="00665D73"/>
    <w:rsid w:val="00666276"/>
    <w:rsid w:val="00666BB2"/>
    <w:rsid w:val="00666C58"/>
    <w:rsid w:val="0066727C"/>
    <w:rsid w:val="0066747C"/>
    <w:rsid w:val="0066760D"/>
    <w:rsid w:val="00667662"/>
    <w:rsid w:val="00667990"/>
    <w:rsid w:val="00667B25"/>
    <w:rsid w:val="00667C87"/>
    <w:rsid w:val="00667CE4"/>
    <w:rsid w:val="00667EEA"/>
    <w:rsid w:val="00667F36"/>
    <w:rsid w:val="00667F4B"/>
    <w:rsid w:val="00670074"/>
    <w:rsid w:val="0067024C"/>
    <w:rsid w:val="0067030A"/>
    <w:rsid w:val="00670838"/>
    <w:rsid w:val="006714C2"/>
    <w:rsid w:val="006714C3"/>
    <w:rsid w:val="0067181A"/>
    <w:rsid w:val="006731B3"/>
    <w:rsid w:val="006733AF"/>
    <w:rsid w:val="006737C8"/>
    <w:rsid w:val="00673AB2"/>
    <w:rsid w:val="00673E84"/>
    <w:rsid w:val="00674334"/>
    <w:rsid w:val="0067457B"/>
    <w:rsid w:val="00674633"/>
    <w:rsid w:val="006747AE"/>
    <w:rsid w:val="0067536C"/>
    <w:rsid w:val="0067542F"/>
    <w:rsid w:val="00675BC4"/>
    <w:rsid w:val="00675C8F"/>
    <w:rsid w:val="0067606B"/>
    <w:rsid w:val="006766F8"/>
    <w:rsid w:val="00676836"/>
    <w:rsid w:val="006770E5"/>
    <w:rsid w:val="006776B0"/>
    <w:rsid w:val="006776ED"/>
    <w:rsid w:val="006778F0"/>
    <w:rsid w:val="00677C9B"/>
    <w:rsid w:val="00680157"/>
    <w:rsid w:val="0068049D"/>
    <w:rsid w:val="0068059F"/>
    <w:rsid w:val="006807C8"/>
    <w:rsid w:val="006808DA"/>
    <w:rsid w:val="00680EED"/>
    <w:rsid w:val="00681DED"/>
    <w:rsid w:val="006827D6"/>
    <w:rsid w:val="006827DE"/>
    <w:rsid w:val="0068299D"/>
    <w:rsid w:val="00682A48"/>
    <w:rsid w:val="00682B0F"/>
    <w:rsid w:val="00682F75"/>
    <w:rsid w:val="00683514"/>
    <w:rsid w:val="006836CB"/>
    <w:rsid w:val="006836CC"/>
    <w:rsid w:val="00683869"/>
    <w:rsid w:val="00683BD3"/>
    <w:rsid w:val="00683FEA"/>
    <w:rsid w:val="0068426B"/>
    <w:rsid w:val="00684291"/>
    <w:rsid w:val="00684642"/>
    <w:rsid w:val="0068499E"/>
    <w:rsid w:val="00685444"/>
    <w:rsid w:val="006859C9"/>
    <w:rsid w:val="00685B00"/>
    <w:rsid w:val="00685B8F"/>
    <w:rsid w:val="00685C1A"/>
    <w:rsid w:val="006860C1"/>
    <w:rsid w:val="00687747"/>
    <w:rsid w:val="00687AB4"/>
    <w:rsid w:val="00687BC2"/>
    <w:rsid w:val="00687C94"/>
    <w:rsid w:val="00687E1C"/>
    <w:rsid w:val="00690435"/>
    <w:rsid w:val="006904D3"/>
    <w:rsid w:val="006905A4"/>
    <w:rsid w:val="00690DB1"/>
    <w:rsid w:val="00690E60"/>
    <w:rsid w:val="006921D8"/>
    <w:rsid w:val="00693A40"/>
    <w:rsid w:val="00693B89"/>
    <w:rsid w:val="006941D4"/>
    <w:rsid w:val="00694B77"/>
    <w:rsid w:val="0069563B"/>
    <w:rsid w:val="0069568C"/>
    <w:rsid w:val="00695816"/>
    <w:rsid w:val="00695900"/>
    <w:rsid w:val="00695BDF"/>
    <w:rsid w:val="00695E0A"/>
    <w:rsid w:val="00696049"/>
    <w:rsid w:val="006961E2"/>
    <w:rsid w:val="00696A00"/>
    <w:rsid w:val="00696B9F"/>
    <w:rsid w:val="006971F5"/>
    <w:rsid w:val="00697D52"/>
    <w:rsid w:val="00697E6A"/>
    <w:rsid w:val="00697E81"/>
    <w:rsid w:val="00697E99"/>
    <w:rsid w:val="006A0094"/>
    <w:rsid w:val="006A14CC"/>
    <w:rsid w:val="006A1B0E"/>
    <w:rsid w:val="006A1B37"/>
    <w:rsid w:val="006A1C8F"/>
    <w:rsid w:val="006A2695"/>
    <w:rsid w:val="006A270E"/>
    <w:rsid w:val="006A27E1"/>
    <w:rsid w:val="006A2C47"/>
    <w:rsid w:val="006A2F21"/>
    <w:rsid w:val="006A3427"/>
    <w:rsid w:val="006A3698"/>
    <w:rsid w:val="006A3ED8"/>
    <w:rsid w:val="006A49F4"/>
    <w:rsid w:val="006A5902"/>
    <w:rsid w:val="006A5B1C"/>
    <w:rsid w:val="006A6B3F"/>
    <w:rsid w:val="006A6FFE"/>
    <w:rsid w:val="006A708F"/>
    <w:rsid w:val="006A7ADD"/>
    <w:rsid w:val="006A7E31"/>
    <w:rsid w:val="006B016E"/>
    <w:rsid w:val="006B07A6"/>
    <w:rsid w:val="006B07D2"/>
    <w:rsid w:val="006B0809"/>
    <w:rsid w:val="006B0B2F"/>
    <w:rsid w:val="006B0C5B"/>
    <w:rsid w:val="006B105C"/>
    <w:rsid w:val="006B1627"/>
    <w:rsid w:val="006B1C94"/>
    <w:rsid w:val="006B2356"/>
    <w:rsid w:val="006B243E"/>
    <w:rsid w:val="006B28E3"/>
    <w:rsid w:val="006B2F26"/>
    <w:rsid w:val="006B32DD"/>
    <w:rsid w:val="006B3681"/>
    <w:rsid w:val="006B3754"/>
    <w:rsid w:val="006B39CE"/>
    <w:rsid w:val="006B3B4D"/>
    <w:rsid w:val="006B3E7C"/>
    <w:rsid w:val="006B3FBF"/>
    <w:rsid w:val="006B4242"/>
    <w:rsid w:val="006B4CF1"/>
    <w:rsid w:val="006B586E"/>
    <w:rsid w:val="006B6287"/>
    <w:rsid w:val="006B640E"/>
    <w:rsid w:val="006B673D"/>
    <w:rsid w:val="006B6ACF"/>
    <w:rsid w:val="006B7038"/>
    <w:rsid w:val="006B73BF"/>
    <w:rsid w:val="006B7CE8"/>
    <w:rsid w:val="006B7FD2"/>
    <w:rsid w:val="006C0113"/>
    <w:rsid w:val="006C01F9"/>
    <w:rsid w:val="006C0369"/>
    <w:rsid w:val="006C0407"/>
    <w:rsid w:val="006C0B2E"/>
    <w:rsid w:val="006C0B66"/>
    <w:rsid w:val="006C0C19"/>
    <w:rsid w:val="006C0EDD"/>
    <w:rsid w:val="006C19BE"/>
    <w:rsid w:val="006C1C84"/>
    <w:rsid w:val="006C2077"/>
    <w:rsid w:val="006C231B"/>
    <w:rsid w:val="006C2465"/>
    <w:rsid w:val="006C2815"/>
    <w:rsid w:val="006C2A15"/>
    <w:rsid w:val="006C2BC8"/>
    <w:rsid w:val="006C2CFC"/>
    <w:rsid w:val="006C2D08"/>
    <w:rsid w:val="006C2D61"/>
    <w:rsid w:val="006C33B0"/>
    <w:rsid w:val="006C3739"/>
    <w:rsid w:val="006C389D"/>
    <w:rsid w:val="006C3C42"/>
    <w:rsid w:val="006C3F9D"/>
    <w:rsid w:val="006C41D3"/>
    <w:rsid w:val="006C4A69"/>
    <w:rsid w:val="006C4F56"/>
    <w:rsid w:val="006C5109"/>
    <w:rsid w:val="006C5391"/>
    <w:rsid w:val="006C5B94"/>
    <w:rsid w:val="006C6B35"/>
    <w:rsid w:val="006C6B8F"/>
    <w:rsid w:val="006C6D1C"/>
    <w:rsid w:val="006C7F10"/>
    <w:rsid w:val="006D033F"/>
    <w:rsid w:val="006D03D2"/>
    <w:rsid w:val="006D051E"/>
    <w:rsid w:val="006D0C4B"/>
    <w:rsid w:val="006D1063"/>
    <w:rsid w:val="006D1512"/>
    <w:rsid w:val="006D17AE"/>
    <w:rsid w:val="006D19D7"/>
    <w:rsid w:val="006D1C0C"/>
    <w:rsid w:val="006D218C"/>
    <w:rsid w:val="006D25B9"/>
    <w:rsid w:val="006D271F"/>
    <w:rsid w:val="006D2FF0"/>
    <w:rsid w:val="006D32CA"/>
    <w:rsid w:val="006D32E8"/>
    <w:rsid w:val="006D3608"/>
    <w:rsid w:val="006D376F"/>
    <w:rsid w:val="006D3869"/>
    <w:rsid w:val="006D3AA0"/>
    <w:rsid w:val="006D3EFC"/>
    <w:rsid w:val="006D4582"/>
    <w:rsid w:val="006D48A8"/>
    <w:rsid w:val="006D4F4A"/>
    <w:rsid w:val="006D55D2"/>
    <w:rsid w:val="006D5691"/>
    <w:rsid w:val="006D5BD0"/>
    <w:rsid w:val="006D63D3"/>
    <w:rsid w:val="006D660B"/>
    <w:rsid w:val="006D665C"/>
    <w:rsid w:val="006D69D3"/>
    <w:rsid w:val="006D6F1A"/>
    <w:rsid w:val="006D733D"/>
    <w:rsid w:val="006D7E08"/>
    <w:rsid w:val="006D7E58"/>
    <w:rsid w:val="006E0758"/>
    <w:rsid w:val="006E1138"/>
    <w:rsid w:val="006E1500"/>
    <w:rsid w:val="006E19AD"/>
    <w:rsid w:val="006E22D5"/>
    <w:rsid w:val="006E233D"/>
    <w:rsid w:val="006E288C"/>
    <w:rsid w:val="006E2E8F"/>
    <w:rsid w:val="006E33B7"/>
    <w:rsid w:val="006E3B39"/>
    <w:rsid w:val="006E3C77"/>
    <w:rsid w:val="006E3DE9"/>
    <w:rsid w:val="006E40FB"/>
    <w:rsid w:val="006E42E5"/>
    <w:rsid w:val="006E44F0"/>
    <w:rsid w:val="006E4D22"/>
    <w:rsid w:val="006E4E4B"/>
    <w:rsid w:val="006E5290"/>
    <w:rsid w:val="006E5452"/>
    <w:rsid w:val="006E5C1C"/>
    <w:rsid w:val="006E66A2"/>
    <w:rsid w:val="006E68DD"/>
    <w:rsid w:val="006E7211"/>
    <w:rsid w:val="006E7928"/>
    <w:rsid w:val="006F03E1"/>
    <w:rsid w:val="006F03F0"/>
    <w:rsid w:val="006F1A78"/>
    <w:rsid w:val="006F1B26"/>
    <w:rsid w:val="006F1BB5"/>
    <w:rsid w:val="006F2606"/>
    <w:rsid w:val="006F2C07"/>
    <w:rsid w:val="006F30BF"/>
    <w:rsid w:val="006F347C"/>
    <w:rsid w:val="006F3821"/>
    <w:rsid w:val="006F3EA2"/>
    <w:rsid w:val="006F3ED6"/>
    <w:rsid w:val="006F4589"/>
    <w:rsid w:val="006F4963"/>
    <w:rsid w:val="006F5506"/>
    <w:rsid w:val="006F553D"/>
    <w:rsid w:val="006F5A81"/>
    <w:rsid w:val="006F5D80"/>
    <w:rsid w:val="006F66B2"/>
    <w:rsid w:val="006F6773"/>
    <w:rsid w:val="006F67B5"/>
    <w:rsid w:val="006F6D14"/>
    <w:rsid w:val="006F6EEE"/>
    <w:rsid w:val="006F707F"/>
    <w:rsid w:val="006F7473"/>
    <w:rsid w:val="006F750E"/>
    <w:rsid w:val="006F76B2"/>
    <w:rsid w:val="006F7AC0"/>
    <w:rsid w:val="006F7C21"/>
    <w:rsid w:val="006F7EDA"/>
    <w:rsid w:val="00700113"/>
    <w:rsid w:val="00701B5A"/>
    <w:rsid w:val="00701C8E"/>
    <w:rsid w:val="007028DB"/>
    <w:rsid w:val="00702A9F"/>
    <w:rsid w:val="007030A6"/>
    <w:rsid w:val="00703230"/>
    <w:rsid w:val="007035C1"/>
    <w:rsid w:val="0070380A"/>
    <w:rsid w:val="007039BC"/>
    <w:rsid w:val="007041C2"/>
    <w:rsid w:val="007043E8"/>
    <w:rsid w:val="007047A8"/>
    <w:rsid w:val="00704C79"/>
    <w:rsid w:val="00705117"/>
    <w:rsid w:val="0070527A"/>
    <w:rsid w:val="00705319"/>
    <w:rsid w:val="007054AF"/>
    <w:rsid w:val="00705B4D"/>
    <w:rsid w:val="00705BD2"/>
    <w:rsid w:val="00705CF9"/>
    <w:rsid w:val="00705EFC"/>
    <w:rsid w:val="00705F99"/>
    <w:rsid w:val="007066B2"/>
    <w:rsid w:val="0070671F"/>
    <w:rsid w:val="00706FAA"/>
    <w:rsid w:val="00707116"/>
    <w:rsid w:val="0070736E"/>
    <w:rsid w:val="00707617"/>
    <w:rsid w:val="007076E9"/>
    <w:rsid w:val="0070773F"/>
    <w:rsid w:val="007077B5"/>
    <w:rsid w:val="00707C58"/>
    <w:rsid w:val="007108B1"/>
    <w:rsid w:val="00710AA6"/>
    <w:rsid w:val="0071119A"/>
    <w:rsid w:val="00711215"/>
    <w:rsid w:val="00711316"/>
    <w:rsid w:val="007117BF"/>
    <w:rsid w:val="007124A5"/>
    <w:rsid w:val="00712B74"/>
    <w:rsid w:val="00712F07"/>
    <w:rsid w:val="007132DF"/>
    <w:rsid w:val="007139BC"/>
    <w:rsid w:val="00713AC6"/>
    <w:rsid w:val="00713C50"/>
    <w:rsid w:val="00713D63"/>
    <w:rsid w:val="00713F68"/>
    <w:rsid w:val="0071403C"/>
    <w:rsid w:val="00714304"/>
    <w:rsid w:val="00714CB7"/>
    <w:rsid w:val="00714F13"/>
    <w:rsid w:val="0071520C"/>
    <w:rsid w:val="007153F9"/>
    <w:rsid w:val="00715475"/>
    <w:rsid w:val="00715D75"/>
    <w:rsid w:val="007167CC"/>
    <w:rsid w:val="007169A9"/>
    <w:rsid w:val="00716A80"/>
    <w:rsid w:val="00716C88"/>
    <w:rsid w:val="00717412"/>
    <w:rsid w:val="00717548"/>
    <w:rsid w:val="00717E4A"/>
    <w:rsid w:val="00717E8E"/>
    <w:rsid w:val="00717FDD"/>
    <w:rsid w:val="00720458"/>
    <w:rsid w:val="007209C6"/>
    <w:rsid w:val="00721152"/>
    <w:rsid w:val="00721723"/>
    <w:rsid w:val="007217E7"/>
    <w:rsid w:val="00721BF0"/>
    <w:rsid w:val="00721E6C"/>
    <w:rsid w:val="0072221A"/>
    <w:rsid w:val="007225C0"/>
    <w:rsid w:val="0072260F"/>
    <w:rsid w:val="00722FB0"/>
    <w:rsid w:val="00723937"/>
    <w:rsid w:val="00723E25"/>
    <w:rsid w:val="0072440E"/>
    <w:rsid w:val="00724CC3"/>
    <w:rsid w:val="00725188"/>
    <w:rsid w:val="0072560E"/>
    <w:rsid w:val="0072567A"/>
    <w:rsid w:val="00725720"/>
    <w:rsid w:val="00725B04"/>
    <w:rsid w:val="00726220"/>
    <w:rsid w:val="007265C4"/>
    <w:rsid w:val="00726FF9"/>
    <w:rsid w:val="0072711D"/>
    <w:rsid w:val="007272AD"/>
    <w:rsid w:val="00727C3E"/>
    <w:rsid w:val="00727CDD"/>
    <w:rsid w:val="00727F7D"/>
    <w:rsid w:val="0073056F"/>
    <w:rsid w:val="00730B4D"/>
    <w:rsid w:val="00730B72"/>
    <w:rsid w:val="00730C99"/>
    <w:rsid w:val="00731227"/>
    <w:rsid w:val="00731AFD"/>
    <w:rsid w:val="00731BBC"/>
    <w:rsid w:val="00731DBF"/>
    <w:rsid w:val="007321E9"/>
    <w:rsid w:val="00732268"/>
    <w:rsid w:val="007322EB"/>
    <w:rsid w:val="0073350B"/>
    <w:rsid w:val="00733C2E"/>
    <w:rsid w:val="00733F3A"/>
    <w:rsid w:val="00733FB5"/>
    <w:rsid w:val="0073453D"/>
    <w:rsid w:val="00734B0C"/>
    <w:rsid w:val="0073590B"/>
    <w:rsid w:val="00735FA2"/>
    <w:rsid w:val="00736188"/>
    <w:rsid w:val="0073619E"/>
    <w:rsid w:val="007362B4"/>
    <w:rsid w:val="0073636C"/>
    <w:rsid w:val="00736BE4"/>
    <w:rsid w:val="00736E90"/>
    <w:rsid w:val="00736F48"/>
    <w:rsid w:val="00736F65"/>
    <w:rsid w:val="0073706F"/>
    <w:rsid w:val="007371DC"/>
    <w:rsid w:val="00737CC0"/>
    <w:rsid w:val="0074001C"/>
    <w:rsid w:val="0074035E"/>
    <w:rsid w:val="00740962"/>
    <w:rsid w:val="00740AFF"/>
    <w:rsid w:val="00740D12"/>
    <w:rsid w:val="00740E0F"/>
    <w:rsid w:val="0074136C"/>
    <w:rsid w:val="00741486"/>
    <w:rsid w:val="00741927"/>
    <w:rsid w:val="0074203B"/>
    <w:rsid w:val="00742058"/>
    <w:rsid w:val="00742C89"/>
    <w:rsid w:val="007436C9"/>
    <w:rsid w:val="00743A08"/>
    <w:rsid w:val="00743B6D"/>
    <w:rsid w:val="00743D6A"/>
    <w:rsid w:val="0074414F"/>
    <w:rsid w:val="00744503"/>
    <w:rsid w:val="00744816"/>
    <w:rsid w:val="00744D19"/>
    <w:rsid w:val="00744DCC"/>
    <w:rsid w:val="00744F2E"/>
    <w:rsid w:val="0074530E"/>
    <w:rsid w:val="00745372"/>
    <w:rsid w:val="007464D0"/>
    <w:rsid w:val="00746D1C"/>
    <w:rsid w:val="00746D72"/>
    <w:rsid w:val="00747168"/>
    <w:rsid w:val="00747354"/>
    <w:rsid w:val="0074786B"/>
    <w:rsid w:val="007479E7"/>
    <w:rsid w:val="00747A4E"/>
    <w:rsid w:val="00747F34"/>
    <w:rsid w:val="007501BE"/>
    <w:rsid w:val="007502E6"/>
    <w:rsid w:val="007506EB"/>
    <w:rsid w:val="007508BE"/>
    <w:rsid w:val="00750CDE"/>
    <w:rsid w:val="00750EC8"/>
    <w:rsid w:val="007516E3"/>
    <w:rsid w:val="00751EAC"/>
    <w:rsid w:val="00752892"/>
    <w:rsid w:val="00752BEA"/>
    <w:rsid w:val="00753045"/>
    <w:rsid w:val="00753237"/>
    <w:rsid w:val="00753398"/>
    <w:rsid w:val="007537C0"/>
    <w:rsid w:val="0075387E"/>
    <w:rsid w:val="007541B0"/>
    <w:rsid w:val="00754709"/>
    <w:rsid w:val="00754AD6"/>
    <w:rsid w:val="00754B0B"/>
    <w:rsid w:val="00754E32"/>
    <w:rsid w:val="00755579"/>
    <w:rsid w:val="007556C1"/>
    <w:rsid w:val="007556E0"/>
    <w:rsid w:val="007564C5"/>
    <w:rsid w:val="00756EB1"/>
    <w:rsid w:val="00756FCA"/>
    <w:rsid w:val="00757032"/>
    <w:rsid w:val="007576B6"/>
    <w:rsid w:val="007576E0"/>
    <w:rsid w:val="00760136"/>
    <w:rsid w:val="007601A2"/>
    <w:rsid w:val="00760268"/>
    <w:rsid w:val="00760EBD"/>
    <w:rsid w:val="00761353"/>
    <w:rsid w:val="00761631"/>
    <w:rsid w:val="00761FAC"/>
    <w:rsid w:val="0076210E"/>
    <w:rsid w:val="007621C1"/>
    <w:rsid w:val="00762732"/>
    <w:rsid w:val="00762D0F"/>
    <w:rsid w:val="0076493C"/>
    <w:rsid w:val="00764AD6"/>
    <w:rsid w:val="00764EC2"/>
    <w:rsid w:val="00765145"/>
    <w:rsid w:val="00765260"/>
    <w:rsid w:val="007659DC"/>
    <w:rsid w:val="00765D16"/>
    <w:rsid w:val="007669F4"/>
    <w:rsid w:val="007670B2"/>
    <w:rsid w:val="00767533"/>
    <w:rsid w:val="00767AED"/>
    <w:rsid w:val="007700B1"/>
    <w:rsid w:val="007704E8"/>
    <w:rsid w:val="00770798"/>
    <w:rsid w:val="00770905"/>
    <w:rsid w:val="00770B55"/>
    <w:rsid w:val="00770D10"/>
    <w:rsid w:val="00770E7F"/>
    <w:rsid w:val="007711FC"/>
    <w:rsid w:val="0077184B"/>
    <w:rsid w:val="007727B8"/>
    <w:rsid w:val="00772F4F"/>
    <w:rsid w:val="007733B0"/>
    <w:rsid w:val="00774752"/>
    <w:rsid w:val="00774B6B"/>
    <w:rsid w:val="00774C05"/>
    <w:rsid w:val="00774EAE"/>
    <w:rsid w:val="00774EDB"/>
    <w:rsid w:val="007758A1"/>
    <w:rsid w:val="00775DC8"/>
    <w:rsid w:val="00775EBF"/>
    <w:rsid w:val="0077647D"/>
    <w:rsid w:val="007767DA"/>
    <w:rsid w:val="007768E8"/>
    <w:rsid w:val="00776CD5"/>
    <w:rsid w:val="00776EB0"/>
    <w:rsid w:val="007773CD"/>
    <w:rsid w:val="00777BE9"/>
    <w:rsid w:val="00777EA8"/>
    <w:rsid w:val="007800DB"/>
    <w:rsid w:val="00780304"/>
    <w:rsid w:val="0078082C"/>
    <w:rsid w:val="007810EE"/>
    <w:rsid w:val="0078113E"/>
    <w:rsid w:val="007814B0"/>
    <w:rsid w:val="0078164B"/>
    <w:rsid w:val="00781D08"/>
    <w:rsid w:val="00781E96"/>
    <w:rsid w:val="00782E20"/>
    <w:rsid w:val="00782EDE"/>
    <w:rsid w:val="00782F39"/>
    <w:rsid w:val="00782FAC"/>
    <w:rsid w:val="0078371C"/>
    <w:rsid w:val="00784C7A"/>
    <w:rsid w:val="007850CB"/>
    <w:rsid w:val="00785239"/>
    <w:rsid w:val="00785863"/>
    <w:rsid w:val="007860D1"/>
    <w:rsid w:val="0078614E"/>
    <w:rsid w:val="007863D2"/>
    <w:rsid w:val="00786729"/>
    <w:rsid w:val="00787819"/>
    <w:rsid w:val="00787C6A"/>
    <w:rsid w:val="00787C87"/>
    <w:rsid w:val="00790FF2"/>
    <w:rsid w:val="0079104D"/>
    <w:rsid w:val="007916B1"/>
    <w:rsid w:val="00791FDA"/>
    <w:rsid w:val="007923A7"/>
    <w:rsid w:val="00792516"/>
    <w:rsid w:val="00792EEF"/>
    <w:rsid w:val="00793293"/>
    <w:rsid w:val="00793533"/>
    <w:rsid w:val="0079406C"/>
    <w:rsid w:val="0079438C"/>
    <w:rsid w:val="00795A74"/>
    <w:rsid w:val="00795D7A"/>
    <w:rsid w:val="007969BD"/>
    <w:rsid w:val="00797159"/>
    <w:rsid w:val="00797DFB"/>
    <w:rsid w:val="00797E72"/>
    <w:rsid w:val="007A03BA"/>
    <w:rsid w:val="007A03FF"/>
    <w:rsid w:val="007A046F"/>
    <w:rsid w:val="007A0818"/>
    <w:rsid w:val="007A156F"/>
    <w:rsid w:val="007A1C33"/>
    <w:rsid w:val="007A1C6E"/>
    <w:rsid w:val="007A1CBE"/>
    <w:rsid w:val="007A1DA3"/>
    <w:rsid w:val="007A1DDE"/>
    <w:rsid w:val="007A20C9"/>
    <w:rsid w:val="007A2132"/>
    <w:rsid w:val="007A2521"/>
    <w:rsid w:val="007A2BED"/>
    <w:rsid w:val="007A3BA2"/>
    <w:rsid w:val="007A3CD6"/>
    <w:rsid w:val="007A3DD1"/>
    <w:rsid w:val="007A406C"/>
    <w:rsid w:val="007A4391"/>
    <w:rsid w:val="007A4883"/>
    <w:rsid w:val="007A4C22"/>
    <w:rsid w:val="007A4D74"/>
    <w:rsid w:val="007A4F86"/>
    <w:rsid w:val="007A5205"/>
    <w:rsid w:val="007A55EF"/>
    <w:rsid w:val="007A71DD"/>
    <w:rsid w:val="007B05AB"/>
    <w:rsid w:val="007B05DC"/>
    <w:rsid w:val="007B0D41"/>
    <w:rsid w:val="007B125E"/>
    <w:rsid w:val="007B14A7"/>
    <w:rsid w:val="007B1801"/>
    <w:rsid w:val="007B189E"/>
    <w:rsid w:val="007B2BF0"/>
    <w:rsid w:val="007B301B"/>
    <w:rsid w:val="007B3288"/>
    <w:rsid w:val="007B405B"/>
    <w:rsid w:val="007B49DB"/>
    <w:rsid w:val="007B5544"/>
    <w:rsid w:val="007B558D"/>
    <w:rsid w:val="007B58E3"/>
    <w:rsid w:val="007B5F61"/>
    <w:rsid w:val="007B5F63"/>
    <w:rsid w:val="007B6323"/>
    <w:rsid w:val="007B6DDF"/>
    <w:rsid w:val="007B6E0D"/>
    <w:rsid w:val="007B6FFE"/>
    <w:rsid w:val="007B76AB"/>
    <w:rsid w:val="007C01C9"/>
    <w:rsid w:val="007C031C"/>
    <w:rsid w:val="007C070A"/>
    <w:rsid w:val="007C1300"/>
    <w:rsid w:val="007C2014"/>
    <w:rsid w:val="007C28D3"/>
    <w:rsid w:val="007C2A45"/>
    <w:rsid w:val="007C2CD6"/>
    <w:rsid w:val="007C2EAD"/>
    <w:rsid w:val="007C3061"/>
    <w:rsid w:val="007C34D0"/>
    <w:rsid w:val="007C3E81"/>
    <w:rsid w:val="007C404B"/>
    <w:rsid w:val="007C413A"/>
    <w:rsid w:val="007C414F"/>
    <w:rsid w:val="007C495A"/>
    <w:rsid w:val="007C61B8"/>
    <w:rsid w:val="007C667B"/>
    <w:rsid w:val="007C73BF"/>
    <w:rsid w:val="007C7D93"/>
    <w:rsid w:val="007C7F4B"/>
    <w:rsid w:val="007D01AE"/>
    <w:rsid w:val="007D05C4"/>
    <w:rsid w:val="007D0677"/>
    <w:rsid w:val="007D07F0"/>
    <w:rsid w:val="007D0CB5"/>
    <w:rsid w:val="007D0DCF"/>
    <w:rsid w:val="007D1172"/>
    <w:rsid w:val="007D1377"/>
    <w:rsid w:val="007D13C5"/>
    <w:rsid w:val="007D1D21"/>
    <w:rsid w:val="007D1E97"/>
    <w:rsid w:val="007D1F96"/>
    <w:rsid w:val="007D2284"/>
    <w:rsid w:val="007D28EF"/>
    <w:rsid w:val="007D2B7F"/>
    <w:rsid w:val="007D2E9F"/>
    <w:rsid w:val="007D3C2B"/>
    <w:rsid w:val="007D3D1F"/>
    <w:rsid w:val="007D40B6"/>
    <w:rsid w:val="007D4155"/>
    <w:rsid w:val="007D43AD"/>
    <w:rsid w:val="007D43C8"/>
    <w:rsid w:val="007D44AA"/>
    <w:rsid w:val="007D44C3"/>
    <w:rsid w:val="007D56A3"/>
    <w:rsid w:val="007D56BA"/>
    <w:rsid w:val="007D58B9"/>
    <w:rsid w:val="007D59FA"/>
    <w:rsid w:val="007D5A1B"/>
    <w:rsid w:val="007D60A3"/>
    <w:rsid w:val="007D6519"/>
    <w:rsid w:val="007D65C2"/>
    <w:rsid w:val="007D67E5"/>
    <w:rsid w:val="007D6873"/>
    <w:rsid w:val="007D6B05"/>
    <w:rsid w:val="007D6BCB"/>
    <w:rsid w:val="007D781E"/>
    <w:rsid w:val="007D7BF1"/>
    <w:rsid w:val="007E0A60"/>
    <w:rsid w:val="007E0D2D"/>
    <w:rsid w:val="007E11D8"/>
    <w:rsid w:val="007E1331"/>
    <w:rsid w:val="007E1B50"/>
    <w:rsid w:val="007E1CA3"/>
    <w:rsid w:val="007E1F44"/>
    <w:rsid w:val="007E1FE9"/>
    <w:rsid w:val="007E25CE"/>
    <w:rsid w:val="007E2609"/>
    <w:rsid w:val="007E2B46"/>
    <w:rsid w:val="007E32E8"/>
    <w:rsid w:val="007E358A"/>
    <w:rsid w:val="007E411D"/>
    <w:rsid w:val="007E4C41"/>
    <w:rsid w:val="007E5029"/>
    <w:rsid w:val="007E5261"/>
    <w:rsid w:val="007E5943"/>
    <w:rsid w:val="007E5962"/>
    <w:rsid w:val="007E5D74"/>
    <w:rsid w:val="007E63AD"/>
    <w:rsid w:val="007E6F26"/>
    <w:rsid w:val="007E6FA2"/>
    <w:rsid w:val="007E7559"/>
    <w:rsid w:val="007E763E"/>
    <w:rsid w:val="007E7E60"/>
    <w:rsid w:val="007F12F0"/>
    <w:rsid w:val="007F1C19"/>
    <w:rsid w:val="007F1C60"/>
    <w:rsid w:val="007F20A9"/>
    <w:rsid w:val="007F2C6C"/>
    <w:rsid w:val="007F2F06"/>
    <w:rsid w:val="007F347A"/>
    <w:rsid w:val="007F4ACF"/>
    <w:rsid w:val="007F516F"/>
    <w:rsid w:val="007F543E"/>
    <w:rsid w:val="007F5AB8"/>
    <w:rsid w:val="007F5B62"/>
    <w:rsid w:val="007F602B"/>
    <w:rsid w:val="007F6056"/>
    <w:rsid w:val="007F6562"/>
    <w:rsid w:val="007F71DC"/>
    <w:rsid w:val="007F741B"/>
    <w:rsid w:val="00800048"/>
    <w:rsid w:val="0080063F"/>
    <w:rsid w:val="00800B76"/>
    <w:rsid w:val="00801847"/>
    <w:rsid w:val="00801F1F"/>
    <w:rsid w:val="0080231E"/>
    <w:rsid w:val="00802769"/>
    <w:rsid w:val="00803A47"/>
    <w:rsid w:val="00803CF7"/>
    <w:rsid w:val="00804175"/>
    <w:rsid w:val="0080473F"/>
    <w:rsid w:val="00804E07"/>
    <w:rsid w:val="008055B0"/>
    <w:rsid w:val="00805D1D"/>
    <w:rsid w:val="00806129"/>
    <w:rsid w:val="0080664D"/>
    <w:rsid w:val="00807B5A"/>
    <w:rsid w:val="00810070"/>
    <w:rsid w:val="00810828"/>
    <w:rsid w:val="00810A83"/>
    <w:rsid w:val="00810F7C"/>
    <w:rsid w:val="008112D0"/>
    <w:rsid w:val="00811376"/>
    <w:rsid w:val="008119F4"/>
    <w:rsid w:val="00811DE1"/>
    <w:rsid w:val="00811EBA"/>
    <w:rsid w:val="008121E7"/>
    <w:rsid w:val="00813640"/>
    <w:rsid w:val="00814209"/>
    <w:rsid w:val="0081445C"/>
    <w:rsid w:val="0081451C"/>
    <w:rsid w:val="00814806"/>
    <w:rsid w:val="00814B6B"/>
    <w:rsid w:val="00814F4E"/>
    <w:rsid w:val="00815005"/>
    <w:rsid w:val="008154A0"/>
    <w:rsid w:val="00815A85"/>
    <w:rsid w:val="00815BA0"/>
    <w:rsid w:val="00815BE1"/>
    <w:rsid w:val="00815E24"/>
    <w:rsid w:val="00816692"/>
    <w:rsid w:val="008173D6"/>
    <w:rsid w:val="00817658"/>
    <w:rsid w:val="00817E03"/>
    <w:rsid w:val="00817EE7"/>
    <w:rsid w:val="00820553"/>
    <w:rsid w:val="00820FDD"/>
    <w:rsid w:val="00821399"/>
    <w:rsid w:val="0082143C"/>
    <w:rsid w:val="00821EE3"/>
    <w:rsid w:val="00822055"/>
    <w:rsid w:val="00822D28"/>
    <w:rsid w:val="00822DD7"/>
    <w:rsid w:val="008232D0"/>
    <w:rsid w:val="008236E9"/>
    <w:rsid w:val="008237CC"/>
    <w:rsid w:val="0082380D"/>
    <w:rsid w:val="00824236"/>
    <w:rsid w:val="0082452E"/>
    <w:rsid w:val="0082490A"/>
    <w:rsid w:val="00824B74"/>
    <w:rsid w:val="00824F69"/>
    <w:rsid w:val="0082585C"/>
    <w:rsid w:val="008261E4"/>
    <w:rsid w:val="00826D2A"/>
    <w:rsid w:val="008272B0"/>
    <w:rsid w:val="008273A6"/>
    <w:rsid w:val="00827CE7"/>
    <w:rsid w:val="00827F45"/>
    <w:rsid w:val="00831289"/>
    <w:rsid w:val="00831B32"/>
    <w:rsid w:val="0083297A"/>
    <w:rsid w:val="00832F39"/>
    <w:rsid w:val="00834312"/>
    <w:rsid w:val="00834359"/>
    <w:rsid w:val="00834815"/>
    <w:rsid w:val="008348BD"/>
    <w:rsid w:val="008349E8"/>
    <w:rsid w:val="00834C22"/>
    <w:rsid w:val="00834CA4"/>
    <w:rsid w:val="00834DE8"/>
    <w:rsid w:val="00834EE1"/>
    <w:rsid w:val="008351BE"/>
    <w:rsid w:val="008356E2"/>
    <w:rsid w:val="00835750"/>
    <w:rsid w:val="008363EB"/>
    <w:rsid w:val="00836602"/>
    <w:rsid w:val="00836AF3"/>
    <w:rsid w:val="00836C77"/>
    <w:rsid w:val="00836DBD"/>
    <w:rsid w:val="00836F17"/>
    <w:rsid w:val="00837087"/>
    <w:rsid w:val="00837345"/>
    <w:rsid w:val="00837731"/>
    <w:rsid w:val="00840532"/>
    <w:rsid w:val="008407D1"/>
    <w:rsid w:val="008409E1"/>
    <w:rsid w:val="008410C6"/>
    <w:rsid w:val="008415F4"/>
    <w:rsid w:val="00841636"/>
    <w:rsid w:val="0084176C"/>
    <w:rsid w:val="0084223A"/>
    <w:rsid w:val="00842E6C"/>
    <w:rsid w:val="00843043"/>
    <w:rsid w:val="008431AC"/>
    <w:rsid w:val="008433BF"/>
    <w:rsid w:val="00843FC7"/>
    <w:rsid w:val="0084404B"/>
    <w:rsid w:val="00844466"/>
    <w:rsid w:val="00844579"/>
    <w:rsid w:val="00844C3F"/>
    <w:rsid w:val="008456F6"/>
    <w:rsid w:val="008459DF"/>
    <w:rsid w:val="00845C5C"/>
    <w:rsid w:val="00846506"/>
    <w:rsid w:val="00846E84"/>
    <w:rsid w:val="008471FD"/>
    <w:rsid w:val="0084739D"/>
    <w:rsid w:val="00847836"/>
    <w:rsid w:val="00847EA7"/>
    <w:rsid w:val="008501C9"/>
    <w:rsid w:val="00850990"/>
    <w:rsid w:val="00850D3B"/>
    <w:rsid w:val="00851069"/>
    <w:rsid w:val="00851AAD"/>
    <w:rsid w:val="00851F9A"/>
    <w:rsid w:val="008520C6"/>
    <w:rsid w:val="0085237C"/>
    <w:rsid w:val="008524F0"/>
    <w:rsid w:val="0085339B"/>
    <w:rsid w:val="0085380B"/>
    <w:rsid w:val="00853D16"/>
    <w:rsid w:val="008544D2"/>
    <w:rsid w:val="008547C2"/>
    <w:rsid w:val="00854FB4"/>
    <w:rsid w:val="00854FF7"/>
    <w:rsid w:val="0085504B"/>
    <w:rsid w:val="008550D3"/>
    <w:rsid w:val="008556D1"/>
    <w:rsid w:val="008559AE"/>
    <w:rsid w:val="00856066"/>
    <w:rsid w:val="00856106"/>
    <w:rsid w:val="0085643B"/>
    <w:rsid w:val="0085663D"/>
    <w:rsid w:val="00856FFF"/>
    <w:rsid w:val="0085730E"/>
    <w:rsid w:val="0085744E"/>
    <w:rsid w:val="0085758E"/>
    <w:rsid w:val="0086050C"/>
    <w:rsid w:val="00860B0A"/>
    <w:rsid w:val="00860DF7"/>
    <w:rsid w:val="00860F20"/>
    <w:rsid w:val="00861A00"/>
    <w:rsid w:val="00861A6E"/>
    <w:rsid w:val="008620A9"/>
    <w:rsid w:val="008621D0"/>
    <w:rsid w:val="0086230D"/>
    <w:rsid w:val="00862A8A"/>
    <w:rsid w:val="00862C5F"/>
    <w:rsid w:val="00862E04"/>
    <w:rsid w:val="00863819"/>
    <w:rsid w:val="00863BDA"/>
    <w:rsid w:val="00863C19"/>
    <w:rsid w:val="0086418B"/>
    <w:rsid w:val="0086422A"/>
    <w:rsid w:val="0086481B"/>
    <w:rsid w:val="008648DE"/>
    <w:rsid w:val="00864968"/>
    <w:rsid w:val="00864A1E"/>
    <w:rsid w:val="00864E4E"/>
    <w:rsid w:val="008653F1"/>
    <w:rsid w:val="00865490"/>
    <w:rsid w:val="008659BC"/>
    <w:rsid w:val="00865C9F"/>
    <w:rsid w:val="008660CD"/>
    <w:rsid w:val="008660DB"/>
    <w:rsid w:val="008662C0"/>
    <w:rsid w:val="00866595"/>
    <w:rsid w:val="0086676F"/>
    <w:rsid w:val="008669AE"/>
    <w:rsid w:val="00866E04"/>
    <w:rsid w:val="00867459"/>
    <w:rsid w:val="00867600"/>
    <w:rsid w:val="008700B7"/>
    <w:rsid w:val="008700F4"/>
    <w:rsid w:val="008701F2"/>
    <w:rsid w:val="0087099E"/>
    <w:rsid w:val="00870B85"/>
    <w:rsid w:val="00870DA6"/>
    <w:rsid w:val="0087113A"/>
    <w:rsid w:val="00871184"/>
    <w:rsid w:val="008714D3"/>
    <w:rsid w:val="008719F2"/>
    <w:rsid w:val="00871F4D"/>
    <w:rsid w:val="00872BB7"/>
    <w:rsid w:val="00872DE0"/>
    <w:rsid w:val="0087327F"/>
    <w:rsid w:val="008744F2"/>
    <w:rsid w:val="008746CF"/>
    <w:rsid w:val="00874729"/>
    <w:rsid w:val="00874C5B"/>
    <w:rsid w:val="00874CB4"/>
    <w:rsid w:val="008751D1"/>
    <w:rsid w:val="008753BF"/>
    <w:rsid w:val="008756C3"/>
    <w:rsid w:val="008763B7"/>
    <w:rsid w:val="008765D1"/>
    <w:rsid w:val="0087672C"/>
    <w:rsid w:val="008774EF"/>
    <w:rsid w:val="0088097B"/>
    <w:rsid w:val="008809BC"/>
    <w:rsid w:val="0088119F"/>
    <w:rsid w:val="00881AAB"/>
    <w:rsid w:val="00881BFF"/>
    <w:rsid w:val="00881DE5"/>
    <w:rsid w:val="008822F9"/>
    <w:rsid w:val="0088230B"/>
    <w:rsid w:val="00882488"/>
    <w:rsid w:val="00882700"/>
    <w:rsid w:val="008829C8"/>
    <w:rsid w:val="008832DA"/>
    <w:rsid w:val="008832E2"/>
    <w:rsid w:val="0088422C"/>
    <w:rsid w:val="008846BA"/>
    <w:rsid w:val="00884870"/>
    <w:rsid w:val="00884A43"/>
    <w:rsid w:val="00884BC6"/>
    <w:rsid w:val="008852FA"/>
    <w:rsid w:val="00885452"/>
    <w:rsid w:val="00885673"/>
    <w:rsid w:val="0088585C"/>
    <w:rsid w:val="008858E7"/>
    <w:rsid w:val="00885975"/>
    <w:rsid w:val="008859A5"/>
    <w:rsid w:val="008862AE"/>
    <w:rsid w:val="00886FFD"/>
    <w:rsid w:val="00887A9B"/>
    <w:rsid w:val="00890043"/>
    <w:rsid w:val="008902C8"/>
    <w:rsid w:val="00891206"/>
    <w:rsid w:val="008913DC"/>
    <w:rsid w:val="008922D8"/>
    <w:rsid w:val="00892596"/>
    <w:rsid w:val="008925E3"/>
    <w:rsid w:val="00892C9E"/>
    <w:rsid w:val="00892D9A"/>
    <w:rsid w:val="00892F51"/>
    <w:rsid w:val="008930F4"/>
    <w:rsid w:val="00893C9F"/>
    <w:rsid w:val="00893D9D"/>
    <w:rsid w:val="008942B3"/>
    <w:rsid w:val="008942F2"/>
    <w:rsid w:val="008945AF"/>
    <w:rsid w:val="008948C4"/>
    <w:rsid w:val="00894EEE"/>
    <w:rsid w:val="008952C7"/>
    <w:rsid w:val="00895419"/>
    <w:rsid w:val="00895713"/>
    <w:rsid w:val="00896104"/>
    <w:rsid w:val="0089621A"/>
    <w:rsid w:val="00896465"/>
    <w:rsid w:val="00896AF4"/>
    <w:rsid w:val="00897262"/>
    <w:rsid w:val="00897795"/>
    <w:rsid w:val="0089781A"/>
    <w:rsid w:val="008978FB"/>
    <w:rsid w:val="00897CE5"/>
    <w:rsid w:val="008A0A0A"/>
    <w:rsid w:val="008A0B91"/>
    <w:rsid w:val="008A1561"/>
    <w:rsid w:val="008A1718"/>
    <w:rsid w:val="008A1F49"/>
    <w:rsid w:val="008A204D"/>
    <w:rsid w:val="008A2337"/>
    <w:rsid w:val="008A2965"/>
    <w:rsid w:val="008A29FD"/>
    <w:rsid w:val="008A2BC7"/>
    <w:rsid w:val="008A2CB2"/>
    <w:rsid w:val="008A2D53"/>
    <w:rsid w:val="008A352D"/>
    <w:rsid w:val="008A3BFB"/>
    <w:rsid w:val="008A3D6B"/>
    <w:rsid w:val="008A3F23"/>
    <w:rsid w:val="008A3F70"/>
    <w:rsid w:val="008A3F84"/>
    <w:rsid w:val="008A438B"/>
    <w:rsid w:val="008A43BC"/>
    <w:rsid w:val="008A4604"/>
    <w:rsid w:val="008A5C30"/>
    <w:rsid w:val="008A6024"/>
    <w:rsid w:val="008A6290"/>
    <w:rsid w:val="008A6591"/>
    <w:rsid w:val="008A663B"/>
    <w:rsid w:val="008A692F"/>
    <w:rsid w:val="008A6995"/>
    <w:rsid w:val="008A722D"/>
    <w:rsid w:val="008A75EA"/>
    <w:rsid w:val="008A7B38"/>
    <w:rsid w:val="008A7D7A"/>
    <w:rsid w:val="008A7FB0"/>
    <w:rsid w:val="008B00CD"/>
    <w:rsid w:val="008B0430"/>
    <w:rsid w:val="008B04FB"/>
    <w:rsid w:val="008B09A3"/>
    <w:rsid w:val="008B09D6"/>
    <w:rsid w:val="008B0F4D"/>
    <w:rsid w:val="008B10F1"/>
    <w:rsid w:val="008B1DF8"/>
    <w:rsid w:val="008B2432"/>
    <w:rsid w:val="008B24BC"/>
    <w:rsid w:val="008B2636"/>
    <w:rsid w:val="008B26F4"/>
    <w:rsid w:val="008B28FF"/>
    <w:rsid w:val="008B2905"/>
    <w:rsid w:val="008B2CA2"/>
    <w:rsid w:val="008B2EE3"/>
    <w:rsid w:val="008B3A33"/>
    <w:rsid w:val="008B3B72"/>
    <w:rsid w:val="008B3C3B"/>
    <w:rsid w:val="008B4327"/>
    <w:rsid w:val="008B4679"/>
    <w:rsid w:val="008B4CA2"/>
    <w:rsid w:val="008B4CF5"/>
    <w:rsid w:val="008B5E47"/>
    <w:rsid w:val="008B694E"/>
    <w:rsid w:val="008B6D30"/>
    <w:rsid w:val="008B6D6D"/>
    <w:rsid w:val="008C0599"/>
    <w:rsid w:val="008C0ED3"/>
    <w:rsid w:val="008C1630"/>
    <w:rsid w:val="008C1A01"/>
    <w:rsid w:val="008C1A65"/>
    <w:rsid w:val="008C1AE2"/>
    <w:rsid w:val="008C1D9F"/>
    <w:rsid w:val="008C2121"/>
    <w:rsid w:val="008C26B5"/>
    <w:rsid w:val="008C2C87"/>
    <w:rsid w:val="008C2C97"/>
    <w:rsid w:val="008C3265"/>
    <w:rsid w:val="008C3634"/>
    <w:rsid w:val="008C4A02"/>
    <w:rsid w:val="008C4BD5"/>
    <w:rsid w:val="008C4BEF"/>
    <w:rsid w:val="008C5930"/>
    <w:rsid w:val="008C5E39"/>
    <w:rsid w:val="008C63B6"/>
    <w:rsid w:val="008C6874"/>
    <w:rsid w:val="008C6B48"/>
    <w:rsid w:val="008C7F47"/>
    <w:rsid w:val="008D0115"/>
    <w:rsid w:val="008D06F6"/>
    <w:rsid w:val="008D0CCA"/>
    <w:rsid w:val="008D10DE"/>
    <w:rsid w:val="008D11E6"/>
    <w:rsid w:val="008D2202"/>
    <w:rsid w:val="008D235F"/>
    <w:rsid w:val="008D2582"/>
    <w:rsid w:val="008D2646"/>
    <w:rsid w:val="008D2F95"/>
    <w:rsid w:val="008D3706"/>
    <w:rsid w:val="008D41DA"/>
    <w:rsid w:val="008D4557"/>
    <w:rsid w:val="008D4BC4"/>
    <w:rsid w:val="008D4C39"/>
    <w:rsid w:val="008D4E0F"/>
    <w:rsid w:val="008D4F15"/>
    <w:rsid w:val="008D5CEB"/>
    <w:rsid w:val="008D6040"/>
    <w:rsid w:val="008D6387"/>
    <w:rsid w:val="008D7989"/>
    <w:rsid w:val="008D7FD8"/>
    <w:rsid w:val="008E019B"/>
    <w:rsid w:val="008E020C"/>
    <w:rsid w:val="008E027F"/>
    <w:rsid w:val="008E0440"/>
    <w:rsid w:val="008E0D4B"/>
    <w:rsid w:val="008E0FD6"/>
    <w:rsid w:val="008E144C"/>
    <w:rsid w:val="008E19C3"/>
    <w:rsid w:val="008E1E2D"/>
    <w:rsid w:val="008E21E2"/>
    <w:rsid w:val="008E22E4"/>
    <w:rsid w:val="008E2B7C"/>
    <w:rsid w:val="008E328B"/>
    <w:rsid w:val="008E35B3"/>
    <w:rsid w:val="008E3C1A"/>
    <w:rsid w:val="008E3C3A"/>
    <w:rsid w:val="008E3F64"/>
    <w:rsid w:val="008E43F9"/>
    <w:rsid w:val="008E443A"/>
    <w:rsid w:val="008E4545"/>
    <w:rsid w:val="008E48F4"/>
    <w:rsid w:val="008E4A62"/>
    <w:rsid w:val="008E4DD5"/>
    <w:rsid w:val="008E5A95"/>
    <w:rsid w:val="008E5F64"/>
    <w:rsid w:val="008E6196"/>
    <w:rsid w:val="008E6286"/>
    <w:rsid w:val="008E629F"/>
    <w:rsid w:val="008E69B4"/>
    <w:rsid w:val="008E6E0F"/>
    <w:rsid w:val="008E715B"/>
    <w:rsid w:val="008E716F"/>
    <w:rsid w:val="008E724A"/>
    <w:rsid w:val="008E760E"/>
    <w:rsid w:val="008E795E"/>
    <w:rsid w:val="008E7A92"/>
    <w:rsid w:val="008F001A"/>
    <w:rsid w:val="008F0B59"/>
    <w:rsid w:val="008F0ED8"/>
    <w:rsid w:val="008F0FD0"/>
    <w:rsid w:val="008F1006"/>
    <w:rsid w:val="008F118C"/>
    <w:rsid w:val="008F13C8"/>
    <w:rsid w:val="008F1CB5"/>
    <w:rsid w:val="008F1E46"/>
    <w:rsid w:val="008F20BB"/>
    <w:rsid w:val="008F22A0"/>
    <w:rsid w:val="008F2565"/>
    <w:rsid w:val="008F26C0"/>
    <w:rsid w:val="008F29E7"/>
    <w:rsid w:val="008F3F48"/>
    <w:rsid w:val="008F3F7A"/>
    <w:rsid w:val="008F44BC"/>
    <w:rsid w:val="008F4582"/>
    <w:rsid w:val="008F5096"/>
    <w:rsid w:val="008F6123"/>
    <w:rsid w:val="008F6156"/>
    <w:rsid w:val="008F656C"/>
    <w:rsid w:val="008F6C75"/>
    <w:rsid w:val="008F6F36"/>
    <w:rsid w:val="008F6F84"/>
    <w:rsid w:val="008F7144"/>
    <w:rsid w:val="008F747F"/>
    <w:rsid w:val="008F75A0"/>
    <w:rsid w:val="0090004D"/>
    <w:rsid w:val="009003EB"/>
    <w:rsid w:val="00900568"/>
    <w:rsid w:val="009009EF"/>
    <w:rsid w:val="00900E4C"/>
    <w:rsid w:val="0090108B"/>
    <w:rsid w:val="009010D7"/>
    <w:rsid w:val="009010EC"/>
    <w:rsid w:val="009011B6"/>
    <w:rsid w:val="00902151"/>
    <w:rsid w:val="009025FD"/>
    <w:rsid w:val="009027DB"/>
    <w:rsid w:val="00903001"/>
    <w:rsid w:val="009031A6"/>
    <w:rsid w:val="009032A8"/>
    <w:rsid w:val="00903518"/>
    <w:rsid w:val="00903A72"/>
    <w:rsid w:val="00903DA8"/>
    <w:rsid w:val="00903EC7"/>
    <w:rsid w:val="009040E2"/>
    <w:rsid w:val="009041B6"/>
    <w:rsid w:val="009045F2"/>
    <w:rsid w:val="00904C05"/>
    <w:rsid w:val="009052F9"/>
    <w:rsid w:val="00905A6B"/>
    <w:rsid w:val="00905EA5"/>
    <w:rsid w:val="00905F9B"/>
    <w:rsid w:val="0090604C"/>
    <w:rsid w:val="00906115"/>
    <w:rsid w:val="00906245"/>
    <w:rsid w:val="009063F4"/>
    <w:rsid w:val="00906991"/>
    <w:rsid w:val="00907884"/>
    <w:rsid w:val="009078DF"/>
    <w:rsid w:val="009079E5"/>
    <w:rsid w:val="00907E44"/>
    <w:rsid w:val="0091089B"/>
    <w:rsid w:val="00910CC7"/>
    <w:rsid w:val="0091144B"/>
    <w:rsid w:val="00911699"/>
    <w:rsid w:val="009119E1"/>
    <w:rsid w:val="009119E7"/>
    <w:rsid w:val="00911B5E"/>
    <w:rsid w:val="00911DB1"/>
    <w:rsid w:val="00911E4A"/>
    <w:rsid w:val="00911EC9"/>
    <w:rsid w:val="00911EF3"/>
    <w:rsid w:val="00911EFC"/>
    <w:rsid w:val="00912729"/>
    <w:rsid w:val="009131E3"/>
    <w:rsid w:val="00913498"/>
    <w:rsid w:val="009137FD"/>
    <w:rsid w:val="00913CF5"/>
    <w:rsid w:val="00913E20"/>
    <w:rsid w:val="00914521"/>
    <w:rsid w:val="009145B0"/>
    <w:rsid w:val="00914F63"/>
    <w:rsid w:val="0091532B"/>
    <w:rsid w:val="009154CE"/>
    <w:rsid w:val="00915626"/>
    <w:rsid w:val="00915655"/>
    <w:rsid w:val="00915C23"/>
    <w:rsid w:val="00916B48"/>
    <w:rsid w:val="00916F3D"/>
    <w:rsid w:val="009171F9"/>
    <w:rsid w:val="00917866"/>
    <w:rsid w:val="00917B1C"/>
    <w:rsid w:val="00917C5F"/>
    <w:rsid w:val="00920746"/>
    <w:rsid w:val="00921C74"/>
    <w:rsid w:val="00922358"/>
    <w:rsid w:val="009229CD"/>
    <w:rsid w:val="00923084"/>
    <w:rsid w:val="0092346E"/>
    <w:rsid w:val="00924365"/>
    <w:rsid w:val="009243D8"/>
    <w:rsid w:val="00924E4C"/>
    <w:rsid w:val="009250F2"/>
    <w:rsid w:val="0092526C"/>
    <w:rsid w:val="0092529D"/>
    <w:rsid w:val="009253FD"/>
    <w:rsid w:val="009256B4"/>
    <w:rsid w:val="00925AFE"/>
    <w:rsid w:val="009261A6"/>
    <w:rsid w:val="00926266"/>
    <w:rsid w:val="00926615"/>
    <w:rsid w:val="009267E5"/>
    <w:rsid w:val="00926AFC"/>
    <w:rsid w:val="0092719E"/>
    <w:rsid w:val="0092795C"/>
    <w:rsid w:val="00927E4B"/>
    <w:rsid w:val="00930746"/>
    <w:rsid w:val="00930EB7"/>
    <w:rsid w:val="009314AE"/>
    <w:rsid w:val="009320F1"/>
    <w:rsid w:val="00932438"/>
    <w:rsid w:val="00932680"/>
    <w:rsid w:val="00932879"/>
    <w:rsid w:val="00932C83"/>
    <w:rsid w:val="009334D2"/>
    <w:rsid w:val="00933E72"/>
    <w:rsid w:val="00934040"/>
    <w:rsid w:val="00934217"/>
    <w:rsid w:val="00934676"/>
    <w:rsid w:val="00934DC3"/>
    <w:rsid w:val="009350C9"/>
    <w:rsid w:val="009351BA"/>
    <w:rsid w:val="009353C3"/>
    <w:rsid w:val="0093573A"/>
    <w:rsid w:val="00935D1B"/>
    <w:rsid w:val="00935FF1"/>
    <w:rsid w:val="00936901"/>
    <w:rsid w:val="00936992"/>
    <w:rsid w:val="00937632"/>
    <w:rsid w:val="00937854"/>
    <w:rsid w:val="0093798B"/>
    <w:rsid w:val="00937C2B"/>
    <w:rsid w:val="00937C5D"/>
    <w:rsid w:val="00937CCD"/>
    <w:rsid w:val="00937DBF"/>
    <w:rsid w:val="00937DF0"/>
    <w:rsid w:val="00937E40"/>
    <w:rsid w:val="00937F80"/>
    <w:rsid w:val="009404E1"/>
    <w:rsid w:val="00941218"/>
    <w:rsid w:val="00941540"/>
    <w:rsid w:val="0094165C"/>
    <w:rsid w:val="00942445"/>
    <w:rsid w:val="00942716"/>
    <w:rsid w:val="00942991"/>
    <w:rsid w:val="00943CCF"/>
    <w:rsid w:val="00943FE2"/>
    <w:rsid w:val="00944477"/>
    <w:rsid w:val="009444BA"/>
    <w:rsid w:val="00944A9F"/>
    <w:rsid w:val="00944BD8"/>
    <w:rsid w:val="00944E1C"/>
    <w:rsid w:val="0094511A"/>
    <w:rsid w:val="00947117"/>
    <w:rsid w:val="00947189"/>
    <w:rsid w:val="00947437"/>
    <w:rsid w:val="009475B4"/>
    <w:rsid w:val="009479CA"/>
    <w:rsid w:val="00947DB6"/>
    <w:rsid w:val="009501F4"/>
    <w:rsid w:val="00950215"/>
    <w:rsid w:val="0095084D"/>
    <w:rsid w:val="0095097C"/>
    <w:rsid w:val="00950BB0"/>
    <w:rsid w:val="0095109D"/>
    <w:rsid w:val="00951236"/>
    <w:rsid w:val="009525E8"/>
    <w:rsid w:val="00952B25"/>
    <w:rsid w:val="00952B39"/>
    <w:rsid w:val="00952DCE"/>
    <w:rsid w:val="0095302A"/>
    <w:rsid w:val="00953223"/>
    <w:rsid w:val="009532DE"/>
    <w:rsid w:val="00953685"/>
    <w:rsid w:val="00953F4F"/>
    <w:rsid w:val="00953F95"/>
    <w:rsid w:val="0095409C"/>
    <w:rsid w:val="00954970"/>
    <w:rsid w:val="009553B2"/>
    <w:rsid w:val="00955617"/>
    <w:rsid w:val="00955854"/>
    <w:rsid w:val="009559E4"/>
    <w:rsid w:val="00955C25"/>
    <w:rsid w:val="00955E9C"/>
    <w:rsid w:val="00955FFB"/>
    <w:rsid w:val="00956422"/>
    <w:rsid w:val="00956C60"/>
    <w:rsid w:val="00956E35"/>
    <w:rsid w:val="009573BA"/>
    <w:rsid w:val="00957490"/>
    <w:rsid w:val="00957775"/>
    <w:rsid w:val="009579CB"/>
    <w:rsid w:val="00957AA8"/>
    <w:rsid w:val="00957DD7"/>
    <w:rsid w:val="00957F81"/>
    <w:rsid w:val="00960645"/>
    <w:rsid w:val="00960FE7"/>
    <w:rsid w:val="0096189C"/>
    <w:rsid w:val="00963523"/>
    <w:rsid w:val="00963808"/>
    <w:rsid w:val="009643B5"/>
    <w:rsid w:val="00964427"/>
    <w:rsid w:val="009654B8"/>
    <w:rsid w:val="009659D7"/>
    <w:rsid w:val="00965EE7"/>
    <w:rsid w:val="009662BA"/>
    <w:rsid w:val="009663E2"/>
    <w:rsid w:val="009663ED"/>
    <w:rsid w:val="00966656"/>
    <w:rsid w:val="00966896"/>
    <w:rsid w:val="00966BD2"/>
    <w:rsid w:val="00966C0A"/>
    <w:rsid w:val="00967277"/>
    <w:rsid w:val="00967476"/>
    <w:rsid w:val="0096764A"/>
    <w:rsid w:val="00967CD8"/>
    <w:rsid w:val="00970194"/>
    <w:rsid w:val="009708B8"/>
    <w:rsid w:val="00970B44"/>
    <w:rsid w:val="00970BB9"/>
    <w:rsid w:val="00970E59"/>
    <w:rsid w:val="009716E4"/>
    <w:rsid w:val="00971A94"/>
    <w:rsid w:val="0097210F"/>
    <w:rsid w:val="0097260E"/>
    <w:rsid w:val="00972B34"/>
    <w:rsid w:val="00972B5A"/>
    <w:rsid w:val="00972D44"/>
    <w:rsid w:val="00973A74"/>
    <w:rsid w:val="00973CFD"/>
    <w:rsid w:val="00974027"/>
    <w:rsid w:val="00974514"/>
    <w:rsid w:val="00974A1A"/>
    <w:rsid w:val="00974B5C"/>
    <w:rsid w:val="00975D63"/>
    <w:rsid w:val="009760A0"/>
    <w:rsid w:val="0097624F"/>
    <w:rsid w:val="009762E8"/>
    <w:rsid w:val="00976707"/>
    <w:rsid w:val="00976FF7"/>
    <w:rsid w:val="00977031"/>
    <w:rsid w:val="0097774C"/>
    <w:rsid w:val="00977B60"/>
    <w:rsid w:val="00977F07"/>
    <w:rsid w:val="00977F0F"/>
    <w:rsid w:val="009801AA"/>
    <w:rsid w:val="00980808"/>
    <w:rsid w:val="00980F18"/>
    <w:rsid w:val="00980F27"/>
    <w:rsid w:val="00981477"/>
    <w:rsid w:val="00981556"/>
    <w:rsid w:val="00981706"/>
    <w:rsid w:val="0098192E"/>
    <w:rsid w:val="00981B9E"/>
    <w:rsid w:val="00981B9F"/>
    <w:rsid w:val="00981BAD"/>
    <w:rsid w:val="00982385"/>
    <w:rsid w:val="0098257F"/>
    <w:rsid w:val="009829C9"/>
    <w:rsid w:val="00983577"/>
    <w:rsid w:val="00983D31"/>
    <w:rsid w:val="009841D5"/>
    <w:rsid w:val="00984BFA"/>
    <w:rsid w:val="00985089"/>
    <w:rsid w:val="00985FAB"/>
    <w:rsid w:val="00986140"/>
    <w:rsid w:val="00986739"/>
    <w:rsid w:val="009869D7"/>
    <w:rsid w:val="00986F20"/>
    <w:rsid w:val="009870DC"/>
    <w:rsid w:val="00987BCC"/>
    <w:rsid w:val="00987DE5"/>
    <w:rsid w:val="00990DC0"/>
    <w:rsid w:val="00990F85"/>
    <w:rsid w:val="009917A0"/>
    <w:rsid w:val="009917E9"/>
    <w:rsid w:val="009918B9"/>
    <w:rsid w:val="00991E7B"/>
    <w:rsid w:val="009926D0"/>
    <w:rsid w:val="00992DEE"/>
    <w:rsid w:val="0099306C"/>
    <w:rsid w:val="009936F4"/>
    <w:rsid w:val="00993CDF"/>
    <w:rsid w:val="009946C5"/>
    <w:rsid w:val="00994728"/>
    <w:rsid w:val="0099528F"/>
    <w:rsid w:val="009953BB"/>
    <w:rsid w:val="00995C97"/>
    <w:rsid w:val="00995FE6"/>
    <w:rsid w:val="009962FB"/>
    <w:rsid w:val="00996307"/>
    <w:rsid w:val="009970BF"/>
    <w:rsid w:val="009976E8"/>
    <w:rsid w:val="00997E51"/>
    <w:rsid w:val="00997FD4"/>
    <w:rsid w:val="009A0E1E"/>
    <w:rsid w:val="009A1096"/>
    <w:rsid w:val="009A15C0"/>
    <w:rsid w:val="009A1711"/>
    <w:rsid w:val="009A1A9E"/>
    <w:rsid w:val="009A1C69"/>
    <w:rsid w:val="009A1E58"/>
    <w:rsid w:val="009A1EDB"/>
    <w:rsid w:val="009A2574"/>
    <w:rsid w:val="009A267F"/>
    <w:rsid w:val="009A3330"/>
    <w:rsid w:val="009A368C"/>
    <w:rsid w:val="009A389C"/>
    <w:rsid w:val="009A39BE"/>
    <w:rsid w:val="009A3B8B"/>
    <w:rsid w:val="009A4328"/>
    <w:rsid w:val="009A481E"/>
    <w:rsid w:val="009A4CD3"/>
    <w:rsid w:val="009A4D78"/>
    <w:rsid w:val="009A5210"/>
    <w:rsid w:val="009A54EF"/>
    <w:rsid w:val="009A56E9"/>
    <w:rsid w:val="009A5703"/>
    <w:rsid w:val="009A581D"/>
    <w:rsid w:val="009A5B3B"/>
    <w:rsid w:val="009A6189"/>
    <w:rsid w:val="009A661F"/>
    <w:rsid w:val="009A6F76"/>
    <w:rsid w:val="009A70DB"/>
    <w:rsid w:val="009A7781"/>
    <w:rsid w:val="009A78C9"/>
    <w:rsid w:val="009A799C"/>
    <w:rsid w:val="009A7A53"/>
    <w:rsid w:val="009A7EF8"/>
    <w:rsid w:val="009B02D3"/>
    <w:rsid w:val="009B0351"/>
    <w:rsid w:val="009B0E28"/>
    <w:rsid w:val="009B159F"/>
    <w:rsid w:val="009B196F"/>
    <w:rsid w:val="009B1CBC"/>
    <w:rsid w:val="009B1FCD"/>
    <w:rsid w:val="009B1FE7"/>
    <w:rsid w:val="009B27D4"/>
    <w:rsid w:val="009B2DE5"/>
    <w:rsid w:val="009B34D6"/>
    <w:rsid w:val="009B38A8"/>
    <w:rsid w:val="009B4212"/>
    <w:rsid w:val="009B50AA"/>
    <w:rsid w:val="009B58B1"/>
    <w:rsid w:val="009B58B5"/>
    <w:rsid w:val="009B5A12"/>
    <w:rsid w:val="009B61FA"/>
    <w:rsid w:val="009B6341"/>
    <w:rsid w:val="009B6537"/>
    <w:rsid w:val="009B6DB6"/>
    <w:rsid w:val="009B6E9F"/>
    <w:rsid w:val="009B70B2"/>
    <w:rsid w:val="009B7271"/>
    <w:rsid w:val="009B7681"/>
    <w:rsid w:val="009B78B2"/>
    <w:rsid w:val="009B7B16"/>
    <w:rsid w:val="009B7C4A"/>
    <w:rsid w:val="009C0085"/>
    <w:rsid w:val="009C0487"/>
    <w:rsid w:val="009C0C05"/>
    <w:rsid w:val="009C0E2D"/>
    <w:rsid w:val="009C0E8F"/>
    <w:rsid w:val="009C14C2"/>
    <w:rsid w:val="009C15FF"/>
    <w:rsid w:val="009C16A4"/>
    <w:rsid w:val="009C1846"/>
    <w:rsid w:val="009C1BA2"/>
    <w:rsid w:val="009C1C22"/>
    <w:rsid w:val="009C2EE6"/>
    <w:rsid w:val="009C2FA0"/>
    <w:rsid w:val="009C358E"/>
    <w:rsid w:val="009C384C"/>
    <w:rsid w:val="009C3859"/>
    <w:rsid w:val="009C3C73"/>
    <w:rsid w:val="009C41BC"/>
    <w:rsid w:val="009C44F1"/>
    <w:rsid w:val="009C497F"/>
    <w:rsid w:val="009C49AB"/>
    <w:rsid w:val="009C5FF0"/>
    <w:rsid w:val="009C6988"/>
    <w:rsid w:val="009C69EB"/>
    <w:rsid w:val="009C6A49"/>
    <w:rsid w:val="009C6DF7"/>
    <w:rsid w:val="009C70EF"/>
    <w:rsid w:val="009C7504"/>
    <w:rsid w:val="009C79A0"/>
    <w:rsid w:val="009C7B1E"/>
    <w:rsid w:val="009C7E59"/>
    <w:rsid w:val="009D01B6"/>
    <w:rsid w:val="009D06C2"/>
    <w:rsid w:val="009D06E0"/>
    <w:rsid w:val="009D07EB"/>
    <w:rsid w:val="009D07F9"/>
    <w:rsid w:val="009D0A68"/>
    <w:rsid w:val="009D0A6D"/>
    <w:rsid w:val="009D0FB6"/>
    <w:rsid w:val="009D16A3"/>
    <w:rsid w:val="009D170B"/>
    <w:rsid w:val="009D1788"/>
    <w:rsid w:val="009D182E"/>
    <w:rsid w:val="009D1C63"/>
    <w:rsid w:val="009D2335"/>
    <w:rsid w:val="009D2A49"/>
    <w:rsid w:val="009D2A8C"/>
    <w:rsid w:val="009D3429"/>
    <w:rsid w:val="009D3602"/>
    <w:rsid w:val="009D57F2"/>
    <w:rsid w:val="009D60E5"/>
    <w:rsid w:val="009D68C8"/>
    <w:rsid w:val="009D6BB2"/>
    <w:rsid w:val="009D7190"/>
    <w:rsid w:val="009D724C"/>
    <w:rsid w:val="009D72D0"/>
    <w:rsid w:val="009E0CB6"/>
    <w:rsid w:val="009E17D4"/>
    <w:rsid w:val="009E17EB"/>
    <w:rsid w:val="009E19F0"/>
    <w:rsid w:val="009E1E9A"/>
    <w:rsid w:val="009E2CC1"/>
    <w:rsid w:val="009E3146"/>
    <w:rsid w:val="009E39AE"/>
    <w:rsid w:val="009E3D36"/>
    <w:rsid w:val="009E3D59"/>
    <w:rsid w:val="009E3D6A"/>
    <w:rsid w:val="009E3F84"/>
    <w:rsid w:val="009E404B"/>
    <w:rsid w:val="009E4A01"/>
    <w:rsid w:val="009E4C5E"/>
    <w:rsid w:val="009E4D23"/>
    <w:rsid w:val="009E4F0F"/>
    <w:rsid w:val="009E4F58"/>
    <w:rsid w:val="009E5E64"/>
    <w:rsid w:val="009E60BF"/>
    <w:rsid w:val="009E61CE"/>
    <w:rsid w:val="009E640E"/>
    <w:rsid w:val="009E6D31"/>
    <w:rsid w:val="009E706C"/>
    <w:rsid w:val="009E70F5"/>
    <w:rsid w:val="009E716A"/>
    <w:rsid w:val="009E719C"/>
    <w:rsid w:val="009F0343"/>
    <w:rsid w:val="009F0513"/>
    <w:rsid w:val="009F0516"/>
    <w:rsid w:val="009F0849"/>
    <w:rsid w:val="009F1612"/>
    <w:rsid w:val="009F184D"/>
    <w:rsid w:val="009F1971"/>
    <w:rsid w:val="009F1D04"/>
    <w:rsid w:val="009F1DB5"/>
    <w:rsid w:val="009F2C95"/>
    <w:rsid w:val="009F34B3"/>
    <w:rsid w:val="009F350A"/>
    <w:rsid w:val="009F39A8"/>
    <w:rsid w:val="009F3A05"/>
    <w:rsid w:val="009F3AAD"/>
    <w:rsid w:val="009F43D7"/>
    <w:rsid w:val="009F4406"/>
    <w:rsid w:val="009F46A6"/>
    <w:rsid w:val="009F4B99"/>
    <w:rsid w:val="009F4E6B"/>
    <w:rsid w:val="009F51D5"/>
    <w:rsid w:val="009F51E8"/>
    <w:rsid w:val="009F5C05"/>
    <w:rsid w:val="009F5C8C"/>
    <w:rsid w:val="009F5D9A"/>
    <w:rsid w:val="009F6763"/>
    <w:rsid w:val="009F6A28"/>
    <w:rsid w:val="009F6AC3"/>
    <w:rsid w:val="009F6D24"/>
    <w:rsid w:val="009F7339"/>
    <w:rsid w:val="009F7609"/>
    <w:rsid w:val="009F7B17"/>
    <w:rsid w:val="009F7B29"/>
    <w:rsid w:val="009F7B63"/>
    <w:rsid w:val="00A01A84"/>
    <w:rsid w:val="00A0277D"/>
    <w:rsid w:val="00A029D8"/>
    <w:rsid w:val="00A031E2"/>
    <w:rsid w:val="00A0412A"/>
    <w:rsid w:val="00A04643"/>
    <w:rsid w:val="00A04670"/>
    <w:rsid w:val="00A04954"/>
    <w:rsid w:val="00A04B49"/>
    <w:rsid w:val="00A04BAD"/>
    <w:rsid w:val="00A04C7A"/>
    <w:rsid w:val="00A05489"/>
    <w:rsid w:val="00A05905"/>
    <w:rsid w:val="00A05937"/>
    <w:rsid w:val="00A059B7"/>
    <w:rsid w:val="00A068A6"/>
    <w:rsid w:val="00A06A49"/>
    <w:rsid w:val="00A06BE3"/>
    <w:rsid w:val="00A0707C"/>
    <w:rsid w:val="00A07099"/>
    <w:rsid w:val="00A0748A"/>
    <w:rsid w:val="00A0778D"/>
    <w:rsid w:val="00A07AC3"/>
    <w:rsid w:val="00A07AE2"/>
    <w:rsid w:val="00A07CAB"/>
    <w:rsid w:val="00A105F8"/>
    <w:rsid w:val="00A11235"/>
    <w:rsid w:val="00A118F9"/>
    <w:rsid w:val="00A11B3C"/>
    <w:rsid w:val="00A121B9"/>
    <w:rsid w:val="00A121BE"/>
    <w:rsid w:val="00A1249D"/>
    <w:rsid w:val="00A12B5B"/>
    <w:rsid w:val="00A13733"/>
    <w:rsid w:val="00A13D4F"/>
    <w:rsid w:val="00A144C3"/>
    <w:rsid w:val="00A1498A"/>
    <w:rsid w:val="00A149F7"/>
    <w:rsid w:val="00A152FB"/>
    <w:rsid w:val="00A1544E"/>
    <w:rsid w:val="00A15691"/>
    <w:rsid w:val="00A15A80"/>
    <w:rsid w:val="00A15CAB"/>
    <w:rsid w:val="00A15CE2"/>
    <w:rsid w:val="00A15D78"/>
    <w:rsid w:val="00A16693"/>
    <w:rsid w:val="00A16777"/>
    <w:rsid w:val="00A16AAF"/>
    <w:rsid w:val="00A16DA1"/>
    <w:rsid w:val="00A1708F"/>
    <w:rsid w:val="00A178D0"/>
    <w:rsid w:val="00A17ED2"/>
    <w:rsid w:val="00A20148"/>
    <w:rsid w:val="00A2034C"/>
    <w:rsid w:val="00A203B3"/>
    <w:rsid w:val="00A20844"/>
    <w:rsid w:val="00A20920"/>
    <w:rsid w:val="00A21078"/>
    <w:rsid w:val="00A213A6"/>
    <w:rsid w:val="00A2151F"/>
    <w:rsid w:val="00A21597"/>
    <w:rsid w:val="00A218EA"/>
    <w:rsid w:val="00A2190E"/>
    <w:rsid w:val="00A21CF7"/>
    <w:rsid w:val="00A21D4E"/>
    <w:rsid w:val="00A21EFF"/>
    <w:rsid w:val="00A21F9B"/>
    <w:rsid w:val="00A220A5"/>
    <w:rsid w:val="00A22430"/>
    <w:rsid w:val="00A2272D"/>
    <w:rsid w:val="00A227F2"/>
    <w:rsid w:val="00A2282C"/>
    <w:rsid w:val="00A23055"/>
    <w:rsid w:val="00A2338A"/>
    <w:rsid w:val="00A234F3"/>
    <w:rsid w:val="00A23C20"/>
    <w:rsid w:val="00A2417E"/>
    <w:rsid w:val="00A241EE"/>
    <w:rsid w:val="00A24401"/>
    <w:rsid w:val="00A24C4E"/>
    <w:rsid w:val="00A252BC"/>
    <w:rsid w:val="00A25361"/>
    <w:rsid w:val="00A256BB"/>
    <w:rsid w:val="00A257E5"/>
    <w:rsid w:val="00A25F9F"/>
    <w:rsid w:val="00A26126"/>
    <w:rsid w:val="00A2622F"/>
    <w:rsid w:val="00A2624C"/>
    <w:rsid w:val="00A26595"/>
    <w:rsid w:val="00A26AF3"/>
    <w:rsid w:val="00A26DC3"/>
    <w:rsid w:val="00A30160"/>
    <w:rsid w:val="00A301AA"/>
    <w:rsid w:val="00A30826"/>
    <w:rsid w:val="00A308B0"/>
    <w:rsid w:val="00A309FC"/>
    <w:rsid w:val="00A30A66"/>
    <w:rsid w:val="00A3108B"/>
    <w:rsid w:val="00A31518"/>
    <w:rsid w:val="00A31842"/>
    <w:rsid w:val="00A31AA8"/>
    <w:rsid w:val="00A31CCD"/>
    <w:rsid w:val="00A326B0"/>
    <w:rsid w:val="00A32789"/>
    <w:rsid w:val="00A32AFD"/>
    <w:rsid w:val="00A3330C"/>
    <w:rsid w:val="00A337DA"/>
    <w:rsid w:val="00A3387B"/>
    <w:rsid w:val="00A33A08"/>
    <w:rsid w:val="00A33B74"/>
    <w:rsid w:val="00A35252"/>
    <w:rsid w:val="00A36386"/>
    <w:rsid w:val="00A36688"/>
    <w:rsid w:val="00A368C0"/>
    <w:rsid w:val="00A369CC"/>
    <w:rsid w:val="00A3742D"/>
    <w:rsid w:val="00A37552"/>
    <w:rsid w:val="00A3764D"/>
    <w:rsid w:val="00A40453"/>
    <w:rsid w:val="00A408D6"/>
    <w:rsid w:val="00A40F69"/>
    <w:rsid w:val="00A41074"/>
    <w:rsid w:val="00A41600"/>
    <w:rsid w:val="00A41D2F"/>
    <w:rsid w:val="00A420A9"/>
    <w:rsid w:val="00A4230F"/>
    <w:rsid w:val="00A427E6"/>
    <w:rsid w:val="00A42F58"/>
    <w:rsid w:val="00A4340B"/>
    <w:rsid w:val="00A439CC"/>
    <w:rsid w:val="00A43ADA"/>
    <w:rsid w:val="00A43D0F"/>
    <w:rsid w:val="00A43D23"/>
    <w:rsid w:val="00A43F7E"/>
    <w:rsid w:val="00A44536"/>
    <w:rsid w:val="00A44638"/>
    <w:rsid w:val="00A44AA2"/>
    <w:rsid w:val="00A458BB"/>
    <w:rsid w:val="00A459C8"/>
    <w:rsid w:val="00A45E7A"/>
    <w:rsid w:val="00A4649A"/>
    <w:rsid w:val="00A46657"/>
    <w:rsid w:val="00A4687E"/>
    <w:rsid w:val="00A46D17"/>
    <w:rsid w:val="00A471F1"/>
    <w:rsid w:val="00A47CBF"/>
    <w:rsid w:val="00A47EB3"/>
    <w:rsid w:val="00A5007D"/>
    <w:rsid w:val="00A502B4"/>
    <w:rsid w:val="00A50766"/>
    <w:rsid w:val="00A50867"/>
    <w:rsid w:val="00A528C8"/>
    <w:rsid w:val="00A52968"/>
    <w:rsid w:val="00A52AB3"/>
    <w:rsid w:val="00A532BA"/>
    <w:rsid w:val="00A53D9A"/>
    <w:rsid w:val="00A5411E"/>
    <w:rsid w:val="00A5446C"/>
    <w:rsid w:val="00A545FC"/>
    <w:rsid w:val="00A5536E"/>
    <w:rsid w:val="00A560A0"/>
    <w:rsid w:val="00A560E4"/>
    <w:rsid w:val="00A561FE"/>
    <w:rsid w:val="00A563BC"/>
    <w:rsid w:val="00A575B9"/>
    <w:rsid w:val="00A610E5"/>
    <w:rsid w:val="00A61171"/>
    <w:rsid w:val="00A612F5"/>
    <w:rsid w:val="00A61497"/>
    <w:rsid w:val="00A6152D"/>
    <w:rsid w:val="00A6180C"/>
    <w:rsid w:val="00A61DEF"/>
    <w:rsid w:val="00A623FE"/>
    <w:rsid w:val="00A638B9"/>
    <w:rsid w:val="00A63E4E"/>
    <w:rsid w:val="00A64D20"/>
    <w:rsid w:val="00A64D58"/>
    <w:rsid w:val="00A6567A"/>
    <w:rsid w:val="00A65A25"/>
    <w:rsid w:val="00A65ADB"/>
    <w:rsid w:val="00A65D2C"/>
    <w:rsid w:val="00A66F9D"/>
    <w:rsid w:val="00A6728F"/>
    <w:rsid w:val="00A67833"/>
    <w:rsid w:val="00A67A0F"/>
    <w:rsid w:val="00A67A9A"/>
    <w:rsid w:val="00A67E3F"/>
    <w:rsid w:val="00A700C4"/>
    <w:rsid w:val="00A7013A"/>
    <w:rsid w:val="00A701C7"/>
    <w:rsid w:val="00A70295"/>
    <w:rsid w:val="00A705CB"/>
    <w:rsid w:val="00A70A73"/>
    <w:rsid w:val="00A70E93"/>
    <w:rsid w:val="00A71397"/>
    <w:rsid w:val="00A714F7"/>
    <w:rsid w:val="00A71B5D"/>
    <w:rsid w:val="00A71F1E"/>
    <w:rsid w:val="00A724E8"/>
    <w:rsid w:val="00A72CA4"/>
    <w:rsid w:val="00A72D19"/>
    <w:rsid w:val="00A73DA4"/>
    <w:rsid w:val="00A7438B"/>
    <w:rsid w:val="00A7445B"/>
    <w:rsid w:val="00A74461"/>
    <w:rsid w:val="00A74FAC"/>
    <w:rsid w:val="00A75847"/>
    <w:rsid w:val="00A75DB1"/>
    <w:rsid w:val="00A76059"/>
    <w:rsid w:val="00A760FF"/>
    <w:rsid w:val="00A76118"/>
    <w:rsid w:val="00A76218"/>
    <w:rsid w:val="00A76377"/>
    <w:rsid w:val="00A764D0"/>
    <w:rsid w:val="00A76916"/>
    <w:rsid w:val="00A76A6B"/>
    <w:rsid w:val="00A77B4C"/>
    <w:rsid w:val="00A77E88"/>
    <w:rsid w:val="00A80A1E"/>
    <w:rsid w:val="00A80D71"/>
    <w:rsid w:val="00A813DD"/>
    <w:rsid w:val="00A81995"/>
    <w:rsid w:val="00A81B72"/>
    <w:rsid w:val="00A81C89"/>
    <w:rsid w:val="00A81E49"/>
    <w:rsid w:val="00A81FE0"/>
    <w:rsid w:val="00A836C8"/>
    <w:rsid w:val="00A839AA"/>
    <w:rsid w:val="00A8494E"/>
    <w:rsid w:val="00A84A5D"/>
    <w:rsid w:val="00A85E75"/>
    <w:rsid w:val="00A86BE8"/>
    <w:rsid w:val="00A86C1B"/>
    <w:rsid w:val="00A86CCB"/>
    <w:rsid w:val="00A86D37"/>
    <w:rsid w:val="00A86E27"/>
    <w:rsid w:val="00A8771B"/>
    <w:rsid w:val="00A90552"/>
    <w:rsid w:val="00A90C9C"/>
    <w:rsid w:val="00A90F18"/>
    <w:rsid w:val="00A90FA3"/>
    <w:rsid w:val="00A910F6"/>
    <w:rsid w:val="00A9153A"/>
    <w:rsid w:val="00A9225B"/>
    <w:rsid w:val="00A92EA7"/>
    <w:rsid w:val="00A935A8"/>
    <w:rsid w:val="00A93858"/>
    <w:rsid w:val="00A93B63"/>
    <w:rsid w:val="00A9457C"/>
    <w:rsid w:val="00A954BA"/>
    <w:rsid w:val="00A956B3"/>
    <w:rsid w:val="00A962DD"/>
    <w:rsid w:val="00A96859"/>
    <w:rsid w:val="00A96879"/>
    <w:rsid w:val="00A96930"/>
    <w:rsid w:val="00A96FED"/>
    <w:rsid w:val="00A9765C"/>
    <w:rsid w:val="00A979FE"/>
    <w:rsid w:val="00A97CAC"/>
    <w:rsid w:val="00A97F73"/>
    <w:rsid w:val="00AA0618"/>
    <w:rsid w:val="00AA06C7"/>
    <w:rsid w:val="00AA0DF7"/>
    <w:rsid w:val="00AA1277"/>
    <w:rsid w:val="00AA16B5"/>
    <w:rsid w:val="00AA19EC"/>
    <w:rsid w:val="00AA1A60"/>
    <w:rsid w:val="00AA1C99"/>
    <w:rsid w:val="00AA1D1E"/>
    <w:rsid w:val="00AA1D8A"/>
    <w:rsid w:val="00AA1E95"/>
    <w:rsid w:val="00AA284E"/>
    <w:rsid w:val="00AA2ABA"/>
    <w:rsid w:val="00AA2E3C"/>
    <w:rsid w:val="00AA3F7E"/>
    <w:rsid w:val="00AA43EE"/>
    <w:rsid w:val="00AA4996"/>
    <w:rsid w:val="00AA5769"/>
    <w:rsid w:val="00AA61BF"/>
    <w:rsid w:val="00AA6A61"/>
    <w:rsid w:val="00AA6B6C"/>
    <w:rsid w:val="00AA706A"/>
    <w:rsid w:val="00AA7325"/>
    <w:rsid w:val="00AB0319"/>
    <w:rsid w:val="00AB0486"/>
    <w:rsid w:val="00AB08D7"/>
    <w:rsid w:val="00AB0F6C"/>
    <w:rsid w:val="00AB0FB0"/>
    <w:rsid w:val="00AB1664"/>
    <w:rsid w:val="00AB1A4B"/>
    <w:rsid w:val="00AB1B82"/>
    <w:rsid w:val="00AB1C57"/>
    <w:rsid w:val="00AB1CBF"/>
    <w:rsid w:val="00AB2489"/>
    <w:rsid w:val="00AB2E20"/>
    <w:rsid w:val="00AB336D"/>
    <w:rsid w:val="00AB3C9D"/>
    <w:rsid w:val="00AB3D37"/>
    <w:rsid w:val="00AB3DEC"/>
    <w:rsid w:val="00AB3FD1"/>
    <w:rsid w:val="00AB411D"/>
    <w:rsid w:val="00AB4279"/>
    <w:rsid w:val="00AB4B47"/>
    <w:rsid w:val="00AB4DD3"/>
    <w:rsid w:val="00AB513E"/>
    <w:rsid w:val="00AB5300"/>
    <w:rsid w:val="00AB53A8"/>
    <w:rsid w:val="00AB5410"/>
    <w:rsid w:val="00AB592B"/>
    <w:rsid w:val="00AB5C85"/>
    <w:rsid w:val="00AB6694"/>
    <w:rsid w:val="00AB7AC3"/>
    <w:rsid w:val="00AC085C"/>
    <w:rsid w:val="00AC09E6"/>
    <w:rsid w:val="00AC120D"/>
    <w:rsid w:val="00AC16D0"/>
    <w:rsid w:val="00AC1F0F"/>
    <w:rsid w:val="00AC2050"/>
    <w:rsid w:val="00AC21EE"/>
    <w:rsid w:val="00AC26D7"/>
    <w:rsid w:val="00AC2EA7"/>
    <w:rsid w:val="00AC3605"/>
    <w:rsid w:val="00AC36FE"/>
    <w:rsid w:val="00AC375F"/>
    <w:rsid w:val="00AC3C4A"/>
    <w:rsid w:val="00AC4402"/>
    <w:rsid w:val="00AC5038"/>
    <w:rsid w:val="00AC5388"/>
    <w:rsid w:val="00AC54F3"/>
    <w:rsid w:val="00AC5673"/>
    <w:rsid w:val="00AC5AEE"/>
    <w:rsid w:val="00AC6D94"/>
    <w:rsid w:val="00AC707C"/>
    <w:rsid w:val="00AC757E"/>
    <w:rsid w:val="00AC7C38"/>
    <w:rsid w:val="00AD066D"/>
    <w:rsid w:val="00AD0B94"/>
    <w:rsid w:val="00AD0C61"/>
    <w:rsid w:val="00AD0CD0"/>
    <w:rsid w:val="00AD0F75"/>
    <w:rsid w:val="00AD1546"/>
    <w:rsid w:val="00AD1A1A"/>
    <w:rsid w:val="00AD1B19"/>
    <w:rsid w:val="00AD1D39"/>
    <w:rsid w:val="00AD2A42"/>
    <w:rsid w:val="00AD2CF6"/>
    <w:rsid w:val="00AD3001"/>
    <w:rsid w:val="00AD31F9"/>
    <w:rsid w:val="00AD3506"/>
    <w:rsid w:val="00AD3828"/>
    <w:rsid w:val="00AD38CB"/>
    <w:rsid w:val="00AD3A9F"/>
    <w:rsid w:val="00AD4088"/>
    <w:rsid w:val="00AD47A7"/>
    <w:rsid w:val="00AD4D8E"/>
    <w:rsid w:val="00AD573E"/>
    <w:rsid w:val="00AD59DA"/>
    <w:rsid w:val="00AD59F9"/>
    <w:rsid w:val="00AD5EE6"/>
    <w:rsid w:val="00AD5F7D"/>
    <w:rsid w:val="00AD6136"/>
    <w:rsid w:val="00AD6797"/>
    <w:rsid w:val="00AD6D72"/>
    <w:rsid w:val="00AD6F74"/>
    <w:rsid w:val="00AD713D"/>
    <w:rsid w:val="00AD77F5"/>
    <w:rsid w:val="00AD799C"/>
    <w:rsid w:val="00AD7CE4"/>
    <w:rsid w:val="00AE0109"/>
    <w:rsid w:val="00AE036F"/>
    <w:rsid w:val="00AE0428"/>
    <w:rsid w:val="00AE048A"/>
    <w:rsid w:val="00AE1155"/>
    <w:rsid w:val="00AE116F"/>
    <w:rsid w:val="00AE2B3E"/>
    <w:rsid w:val="00AE4658"/>
    <w:rsid w:val="00AE4BFC"/>
    <w:rsid w:val="00AE4D50"/>
    <w:rsid w:val="00AE4F6D"/>
    <w:rsid w:val="00AE4FFB"/>
    <w:rsid w:val="00AE5958"/>
    <w:rsid w:val="00AE5AB7"/>
    <w:rsid w:val="00AE5C21"/>
    <w:rsid w:val="00AE5D55"/>
    <w:rsid w:val="00AE64E0"/>
    <w:rsid w:val="00AE6609"/>
    <w:rsid w:val="00AE6AD7"/>
    <w:rsid w:val="00AE6D87"/>
    <w:rsid w:val="00AE6ECD"/>
    <w:rsid w:val="00AE6FFF"/>
    <w:rsid w:val="00AE72AC"/>
    <w:rsid w:val="00AE7900"/>
    <w:rsid w:val="00AE7A80"/>
    <w:rsid w:val="00AE7DA4"/>
    <w:rsid w:val="00AF0260"/>
    <w:rsid w:val="00AF059C"/>
    <w:rsid w:val="00AF0647"/>
    <w:rsid w:val="00AF06AE"/>
    <w:rsid w:val="00AF0AF2"/>
    <w:rsid w:val="00AF0DE4"/>
    <w:rsid w:val="00AF0FAA"/>
    <w:rsid w:val="00AF16F5"/>
    <w:rsid w:val="00AF18FF"/>
    <w:rsid w:val="00AF1C8E"/>
    <w:rsid w:val="00AF1F64"/>
    <w:rsid w:val="00AF21F7"/>
    <w:rsid w:val="00AF2313"/>
    <w:rsid w:val="00AF2337"/>
    <w:rsid w:val="00AF2554"/>
    <w:rsid w:val="00AF256D"/>
    <w:rsid w:val="00AF2621"/>
    <w:rsid w:val="00AF28F7"/>
    <w:rsid w:val="00AF2A28"/>
    <w:rsid w:val="00AF316E"/>
    <w:rsid w:val="00AF367B"/>
    <w:rsid w:val="00AF3B1F"/>
    <w:rsid w:val="00AF4489"/>
    <w:rsid w:val="00AF4E28"/>
    <w:rsid w:val="00AF5011"/>
    <w:rsid w:val="00AF5200"/>
    <w:rsid w:val="00AF55EE"/>
    <w:rsid w:val="00AF576A"/>
    <w:rsid w:val="00AF6248"/>
    <w:rsid w:val="00AF682C"/>
    <w:rsid w:val="00AF7056"/>
    <w:rsid w:val="00AF7306"/>
    <w:rsid w:val="00AF77C9"/>
    <w:rsid w:val="00AF7D14"/>
    <w:rsid w:val="00B000D8"/>
    <w:rsid w:val="00B001DF"/>
    <w:rsid w:val="00B004E6"/>
    <w:rsid w:val="00B00667"/>
    <w:rsid w:val="00B00A3E"/>
    <w:rsid w:val="00B00C33"/>
    <w:rsid w:val="00B00E8F"/>
    <w:rsid w:val="00B0101B"/>
    <w:rsid w:val="00B0122C"/>
    <w:rsid w:val="00B0166A"/>
    <w:rsid w:val="00B016FF"/>
    <w:rsid w:val="00B0179A"/>
    <w:rsid w:val="00B02437"/>
    <w:rsid w:val="00B039A0"/>
    <w:rsid w:val="00B048CA"/>
    <w:rsid w:val="00B048DB"/>
    <w:rsid w:val="00B04D0D"/>
    <w:rsid w:val="00B04DC2"/>
    <w:rsid w:val="00B0511F"/>
    <w:rsid w:val="00B05316"/>
    <w:rsid w:val="00B05467"/>
    <w:rsid w:val="00B059A9"/>
    <w:rsid w:val="00B06733"/>
    <w:rsid w:val="00B07ED3"/>
    <w:rsid w:val="00B102FA"/>
    <w:rsid w:val="00B1071D"/>
    <w:rsid w:val="00B10E7B"/>
    <w:rsid w:val="00B10F4D"/>
    <w:rsid w:val="00B112AC"/>
    <w:rsid w:val="00B1168A"/>
    <w:rsid w:val="00B1168F"/>
    <w:rsid w:val="00B11730"/>
    <w:rsid w:val="00B1199B"/>
    <w:rsid w:val="00B11AB0"/>
    <w:rsid w:val="00B12319"/>
    <w:rsid w:val="00B12C6E"/>
    <w:rsid w:val="00B12F4F"/>
    <w:rsid w:val="00B13B2B"/>
    <w:rsid w:val="00B13C3F"/>
    <w:rsid w:val="00B13D58"/>
    <w:rsid w:val="00B13EE0"/>
    <w:rsid w:val="00B144BD"/>
    <w:rsid w:val="00B14D71"/>
    <w:rsid w:val="00B14FD9"/>
    <w:rsid w:val="00B15240"/>
    <w:rsid w:val="00B15316"/>
    <w:rsid w:val="00B153D0"/>
    <w:rsid w:val="00B1576D"/>
    <w:rsid w:val="00B1591A"/>
    <w:rsid w:val="00B15D7C"/>
    <w:rsid w:val="00B15F66"/>
    <w:rsid w:val="00B16186"/>
    <w:rsid w:val="00B163F5"/>
    <w:rsid w:val="00B166E7"/>
    <w:rsid w:val="00B16898"/>
    <w:rsid w:val="00B16D1C"/>
    <w:rsid w:val="00B16E03"/>
    <w:rsid w:val="00B179F9"/>
    <w:rsid w:val="00B17A02"/>
    <w:rsid w:val="00B17B80"/>
    <w:rsid w:val="00B17D53"/>
    <w:rsid w:val="00B2053E"/>
    <w:rsid w:val="00B2058F"/>
    <w:rsid w:val="00B205CB"/>
    <w:rsid w:val="00B20D54"/>
    <w:rsid w:val="00B213E6"/>
    <w:rsid w:val="00B216A2"/>
    <w:rsid w:val="00B224A6"/>
    <w:rsid w:val="00B22555"/>
    <w:rsid w:val="00B22BAB"/>
    <w:rsid w:val="00B22BCA"/>
    <w:rsid w:val="00B22D6F"/>
    <w:rsid w:val="00B22D74"/>
    <w:rsid w:val="00B234ED"/>
    <w:rsid w:val="00B23DB4"/>
    <w:rsid w:val="00B24D16"/>
    <w:rsid w:val="00B24E80"/>
    <w:rsid w:val="00B25486"/>
    <w:rsid w:val="00B259A4"/>
    <w:rsid w:val="00B25FD4"/>
    <w:rsid w:val="00B2723A"/>
    <w:rsid w:val="00B273EC"/>
    <w:rsid w:val="00B274C1"/>
    <w:rsid w:val="00B27934"/>
    <w:rsid w:val="00B27F53"/>
    <w:rsid w:val="00B27FA1"/>
    <w:rsid w:val="00B3047A"/>
    <w:rsid w:val="00B307DB"/>
    <w:rsid w:val="00B3089B"/>
    <w:rsid w:val="00B30DE6"/>
    <w:rsid w:val="00B30FC8"/>
    <w:rsid w:val="00B31343"/>
    <w:rsid w:val="00B317C9"/>
    <w:rsid w:val="00B317D8"/>
    <w:rsid w:val="00B319E7"/>
    <w:rsid w:val="00B323EC"/>
    <w:rsid w:val="00B32618"/>
    <w:rsid w:val="00B32CFC"/>
    <w:rsid w:val="00B32D81"/>
    <w:rsid w:val="00B3419C"/>
    <w:rsid w:val="00B3490E"/>
    <w:rsid w:val="00B358ED"/>
    <w:rsid w:val="00B36387"/>
    <w:rsid w:val="00B36414"/>
    <w:rsid w:val="00B36438"/>
    <w:rsid w:val="00B36ABA"/>
    <w:rsid w:val="00B36AD2"/>
    <w:rsid w:val="00B36F08"/>
    <w:rsid w:val="00B37569"/>
    <w:rsid w:val="00B37873"/>
    <w:rsid w:val="00B40359"/>
    <w:rsid w:val="00B40CD1"/>
    <w:rsid w:val="00B4128F"/>
    <w:rsid w:val="00B422F9"/>
    <w:rsid w:val="00B42637"/>
    <w:rsid w:val="00B428C2"/>
    <w:rsid w:val="00B42907"/>
    <w:rsid w:val="00B42E09"/>
    <w:rsid w:val="00B431B6"/>
    <w:rsid w:val="00B43937"/>
    <w:rsid w:val="00B4399A"/>
    <w:rsid w:val="00B43B26"/>
    <w:rsid w:val="00B43E4A"/>
    <w:rsid w:val="00B43E90"/>
    <w:rsid w:val="00B442D2"/>
    <w:rsid w:val="00B448B1"/>
    <w:rsid w:val="00B44DA1"/>
    <w:rsid w:val="00B44FBF"/>
    <w:rsid w:val="00B45295"/>
    <w:rsid w:val="00B4597C"/>
    <w:rsid w:val="00B45D84"/>
    <w:rsid w:val="00B45DB8"/>
    <w:rsid w:val="00B462F0"/>
    <w:rsid w:val="00B4630B"/>
    <w:rsid w:val="00B4650B"/>
    <w:rsid w:val="00B47D96"/>
    <w:rsid w:val="00B50225"/>
    <w:rsid w:val="00B50D2D"/>
    <w:rsid w:val="00B50DFE"/>
    <w:rsid w:val="00B515CB"/>
    <w:rsid w:val="00B5205A"/>
    <w:rsid w:val="00B5223B"/>
    <w:rsid w:val="00B528DF"/>
    <w:rsid w:val="00B53311"/>
    <w:rsid w:val="00B5382C"/>
    <w:rsid w:val="00B53B1C"/>
    <w:rsid w:val="00B53B3F"/>
    <w:rsid w:val="00B53B92"/>
    <w:rsid w:val="00B53DE5"/>
    <w:rsid w:val="00B5470F"/>
    <w:rsid w:val="00B5493D"/>
    <w:rsid w:val="00B54A0C"/>
    <w:rsid w:val="00B54D92"/>
    <w:rsid w:val="00B54EB7"/>
    <w:rsid w:val="00B5556B"/>
    <w:rsid w:val="00B5563F"/>
    <w:rsid w:val="00B55936"/>
    <w:rsid w:val="00B559C8"/>
    <w:rsid w:val="00B55CD2"/>
    <w:rsid w:val="00B55D66"/>
    <w:rsid w:val="00B55FF9"/>
    <w:rsid w:val="00B5635E"/>
    <w:rsid w:val="00B56CB1"/>
    <w:rsid w:val="00B56D60"/>
    <w:rsid w:val="00B56D68"/>
    <w:rsid w:val="00B56E32"/>
    <w:rsid w:val="00B574CE"/>
    <w:rsid w:val="00B6027F"/>
    <w:rsid w:val="00B608D8"/>
    <w:rsid w:val="00B608D9"/>
    <w:rsid w:val="00B60A3F"/>
    <w:rsid w:val="00B6126D"/>
    <w:rsid w:val="00B61365"/>
    <w:rsid w:val="00B6140C"/>
    <w:rsid w:val="00B6145A"/>
    <w:rsid w:val="00B61C38"/>
    <w:rsid w:val="00B622E7"/>
    <w:rsid w:val="00B62F9D"/>
    <w:rsid w:val="00B6342F"/>
    <w:rsid w:val="00B634AD"/>
    <w:rsid w:val="00B63BC7"/>
    <w:rsid w:val="00B645BC"/>
    <w:rsid w:val="00B64B00"/>
    <w:rsid w:val="00B65108"/>
    <w:rsid w:val="00B65178"/>
    <w:rsid w:val="00B666ED"/>
    <w:rsid w:val="00B66F12"/>
    <w:rsid w:val="00B675FB"/>
    <w:rsid w:val="00B67BC4"/>
    <w:rsid w:val="00B67D6C"/>
    <w:rsid w:val="00B70329"/>
    <w:rsid w:val="00B70615"/>
    <w:rsid w:val="00B7085A"/>
    <w:rsid w:val="00B732BF"/>
    <w:rsid w:val="00B733AE"/>
    <w:rsid w:val="00B734A0"/>
    <w:rsid w:val="00B73787"/>
    <w:rsid w:val="00B73908"/>
    <w:rsid w:val="00B73BB4"/>
    <w:rsid w:val="00B73BDA"/>
    <w:rsid w:val="00B73FF6"/>
    <w:rsid w:val="00B75123"/>
    <w:rsid w:val="00B759C8"/>
    <w:rsid w:val="00B76499"/>
    <w:rsid w:val="00B76736"/>
    <w:rsid w:val="00B767DF"/>
    <w:rsid w:val="00B7698B"/>
    <w:rsid w:val="00B76C91"/>
    <w:rsid w:val="00B76CD9"/>
    <w:rsid w:val="00B7718E"/>
    <w:rsid w:val="00B779EF"/>
    <w:rsid w:val="00B77F8E"/>
    <w:rsid w:val="00B8058C"/>
    <w:rsid w:val="00B8071F"/>
    <w:rsid w:val="00B81456"/>
    <w:rsid w:val="00B82206"/>
    <w:rsid w:val="00B82994"/>
    <w:rsid w:val="00B83486"/>
    <w:rsid w:val="00B840CC"/>
    <w:rsid w:val="00B845E6"/>
    <w:rsid w:val="00B846C9"/>
    <w:rsid w:val="00B84898"/>
    <w:rsid w:val="00B84CAA"/>
    <w:rsid w:val="00B85785"/>
    <w:rsid w:val="00B85792"/>
    <w:rsid w:val="00B85A41"/>
    <w:rsid w:val="00B85C19"/>
    <w:rsid w:val="00B861A7"/>
    <w:rsid w:val="00B8655C"/>
    <w:rsid w:val="00B8664D"/>
    <w:rsid w:val="00B867AD"/>
    <w:rsid w:val="00B867F4"/>
    <w:rsid w:val="00B86B52"/>
    <w:rsid w:val="00B8713A"/>
    <w:rsid w:val="00B87261"/>
    <w:rsid w:val="00B872C3"/>
    <w:rsid w:val="00B8760E"/>
    <w:rsid w:val="00B87999"/>
    <w:rsid w:val="00B87BCC"/>
    <w:rsid w:val="00B87C23"/>
    <w:rsid w:val="00B87E2B"/>
    <w:rsid w:val="00B900D5"/>
    <w:rsid w:val="00B90272"/>
    <w:rsid w:val="00B903CF"/>
    <w:rsid w:val="00B90A66"/>
    <w:rsid w:val="00B90BE9"/>
    <w:rsid w:val="00B91104"/>
    <w:rsid w:val="00B92397"/>
    <w:rsid w:val="00B92B22"/>
    <w:rsid w:val="00B92D49"/>
    <w:rsid w:val="00B92EAF"/>
    <w:rsid w:val="00B92F0E"/>
    <w:rsid w:val="00B933F6"/>
    <w:rsid w:val="00B935E3"/>
    <w:rsid w:val="00B93F05"/>
    <w:rsid w:val="00B94D9C"/>
    <w:rsid w:val="00B95295"/>
    <w:rsid w:val="00B956BA"/>
    <w:rsid w:val="00B95867"/>
    <w:rsid w:val="00B95B09"/>
    <w:rsid w:val="00B95D4B"/>
    <w:rsid w:val="00B962D5"/>
    <w:rsid w:val="00B96A06"/>
    <w:rsid w:val="00B96E6D"/>
    <w:rsid w:val="00B97568"/>
    <w:rsid w:val="00B97825"/>
    <w:rsid w:val="00BA00DC"/>
    <w:rsid w:val="00BA00E6"/>
    <w:rsid w:val="00BA01F2"/>
    <w:rsid w:val="00BA0585"/>
    <w:rsid w:val="00BA0D6A"/>
    <w:rsid w:val="00BA0DFB"/>
    <w:rsid w:val="00BA1341"/>
    <w:rsid w:val="00BA13D4"/>
    <w:rsid w:val="00BA2298"/>
    <w:rsid w:val="00BA26CF"/>
    <w:rsid w:val="00BA26ED"/>
    <w:rsid w:val="00BA2B42"/>
    <w:rsid w:val="00BA30B2"/>
    <w:rsid w:val="00BA35C0"/>
    <w:rsid w:val="00BA3956"/>
    <w:rsid w:val="00BA3A90"/>
    <w:rsid w:val="00BA4048"/>
    <w:rsid w:val="00BA40BD"/>
    <w:rsid w:val="00BA4185"/>
    <w:rsid w:val="00BA4871"/>
    <w:rsid w:val="00BA527D"/>
    <w:rsid w:val="00BA54A3"/>
    <w:rsid w:val="00BA568F"/>
    <w:rsid w:val="00BA5701"/>
    <w:rsid w:val="00BA632C"/>
    <w:rsid w:val="00BA647E"/>
    <w:rsid w:val="00BA6505"/>
    <w:rsid w:val="00BA6577"/>
    <w:rsid w:val="00BA699B"/>
    <w:rsid w:val="00BA6A44"/>
    <w:rsid w:val="00BA6D33"/>
    <w:rsid w:val="00BA7663"/>
    <w:rsid w:val="00BB0AEE"/>
    <w:rsid w:val="00BB196C"/>
    <w:rsid w:val="00BB28BB"/>
    <w:rsid w:val="00BB28D1"/>
    <w:rsid w:val="00BB293C"/>
    <w:rsid w:val="00BB2AD6"/>
    <w:rsid w:val="00BB2E4D"/>
    <w:rsid w:val="00BB31E1"/>
    <w:rsid w:val="00BB32E1"/>
    <w:rsid w:val="00BB3467"/>
    <w:rsid w:val="00BB3C1A"/>
    <w:rsid w:val="00BB3CA0"/>
    <w:rsid w:val="00BB4024"/>
    <w:rsid w:val="00BB4070"/>
    <w:rsid w:val="00BB420D"/>
    <w:rsid w:val="00BB46AB"/>
    <w:rsid w:val="00BB4A59"/>
    <w:rsid w:val="00BB5244"/>
    <w:rsid w:val="00BB5DBD"/>
    <w:rsid w:val="00BB61EB"/>
    <w:rsid w:val="00BB667A"/>
    <w:rsid w:val="00BB66B1"/>
    <w:rsid w:val="00BB6C5D"/>
    <w:rsid w:val="00BB734A"/>
    <w:rsid w:val="00BB7BF9"/>
    <w:rsid w:val="00BC00D3"/>
    <w:rsid w:val="00BC0AD9"/>
    <w:rsid w:val="00BC1453"/>
    <w:rsid w:val="00BC1B19"/>
    <w:rsid w:val="00BC1E65"/>
    <w:rsid w:val="00BC2665"/>
    <w:rsid w:val="00BC2E1F"/>
    <w:rsid w:val="00BC3061"/>
    <w:rsid w:val="00BC314F"/>
    <w:rsid w:val="00BC3B4B"/>
    <w:rsid w:val="00BC3C31"/>
    <w:rsid w:val="00BC3D41"/>
    <w:rsid w:val="00BC491C"/>
    <w:rsid w:val="00BC4E14"/>
    <w:rsid w:val="00BC580C"/>
    <w:rsid w:val="00BC63F5"/>
    <w:rsid w:val="00BC65FD"/>
    <w:rsid w:val="00BC6859"/>
    <w:rsid w:val="00BC6CBE"/>
    <w:rsid w:val="00BC6F42"/>
    <w:rsid w:val="00BC72F7"/>
    <w:rsid w:val="00BC7460"/>
    <w:rsid w:val="00BC7A3F"/>
    <w:rsid w:val="00BC7B2E"/>
    <w:rsid w:val="00BC7F34"/>
    <w:rsid w:val="00BD05F5"/>
    <w:rsid w:val="00BD061F"/>
    <w:rsid w:val="00BD0ACA"/>
    <w:rsid w:val="00BD0C4D"/>
    <w:rsid w:val="00BD1369"/>
    <w:rsid w:val="00BD15E9"/>
    <w:rsid w:val="00BD16C9"/>
    <w:rsid w:val="00BD1A5B"/>
    <w:rsid w:val="00BD1F0E"/>
    <w:rsid w:val="00BD27AE"/>
    <w:rsid w:val="00BD2D69"/>
    <w:rsid w:val="00BD3166"/>
    <w:rsid w:val="00BD3376"/>
    <w:rsid w:val="00BD373F"/>
    <w:rsid w:val="00BD3741"/>
    <w:rsid w:val="00BD3A9F"/>
    <w:rsid w:val="00BD423B"/>
    <w:rsid w:val="00BD4A82"/>
    <w:rsid w:val="00BD4C0D"/>
    <w:rsid w:val="00BD5219"/>
    <w:rsid w:val="00BD5A44"/>
    <w:rsid w:val="00BD5B37"/>
    <w:rsid w:val="00BD5B4D"/>
    <w:rsid w:val="00BD5CA9"/>
    <w:rsid w:val="00BD5D64"/>
    <w:rsid w:val="00BD6236"/>
    <w:rsid w:val="00BD653B"/>
    <w:rsid w:val="00BD654E"/>
    <w:rsid w:val="00BD68DC"/>
    <w:rsid w:val="00BD6AB0"/>
    <w:rsid w:val="00BD6B70"/>
    <w:rsid w:val="00BD6D37"/>
    <w:rsid w:val="00BD6DBF"/>
    <w:rsid w:val="00BD6DED"/>
    <w:rsid w:val="00BD700C"/>
    <w:rsid w:val="00BD7254"/>
    <w:rsid w:val="00BD76F5"/>
    <w:rsid w:val="00BD77F0"/>
    <w:rsid w:val="00BD7DF6"/>
    <w:rsid w:val="00BE076A"/>
    <w:rsid w:val="00BE08DD"/>
    <w:rsid w:val="00BE0F57"/>
    <w:rsid w:val="00BE16D0"/>
    <w:rsid w:val="00BE1E61"/>
    <w:rsid w:val="00BE1FC9"/>
    <w:rsid w:val="00BE2035"/>
    <w:rsid w:val="00BE24D6"/>
    <w:rsid w:val="00BE25BD"/>
    <w:rsid w:val="00BE2AC1"/>
    <w:rsid w:val="00BE2C6C"/>
    <w:rsid w:val="00BE2D8A"/>
    <w:rsid w:val="00BE2F6B"/>
    <w:rsid w:val="00BE3962"/>
    <w:rsid w:val="00BE48F9"/>
    <w:rsid w:val="00BE5165"/>
    <w:rsid w:val="00BE54D9"/>
    <w:rsid w:val="00BE54F0"/>
    <w:rsid w:val="00BE554B"/>
    <w:rsid w:val="00BE5B61"/>
    <w:rsid w:val="00BE5C37"/>
    <w:rsid w:val="00BE5C6C"/>
    <w:rsid w:val="00BE5CF3"/>
    <w:rsid w:val="00BE6136"/>
    <w:rsid w:val="00BE619C"/>
    <w:rsid w:val="00BE6677"/>
    <w:rsid w:val="00BE67B7"/>
    <w:rsid w:val="00BE695F"/>
    <w:rsid w:val="00BE6E9C"/>
    <w:rsid w:val="00BE7119"/>
    <w:rsid w:val="00BE7290"/>
    <w:rsid w:val="00BE782F"/>
    <w:rsid w:val="00BE7864"/>
    <w:rsid w:val="00BE7AA7"/>
    <w:rsid w:val="00BE7D30"/>
    <w:rsid w:val="00BE7D6D"/>
    <w:rsid w:val="00BF0100"/>
    <w:rsid w:val="00BF08C2"/>
    <w:rsid w:val="00BF09BC"/>
    <w:rsid w:val="00BF0D75"/>
    <w:rsid w:val="00BF0DA4"/>
    <w:rsid w:val="00BF129E"/>
    <w:rsid w:val="00BF1753"/>
    <w:rsid w:val="00BF17BD"/>
    <w:rsid w:val="00BF1838"/>
    <w:rsid w:val="00BF2148"/>
    <w:rsid w:val="00BF23EA"/>
    <w:rsid w:val="00BF2825"/>
    <w:rsid w:val="00BF294B"/>
    <w:rsid w:val="00BF2DF7"/>
    <w:rsid w:val="00BF2E5D"/>
    <w:rsid w:val="00BF30D9"/>
    <w:rsid w:val="00BF33FC"/>
    <w:rsid w:val="00BF35BC"/>
    <w:rsid w:val="00BF36D7"/>
    <w:rsid w:val="00BF36EC"/>
    <w:rsid w:val="00BF376A"/>
    <w:rsid w:val="00BF4085"/>
    <w:rsid w:val="00BF42B6"/>
    <w:rsid w:val="00BF505F"/>
    <w:rsid w:val="00BF5111"/>
    <w:rsid w:val="00BF5F4A"/>
    <w:rsid w:val="00BF6176"/>
    <w:rsid w:val="00BF69EF"/>
    <w:rsid w:val="00BF6A93"/>
    <w:rsid w:val="00BF6C57"/>
    <w:rsid w:val="00BF707C"/>
    <w:rsid w:val="00BF745D"/>
    <w:rsid w:val="00BF7583"/>
    <w:rsid w:val="00BF792A"/>
    <w:rsid w:val="00BF7B91"/>
    <w:rsid w:val="00BF7E9D"/>
    <w:rsid w:val="00C0024F"/>
    <w:rsid w:val="00C01286"/>
    <w:rsid w:val="00C01BC3"/>
    <w:rsid w:val="00C0202D"/>
    <w:rsid w:val="00C0208C"/>
    <w:rsid w:val="00C024D4"/>
    <w:rsid w:val="00C027A4"/>
    <w:rsid w:val="00C02881"/>
    <w:rsid w:val="00C02F88"/>
    <w:rsid w:val="00C04161"/>
    <w:rsid w:val="00C043B1"/>
    <w:rsid w:val="00C04B28"/>
    <w:rsid w:val="00C04DE0"/>
    <w:rsid w:val="00C051C9"/>
    <w:rsid w:val="00C05553"/>
    <w:rsid w:val="00C06397"/>
    <w:rsid w:val="00C06935"/>
    <w:rsid w:val="00C06F72"/>
    <w:rsid w:val="00C06F82"/>
    <w:rsid w:val="00C07B49"/>
    <w:rsid w:val="00C07EAC"/>
    <w:rsid w:val="00C07F3A"/>
    <w:rsid w:val="00C10519"/>
    <w:rsid w:val="00C111A9"/>
    <w:rsid w:val="00C11933"/>
    <w:rsid w:val="00C1195F"/>
    <w:rsid w:val="00C11DCB"/>
    <w:rsid w:val="00C1219E"/>
    <w:rsid w:val="00C12396"/>
    <w:rsid w:val="00C126D5"/>
    <w:rsid w:val="00C126F8"/>
    <w:rsid w:val="00C12810"/>
    <w:rsid w:val="00C13081"/>
    <w:rsid w:val="00C130F0"/>
    <w:rsid w:val="00C13559"/>
    <w:rsid w:val="00C13DA3"/>
    <w:rsid w:val="00C142AE"/>
    <w:rsid w:val="00C1453F"/>
    <w:rsid w:val="00C14BA7"/>
    <w:rsid w:val="00C14C2B"/>
    <w:rsid w:val="00C15C55"/>
    <w:rsid w:val="00C1670F"/>
    <w:rsid w:val="00C16B4D"/>
    <w:rsid w:val="00C170A5"/>
    <w:rsid w:val="00C1751B"/>
    <w:rsid w:val="00C1756F"/>
    <w:rsid w:val="00C1777E"/>
    <w:rsid w:val="00C17E26"/>
    <w:rsid w:val="00C17FDF"/>
    <w:rsid w:val="00C2004D"/>
    <w:rsid w:val="00C20C76"/>
    <w:rsid w:val="00C20EC2"/>
    <w:rsid w:val="00C21314"/>
    <w:rsid w:val="00C216C4"/>
    <w:rsid w:val="00C21752"/>
    <w:rsid w:val="00C23145"/>
    <w:rsid w:val="00C23716"/>
    <w:rsid w:val="00C237B9"/>
    <w:rsid w:val="00C23C09"/>
    <w:rsid w:val="00C23CA6"/>
    <w:rsid w:val="00C24544"/>
    <w:rsid w:val="00C2493F"/>
    <w:rsid w:val="00C24ED8"/>
    <w:rsid w:val="00C24FA6"/>
    <w:rsid w:val="00C2592B"/>
    <w:rsid w:val="00C259E7"/>
    <w:rsid w:val="00C25D8C"/>
    <w:rsid w:val="00C26320"/>
    <w:rsid w:val="00C27235"/>
    <w:rsid w:val="00C3053F"/>
    <w:rsid w:val="00C30730"/>
    <w:rsid w:val="00C31326"/>
    <w:rsid w:val="00C313F3"/>
    <w:rsid w:val="00C314A0"/>
    <w:rsid w:val="00C31829"/>
    <w:rsid w:val="00C3187A"/>
    <w:rsid w:val="00C31BAD"/>
    <w:rsid w:val="00C31CA0"/>
    <w:rsid w:val="00C32082"/>
    <w:rsid w:val="00C3219F"/>
    <w:rsid w:val="00C3292E"/>
    <w:rsid w:val="00C32E31"/>
    <w:rsid w:val="00C33799"/>
    <w:rsid w:val="00C3402B"/>
    <w:rsid w:val="00C3435D"/>
    <w:rsid w:val="00C34496"/>
    <w:rsid w:val="00C34525"/>
    <w:rsid w:val="00C34844"/>
    <w:rsid w:val="00C35125"/>
    <w:rsid w:val="00C35688"/>
    <w:rsid w:val="00C35F09"/>
    <w:rsid w:val="00C36035"/>
    <w:rsid w:val="00C360B0"/>
    <w:rsid w:val="00C36165"/>
    <w:rsid w:val="00C36474"/>
    <w:rsid w:val="00C3663C"/>
    <w:rsid w:val="00C36683"/>
    <w:rsid w:val="00C36F28"/>
    <w:rsid w:val="00C37F8D"/>
    <w:rsid w:val="00C40165"/>
    <w:rsid w:val="00C403B2"/>
    <w:rsid w:val="00C41427"/>
    <w:rsid w:val="00C414C0"/>
    <w:rsid w:val="00C41621"/>
    <w:rsid w:val="00C41A3D"/>
    <w:rsid w:val="00C41F51"/>
    <w:rsid w:val="00C43162"/>
    <w:rsid w:val="00C432E7"/>
    <w:rsid w:val="00C4391F"/>
    <w:rsid w:val="00C44050"/>
    <w:rsid w:val="00C44140"/>
    <w:rsid w:val="00C44542"/>
    <w:rsid w:val="00C44622"/>
    <w:rsid w:val="00C45D3A"/>
    <w:rsid w:val="00C45E69"/>
    <w:rsid w:val="00C469CC"/>
    <w:rsid w:val="00C46B13"/>
    <w:rsid w:val="00C471BF"/>
    <w:rsid w:val="00C475CC"/>
    <w:rsid w:val="00C47855"/>
    <w:rsid w:val="00C47E9F"/>
    <w:rsid w:val="00C50215"/>
    <w:rsid w:val="00C50E23"/>
    <w:rsid w:val="00C50F40"/>
    <w:rsid w:val="00C51395"/>
    <w:rsid w:val="00C51930"/>
    <w:rsid w:val="00C51B2F"/>
    <w:rsid w:val="00C51B5B"/>
    <w:rsid w:val="00C52441"/>
    <w:rsid w:val="00C52652"/>
    <w:rsid w:val="00C52B42"/>
    <w:rsid w:val="00C52CAB"/>
    <w:rsid w:val="00C53091"/>
    <w:rsid w:val="00C53757"/>
    <w:rsid w:val="00C5380C"/>
    <w:rsid w:val="00C54327"/>
    <w:rsid w:val="00C544F6"/>
    <w:rsid w:val="00C54580"/>
    <w:rsid w:val="00C54591"/>
    <w:rsid w:val="00C55175"/>
    <w:rsid w:val="00C551C8"/>
    <w:rsid w:val="00C55371"/>
    <w:rsid w:val="00C55EBB"/>
    <w:rsid w:val="00C563F8"/>
    <w:rsid w:val="00C569AF"/>
    <w:rsid w:val="00C56EC0"/>
    <w:rsid w:val="00C56FCD"/>
    <w:rsid w:val="00C5732E"/>
    <w:rsid w:val="00C576CF"/>
    <w:rsid w:val="00C57ABA"/>
    <w:rsid w:val="00C6044E"/>
    <w:rsid w:val="00C6146E"/>
    <w:rsid w:val="00C615A4"/>
    <w:rsid w:val="00C61646"/>
    <w:rsid w:val="00C6180A"/>
    <w:rsid w:val="00C61D1D"/>
    <w:rsid w:val="00C61DFE"/>
    <w:rsid w:val="00C61FC9"/>
    <w:rsid w:val="00C625A4"/>
    <w:rsid w:val="00C62971"/>
    <w:rsid w:val="00C62FAB"/>
    <w:rsid w:val="00C63C77"/>
    <w:rsid w:val="00C63E2A"/>
    <w:rsid w:val="00C642A4"/>
    <w:rsid w:val="00C64487"/>
    <w:rsid w:val="00C64D45"/>
    <w:rsid w:val="00C64F45"/>
    <w:rsid w:val="00C653CB"/>
    <w:rsid w:val="00C65BD6"/>
    <w:rsid w:val="00C66922"/>
    <w:rsid w:val="00C66FE9"/>
    <w:rsid w:val="00C67245"/>
    <w:rsid w:val="00C67D57"/>
    <w:rsid w:val="00C67FE9"/>
    <w:rsid w:val="00C703CC"/>
    <w:rsid w:val="00C7054B"/>
    <w:rsid w:val="00C70EAD"/>
    <w:rsid w:val="00C70FE4"/>
    <w:rsid w:val="00C711C5"/>
    <w:rsid w:val="00C716A9"/>
    <w:rsid w:val="00C71EEF"/>
    <w:rsid w:val="00C72135"/>
    <w:rsid w:val="00C726A8"/>
    <w:rsid w:val="00C72786"/>
    <w:rsid w:val="00C73018"/>
    <w:rsid w:val="00C7338F"/>
    <w:rsid w:val="00C734BD"/>
    <w:rsid w:val="00C73812"/>
    <w:rsid w:val="00C73C9A"/>
    <w:rsid w:val="00C73D74"/>
    <w:rsid w:val="00C741E7"/>
    <w:rsid w:val="00C74328"/>
    <w:rsid w:val="00C74777"/>
    <w:rsid w:val="00C748D8"/>
    <w:rsid w:val="00C74B22"/>
    <w:rsid w:val="00C74E19"/>
    <w:rsid w:val="00C752D9"/>
    <w:rsid w:val="00C762EC"/>
    <w:rsid w:val="00C77218"/>
    <w:rsid w:val="00C774EB"/>
    <w:rsid w:val="00C7770F"/>
    <w:rsid w:val="00C77D6C"/>
    <w:rsid w:val="00C77EE8"/>
    <w:rsid w:val="00C80570"/>
    <w:rsid w:val="00C80703"/>
    <w:rsid w:val="00C80F23"/>
    <w:rsid w:val="00C811DF"/>
    <w:rsid w:val="00C81A45"/>
    <w:rsid w:val="00C81AB3"/>
    <w:rsid w:val="00C81E76"/>
    <w:rsid w:val="00C82750"/>
    <w:rsid w:val="00C827F6"/>
    <w:rsid w:val="00C835E5"/>
    <w:rsid w:val="00C838EE"/>
    <w:rsid w:val="00C840F5"/>
    <w:rsid w:val="00C84374"/>
    <w:rsid w:val="00C843DA"/>
    <w:rsid w:val="00C845FF"/>
    <w:rsid w:val="00C851F8"/>
    <w:rsid w:val="00C8534C"/>
    <w:rsid w:val="00C85403"/>
    <w:rsid w:val="00C85A09"/>
    <w:rsid w:val="00C86AFE"/>
    <w:rsid w:val="00C86EF9"/>
    <w:rsid w:val="00C876AB"/>
    <w:rsid w:val="00C87861"/>
    <w:rsid w:val="00C879AA"/>
    <w:rsid w:val="00C87F86"/>
    <w:rsid w:val="00C900D5"/>
    <w:rsid w:val="00C903C3"/>
    <w:rsid w:val="00C904CF"/>
    <w:rsid w:val="00C90937"/>
    <w:rsid w:val="00C90D36"/>
    <w:rsid w:val="00C90E63"/>
    <w:rsid w:val="00C9164A"/>
    <w:rsid w:val="00C91A08"/>
    <w:rsid w:val="00C91BD0"/>
    <w:rsid w:val="00C9235D"/>
    <w:rsid w:val="00C92990"/>
    <w:rsid w:val="00C92ED6"/>
    <w:rsid w:val="00C932AB"/>
    <w:rsid w:val="00C933CD"/>
    <w:rsid w:val="00C934D5"/>
    <w:rsid w:val="00C9390B"/>
    <w:rsid w:val="00C93BB1"/>
    <w:rsid w:val="00C93E75"/>
    <w:rsid w:val="00C94276"/>
    <w:rsid w:val="00C94F31"/>
    <w:rsid w:val="00C954C7"/>
    <w:rsid w:val="00C95B07"/>
    <w:rsid w:val="00C962A1"/>
    <w:rsid w:val="00C964D4"/>
    <w:rsid w:val="00C977EE"/>
    <w:rsid w:val="00CA0147"/>
    <w:rsid w:val="00CA0200"/>
    <w:rsid w:val="00CA02AB"/>
    <w:rsid w:val="00CA0645"/>
    <w:rsid w:val="00CA0677"/>
    <w:rsid w:val="00CA0C52"/>
    <w:rsid w:val="00CA11D5"/>
    <w:rsid w:val="00CA1247"/>
    <w:rsid w:val="00CA14A6"/>
    <w:rsid w:val="00CA1A7A"/>
    <w:rsid w:val="00CA1E27"/>
    <w:rsid w:val="00CA1E5B"/>
    <w:rsid w:val="00CA1E6E"/>
    <w:rsid w:val="00CA3214"/>
    <w:rsid w:val="00CA33C2"/>
    <w:rsid w:val="00CA3597"/>
    <w:rsid w:val="00CA3D1C"/>
    <w:rsid w:val="00CA3ED9"/>
    <w:rsid w:val="00CA46CA"/>
    <w:rsid w:val="00CA4721"/>
    <w:rsid w:val="00CA4974"/>
    <w:rsid w:val="00CA4D94"/>
    <w:rsid w:val="00CA4E7A"/>
    <w:rsid w:val="00CA5225"/>
    <w:rsid w:val="00CA6416"/>
    <w:rsid w:val="00CA79BB"/>
    <w:rsid w:val="00CA7C23"/>
    <w:rsid w:val="00CA7FBD"/>
    <w:rsid w:val="00CB006A"/>
    <w:rsid w:val="00CB0126"/>
    <w:rsid w:val="00CB0F41"/>
    <w:rsid w:val="00CB15C7"/>
    <w:rsid w:val="00CB17C6"/>
    <w:rsid w:val="00CB2066"/>
    <w:rsid w:val="00CB24E5"/>
    <w:rsid w:val="00CB2BCE"/>
    <w:rsid w:val="00CB3120"/>
    <w:rsid w:val="00CB3798"/>
    <w:rsid w:val="00CB4204"/>
    <w:rsid w:val="00CB4C99"/>
    <w:rsid w:val="00CB504E"/>
    <w:rsid w:val="00CB51C5"/>
    <w:rsid w:val="00CB55EC"/>
    <w:rsid w:val="00CB5BB6"/>
    <w:rsid w:val="00CB5FF4"/>
    <w:rsid w:val="00CB61D9"/>
    <w:rsid w:val="00CB62B9"/>
    <w:rsid w:val="00CB6394"/>
    <w:rsid w:val="00CB71C8"/>
    <w:rsid w:val="00CB7362"/>
    <w:rsid w:val="00CB79B9"/>
    <w:rsid w:val="00CB7C71"/>
    <w:rsid w:val="00CC0598"/>
    <w:rsid w:val="00CC07B8"/>
    <w:rsid w:val="00CC0DD7"/>
    <w:rsid w:val="00CC1803"/>
    <w:rsid w:val="00CC197A"/>
    <w:rsid w:val="00CC1CC1"/>
    <w:rsid w:val="00CC1E88"/>
    <w:rsid w:val="00CC2684"/>
    <w:rsid w:val="00CC26D4"/>
    <w:rsid w:val="00CC2732"/>
    <w:rsid w:val="00CC277C"/>
    <w:rsid w:val="00CC2907"/>
    <w:rsid w:val="00CC2D43"/>
    <w:rsid w:val="00CC3874"/>
    <w:rsid w:val="00CC51CF"/>
    <w:rsid w:val="00CC5921"/>
    <w:rsid w:val="00CC5D98"/>
    <w:rsid w:val="00CC5E8A"/>
    <w:rsid w:val="00CC6BDD"/>
    <w:rsid w:val="00CC6D0B"/>
    <w:rsid w:val="00CC7001"/>
    <w:rsid w:val="00CC72EE"/>
    <w:rsid w:val="00CC777F"/>
    <w:rsid w:val="00CC7817"/>
    <w:rsid w:val="00CC7995"/>
    <w:rsid w:val="00CC7B74"/>
    <w:rsid w:val="00CC7F1E"/>
    <w:rsid w:val="00CD0E4E"/>
    <w:rsid w:val="00CD0EA8"/>
    <w:rsid w:val="00CD129C"/>
    <w:rsid w:val="00CD1AFD"/>
    <w:rsid w:val="00CD1E43"/>
    <w:rsid w:val="00CD22C2"/>
    <w:rsid w:val="00CD29F2"/>
    <w:rsid w:val="00CD2AF8"/>
    <w:rsid w:val="00CD36F3"/>
    <w:rsid w:val="00CD3F51"/>
    <w:rsid w:val="00CD41A1"/>
    <w:rsid w:val="00CD41B3"/>
    <w:rsid w:val="00CD44E7"/>
    <w:rsid w:val="00CD4A2E"/>
    <w:rsid w:val="00CD4D01"/>
    <w:rsid w:val="00CD4FFC"/>
    <w:rsid w:val="00CD53E7"/>
    <w:rsid w:val="00CD54F6"/>
    <w:rsid w:val="00CD611A"/>
    <w:rsid w:val="00CD62DD"/>
    <w:rsid w:val="00CD65FE"/>
    <w:rsid w:val="00CD692A"/>
    <w:rsid w:val="00CD78B1"/>
    <w:rsid w:val="00CD78B7"/>
    <w:rsid w:val="00CE02FD"/>
    <w:rsid w:val="00CE0799"/>
    <w:rsid w:val="00CE080B"/>
    <w:rsid w:val="00CE0B27"/>
    <w:rsid w:val="00CE1345"/>
    <w:rsid w:val="00CE13BD"/>
    <w:rsid w:val="00CE1910"/>
    <w:rsid w:val="00CE23D6"/>
    <w:rsid w:val="00CE2483"/>
    <w:rsid w:val="00CE28E7"/>
    <w:rsid w:val="00CE298E"/>
    <w:rsid w:val="00CE29A3"/>
    <w:rsid w:val="00CE2C74"/>
    <w:rsid w:val="00CE30F3"/>
    <w:rsid w:val="00CE311F"/>
    <w:rsid w:val="00CE3133"/>
    <w:rsid w:val="00CE3DC3"/>
    <w:rsid w:val="00CE4108"/>
    <w:rsid w:val="00CE4414"/>
    <w:rsid w:val="00CE4C3C"/>
    <w:rsid w:val="00CE4CD3"/>
    <w:rsid w:val="00CE4DF7"/>
    <w:rsid w:val="00CE51BC"/>
    <w:rsid w:val="00CE551F"/>
    <w:rsid w:val="00CE57E8"/>
    <w:rsid w:val="00CE58A0"/>
    <w:rsid w:val="00CE5BB7"/>
    <w:rsid w:val="00CE72F1"/>
    <w:rsid w:val="00CE7340"/>
    <w:rsid w:val="00CE753A"/>
    <w:rsid w:val="00CE7877"/>
    <w:rsid w:val="00CE78D7"/>
    <w:rsid w:val="00CE7B62"/>
    <w:rsid w:val="00CE7ED3"/>
    <w:rsid w:val="00CF028E"/>
    <w:rsid w:val="00CF040D"/>
    <w:rsid w:val="00CF0F1D"/>
    <w:rsid w:val="00CF1494"/>
    <w:rsid w:val="00CF15D4"/>
    <w:rsid w:val="00CF1AB3"/>
    <w:rsid w:val="00CF1B4E"/>
    <w:rsid w:val="00CF1BE6"/>
    <w:rsid w:val="00CF23F3"/>
    <w:rsid w:val="00CF2C1D"/>
    <w:rsid w:val="00CF34C0"/>
    <w:rsid w:val="00CF36BC"/>
    <w:rsid w:val="00CF379D"/>
    <w:rsid w:val="00CF451F"/>
    <w:rsid w:val="00CF48FB"/>
    <w:rsid w:val="00CF4F3F"/>
    <w:rsid w:val="00CF55A1"/>
    <w:rsid w:val="00CF597C"/>
    <w:rsid w:val="00CF5DA6"/>
    <w:rsid w:val="00CF6370"/>
    <w:rsid w:val="00CF6F35"/>
    <w:rsid w:val="00CF735C"/>
    <w:rsid w:val="00CF77EC"/>
    <w:rsid w:val="00D00B0B"/>
    <w:rsid w:val="00D00C68"/>
    <w:rsid w:val="00D01312"/>
    <w:rsid w:val="00D01367"/>
    <w:rsid w:val="00D01482"/>
    <w:rsid w:val="00D014CB"/>
    <w:rsid w:val="00D01665"/>
    <w:rsid w:val="00D02290"/>
    <w:rsid w:val="00D026E6"/>
    <w:rsid w:val="00D02843"/>
    <w:rsid w:val="00D028C3"/>
    <w:rsid w:val="00D03126"/>
    <w:rsid w:val="00D0340E"/>
    <w:rsid w:val="00D034C4"/>
    <w:rsid w:val="00D0406D"/>
    <w:rsid w:val="00D0438F"/>
    <w:rsid w:val="00D04974"/>
    <w:rsid w:val="00D04C94"/>
    <w:rsid w:val="00D04F83"/>
    <w:rsid w:val="00D05163"/>
    <w:rsid w:val="00D05CD1"/>
    <w:rsid w:val="00D06436"/>
    <w:rsid w:val="00D06442"/>
    <w:rsid w:val="00D06A7C"/>
    <w:rsid w:val="00D06AF5"/>
    <w:rsid w:val="00D06CFE"/>
    <w:rsid w:val="00D0744D"/>
    <w:rsid w:val="00D07947"/>
    <w:rsid w:val="00D07B61"/>
    <w:rsid w:val="00D07D5D"/>
    <w:rsid w:val="00D07E34"/>
    <w:rsid w:val="00D07E5F"/>
    <w:rsid w:val="00D07EC5"/>
    <w:rsid w:val="00D104D0"/>
    <w:rsid w:val="00D1067F"/>
    <w:rsid w:val="00D11329"/>
    <w:rsid w:val="00D113A4"/>
    <w:rsid w:val="00D11DA7"/>
    <w:rsid w:val="00D11DC3"/>
    <w:rsid w:val="00D1243D"/>
    <w:rsid w:val="00D12992"/>
    <w:rsid w:val="00D1324F"/>
    <w:rsid w:val="00D136E9"/>
    <w:rsid w:val="00D13883"/>
    <w:rsid w:val="00D13A37"/>
    <w:rsid w:val="00D13D29"/>
    <w:rsid w:val="00D13EF4"/>
    <w:rsid w:val="00D1400F"/>
    <w:rsid w:val="00D147B5"/>
    <w:rsid w:val="00D14B31"/>
    <w:rsid w:val="00D14B37"/>
    <w:rsid w:val="00D14BF9"/>
    <w:rsid w:val="00D150DF"/>
    <w:rsid w:val="00D1532A"/>
    <w:rsid w:val="00D15BA8"/>
    <w:rsid w:val="00D16ADA"/>
    <w:rsid w:val="00D17348"/>
    <w:rsid w:val="00D173D9"/>
    <w:rsid w:val="00D177C5"/>
    <w:rsid w:val="00D1788F"/>
    <w:rsid w:val="00D17C77"/>
    <w:rsid w:val="00D17C96"/>
    <w:rsid w:val="00D17D93"/>
    <w:rsid w:val="00D2000B"/>
    <w:rsid w:val="00D20020"/>
    <w:rsid w:val="00D2036E"/>
    <w:rsid w:val="00D20394"/>
    <w:rsid w:val="00D205DA"/>
    <w:rsid w:val="00D2069E"/>
    <w:rsid w:val="00D20EE7"/>
    <w:rsid w:val="00D20FB7"/>
    <w:rsid w:val="00D21085"/>
    <w:rsid w:val="00D211E3"/>
    <w:rsid w:val="00D213CA"/>
    <w:rsid w:val="00D21438"/>
    <w:rsid w:val="00D2148D"/>
    <w:rsid w:val="00D215F8"/>
    <w:rsid w:val="00D218A4"/>
    <w:rsid w:val="00D21FDE"/>
    <w:rsid w:val="00D22137"/>
    <w:rsid w:val="00D22255"/>
    <w:rsid w:val="00D2255C"/>
    <w:rsid w:val="00D22AB7"/>
    <w:rsid w:val="00D22F41"/>
    <w:rsid w:val="00D23921"/>
    <w:rsid w:val="00D24270"/>
    <w:rsid w:val="00D24509"/>
    <w:rsid w:val="00D2454A"/>
    <w:rsid w:val="00D24CBA"/>
    <w:rsid w:val="00D25127"/>
    <w:rsid w:val="00D254E9"/>
    <w:rsid w:val="00D25572"/>
    <w:rsid w:val="00D25687"/>
    <w:rsid w:val="00D257B7"/>
    <w:rsid w:val="00D262A5"/>
    <w:rsid w:val="00D26934"/>
    <w:rsid w:val="00D272E6"/>
    <w:rsid w:val="00D2748A"/>
    <w:rsid w:val="00D274C6"/>
    <w:rsid w:val="00D27602"/>
    <w:rsid w:val="00D276DC"/>
    <w:rsid w:val="00D27799"/>
    <w:rsid w:val="00D27CC1"/>
    <w:rsid w:val="00D30050"/>
    <w:rsid w:val="00D304F1"/>
    <w:rsid w:val="00D30535"/>
    <w:rsid w:val="00D3053D"/>
    <w:rsid w:val="00D30E2E"/>
    <w:rsid w:val="00D31037"/>
    <w:rsid w:val="00D31286"/>
    <w:rsid w:val="00D31877"/>
    <w:rsid w:val="00D323C3"/>
    <w:rsid w:val="00D3257B"/>
    <w:rsid w:val="00D32D39"/>
    <w:rsid w:val="00D33068"/>
    <w:rsid w:val="00D331CA"/>
    <w:rsid w:val="00D33741"/>
    <w:rsid w:val="00D33E5F"/>
    <w:rsid w:val="00D3456C"/>
    <w:rsid w:val="00D346EF"/>
    <w:rsid w:val="00D34EF7"/>
    <w:rsid w:val="00D3529D"/>
    <w:rsid w:val="00D37243"/>
    <w:rsid w:val="00D37487"/>
    <w:rsid w:val="00D37E71"/>
    <w:rsid w:val="00D37FAC"/>
    <w:rsid w:val="00D40381"/>
    <w:rsid w:val="00D416C4"/>
    <w:rsid w:val="00D41906"/>
    <w:rsid w:val="00D41E75"/>
    <w:rsid w:val="00D425D3"/>
    <w:rsid w:val="00D4267E"/>
    <w:rsid w:val="00D42C00"/>
    <w:rsid w:val="00D42EAB"/>
    <w:rsid w:val="00D4318E"/>
    <w:rsid w:val="00D43654"/>
    <w:rsid w:val="00D436F3"/>
    <w:rsid w:val="00D43907"/>
    <w:rsid w:val="00D43ACE"/>
    <w:rsid w:val="00D43B9E"/>
    <w:rsid w:val="00D44431"/>
    <w:rsid w:val="00D445A4"/>
    <w:rsid w:val="00D44753"/>
    <w:rsid w:val="00D44BC4"/>
    <w:rsid w:val="00D450DE"/>
    <w:rsid w:val="00D45577"/>
    <w:rsid w:val="00D45AE5"/>
    <w:rsid w:val="00D45B20"/>
    <w:rsid w:val="00D45C47"/>
    <w:rsid w:val="00D46367"/>
    <w:rsid w:val="00D464B9"/>
    <w:rsid w:val="00D46C92"/>
    <w:rsid w:val="00D46E4B"/>
    <w:rsid w:val="00D46E98"/>
    <w:rsid w:val="00D47814"/>
    <w:rsid w:val="00D508C6"/>
    <w:rsid w:val="00D50B79"/>
    <w:rsid w:val="00D50C86"/>
    <w:rsid w:val="00D50CAE"/>
    <w:rsid w:val="00D51252"/>
    <w:rsid w:val="00D51505"/>
    <w:rsid w:val="00D519C2"/>
    <w:rsid w:val="00D51C8D"/>
    <w:rsid w:val="00D51CC1"/>
    <w:rsid w:val="00D51E4F"/>
    <w:rsid w:val="00D51FFA"/>
    <w:rsid w:val="00D520EE"/>
    <w:rsid w:val="00D5318E"/>
    <w:rsid w:val="00D53770"/>
    <w:rsid w:val="00D53BDD"/>
    <w:rsid w:val="00D53E09"/>
    <w:rsid w:val="00D53FD0"/>
    <w:rsid w:val="00D54006"/>
    <w:rsid w:val="00D5410D"/>
    <w:rsid w:val="00D542D0"/>
    <w:rsid w:val="00D54938"/>
    <w:rsid w:val="00D54B18"/>
    <w:rsid w:val="00D550F1"/>
    <w:rsid w:val="00D551D2"/>
    <w:rsid w:val="00D55910"/>
    <w:rsid w:val="00D564CA"/>
    <w:rsid w:val="00D569C5"/>
    <w:rsid w:val="00D57948"/>
    <w:rsid w:val="00D579A6"/>
    <w:rsid w:val="00D57DE8"/>
    <w:rsid w:val="00D57E4C"/>
    <w:rsid w:val="00D60153"/>
    <w:rsid w:val="00D604D3"/>
    <w:rsid w:val="00D6082D"/>
    <w:rsid w:val="00D60873"/>
    <w:rsid w:val="00D611F6"/>
    <w:rsid w:val="00D616C0"/>
    <w:rsid w:val="00D61C09"/>
    <w:rsid w:val="00D61D7B"/>
    <w:rsid w:val="00D61E81"/>
    <w:rsid w:val="00D62D35"/>
    <w:rsid w:val="00D63524"/>
    <w:rsid w:val="00D63A0E"/>
    <w:rsid w:val="00D63A62"/>
    <w:rsid w:val="00D63B2F"/>
    <w:rsid w:val="00D64237"/>
    <w:rsid w:val="00D6452D"/>
    <w:rsid w:val="00D64925"/>
    <w:rsid w:val="00D649D6"/>
    <w:rsid w:val="00D6594C"/>
    <w:rsid w:val="00D65F3A"/>
    <w:rsid w:val="00D65FA8"/>
    <w:rsid w:val="00D660BA"/>
    <w:rsid w:val="00D66111"/>
    <w:rsid w:val="00D6616F"/>
    <w:rsid w:val="00D66E33"/>
    <w:rsid w:val="00D67496"/>
    <w:rsid w:val="00D67971"/>
    <w:rsid w:val="00D67AF3"/>
    <w:rsid w:val="00D67D86"/>
    <w:rsid w:val="00D70336"/>
    <w:rsid w:val="00D70494"/>
    <w:rsid w:val="00D70717"/>
    <w:rsid w:val="00D70A3C"/>
    <w:rsid w:val="00D71471"/>
    <w:rsid w:val="00D714E4"/>
    <w:rsid w:val="00D715FD"/>
    <w:rsid w:val="00D719EF"/>
    <w:rsid w:val="00D71B06"/>
    <w:rsid w:val="00D723DD"/>
    <w:rsid w:val="00D7241D"/>
    <w:rsid w:val="00D72FDB"/>
    <w:rsid w:val="00D73246"/>
    <w:rsid w:val="00D736B1"/>
    <w:rsid w:val="00D73C91"/>
    <w:rsid w:val="00D73CCC"/>
    <w:rsid w:val="00D74149"/>
    <w:rsid w:val="00D741FE"/>
    <w:rsid w:val="00D74209"/>
    <w:rsid w:val="00D744A5"/>
    <w:rsid w:val="00D754C9"/>
    <w:rsid w:val="00D755B7"/>
    <w:rsid w:val="00D756CA"/>
    <w:rsid w:val="00D758FE"/>
    <w:rsid w:val="00D75D6E"/>
    <w:rsid w:val="00D76173"/>
    <w:rsid w:val="00D763CC"/>
    <w:rsid w:val="00D76863"/>
    <w:rsid w:val="00D7694B"/>
    <w:rsid w:val="00D76F25"/>
    <w:rsid w:val="00D7755E"/>
    <w:rsid w:val="00D7799A"/>
    <w:rsid w:val="00D77D8D"/>
    <w:rsid w:val="00D77F12"/>
    <w:rsid w:val="00D8024C"/>
    <w:rsid w:val="00D805C4"/>
    <w:rsid w:val="00D807E4"/>
    <w:rsid w:val="00D8099E"/>
    <w:rsid w:val="00D80AD4"/>
    <w:rsid w:val="00D80C31"/>
    <w:rsid w:val="00D80CBD"/>
    <w:rsid w:val="00D816DB"/>
    <w:rsid w:val="00D8171D"/>
    <w:rsid w:val="00D8250B"/>
    <w:rsid w:val="00D83357"/>
    <w:rsid w:val="00D835B0"/>
    <w:rsid w:val="00D838BD"/>
    <w:rsid w:val="00D8394C"/>
    <w:rsid w:val="00D84287"/>
    <w:rsid w:val="00D84426"/>
    <w:rsid w:val="00D85031"/>
    <w:rsid w:val="00D85060"/>
    <w:rsid w:val="00D85C82"/>
    <w:rsid w:val="00D862B8"/>
    <w:rsid w:val="00D86DD2"/>
    <w:rsid w:val="00D87119"/>
    <w:rsid w:val="00D87135"/>
    <w:rsid w:val="00D871C9"/>
    <w:rsid w:val="00D8797B"/>
    <w:rsid w:val="00D87986"/>
    <w:rsid w:val="00D87CFB"/>
    <w:rsid w:val="00D87DC1"/>
    <w:rsid w:val="00D87EAA"/>
    <w:rsid w:val="00D900F8"/>
    <w:rsid w:val="00D9042D"/>
    <w:rsid w:val="00D90A48"/>
    <w:rsid w:val="00D90B68"/>
    <w:rsid w:val="00D9183F"/>
    <w:rsid w:val="00D91E32"/>
    <w:rsid w:val="00D92C57"/>
    <w:rsid w:val="00D92DFA"/>
    <w:rsid w:val="00D92EE9"/>
    <w:rsid w:val="00D92F01"/>
    <w:rsid w:val="00D93993"/>
    <w:rsid w:val="00D93DA0"/>
    <w:rsid w:val="00D946AF"/>
    <w:rsid w:val="00D94C12"/>
    <w:rsid w:val="00D95443"/>
    <w:rsid w:val="00D96302"/>
    <w:rsid w:val="00D96811"/>
    <w:rsid w:val="00D97052"/>
    <w:rsid w:val="00D97724"/>
    <w:rsid w:val="00D97790"/>
    <w:rsid w:val="00D97D5F"/>
    <w:rsid w:val="00DA01BE"/>
    <w:rsid w:val="00DA02C6"/>
    <w:rsid w:val="00DA04EA"/>
    <w:rsid w:val="00DA056F"/>
    <w:rsid w:val="00DA08F0"/>
    <w:rsid w:val="00DA0AD9"/>
    <w:rsid w:val="00DA1355"/>
    <w:rsid w:val="00DA14DE"/>
    <w:rsid w:val="00DA17B2"/>
    <w:rsid w:val="00DA227C"/>
    <w:rsid w:val="00DA256C"/>
    <w:rsid w:val="00DA26F0"/>
    <w:rsid w:val="00DA2A0C"/>
    <w:rsid w:val="00DA2D84"/>
    <w:rsid w:val="00DA37A4"/>
    <w:rsid w:val="00DA3FD1"/>
    <w:rsid w:val="00DA4292"/>
    <w:rsid w:val="00DA43D6"/>
    <w:rsid w:val="00DA4494"/>
    <w:rsid w:val="00DA4995"/>
    <w:rsid w:val="00DA4A2B"/>
    <w:rsid w:val="00DA4AB2"/>
    <w:rsid w:val="00DA4FDF"/>
    <w:rsid w:val="00DA5120"/>
    <w:rsid w:val="00DA5E07"/>
    <w:rsid w:val="00DA6F08"/>
    <w:rsid w:val="00DA72D6"/>
    <w:rsid w:val="00DA753A"/>
    <w:rsid w:val="00DA7CF9"/>
    <w:rsid w:val="00DA7EDD"/>
    <w:rsid w:val="00DB008F"/>
    <w:rsid w:val="00DB0120"/>
    <w:rsid w:val="00DB02D5"/>
    <w:rsid w:val="00DB0AAA"/>
    <w:rsid w:val="00DB10FF"/>
    <w:rsid w:val="00DB166F"/>
    <w:rsid w:val="00DB1739"/>
    <w:rsid w:val="00DB1911"/>
    <w:rsid w:val="00DB2227"/>
    <w:rsid w:val="00DB2565"/>
    <w:rsid w:val="00DB28F9"/>
    <w:rsid w:val="00DB2BFB"/>
    <w:rsid w:val="00DB3AD1"/>
    <w:rsid w:val="00DB42E6"/>
    <w:rsid w:val="00DB46DE"/>
    <w:rsid w:val="00DB591A"/>
    <w:rsid w:val="00DB5C62"/>
    <w:rsid w:val="00DB6234"/>
    <w:rsid w:val="00DB652B"/>
    <w:rsid w:val="00DB678D"/>
    <w:rsid w:val="00DB6996"/>
    <w:rsid w:val="00DB6B97"/>
    <w:rsid w:val="00DB780E"/>
    <w:rsid w:val="00DB7FDA"/>
    <w:rsid w:val="00DC031B"/>
    <w:rsid w:val="00DC0343"/>
    <w:rsid w:val="00DC0820"/>
    <w:rsid w:val="00DC09FD"/>
    <w:rsid w:val="00DC0AB4"/>
    <w:rsid w:val="00DC0E85"/>
    <w:rsid w:val="00DC15C9"/>
    <w:rsid w:val="00DC19FB"/>
    <w:rsid w:val="00DC20BB"/>
    <w:rsid w:val="00DC21CE"/>
    <w:rsid w:val="00DC2584"/>
    <w:rsid w:val="00DC25F1"/>
    <w:rsid w:val="00DC2893"/>
    <w:rsid w:val="00DC298F"/>
    <w:rsid w:val="00DC303D"/>
    <w:rsid w:val="00DC3453"/>
    <w:rsid w:val="00DC373A"/>
    <w:rsid w:val="00DC3753"/>
    <w:rsid w:val="00DC384C"/>
    <w:rsid w:val="00DC4089"/>
    <w:rsid w:val="00DC4866"/>
    <w:rsid w:val="00DC4A17"/>
    <w:rsid w:val="00DC51F5"/>
    <w:rsid w:val="00DC5651"/>
    <w:rsid w:val="00DC647E"/>
    <w:rsid w:val="00DC674F"/>
    <w:rsid w:val="00DC675B"/>
    <w:rsid w:val="00DC682B"/>
    <w:rsid w:val="00DC6BFC"/>
    <w:rsid w:val="00DC6C8C"/>
    <w:rsid w:val="00DC7679"/>
    <w:rsid w:val="00DC7EDB"/>
    <w:rsid w:val="00DD04D3"/>
    <w:rsid w:val="00DD0572"/>
    <w:rsid w:val="00DD05E0"/>
    <w:rsid w:val="00DD081F"/>
    <w:rsid w:val="00DD08D1"/>
    <w:rsid w:val="00DD09B0"/>
    <w:rsid w:val="00DD12B9"/>
    <w:rsid w:val="00DD1AFA"/>
    <w:rsid w:val="00DD22F9"/>
    <w:rsid w:val="00DD26AC"/>
    <w:rsid w:val="00DD2969"/>
    <w:rsid w:val="00DD2993"/>
    <w:rsid w:val="00DD2B2B"/>
    <w:rsid w:val="00DD2C06"/>
    <w:rsid w:val="00DD2D81"/>
    <w:rsid w:val="00DD2E56"/>
    <w:rsid w:val="00DD3382"/>
    <w:rsid w:val="00DD33D5"/>
    <w:rsid w:val="00DD34A6"/>
    <w:rsid w:val="00DD3A20"/>
    <w:rsid w:val="00DD43D1"/>
    <w:rsid w:val="00DD4B89"/>
    <w:rsid w:val="00DD4D00"/>
    <w:rsid w:val="00DD4E46"/>
    <w:rsid w:val="00DD50E2"/>
    <w:rsid w:val="00DD5272"/>
    <w:rsid w:val="00DD5564"/>
    <w:rsid w:val="00DD5A2E"/>
    <w:rsid w:val="00DD5F3B"/>
    <w:rsid w:val="00DD60D2"/>
    <w:rsid w:val="00DD638F"/>
    <w:rsid w:val="00DD6B68"/>
    <w:rsid w:val="00DD7159"/>
    <w:rsid w:val="00DD73C0"/>
    <w:rsid w:val="00DD73CD"/>
    <w:rsid w:val="00DD7427"/>
    <w:rsid w:val="00DD7670"/>
    <w:rsid w:val="00DD79E5"/>
    <w:rsid w:val="00DD7AA9"/>
    <w:rsid w:val="00DE00F8"/>
    <w:rsid w:val="00DE0324"/>
    <w:rsid w:val="00DE1564"/>
    <w:rsid w:val="00DE1975"/>
    <w:rsid w:val="00DE1D22"/>
    <w:rsid w:val="00DE236A"/>
    <w:rsid w:val="00DE26E6"/>
    <w:rsid w:val="00DE285E"/>
    <w:rsid w:val="00DE2BF6"/>
    <w:rsid w:val="00DE2C5A"/>
    <w:rsid w:val="00DE2C73"/>
    <w:rsid w:val="00DE2E6C"/>
    <w:rsid w:val="00DE2F66"/>
    <w:rsid w:val="00DE3298"/>
    <w:rsid w:val="00DE3723"/>
    <w:rsid w:val="00DE376B"/>
    <w:rsid w:val="00DE39E4"/>
    <w:rsid w:val="00DE3D02"/>
    <w:rsid w:val="00DE4710"/>
    <w:rsid w:val="00DE4C61"/>
    <w:rsid w:val="00DE4D22"/>
    <w:rsid w:val="00DE577F"/>
    <w:rsid w:val="00DE5971"/>
    <w:rsid w:val="00DE65D6"/>
    <w:rsid w:val="00DE6BC9"/>
    <w:rsid w:val="00DE6D8B"/>
    <w:rsid w:val="00DE7089"/>
    <w:rsid w:val="00DE74BA"/>
    <w:rsid w:val="00DE7CC9"/>
    <w:rsid w:val="00DE7E0D"/>
    <w:rsid w:val="00DF00C8"/>
    <w:rsid w:val="00DF1350"/>
    <w:rsid w:val="00DF154D"/>
    <w:rsid w:val="00DF1AAA"/>
    <w:rsid w:val="00DF1E36"/>
    <w:rsid w:val="00DF21BC"/>
    <w:rsid w:val="00DF2FC6"/>
    <w:rsid w:val="00DF3658"/>
    <w:rsid w:val="00DF38EA"/>
    <w:rsid w:val="00DF39B2"/>
    <w:rsid w:val="00DF3C83"/>
    <w:rsid w:val="00DF3F52"/>
    <w:rsid w:val="00DF4038"/>
    <w:rsid w:val="00DF4363"/>
    <w:rsid w:val="00DF4382"/>
    <w:rsid w:val="00DF4803"/>
    <w:rsid w:val="00DF4B4D"/>
    <w:rsid w:val="00DF50A7"/>
    <w:rsid w:val="00DF5282"/>
    <w:rsid w:val="00DF529D"/>
    <w:rsid w:val="00DF5401"/>
    <w:rsid w:val="00DF5A71"/>
    <w:rsid w:val="00DF6002"/>
    <w:rsid w:val="00DF63B7"/>
    <w:rsid w:val="00DF6450"/>
    <w:rsid w:val="00DF6549"/>
    <w:rsid w:val="00DF69A0"/>
    <w:rsid w:val="00DF7B0A"/>
    <w:rsid w:val="00DF7B4E"/>
    <w:rsid w:val="00DF7B72"/>
    <w:rsid w:val="00DF7CB1"/>
    <w:rsid w:val="00E000C9"/>
    <w:rsid w:val="00E00523"/>
    <w:rsid w:val="00E005A2"/>
    <w:rsid w:val="00E00F89"/>
    <w:rsid w:val="00E01E6D"/>
    <w:rsid w:val="00E02432"/>
    <w:rsid w:val="00E02748"/>
    <w:rsid w:val="00E030AF"/>
    <w:rsid w:val="00E0315A"/>
    <w:rsid w:val="00E03249"/>
    <w:rsid w:val="00E03A5F"/>
    <w:rsid w:val="00E03C9D"/>
    <w:rsid w:val="00E03DE5"/>
    <w:rsid w:val="00E040DA"/>
    <w:rsid w:val="00E0429F"/>
    <w:rsid w:val="00E042FD"/>
    <w:rsid w:val="00E04D5A"/>
    <w:rsid w:val="00E05D00"/>
    <w:rsid w:val="00E05DA5"/>
    <w:rsid w:val="00E05DFD"/>
    <w:rsid w:val="00E066F1"/>
    <w:rsid w:val="00E06997"/>
    <w:rsid w:val="00E06A02"/>
    <w:rsid w:val="00E0759A"/>
    <w:rsid w:val="00E076CC"/>
    <w:rsid w:val="00E07A53"/>
    <w:rsid w:val="00E07C7A"/>
    <w:rsid w:val="00E07E18"/>
    <w:rsid w:val="00E07F39"/>
    <w:rsid w:val="00E1032F"/>
    <w:rsid w:val="00E10370"/>
    <w:rsid w:val="00E10902"/>
    <w:rsid w:val="00E10E2F"/>
    <w:rsid w:val="00E11081"/>
    <w:rsid w:val="00E11364"/>
    <w:rsid w:val="00E11978"/>
    <w:rsid w:val="00E11CA3"/>
    <w:rsid w:val="00E127CE"/>
    <w:rsid w:val="00E128D7"/>
    <w:rsid w:val="00E12AF8"/>
    <w:rsid w:val="00E12B16"/>
    <w:rsid w:val="00E150B6"/>
    <w:rsid w:val="00E1599A"/>
    <w:rsid w:val="00E163C5"/>
    <w:rsid w:val="00E16503"/>
    <w:rsid w:val="00E16966"/>
    <w:rsid w:val="00E1697B"/>
    <w:rsid w:val="00E201D1"/>
    <w:rsid w:val="00E20639"/>
    <w:rsid w:val="00E2093A"/>
    <w:rsid w:val="00E20BCD"/>
    <w:rsid w:val="00E20F80"/>
    <w:rsid w:val="00E21119"/>
    <w:rsid w:val="00E213ED"/>
    <w:rsid w:val="00E214D9"/>
    <w:rsid w:val="00E21C86"/>
    <w:rsid w:val="00E22F28"/>
    <w:rsid w:val="00E23278"/>
    <w:rsid w:val="00E23970"/>
    <w:rsid w:val="00E23DE1"/>
    <w:rsid w:val="00E24B8D"/>
    <w:rsid w:val="00E24DE2"/>
    <w:rsid w:val="00E24EE0"/>
    <w:rsid w:val="00E25196"/>
    <w:rsid w:val="00E2537A"/>
    <w:rsid w:val="00E258C6"/>
    <w:rsid w:val="00E25A73"/>
    <w:rsid w:val="00E25E93"/>
    <w:rsid w:val="00E27029"/>
    <w:rsid w:val="00E2770A"/>
    <w:rsid w:val="00E27A9F"/>
    <w:rsid w:val="00E27E52"/>
    <w:rsid w:val="00E300FD"/>
    <w:rsid w:val="00E301E0"/>
    <w:rsid w:val="00E304B2"/>
    <w:rsid w:val="00E3055E"/>
    <w:rsid w:val="00E30B7B"/>
    <w:rsid w:val="00E30D66"/>
    <w:rsid w:val="00E30DF2"/>
    <w:rsid w:val="00E31BC8"/>
    <w:rsid w:val="00E31C46"/>
    <w:rsid w:val="00E324FD"/>
    <w:rsid w:val="00E32AB1"/>
    <w:rsid w:val="00E33634"/>
    <w:rsid w:val="00E33C05"/>
    <w:rsid w:val="00E3432F"/>
    <w:rsid w:val="00E34545"/>
    <w:rsid w:val="00E34800"/>
    <w:rsid w:val="00E34E0E"/>
    <w:rsid w:val="00E35252"/>
    <w:rsid w:val="00E35648"/>
    <w:rsid w:val="00E35ACE"/>
    <w:rsid w:val="00E35FF7"/>
    <w:rsid w:val="00E372C2"/>
    <w:rsid w:val="00E3787D"/>
    <w:rsid w:val="00E37BC9"/>
    <w:rsid w:val="00E37BF9"/>
    <w:rsid w:val="00E37E08"/>
    <w:rsid w:val="00E409C0"/>
    <w:rsid w:val="00E4100C"/>
    <w:rsid w:val="00E41067"/>
    <w:rsid w:val="00E413A4"/>
    <w:rsid w:val="00E418AE"/>
    <w:rsid w:val="00E41E92"/>
    <w:rsid w:val="00E42114"/>
    <w:rsid w:val="00E423C9"/>
    <w:rsid w:val="00E42498"/>
    <w:rsid w:val="00E4271A"/>
    <w:rsid w:val="00E42C6B"/>
    <w:rsid w:val="00E43B9E"/>
    <w:rsid w:val="00E44205"/>
    <w:rsid w:val="00E4437A"/>
    <w:rsid w:val="00E4459F"/>
    <w:rsid w:val="00E44703"/>
    <w:rsid w:val="00E44F72"/>
    <w:rsid w:val="00E4515F"/>
    <w:rsid w:val="00E45796"/>
    <w:rsid w:val="00E45BB4"/>
    <w:rsid w:val="00E45BD5"/>
    <w:rsid w:val="00E45EB1"/>
    <w:rsid w:val="00E45FAE"/>
    <w:rsid w:val="00E469BD"/>
    <w:rsid w:val="00E46A17"/>
    <w:rsid w:val="00E47054"/>
    <w:rsid w:val="00E47814"/>
    <w:rsid w:val="00E503C4"/>
    <w:rsid w:val="00E50BCA"/>
    <w:rsid w:val="00E51291"/>
    <w:rsid w:val="00E5145D"/>
    <w:rsid w:val="00E5184E"/>
    <w:rsid w:val="00E51962"/>
    <w:rsid w:val="00E51E2A"/>
    <w:rsid w:val="00E522F9"/>
    <w:rsid w:val="00E527E5"/>
    <w:rsid w:val="00E52889"/>
    <w:rsid w:val="00E52ECC"/>
    <w:rsid w:val="00E5345C"/>
    <w:rsid w:val="00E53961"/>
    <w:rsid w:val="00E5409F"/>
    <w:rsid w:val="00E5461B"/>
    <w:rsid w:val="00E54CCD"/>
    <w:rsid w:val="00E55AD8"/>
    <w:rsid w:val="00E566C7"/>
    <w:rsid w:val="00E57402"/>
    <w:rsid w:val="00E5751D"/>
    <w:rsid w:val="00E5760B"/>
    <w:rsid w:val="00E57710"/>
    <w:rsid w:val="00E5777D"/>
    <w:rsid w:val="00E579BA"/>
    <w:rsid w:val="00E57FB1"/>
    <w:rsid w:val="00E60065"/>
    <w:rsid w:val="00E601B2"/>
    <w:rsid w:val="00E60248"/>
    <w:rsid w:val="00E605B9"/>
    <w:rsid w:val="00E60D30"/>
    <w:rsid w:val="00E61054"/>
    <w:rsid w:val="00E61211"/>
    <w:rsid w:val="00E61748"/>
    <w:rsid w:val="00E617D0"/>
    <w:rsid w:val="00E61E56"/>
    <w:rsid w:val="00E62163"/>
    <w:rsid w:val="00E6236C"/>
    <w:rsid w:val="00E626A1"/>
    <w:rsid w:val="00E63305"/>
    <w:rsid w:val="00E63D9B"/>
    <w:rsid w:val="00E63E25"/>
    <w:rsid w:val="00E63FF9"/>
    <w:rsid w:val="00E6424D"/>
    <w:rsid w:val="00E644B3"/>
    <w:rsid w:val="00E65BFC"/>
    <w:rsid w:val="00E65D20"/>
    <w:rsid w:val="00E6651F"/>
    <w:rsid w:val="00E665FC"/>
    <w:rsid w:val="00E66827"/>
    <w:rsid w:val="00E66EE6"/>
    <w:rsid w:val="00E6735D"/>
    <w:rsid w:val="00E67514"/>
    <w:rsid w:val="00E67F13"/>
    <w:rsid w:val="00E701D0"/>
    <w:rsid w:val="00E70395"/>
    <w:rsid w:val="00E707EF"/>
    <w:rsid w:val="00E7092A"/>
    <w:rsid w:val="00E70F7A"/>
    <w:rsid w:val="00E70F7F"/>
    <w:rsid w:val="00E711D0"/>
    <w:rsid w:val="00E7149C"/>
    <w:rsid w:val="00E71806"/>
    <w:rsid w:val="00E71E44"/>
    <w:rsid w:val="00E72901"/>
    <w:rsid w:val="00E736D8"/>
    <w:rsid w:val="00E73DDD"/>
    <w:rsid w:val="00E73FDB"/>
    <w:rsid w:val="00E74163"/>
    <w:rsid w:val="00E753BC"/>
    <w:rsid w:val="00E75478"/>
    <w:rsid w:val="00E755B2"/>
    <w:rsid w:val="00E7569F"/>
    <w:rsid w:val="00E75DBD"/>
    <w:rsid w:val="00E75F77"/>
    <w:rsid w:val="00E76000"/>
    <w:rsid w:val="00E76245"/>
    <w:rsid w:val="00E76246"/>
    <w:rsid w:val="00E77372"/>
    <w:rsid w:val="00E77C21"/>
    <w:rsid w:val="00E77F63"/>
    <w:rsid w:val="00E8039D"/>
    <w:rsid w:val="00E80413"/>
    <w:rsid w:val="00E804D5"/>
    <w:rsid w:val="00E80C3B"/>
    <w:rsid w:val="00E80D8E"/>
    <w:rsid w:val="00E81331"/>
    <w:rsid w:val="00E81353"/>
    <w:rsid w:val="00E8183F"/>
    <w:rsid w:val="00E818ED"/>
    <w:rsid w:val="00E819CC"/>
    <w:rsid w:val="00E819D0"/>
    <w:rsid w:val="00E81B34"/>
    <w:rsid w:val="00E81B88"/>
    <w:rsid w:val="00E81E97"/>
    <w:rsid w:val="00E828E9"/>
    <w:rsid w:val="00E82B5C"/>
    <w:rsid w:val="00E82B86"/>
    <w:rsid w:val="00E82E5E"/>
    <w:rsid w:val="00E836E3"/>
    <w:rsid w:val="00E83C0D"/>
    <w:rsid w:val="00E84461"/>
    <w:rsid w:val="00E844EF"/>
    <w:rsid w:val="00E844FB"/>
    <w:rsid w:val="00E84E08"/>
    <w:rsid w:val="00E85170"/>
    <w:rsid w:val="00E85CE9"/>
    <w:rsid w:val="00E85D79"/>
    <w:rsid w:val="00E86B5E"/>
    <w:rsid w:val="00E86B93"/>
    <w:rsid w:val="00E86C96"/>
    <w:rsid w:val="00E86E8F"/>
    <w:rsid w:val="00E87453"/>
    <w:rsid w:val="00E87888"/>
    <w:rsid w:val="00E87C63"/>
    <w:rsid w:val="00E87E84"/>
    <w:rsid w:val="00E901CC"/>
    <w:rsid w:val="00E9057A"/>
    <w:rsid w:val="00E906A2"/>
    <w:rsid w:val="00E90C3F"/>
    <w:rsid w:val="00E91A5D"/>
    <w:rsid w:val="00E91C48"/>
    <w:rsid w:val="00E91F9A"/>
    <w:rsid w:val="00E92590"/>
    <w:rsid w:val="00E92A27"/>
    <w:rsid w:val="00E9422B"/>
    <w:rsid w:val="00E94342"/>
    <w:rsid w:val="00E949BE"/>
    <w:rsid w:val="00E94A55"/>
    <w:rsid w:val="00E94DEB"/>
    <w:rsid w:val="00E94DF7"/>
    <w:rsid w:val="00E95B26"/>
    <w:rsid w:val="00E95D7B"/>
    <w:rsid w:val="00E95F13"/>
    <w:rsid w:val="00E9602C"/>
    <w:rsid w:val="00E9604E"/>
    <w:rsid w:val="00E969F7"/>
    <w:rsid w:val="00E9717B"/>
    <w:rsid w:val="00EA0C4C"/>
    <w:rsid w:val="00EA20CA"/>
    <w:rsid w:val="00EA2499"/>
    <w:rsid w:val="00EA297B"/>
    <w:rsid w:val="00EA2AE7"/>
    <w:rsid w:val="00EA2CA7"/>
    <w:rsid w:val="00EA30FE"/>
    <w:rsid w:val="00EA32BD"/>
    <w:rsid w:val="00EA359B"/>
    <w:rsid w:val="00EA3A15"/>
    <w:rsid w:val="00EA41ED"/>
    <w:rsid w:val="00EA42F2"/>
    <w:rsid w:val="00EA4A90"/>
    <w:rsid w:val="00EA4B90"/>
    <w:rsid w:val="00EA4BB7"/>
    <w:rsid w:val="00EA55BB"/>
    <w:rsid w:val="00EA5B7A"/>
    <w:rsid w:val="00EA6783"/>
    <w:rsid w:val="00EA6BEE"/>
    <w:rsid w:val="00EA6BF6"/>
    <w:rsid w:val="00EA6E4C"/>
    <w:rsid w:val="00EA7705"/>
    <w:rsid w:val="00EA7891"/>
    <w:rsid w:val="00EA7D20"/>
    <w:rsid w:val="00EB08E6"/>
    <w:rsid w:val="00EB0B67"/>
    <w:rsid w:val="00EB0FC7"/>
    <w:rsid w:val="00EB17E2"/>
    <w:rsid w:val="00EB1CDE"/>
    <w:rsid w:val="00EB2AB1"/>
    <w:rsid w:val="00EB2D2A"/>
    <w:rsid w:val="00EB30F6"/>
    <w:rsid w:val="00EB49E6"/>
    <w:rsid w:val="00EB4B34"/>
    <w:rsid w:val="00EB52A9"/>
    <w:rsid w:val="00EB53F1"/>
    <w:rsid w:val="00EB5482"/>
    <w:rsid w:val="00EB55D3"/>
    <w:rsid w:val="00EB5D3B"/>
    <w:rsid w:val="00EB63D2"/>
    <w:rsid w:val="00EB6C62"/>
    <w:rsid w:val="00EB74D9"/>
    <w:rsid w:val="00EB7592"/>
    <w:rsid w:val="00EC12FB"/>
    <w:rsid w:val="00EC1595"/>
    <w:rsid w:val="00EC15BD"/>
    <w:rsid w:val="00EC1F81"/>
    <w:rsid w:val="00EC20D4"/>
    <w:rsid w:val="00EC2B6C"/>
    <w:rsid w:val="00EC3145"/>
    <w:rsid w:val="00EC3235"/>
    <w:rsid w:val="00EC3470"/>
    <w:rsid w:val="00EC3A0F"/>
    <w:rsid w:val="00EC3E0A"/>
    <w:rsid w:val="00EC412E"/>
    <w:rsid w:val="00EC43EA"/>
    <w:rsid w:val="00EC492E"/>
    <w:rsid w:val="00EC49F7"/>
    <w:rsid w:val="00EC528E"/>
    <w:rsid w:val="00EC57C3"/>
    <w:rsid w:val="00EC5856"/>
    <w:rsid w:val="00EC5C04"/>
    <w:rsid w:val="00EC5DA4"/>
    <w:rsid w:val="00EC62F8"/>
    <w:rsid w:val="00EC6E20"/>
    <w:rsid w:val="00EC6EF7"/>
    <w:rsid w:val="00EC765C"/>
    <w:rsid w:val="00EC7A78"/>
    <w:rsid w:val="00EC7E73"/>
    <w:rsid w:val="00ED057F"/>
    <w:rsid w:val="00ED0CA7"/>
    <w:rsid w:val="00ED0CD6"/>
    <w:rsid w:val="00ED0D26"/>
    <w:rsid w:val="00ED119B"/>
    <w:rsid w:val="00ED1784"/>
    <w:rsid w:val="00ED184A"/>
    <w:rsid w:val="00ED20D5"/>
    <w:rsid w:val="00ED28D4"/>
    <w:rsid w:val="00ED2C87"/>
    <w:rsid w:val="00ED3326"/>
    <w:rsid w:val="00ED39C8"/>
    <w:rsid w:val="00ED3C77"/>
    <w:rsid w:val="00ED3DF4"/>
    <w:rsid w:val="00ED4295"/>
    <w:rsid w:val="00ED4893"/>
    <w:rsid w:val="00ED5619"/>
    <w:rsid w:val="00ED5695"/>
    <w:rsid w:val="00ED5B8D"/>
    <w:rsid w:val="00ED5D45"/>
    <w:rsid w:val="00ED6834"/>
    <w:rsid w:val="00ED6C58"/>
    <w:rsid w:val="00ED6EB2"/>
    <w:rsid w:val="00ED6ED6"/>
    <w:rsid w:val="00ED7479"/>
    <w:rsid w:val="00ED7873"/>
    <w:rsid w:val="00ED797A"/>
    <w:rsid w:val="00EE0178"/>
    <w:rsid w:val="00EE0C1C"/>
    <w:rsid w:val="00EE1134"/>
    <w:rsid w:val="00EE20A7"/>
    <w:rsid w:val="00EE23BB"/>
    <w:rsid w:val="00EE258A"/>
    <w:rsid w:val="00EE2A25"/>
    <w:rsid w:val="00EE2BA5"/>
    <w:rsid w:val="00EE2D61"/>
    <w:rsid w:val="00EE3307"/>
    <w:rsid w:val="00EE3C43"/>
    <w:rsid w:val="00EE3F21"/>
    <w:rsid w:val="00EE47CE"/>
    <w:rsid w:val="00EE4C0D"/>
    <w:rsid w:val="00EE4C20"/>
    <w:rsid w:val="00EE4FF7"/>
    <w:rsid w:val="00EE50CD"/>
    <w:rsid w:val="00EE5443"/>
    <w:rsid w:val="00EE59EE"/>
    <w:rsid w:val="00EE5AC9"/>
    <w:rsid w:val="00EE5F72"/>
    <w:rsid w:val="00EE601E"/>
    <w:rsid w:val="00EE652E"/>
    <w:rsid w:val="00EE66AB"/>
    <w:rsid w:val="00EE66B2"/>
    <w:rsid w:val="00EE7077"/>
    <w:rsid w:val="00EE742B"/>
    <w:rsid w:val="00EE7510"/>
    <w:rsid w:val="00EE7A98"/>
    <w:rsid w:val="00EF01A2"/>
    <w:rsid w:val="00EF028E"/>
    <w:rsid w:val="00EF03E3"/>
    <w:rsid w:val="00EF0811"/>
    <w:rsid w:val="00EF1171"/>
    <w:rsid w:val="00EF1DA0"/>
    <w:rsid w:val="00EF24CF"/>
    <w:rsid w:val="00EF2B53"/>
    <w:rsid w:val="00EF3109"/>
    <w:rsid w:val="00EF31F7"/>
    <w:rsid w:val="00EF322D"/>
    <w:rsid w:val="00EF3DBA"/>
    <w:rsid w:val="00EF3FD2"/>
    <w:rsid w:val="00EF40B1"/>
    <w:rsid w:val="00EF416F"/>
    <w:rsid w:val="00EF4A17"/>
    <w:rsid w:val="00EF4AE3"/>
    <w:rsid w:val="00EF4E88"/>
    <w:rsid w:val="00EF50A3"/>
    <w:rsid w:val="00EF53F2"/>
    <w:rsid w:val="00EF58AA"/>
    <w:rsid w:val="00EF67D9"/>
    <w:rsid w:val="00EF69B5"/>
    <w:rsid w:val="00EF70E2"/>
    <w:rsid w:val="00EF735C"/>
    <w:rsid w:val="00EF7504"/>
    <w:rsid w:val="00EF7C09"/>
    <w:rsid w:val="00EF7E34"/>
    <w:rsid w:val="00F004F9"/>
    <w:rsid w:val="00F0073C"/>
    <w:rsid w:val="00F00819"/>
    <w:rsid w:val="00F00897"/>
    <w:rsid w:val="00F00BC0"/>
    <w:rsid w:val="00F01188"/>
    <w:rsid w:val="00F012D1"/>
    <w:rsid w:val="00F012EF"/>
    <w:rsid w:val="00F01347"/>
    <w:rsid w:val="00F0233B"/>
    <w:rsid w:val="00F0245D"/>
    <w:rsid w:val="00F027AB"/>
    <w:rsid w:val="00F02B07"/>
    <w:rsid w:val="00F02BC2"/>
    <w:rsid w:val="00F03162"/>
    <w:rsid w:val="00F03904"/>
    <w:rsid w:val="00F0422E"/>
    <w:rsid w:val="00F042A9"/>
    <w:rsid w:val="00F04940"/>
    <w:rsid w:val="00F04DE7"/>
    <w:rsid w:val="00F05A35"/>
    <w:rsid w:val="00F05CA7"/>
    <w:rsid w:val="00F067C7"/>
    <w:rsid w:val="00F0760E"/>
    <w:rsid w:val="00F07C4B"/>
    <w:rsid w:val="00F10263"/>
    <w:rsid w:val="00F10774"/>
    <w:rsid w:val="00F10895"/>
    <w:rsid w:val="00F108F6"/>
    <w:rsid w:val="00F10E89"/>
    <w:rsid w:val="00F10F3A"/>
    <w:rsid w:val="00F111EB"/>
    <w:rsid w:val="00F11540"/>
    <w:rsid w:val="00F11FC9"/>
    <w:rsid w:val="00F1201E"/>
    <w:rsid w:val="00F1203E"/>
    <w:rsid w:val="00F12118"/>
    <w:rsid w:val="00F12E4E"/>
    <w:rsid w:val="00F12E94"/>
    <w:rsid w:val="00F130D9"/>
    <w:rsid w:val="00F13E03"/>
    <w:rsid w:val="00F13E85"/>
    <w:rsid w:val="00F14068"/>
    <w:rsid w:val="00F14848"/>
    <w:rsid w:val="00F14A4E"/>
    <w:rsid w:val="00F15451"/>
    <w:rsid w:val="00F154A4"/>
    <w:rsid w:val="00F15D49"/>
    <w:rsid w:val="00F15E95"/>
    <w:rsid w:val="00F168B3"/>
    <w:rsid w:val="00F16969"/>
    <w:rsid w:val="00F174F9"/>
    <w:rsid w:val="00F17873"/>
    <w:rsid w:val="00F17B4D"/>
    <w:rsid w:val="00F2000C"/>
    <w:rsid w:val="00F206DE"/>
    <w:rsid w:val="00F207A3"/>
    <w:rsid w:val="00F20B0B"/>
    <w:rsid w:val="00F21054"/>
    <w:rsid w:val="00F21798"/>
    <w:rsid w:val="00F2179A"/>
    <w:rsid w:val="00F217F0"/>
    <w:rsid w:val="00F21D96"/>
    <w:rsid w:val="00F21E89"/>
    <w:rsid w:val="00F22193"/>
    <w:rsid w:val="00F2327A"/>
    <w:rsid w:val="00F23527"/>
    <w:rsid w:val="00F239CD"/>
    <w:rsid w:val="00F23B99"/>
    <w:rsid w:val="00F24239"/>
    <w:rsid w:val="00F24D3E"/>
    <w:rsid w:val="00F24EAF"/>
    <w:rsid w:val="00F2501A"/>
    <w:rsid w:val="00F25085"/>
    <w:rsid w:val="00F255E0"/>
    <w:rsid w:val="00F25ACC"/>
    <w:rsid w:val="00F261C0"/>
    <w:rsid w:val="00F2662B"/>
    <w:rsid w:val="00F27423"/>
    <w:rsid w:val="00F2798C"/>
    <w:rsid w:val="00F302BB"/>
    <w:rsid w:val="00F30718"/>
    <w:rsid w:val="00F30A28"/>
    <w:rsid w:val="00F32011"/>
    <w:rsid w:val="00F32038"/>
    <w:rsid w:val="00F32632"/>
    <w:rsid w:val="00F32743"/>
    <w:rsid w:val="00F3274E"/>
    <w:rsid w:val="00F328D0"/>
    <w:rsid w:val="00F33E70"/>
    <w:rsid w:val="00F33F35"/>
    <w:rsid w:val="00F341E0"/>
    <w:rsid w:val="00F34567"/>
    <w:rsid w:val="00F3577D"/>
    <w:rsid w:val="00F35938"/>
    <w:rsid w:val="00F35FE6"/>
    <w:rsid w:val="00F3628C"/>
    <w:rsid w:val="00F36591"/>
    <w:rsid w:val="00F366E2"/>
    <w:rsid w:val="00F36926"/>
    <w:rsid w:val="00F36AA7"/>
    <w:rsid w:val="00F370DE"/>
    <w:rsid w:val="00F37D61"/>
    <w:rsid w:val="00F37E36"/>
    <w:rsid w:val="00F404A1"/>
    <w:rsid w:val="00F40D5C"/>
    <w:rsid w:val="00F4127B"/>
    <w:rsid w:val="00F41940"/>
    <w:rsid w:val="00F421B7"/>
    <w:rsid w:val="00F42852"/>
    <w:rsid w:val="00F430EB"/>
    <w:rsid w:val="00F4323B"/>
    <w:rsid w:val="00F432AE"/>
    <w:rsid w:val="00F434AB"/>
    <w:rsid w:val="00F43669"/>
    <w:rsid w:val="00F43EB3"/>
    <w:rsid w:val="00F44E4A"/>
    <w:rsid w:val="00F44E75"/>
    <w:rsid w:val="00F45B53"/>
    <w:rsid w:val="00F45E3D"/>
    <w:rsid w:val="00F46637"/>
    <w:rsid w:val="00F46896"/>
    <w:rsid w:val="00F50A03"/>
    <w:rsid w:val="00F512FD"/>
    <w:rsid w:val="00F5178C"/>
    <w:rsid w:val="00F51AD7"/>
    <w:rsid w:val="00F51E02"/>
    <w:rsid w:val="00F52F9B"/>
    <w:rsid w:val="00F5316C"/>
    <w:rsid w:val="00F5376B"/>
    <w:rsid w:val="00F5387C"/>
    <w:rsid w:val="00F53D6D"/>
    <w:rsid w:val="00F54354"/>
    <w:rsid w:val="00F5461D"/>
    <w:rsid w:val="00F54B85"/>
    <w:rsid w:val="00F55326"/>
    <w:rsid w:val="00F5561F"/>
    <w:rsid w:val="00F5583F"/>
    <w:rsid w:val="00F56687"/>
    <w:rsid w:val="00F56746"/>
    <w:rsid w:val="00F5720E"/>
    <w:rsid w:val="00F5798C"/>
    <w:rsid w:val="00F57B12"/>
    <w:rsid w:val="00F57B14"/>
    <w:rsid w:val="00F60634"/>
    <w:rsid w:val="00F607B8"/>
    <w:rsid w:val="00F609DA"/>
    <w:rsid w:val="00F60E2C"/>
    <w:rsid w:val="00F61025"/>
    <w:rsid w:val="00F616C0"/>
    <w:rsid w:val="00F61751"/>
    <w:rsid w:val="00F61CA7"/>
    <w:rsid w:val="00F6230B"/>
    <w:rsid w:val="00F623BE"/>
    <w:rsid w:val="00F6242C"/>
    <w:rsid w:val="00F625DA"/>
    <w:rsid w:val="00F625FD"/>
    <w:rsid w:val="00F63E2A"/>
    <w:rsid w:val="00F63E71"/>
    <w:rsid w:val="00F640EB"/>
    <w:rsid w:val="00F6475A"/>
    <w:rsid w:val="00F6497A"/>
    <w:rsid w:val="00F65070"/>
    <w:rsid w:val="00F65230"/>
    <w:rsid w:val="00F6530D"/>
    <w:rsid w:val="00F65760"/>
    <w:rsid w:val="00F65B99"/>
    <w:rsid w:val="00F65F91"/>
    <w:rsid w:val="00F6606A"/>
    <w:rsid w:val="00F6645D"/>
    <w:rsid w:val="00F667F0"/>
    <w:rsid w:val="00F66A4A"/>
    <w:rsid w:val="00F66B34"/>
    <w:rsid w:val="00F6707D"/>
    <w:rsid w:val="00F67133"/>
    <w:rsid w:val="00F67259"/>
    <w:rsid w:val="00F67944"/>
    <w:rsid w:val="00F702DB"/>
    <w:rsid w:val="00F707AF"/>
    <w:rsid w:val="00F70C26"/>
    <w:rsid w:val="00F70C97"/>
    <w:rsid w:val="00F713A1"/>
    <w:rsid w:val="00F71596"/>
    <w:rsid w:val="00F7169A"/>
    <w:rsid w:val="00F718A2"/>
    <w:rsid w:val="00F7198D"/>
    <w:rsid w:val="00F72394"/>
    <w:rsid w:val="00F7258B"/>
    <w:rsid w:val="00F72C96"/>
    <w:rsid w:val="00F73389"/>
    <w:rsid w:val="00F73509"/>
    <w:rsid w:val="00F73B99"/>
    <w:rsid w:val="00F742EF"/>
    <w:rsid w:val="00F745EE"/>
    <w:rsid w:val="00F745FA"/>
    <w:rsid w:val="00F74A0F"/>
    <w:rsid w:val="00F74D58"/>
    <w:rsid w:val="00F753DC"/>
    <w:rsid w:val="00F755BC"/>
    <w:rsid w:val="00F755FD"/>
    <w:rsid w:val="00F756C1"/>
    <w:rsid w:val="00F75CD1"/>
    <w:rsid w:val="00F75E41"/>
    <w:rsid w:val="00F77E64"/>
    <w:rsid w:val="00F80AA5"/>
    <w:rsid w:val="00F81124"/>
    <w:rsid w:val="00F81225"/>
    <w:rsid w:val="00F81382"/>
    <w:rsid w:val="00F8145B"/>
    <w:rsid w:val="00F81F5C"/>
    <w:rsid w:val="00F81FD4"/>
    <w:rsid w:val="00F8224D"/>
    <w:rsid w:val="00F8282A"/>
    <w:rsid w:val="00F82840"/>
    <w:rsid w:val="00F83278"/>
    <w:rsid w:val="00F83309"/>
    <w:rsid w:val="00F834E4"/>
    <w:rsid w:val="00F836FF"/>
    <w:rsid w:val="00F83EB4"/>
    <w:rsid w:val="00F84036"/>
    <w:rsid w:val="00F849EC"/>
    <w:rsid w:val="00F84A36"/>
    <w:rsid w:val="00F84B84"/>
    <w:rsid w:val="00F84FFC"/>
    <w:rsid w:val="00F853AE"/>
    <w:rsid w:val="00F85AA2"/>
    <w:rsid w:val="00F85E16"/>
    <w:rsid w:val="00F866DB"/>
    <w:rsid w:val="00F872C2"/>
    <w:rsid w:val="00F874A8"/>
    <w:rsid w:val="00F875BC"/>
    <w:rsid w:val="00F876C2"/>
    <w:rsid w:val="00F8792E"/>
    <w:rsid w:val="00F90520"/>
    <w:rsid w:val="00F90AB7"/>
    <w:rsid w:val="00F90D76"/>
    <w:rsid w:val="00F91141"/>
    <w:rsid w:val="00F91527"/>
    <w:rsid w:val="00F9187C"/>
    <w:rsid w:val="00F91C27"/>
    <w:rsid w:val="00F92092"/>
    <w:rsid w:val="00F9272A"/>
    <w:rsid w:val="00F92A72"/>
    <w:rsid w:val="00F92BE7"/>
    <w:rsid w:val="00F93BF8"/>
    <w:rsid w:val="00F93EA0"/>
    <w:rsid w:val="00F95186"/>
    <w:rsid w:val="00F95B78"/>
    <w:rsid w:val="00F96BC0"/>
    <w:rsid w:val="00F96E32"/>
    <w:rsid w:val="00F9773A"/>
    <w:rsid w:val="00F97DD8"/>
    <w:rsid w:val="00F97EB2"/>
    <w:rsid w:val="00FA00C4"/>
    <w:rsid w:val="00FA06F8"/>
    <w:rsid w:val="00FA2377"/>
    <w:rsid w:val="00FA2A3E"/>
    <w:rsid w:val="00FA2E2A"/>
    <w:rsid w:val="00FA35C3"/>
    <w:rsid w:val="00FA416A"/>
    <w:rsid w:val="00FA4439"/>
    <w:rsid w:val="00FA47D8"/>
    <w:rsid w:val="00FA49E8"/>
    <w:rsid w:val="00FA58BD"/>
    <w:rsid w:val="00FA5D75"/>
    <w:rsid w:val="00FA664C"/>
    <w:rsid w:val="00FA6D08"/>
    <w:rsid w:val="00FA7747"/>
    <w:rsid w:val="00FA7B3B"/>
    <w:rsid w:val="00FB0158"/>
    <w:rsid w:val="00FB029E"/>
    <w:rsid w:val="00FB0322"/>
    <w:rsid w:val="00FB1DD3"/>
    <w:rsid w:val="00FB1FC8"/>
    <w:rsid w:val="00FB26DC"/>
    <w:rsid w:val="00FB2E1F"/>
    <w:rsid w:val="00FB33F9"/>
    <w:rsid w:val="00FB416A"/>
    <w:rsid w:val="00FB4177"/>
    <w:rsid w:val="00FB44E5"/>
    <w:rsid w:val="00FB4819"/>
    <w:rsid w:val="00FB565C"/>
    <w:rsid w:val="00FB5891"/>
    <w:rsid w:val="00FB59A8"/>
    <w:rsid w:val="00FB5A28"/>
    <w:rsid w:val="00FB5D89"/>
    <w:rsid w:val="00FB5F83"/>
    <w:rsid w:val="00FB68F3"/>
    <w:rsid w:val="00FB6F33"/>
    <w:rsid w:val="00FB7414"/>
    <w:rsid w:val="00FB7BBF"/>
    <w:rsid w:val="00FB7C75"/>
    <w:rsid w:val="00FB7FF4"/>
    <w:rsid w:val="00FC0078"/>
    <w:rsid w:val="00FC01A3"/>
    <w:rsid w:val="00FC0349"/>
    <w:rsid w:val="00FC0C1B"/>
    <w:rsid w:val="00FC18F2"/>
    <w:rsid w:val="00FC1918"/>
    <w:rsid w:val="00FC1C44"/>
    <w:rsid w:val="00FC28C4"/>
    <w:rsid w:val="00FC2B6B"/>
    <w:rsid w:val="00FC2FB7"/>
    <w:rsid w:val="00FC314A"/>
    <w:rsid w:val="00FC34BD"/>
    <w:rsid w:val="00FC3A1F"/>
    <w:rsid w:val="00FC3CA0"/>
    <w:rsid w:val="00FC5182"/>
    <w:rsid w:val="00FC573E"/>
    <w:rsid w:val="00FC591A"/>
    <w:rsid w:val="00FC598E"/>
    <w:rsid w:val="00FC5C91"/>
    <w:rsid w:val="00FC5DC2"/>
    <w:rsid w:val="00FC5EEE"/>
    <w:rsid w:val="00FC6132"/>
    <w:rsid w:val="00FC626E"/>
    <w:rsid w:val="00FC6661"/>
    <w:rsid w:val="00FC6C32"/>
    <w:rsid w:val="00FC7013"/>
    <w:rsid w:val="00FC74E0"/>
    <w:rsid w:val="00FC760A"/>
    <w:rsid w:val="00FC771A"/>
    <w:rsid w:val="00FC7A9E"/>
    <w:rsid w:val="00FC7BEC"/>
    <w:rsid w:val="00FC7CBB"/>
    <w:rsid w:val="00FD0300"/>
    <w:rsid w:val="00FD0482"/>
    <w:rsid w:val="00FD086A"/>
    <w:rsid w:val="00FD128F"/>
    <w:rsid w:val="00FD14ED"/>
    <w:rsid w:val="00FD1CC1"/>
    <w:rsid w:val="00FD2344"/>
    <w:rsid w:val="00FD2D24"/>
    <w:rsid w:val="00FD2EF1"/>
    <w:rsid w:val="00FD3348"/>
    <w:rsid w:val="00FD37C6"/>
    <w:rsid w:val="00FD382E"/>
    <w:rsid w:val="00FD3AAE"/>
    <w:rsid w:val="00FD4344"/>
    <w:rsid w:val="00FD4660"/>
    <w:rsid w:val="00FD4A56"/>
    <w:rsid w:val="00FD4DC0"/>
    <w:rsid w:val="00FD5BC3"/>
    <w:rsid w:val="00FD5DD2"/>
    <w:rsid w:val="00FD5EB8"/>
    <w:rsid w:val="00FD6102"/>
    <w:rsid w:val="00FD62E7"/>
    <w:rsid w:val="00FD62F3"/>
    <w:rsid w:val="00FD67DA"/>
    <w:rsid w:val="00FD6B6A"/>
    <w:rsid w:val="00FD6ED2"/>
    <w:rsid w:val="00FD7248"/>
    <w:rsid w:val="00FD7C61"/>
    <w:rsid w:val="00FD7EE3"/>
    <w:rsid w:val="00FE031E"/>
    <w:rsid w:val="00FE0E10"/>
    <w:rsid w:val="00FE0F7E"/>
    <w:rsid w:val="00FE10DB"/>
    <w:rsid w:val="00FE11B6"/>
    <w:rsid w:val="00FE1240"/>
    <w:rsid w:val="00FE1303"/>
    <w:rsid w:val="00FE13C4"/>
    <w:rsid w:val="00FE18E1"/>
    <w:rsid w:val="00FE19FF"/>
    <w:rsid w:val="00FE1B8F"/>
    <w:rsid w:val="00FE1BD3"/>
    <w:rsid w:val="00FE3512"/>
    <w:rsid w:val="00FE38E9"/>
    <w:rsid w:val="00FE3958"/>
    <w:rsid w:val="00FE3AAC"/>
    <w:rsid w:val="00FE3B65"/>
    <w:rsid w:val="00FE3BD6"/>
    <w:rsid w:val="00FE3C00"/>
    <w:rsid w:val="00FE3DD7"/>
    <w:rsid w:val="00FE488B"/>
    <w:rsid w:val="00FE4BA3"/>
    <w:rsid w:val="00FE4F74"/>
    <w:rsid w:val="00FE52EA"/>
    <w:rsid w:val="00FE61FC"/>
    <w:rsid w:val="00FE68A9"/>
    <w:rsid w:val="00FE6AF3"/>
    <w:rsid w:val="00FE6E7F"/>
    <w:rsid w:val="00FE7009"/>
    <w:rsid w:val="00FF0532"/>
    <w:rsid w:val="00FF09E9"/>
    <w:rsid w:val="00FF0EEC"/>
    <w:rsid w:val="00FF197B"/>
    <w:rsid w:val="00FF1A6E"/>
    <w:rsid w:val="00FF1A9F"/>
    <w:rsid w:val="00FF1CBF"/>
    <w:rsid w:val="00FF20AD"/>
    <w:rsid w:val="00FF21CB"/>
    <w:rsid w:val="00FF22F1"/>
    <w:rsid w:val="00FF280C"/>
    <w:rsid w:val="00FF3897"/>
    <w:rsid w:val="00FF3AE1"/>
    <w:rsid w:val="00FF3BCE"/>
    <w:rsid w:val="00FF3CD1"/>
    <w:rsid w:val="00FF3F33"/>
    <w:rsid w:val="00FF4356"/>
    <w:rsid w:val="00FF4574"/>
    <w:rsid w:val="00FF45F2"/>
    <w:rsid w:val="00FF49E1"/>
    <w:rsid w:val="00FF4A8A"/>
    <w:rsid w:val="00FF50E5"/>
    <w:rsid w:val="00FF6411"/>
    <w:rsid w:val="00FF6560"/>
    <w:rsid w:val="00FF6BD9"/>
    <w:rsid w:val="00FF6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6D40B5B0"/>
  <w15:chartTrackingRefBased/>
  <w15:docId w15:val="{B0FB085C-9FCB-4F1C-88FD-722B1669B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t2,body text1"/>
    <w:basedOn w:val="Normal"/>
    <w:link w:val="BodyTextChar1"/>
    <w:rsid w:val="0071520C"/>
    <w:pPr>
      <w:spacing w:after="120"/>
    </w:pPr>
    <w:rPr>
      <w:rFonts w:cs="Angsana New"/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,bt2 Char,body text1 Char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71520C"/>
    <w:rPr>
      <w:b/>
      <w:bCs/>
    </w:rPr>
  </w:style>
  <w:style w:type="paragraph" w:styleId="ListBullet">
    <w:name w:val="List Bullet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71520C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  <w:rPr>
      <w:rFonts w:cs="Angsana New"/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1520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rsid w:val="0058283A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8Char1">
    <w:name w:val="Heading 8 Char1"/>
    <w:rsid w:val="002B1A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odyText2Char1">
    <w:name w:val="Body Text 2 Char1"/>
    <w:rsid w:val="002B1AAD"/>
    <w:rPr>
      <w:rFonts w:ascii="Book Antiqua" w:eastAsia="Times New Roman" w:hAnsi="Book Antiqua" w:cs="Times New Roman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2B1AAD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 w:cs="Angsana New"/>
      <w:color w:val="17365D"/>
      <w:spacing w:val="5"/>
      <w:kern w:val="28"/>
      <w:sz w:val="52"/>
      <w:szCs w:val="66"/>
    </w:rPr>
  </w:style>
  <w:style w:type="character" w:customStyle="1" w:styleId="TitleChar">
    <w:name w:val="Title Char"/>
    <w:link w:val="Title"/>
    <w:uiPriority w:val="10"/>
    <w:rsid w:val="002B1AAD"/>
    <w:rPr>
      <w:rFonts w:ascii="Cambria" w:hAnsi="Cambria" w:cs="Angsana New"/>
      <w:color w:val="17365D"/>
      <w:spacing w:val="5"/>
      <w:kern w:val="28"/>
      <w:sz w:val="52"/>
      <w:szCs w:val="66"/>
    </w:rPr>
  </w:style>
  <w:style w:type="paragraph" w:styleId="NoSpacing">
    <w:name w:val="No Spacing"/>
    <w:uiPriority w:val="1"/>
    <w:qFormat/>
    <w:rsid w:val="002B1A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numbernegative">
    <w:name w:val="number negative"/>
    <w:basedOn w:val="Normal"/>
    <w:rsid w:val="002B1A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  <w:style w:type="character" w:styleId="Hyperlink">
    <w:name w:val="Hyperlink"/>
    <w:uiPriority w:val="99"/>
    <w:unhideWhenUsed/>
    <w:rsid w:val="002B1AAD"/>
    <w:rPr>
      <w:color w:val="0000FF"/>
      <w:u w:val="single"/>
    </w:rPr>
  </w:style>
  <w:style w:type="character" w:customStyle="1" w:styleId="HeaderChar1">
    <w:name w:val="Header Char1"/>
    <w:rsid w:val="002B1AAD"/>
    <w:rPr>
      <w:rFonts w:ascii="Arial" w:eastAsia="Times New Roman" w:hAnsi="Arial" w:cs="Times New Roman"/>
      <w:sz w:val="18"/>
      <w:szCs w:val="18"/>
    </w:rPr>
  </w:style>
  <w:style w:type="table" w:styleId="TableGridLight">
    <w:name w:val="Grid Table Light"/>
    <w:basedOn w:val="TableNormal"/>
    <w:uiPriority w:val="40"/>
    <w:rsid w:val="004F15D3"/>
    <w:rPr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4F15D3"/>
    <w:rPr>
      <w:sz w:val="22"/>
      <w:szCs w:val="28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ccountingPolicy">
    <w:name w:val="Accounting Policy"/>
    <w:basedOn w:val="Normal"/>
    <w:link w:val="AccountingPolicyChar1"/>
    <w:rsid w:val="003B712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B7123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B712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3B7123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B712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B7123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B7123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B7123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B7123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B7123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B7123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B7123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B7123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B7123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3B7123"/>
    <w:rPr>
      <w:i/>
      <w:iCs/>
    </w:rPr>
  </w:style>
  <w:style w:type="character" w:customStyle="1" w:styleId="apple-converted-space">
    <w:name w:val="apple-converted-space"/>
    <w:rsid w:val="003B7123"/>
  </w:style>
  <w:style w:type="paragraph" w:customStyle="1" w:styleId="TableParagraph">
    <w:name w:val="Table Paragraph"/>
    <w:basedOn w:val="Normal"/>
    <w:uiPriority w:val="1"/>
    <w:qFormat/>
    <w:rsid w:val="003B712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3B7123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54D92"/>
    <w:rPr>
      <w:rFonts w:cs="Angsana New"/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B54D92"/>
    <w:rPr>
      <w:rFonts w:ascii="Arial" w:hAnsi="Arial" w:cs="Angsana New"/>
      <w:szCs w:val="25"/>
    </w:rPr>
  </w:style>
  <w:style w:type="character" w:styleId="EndnoteReference">
    <w:name w:val="endnote reference"/>
    <w:uiPriority w:val="99"/>
    <w:semiHidden/>
    <w:unhideWhenUsed/>
    <w:rsid w:val="00B54D92"/>
    <w:rPr>
      <w:vertAlign w:val="superscript"/>
    </w:rPr>
  </w:style>
  <w:style w:type="character" w:styleId="FootnoteReference">
    <w:name w:val="footnote reference"/>
    <w:basedOn w:val="DefaultParagraphFont"/>
    <w:uiPriority w:val="99"/>
    <w:semiHidden/>
    <w:unhideWhenUsed/>
    <w:rsid w:val="00BB5244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BB52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B52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70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8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8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2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98426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657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71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74F66-E0E1-4B55-A020-CFE7CFC03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</TotalTime>
  <Pages>3</Pages>
  <Words>448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Somjai, Nigonyanont</cp:lastModifiedBy>
  <cp:revision>3</cp:revision>
  <cp:lastPrinted>2020-05-04T11:14:00Z</cp:lastPrinted>
  <dcterms:created xsi:type="dcterms:W3CDTF">2020-05-11T01:52:00Z</dcterms:created>
  <dcterms:modified xsi:type="dcterms:W3CDTF">2020-05-11T02:00:00Z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