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1E795" w14:textId="77777777" w:rsidR="00804175" w:rsidRPr="000B7330" w:rsidRDefault="00804175" w:rsidP="00782E20">
      <w:pPr>
        <w:pStyle w:val="IndexHeading1"/>
        <w:spacing w:after="0" w:line="380" w:lineRule="exact"/>
        <w:ind w:left="1440" w:hanging="144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14271502"/>
      <w:r w:rsidRPr="000B73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B733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0B733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ECE0557" w14:textId="77777777" w:rsidR="00A13733" w:rsidRPr="000B7330" w:rsidRDefault="00A13733" w:rsidP="00390DD8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AFACA4" w14:textId="77777777" w:rsidR="00804175" w:rsidRPr="000B7330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hanging="2458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ข้อมูลทั่วไป</w:t>
      </w:r>
    </w:p>
    <w:p w14:paraId="7E7EFC85" w14:textId="77777777" w:rsidR="00804175" w:rsidRPr="000B7330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เกณฑ์การจัดทำงบการเงินระหว่างกาล</w:t>
      </w:r>
    </w:p>
    <w:p w14:paraId="68AA7E90" w14:textId="64530F15" w:rsidR="00BE7864" w:rsidRDefault="00BE7864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</w:t>
      </w:r>
      <w:r w:rsidR="00A2272D" w:rsidRPr="000B7330">
        <w:rPr>
          <w:rFonts w:asciiTheme="majorBidi" w:hAnsiTheme="majorBidi" w:cstheme="majorBidi"/>
          <w:sz w:val="30"/>
          <w:szCs w:val="30"/>
          <w:cs/>
          <w:lang w:bidi="th-TH"/>
        </w:rPr>
        <w:t>ง</w:t>
      </w:r>
      <w:r w:rsidR="00B622E7" w:rsidRPr="00B622E7">
        <w:rPr>
          <w:rFonts w:asciiTheme="majorBidi" w:hAnsiTheme="majorBidi" w:hint="cs"/>
          <w:sz w:val="30"/>
          <w:szCs w:val="30"/>
          <w:cs/>
          <w:lang w:bidi="th-TH"/>
        </w:rPr>
        <w:t>นโยบายการ</w:t>
      </w:r>
      <w:r w:rsidRPr="000B7330">
        <w:rPr>
          <w:rFonts w:asciiTheme="majorBidi" w:hAnsiTheme="majorBidi" w:cstheme="majorBidi"/>
          <w:sz w:val="30"/>
          <w:szCs w:val="30"/>
          <w:cs/>
          <w:lang w:bidi="th-TH"/>
        </w:rPr>
        <w:t>บัญชี</w:t>
      </w:r>
    </w:p>
    <w:p w14:paraId="61768520" w14:textId="5FD836EE" w:rsidR="00504E4B" w:rsidRPr="000B7330" w:rsidRDefault="00504E4B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</w:rPr>
      </w:pPr>
      <w:r w:rsidRPr="00504E4B">
        <w:rPr>
          <w:rFonts w:asciiTheme="majorBidi" w:hAnsiTheme="majorBidi" w:hint="cs"/>
          <w:sz w:val="30"/>
          <w:szCs w:val="30"/>
          <w:cs/>
          <w:lang w:bidi="th-TH"/>
        </w:rPr>
        <w:t>ผลกระทบจากการแพร่ระบาดของโรคติดเชื้อโคโรนา</w:t>
      </w:r>
      <w:r w:rsidRPr="00504E4B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5909E0" w:rsidRPr="005909E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04E4B">
        <w:rPr>
          <w:rFonts w:asciiTheme="majorBidi" w:hAnsiTheme="majorBidi" w:cstheme="majorBidi"/>
          <w:sz w:val="30"/>
          <w:szCs w:val="30"/>
        </w:rPr>
        <w:t>019 (Covid-19)</w:t>
      </w:r>
    </w:p>
    <w:p w14:paraId="6FC64B14" w14:textId="44631B8B" w:rsidR="00FC6132" w:rsidRPr="000B7330" w:rsidRDefault="00335AC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บุคคลหรือกิจการที่เกี่ยวข้องกัน</w:t>
      </w:r>
    </w:p>
    <w:p w14:paraId="6937DD09" w14:textId="77777777" w:rsidR="00335ACC" w:rsidRPr="000B7330" w:rsidRDefault="00335ACC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เงินลงทุนในบริษัทย่อย </w:t>
      </w:r>
    </w:p>
    <w:p w14:paraId="1F279669" w14:textId="77777777" w:rsidR="00804175" w:rsidRPr="000B7330" w:rsidRDefault="0080417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ที่ดิน อาคารและอุปกรณ์</w:t>
      </w:r>
    </w:p>
    <w:p w14:paraId="6B9E7F51" w14:textId="77777777" w:rsidR="00804175" w:rsidRPr="000B7330" w:rsidRDefault="00630EB6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ส่วนงานดำเนินงาน</w:t>
      </w:r>
      <w:r w:rsidR="00953F95"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และการจำแนกรายได้</w:t>
      </w:r>
    </w:p>
    <w:p w14:paraId="6B215B7F" w14:textId="6A396D23" w:rsidR="00C36035" w:rsidRDefault="00C36035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สัญญาเช่า</w:t>
      </w:r>
    </w:p>
    <w:p w14:paraId="357C9E1B" w14:textId="490C4D37" w:rsidR="00D542D0" w:rsidRDefault="00D542D0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เครื่องมือทางการเงิน</w:t>
      </w:r>
    </w:p>
    <w:p w14:paraId="6D14F722" w14:textId="3875C0C9" w:rsidR="00A2151F" w:rsidRPr="00956422" w:rsidRDefault="00D542D0" w:rsidP="00782E20">
      <w:pPr>
        <w:pStyle w:val="index"/>
        <w:numPr>
          <w:ilvl w:val="0"/>
          <w:numId w:val="2"/>
        </w:numPr>
        <w:tabs>
          <w:tab w:val="clear" w:pos="2458"/>
          <w:tab w:val="left" w:pos="1440"/>
          <w:tab w:val="num" w:pos="1530"/>
        </w:tabs>
        <w:spacing w:after="0" w:line="380" w:lineRule="exact"/>
        <w:ind w:left="1530" w:hanging="153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t>ภาระผูกพันกับบุคคลหรือกิจการที่ไม่เกี่ยวข้องกัน</w:t>
      </w:r>
    </w:p>
    <w:p w14:paraId="4623CD27" w14:textId="504BBC80" w:rsidR="00A2151F" w:rsidRPr="00A2151F" w:rsidRDefault="00A2151F" w:rsidP="00782E20">
      <w:pPr>
        <w:pStyle w:val="index"/>
        <w:tabs>
          <w:tab w:val="clear" w:pos="1134"/>
          <w:tab w:val="left" w:pos="1440"/>
        </w:tabs>
        <w:spacing w:after="0" w:line="380" w:lineRule="exact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bookmarkEnd w:id="0"/>
    <w:p w14:paraId="10766BBD" w14:textId="77777777" w:rsidR="00804175" w:rsidRPr="000B7330" w:rsidRDefault="00804175" w:rsidP="00903DA8">
      <w:pPr>
        <w:pStyle w:val="index"/>
        <w:tabs>
          <w:tab w:val="clear" w:pos="1134"/>
          <w:tab w:val="left" w:pos="540"/>
          <w:tab w:val="left" w:pos="630"/>
        </w:tabs>
        <w:spacing w:after="0" w:line="38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br w:type="page"/>
      </w:r>
      <w:r w:rsidRPr="000B7330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A0FF5B2" w14:textId="77777777" w:rsidR="00804175" w:rsidRPr="000B7330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5184CE" w14:textId="67424A31" w:rsidR="00804175" w:rsidRPr="000B7330" w:rsidRDefault="00804175" w:rsidP="000B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A7B3B" w:rsidRPr="000B7330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BE7864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11</w:t>
      </w:r>
      <w:r w:rsidR="00863BDA">
        <w:rPr>
          <w:rFonts w:asciiTheme="majorBidi" w:hAnsiTheme="majorBidi" w:cstheme="majorBidi"/>
          <w:sz w:val="30"/>
          <w:szCs w:val="30"/>
        </w:rPr>
        <w:t xml:space="preserve"> </w:t>
      </w:r>
      <w:r w:rsidR="00A144C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863B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63</w:t>
      </w:r>
    </w:p>
    <w:p w14:paraId="6F60B630" w14:textId="77777777" w:rsidR="00804175" w:rsidRPr="000B7330" w:rsidRDefault="00804175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C3A4A18" w14:textId="77777777" w:rsidR="008F6C75" w:rsidRPr="000B7330" w:rsidRDefault="008F6C75" w:rsidP="00AB3DE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133961E6" w14:textId="77777777" w:rsidR="008F6C75" w:rsidRPr="000B7330" w:rsidRDefault="008F6C75" w:rsidP="008F6C75">
      <w:pPr>
        <w:rPr>
          <w:rFonts w:asciiTheme="majorBidi" w:hAnsiTheme="majorBidi" w:cstheme="majorBidi"/>
          <w:sz w:val="30"/>
          <w:szCs w:val="30"/>
          <w:cs/>
        </w:rPr>
      </w:pPr>
    </w:p>
    <w:p w14:paraId="69759E1B" w14:textId="51336FEB" w:rsidR="00D65FA8" w:rsidRPr="0068499E" w:rsidRDefault="00D65FA8" w:rsidP="00D65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8499E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บริษัทและบริษัทย่อยดำเนินธุรกิจหลักเกี่ยวกับการจัดจำหน่ายเครื่องเขียน หนังสือ และอุปกรณ์สำนักงาน โดยรับ</w:t>
      </w:r>
      <w:r w:rsidR="00DD43D1" w:rsidRPr="0068499E">
        <w:rPr>
          <w:rFonts w:asciiTheme="majorBidi" w:hAnsiTheme="majorBidi" w:cstheme="majorBidi"/>
          <w:sz w:val="30"/>
          <w:szCs w:val="30"/>
        </w:rPr>
        <w:br/>
      </w:r>
      <w:r w:rsidRPr="0068499E">
        <w:rPr>
          <w:rFonts w:asciiTheme="majorBidi" w:hAnsiTheme="majorBidi" w:cstheme="majorBidi"/>
          <w:sz w:val="30"/>
          <w:szCs w:val="30"/>
          <w:cs/>
        </w:rPr>
        <w:t xml:space="preserve">คำสั่งซื้อผ่านระบบ </w:t>
      </w:r>
      <w:r w:rsidRPr="0068499E">
        <w:rPr>
          <w:rFonts w:asciiTheme="majorBidi" w:hAnsiTheme="majorBidi" w:cstheme="majorBidi"/>
          <w:sz w:val="30"/>
          <w:szCs w:val="30"/>
        </w:rPr>
        <w:t xml:space="preserve">Call-Center </w:t>
      </w:r>
      <w:r w:rsidRPr="0068499E">
        <w:rPr>
          <w:rFonts w:asciiTheme="majorBidi" w:hAnsiTheme="majorBidi" w:cstheme="majorBidi"/>
          <w:sz w:val="30"/>
          <w:szCs w:val="30"/>
          <w:cs/>
        </w:rPr>
        <w:t>ระบบเว็บไซต์ และขายผ่านหน้าร้าน จำหน่ายหนังสืออิเล็กทรอนิกส์ และให้เช่าพื้นที่คลังสินค้า รายละเอียดของบริษัทย่อย ณ วันที่</w:t>
      </w:r>
      <w:r w:rsidRPr="0068499E">
        <w:rPr>
          <w:rFonts w:asciiTheme="majorBidi" w:hAnsiTheme="majorBidi" w:cstheme="majorBidi"/>
          <w:sz w:val="30"/>
          <w:szCs w:val="30"/>
        </w:rPr>
        <w:t xml:space="preserve"> </w:t>
      </w:r>
      <w:r w:rsidR="00834815" w:rsidRPr="0068499E">
        <w:rPr>
          <w:rFonts w:asciiTheme="majorBidi" w:hAnsiTheme="majorBidi" w:cstheme="majorBidi"/>
          <w:sz w:val="30"/>
          <w:szCs w:val="30"/>
          <w:cs/>
        </w:rPr>
        <w:t>3</w:t>
      </w:r>
      <w:r w:rsidR="006F7AC0">
        <w:rPr>
          <w:rFonts w:asciiTheme="majorBidi" w:hAnsiTheme="majorBidi" w:cstheme="majorBidi"/>
          <w:sz w:val="30"/>
          <w:szCs w:val="30"/>
        </w:rPr>
        <w:t>1</w:t>
      </w:r>
      <w:r w:rsidR="00834815" w:rsidRPr="006849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44C3" w:rsidRPr="0068499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63</w:t>
      </w:r>
      <w:r w:rsidRPr="0068499E">
        <w:rPr>
          <w:rFonts w:asciiTheme="majorBidi" w:hAnsiTheme="majorBidi" w:cstheme="majorBidi"/>
          <w:sz w:val="30"/>
          <w:szCs w:val="30"/>
        </w:rPr>
        <w:t xml:space="preserve"> </w:t>
      </w:r>
      <w:r w:rsidRPr="0068499E">
        <w:rPr>
          <w:rFonts w:asciiTheme="majorBidi" w:hAnsiTheme="majorBidi" w:cstheme="majorBidi"/>
          <w:sz w:val="30"/>
          <w:szCs w:val="30"/>
          <w:cs/>
        </w:rPr>
        <w:t>และ</w:t>
      </w:r>
      <w:r w:rsidR="004471C8" w:rsidRPr="0068499E">
        <w:rPr>
          <w:rFonts w:asciiTheme="majorBidi" w:hAnsiTheme="majorBidi" w:cstheme="majorBidi"/>
          <w:sz w:val="30"/>
          <w:szCs w:val="30"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31</w:t>
      </w:r>
      <w:r w:rsidR="004471C8" w:rsidRPr="0068499E">
        <w:rPr>
          <w:rFonts w:asciiTheme="majorBidi" w:hAnsiTheme="majorBidi" w:cstheme="majorBidi"/>
          <w:sz w:val="30"/>
          <w:szCs w:val="30"/>
        </w:rPr>
        <w:t xml:space="preserve"> </w:t>
      </w:r>
      <w:r w:rsidR="004471C8" w:rsidRPr="0068499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Pr="0068499E">
        <w:rPr>
          <w:rFonts w:asciiTheme="majorBidi" w:hAnsiTheme="majorBidi" w:cstheme="majorBidi"/>
          <w:sz w:val="30"/>
          <w:szCs w:val="30"/>
        </w:rPr>
        <w:t xml:space="preserve"> </w:t>
      </w:r>
      <w:r w:rsidRPr="0068499E">
        <w:rPr>
          <w:rFonts w:asciiTheme="majorBidi" w:hAnsiTheme="majorBidi" w:cstheme="majorBidi"/>
          <w:sz w:val="30"/>
          <w:szCs w:val="30"/>
          <w:cs/>
        </w:rPr>
        <w:t>ได้เปิดเผยไว้ใน</w:t>
      </w:r>
      <w:r w:rsidR="0068499E">
        <w:rPr>
          <w:rFonts w:asciiTheme="majorBidi" w:hAnsiTheme="majorBidi" w:cstheme="majorBidi"/>
          <w:sz w:val="30"/>
          <w:szCs w:val="30"/>
          <w:cs/>
        </w:rPr>
        <w:br/>
      </w:r>
      <w:r w:rsidRPr="0068499E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6F7AC0">
        <w:rPr>
          <w:rFonts w:asciiTheme="majorBidi" w:hAnsiTheme="majorBidi" w:cstheme="majorBidi"/>
          <w:sz w:val="30"/>
          <w:szCs w:val="30"/>
        </w:rPr>
        <w:t>6</w:t>
      </w:r>
    </w:p>
    <w:p w14:paraId="603F589C" w14:textId="77777777" w:rsidR="0085744E" w:rsidRPr="008B0F4D" w:rsidRDefault="0085744E" w:rsidP="008F6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79373A9A" w14:textId="77777777" w:rsidR="0015706E" w:rsidRPr="000B7330" w:rsidRDefault="00804175" w:rsidP="0021279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6D00F4B" w14:textId="77777777" w:rsidR="0015706E" w:rsidRPr="000B7330" w:rsidRDefault="0015706E" w:rsidP="0015706E">
      <w:pPr>
        <w:rPr>
          <w:rFonts w:asciiTheme="majorBidi" w:hAnsiTheme="majorBidi" w:cstheme="majorBidi"/>
          <w:sz w:val="30"/>
          <w:szCs w:val="30"/>
        </w:rPr>
      </w:pPr>
    </w:p>
    <w:p w14:paraId="06E79913" w14:textId="77777777" w:rsidR="008F6C75" w:rsidRPr="000B7330" w:rsidRDefault="008F6C75" w:rsidP="00212791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  <w:tab w:val="left" w:pos="630"/>
        </w:tabs>
        <w:ind w:left="540" w:right="-43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เกณฑ์การถือปฏิบัติ</w:t>
      </w:r>
    </w:p>
    <w:p w14:paraId="7DE825CC" w14:textId="77777777" w:rsidR="008F6C75" w:rsidRPr="000B7330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FEF048" w14:textId="61313761" w:rsidR="008F6C75" w:rsidRPr="000B7330" w:rsidRDefault="008F6C75" w:rsidP="0015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0B7330">
        <w:rPr>
          <w:rFonts w:asciiTheme="majorBidi" w:hAnsiTheme="majorBidi" w:cstheme="majorBidi"/>
          <w:sz w:val="30"/>
          <w:szCs w:val="30"/>
          <w:cs/>
        </w:rPr>
        <w:t>นี้</w:t>
      </w:r>
      <w:r w:rsidR="0090004D" w:rsidRPr="000B7330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D70717">
        <w:rPr>
          <w:rFonts w:asciiTheme="majorBidi" w:hAnsiTheme="majorBidi" w:cstheme="majorBidi"/>
          <w:sz w:val="30"/>
          <w:szCs w:val="30"/>
        </w:rPr>
        <w:br/>
      </w:r>
      <w:r w:rsidR="0090004D" w:rsidRPr="000B7330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396F" w:rsidRPr="000B7330">
        <w:rPr>
          <w:rFonts w:asciiTheme="majorBidi" w:hAnsiTheme="majorBidi" w:cstheme="majorBidi"/>
          <w:sz w:val="30"/>
          <w:szCs w:val="30"/>
        </w:rPr>
        <w:t>(“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03396F" w:rsidRPr="000B7330">
        <w:rPr>
          <w:rFonts w:asciiTheme="majorBidi" w:hAnsiTheme="majorBidi" w:cstheme="majorBidi"/>
          <w:sz w:val="30"/>
          <w:szCs w:val="30"/>
        </w:rPr>
        <w:t>”)</w:t>
      </w:r>
      <w:r w:rsidR="0003396F" w:rsidRPr="000B73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864" w:rsidRPr="000B7330">
        <w:rPr>
          <w:rFonts w:asciiTheme="majorBidi" w:hAnsiTheme="majorBidi" w:cstheme="majorBidi"/>
          <w:sz w:val="30"/>
          <w:szCs w:val="30"/>
          <w:cs/>
        </w:rPr>
        <w:t>ตาม</w:t>
      </w:r>
      <w:r w:rsidR="0080063F" w:rsidRPr="000B7330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ฉบับที่ </w:t>
      </w:r>
      <w:r w:rsidR="006F7AC0">
        <w:rPr>
          <w:rFonts w:asciiTheme="majorBidi" w:hAnsiTheme="majorBidi" w:cstheme="majorBidi"/>
          <w:sz w:val="30"/>
          <w:szCs w:val="30"/>
        </w:rPr>
        <w:t>34</w:t>
      </w:r>
      <w:r w:rsidR="00BE7864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46D17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8E0FD6" w:rsidRPr="000B733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0B7330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15706E"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0B7330">
        <w:rPr>
          <w:rFonts w:asciiTheme="majorBidi" w:hAnsiTheme="majorBidi" w:cstheme="majorBidi"/>
          <w:spacing w:val="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BCBD3" w14:textId="3D845691" w:rsidR="000254C1" w:rsidRPr="000B7330" w:rsidRDefault="000254C1" w:rsidP="00025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DA28D" w14:textId="28CB0446" w:rsidR="00A46D17" w:rsidRDefault="008F6C75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71D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7371DC" w:rsidRPr="007371DC">
        <w:rPr>
          <w:rFonts w:asciiTheme="majorBidi" w:hAnsiTheme="majorBidi" w:cstheme="majorBidi" w:hint="cs"/>
          <w:sz w:val="30"/>
          <w:szCs w:val="30"/>
          <w:cs/>
        </w:rPr>
        <w:t>มิได้</w:t>
      </w:r>
      <w:r w:rsidRPr="007371DC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7371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71D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</w:t>
      </w:r>
      <w:r w:rsidR="008B0F4D" w:rsidRPr="007371DC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7371DC">
        <w:rPr>
          <w:rFonts w:asciiTheme="majorBidi" w:hAnsiTheme="majorBidi" w:cstheme="majorBidi"/>
          <w:sz w:val="30"/>
          <w:szCs w:val="30"/>
          <w:cs/>
        </w:rPr>
        <w:t>จึงควรอ่านควบคู</w:t>
      </w:r>
      <w:r w:rsidR="00397AF2" w:rsidRPr="007371DC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7371DC">
        <w:rPr>
          <w:rFonts w:asciiTheme="majorBidi" w:hAnsiTheme="majorBidi" w:cstheme="majorBidi"/>
          <w:sz w:val="30"/>
          <w:szCs w:val="30"/>
          <w:cs/>
        </w:rPr>
        <w:t>กับงบการเงินของบริษัท</w:t>
      </w:r>
      <w:r w:rsidR="00A2151F" w:rsidRPr="00A2151F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743D6A" w:rsidRPr="007371DC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7371DC">
        <w:rPr>
          <w:rFonts w:asciiTheme="majorBidi" w:hAnsiTheme="majorBidi" w:cstheme="majorBidi"/>
          <w:sz w:val="30"/>
          <w:szCs w:val="30"/>
          <w:cs/>
        </w:rPr>
        <w:t>ปีสิ้นสุดวันที่</w:t>
      </w:r>
      <w:r w:rsidR="00A2151F">
        <w:rPr>
          <w:rFonts w:asciiTheme="majorBidi" w:hAnsiTheme="majorBidi" w:cstheme="majorBidi"/>
          <w:sz w:val="30"/>
          <w:szCs w:val="30"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31</w:t>
      </w:r>
      <w:r w:rsidR="003D23A7" w:rsidRPr="007371D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</w:p>
    <w:p w14:paraId="020041D4" w14:textId="5EEA1125" w:rsidR="007371DC" w:rsidRDefault="007371DC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09BF3" w14:textId="0FCF9B5A" w:rsidR="007371DC" w:rsidRDefault="007371DC" w:rsidP="00A4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71DC">
        <w:rPr>
          <w:rFonts w:asciiTheme="majorBidi" w:hAnsiTheme="majorBidi" w:cs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B8760E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B8760E" w:rsidRPr="00B8760E">
        <w:rPr>
          <w:rFonts w:asciiTheme="majorBidi" w:hAnsiTheme="majorBidi" w:cs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  <w:r w:rsidRPr="007371DC">
        <w:rPr>
          <w:rFonts w:asciiTheme="majorBidi" w:hAnsiTheme="majorBidi" w:cs="Angsana New" w:hint="cs"/>
          <w:sz w:val="30"/>
          <w:szCs w:val="30"/>
          <w:cs/>
        </w:rPr>
        <w:t>และมาตรฐานการรายงานทางการเงิน</w:t>
      </w:r>
      <w:r w:rsidRPr="007371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71DC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7371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16</w:t>
      </w:r>
      <w:r w:rsidRPr="007371DC">
        <w:rPr>
          <w:rFonts w:asciiTheme="majorBidi" w:hAnsiTheme="majorBidi" w:cstheme="majorBidi"/>
          <w:sz w:val="30"/>
          <w:szCs w:val="30"/>
        </w:rPr>
        <w:t xml:space="preserve"> </w:t>
      </w:r>
      <w:r w:rsidRPr="007371DC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7371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D0115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สัญญาเช่า</w:t>
      </w:r>
      <w:r w:rsidRPr="007371D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371DC">
        <w:rPr>
          <w:rFonts w:asciiTheme="majorBidi" w:hAnsiTheme="majorBidi" w:cstheme="majorBidi"/>
          <w:sz w:val="30"/>
          <w:szCs w:val="30"/>
        </w:rPr>
        <w:t xml:space="preserve">TFRS </w:t>
      </w:r>
      <w:r w:rsidR="006F7AC0">
        <w:rPr>
          <w:rFonts w:asciiTheme="majorBidi" w:hAnsiTheme="majorBidi" w:cstheme="majorBidi"/>
          <w:sz w:val="30"/>
          <w:szCs w:val="30"/>
        </w:rPr>
        <w:t>16</w:t>
      </w:r>
      <w:r w:rsidRPr="007371DC">
        <w:rPr>
          <w:rFonts w:asciiTheme="majorBidi" w:hAnsiTheme="majorBidi" w:cstheme="majorBidi"/>
          <w:sz w:val="30"/>
          <w:szCs w:val="30"/>
        </w:rPr>
        <w:t xml:space="preserve">) </w:t>
      </w:r>
      <w:r w:rsidRPr="007371DC">
        <w:rPr>
          <w:rFonts w:asciiTheme="majorBidi" w:hAnsiTheme="majorBidi" w:cs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7371D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0EAD">
        <w:rPr>
          <w:rFonts w:asciiTheme="majorBidi" w:hAnsiTheme="majorBidi" w:cstheme="majorBidi"/>
          <w:sz w:val="30"/>
          <w:szCs w:val="30"/>
        </w:rPr>
        <w:t>3</w:t>
      </w:r>
    </w:p>
    <w:p w14:paraId="37B1395E" w14:textId="77777777" w:rsidR="00782E20" w:rsidRDefault="0078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B8BAC3" w14:textId="3BE0BCA1" w:rsidR="008F6C75" w:rsidRPr="000B7330" w:rsidRDefault="00884A43" w:rsidP="00C903C3">
      <w:pPr>
        <w:pStyle w:val="Heading1"/>
        <w:keepLines/>
        <w:numPr>
          <w:ilvl w:val="1"/>
          <w:numId w:val="3"/>
        </w:numPr>
        <w:shd w:val="clear" w:color="auto" w:fill="auto"/>
        <w:tabs>
          <w:tab w:val="clear" w:pos="504"/>
        </w:tabs>
        <w:spacing w:line="240" w:lineRule="auto"/>
        <w:ind w:right="-43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lastRenderedPageBreak/>
        <w:t>การใช้วิจารณญาณ</w:t>
      </w:r>
      <w:r w:rsidR="0024312D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การประมาณการ</w:t>
      </w:r>
      <w:r w:rsidR="0024312D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5772A9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>และนโยบายการบัญชี</w:t>
      </w:r>
      <w:r w:rsidR="008F6C75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</w:rPr>
        <w:t xml:space="preserve"> </w:t>
      </w:r>
      <w:r w:rsidR="008F6C75" w:rsidRPr="000B733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</w:rPr>
        <w:t xml:space="preserve">  </w:t>
      </w:r>
    </w:p>
    <w:p w14:paraId="4BE1B397" w14:textId="77777777" w:rsidR="008F6C75" w:rsidRPr="000B7330" w:rsidRDefault="008F6C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37F26" w14:textId="4D9F75B4" w:rsidR="00FF4A8A" w:rsidRPr="009C497F" w:rsidRDefault="0015706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497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9C497F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9C497F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C497F">
        <w:rPr>
          <w:rFonts w:asciiTheme="majorBidi" w:hAnsiTheme="majorBidi" w:cstheme="majorBidi"/>
          <w:sz w:val="30"/>
          <w:szCs w:val="30"/>
          <w:cs/>
        </w:rPr>
        <w:t>ใช้วิจารณญาณ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>และ</w:t>
      </w:r>
      <w:r w:rsidRPr="009C497F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667990" w:rsidRPr="009C497F">
        <w:rPr>
          <w:rFonts w:asciiTheme="majorBidi" w:hAnsiTheme="majorBidi" w:cstheme="majorBidi"/>
          <w:sz w:val="30"/>
          <w:szCs w:val="30"/>
          <w:cs/>
        </w:rPr>
        <w:t>การ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</w:t>
      </w:r>
      <w:r w:rsidR="00CA3214" w:rsidRPr="009C497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A3214" w:rsidRPr="009C497F">
        <w:rPr>
          <w:rFonts w:asciiTheme="majorBidi" w:hAnsiTheme="majorBidi" w:cstheme="majorBidi"/>
          <w:sz w:val="30"/>
          <w:szCs w:val="30"/>
        </w:rPr>
        <w:t xml:space="preserve"> 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="00F66A4A" w:rsidRPr="009C497F">
        <w:rPr>
          <w:rFonts w:asciiTheme="majorBidi" w:hAnsiTheme="majorBidi" w:cstheme="majorBidi"/>
          <w:sz w:val="30"/>
          <w:szCs w:val="30"/>
        </w:rPr>
        <w:br/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3E4303" w:rsidRPr="009C497F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6F7AC0" w:rsidRPr="009C497F">
        <w:rPr>
          <w:rFonts w:asciiTheme="majorBidi" w:hAnsiTheme="majorBidi" w:cstheme="majorBidi"/>
          <w:sz w:val="30"/>
          <w:szCs w:val="30"/>
        </w:rPr>
        <w:t>31</w:t>
      </w:r>
      <w:r w:rsidR="002731E0" w:rsidRPr="009C497F">
        <w:rPr>
          <w:rFonts w:asciiTheme="majorBidi" w:hAnsiTheme="majorBidi" w:cstheme="majorBidi"/>
          <w:sz w:val="30"/>
          <w:szCs w:val="30"/>
        </w:rPr>
        <w:t xml:space="preserve"> 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 w:rsidRPr="009C497F">
        <w:rPr>
          <w:rFonts w:asciiTheme="majorBidi" w:hAnsiTheme="majorBidi" w:cstheme="majorBidi"/>
          <w:sz w:val="30"/>
          <w:szCs w:val="30"/>
        </w:rPr>
        <w:t>6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="002731E0" w:rsidRPr="009C497F">
        <w:rPr>
          <w:rFonts w:asciiTheme="majorBidi" w:hAnsiTheme="majorBidi" w:cstheme="majorBidi"/>
          <w:sz w:val="30"/>
          <w:szCs w:val="30"/>
          <w:cs/>
        </w:rPr>
        <w:t xml:space="preserve"> เว้นแต่</w:t>
      </w:r>
      <w:r w:rsidR="003E4303" w:rsidRPr="009C497F">
        <w:rPr>
          <w:rFonts w:asciiTheme="majorBidi" w:hAnsiTheme="majorBidi" w:cs="Angsana New" w:hint="cs"/>
          <w:sz w:val="30"/>
          <w:szCs w:val="30"/>
          <w:cs/>
        </w:rPr>
        <w:t>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AA1E95" w:rsidRPr="009C497F">
        <w:rPr>
          <w:rFonts w:asciiTheme="majorBidi" w:hAnsiTheme="majorBidi" w:cs="Angsana New" w:hint="cs"/>
          <w:sz w:val="30"/>
          <w:szCs w:val="30"/>
          <w:cs/>
        </w:rPr>
        <w:t>และการแพร่ระบาดของ</w:t>
      </w:r>
      <w:r w:rsidR="009C497F">
        <w:rPr>
          <w:rFonts w:asciiTheme="majorBidi" w:hAnsiTheme="majorBidi" w:cs="Angsana New"/>
          <w:sz w:val="30"/>
          <w:szCs w:val="30"/>
        </w:rPr>
        <w:t xml:space="preserve">                    </w:t>
      </w:r>
      <w:r w:rsidR="00AA1E95" w:rsidRPr="009C497F">
        <w:rPr>
          <w:rFonts w:asciiTheme="majorBidi" w:hAnsiTheme="majorBidi" w:cs="Angsana New" w:hint="cs"/>
          <w:sz w:val="30"/>
          <w:szCs w:val="30"/>
          <w:cs/>
        </w:rPr>
        <w:t>โรคติดเชื้อไวรัสโคโรนา</w:t>
      </w:r>
      <w:r w:rsidR="00AA1E95" w:rsidRPr="009C49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09E0" w:rsidRPr="005909E0">
        <w:rPr>
          <w:rFonts w:asciiTheme="majorBidi" w:hAnsiTheme="majorBidi" w:cs="Angsana New"/>
          <w:sz w:val="30"/>
          <w:szCs w:val="30"/>
        </w:rPr>
        <w:t>2</w:t>
      </w:r>
      <w:r w:rsidR="00C70EAD">
        <w:rPr>
          <w:rFonts w:asciiTheme="majorBidi" w:hAnsiTheme="majorBidi" w:cs="Angsana New"/>
          <w:sz w:val="30"/>
          <w:szCs w:val="30"/>
        </w:rPr>
        <w:t>019</w:t>
      </w:r>
      <w:r w:rsidR="00AA1E95" w:rsidRPr="009C497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1E95" w:rsidRPr="009C497F">
        <w:rPr>
          <w:rFonts w:asciiTheme="majorBidi" w:hAnsiTheme="majorBidi" w:cs="Angsana New"/>
          <w:sz w:val="30"/>
          <w:szCs w:val="30"/>
        </w:rPr>
        <w:t>Covid-</w:t>
      </w:r>
      <w:r w:rsidR="00E9057A">
        <w:rPr>
          <w:rFonts w:asciiTheme="majorBidi" w:hAnsiTheme="majorBidi" w:cs="Angsana New"/>
          <w:sz w:val="30"/>
          <w:szCs w:val="30"/>
        </w:rPr>
        <w:t>19</w:t>
      </w:r>
      <w:r w:rsidR="00AA1E95" w:rsidRPr="009C497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3E4303" w:rsidRPr="009C497F">
        <w:rPr>
          <w:rFonts w:asciiTheme="majorBidi" w:hAnsiTheme="majorBidi" w:cs="Angsana New" w:hint="cs"/>
          <w:sz w:val="30"/>
          <w:szCs w:val="30"/>
          <w:cs/>
        </w:rPr>
        <w:t>ตามที่ได้อธิบายไว้ในหมายเหตุข้อ</w:t>
      </w:r>
      <w:r w:rsidR="003E4303" w:rsidRPr="009C497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0EAD">
        <w:rPr>
          <w:rFonts w:asciiTheme="majorBidi" w:hAnsiTheme="majorBidi" w:cs="Angsana New"/>
          <w:sz w:val="30"/>
          <w:szCs w:val="30"/>
        </w:rPr>
        <w:t>3</w:t>
      </w:r>
      <w:r w:rsidR="0008744D" w:rsidRPr="009C49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E95" w:rsidRPr="009C497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70EAD">
        <w:rPr>
          <w:rFonts w:asciiTheme="majorBidi" w:hAnsiTheme="majorBidi" w:cstheme="majorBidi"/>
          <w:sz w:val="30"/>
          <w:szCs w:val="30"/>
        </w:rPr>
        <w:t>4</w:t>
      </w:r>
      <w:r w:rsidR="00AA1E95" w:rsidRPr="009C497F">
        <w:rPr>
          <w:rFonts w:asciiTheme="majorBidi" w:hAnsiTheme="majorBidi" w:cstheme="majorBidi"/>
          <w:sz w:val="30"/>
          <w:szCs w:val="30"/>
        </w:rPr>
        <w:t xml:space="preserve"> </w:t>
      </w:r>
      <w:r w:rsidR="00AA1E95" w:rsidRPr="009C497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7D219FBB" w14:textId="77777777" w:rsidR="00FF4A8A" w:rsidRPr="000B7330" w:rsidRDefault="00FF4A8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C4D4D8E" w14:textId="0033F8BE" w:rsidR="00B17A02" w:rsidRPr="000B7330" w:rsidRDefault="00B17A0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</w:t>
      </w:r>
      <w:r w:rsidR="0025298E"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</w:t>
      </w:r>
      <w:r w:rsidR="003E430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นโยบายการ</w:t>
      </w: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บัญชี      </w:t>
      </w:r>
    </w:p>
    <w:p w14:paraId="16015190" w14:textId="77777777" w:rsidR="00DF529D" w:rsidRPr="00AD6D72" w:rsidRDefault="00DF529D" w:rsidP="005909E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AC0C796" w14:textId="5BD7460C" w:rsidR="00970E59" w:rsidRDefault="00970E59" w:rsidP="00E05D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6D7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AD6D72">
        <w:rPr>
          <w:rFonts w:asciiTheme="majorBidi" w:hAnsiTheme="majorBidi" w:cstheme="majorBidi"/>
          <w:sz w:val="30"/>
          <w:szCs w:val="30"/>
        </w:rPr>
        <w:t xml:space="preserve">1 </w:t>
      </w:r>
      <w:r w:rsidRPr="00AD6D7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909E0" w:rsidRPr="005909E0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AD6D72">
        <w:rPr>
          <w:rFonts w:asciiTheme="majorBidi" w:hAnsiTheme="majorBidi" w:cstheme="majorBidi"/>
          <w:sz w:val="30"/>
          <w:szCs w:val="30"/>
        </w:rPr>
        <w:t xml:space="preserve">63 </w:t>
      </w:r>
      <w:r w:rsidRPr="00AD6D7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AD6D72">
        <w:rPr>
          <w:rFonts w:asciiTheme="majorBidi" w:hAnsiTheme="majorBidi" w:cstheme="majorBidi"/>
          <w:sz w:val="30"/>
          <w:szCs w:val="30"/>
        </w:rPr>
        <w:t xml:space="preserve">TFRS 16 </w:t>
      </w:r>
      <w:r w:rsidRPr="00AD6D72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AD6D72">
        <w:rPr>
          <w:rFonts w:asciiTheme="majorBidi" w:hAnsiTheme="majorBidi" w:cstheme="majorBidi"/>
          <w:sz w:val="30"/>
          <w:szCs w:val="30"/>
        </w:rPr>
        <w:t xml:space="preserve">17 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D6D7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D72">
        <w:rPr>
          <w:rFonts w:asciiTheme="majorBidi" w:hAnsiTheme="majorBidi" w:cstheme="majorBidi"/>
          <w:sz w:val="30"/>
          <w:szCs w:val="30"/>
        </w:rPr>
        <w:t xml:space="preserve">(TAS 17) 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D6D72">
        <w:rPr>
          <w:rFonts w:asciiTheme="majorBidi" w:hAnsiTheme="majorBidi" w:cstheme="majorBidi"/>
          <w:sz w:val="30"/>
          <w:szCs w:val="30"/>
        </w:rPr>
        <w:t xml:space="preserve">4 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D6D7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AD6D72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D72">
        <w:rPr>
          <w:rFonts w:asciiTheme="majorBidi" w:hAnsiTheme="majorBidi" w:cstheme="majorBidi"/>
          <w:sz w:val="30"/>
          <w:szCs w:val="30"/>
        </w:rPr>
        <w:t xml:space="preserve">(TFRIC 4) 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AD6D72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AD6D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6D7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AD6D7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B3DFD2" w14:textId="77777777" w:rsidR="006418EF" w:rsidRPr="00AD6D72" w:rsidRDefault="006418EF" w:rsidP="00970E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6BC3A137" w14:textId="63E395FC" w:rsidR="00970E59" w:rsidRPr="001701C8" w:rsidRDefault="00970E59" w:rsidP="00E05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701C8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</w:t>
      </w:r>
      <w:r w:rsidR="00FD5BC3">
        <w:rPr>
          <w:rFonts w:asciiTheme="majorBidi" w:eastAsia="Calibri" w:hAnsiTheme="majorBidi" w:cstheme="majorBidi" w:hint="cs"/>
          <w:sz w:val="30"/>
          <w:szCs w:val="30"/>
          <w:cs/>
        </w:rPr>
        <w:t>า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>ในกำไรหรือขาดทุนโดยวิธีเส้นตรงตลอดอายุสัญญาเช่า  ตาม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F7AC0">
        <w:rPr>
          <w:rFonts w:asciiTheme="majorBidi" w:eastAsia="Calibri" w:hAnsiTheme="majorBidi" w:cstheme="majorBidi"/>
          <w:sz w:val="30"/>
          <w:szCs w:val="30"/>
        </w:rPr>
        <w:t>16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1701C8">
        <w:rPr>
          <w:rFonts w:asciiTheme="majorBidi" w:eastAsia="Calibri" w:hAnsiTheme="majorBidi" w:cstheme="majorBidi"/>
          <w:sz w:val="30"/>
          <w:szCs w:val="30"/>
        </w:rPr>
        <w:t xml:space="preserve">       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</w:t>
      </w:r>
      <w:r w:rsidRPr="001701C8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1701C8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F7AC0">
        <w:rPr>
          <w:rFonts w:asciiTheme="majorBidi" w:eastAsia="Calibri" w:hAnsiTheme="majorBidi" w:cstheme="majorBidi"/>
          <w:sz w:val="30"/>
          <w:szCs w:val="30"/>
        </w:rPr>
        <w:t>1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5909E0" w:rsidRPr="005909E0">
        <w:rPr>
          <w:rFonts w:asciiTheme="majorBidi" w:eastAsia="Calibri" w:hAnsiTheme="majorBidi" w:cstheme="majorBidi"/>
          <w:sz w:val="30"/>
          <w:szCs w:val="30"/>
        </w:rPr>
        <w:t>25</w:t>
      </w:r>
      <w:r w:rsidR="006F7AC0">
        <w:rPr>
          <w:rFonts w:asciiTheme="majorBidi" w:eastAsia="Calibri" w:hAnsiTheme="majorBidi" w:cstheme="majorBidi"/>
          <w:sz w:val="30"/>
          <w:szCs w:val="30"/>
        </w:rPr>
        <w:t>63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1701C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701C8">
        <w:rPr>
          <w:rFonts w:asciiTheme="majorBidi" w:eastAsia="Calibr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5A356D2" w14:textId="77777777" w:rsidR="00AD6D72" w:rsidRPr="000C2263" w:rsidRDefault="00AD6D72" w:rsidP="0094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3FEFEE" w14:textId="51F0D86B" w:rsidR="00AD6D72" w:rsidRPr="006044D7" w:rsidRDefault="00AD6D72" w:rsidP="00E0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044D7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58E45D25" w14:textId="2525AFEC" w:rsidR="00AD6D72" w:rsidRPr="006044D7" w:rsidRDefault="00AD6D72" w:rsidP="00E05D00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6044D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F7AC0" w:rsidRPr="006044D7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5909E0" w:rsidRPr="006044D7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Pr="006044D7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6044D7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Pr="006044D7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4BD62C8F" w14:textId="77777777" w:rsidR="00AD6D72" w:rsidRPr="00AD6D72" w:rsidRDefault="00AD6D72" w:rsidP="00E05D00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D6D7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AD6D7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27834CD" w14:textId="77777777" w:rsidR="00AD6D72" w:rsidRPr="00AD6D72" w:rsidRDefault="00AD6D72" w:rsidP="009F5C8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D6D7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AD6D7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F012E7E" w14:textId="77777777" w:rsidR="00AD6D72" w:rsidRPr="00AD6D72" w:rsidRDefault="00AD6D72" w:rsidP="00B8664D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D6D72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AD6D7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5C24457" w14:textId="77777777" w:rsidR="00941218" w:rsidRPr="007E2B46" w:rsidRDefault="00941218" w:rsidP="007E2B46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AD6D72" w:rsidRPr="002D1C3F" w14:paraId="05FA680B" w14:textId="77777777" w:rsidTr="006044D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005D6F7A" w14:textId="21B9C617" w:rsidR="00AD6D72" w:rsidRPr="00AD6D72" w:rsidRDefault="00AD6D72" w:rsidP="00903DA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D6D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ผลกระทบจากการ</w:t>
            </w:r>
            <w:r w:rsidRPr="00AD6D7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AD6D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AD6D72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AD6D7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D6D7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AD6D7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8A5C5C" w14:textId="6CBBB323" w:rsidR="00AD6D72" w:rsidRPr="00AD6D72" w:rsidRDefault="00AD6D72" w:rsidP="00AD6D7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D6D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D6D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6060260" w14:textId="77777777" w:rsidR="00AD6D72" w:rsidRPr="00AD6D72" w:rsidRDefault="00AD6D72" w:rsidP="00AD6D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F95F3A4" w14:textId="77777777" w:rsidR="00AD6D72" w:rsidRPr="00AD6D72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D6D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6B0C174" w14:textId="77D42C70" w:rsidR="00AD6D72" w:rsidRPr="00AD6D72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D6D7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D6D72" w:rsidRPr="002D1C3F" w14:paraId="3B610969" w14:textId="77777777" w:rsidTr="00903DA8">
        <w:trPr>
          <w:cantSplit/>
          <w:trHeight w:val="20"/>
          <w:tblHeader/>
        </w:trPr>
        <w:tc>
          <w:tcPr>
            <w:tcW w:w="6210" w:type="dxa"/>
          </w:tcPr>
          <w:p w14:paraId="72762CDC" w14:textId="77777777" w:rsidR="00AD6D72" w:rsidRPr="00AD6D72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AA3DCF9" w14:textId="77777777" w:rsidR="00AD6D72" w:rsidRPr="00AD6D72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6D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D6D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D6D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D72" w:rsidRPr="002D1C3F" w14:paraId="11DC2836" w14:textId="77777777" w:rsidTr="00903DA8">
        <w:trPr>
          <w:cantSplit/>
          <w:trHeight w:val="20"/>
        </w:trPr>
        <w:tc>
          <w:tcPr>
            <w:tcW w:w="6210" w:type="dxa"/>
          </w:tcPr>
          <w:p w14:paraId="14B2C987" w14:textId="22BEF11D" w:rsidR="00AD6D72" w:rsidRPr="00AD6D72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D6D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7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D6D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D6D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5909E0" w:rsidRPr="00590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2880" w:type="dxa"/>
            <w:gridSpan w:val="3"/>
          </w:tcPr>
          <w:p w14:paraId="29EA055A" w14:textId="77777777" w:rsidR="00AD6D72" w:rsidRPr="00AD6D72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231D8" w:rsidRPr="002D1C3F" w14:paraId="1FB926E3" w14:textId="77777777" w:rsidTr="00744D19">
        <w:trPr>
          <w:cantSplit/>
          <w:trHeight w:val="20"/>
        </w:trPr>
        <w:tc>
          <w:tcPr>
            <w:tcW w:w="6210" w:type="dxa"/>
          </w:tcPr>
          <w:p w14:paraId="691A05DD" w14:textId="1B4543EC" w:rsidR="004231D8" w:rsidRPr="005909E0" w:rsidRDefault="00C126D5" w:rsidP="005909E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</w:t>
            </w:r>
            <w:r w:rsidR="005909E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การค้าและลูกหนี้</w:t>
            </w:r>
            <w:r w:rsidR="00B675FB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FE5D3" w14:textId="425CFA4A" w:rsidR="004231D8" w:rsidRPr="00E44205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E5345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480090C4" w14:textId="77777777" w:rsidR="004231D8" w:rsidRPr="00E44205" w:rsidRDefault="004231D8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8BE831F" w14:textId="61F690EF" w:rsidR="004231D8" w:rsidRPr="00E44205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(40)</w:t>
            </w:r>
          </w:p>
        </w:tc>
      </w:tr>
      <w:tr w:rsidR="00E92590" w:rsidRPr="002D1C3F" w14:paraId="2CA0DEA2" w14:textId="77777777" w:rsidTr="00744D19">
        <w:trPr>
          <w:cantSplit/>
          <w:trHeight w:val="20"/>
        </w:trPr>
        <w:tc>
          <w:tcPr>
            <w:tcW w:w="6210" w:type="dxa"/>
          </w:tcPr>
          <w:p w14:paraId="50657AC7" w14:textId="66262E01" w:rsidR="00E92590" w:rsidRPr="004231D8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2402B3" w14:textId="30734264" w:rsidR="00E92590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4F0565">
              <w:rPr>
                <w:rFonts w:ascii="Angsana New" w:hAnsi="Angsana New"/>
                <w:sz w:val="30"/>
                <w:szCs w:val="30"/>
                <w:lang w:val="en-US" w:eastAsia="en-US"/>
              </w:rPr>
              <w:t>8,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4F0565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A2536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60888822" w14:textId="77777777" w:rsidR="00E92590" w:rsidRPr="00E44205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70DB6AE6" w14:textId="1B2F4437" w:rsidR="00E92590" w:rsidRPr="00E44205" w:rsidRDefault="00E44205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92590" w:rsidRPr="002D1C3F" w14:paraId="20732F90" w14:textId="77777777" w:rsidTr="00744D19">
        <w:trPr>
          <w:cantSplit/>
          <w:trHeight w:val="20"/>
        </w:trPr>
        <w:tc>
          <w:tcPr>
            <w:tcW w:w="6210" w:type="dxa"/>
          </w:tcPr>
          <w:p w14:paraId="2187702B" w14:textId="39B72822" w:rsidR="00E92590" w:rsidRPr="004231D8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231D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E6E1D5" w14:textId="24B32DCF" w:rsidR="00E92590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1,88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,641</w:t>
            </w:r>
          </w:p>
        </w:tc>
        <w:tc>
          <w:tcPr>
            <w:tcW w:w="180" w:type="dxa"/>
          </w:tcPr>
          <w:p w14:paraId="2B729BC5" w14:textId="77777777" w:rsidR="00E92590" w:rsidRPr="00E44205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6CEA3EA" w14:textId="3D20D818" w:rsidR="00E92590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1,663</w:t>
            </w:r>
          </w:p>
        </w:tc>
      </w:tr>
      <w:tr w:rsidR="00E92590" w:rsidRPr="002D1C3F" w14:paraId="5E98A8EC" w14:textId="77777777" w:rsidTr="00744D19">
        <w:trPr>
          <w:cantSplit/>
          <w:trHeight w:val="20"/>
        </w:trPr>
        <w:tc>
          <w:tcPr>
            <w:tcW w:w="6210" w:type="dxa"/>
          </w:tcPr>
          <w:p w14:paraId="5D28B50C" w14:textId="632D2FE1" w:rsidR="00E92590" w:rsidRPr="004231D8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D6D7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B6738F" w14:textId="1B1C6A71" w:rsidR="00E92590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03</w:t>
            </w:r>
          </w:p>
        </w:tc>
        <w:tc>
          <w:tcPr>
            <w:tcW w:w="180" w:type="dxa"/>
          </w:tcPr>
          <w:p w14:paraId="5B7C2BDC" w14:textId="77777777" w:rsidR="00E92590" w:rsidRPr="00E44205" w:rsidRDefault="00E9259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5AB7AF3" w14:textId="25A70FD8" w:rsidR="00E92590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AD6D72" w:rsidRPr="002D1C3F" w14:paraId="6239FE37" w14:textId="77777777" w:rsidTr="00744D19">
        <w:trPr>
          <w:cantSplit/>
          <w:trHeight w:val="20"/>
        </w:trPr>
        <w:tc>
          <w:tcPr>
            <w:tcW w:w="6210" w:type="dxa"/>
          </w:tcPr>
          <w:p w14:paraId="4ADEEDEE" w14:textId="6ABB74CF" w:rsidR="00AD6D72" w:rsidRPr="00AD6D72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</w:t>
            </w:r>
            <w:r w:rsidR="005909E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การค้าและเจ้าหนี้</w:t>
            </w: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  <w:r w:rsidR="005909E0">
              <w:rPr>
                <w:rFonts w:asciiTheme="majorBidi" w:hAnsiTheme="majorBidi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5AA04C" w14:textId="4813C75F" w:rsidR="00AD6D72" w:rsidRPr="00E44205" w:rsidRDefault="004F056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E4420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  <w:r w:rsidR="00E44205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80" w:type="dxa"/>
          </w:tcPr>
          <w:p w14:paraId="60C45F78" w14:textId="77777777" w:rsidR="00AD6D72" w:rsidRPr="00E44205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688F72F5" w14:textId="6F7625C6" w:rsidR="00AD6D72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131</w:t>
            </w:r>
          </w:p>
        </w:tc>
      </w:tr>
      <w:tr w:rsidR="005909E0" w:rsidRPr="002D1C3F" w14:paraId="0C7EF530" w14:textId="77777777" w:rsidTr="00744D19">
        <w:trPr>
          <w:cantSplit/>
          <w:trHeight w:val="20"/>
        </w:trPr>
        <w:tc>
          <w:tcPr>
            <w:tcW w:w="6210" w:type="dxa"/>
          </w:tcPr>
          <w:p w14:paraId="1B6C8734" w14:textId="50E5D7B3" w:rsidR="005909E0" w:rsidRPr="00C126D5" w:rsidRDefault="005909E0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8B8D57" w14:textId="23964C25" w:rsidR="005909E0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(68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,061)</w:t>
            </w:r>
          </w:p>
        </w:tc>
        <w:tc>
          <w:tcPr>
            <w:tcW w:w="180" w:type="dxa"/>
          </w:tcPr>
          <w:p w14:paraId="5DBA05F7" w14:textId="77777777" w:rsidR="005909E0" w:rsidRPr="00E44205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483B9E2" w14:textId="681818A0" w:rsidR="005909E0" w:rsidRDefault="005909E0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3,8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A2536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2D1C3F" w14:paraId="720991C3" w14:textId="77777777" w:rsidTr="00744D19">
        <w:trPr>
          <w:cantSplit/>
          <w:trHeight w:val="20"/>
        </w:trPr>
        <w:tc>
          <w:tcPr>
            <w:tcW w:w="6210" w:type="dxa"/>
          </w:tcPr>
          <w:p w14:paraId="65DA5C52" w14:textId="4EDB007B" w:rsidR="00AD6D72" w:rsidRPr="00AD6D72" w:rsidRDefault="00C126D5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14958D" w14:textId="19BBBBE8" w:rsidR="00AD6D72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252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01B9FAF3" w14:textId="77777777" w:rsidR="00AD6D72" w:rsidRPr="00E44205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56DCDCA5" w14:textId="31BE6477" w:rsidR="00AD6D72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49,800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AD6D72" w:rsidRPr="002D1C3F" w14:paraId="5041DB15" w14:textId="77777777" w:rsidTr="00744D19">
        <w:trPr>
          <w:cantSplit/>
          <w:trHeight w:val="20"/>
        </w:trPr>
        <w:tc>
          <w:tcPr>
            <w:tcW w:w="6210" w:type="dxa"/>
          </w:tcPr>
          <w:p w14:paraId="7429E54A" w14:textId="1DACDF3C" w:rsidR="00AD6D72" w:rsidRPr="00AD6D72" w:rsidRDefault="00C126D5" w:rsidP="00AD6D72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6D5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4E470A" w14:textId="69D682D7" w:rsidR="00AD6D72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166</w:t>
            </w:r>
          </w:p>
        </w:tc>
        <w:tc>
          <w:tcPr>
            <w:tcW w:w="180" w:type="dxa"/>
            <w:vAlign w:val="bottom"/>
          </w:tcPr>
          <w:p w14:paraId="0408078E" w14:textId="77777777" w:rsidR="00AD6D72" w:rsidRPr="00E44205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316798C" w14:textId="25F9F559" w:rsidR="00AD6D72" w:rsidRPr="00E44205" w:rsidRDefault="00E44205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42057F"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</w:tc>
      </w:tr>
    </w:tbl>
    <w:p w14:paraId="0146D653" w14:textId="76644B17" w:rsidR="00AD6D72" w:rsidRDefault="00AD6D7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AD6D72" w:rsidRPr="00BD3A9F" w14:paraId="37D81286" w14:textId="77777777" w:rsidTr="006044D7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2F81138" w14:textId="49C0BDD4" w:rsidR="00AD6D72" w:rsidRPr="00BD3A9F" w:rsidRDefault="00AD6D72" w:rsidP="00903DA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D3A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B97A19" w14:textId="6F304BCE" w:rsidR="00AD6D72" w:rsidRPr="00BD3A9F" w:rsidRDefault="00AD6D72" w:rsidP="00AD6D72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D3A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D3A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38DCD7A" w14:textId="77777777" w:rsidR="00AD6D72" w:rsidRPr="00BD3A9F" w:rsidRDefault="00AD6D72" w:rsidP="00AD6D7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0843B" w14:textId="77777777" w:rsidR="00AD6D72" w:rsidRPr="00BD3A9F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D3A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ADAD25" w14:textId="2AD90B75" w:rsidR="00AD6D72" w:rsidRPr="00BD3A9F" w:rsidRDefault="00AD6D72" w:rsidP="00AD6D7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D3A9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D6D72" w:rsidRPr="00BD3A9F" w14:paraId="0D4FBCAB" w14:textId="77777777" w:rsidTr="00903DA8">
        <w:trPr>
          <w:cantSplit/>
          <w:trHeight w:val="20"/>
          <w:tblHeader/>
        </w:trPr>
        <w:tc>
          <w:tcPr>
            <w:tcW w:w="6210" w:type="dxa"/>
          </w:tcPr>
          <w:p w14:paraId="774B6D5A" w14:textId="77777777" w:rsidR="00AD6D72" w:rsidRPr="00BD3A9F" w:rsidRDefault="00AD6D72" w:rsidP="00AD6D7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3AF0B43" w14:textId="77777777" w:rsidR="00AD6D72" w:rsidRPr="00BD3A9F" w:rsidRDefault="00AD6D72" w:rsidP="00AD6D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3A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D3A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3A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D6D72" w:rsidRPr="00BD3A9F" w14:paraId="1518B8AF" w14:textId="77777777" w:rsidTr="009C0487">
        <w:trPr>
          <w:cantSplit/>
          <w:trHeight w:val="20"/>
        </w:trPr>
        <w:tc>
          <w:tcPr>
            <w:tcW w:w="6210" w:type="dxa"/>
            <w:vAlign w:val="bottom"/>
          </w:tcPr>
          <w:p w14:paraId="4705AFDB" w14:textId="5CB18DAD" w:rsidR="00AD6D72" w:rsidRPr="00BD3A9F" w:rsidRDefault="00AD6D72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D3A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6F7AC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D3A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3A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40384631" w14:textId="157DEEF2" w:rsidR="00AD6D72" w:rsidRPr="008D5CEB" w:rsidRDefault="0073619E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5E5F6A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E5F6A">
              <w:rPr>
                <w:rFonts w:ascii="Angsana New" w:hAnsi="Angsana New"/>
                <w:sz w:val="30"/>
                <w:szCs w:val="30"/>
                <w:lang w:val="en-US" w:eastAsia="en-US"/>
              </w:rPr>
              <w:t>859</w:t>
            </w:r>
          </w:p>
        </w:tc>
        <w:tc>
          <w:tcPr>
            <w:tcW w:w="180" w:type="dxa"/>
            <w:vAlign w:val="bottom"/>
          </w:tcPr>
          <w:p w14:paraId="49E99347" w14:textId="77777777" w:rsidR="00AD6D72" w:rsidRPr="008D5CEB" w:rsidRDefault="00AD6D72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0C3DD97" w14:textId="2B339A65" w:rsidR="00AD6D72" w:rsidRPr="008D5CEB" w:rsidRDefault="005E5F6A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79,638</w:t>
            </w:r>
          </w:p>
        </w:tc>
      </w:tr>
      <w:tr w:rsidR="009C0487" w:rsidRPr="00BD3A9F" w14:paraId="30325C7D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03D45EF0" w14:textId="30263434" w:rsidR="009C0487" w:rsidRPr="00BD3A9F" w:rsidRDefault="005E5F6A" w:rsidP="00AD6D72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4ACFC5" w14:textId="4F76AB64" w:rsidR="009C0487" w:rsidRDefault="005E5F6A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(46,098)</w:t>
            </w:r>
          </w:p>
        </w:tc>
        <w:tc>
          <w:tcPr>
            <w:tcW w:w="180" w:type="dxa"/>
            <w:vAlign w:val="bottom"/>
          </w:tcPr>
          <w:p w14:paraId="22115CFC" w14:textId="77777777" w:rsidR="009C0487" w:rsidRPr="008D5CEB" w:rsidRDefault="009C0487" w:rsidP="008D5C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28EDAA" w14:textId="1D577B19" w:rsidR="009C0487" w:rsidRDefault="005E5F6A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(44,651)</w:t>
            </w:r>
          </w:p>
        </w:tc>
      </w:tr>
      <w:tr w:rsidR="00AD6D72" w:rsidRPr="00BD3A9F" w14:paraId="13D04155" w14:textId="77777777" w:rsidTr="00903DA8">
        <w:trPr>
          <w:cantSplit/>
          <w:trHeight w:val="20"/>
        </w:trPr>
        <w:tc>
          <w:tcPr>
            <w:tcW w:w="6210" w:type="dxa"/>
          </w:tcPr>
          <w:p w14:paraId="7071C858" w14:textId="7F074238" w:rsidR="00AD6D72" w:rsidRPr="0073619E" w:rsidRDefault="00AD6D72" w:rsidP="00AD6D72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6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6F7AC0" w:rsidRPr="0073619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6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7AC0" w:rsidRPr="0073619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7361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FCFB4" w14:textId="44B200AB" w:rsidR="00AD6D72" w:rsidRPr="0073619E" w:rsidRDefault="0073619E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19E">
              <w:rPr>
                <w:rFonts w:ascii="Angsana New" w:hAnsi="Angsana New"/>
                <w:sz w:val="30"/>
                <w:szCs w:val="30"/>
                <w:lang w:val="en-US" w:eastAsia="en-US"/>
              </w:rPr>
              <w:t>730,4</w:t>
            </w:r>
            <w:r w:rsidR="008E3C3A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80" w:type="dxa"/>
            <w:vAlign w:val="bottom"/>
          </w:tcPr>
          <w:p w14:paraId="5770106B" w14:textId="77777777" w:rsidR="00AD6D72" w:rsidRPr="0073619E" w:rsidRDefault="00AD6D72" w:rsidP="00AD6D7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32C585" w14:textId="2C3F3FDB" w:rsidR="00AD6D72" w:rsidRPr="0073619E" w:rsidRDefault="0073619E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19E">
              <w:rPr>
                <w:rFonts w:ascii="Angsana New" w:hAnsi="Angsana New"/>
                <w:sz w:val="30"/>
                <w:szCs w:val="30"/>
                <w:lang w:val="en-US" w:eastAsia="en-US"/>
              </w:rPr>
              <w:t>31,313</w:t>
            </w:r>
          </w:p>
        </w:tc>
      </w:tr>
      <w:tr w:rsidR="00AD6D72" w:rsidRPr="00BD3A9F" w14:paraId="360526C3" w14:textId="77777777" w:rsidTr="00903DA8">
        <w:trPr>
          <w:cantSplit/>
          <w:trHeight w:val="20"/>
        </w:trPr>
        <w:tc>
          <w:tcPr>
            <w:tcW w:w="6210" w:type="dxa"/>
          </w:tcPr>
          <w:p w14:paraId="02CA1468" w14:textId="77777777" w:rsidR="00AD6D72" w:rsidRPr="0073619E" w:rsidRDefault="00AD6D72" w:rsidP="00AD6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619E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2FA2EEDC" w14:textId="77777777" w:rsidR="00AD6D72" w:rsidRPr="0073619E" w:rsidRDefault="00AD6D72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6615A79" w14:textId="3398E166" w:rsidR="0073619E" w:rsidRPr="0073619E" w:rsidRDefault="0073619E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19E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73619E">
              <w:rPr>
                <w:rFonts w:ascii="Angsana New" w:hAnsi="Angsana New"/>
                <w:sz w:val="30"/>
                <w:szCs w:val="30"/>
                <w:lang w:val="en-US" w:eastAsia="en-US"/>
              </w:rPr>
              <w:t>03,8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180" w:type="dxa"/>
          </w:tcPr>
          <w:p w14:paraId="0FD8CDA5" w14:textId="77777777" w:rsidR="00AD6D72" w:rsidRPr="0073619E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2A656D" w14:textId="77777777" w:rsidR="00AD6D72" w:rsidRPr="0073619E" w:rsidRDefault="00AD6D72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95E6993" w14:textId="61AA6516" w:rsidR="0073619E" w:rsidRPr="0073619E" w:rsidRDefault="0073619E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19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73619E">
              <w:rPr>
                <w:rFonts w:ascii="Angsana New" w:hAnsi="Angsana New"/>
                <w:sz w:val="30"/>
                <w:szCs w:val="30"/>
                <w:lang w:val="en-US" w:eastAsia="en-US"/>
              </w:rPr>
              <w:t>,340</w:t>
            </w:r>
          </w:p>
        </w:tc>
      </w:tr>
      <w:tr w:rsidR="00AD6D72" w:rsidRPr="00BD3A9F" w14:paraId="38C10D9E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7F372902" w14:textId="74E6F5B5" w:rsidR="00AD6D72" w:rsidRPr="0073619E" w:rsidRDefault="00AD6D72" w:rsidP="00AD6D7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6F7AC0" w:rsidRPr="00736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6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61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6F7AC0" w:rsidRPr="007361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D36F4" w14:textId="54D1F972" w:rsidR="00AD6D72" w:rsidRPr="0073619E" w:rsidRDefault="0073619E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1,934,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</w:t>
            </w:r>
          </w:p>
        </w:tc>
        <w:tc>
          <w:tcPr>
            <w:tcW w:w="180" w:type="dxa"/>
          </w:tcPr>
          <w:p w14:paraId="1BA1E09F" w14:textId="77777777" w:rsidR="00AD6D72" w:rsidRPr="0073619E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ED29" w14:textId="03235983" w:rsidR="00AD6D72" w:rsidRPr="0073619E" w:rsidRDefault="0073619E" w:rsidP="00736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73,6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</w:tr>
      <w:tr w:rsidR="00AD6D72" w:rsidRPr="00BD3A9F" w14:paraId="6567B5AE" w14:textId="77777777" w:rsidTr="00903DA8">
        <w:trPr>
          <w:cantSplit/>
          <w:trHeight w:val="20"/>
        </w:trPr>
        <w:tc>
          <w:tcPr>
            <w:tcW w:w="6210" w:type="dxa"/>
            <w:vAlign w:val="bottom"/>
          </w:tcPr>
          <w:p w14:paraId="61344A6D" w14:textId="5030342E" w:rsidR="00AD6D72" w:rsidRPr="0073619E" w:rsidRDefault="00AD6D72" w:rsidP="00AD6D72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619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36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61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361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18243F" w14:textId="6CCEF726" w:rsidR="00AD6D72" w:rsidRPr="0073619E" w:rsidRDefault="0073619E" w:rsidP="0060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/>
              <w:ind w:left="-108" w:right="9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1.77 </w:t>
            </w:r>
            <w:r w:rsidR="00A253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3.7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6F3346E5" w14:textId="77777777" w:rsidR="00AD6D72" w:rsidRPr="0073619E" w:rsidRDefault="00AD6D72" w:rsidP="00AD6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3C05F" w14:textId="5F3D5CC0" w:rsidR="00AD6D72" w:rsidRPr="0073619E" w:rsidRDefault="0073619E" w:rsidP="0060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1.77 </w:t>
            </w:r>
            <w:r w:rsidR="00A2536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7361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.46</w:t>
            </w:r>
          </w:p>
        </w:tc>
      </w:tr>
    </w:tbl>
    <w:p w14:paraId="00A19C5B" w14:textId="4FA9B74B" w:rsidR="00AD6D72" w:rsidRPr="00BD3A9F" w:rsidRDefault="00AD6D72" w:rsidP="00C903C3">
      <w:pPr>
        <w:pStyle w:val="ListParagraph"/>
        <w:tabs>
          <w:tab w:val="clear" w:pos="680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CE98B1E" w14:textId="7A126662" w:rsidR="00AD6D72" w:rsidRDefault="00AD6D72" w:rsidP="00E77F63">
      <w:pPr>
        <w:pStyle w:val="ListParagraph"/>
        <w:tabs>
          <w:tab w:val="clear" w:pos="454"/>
          <w:tab w:val="clear" w:pos="68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4D19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744D19">
        <w:rPr>
          <w:rFonts w:ascii="Angsana New" w:hAnsi="Angsana New" w:hint="cs"/>
          <w:sz w:val="30"/>
          <w:szCs w:val="30"/>
          <w:cs/>
        </w:rPr>
        <w:t>แสดง</w:t>
      </w:r>
      <w:r w:rsidRPr="00744D19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744D19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ส่วนงานขายผ่านหน้าร้านและ</w:t>
      </w:r>
      <w:r w:rsidR="00744D19">
        <w:rPr>
          <w:rFonts w:asciiTheme="majorBidi" w:hAnsiTheme="majorBidi" w:cstheme="majorBidi"/>
          <w:sz w:val="30"/>
          <w:szCs w:val="30"/>
          <w:lang w:eastAsia="ja-JP"/>
        </w:rPr>
        <w:t xml:space="preserve">           </w:t>
      </w:r>
      <w:r w:rsidR="00744D19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ส่วนงานการขายผ่านช่องทางอื่น</w:t>
      </w:r>
      <w:r w:rsidRPr="008D5CEB">
        <w:rPr>
          <w:rFonts w:ascii="Angsana New" w:hAnsi="Angsana New"/>
          <w:sz w:val="30"/>
          <w:szCs w:val="30"/>
          <w:cs/>
        </w:rPr>
        <w:t>ตามลำดับ</w:t>
      </w:r>
    </w:p>
    <w:p w14:paraId="283E9EA8" w14:textId="337D53B3" w:rsidR="00744D19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</w:p>
    <w:p w14:paraId="6A00CD32" w14:textId="3BCCE8D5" w:rsidR="00C62971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CFBE9" w14:textId="7028ECE3" w:rsidR="00C62971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4B919" w14:textId="4F0DDF01" w:rsidR="00C62971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10AFE" w14:textId="77777777" w:rsidR="00C62971" w:rsidRDefault="00C62971" w:rsidP="00C903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C36592" w14:textId="543D466D" w:rsidR="00D12992" w:rsidRDefault="00D12992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/>
          <w:sz w:val="30"/>
          <w:szCs w:val="30"/>
          <w:u w:val="none"/>
          <w:lang w:val="th-TH"/>
        </w:rPr>
      </w:pPr>
      <w:r>
        <w:rPr>
          <w:rFonts w:asciiTheme="majorBidi" w:hAnsiTheme="majorBidi" w:hint="cs"/>
          <w:sz w:val="30"/>
          <w:szCs w:val="30"/>
          <w:u w:val="none"/>
          <w:cs/>
          <w:lang w:val="th-TH"/>
        </w:rPr>
        <w:lastRenderedPageBreak/>
        <w:t>ผลกร</w:t>
      </w:r>
      <w:r w:rsidRPr="00D12992">
        <w:rPr>
          <w:rFonts w:asciiTheme="majorBidi" w:hAnsiTheme="majorBidi" w:hint="cs"/>
          <w:sz w:val="30"/>
          <w:szCs w:val="30"/>
          <w:u w:val="none"/>
          <w:cs/>
          <w:lang w:val="th-TH"/>
        </w:rPr>
        <w:t>ะทบจากการแพร่ระบาดของโรคติดเชื้อโคโรนา</w:t>
      </w:r>
      <w:r w:rsidR="00EA359B">
        <w:rPr>
          <w:rFonts w:asciiTheme="majorBidi" w:hAnsiTheme="majorBidi" w:hint="cs"/>
          <w:sz w:val="30"/>
          <w:szCs w:val="30"/>
          <w:u w:val="none"/>
          <w:cs/>
          <w:lang w:val="th-TH"/>
        </w:rPr>
        <w:t xml:space="preserve"> </w:t>
      </w:r>
      <w:r w:rsidR="005909E0" w:rsidRPr="005909E0">
        <w:rPr>
          <w:rFonts w:asciiTheme="majorBidi" w:hAnsiTheme="majorBidi"/>
          <w:sz w:val="30"/>
          <w:szCs w:val="30"/>
          <w:u w:val="none"/>
          <w:lang w:val="en-US"/>
        </w:rPr>
        <w:t>2</w:t>
      </w:r>
      <w:r w:rsidR="00EA359B">
        <w:rPr>
          <w:rFonts w:asciiTheme="majorBidi" w:hAnsiTheme="majorBidi"/>
          <w:sz w:val="30"/>
          <w:szCs w:val="30"/>
          <w:u w:val="none"/>
          <w:lang w:val="en-US"/>
        </w:rPr>
        <w:t>019</w:t>
      </w:r>
      <w:r w:rsidRPr="00D12992">
        <w:rPr>
          <w:rFonts w:asciiTheme="majorBidi" w:hAnsiTheme="majorBidi"/>
          <w:sz w:val="30"/>
          <w:szCs w:val="30"/>
          <w:u w:val="none"/>
          <w:cs/>
          <w:lang w:val="th-TH"/>
        </w:rPr>
        <w:t xml:space="preserve"> (</w:t>
      </w:r>
      <w:r w:rsidRPr="00D12992">
        <w:rPr>
          <w:rFonts w:asciiTheme="majorBidi" w:hAnsiTheme="majorBidi" w:cstheme="majorBidi"/>
          <w:sz w:val="30"/>
          <w:szCs w:val="30"/>
          <w:u w:val="none"/>
          <w:lang w:val="th-TH"/>
        </w:rPr>
        <w:t>Covid-</w:t>
      </w:r>
      <w:r w:rsidRPr="00D12992">
        <w:rPr>
          <w:rFonts w:asciiTheme="majorBidi" w:hAnsiTheme="majorBidi"/>
          <w:sz w:val="30"/>
          <w:szCs w:val="30"/>
          <w:u w:val="none"/>
          <w:cs/>
          <w:lang w:val="th-TH"/>
        </w:rPr>
        <w:t>19)</w:t>
      </w:r>
    </w:p>
    <w:p w14:paraId="2FA1FC51" w14:textId="77777777" w:rsidR="00E87E84" w:rsidRPr="00E701D0" w:rsidRDefault="00E87E84" w:rsidP="00E87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80DFD16" w14:textId="01ECC59D" w:rsidR="00904C05" w:rsidRDefault="00E87E84" w:rsidP="00E87E8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ในเดือนมีนาคม</w:t>
      </w:r>
      <w:r w:rsidRPr="00E87E84">
        <w:rPr>
          <w:rFonts w:asciiTheme="majorBidi" w:hAnsiTheme="majorBidi" w:cstheme="majorBidi"/>
          <w:spacing w:val="-7"/>
          <w:sz w:val="30"/>
          <w:szCs w:val="30"/>
          <w:cs/>
        </w:rPr>
        <w:t xml:space="preserve"> </w:t>
      </w:r>
      <w:r w:rsidR="005909E0" w:rsidRPr="005909E0">
        <w:rPr>
          <w:rFonts w:asciiTheme="majorBidi" w:hAnsiTheme="majorBidi" w:cstheme="majorBidi"/>
          <w:spacing w:val="-7"/>
          <w:sz w:val="30"/>
          <w:szCs w:val="30"/>
        </w:rPr>
        <w:t>25</w:t>
      </w:r>
      <w:r w:rsidR="003456DE">
        <w:rPr>
          <w:rFonts w:asciiTheme="majorBidi" w:hAnsiTheme="majorBidi" w:cstheme="majorBidi"/>
          <w:spacing w:val="-7"/>
          <w:sz w:val="30"/>
          <w:szCs w:val="30"/>
        </w:rPr>
        <w:t>63</w:t>
      </w:r>
      <w:r w:rsidRPr="00E87E84">
        <w:rPr>
          <w:rFonts w:asciiTheme="majorBidi" w:hAnsiTheme="majorBidi" w:cstheme="majorBidi"/>
          <w:spacing w:val="-7"/>
          <w:sz w:val="30"/>
          <w:szCs w:val="30"/>
          <w:cs/>
        </w:rPr>
        <w:t xml:space="preserve"> </w:t>
      </w: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ส่วนงานราชการได้กำหนดให้มีการปิดสถานประกอบการหรือลดเวลาประกอบกิจการของ</w:t>
      </w:r>
      <w:r w:rsidR="009662BA">
        <w:rPr>
          <w:rFonts w:asciiTheme="majorBidi" w:hAnsiTheme="majorBidi" w:cstheme="majorBidi"/>
          <w:spacing w:val="-7"/>
          <w:sz w:val="30"/>
          <w:szCs w:val="30"/>
        </w:rPr>
        <w:t xml:space="preserve">          </w:t>
      </w: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กลุ่มบริษัทเป็นการ</w:t>
      </w:r>
      <w:r w:rsidRPr="0011716C">
        <w:rPr>
          <w:rFonts w:asciiTheme="majorBidi" w:hAnsiTheme="majorBidi" w:cstheme="majorBidi" w:hint="cs"/>
          <w:spacing w:val="-7"/>
          <w:sz w:val="30"/>
          <w:szCs w:val="30"/>
          <w:cs/>
        </w:rPr>
        <w:t>ชั่วคราว</w:t>
      </w:r>
      <w:r w:rsidRPr="0011716C">
        <w:rPr>
          <w:rFonts w:asciiTheme="majorBidi" w:hAnsiTheme="majorBidi" w:cstheme="majorBidi"/>
          <w:spacing w:val="-7"/>
          <w:sz w:val="30"/>
          <w:szCs w:val="30"/>
          <w:cs/>
        </w:rPr>
        <w:t xml:space="preserve"> </w:t>
      </w:r>
      <w:r w:rsidRPr="0011716C">
        <w:rPr>
          <w:rFonts w:asciiTheme="majorBidi" w:hAnsiTheme="majorBidi" w:cstheme="majorBidi" w:hint="cs"/>
          <w:spacing w:val="-7"/>
          <w:sz w:val="30"/>
          <w:szCs w:val="30"/>
          <w:cs/>
        </w:rPr>
        <w:t>ตั้งแต่วันที่</w:t>
      </w:r>
      <w:r w:rsidR="00E24B8D" w:rsidRPr="0011716C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 </w:t>
      </w:r>
      <w:r w:rsidR="005909E0" w:rsidRPr="005909E0">
        <w:rPr>
          <w:rFonts w:asciiTheme="majorBidi" w:hAnsiTheme="majorBidi" w:cstheme="majorBidi"/>
          <w:spacing w:val="-7"/>
          <w:sz w:val="30"/>
          <w:szCs w:val="30"/>
        </w:rPr>
        <w:t>2</w:t>
      </w:r>
      <w:r w:rsidR="0011716C" w:rsidRPr="0011716C">
        <w:rPr>
          <w:rFonts w:asciiTheme="majorBidi" w:hAnsiTheme="majorBidi" w:cstheme="majorBidi"/>
          <w:spacing w:val="-7"/>
          <w:sz w:val="30"/>
          <w:szCs w:val="30"/>
        </w:rPr>
        <w:t>3</w:t>
      </w:r>
      <w:r w:rsidR="00E24B8D" w:rsidRPr="0011716C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="00E24B8D" w:rsidRPr="0011716C">
        <w:rPr>
          <w:rFonts w:asciiTheme="majorBidi" w:hAnsiTheme="majorBidi" w:cstheme="majorBidi" w:hint="cs"/>
          <w:spacing w:val="-7"/>
          <w:sz w:val="30"/>
          <w:szCs w:val="30"/>
          <w:cs/>
        </w:rPr>
        <w:t xml:space="preserve">มีนาคม </w:t>
      </w:r>
      <w:r w:rsidR="005909E0" w:rsidRPr="005909E0">
        <w:rPr>
          <w:rFonts w:asciiTheme="majorBidi" w:hAnsiTheme="majorBidi" w:cstheme="majorBidi"/>
          <w:spacing w:val="-7"/>
          <w:sz w:val="30"/>
          <w:szCs w:val="30"/>
        </w:rPr>
        <w:t>25</w:t>
      </w:r>
      <w:r w:rsidR="006F7AC0" w:rsidRPr="0011716C">
        <w:rPr>
          <w:rFonts w:asciiTheme="majorBidi" w:hAnsiTheme="majorBidi" w:cstheme="majorBidi"/>
          <w:spacing w:val="-7"/>
          <w:sz w:val="30"/>
          <w:szCs w:val="30"/>
        </w:rPr>
        <w:t>63</w:t>
      </w:r>
      <w:r w:rsidRPr="0011716C">
        <w:rPr>
          <w:rFonts w:asciiTheme="majorBidi" w:hAnsiTheme="majorBidi" w:cstheme="majorBidi"/>
          <w:spacing w:val="-7"/>
          <w:sz w:val="30"/>
          <w:szCs w:val="30"/>
          <w:cs/>
        </w:rPr>
        <w:t xml:space="preserve"> </w:t>
      </w:r>
      <w:r w:rsidRPr="0011716C">
        <w:rPr>
          <w:rFonts w:asciiTheme="majorBidi" w:hAnsiTheme="majorBidi" w:cstheme="majorBidi" w:hint="cs"/>
          <w:spacing w:val="-7"/>
          <w:sz w:val="30"/>
          <w:szCs w:val="30"/>
          <w:cs/>
        </w:rPr>
        <w:t>เพื่อจะ</w:t>
      </w: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จำกัดผลกระทบจากการแพร่ระบาดของโรคติดเชื้อไวรัส</w:t>
      </w:r>
      <w:r w:rsidR="000B38EB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โคโรนา</w:t>
      </w:r>
      <w:r w:rsidRPr="00E87E84">
        <w:rPr>
          <w:rFonts w:asciiTheme="majorBidi" w:hAnsiTheme="majorBidi" w:cstheme="majorBidi"/>
          <w:spacing w:val="-7"/>
          <w:sz w:val="30"/>
          <w:szCs w:val="30"/>
          <w:cs/>
        </w:rPr>
        <w:t xml:space="preserve"> </w:t>
      </w:r>
      <w:r w:rsidR="005909E0" w:rsidRPr="005909E0">
        <w:rPr>
          <w:rFonts w:asciiTheme="majorBidi" w:hAnsiTheme="majorBidi" w:cstheme="majorBidi"/>
          <w:spacing w:val="-7"/>
          <w:sz w:val="30"/>
          <w:szCs w:val="30"/>
        </w:rPr>
        <w:t>2</w:t>
      </w:r>
      <w:r w:rsidR="003456DE">
        <w:rPr>
          <w:rFonts w:asciiTheme="majorBidi" w:hAnsiTheme="majorBidi" w:cstheme="majorBidi"/>
          <w:spacing w:val="-7"/>
          <w:sz w:val="30"/>
          <w:szCs w:val="30"/>
        </w:rPr>
        <w:t>019</w:t>
      </w:r>
      <w:r w:rsidRPr="00E87E84">
        <w:rPr>
          <w:rFonts w:asciiTheme="majorBidi" w:hAnsiTheme="majorBidi" w:cstheme="majorBidi"/>
          <w:spacing w:val="-7"/>
          <w:sz w:val="30"/>
          <w:szCs w:val="30"/>
          <w:cs/>
        </w:rPr>
        <w:t xml:space="preserve"> (</w:t>
      </w:r>
      <w:r w:rsidRPr="00E87E84">
        <w:rPr>
          <w:rFonts w:asciiTheme="majorBidi" w:hAnsiTheme="majorBidi" w:cstheme="majorBidi"/>
          <w:spacing w:val="-7"/>
          <w:sz w:val="30"/>
          <w:szCs w:val="30"/>
        </w:rPr>
        <w:t>Covid-</w:t>
      </w:r>
      <w:r w:rsidR="003456DE">
        <w:rPr>
          <w:rFonts w:asciiTheme="majorBidi" w:hAnsiTheme="majorBidi" w:cstheme="majorBidi"/>
          <w:spacing w:val="-7"/>
          <w:sz w:val="30"/>
          <w:szCs w:val="30"/>
        </w:rPr>
        <w:t>19</w:t>
      </w:r>
      <w:r w:rsidRPr="00E87E84">
        <w:rPr>
          <w:rFonts w:asciiTheme="majorBidi" w:hAnsiTheme="majorBidi" w:cstheme="majorBidi"/>
          <w:spacing w:val="-7"/>
          <w:sz w:val="30"/>
          <w:szCs w:val="30"/>
          <w:cs/>
        </w:rPr>
        <w:t xml:space="preserve">)  </w:t>
      </w: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ทั้งนี้</w:t>
      </w:r>
      <w:r w:rsidRPr="00E87E84">
        <w:rPr>
          <w:rFonts w:asciiTheme="majorBidi" w:hAnsiTheme="majorBidi" w:cstheme="majorBidi"/>
          <w:spacing w:val="-7"/>
          <w:sz w:val="30"/>
          <w:szCs w:val="30"/>
          <w:cs/>
        </w:rPr>
        <w:t xml:space="preserve"> </w:t>
      </w:r>
      <w:r w:rsidRPr="00E87E84">
        <w:rPr>
          <w:rFonts w:asciiTheme="majorBidi" w:hAnsiTheme="majorBidi" w:cstheme="majorBidi" w:hint="cs"/>
          <w:spacing w:val="-7"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ผู้บริหารมีการติดตามสถานการณ์ดังกล่าวอย่างใกล้ชิดเพื่อให้มั่นใจว่าพนักงานของกลุ่ม</w:t>
      </w:r>
      <w:r w:rsidRPr="008D5CEB">
        <w:rPr>
          <w:rFonts w:asciiTheme="majorBidi" w:hAnsiTheme="majorBidi" w:cstheme="majorBidi" w:hint="cs"/>
          <w:sz w:val="30"/>
          <w:szCs w:val="30"/>
          <w:cs/>
        </w:rPr>
        <w:t>บริษัทปลอดภัย</w:t>
      </w:r>
      <w:r w:rsidRPr="008D5C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D5CEB">
        <w:rPr>
          <w:rFonts w:asciiTheme="majorBidi" w:hAnsiTheme="majorBidi" w:cstheme="majorBidi" w:hint="cs"/>
          <w:sz w:val="30"/>
          <w:szCs w:val="30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C62971">
        <w:rPr>
          <w:rFonts w:asciiTheme="majorBidi" w:hAnsiTheme="majorBidi" w:cstheme="majorBidi"/>
          <w:sz w:val="30"/>
          <w:szCs w:val="30"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ณ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theme="majorBidi"/>
          <w:sz w:val="30"/>
          <w:szCs w:val="30"/>
        </w:rPr>
        <w:t xml:space="preserve">31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theme="majorBidi"/>
          <w:sz w:val="30"/>
          <w:szCs w:val="30"/>
        </w:rPr>
        <w:t xml:space="preserve">2563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กลุ่มบริษัทจึงเลือกปฏิบัติตามแนวปฏิบัติทางการบัญชี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มาตรการ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   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โคโรนา</w:t>
      </w:r>
      <w:r w:rsidR="00C62971" w:rsidRPr="00C6297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62971" w:rsidRPr="00C62971">
        <w:rPr>
          <w:rFonts w:asciiTheme="majorBidi" w:hAnsiTheme="majorBidi" w:cstheme="majorBidi"/>
          <w:sz w:val="30"/>
          <w:szCs w:val="30"/>
        </w:rPr>
        <w:t>2019 (C</w:t>
      </w:r>
      <w:r w:rsidR="00DC298F">
        <w:rPr>
          <w:rFonts w:asciiTheme="majorBidi" w:hAnsiTheme="majorBidi" w:cstheme="majorBidi"/>
          <w:sz w:val="30"/>
          <w:szCs w:val="30"/>
        </w:rPr>
        <w:t>ovid</w:t>
      </w:r>
      <w:r w:rsidR="00C62971" w:rsidRPr="00C62971">
        <w:rPr>
          <w:rFonts w:asciiTheme="majorBidi" w:hAnsiTheme="majorBidi" w:cstheme="majorBidi"/>
          <w:sz w:val="30"/>
          <w:szCs w:val="30"/>
        </w:rPr>
        <w:t xml:space="preserve">-19) </w:t>
      </w:r>
      <w:r w:rsidR="00C62971" w:rsidRPr="00C62971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5BAF534E" w14:textId="701BADE0" w:rsidR="00C62971" w:rsidRDefault="00C62971" w:rsidP="00E87E84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A5E18FC" w14:textId="77777777" w:rsidR="00C62971" w:rsidRPr="00C838EE" w:rsidRDefault="00C62971" w:rsidP="00C83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838E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6F1680C" w14:textId="77777777" w:rsidR="00C62971" w:rsidRPr="00C62971" w:rsidRDefault="00C62971" w:rsidP="00C629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631486F" w14:textId="22C6E50D" w:rsidR="00C62971" w:rsidRPr="00C838EE" w:rsidRDefault="00C62971" w:rsidP="00C83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838EE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</w:t>
      </w:r>
      <w:r w:rsidR="006044D7">
        <w:rPr>
          <w:rFonts w:ascii="Angsana New" w:hAnsi="Angsana New" w:cs="Angsana New" w:hint="cs"/>
          <w:color w:val="000000"/>
          <w:sz w:val="30"/>
          <w:szCs w:val="30"/>
          <w:cs/>
        </w:rPr>
        <w:t>และลูกหนี้หมุนเวียนอื่น</w:t>
      </w:r>
      <w:r w:rsidRPr="00C838EE">
        <w:rPr>
          <w:rFonts w:ascii="Angsana New" w:hAnsi="Angsana New" w:cs="Angsana New" w:hint="cs"/>
          <w:color w:val="000000"/>
          <w:sz w:val="30"/>
          <w:szCs w:val="30"/>
          <w:cs/>
        </w:rPr>
        <w:t>ตามวิธีการอย่างง่าย</w:t>
      </w:r>
      <w:r w:rsidRPr="00C838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298F">
        <w:rPr>
          <w:rFonts w:ascii="Angsana New" w:hAnsi="Angsana New"/>
          <w:color w:val="000000"/>
          <w:sz w:val="30"/>
          <w:szCs w:val="30"/>
        </w:rPr>
        <w:t>(</w:t>
      </w:r>
      <w:r w:rsidRPr="00C838EE">
        <w:rPr>
          <w:rFonts w:ascii="Angsana New" w:hAnsi="Angsana New"/>
          <w:color w:val="000000"/>
          <w:sz w:val="30"/>
          <w:szCs w:val="30"/>
        </w:rPr>
        <w:t>Simplified approach)</w:t>
      </w:r>
      <w:r w:rsidRPr="00C838E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838EE">
        <w:rPr>
          <w:rFonts w:ascii="Angsana New" w:hAnsi="Angsana New" w:cs="Angsana New" w:hint="cs"/>
          <w:color w:val="000000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</w:t>
      </w:r>
      <w:r w:rsidRPr="00C838E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298F">
        <w:rPr>
          <w:rFonts w:ascii="Angsana New" w:hAnsi="Angsana New"/>
          <w:color w:val="000000"/>
          <w:sz w:val="30"/>
          <w:szCs w:val="30"/>
        </w:rPr>
        <w:t>(</w:t>
      </w:r>
      <w:r w:rsidRPr="00C838EE">
        <w:rPr>
          <w:rFonts w:ascii="Angsana New" w:hAnsi="Angsana New"/>
          <w:color w:val="000000"/>
          <w:sz w:val="30"/>
          <w:szCs w:val="30"/>
        </w:rPr>
        <w:t>loss rate)</w:t>
      </w:r>
      <w:r w:rsidRPr="00C838E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838EE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C838EE">
        <w:rPr>
          <w:rFonts w:ascii="Angsana New" w:hAnsi="Angsana New" w:cs="Angsana New" w:hint="cs"/>
          <w:sz w:val="30"/>
          <w:szCs w:val="30"/>
          <w:cs/>
        </w:rPr>
        <w:t>ไม่นำข้อมูลที่มีการคาดการณ์ในอนาคต</w:t>
      </w:r>
      <w:r w:rsidRPr="00C838EE">
        <w:rPr>
          <w:rFonts w:ascii="Angsana New" w:hAnsi="Angsana New"/>
          <w:sz w:val="30"/>
          <w:szCs w:val="30"/>
          <w:cs/>
        </w:rPr>
        <w:t xml:space="preserve"> </w:t>
      </w:r>
      <w:r w:rsidRPr="00C838EE">
        <w:rPr>
          <w:rFonts w:ascii="Angsana New" w:hAnsi="Angsana New"/>
          <w:sz w:val="30"/>
          <w:szCs w:val="30"/>
        </w:rPr>
        <w:t xml:space="preserve">(Forward-looking information) </w:t>
      </w:r>
      <w:r w:rsidRPr="00C838EE">
        <w:rPr>
          <w:rFonts w:ascii="Angsana New" w:hAnsi="Angsana New" w:cs="Angsana New" w:hint="cs"/>
          <w:sz w:val="30"/>
          <w:szCs w:val="30"/>
          <w:cs/>
        </w:rPr>
        <w:t>มาพิจารณา</w:t>
      </w:r>
    </w:p>
    <w:p w14:paraId="52147955" w14:textId="77777777" w:rsidR="00C62971" w:rsidRDefault="00C62971" w:rsidP="00E87E84">
      <w:pPr>
        <w:ind w:left="540"/>
        <w:jc w:val="thaiDistribute"/>
        <w:rPr>
          <w:rFonts w:asciiTheme="majorBidi" w:hAnsiTheme="majorBidi" w:cstheme="majorBidi"/>
          <w:spacing w:val="-7"/>
          <w:sz w:val="30"/>
          <w:szCs w:val="30"/>
        </w:rPr>
      </w:pPr>
    </w:p>
    <w:p w14:paraId="704AD15C" w14:textId="702AA330" w:rsidR="00414F17" w:rsidRPr="000B7330" w:rsidRDefault="00414F17" w:rsidP="00C903C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14EA253" w14:textId="77777777" w:rsidR="00414F17" w:rsidRPr="00DF529D" w:rsidRDefault="00414F17" w:rsidP="00C903C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0B5ECD8" w14:textId="750EF9D5" w:rsidR="004336AE" w:rsidRPr="00BA35C0" w:rsidRDefault="00C62971" w:rsidP="00C903C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ความสัมพันธ์ที่มีกับบริษัทย่อยได้เปิดเผยในหมายเหตุข้อ </w:t>
      </w:r>
      <w:r w:rsidRPr="00C62971">
        <w:rPr>
          <w:rFonts w:asciiTheme="majorBidi" w:hAnsiTheme="majorBidi" w:cstheme="majorBidi"/>
          <w:sz w:val="30"/>
          <w:szCs w:val="30"/>
          <w:lang w:val="en-US" w:eastAsia="en-US" w:bidi="th-TH"/>
        </w:rPr>
        <w:t>6</w:t>
      </w:r>
      <w:r w:rsidRPr="00C62971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C62971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สำหรับความสัมพันธ์</w:t>
      </w:r>
      <w:r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กับผู้บริหารสำคัญและบุคคลหรือ</w:t>
      </w:r>
      <w:r w:rsidRPr="00BA35C0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กิจการ</w:t>
      </w:r>
      <w:r w:rsidR="00BA35C0" w:rsidRPr="00BA35C0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ที่เกี่ยวข้องกัน</w:t>
      </w:r>
      <w:r w:rsidR="00BA35C0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อื่น และนโยบายการกำหนด</w:t>
      </w:r>
      <w:r w:rsidR="00BA35C0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ราคาสำหรับรายการกับบุคคลหรือกิจการกับที่เกี่ยวข้องกันแต่ละ</w:t>
      </w:r>
      <w:r w:rsidR="00BA35C0" w:rsidRPr="00BA35C0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 xml:space="preserve">ประเภท ไม่มีการเปลี่ยนแปลงอย่างมีสาระสำคัญในระหว่างงวดสามเดือนสิ้นสุดวันที่ </w:t>
      </w:r>
      <w:r w:rsidR="00BA35C0" w:rsidRPr="00BA35C0">
        <w:rPr>
          <w:rFonts w:asciiTheme="majorBidi" w:hAnsiTheme="majorBidi" w:cstheme="majorBidi"/>
          <w:bCs/>
          <w:sz w:val="30"/>
          <w:szCs w:val="30"/>
          <w:lang w:val="en-US" w:bidi="th-TH"/>
        </w:rPr>
        <w:t>31</w:t>
      </w:r>
      <w:r w:rsidR="00BA35C0" w:rsidRPr="00BA35C0">
        <w:rPr>
          <w:rFonts w:asciiTheme="majorBidi" w:hAnsiTheme="majorBidi" w:cstheme="majorBidi"/>
          <w:b/>
          <w:sz w:val="30"/>
          <w:szCs w:val="30"/>
          <w:lang w:val="en-US" w:bidi="th-TH"/>
        </w:rPr>
        <w:t xml:space="preserve"> </w:t>
      </w:r>
      <w:r w:rsidR="00BA35C0" w:rsidRPr="00BA35C0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 xml:space="preserve">มีนาคม </w:t>
      </w:r>
      <w:r w:rsidR="00BA35C0" w:rsidRPr="00BA35C0">
        <w:rPr>
          <w:rFonts w:asciiTheme="majorBidi" w:hAnsiTheme="majorBidi" w:cstheme="majorBidi"/>
          <w:bCs/>
          <w:sz w:val="30"/>
          <w:szCs w:val="30"/>
          <w:lang w:val="en-US" w:bidi="th-TH"/>
        </w:rPr>
        <w:t>2563</w:t>
      </w:r>
    </w:p>
    <w:p w14:paraId="1E4BF822" w14:textId="77777777" w:rsidR="00BA30B2" w:rsidRPr="00DF529D" w:rsidRDefault="00BA30B2" w:rsidP="003A03E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823AA79" w14:textId="18C3D605" w:rsidR="003456DE" w:rsidRDefault="003456DE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2BF63258" w14:textId="1EF61A1C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2546A3A" w14:textId="5B7C2CE7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5D38118" w14:textId="5E0C5420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A044ABC" w14:textId="31B3D27C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A9E9DC3" w14:textId="12171CF5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1BBE91B0" w14:textId="78E7C6A1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EBC0971" w14:textId="3EC3371A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FDC4941" w14:textId="77777777" w:rsidR="00F21D96" w:rsidRDefault="00F21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874128A" w14:textId="5A934C20" w:rsidR="006333D5" w:rsidRPr="00B47D96" w:rsidRDefault="006333D5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47D96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6F7AC0">
        <w:rPr>
          <w:rFonts w:ascii="Angsana New" w:hAnsi="Angsana New" w:cs="Angsana New"/>
          <w:sz w:val="30"/>
          <w:szCs w:val="30"/>
        </w:rPr>
        <w:t>31</w:t>
      </w:r>
      <w:r w:rsidRPr="00B47D96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B47D96">
        <w:rPr>
          <w:rFonts w:ascii="Angsana New" w:hAnsi="Angsana New" w:cs="Angsana New"/>
          <w:sz w:val="30"/>
          <w:szCs w:val="30"/>
          <w:cs/>
        </w:rPr>
        <w:t xml:space="preserve">สรุปได้ดังนี้ </w:t>
      </w:r>
    </w:p>
    <w:p w14:paraId="17F83976" w14:textId="77777777" w:rsidR="006333D5" w:rsidRPr="00DF529D" w:rsidRDefault="006333D5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1"/>
        <w:gridCol w:w="1105"/>
        <w:gridCol w:w="265"/>
        <w:gridCol w:w="1063"/>
        <w:gridCol w:w="245"/>
        <w:gridCol w:w="1014"/>
        <w:gridCol w:w="248"/>
        <w:gridCol w:w="1018"/>
      </w:tblGrid>
      <w:tr w:rsidR="006333D5" w:rsidRPr="00B47D96" w14:paraId="433ADEF5" w14:textId="77777777" w:rsidTr="005909E0">
        <w:trPr>
          <w:tblHeader/>
        </w:trPr>
        <w:tc>
          <w:tcPr>
            <w:tcW w:w="2365" w:type="pct"/>
          </w:tcPr>
          <w:p w14:paraId="28C12B20" w14:textId="77777777" w:rsidR="006333D5" w:rsidRPr="00B47D96" w:rsidRDefault="006333D5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3" w:type="pct"/>
            <w:gridSpan w:val="3"/>
            <w:tcBorders>
              <w:bottom w:val="single" w:sz="4" w:space="0" w:color="auto"/>
            </w:tcBorders>
          </w:tcPr>
          <w:p w14:paraId="15A03A80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7D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0" w:type="pct"/>
          </w:tcPr>
          <w:p w14:paraId="3EF10C1A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3"/>
          </w:tcPr>
          <w:p w14:paraId="406A25D9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7D9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333D5" w:rsidRPr="00B47D96" w14:paraId="004FA404" w14:textId="77777777" w:rsidTr="005909E0">
        <w:trPr>
          <w:tblHeader/>
        </w:trPr>
        <w:tc>
          <w:tcPr>
            <w:tcW w:w="2365" w:type="pct"/>
          </w:tcPr>
          <w:p w14:paraId="448830C6" w14:textId="3B679301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B47D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6F7A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B47D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B47D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7C3F89E" w14:textId="45728341" w:rsidR="006333D5" w:rsidRPr="00B47D96" w:rsidRDefault="005909E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74259352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091AD65" w14:textId="1D56D30E" w:rsidR="006333D5" w:rsidRPr="00B47D96" w:rsidRDefault="005909E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" w:type="pct"/>
          </w:tcPr>
          <w:p w14:paraId="4FB5D83A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0E350F6D" w14:textId="3235E78E" w:rsidR="006333D5" w:rsidRPr="00B47D96" w:rsidRDefault="005909E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249D80B9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95FEE8E" w14:textId="154425EF" w:rsidR="006333D5" w:rsidRPr="00B47D96" w:rsidRDefault="005909E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6333D5" w:rsidRPr="00B47D96" w14:paraId="1AF4092C" w14:textId="77777777" w:rsidTr="005909E0">
        <w:trPr>
          <w:tblHeader/>
        </w:trPr>
        <w:tc>
          <w:tcPr>
            <w:tcW w:w="2365" w:type="pct"/>
          </w:tcPr>
          <w:p w14:paraId="0A53EC8C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35" w:type="pct"/>
            <w:gridSpan w:val="7"/>
          </w:tcPr>
          <w:p w14:paraId="50A66817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7D9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333D5" w:rsidRPr="00B47D96" w14:paraId="741E076A" w14:textId="77777777" w:rsidTr="00263668">
        <w:tc>
          <w:tcPr>
            <w:tcW w:w="2365" w:type="pct"/>
          </w:tcPr>
          <w:p w14:paraId="1F10AAD6" w14:textId="77777777" w:rsidR="006333D5" w:rsidRPr="00B47D96" w:rsidRDefault="006333D5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7D9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5D76A304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B58B10A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048C8548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1DE1DAEC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C985950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7BA73A22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596E3617" w14:textId="77777777" w:rsidR="006333D5" w:rsidRPr="00B47D96" w:rsidRDefault="006333D5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333D5" w:rsidRPr="00B47D96" w14:paraId="1DFEACB7" w14:textId="77777777" w:rsidTr="00263668">
        <w:tc>
          <w:tcPr>
            <w:tcW w:w="2365" w:type="pct"/>
          </w:tcPr>
          <w:p w14:paraId="3F0F5F66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4BCBA97D" w14:textId="49278FC5" w:rsidR="006333D5" w:rsidRPr="00B47D96" w:rsidRDefault="002851FB" w:rsidP="00DF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F320DA7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E42B96E" w14:textId="2EF3BC3E" w:rsidR="006333D5" w:rsidRPr="00CA6416" w:rsidRDefault="006333D5" w:rsidP="00CA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D06ACF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69E435E" w14:textId="4ADAAB63" w:rsidR="006333D5" w:rsidRPr="00B47D96" w:rsidRDefault="005909E0" w:rsidP="009A58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2851F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32" w:type="pct"/>
          </w:tcPr>
          <w:p w14:paraId="108B4186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95D5E7D" w14:textId="5FB3DCFE" w:rsidR="006333D5" w:rsidRPr="00B47D96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="006333D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6333D5" w:rsidRPr="00B47D96" w14:paraId="21DCCEB3" w14:textId="77777777" w:rsidTr="00263668">
        <w:tc>
          <w:tcPr>
            <w:tcW w:w="2365" w:type="pct"/>
          </w:tcPr>
          <w:p w14:paraId="4E34B103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7" w:type="pct"/>
          </w:tcPr>
          <w:p w14:paraId="56779356" w14:textId="0DC3472B" w:rsidR="006333D5" w:rsidRPr="00B47D96" w:rsidRDefault="002851FB" w:rsidP="00DF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45C1C83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CBEB85D" w14:textId="4CA028DD" w:rsidR="006333D5" w:rsidRPr="00CA6416" w:rsidRDefault="006333D5" w:rsidP="00CA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B39B67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145DB389" w14:textId="3F74FC69" w:rsidR="006333D5" w:rsidRPr="002851FB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619</w:t>
            </w:r>
          </w:p>
        </w:tc>
        <w:tc>
          <w:tcPr>
            <w:tcW w:w="132" w:type="pct"/>
            <w:shd w:val="clear" w:color="auto" w:fill="auto"/>
          </w:tcPr>
          <w:p w14:paraId="69BD3E92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1C1662E6" w14:textId="65486CDC" w:rsidR="006333D5" w:rsidRPr="00B47D96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619</w:t>
            </w:r>
          </w:p>
        </w:tc>
      </w:tr>
      <w:tr w:rsidR="006333D5" w:rsidRPr="00B47D96" w14:paraId="630152E8" w14:textId="77777777" w:rsidTr="00263668">
        <w:tc>
          <w:tcPr>
            <w:tcW w:w="2365" w:type="pct"/>
          </w:tcPr>
          <w:p w14:paraId="2EF264E5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87" w:type="pct"/>
          </w:tcPr>
          <w:p w14:paraId="2415840D" w14:textId="178E04DB" w:rsidR="006333D5" w:rsidRPr="00B47D96" w:rsidRDefault="002851FB" w:rsidP="00DF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6877BEE9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4E3E8D4" w14:textId="0F5760B8" w:rsidR="006333D5" w:rsidRPr="00CA6416" w:rsidRDefault="006333D5" w:rsidP="00CA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667F457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1D1599F4" w14:textId="1F400D91" w:rsidR="006333D5" w:rsidRPr="00B47D96" w:rsidRDefault="005909E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2851F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699</w:t>
            </w:r>
          </w:p>
        </w:tc>
        <w:tc>
          <w:tcPr>
            <w:tcW w:w="132" w:type="pct"/>
            <w:shd w:val="clear" w:color="auto" w:fill="auto"/>
          </w:tcPr>
          <w:p w14:paraId="60BFF224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3EB93A60" w14:textId="122694EC" w:rsidR="006333D5" w:rsidRPr="00B47D96" w:rsidRDefault="006F7AC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6333D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933</w:t>
            </w:r>
          </w:p>
        </w:tc>
      </w:tr>
      <w:tr w:rsidR="006333D5" w:rsidRPr="00B47D96" w14:paraId="5550FE06" w14:textId="77777777" w:rsidTr="00263668">
        <w:tc>
          <w:tcPr>
            <w:tcW w:w="2365" w:type="pct"/>
          </w:tcPr>
          <w:p w14:paraId="44D68CE9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7" w:type="pct"/>
          </w:tcPr>
          <w:p w14:paraId="75E89F6E" w14:textId="3E5CFCEE" w:rsidR="006333D5" w:rsidRPr="00B47D96" w:rsidRDefault="002851FB" w:rsidP="00DF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8394887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8A04FC4" w14:textId="2205F90A" w:rsidR="006333D5" w:rsidRPr="00CA6416" w:rsidRDefault="006333D5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920DB42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0C8850A4" w14:textId="01337BB0" w:rsidR="006333D5" w:rsidRPr="00B47D96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32" w:type="pct"/>
            <w:shd w:val="clear" w:color="auto" w:fill="auto"/>
          </w:tcPr>
          <w:p w14:paraId="648A5900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2A854266" w14:textId="1DBC9BF0" w:rsidR="006333D5" w:rsidRPr="00B47D96" w:rsidRDefault="005909E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333D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083</w:t>
            </w:r>
          </w:p>
        </w:tc>
      </w:tr>
      <w:tr w:rsidR="006333D5" w:rsidRPr="00B47D96" w14:paraId="30BB54A0" w14:textId="77777777" w:rsidTr="00263668">
        <w:tc>
          <w:tcPr>
            <w:tcW w:w="2365" w:type="pct"/>
          </w:tcPr>
          <w:p w14:paraId="1F2E0426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7" w:type="pct"/>
          </w:tcPr>
          <w:p w14:paraId="4361E2B9" w14:textId="10601938" w:rsidR="006333D5" w:rsidRPr="00B47D96" w:rsidRDefault="002851FB" w:rsidP="00DF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D43A089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6726CA1" w14:textId="734DD4F3" w:rsidR="006333D5" w:rsidRPr="00CA6416" w:rsidRDefault="006333D5" w:rsidP="00CA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EBE338E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1CCAAF9" w14:textId="75C21051" w:rsidR="006333D5" w:rsidRPr="00B47D96" w:rsidRDefault="005909E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2851F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796</w:t>
            </w:r>
          </w:p>
        </w:tc>
        <w:tc>
          <w:tcPr>
            <w:tcW w:w="132" w:type="pct"/>
          </w:tcPr>
          <w:p w14:paraId="33C7EAE0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178A53BE" w14:textId="59CF776C" w:rsidR="006333D5" w:rsidRPr="00B47D96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6333D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6333D5" w:rsidRPr="00B47D96" w14:paraId="038B1550" w14:textId="77777777" w:rsidTr="00263668">
        <w:tc>
          <w:tcPr>
            <w:tcW w:w="2365" w:type="pct"/>
          </w:tcPr>
          <w:p w14:paraId="1DAA453C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7" w:type="pct"/>
          </w:tcPr>
          <w:p w14:paraId="282ED0BC" w14:textId="51B43C41" w:rsidR="006333D5" w:rsidRPr="00B47D96" w:rsidRDefault="002851FB" w:rsidP="00DF3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70A9025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B4898BB" w14:textId="7B48D82F" w:rsidR="006333D5" w:rsidRPr="00CA6416" w:rsidRDefault="006333D5" w:rsidP="00CA64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B182E1B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39AD7210" w14:textId="10F2CDF5" w:rsidR="006333D5" w:rsidRPr="00B47D96" w:rsidRDefault="005909E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2851F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</w:p>
        </w:tc>
        <w:tc>
          <w:tcPr>
            <w:tcW w:w="132" w:type="pct"/>
          </w:tcPr>
          <w:p w14:paraId="4DFDA8C0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173FBEE5" w14:textId="58570E7D" w:rsidR="006333D5" w:rsidRPr="00B47D96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  <w:r w:rsidR="006333D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6333D5" w:rsidRPr="00B47D96" w14:paraId="63DC7DAE" w14:textId="77777777" w:rsidTr="00263668">
        <w:tc>
          <w:tcPr>
            <w:tcW w:w="2365" w:type="pct"/>
          </w:tcPr>
          <w:p w14:paraId="09BD416F" w14:textId="77777777" w:rsidR="006333D5" w:rsidRPr="00B47D96" w:rsidRDefault="006333D5" w:rsidP="0063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7" w:type="pct"/>
          </w:tcPr>
          <w:p w14:paraId="3C83E89C" w14:textId="0A786B53" w:rsidR="006333D5" w:rsidRPr="00B47D96" w:rsidRDefault="002851FB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B7F85BC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63A47B3" w14:textId="25383D4D" w:rsidR="006333D5" w:rsidRPr="00CA6416" w:rsidRDefault="006333D5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118"/>
              <w:rPr>
                <w:rFonts w:asciiTheme="majorBidi" w:hAnsiTheme="majorBidi" w:cstheme="majorBidi"/>
                <w:sz w:val="30"/>
                <w:szCs w:val="30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4DD8608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116B98E1" w14:textId="3966C16A" w:rsidR="006333D5" w:rsidRPr="00B47D96" w:rsidRDefault="006F7AC0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851F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132" w:type="pct"/>
          </w:tcPr>
          <w:p w14:paraId="67D4BD83" w14:textId="77777777" w:rsidR="006333D5" w:rsidRPr="00B47D96" w:rsidRDefault="006333D5" w:rsidP="006333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67773942" w14:textId="2722227E" w:rsidR="006333D5" w:rsidRPr="00B47D96" w:rsidRDefault="006F7AC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868</w:t>
            </w:r>
          </w:p>
        </w:tc>
      </w:tr>
      <w:tr w:rsidR="00263668" w:rsidRPr="00B47D96" w14:paraId="37F62AC3" w14:textId="77777777" w:rsidTr="00263668">
        <w:tc>
          <w:tcPr>
            <w:tcW w:w="2365" w:type="pct"/>
          </w:tcPr>
          <w:p w14:paraId="5CF232E5" w14:textId="77777777" w:rsidR="00263668" w:rsidRPr="00B47D96" w:rsidRDefault="00263668" w:rsidP="00263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29767D6" w14:textId="77777777" w:rsidR="00263668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77651F" w14:textId="77777777" w:rsidR="00263668" w:rsidRPr="00B47D9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206F0AB7" w14:textId="77777777" w:rsidR="00263668" w:rsidRPr="00CA641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FAC7A6" w14:textId="77777777" w:rsidR="00263668" w:rsidRPr="00B47D9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5CA1BD9" w14:textId="77777777" w:rsidR="00263668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59B26ED" w14:textId="77777777" w:rsidR="00263668" w:rsidRPr="00B47D9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6C313CCB" w14:textId="77777777" w:rsidR="00263668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3668" w:rsidRPr="00B47D96" w14:paraId="38E063A9" w14:textId="77777777" w:rsidTr="00263668">
        <w:tc>
          <w:tcPr>
            <w:tcW w:w="2365" w:type="pct"/>
          </w:tcPr>
          <w:p w14:paraId="7A73FD20" w14:textId="135C27C2" w:rsidR="00263668" w:rsidRPr="00B47D96" w:rsidRDefault="00263668" w:rsidP="00263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7" w:type="pct"/>
          </w:tcPr>
          <w:p w14:paraId="4EC2B55A" w14:textId="77777777" w:rsidR="00263668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EB419EF" w14:textId="77777777" w:rsidR="00263668" w:rsidRPr="00B47D9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7E53B04D" w14:textId="77777777" w:rsidR="00263668" w:rsidRPr="00CA641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9F68F0" w14:textId="77777777" w:rsidR="00263668" w:rsidRPr="00B47D9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D89BFD7" w14:textId="77777777" w:rsidR="00263668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0891704D" w14:textId="77777777" w:rsidR="00263668" w:rsidRPr="00B47D96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E8E019B" w14:textId="77777777" w:rsidR="00263668" w:rsidRDefault="00263668" w:rsidP="002636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D04B3" w:rsidRPr="00B47D96" w14:paraId="6A533849" w14:textId="77777777" w:rsidTr="00263668">
        <w:tc>
          <w:tcPr>
            <w:tcW w:w="2365" w:type="pct"/>
          </w:tcPr>
          <w:p w14:paraId="151C2F43" w14:textId="15A32A9B" w:rsidR="005D04B3" w:rsidRPr="002C5218" w:rsidRDefault="005D04B3" w:rsidP="005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754DCFEA" w14:textId="36D5A837" w:rsidR="005D04B3" w:rsidRDefault="00350399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13,811</w:t>
            </w:r>
          </w:p>
        </w:tc>
        <w:tc>
          <w:tcPr>
            <w:tcW w:w="141" w:type="pct"/>
          </w:tcPr>
          <w:p w14:paraId="452E3526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8B9D770" w14:textId="23015BE2" w:rsidR="005D04B3" w:rsidRPr="00DC7EDB" w:rsidRDefault="00DD3A2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17,734</w:t>
            </w:r>
          </w:p>
        </w:tc>
        <w:tc>
          <w:tcPr>
            <w:tcW w:w="130" w:type="pct"/>
          </w:tcPr>
          <w:p w14:paraId="2C8A94FE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B829BAE" w14:textId="11EF7221" w:rsidR="005D04B3" w:rsidRDefault="00350399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left" w:pos="685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13,414</w:t>
            </w:r>
          </w:p>
        </w:tc>
        <w:tc>
          <w:tcPr>
            <w:tcW w:w="132" w:type="pct"/>
          </w:tcPr>
          <w:p w14:paraId="3C9B4006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2AF3E98B" w14:textId="5FBB88A3" w:rsidR="005D04B3" w:rsidRDefault="00DD3A20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17,734</w:t>
            </w:r>
          </w:p>
        </w:tc>
      </w:tr>
      <w:tr w:rsidR="005D04B3" w:rsidRPr="00B47D96" w14:paraId="2EC5D691" w14:textId="77777777" w:rsidTr="00263668">
        <w:tc>
          <w:tcPr>
            <w:tcW w:w="2365" w:type="pct"/>
          </w:tcPr>
          <w:p w14:paraId="1CF76C6A" w14:textId="76C5476C" w:rsidR="005D04B3" w:rsidRDefault="005D04B3" w:rsidP="005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8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87" w:type="pct"/>
          </w:tcPr>
          <w:p w14:paraId="5B06E085" w14:textId="3F859279" w:rsidR="005D04B3" w:rsidRPr="007A2132" w:rsidRDefault="005909E0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50399"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,814</w:t>
            </w:r>
          </w:p>
        </w:tc>
        <w:tc>
          <w:tcPr>
            <w:tcW w:w="141" w:type="pct"/>
          </w:tcPr>
          <w:p w14:paraId="31E02921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7F96B685" w14:textId="399CC514" w:rsidR="005D04B3" w:rsidRPr="00DC7EDB" w:rsidRDefault="005909E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DD3A2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0" w:type="pct"/>
          </w:tcPr>
          <w:p w14:paraId="53E4FCDC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12C5572C" w14:textId="60FB24C4" w:rsidR="005D04B3" w:rsidRPr="007A2132" w:rsidRDefault="005909E0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50399"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,640</w:t>
            </w:r>
          </w:p>
        </w:tc>
        <w:tc>
          <w:tcPr>
            <w:tcW w:w="132" w:type="pct"/>
          </w:tcPr>
          <w:p w14:paraId="37ADDEE5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244CBB9A" w14:textId="3875BEF0" w:rsidR="005D04B3" w:rsidRPr="00DC7EDB" w:rsidRDefault="00DD3A20" w:rsidP="00BA3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D04B3" w:rsidRPr="00B47D96" w14:paraId="19460FA4" w14:textId="77777777" w:rsidTr="00263668">
        <w:tc>
          <w:tcPr>
            <w:tcW w:w="2365" w:type="pct"/>
          </w:tcPr>
          <w:p w14:paraId="485CBF54" w14:textId="2FD2D34E" w:rsidR="005D04B3" w:rsidRPr="00EF0811" w:rsidRDefault="005D04B3" w:rsidP="005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รายได้ค่าบริหารงานและอื่นๆ</w:t>
            </w:r>
          </w:p>
        </w:tc>
        <w:tc>
          <w:tcPr>
            <w:tcW w:w="587" w:type="pct"/>
          </w:tcPr>
          <w:p w14:paraId="2924D1A2" w14:textId="0B39EB9B" w:rsidR="005D04B3" w:rsidRPr="007A2132" w:rsidRDefault="00350399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8,378</w:t>
            </w:r>
          </w:p>
        </w:tc>
        <w:tc>
          <w:tcPr>
            <w:tcW w:w="141" w:type="pct"/>
          </w:tcPr>
          <w:p w14:paraId="048AFEB5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635A2AD6" w14:textId="2D195D12" w:rsidR="005D04B3" w:rsidRPr="00DC7EDB" w:rsidRDefault="00DD3A2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130" w:type="pct"/>
          </w:tcPr>
          <w:p w14:paraId="152A3FB7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10DB1F82" w14:textId="24685180" w:rsidR="005D04B3" w:rsidRPr="007A2132" w:rsidRDefault="00350399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4,717</w:t>
            </w:r>
          </w:p>
        </w:tc>
        <w:tc>
          <w:tcPr>
            <w:tcW w:w="132" w:type="pct"/>
          </w:tcPr>
          <w:p w14:paraId="41547167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5F8F5894" w14:textId="0D10B522" w:rsidR="005D04B3" w:rsidRPr="00DC7EDB" w:rsidRDefault="00DD3A20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4,013</w:t>
            </w:r>
          </w:p>
        </w:tc>
      </w:tr>
      <w:tr w:rsidR="005D04B3" w:rsidRPr="00B47D96" w14:paraId="691E8D37" w14:textId="77777777" w:rsidTr="00263668">
        <w:tc>
          <w:tcPr>
            <w:tcW w:w="2365" w:type="pct"/>
          </w:tcPr>
          <w:p w14:paraId="381C9C01" w14:textId="541C5504" w:rsidR="005D04B3" w:rsidRDefault="005D04B3" w:rsidP="005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81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7" w:type="pct"/>
          </w:tcPr>
          <w:p w14:paraId="3C99A22A" w14:textId="3C687850" w:rsidR="005D04B3" w:rsidRPr="007A2132" w:rsidRDefault="00350399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,339</w:t>
            </w:r>
          </w:p>
        </w:tc>
        <w:tc>
          <w:tcPr>
            <w:tcW w:w="141" w:type="pct"/>
          </w:tcPr>
          <w:p w14:paraId="6CEEE9E4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248FB85B" w14:textId="375E3F32" w:rsidR="005D04B3" w:rsidRPr="00DC7EDB" w:rsidRDefault="00DD3A2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522</w:t>
            </w:r>
          </w:p>
        </w:tc>
        <w:tc>
          <w:tcPr>
            <w:tcW w:w="130" w:type="pct"/>
          </w:tcPr>
          <w:p w14:paraId="38A03D85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664F593" w14:textId="4A44487F" w:rsidR="005D04B3" w:rsidRPr="007A2132" w:rsidRDefault="00350399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8,71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2" w:type="pct"/>
          </w:tcPr>
          <w:p w14:paraId="1A2DF593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7032D4E7" w14:textId="067ED5F8" w:rsidR="005D04B3" w:rsidRPr="00DC7EDB" w:rsidRDefault="00DD3A20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</w:tr>
      <w:tr w:rsidR="005D04B3" w:rsidRPr="00B47D96" w14:paraId="745C69F0" w14:textId="77777777" w:rsidTr="00263668">
        <w:tc>
          <w:tcPr>
            <w:tcW w:w="2365" w:type="pct"/>
          </w:tcPr>
          <w:p w14:paraId="18590EAE" w14:textId="77777777" w:rsidR="005D04B3" w:rsidRDefault="005D04B3" w:rsidP="005D0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616A8C71" w14:textId="2B94F1AB" w:rsidR="005D04B3" w:rsidRPr="00EF0811" w:rsidRDefault="005D04B3" w:rsidP="00BA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7" w:type="pct"/>
          </w:tcPr>
          <w:p w14:paraId="2BBE0A1D" w14:textId="77777777" w:rsidR="005D04B3" w:rsidRPr="007A2132" w:rsidRDefault="005D04B3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9AA663" w14:textId="09CA8563" w:rsidR="00350399" w:rsidRPr="007A2132" w:rsidRDefault="005909E0" w:rsidP="007A2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50399"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350399"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,613</w:t>
            </w:r>
          </w:p>
        </w:tc>
        <w:tc>
          <w:tcPr>
            <w:tcW w:w="141" w:type="pct"/>
          </w:tcPr>
          <w:p w14:paraId="7AEE0DE9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06F9D5F" w14:textId="77777777" w:rsidR="005D04B3" w:rsidRPr="00DC7EDB" w:rsidRDefault="005D04B3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9989DB5" w14:textId="7C9ED094" w:rsidR="005D04B3" w:rsidRPr="00DC7EDB" w:rsidRDefault="00DD3A2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189,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" w:type="pct"/>
          </w:tcPr>
          <w:p w14:paraId="0EE6D830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32AE2D56" w14:textId="77777777" w:rsidR="005D04B3" w:rsidRPr="007A2132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9005C17" w14:textId="54F9823D" w:rsidR="00350399" w:rsidRPr="007A2132" w:rsidRDefault="005909E0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50399"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6,6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350399"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2" w:type="pct"/>
          </w:tcPr>
          <w:p w14:paraId="2DD9B01B" w14:textId="77777777" w:rsidR="005D04B3" w:rsidRPr="00B47D96" w:rsidRDefault="005D04B3" w:rsidP="005D0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63065440" w14:textId="77777777" w:rsidR="005D04B3" w:rsidRPr="00DC7EDB" w:rsidRDefault="005D04B3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345B5CE" w14:textId="23960788" w:rsidR="005D04B3" w:rsidRPr="00DC7EDB" w:rsidRDefault="00DD3A20" w:rsidP="00DC7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</w:tr>
      <w:tr w:rsidR="00F15E95" w:rsidRPr="00B47D96" w14:paraId="7A609252" w14:textId="77777777" w:rsidTr="00263668">
        <w:tc>
          <w:tcPr>
            <w:tcW w:w="2365" w:type="pct"/>
          </w:tcPr>
          <w:p w14:paraId="734AAFBF" w14:textId="13FA5878" w:rsidR="00F15E95" w:rsidRDefault="00F15E95" w:rsidP="00F1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D96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87" w:type="pct"/>
          </w:tcPr>
          <w:p w14:paraId="13451E96" w14:textId="5D444F00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8,967</w:t>
            </w:r>
          </w:p>
        </w:tc>
        <w:tc>
          <w:tcPr>
            <w:tcW w:w="141" w:type="pct"/>
          </w:tcPr>
          <w:p w14:paraId="5DB31F0E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3BBB4FA0" w14:textId="52D962B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1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EA8A6A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0FCCBD75" w14:textId="2E353CF3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441</w:t>
            </w:r>
          </w:p>
        </w:tc>
        <w:tc>
          <w:tcPr>
            <w:tcW w:w="132" w:type="pct"/>
          </w:tcPr>
          <w:p w14:paraId="3C8CE6C7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047E3FC1" w14:textId="1E1D5952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64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5E95" w:rsidRPr="00B47D96" w14:paraId="1541764F" w14:textId="77777777" w:rsidTr="00263668">
        <w:tc>
          <w:tcPr>
            <w:tcW w:w="2365" w:type="pct"/>
          </w:tcPr>
          <w:p w14:paraId="75300C0D" w14:textId="77777777" w:rsidR="00F15E95" w:rsidRDefault="00F15E95" w:rsidP="00F1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F4B42F0" w14:textId="77777777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53C08A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90E2F52" w14:textId="7777777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403A37AD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1476CE5A" w14:textId="77777777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2CD718C1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52DD7795" w14:textId="7777777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15E95" w:rsidRPr="00B47D96" w14:paraId="3610A5C2" w14:textId="77777777" w:rsidTr="00263668">
        <w:tc>
          <w:tcPr>
            <w:tcW w:w="2365" w:type="pct"/>
          </w:tcPr>
          <w:p w14:paraId="48DE0264" w14:textId="37B3CEA1" w:rsidR="00F15E95" w:rsidRDefault="00F15E95" w:rsidP="00F1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7" w:type="pct"/>
          </w:tcPr>
          <w:p w14:paraId="080EA3A7" w14:textId="77777777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4A8F1AB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04C0935" w14:textId="7777777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100A192A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6E740ABD" w14:textId="77777777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74CCF47C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75CC34C0" w14:textId="7777777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15E95" w:rsidRPr="00B47D96" w14:paraId="0075B405" w14:textId="77777777" w:rsidTr="00263668">
        <w:tc>
          <w:tcPr>
            <w:tcW w:w="2365" w:type="pct"/>
          </w:tcPr>
          <w:p w14:paraId="404BF00C" w14:textId="3E87DA84" w:rsidR="00F15E95" w:rsidRDefault="00F15E95" w:rsidP="00F1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7" w:type="pct"/>
          </w:tcPr>
          <w:p w14:paraId="3C44CEDB" w14:textId="77777777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36C080E0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121CD8A3" w14:textId="7777777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77AF8EB9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2503412D" w14:textId="77777777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08E81978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B25B3F6" w14:textId="77777777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15E95" w:rsidRPr="00B47D96" w14:paraId="517A94A5" w14:textId="77777777" w:rsidTr="00263668">
        <w:tc>
          <w:tcPr>
            <w:tcW w:w="2365" w:type="pct"/>
          </w:tcPr>
          <w:p w14:paraId="18B12860" w14:textId="66A56963" w:rsidR="00F15E95" w:rsidRDefault="00F15E95" w:rsidP="00F15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87" w:type="pct"/>
          </w:tcPr>
          <w:p w14:paraId="5F66A82A" w14:textId="41914F21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41,074</w:t>
            </w:r>
          </w:p>
        </w:tc>
        <w:tc>
          <w:tcPr>
            <w:tcW w:w="141" w:type="pct"/>
          </w:tcPr>
          <w:p w14:paraId="004E436E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557D8337" w14:textId="75C67D69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,41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0" w:type="pct"/>
          </w:tcPr>
          <w:p w14:paraId="4B1FADEC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19600FE7" w14:textId="3323C8BD" w:rsidR="00F15E95" w:rsidRPr="007A2132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7A2132">
              <w:rPr>
                <w:rFonts w:ascii="Angsana New" w:hAnsi="Angsana New"/>
                <w:sz w:val="30"/>
                <w:szCs w:val="30"/>
                <w:lang w:val="en-US" w:eastAsia="en-US"/>
              </w:rPr>
              <w:t>1,489</w:t>
            </w:r>
          </w:p>
        </w:tc>
        <w:tc>
          <w:tcPr>
            <w:tcW w:w="132" w:type="pct"/>
          </w:tcPr>
          <w:p w14:paraId="154ECA3E" w14:textId="77777777" w:rsidR="00F15E95" w:rsidRPr="00B47D96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0AB15E48" w14:textId="7C2C74C0" w:rsidR="00F15E95" w:rsidRPr="00DC7EDB" w:rsidRDefault="00F15E95" w:rsidP="00F15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</w:tbl>
    <w:p w14:paraId="56789701" w14:textId="58606F34" w:rsidR="00263668" w:rsidRDefault="00263668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06970ED0" w14:textId="6C1FEAC5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F7E8406" w14:textId="539BA8C7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5A6C8E4" w14:textId="3A758A33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A43A948" w14:textId="20C2186F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13015AB" w14:textId="3CBC1591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6942A5A" w14:textId="77777777" w:rsidR="00DF529D" w:rsidRDefault="00DF529D" w:rsidP="00633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E2042A8" w14:textId="66DCCDCA" w:rsidR="00804175" w:rsidRPr="000B7330" w:rsidRDefault="00804175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7C73BF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31</w:t>
      </w:r>
      <w:r w:rsidR="00911E4A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63</w:t>
      </w:r>
      <w:r w:rsidR="00911E4A">
        <w:rPr>
          <w:rFonts w:asciiTheme="majorBidi" w:hAnsiTheme="majorBidi" w:cstheme="majorBidi"/>
          <w:sz w:val="30"/>
          <w:szCs w:val="30"/>
        </w:rPr>
        <w:t xml:space="preserve"> </w:t>
      </w:r>
      <w:r w:rsidRPr="007C73BF">
        <w:rPr>
          <w:rFonts w:asciiTheme="majorBidi" w:hAnsiTheme="majorBidi" w:cstheme="majorBidi"/>
          <w:sz w:val="30"/>
          <w:szCs w:val="30"/>
          <w:cs/>
        </w:rPr>
        <w:t>และ</w:t>
      </w:r>
      <w:r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31</w:t>
      </w:r>
      <w:r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Pr="007C73B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="006747AE" w:rsidRPr="007C73BF">
        <w:rPr>
          <w:rFonts w:asciiTheme="majorBidi" w:hAnsiTheme="majorBidi" w:cstheme="majorBidi"/>
          <w:sz w:val="30"/>
          <w:szCs w:val="30"/>
        </w:rPr>
        <w:t xml:space="preserve"> </w:t>
      </w:r>
      <w:r w:rsidRPr="007C73B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6AA03F2" w14:textId="036800F5" w:rsidR="00A241EE" w:rsidRPr="0017045F" w:rsidRDefault="00A241EE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0"/>
        <w:gridCol w:w="268"/>
        <w:gridCol w:w="1081"/>
        <w:gridCol w:w="270"/>
        <w:gridCol w:w="1170"/>
        <w:gridCol w:w="270"/>
        <w:gridCol w:w="1170"/>
      </w:tblGrid>
      <w:tr w:rsidR="00911E4A" w:rsidRPr="002C5218" w14:paraId="794034AC" w14:textId="77777777" w:rsidTr="00C314A0">
        <w:tc>
          <w:tcPr>
            <w:tcW w:w="2143" w:type="pct"/>
          </w:tcPr>
          <w:p w14:paraId="3DEA573E" w14:textId="07337652" w:rsidR="00911E4A" w:rsidRPr="002C5218" w:rsidRDefault="00911E4A" w:rsidP="00BB52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6221C0EF" w14:textId="77777777" w:rsidR="00911E4A" w:rsidRPr="002C5218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F381BE" w14:textId="77777777" w:rsidR="00911E4A" w:rsidRPr="002C5218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6FC52598" w14:textId="77777777" w:rsidR="00911E4A" w:rsidRPr="002C5218" w:rsidRDefault="00911E4A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14A0" w:rsidRPr="002C5218" w14:paraId="14A67E28" w14:textId="77777777" w:rsidTr="00C314A0">
        <w:tc>
          <w:tcPr>
            <w:tcW w:w="2143" w:type="pct"/>
          </w:tcPr>
          <w:p w14:paraId="77055032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1E27F02" w14:textId="2A9041D0" w:rsidR="00911E4A" w:rsidRPr="00911E4A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92F387C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396AED5" w14:textId="67EAF6B5" w:rsidR="00911E4A" w:rsidRPr="00911E4A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76BE0DA6" w14:textId="77777777" w:rsidR="00911E4A" w:rsidRPr="002F694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41E8546" w14:textId="03A95203" w:rsidR="00911E4A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51EBC4E4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5CED3F69" w14:textId="7122C6B1" w:rsidR="00911E4A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14A0" w:rsidRPr="002C5218" w14:paraId="24FBAEA9" w14:textId="77777777" w:rsidTr="00C314A0">
        <w:tc>
          <w:tcPr>
            <w:tcW w:w="2143" w:type="pct"/>
          </w:tcPr>
          <w:p w14:paraId="2F319F73" w14:textId="5C4EE873" w:rsidR="00911E4A" w:rsidRPr="0097624F" w:rsidRDefault="0097624F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62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9" w:type="pct"/>
          </w:tcPr>
          <w:p w14:paraId="1DBEC716" w14:textId="1B31E752" w:rsidR="00911E4A" w:rsidRPr="00911E4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14:paraId="3AE85555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E1E7C83" w14:textId="343E6132" w:rsidR="00911E4A" w:rsidRPr="00911E4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729B973C" w14:textId="77777777" w:rsidR="00911E4A" w:rsidRPr="002F694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605DD7E" w14:textId="646C2353" w:rsidR="00911E4A" w:rsidRPr="002C5218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3A0F1EFD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249F2E" w14:textId="00A07A52" w:rsidR="00911E4A" w:rsidRPr="002C5218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11E4A" w:rsidRPr="002C5218" w14:paraId="1F3EEF50" w14:textId="77777777" w:rsidTr="00C314A0">
        <w:tc>
          <w:tcPr>
            <w:tcW w:w="2143" w:type="pct"/>
          </w:tcPr>
          <w:p w14:paraId="6668421D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14:paraId="48BD3FA1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14A0" w:rsidRPr="002C5218" w14:paraId="0B6A270B" w14:textId="77777777" w:rsidTr="00C314A0">
        <w:tc>
          <w:tcPr>
            <w:tcW w:w="2143" w:type="pct"/>
          </w:tcPr>
          <w:p w14:paraId="4C6F9226" w14:textId="77777777" w:rsidR="00911E4A" w:rsidRPr="002C5218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shd w:val="clear" w:color="auto" w:fill="auto"/>
          </w:tcPr>
          <w:p w14:paraId="6F469D95" w14:textId="72F90C99" w:rsidR="00911E4A" w:rsidRPr="002F1CEB" w:rsidRDefault="002F1CEB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3185EE9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73"/>
              </w:tabs>
              <w:spacing w:after="0" w:line="240" w:lineRule="auto"/>
              <w:ind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FDB4D5" w14:textId="3B143D0B" w:rsidR="00911E4A" w:rsidRPr="002C5218" w:rsidRDefault="00911E4A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0F4552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CE32186" w14:textId="5F202C6B" w:rsidR="00911E4A" w:rsidRPr="0041509A" w:rsidRDefault="006F7AC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150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3" w:type="pct"/>
          </w:tcPr>
          <w:p w14:paraId="5089D723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30F422A" w14:textId="5A0A0FC8" w:rsidR="00911E4A" w:rsidRPr="002C5218" w:rsidRDefault="005909E0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314A0" w:rsidRPr="002C5218" w14:paraId="71448575" w14:textId="77777777" w:rsidTr="00C314A0">
        <w:tc>
          <w:tcPr>
            <w:tcW w:w="2143" w:type="pct"/>
          </w:tcPr>
          <w:p w14:paraId="0268860D" w14:textId="77777777" w:rsidR="00911E4A" w:rsidRPr="002C5218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shd w:val="clear" w:color="auto" w:fill="auto"/>
          </w:tcPr>
          <w:p w14:paraId="7EEB44E9" w14:textId="5D96C5D9" w:rsidR="00911E4A" w:rsidRPr="002F1CEB" w:rsidRDefault="006F7AC0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2F1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2" w:type="pct"/>
          </w:tcPr>
          <w:p w14:paraId="22BF9496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AB4054D" w14:textId="0E48B01F" w:rsidR="00911E4A" w:rsidRPr="002C5218" w:rsidRDefault="005909E0" w:rsidP="00BB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3" w:type="pct"/>
          </w:tcPr>
          <w:p w14:paraId="573C2766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9C05862" w14:textId="17E18261" w:rsidR="00911E4A" w:rsidRPr="0041509A" w:rsidRDefault="006F7AC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150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</w:p>
        </w:tc>
        <w:tc>
          <w:tcPr>
            <w:tcW w:w="143" w:type="pct"/>
          </w:tcPr>
          <w:p w14:paraId="230B89C2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B0AF5F" w14:textId="7A57AA99" w:rsidR="00911E4A" w:rsidRPr="002C5218" w:rsidRDefault="00911E4A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10,899</w:t>
            </w:r>
          </w:p>
        </w:tc>
      </w:tr>
      <w:tr w:rsidR="00C314A0" w:rsidRPr="002C5218" w14:paraId="43742AD9" w14:textId="77777777" w:rsidTr="00C314A0">
        <w:tc>
          <w:tcPr>
            <w:tcW w:w="2143" w:type="pct"/>
          </w:tcPr>
          <w:p w14:paraId="6CC0D150" w14:textId="77777777" w:rsidR="00911E4A" w:rsidRPr="002C5218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3C2AD4FC" w14:textId="35F27C0A" w:rsidR="00911E4A" w:rsidRPr="002F1CEB" w:rsidRDefault="006F7AC0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2F1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2" w:type="pct"/>
          </w:tcPr>
          <w:p w14:paraId="5239A92D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091C1731" w14:textId="7D7A0643" w:rsidR="00911E4A" w:rsidRPr="002C5218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43" w:type="pct"/>
          </w:tcPr>
          <w:p w14:paraId="15B25F3C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6FC4F9E" w14:textId="2CD58C62" w:rsidR="00911E4A" w:rsidRPr="0041509A" w:rsidRDefault="006F7AC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="004150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43" w:type="pct"/>
          </w:tcPr>
          <w:p w14:paraId="488763E6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D104001" w14:textId="254195CB" w:rsidR="00911E4A" w:rsidRPr="002C5218" w:rsidRDefault="00911E4A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314A0" w:rsidRPr="002C5218" w14:paraId="358CCA72" w14:textId="77777777" w:rsidTr="00C314A0">
        <w:tc>
          <w:tcPr>
            <w:tcW w:w="2143" w:type="pct"/>
          </w:tcPr>
          <w:p w14:paraId="33E134FD" w14:textId="77777777" w:rsidR="00986739" w:rsidRDefault="007A1C33" w:rsidP="0074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spacing w:line="240" w:lineRule="auto"/>
              <w:ind w:left="345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76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5A9CA16B" w14:textId="3B39A9F1" w:rsidR="00911E4A" w:rsidRPr="0097624F" w:rsidRDefault="007A1C33" w:rsidP="0098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spacing w:line="240" w:lineRule="auto"/>
              <w:ind w:left="345" w:hanging="177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909E0" w:rsidRPr="00590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5909E0" w:rsidRPr="00590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6F8A413" w14:textId="77777777" w:rsidR="00911E4A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E976DD" w14:textId="27746893" w:rsidR="002F1CEB" w:rsidRPr="002F1CEB" w:rsidRDefault="00922358" w:rsidP="00922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(12)</w:t>
            </w:r>
          </w:p>
        </w:tc>
        <w:tc>
          <w:tcPr>
            <w:tcW w:w="142" w:type="pct"/>
          </w:tcPr>
          <w:p w14:paraId="2881D2D4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3001BE28" w14:textId="77777777" w:rsidR="0097624F" w:rsidRDefault="0097624F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81E0FD" w14:textId="6C87C79D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A118CF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1AD9421" w14:textId="77777777" w:rsidR="00911E4A" w:rsidRDefault="00911E4A" w:rsidP="00866E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41A14D" w14:textId="26C14991" w:rsidR="002F1CEB" w:rsidRPr="00922358" w:rsidRDefault="00922358" w:rsidP="00922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143" w:type="pct"/>
          </w:tcPr>
          <w:p w14:paraId="1FD5FA97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48ACF0" w14:textId="77777777" w:rsidR="0097624F" w:rsidRDefault="0097624F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FB30D2" w14:textId="4DE8E291" w:rsidR="00911E4A" w:rsidRPr="002C5218" w:rsidRDefault="00911E4A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14A0" w:rsidRPr="002C5218" w14:paraId="6378AB76" w14:textId="77777777" w:rsidTr="00C314A0">
        <w:tc>
          <w:tcPr>
            <w:tcW w:w="2143" w:type="pct"/>
          </w:tcPr>
          <w:p w14:paraId="753F4F74" w14:textId="77777777" w:rsidR="00911E4A" w:rsidRPr="002C5218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FF64" w14:textId="2B41CEE2" w:rsidR="00911E4A" w:rsidRPr="002F1CEB" w:rsidRDefault="006F7AC0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2F1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223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</w:p>
        </w:tc>
        <w:tc>
          <w:tcPr>
            <w:tcW w:w="142" w:type="pct"/>
          </w:tcPr>
          <w:p w14:paraId="316D68AF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D55D4BE" w14:textId="7114CF8E" w:rsidR="00911E4A" w:rsidRPr="002C5218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3" w:type="pct"/>
          </w:tcPr>
          <w:p w14:paraId="70CF6EB0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644D4" w14:textId="58542421" w:rsidR="00911E4A" w:rsidRPr="002F1CEB" w:rsidRDefault="002F1CEB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66E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</w:t>
            </w:r>
            <w:r w:rsidR="009223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3" w:type="pct"/>
          </w:tcPr>
          <w:p w14:paraId="171B72A1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3093666" w14:textId="6A2433CA" w:rsidR="00911E4A" w:rsidRPr="002C5218" w:rsidRDefault="00911E4A" w:rsidP="00C314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4AADB50B" w14:textId="77777777" w:rsidR="005909E0" w:rsidRDefault="005909E0" w:rsidP="00911E4A">
      <w:pPr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2"/>
        <w:gridCol w:w="268"/>
        <w:gridCol w:w="1081"/>
        <w:gridCol w:w="270"/>
        <w:gridCol w:w="1170"/>
        <w:gridCol w:w="270"/>
        <w:gridCol w:w="1170"/>
      </w:tblGrid>
      <w:tr w:rsidR="00911E4A" w:rsidRPr="002C5218" w14:paraId="3122426F" w14:textId="77777777" w:rsidTr="00C314A0">
        <w:tc>
          <w:tcPr>
            <w:tcW w:w="2142" w:type="pct"/>
          </w:tcPr>
          <w:p w14:paraId="473DC4F2" w14:textId="5EBD2B13" w:rsidR="00911E4A" w:rsidRPr="002B6770" w:rsidRDefault="00911E4A" w:rsidP="00BB52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34" w:type="pct"/>
            <w:gridSpan w:val="3"/>
          </w:tcPr>
          <w:p w14:paraId="27B94E15" w14:textId="77777777" w:rsidR="00911E4A" w:rsidRPr="002C5218" w:rsidRDefault="00911E4A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55120" w14:textId="77777777" w:rsidR="00911E4A" w:rsidRPr="002C5218" w:rsidRDefault="00911E4A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0035F5C5" w14:textId="77777777" w:rsidR="00911E4A" w:rsidRPr="002C5218" w:rsidRDefault="00911E4A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E4A" w:rsidRPr="002C5218" w14:paraId="7A87FAEE" w14:textId="77777777" w:rsidTr="00C314A0">
        <w:trPr>
          <w:trHeight w:val="335"/>
        </w:trPr>
        <w:tc>
          <w:tcPr>
            <w:tcW w:w="2142" w:type="pct"/>
          </w:tcPr>
          <w:p w14:paraId="0A5B7B30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291A0A6" w14:textId="60D275F8" w:rsidR="00911E4A" w:rsidRPr="002C5218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57CCF3B1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CADC303" w14:textId="1CA59162" w:rsidR="00911E4A" w:rsidRPr="002C5218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611F31A4" w14:textId="77777777" w:rsidR="00911E4A" w:rsidRPr="002F694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4C03B9F" w14:textId="6EA97676" w:rsidR="00911E4A" w:rsidRPr="002C5218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5DBBEA79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D1F0824" w14:textId="08418C92" w:rsidR="00911E4A" w:rsidRPr="002C5218" w:rsidRDefault="006F7AC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11E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1E4A" w:rsidRPr="002C5218" w14:paraId="1BEDC18A" w14:textId="77777777" w:rsidTr="00C314A0">
        <w:trPr>
          <w:trHeight w:val="335"/>
        </w:trPr>
        <w:tc>
          <w:tcPr>
            <w:tcW w:w="2142" w:type="pct"/>
          </w:tcPr>
          <w:p w14:paraId="6764EC25" w14:textId="1D9875B8" w:rsidR="00911E4A" w:rsidRPr="00743A08" w:rsidRDefault="00743A08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A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A35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43A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0" w:type="pct"/>
          </w:tcPr>
          <w:p w14:paraId="25C43EA7" w14:textId="0235334A" w:rsidR="00911E4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2" w:type="pct"/>
          </w:tcPr>
          <w:p w14:paraId="74A46621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1EEFB8B" w14:textId="0B747919" w:rsidR="00911E4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</w:tcPr>
          <w:p w14:paraId="2834F191" w14:textId="77777777" w:rsidR="00911E4A" w:rsidRPr="002F694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2241B00" w14:textId="248A8238" w:rsidR="00911E4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0E2C81E1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C7F5506" w14:textId="04025694" w:rsidR="00911E4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911E4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11E4A" w:rsidRPr="002C5218" w14:paraId="20F58F0A" w14:textId="77777777" w:rsidTr="00F65230">
        <w:tc>
          <w:tcPr>
            <w:tcW w:w="2142" w:type="pct"/>
          </w:tcPr>
          <w:p w14:paraId="4DB282F5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5456CCA4" w14:textId="77777777" w:rsidR="00911E4A" w:rsidRPr="002C5218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E4A" w:rsidRPr="002C5218" w14:paraId="5BD7DD94" w14:textId="77777777" w:rsidTr="00C314A0">
        <w:tc>
          <w:tcPr>
            <w:tcW w:w="2142" w:type="pct"/>
          </w:tcPr>
          <w:p w14:paraId="077D35D9" w14:textId="77777777" w:rsidR="00911E4A" w:rsidRPr="002C5218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shd w:val="clear" w:color="auto" w:fill="auto"/>
          </w:tcPr>
          <w:p w14:paraId="698776AF" w14:textId="530C3230" w:rsidR="00911E4A" w:rsidRPr="0072221A" w:rsidRDefault="0072221A" w:rsidP="000D7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CE101E7" w14:textId="77777777" w:rsidR="00911E4A" w:rsidRPr="00E0709E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F12A4BB" w14:textId="1B68AEB8" w:rsidR="00911E4A" w:rsidRPr="00BC0D6E" w:rsidRDefault="00911E4A" w:rsidP="000D7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9465B0B" w14:textId="77777777" w:rsidR="00911E4A" w:rsidRPr="00E0709E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B1FAF48" w14:textId="4773980B" w:rsidR="00911E4A" w:rsidRPr="0072221A" w:rsidRDefault="006F7AC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722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43" w:type="pct"/>
          </w:tcPr>
          <w:p w14:paraId="2994216B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</w:tcPr>
          <w:p w14:paraId="32D2CB8E" w14:textId="2B92B52F" w:rsidR="00911E4A" w:rsidRPr="00301EC0" w:rsidRDefault="00911E4A" w:rsidP="00BB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11E4A" w:rsidRPr="002C5218" w14:paraId="1C9647D6" w14:textId="77777777" w:rsidTr="00C314A0">
        <w:tc>
          <w:tcPr>
            <w:tcW w:w="2142" w:type="pct"/>
          </w:tcPr>
          <w:p w14:paraId="035C4C30" w14:textId="77777777" w:rsidR="00911E4A" w:rsidRPr="002C5218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06E3839D" w14:textId="71C30557" w:rsidR="00911E4A" w:rsidRPr="0072221A" w:rsidRDefault="005909E0" w:rsidP="00A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22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  <w:tc>
          <w:tcPr>
            <w:tcW w:w="142" w:type="pct"/>
            <w:shd w:val="clear" w:color="auto" w:fill="auto"/>
          </w:tcPr>
          <w:p w14:paraId="613CDE06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71E6AA9" w14:textId="5465FB62" w:rsidR="00911E4A" w:rsidRPr="00BC0D6E" w:rsidRDefault="00911E4A" w:rsidP="00A46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64EED778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9CCFD05" w14:textId="72111E36" w:rsidR="00911E4A" w:rsidRPr="0072221A" w:rsidRDefault="005909E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722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067</w:t>
            </w:r>
          </w:p>
        </w:tc>
        <w:tc>
          <w:tcPr>
            <w:tcW w:w="143" w:type="pct"/>
          </w:tcPr>
          <w:p w14:paraId="08138E46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145C4A8" w14:textId="2378056C" w:rsidR="00911E4A" w:rsidRPr="00301EC0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11E4A" w:rsidRPr="002C5218" w14:paraId="36D5A3F5" w14:textId="77777777" w:rsidTr="00C314A0">
        <w:tc>
          <w:tcPr>
            <w:tcW w:w="2142" w:type="pct"/>
          </w:tcPr>
          <w:p w14:paraId="4C4E984F" w14:textId="77777777" w:rsidR="00911E4A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7E35F80C" w14:textId="5E347474" w:rsidR="00911E4A" w:rsidRPr="0072221A" w:rsidRDefault="005909E0" w:rsidP="00BB6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22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994</w:t>
            </w:r>
          </w:p>
        </w:tc>
        <w:tc>
          <w:tcPr>
            <w:tcW w:w="142" w:type="pct"/>
            <w:shd w:val="clear" w:color="auto" w:fill="auto"/>
          </w:tcPr>
          <w:p w14:paraId="7779CD08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</w:tcPr>
          <w:p w14:paraId="16BBA2AC" w14:textId="314F7480" w:rsidR="00911E4A" w:rsidRPr="00BC0D6E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375C5037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6B7E1C81" w14:textId="20AB5188" w:rsidR="00911E4A" w:rsidRPr="0072221A" w:rsidRDefault="006F7AC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222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6018687D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36D6558" w14:textId="1C072C8E" w:rsidR="00911E4A" w:rsidRPr="00301EC0" w:rsidRDefault="005909E0" w:rsidP="000D78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sz w:val="30"/>
                <w:szCs w:val="30"/>
              </w:rPr>
              <w:t>9,778</w:t>
            </w:r>
          </w:p>
        </w:tc>
      </w:tr>
      <w:tr w:rsidR="00911E4A" w:rsidRPr="002C5218" w14:paraId="5BABD6E6" w14:textId="77777777" w:rsidTr="00C314A0">
        <w:tc>
          <w:tcPr>
            <w:tcW w:w="2142" w:type="pct"/>
          </w:tcPr>
          <w:p w14:paraId="3CFFB051" w14:textId="740C7823" w:rsidR="00911E4A" w:rsidRDefault="00743A08" w:rsidP="00867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762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  <w:r w:rsidR="00867459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909E0" w:rsidRPr="00590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="005909E0" w:rsidRPr="005909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9762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4129CA61" w14:textId="77777777" w:rsidR="00911E4A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BE3C0" w14:textId="6FD52D8A" w:rsidR="0072221A" w:rsidRPr="0072221A" w:rsidRDefault="00EF24CF" w:rsidP="00EF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(486)</w:t>
            </w:r>
          </w:p>
        </w:tc>
        <w:tc>
          <w:tcPr>
            <w:tcW w:w="142" w:type="pct"/>
            <w:shd w:val="clear" w:color="auto" w:fill="auto"/>
          </w:tcPr>
          <w:p w14:paraId="20FD0BCD" w14:textId="77777777" w:rsidR="00911E4A" w:rsidRPr="004E0D5D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F8EB980" w14:textId="77777777" w:rsidR="00743A08" w:rsidRDefault="00743A08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BA8327" w14:textId="2D21AA4B" w:rsidR="00911E4A" w:rsidRPr="004E0D5D" w:rsidRDefault="00911E4A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46342D" w14:textId="77777777" w:rsidR="00911E4A" w:rsidRPr="004E0D5D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7E33A33" w14:textId="77777777" w:rsidR="00911E4A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4C875B" w14:textId="1F82E6FA" w:rsidR="0072221A" w:rsidRPr="0072221A" w:rsidRDefault="00EF24CF" w:rsidP="00EF24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(340)</w:t>
            </w:r>
          </w:p>
        </w:tc>
        <w:tc>
          <w:tcPr>
            <w:tcW w:w="143" w:type="pct"/>
          </w:tcPr>
          <w:p w14:paraId="6EF15BD6" w14:textId="77777777" w:rsidR="00911E4A" w:rsidRPr="004E0D5D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7BCE458" w14:textId="77777777" w:rsidR="00743A08" w:rsidRDefault="00743A08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D2045" w14:textId="216F592D" w:rsidR="00911E4A" w:rsidRPr="004E0D5D" w:rsidRDefault="00911E4A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1E4A" w:rsidRPr="002C5218" w14:paraId="71E88D73" w14:textId="77777777" w:rsidTr="00C314A0">
        <w:tc>
          <w:tcPr>
            <w:tcW w:w="2142" w:type="pct"/>
          </w:tcPr>
          <w:p w14:paraId="6A601B9B" w14:textId="77777777" w:rsidR="00911E4A" w:rsidRPr="00394FB4" w:rsidRDefault="00911E4A" w:rsidP="0091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FF24A" w14:textId="7C6BDD39" w:rsidR="00911E4A" w:rsidRPr="0072221A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F7A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22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F2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142" w:type="pct"/>
            <w:shd w:val="clear" w:color="auto" w:fill="auto"/>
          </w:tcPr>
          <w:p w14:paraId="72CEA05A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A819F" w14:textId="6C0D8A4D" w:rsidR="00911E4A" w:rsidRPr="00C203CE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6E7BA460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DDB35" w14:textId="15950D83" w:rsidR="00911E4A" w:rsidRPr="0072221A" w:rsidRDefault="006F7AC0" w:rsidP="00897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7222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F24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</w:p>
        </w:tc>
        <w:tc>
          <w:tcPr>
            <w:tcW w:w="143" w:type="pct"/>
          </w:tcPr>
          <w:p w14:paraId="63AF3C1F" w14:textId="77777777" w:rsidR="00911E4A" w:rsidRPr="001A1B87" w:rsidRDefault="00911E4A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4A2501F" w14:textId="6E73532F" w:rsidR="00911E4A" w:rsidRPr="00301EC0" w:rsidRDefault="005909E0" w:rsidP="00911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11E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9,778</w:t>
            </w:r>
          </w:p>
        </w:tc>
      </w:tr>
    </w:tbl>
    <w:p w14:paraId="47F96E27" w14:textId="20F1CD58" w:rsidR="00911E4A" w:rsidRDefault="00911E4A" w:rsidP="00C9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7"/>
        <w:gridCol w:w="989"/>
        <w:gridCol w:w="237"/>
        <w:gridCol w:w="1025"/>
        <w:gridCol w:w="275"/>
        <w:gridCol w:w="1086"/>
        <w:gridCol w:w="271"/>
        <w:gridCol w:w="1076"/>
        <w:gridCol w:w="34"/>
        <w:gridCol w:w="237"/>
        <w:gridCol w:w="1208"/>
        <w:gridCol w:w="52"/>
        <w:gridCol w:w="216"/>
        <w:gridCol w:w="21"/>
        <w:gridCol w:w="1206"/>
        <w:gridCol w:w="80"/>
      </w:tblGrid>
      <w:tr w:rsidR="009A1EDB" w:rsidRPr="000B7330" w14:paraId="4C08DDF0" w14:textId="77777777" w:rsidTr="009A1EDB">
        <w:tc>
          <w:tcPr>
            <w:tcW w:w="801" w:type="pct"/>
          </w:tcPr>
          <w:p w14:paraId="191428C0" w14:textId="77777777" w:rsidR="009A1EDB" w:rsidRPr="000B7330" w:rsidRDefault="009A1EDB" w:rsidP="00C8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pct"/>
            <w:gridSpan w:val="3"/>
            <w:tcBorders>
              <w:bottom w:val="single" w:sz="4" w:space="0" w:color="auto"/>
            </w:tcBorders>
          </w:tcPr>
          <w:p w14:paraId="356C1190" w14:textId="77777777" w:rsidR="009A1EDB" w:rsidRPr="000B7330" w:rsidRDefault="009A1EDB" w:rsidP="00C8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0DEA838D" w14:textId="77777777" w:rsidR="009A1EDB" w:rsidRPr="000B7330" w:rsidRDefault="009A1EDB" w:rsidP="00C8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5" w:type="pct"/>
            <w:gridSpan w:val="11"/>
            <w:tcBorders>
              <w:bottom w:val="single" w:sz="4" w:space="0" w:color="auto"/>
            </w:tcBorders>
          </w:tcPr>
          <w:p w14:paraId="78C58193" w14:textId="77777777" w:rsidR="009A1EDB" w:rsidRPr="000B7330" w:rsidRDefault="009A1EDB" w:rsidP="00C8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EDB" w:rsidRPr="000B7330" w14:paraId="7DE13489" w14:textId="77777777" w:rsidTr="009A1EDB">
        <w:tc>
          <w:tcPr>
            <w:tcW w:w="801" w:type="pct"/>
          </w:tcPr>
          <w:p w14:paraId="0B370BA5" w14:textId="77777777" w:rsidR="009A1EDB" w:rsidRPr="000B7330" w:rsidRDefault="009A1EDB" w:rsidP="00C8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59C6690B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2BB8BC5D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691F0ECE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4" w:type="pct"/>
          </w:tcPr>
          <w:p w14:paraId="6787D890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618C0372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536D2546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1D3BC7BF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196AB1A5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</w:tcBorders>
          </w:tcPr>
          <w:p w14:paraId="2D2DD6D1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gridSpan w:val="2"/>
          </w:tcPr>
          <w:p w14:paraId="5296DB87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2"/>
          </w:tcPr>
          <w:p w14:paraId="0070AE73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9A1EDB" w:rsidRPr="000B7330" w14:paraId="2C7EFA4F" w14:textId="77777777" w:rsidTr="009A1EDB">
        <w:tc>
          <w:tcPr>
            <w:tcW w:w="801" w:type="pct"/>
          </w:tcPr>
          <w:p w14:paraId="43A965E7" w14:textId="77777777" w:rsidR="009A1EDB" w:rsidRPr="000B7330" w:rsidRDefault="009A1EDB" w:rsidP="00C8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54B73724" w14:textId="77777777" w:rsidR="009A1EDB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4" w:type="pct"/>
          </w:tcPr>
          <w:p w14:paraId="13CB5352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7A483233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</w:tcPr>
          <w:p w14:paraId="3EBABE52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D2429EE" w14:textId="77777777" w:rsidR="009A1EDB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F6956A5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572DC0D8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114C148F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gridSpan w:val="2"/>
          </w:tcPr>
          <w:p w14:paraId="2EBD6F9E" w14:textId="77777777" w:rsidR="009A1EDB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gridSpan w:val="2"/>
          </w:tcPr>
          <w:p w14:paraId="346FC6AF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2"/>
          </w:tcPr>
          <w:p w14:paraId="3F25E996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</w:tr>
      <w:tr w:rsidR="009A1EDB" w:rsidRPr="000B7330" w14:paraId="2FBE626C" w14:textId="77777777" w:rsidTr="009A1EDB">
        <w:tc>
          <w:tcPr>
            <w:tcW w:w="801" w:type="pct"/>
          </w:tcPr>
          <w:p w14:paraId="1E5561DF" w14:textId="10FFDED4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43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743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</w:t>
            </w:r>
            <w:r w:rsidRPr="00743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519" w:type="pct"/>
          </w:tcPr>
          <w:p w14:paraId="4C987231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4" w:type="pct"/>
          </w:tcPr>
          <w:p w14:paraId="0F6194E6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D99FFE4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4" w:type="pct"/>
          </w:tcPr>
          <w:p w14:paraId="07FA9A7C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3405338E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4697A461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289F641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pct"/>
            <w:gridSpan w:val="2"/>
          </w:tcPr>
          <w:p w14:paraId="41B8ED5C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gridSpan w:val="2"/>
          </w:tcPr>
          <w:p w14:paraId="6E76C2C7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4" w:type="pct"/>
            <w:gridSpan w:val="2"/>
          </w:tcPr>
          <w:p w14:paraId="5D1B3CC2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2"/>
          </w:tcPr>
          <w:p w14:paraId="78F6D10A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</w:p>
        </w:tc>
      </w:tr>
      <w:tr w:rsidR="009A1EDB" w:rsidRPr="000B7330" w14:paraId="68818B20" w14:textId="77777777" w:rsidTr="009A1EDB">
        <w:tc>
          <w:tcPr>
            <w:tcW w:w="801" w:type="pct"/>
          </w:tcPr>
          <w:p w14:paraId="35D29164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9" w:type="pct"/>
            <w:gridSpan w:val="3"/>
          </w:tcPr>
          <w:p w14:paraId="6A208018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4" w:type="pct"/>
          </w:tcPr>
          <w:p w14:paraId="7BDEFF98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5" w:type="pct"/>
            <w:gridSpan w:val="11"/>
          </w:tcPr>
          <w:p w14:paraId="3500531F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A1EDB" w:rsidRPr="000B7330" w14:paraId="094294DD" w14:textId="77777777" w:rsidTr="009A1EDB">
        <w:tc>
          <w:tcPr>
            <w:tcW w:w="801" w:type="pct"/>
          </w:tcPr>
          <w:p w14:paraId="4CC333AD" w14:textId="77777777" w:rsidR="009A1EDB" w:rsidRPr="000B7330" w:rsidRDefault="009A1EDB" w:rsidP="009A1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77A240A5" w14:textId="77777777" w:rsidR="009A1EDB" w:rsidRPr="00FE3BD6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24" w:type="pct"/>
          </w:tcPr>
          <w:p w14:paraId="2697011D" w14:textId="77777777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0A128317" w14:textId="77777777" w:rsidR="009A1EDB" w:rsidRPr="00002A9B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81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4" w:type="pct"/>
          </w:tcPr>
          <w:p w14:paraId="033BBCC3" w14:textId="77777777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25C5292F" w14:textId="4BC850D6" w:rsidR="009A1EDB" w:rsidRPr="00273A33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61,403</w:t>
            </w:r>
          </w:p>
        </w:tc>
        <w:tc>
          <w:tcPr>
            <w:tcW w:w="142" w:type="pct"/>
            <w:vMerge w:val="restart"/>
          </w:tcPr>
          <w:p w14:paraId="17C9A73A" w14:textId="77777777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E211A90" w14:textId="603BE335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54FF7">
              <w:rPr>
                <w:rFonts w:asciiTheme="majorBidi" w:hAnsiTheme="majorBidi" w:cstheme="majorBidi"/>
                <w:sz w:val="30"/>
                <w:szCs w:val="30"/>
              </w:rPr>
              <w:t>389,7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854FF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gridSpan w:val="2"/>
            <w:vMerge w:val="restart"/>
          </w:tcPr>
          <w:p w14:paraId="4704CC85" w14:textId="77777777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gridSpan w:val="2"/>
          </w:tcPr>
          <w:p w14:paraId="1E26EBBA" w14:textId="2AB58062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,737)</w:t>
            </w:r>
          </w:p>
        </w:tc>
        <w:tc>
          <w:tcPr>
            <w:tcW w:w="124" w:type="pct"/>
            <w:gridSpan w:val="2"/>
            <w:vMerge w:val="restart"/>
          </w:tcPr>
          <w:p w14:paraId="562DF724" w14:textId="77777777" w:rsidR="009A1EDB" w:rsidRPr="000B7330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2"/>
            <w:tcBorders>
              <w:bottom w:val="double" w:sz="4" w:space="0" w:color="auto"/>
            </w:tcBorders>
          </w:tcPr>
          <w:p w14:paraId="3C6EFF3D" w14:textId="1081DC3B" w:rsidR="009A1EDB" w:rsidRPr="00273A33" w:rsidRDefault="009A1EDB" w:rsidP="009A1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,39</w:t>
            </w: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9A1EDB" w:rsidRPr="000B7330" w14:paraId="22DEBAF0" w14:textId="77777777" w:rsidTr="009A1EDB">
        <w:tc>
          <w:tcPr>
            <w:tcW w:w="1981" w:type="pct"/>
            <w:gridSpan w:val="4"/>
          </w:tcPr>
          <w:p w14:paraId="5A55A39F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</w:tcPr>
          <w:p w14:paraId="2272F397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</w:tcPr>
          <w:p w14:paraId="2EF79FC1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Merge/>
          </w:tcPr>
          <w:p w14:paraId="6CB875EB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7B90AB28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gridSpan w:val="2"/>
            <w:vMerge/>
          </w:tcPr>
          <w:p w14:paraId="78032838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gridSpan w:val="2"/>
            <w:tcBorders>
              <w:bottom w:val="nil"/>
            </w:tcBorders>
          </w:tcPr>
          <w:p w14:paraId="2C2AF4F1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gridSpan w:val="2"/>
            <w:vMerge/>
          </w:tcPr>
          <w:p w14:paraId="07037A20" w14:textId="77777777" w:rsidR="009A1EDB" w:rsidRPr="000B7330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gridSpan w:val="2"/>
            <w:tcBorders>
              <w:bottom w:val="nil"/>
            </w:tcBorders>
          </w:tcPr>
          <w:p w14:paraId="2B70D66C" w14:textId="77777777" w:rsidR="009A1EDB" w:rsidRPr="00002A9B" w:rsidRDefault="009A1EDB" w:rsidP="00C8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D64A7" w:rsidRPr="002C5218" w14:paraId="0B98B352" w14:textId="77777777" w:rsidTr="009A1EDB">
        <w:trPr>
          <w:gridAfter w:val="1"/>
          <w:wAfter w:w="47" w:type="pct"/>
        </w:trPr>
        <w:tc>
          <w:tcPr>
            <w:tcW w:w="2122" w:type="pct"/>
            <w:gridSpan w:val="5"/>
          </w:tcPr>
          <w:p w14:paraId="492A1952" w14:textId="77777777" w:rsidR="000D64A7" w:rsidRPr="002B6770" w:rsidRDefault="000D64A7" w:rsidP="00A2151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291" w:type="pct"/>
            <w:gridSpan w:val="4"/>
          </w:tcPr>
          <w:p w14:paraId="6F1A4630" w14:textId="77777777" w:rsidR="000D64A7" w:rsidRPr="002C5218" w:rsidRDefault="000D64A7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5E0392C0" w14:textId="77777777" w:rsidR="000D64A7" w:rsidRPr="002C5218" w:rsidRDefault="000D64A7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5"/>
          </w:tcPr>
          <w:p w14:paraId="4A21BE92" w14:textId="77777777" w:rsidR="000D64A7" w:rsidRPr="002C5218" w:rsidRDefault="000D64A7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64A7" w:rsidRPr="002C5218" w14:paraId="79AE84EC" w14:textId="77777777" w:rsidTr="009A1EDB">
        <w:trPr>
          <w:gridAfter w:val="1"/>
          <w:wAfter w:w="47" w:type="pct"/>
          <w:trHeight w:val="335"/>
        </w:trPr>
        <w:tc>
          <w:tcPr>
            <w:tcW w:w="2122" w:type="pct"/>
            <w:gridSpan w:val="5"/>
          </w:tcPr>
          <w:p w14:paraId="7C2400D1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C403C54" w14:textId="7761E015" w:rsidR="000D64A7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D64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1757134C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028C079B" w14:textId="746D865D" w:rsidR="000D64A7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D64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4" w:type="pct"/>
          </w:tcPr>
          <w:p w14:paraId="510C733D" w14:textId="77777777" w:rsidR="000D64A7" w:rsidRPr="002F694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65ADD243" w14:textId="31CC825B" w:rsidR="000D64A7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D64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</w:tcBorders>
          </w:tcPr>
          <w:p w14:paraId="586842C8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</w:tcPr>
          <w:p w14:paraId="32D6E8D2" w14:textId="7660801C" w:rsidR="000D64A7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0D64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D64A7" w:rsidRPr="002C5218" w14:paraId="7C22D12B" w14:textId="77777777" w:rsidTr="009A1EDB">
        <w:trPr>
          <w:gridAfter w:val="1"/>
          <w:wAfter w:w="47" w:type="pct"/>
          <w:trHeight w:val="335"/>
        </w:trPr>
        <w:tc>
          <w:tcPr>
            <w:tcW w:w="2122" w:type="pct"/>
            <w:gridSpan w:val="5"/>
          </w:tcPr>
          <w:p w14:paraId="372E3A43" w14:textId="4111D2E0" w:rsidR="000D64A7" w:rsidRPr="00743A0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</w:t>
            </w:r>
            <w:r w:rsidR="00DF2F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ี้ก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ารค้า</w:t>
            </w:r>
          </w:p>
        </w:tc>
        <w:tc>
          <w:tcPr>
            <w:tcW w:w="569" w:type="pct"/>
          </w:tcPr>
          <w:p w14:paraId="037DDECE" w14:textId="715590BE" w:rsidR="000D64A7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0ED93CBC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EFBBF1B" w14:textId="36B79D8B" w:rsidR="000D64A7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4" w:type="pct"/>
          </w:tcPr>
          <w:p w14:paraId="5ADF3B3C" w14:textId="77777777" w:rsidR="000D64A7" w:rsidRPr="002F694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0F05120" w14:textId="1F7F216F" w:rsidR="000D64A7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  <w:gridSpan w:val="2"/>
          </w:tcPr>
          <w:p w14:paraId="5E651AC8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7C1428C" w14:textId="046016FE" w:rsidR="000D64A7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0D64A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0D64A7" w:rsidRPr="002C5218" w14:paraId="22B953A9" w14:textId="77777777" w:rsidTr="009A1EDB">
        <w:trPr>
          <w:gridAfter w:val="1"/>
          <w:wAfter w:w="47" w:type="pct"/>
        </w:trPr>
        <w:tc>
          <w:tcPr>
            <w:tcW w:w="2122" w:type="pct"/>
            <w:gridSpan w:val="5"/>
          </w:tcPr>
          <w:p w14:paraId="5EBF566E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1" w:type="pct"/>
            <w:gridSpan w:val="10"/>
          </w:tcPr>
          <w:p w14:paraId="6D63A4E2" w14:textId="77777777" w:rsidR="000D64A7" w:rsidRPr="002C5218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64A7" w:rsidRPr="002C5218" w14:paraId="26F391EB" w14:textId="77777777" w:rsidTr="009A1EDB">
        <w:trPr>
          <w:gridAfter w:val="1"/>
          <w:wAfter w:w="47" w:type="pct"/>
        </w:trPr>
        <w:tc>
          <w:tcPr>
            <w:tcW w:w="2122" w:type="pct"/>
            <w:gridSpan w:val="5"/>
          </w:tcPr>
          <w:p w14:paraId="3ACB410D" w14:textId="77777777" w:rsidR="000D64A7" w:rsidRPr="00D61D7B" w:rsidRDefault="000D64A7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1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shd w:val="clear" w:color="auto" w:fill="auto"/>
          </w:tcPr>
          <w:p w14:paraId="228B7494" w14:textId="1D9C19B1" w:rsidR="000D64A7" w:rsidRPr="00D61D7B" w:rsidRDefault="00EA2AE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1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B0417F9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7188CDD" w14:textId="77777777" w:rsidR="000D64A7" w:rsidRPr="00363697" w:rsidRDefault="000D64A7" w:rsidP="0036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636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3E0D939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33FA1881" w14:textId="30307722" w:rsidR="000D64A7" w:rsidRPr="00363697" w:rsidRDefault="00363697" w:rsidP="00363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gridSpan w:val="2"/>
          </w:tcPr>
          <w:p w14:paraId="1C8ADA91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2" w:type="pct"/>
            <w:gridSpan w:val="2"/>
          </w:tcPr>
          <w:p w14:paraId="15EFAE04" w14:textId="51411D24" w:rsidR="000D64A7" w:rsidRPr="00363697" w:rsidRDefault="00363697" w:rsidP="00E25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D64A7" w:rsidRPr="002C5218" w14:paraId="23D52957" w14:textId="77777777" w:rsidTr="009A1EDB">
        <w:trPr>
          <w:gridAfter w:val="1"/>
          <w:wAfter w:w="47" w:type="pct"/>
        </w:trPr>
        <w:tc>
          <w:tcPr>
            <w:tcW w:w="2122" w:type="pct"/>
            <w:gridSpan w:val="5"/>
          </w:tcPr>
          <w:p w14:paraId="69319C44" w14:textId="77777777" w:rsidR="000D64A7" w:rsidRPr="00D61D7B" w:rsidRDefault="000D64A7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1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2F44C9E0" w14:textId="54B242B7" w:rsidR="000D64A7" w:rsidRPr="00D61D7B" w:rsidRDefault="006F7AC0" w:rsidP="00E25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61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EA2AE7" w:rsidRPr="00D61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61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140" w:type="pct"/>
            <w:shd w:val="clear" w:color="auto" w:fill="auto"/>
          </w:tcPr>
          <w:p w14:paraId="7D0162CC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836CD" w14:textId="1486F996" w:rsidR="000D64A7" w:rsidRPr="00363697" w:rsidRDefault="00363697" w:rsidP="00E25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90,404</w:t>
            </w:r>
          </w:p>
        </w:tc>
        <w:tc>
          <w:tcPr>
            <w:tcW w:w="124" w:type="pct"/>
            <w:shd w:val="clear" w:color="auto" w:fill="auto"/>
          </w:tcPr>
          <w:p w14:paraId="3C9B38B4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9DB3040" w14:textId="6CAC06F5" w:rsidR="000D64A7" w:rsidRPr="00363697" w:rsidRDefault="006F7AC0" w:rsidP="00E25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5B4B2B"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363697"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0" w:type="pct"/>
            <w:gridSpan w:val="2"/>
          </w:tcPr>
          <w:p w14:paraId="58D6DF70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4646C3DF" w14:textId="37778D7A" w:rsidR="000D64A7" w:rsidRPr="00363697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63697" w:rsidRPr="003636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8,617</w:t>
            </w:r>
          </w:p>
        </w:tc>
      </w:tr>
      <w:tr w:rsidR="000D64A7" w:rsidRPr="002C5218" w14:paraId="428D21F0" w14:textId="77777777" w:rsidTr="009A1EDB">
        <w:trPr>
          <w:gridAfter w:val="1"/>
          <w:wAfter w:w="47" w:type="pct"/>
        </w:trPr>
        <w:tc>
          <w:tcPr>
            <w:tcW w:w="2122" w:type="pct"/>
            <w:gridSpan w:val="5"/>
          </w:tcPr>
          <w:p w14:paraId="32FA0B32" w14:textId="780E5899" w:rsidR="000D64A7" w:rsidRPr="00D61D7B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1D7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C3955" w14:textId="6F33EF48" w:rsidR="000D64A7" w:rsidRPr="00D61D7B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61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  <w:r w:rsidR="00EA2AE7" w:rsidRPr="00D61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61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140" w:type="pct"/>
            <w:shd w:val="clear" w:color="auto" w:fill="auto"/>
          </w:tcPr>
          <w:p w14:paraId="4780463F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CCF5" w14:textId="129256C1" w:rsidR="000D64A7" w:rsidRPr="00363697" w:rsidRDefault="0036369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90,404</w:t>
            </w:r>
          </w:p>
        </w:tc>
        <w:tc>
          <w:tcPr>
            <w:tcW w:w="124" w:type="pct"/>
            <w:shd w:val="clear" w:color="auto" w:fill="auto"/>
          </w:tcPr>
          <w:p w14:paraId="55AAA653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B9765" w14:textId="691744E9" w:rsidR="000D64A7" w:rsidRPr="00363697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5B4B2B" w:rsidRPr="00363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63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</w:p>
        </w:tc>
        <w:tc>
          <w:tcPr>
            <w:tcW w:w="140" w:type="pct"/>
            <w:gridSpan w:val="2"/>
          </w:tcPr>
          <w:p w14:paraId="4DABBDFB" w14:textId="77777777" w:rsidR="000D64A7" w:rsidRPr="00E9604E" w:rsidRDefault="000D64A7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A41A2D" w14:textId="13D29304" w:rsidR="000D64A7" w:rsidRPr="00363697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D64A7" w:rsidRPr="003636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</w:t>
            </w:r>
            <w:r w:rsidR="00363697" w:rsidRPr="003636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</w:tbl>
    <w:p w14:paraId="7DADEE74" w14:textId="77777777" w:rsidR="005909E0" w:rsidRPr="00ED0D26" w:rsidRDefault="00590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085"/>
        <w:gridCol w:w="267"/>
        <w:gridCol w:w="1109"/>
        <w:gridCol w:w="237"/>
        <w:gridCol w:w="1208"/>
        <w:gridCol w:w="267"/>
        <w:gridCol w:w="1315"/>
      </w:tblGrid>
      <w:tr w:rsidR="00DF2FC6" w:rsidRPr="002C5218" w14:paraId="5D061A14" w14:textId="77777777" w:rsidTr="009C16A4">
        <w:tc>
          <w:tcPr>
            <w:tcW w:w="2124" w:type="pct"/>
          </w:tcPr>
          <w:p w14:paraId="69707FD7" w14:textId="77777777" w:rsidR="00DF2FC6" w:rsidRPr="002B6770" w:rsidRDefault="00DF2FC6" w:rsidP="00A2151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290" w:type="pct"/>
            <w:gridSpan w:val="3"/>
          </w:tcPr>
          <w:p w14:paraId="1BE54EB9" w14:textId="77777777" w:rsidR="00DF2FC6" w:rsidRPr="002C5218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4709CD19" w14:textId="77777777" w:rsidR="00DF2FC6" w:rsidRPr="002C5218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5E0E1345" w14:textId="77777777" w:rsidR="00DF2FC6" w:rsidRPr="002C5218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FC6" w:rsidRPr="002C5218" w14:paraId="6879FAC3" w14:textId="77777777" w:rsidTr="009C16A4">
        <w:trPr>
          <w:trHeight w:val="335"/>
        </w:trPr>
        <w:tc>
          <w:tcPr>
            <w:tcW w:w="2124" w:type="pct"/>
          </w:tcPr>
          <w:p w14:paraId="4E234D34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3B5598DC" w14:textId="0C52C247" w:rsidR="00DF2FC6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F2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DD60903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72490CD" w14:textId="705C36F5" w:rsidR="00DF2FC6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F2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4" w:type="pct"/>
          </w:tcPr>
          <w:p w14:paraId="50D40B12" w14:textId="77777777" w:rsidR="00DF2FC6" w:rsidRPr="002F694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1B9A274" w14:textId="703FCA47" w:rsidR="00DF2FC6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F2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799A3213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B7FFF82" w14:textId="6501FBA8" w:rsidR="00DF2FC6" w:rsidRPr="002C5218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F2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F2FC6" w:rsidRPr="002C5218" w14:paraId="265A4E18" w14:textId="77777777" w:rsidTr="009C16A4">
        <w:trPr>
          <w:trHeight w:val="335"/>
        </w:trPr>
        <w:tc>
          <w:tcPr>
            <w:tcW w:w="2124" w:type="pct"/>
          </w:tcPr>
          <w:p w14:paraId="2A95F132" w14:textId="3EDCDA7D" w:rsidR="00DF2FC6" w:rsidRPr="00743A0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73A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69" w:type="pct"/>
          </w:tcPr>
          <w:p w14:paraId="5552C349" w14:textId="2B532897" w:rsidR="00DF2FC6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631AA33B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F4F4DD" w14:textId="7B5DFF51" w:rsidR="00DF2FC6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4" w:type="pct"/>
          </w:tcPr>
          <w:p w14:paraId="43628160" w14:textId="77777777" w:rsidR="00DF2FC6" w:rsidRPr="002F694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50A1778" w14:textId="30526E34" w:rsidR="00DF2FC6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0" w:type="pct"/>
          </w:tcPr>
          <w:p w14:paraId="5F331708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</w:tcPr>
          <w:p w14:paraId="46076FD6" w14:textId="5E9E78BC" w:rsidR="00DF2FC6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="00DF2FC6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F2FC6" w:rsidRPr="002C5218" w14:paraId="5258B67B" w14:textId="77777777" w:rsidTr="009C16A4">
        <w:tc>
          <w:tcPr>
            <w:tcW w:w="2124" w:type="pct"/>
          </w:tcPr>
          <w:p w14:paraId="7172B107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6" w:type="pct"/>
            <w:gridSpan w:val="7"/>
          </w:tcPr>
          <w:p w14:paraId="57FE503A" w14:textId="77777777" w:rsidR="00DF2FC6" w:rsidRPr="002C5218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FC6" w:rsidRPr="002C5218" w14:paraId="37996DA6" w14:textId="77777777" w:rsidTr="009C16A4">
        <w:tc>
          <w:tcPr>
            <w:tcW w:w="2124" w:type="pct"/>
          </w:tcPr>
          <w:p w14:paraId="305D7EBA" w14:textId="77777777" w:rsidR="00DF2FC6" w:rsidRPr="0064658C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58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shd w:val="clear" w:color="auto" w:fill="auto"/>
          </w:tcPr>
          <w:p w14:paraId="0DD36A95" w14:textId="14D7D991" w:rsidR="00DF2FC6" w:rsidRPr="0064658C" w:rsidRDefault="00632EE2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2AC94C6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31D41DB6" w14:textId="77777777" w:rsidR="00DF2FC6" w:rsidRPr="0064658C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465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184A849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shd w:val="clear" w:color="auto" w:fill="auto"/>
          </w:tcPr>
          <w:p w14:paraId="4938C8D8" w14:textId="6414B187" w:rsidR="00DF2FC6" w:rsidRPr="0064658C" w:rsidRDefault="005909E0" w:rsidP="00D37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7AC0"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32EE2"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F7AC0"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0" w:type="pct"/>
          </w:tcPr>
          <w:p w14:paraId="227DD585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</w:tcPr>
          <w:p w14:paraId="50751AFE" w14:textId="4B3BFF89" w:rsidR="00DF2FC6" w:rsidRPr="00304C4B" w:rsidRDefault="00304C4B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</w:p>
        </w:tc>
      </w:tr>
      <w:tr w:rsidR="00DF2FC6" w:rsidRPr="002C5218" w14:paraId="29996E15" w14:textId="77777777" w:rsidTr="009C16A4">
        <w:tc>
          <w:tcPr>
            <w:tcW w:w="2124" w:type="pct"/>
          </w:tcPr>
          <w:p w14:paraId="141037F3" w14:textId="77777777" w:rsidR="00DF2FC6" w:rsidRPr="0064658C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58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4D3F130F" w14:textId="5F302DD1" w:rsidR="00DF2FC6" w:rsidRPr="0064658C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32EE2"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07CAFF9E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1BD09B9" w14:textId="50AA856E" w:rsidR="00DF2FC6" w:rsidRPr="0064658C" w:rsidRDefault="0064658C" w:rsidP="00063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131,847</w:t>
            </w:r>
          </w:p>
        </w:tc>
        <w:tc>
          <w:tcPr>
            <w:tcW w:w="124" w:type="pct"/>
            <w:shd w:val="clear" w:color="auto" w:fill="auto"/>
          </w:tcPr>
          <w:p w14:paraId="1C2AAFF6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CAD3B39" w14:textId="6B8CCEE3" w:rsidR="00DF2FC6" w:rsidRPr="0064658C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32EE2"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46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0" w:type="pct"/>
          </w:tcPr>
          <w:p w14:paraId="0CC5BECB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935375B" w14:textId="0115A7B3" w:rsidR="00DF2FC6" w:rsidRPr="00304C4B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04C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6,847</w:t>
            </w:r>
          </w:p>
        </w:tc>
      </w:tr>
      <w:tr w:rsidR="00DF2FC6" w:rsidRPr="002C5218" w14:paraId="13DE4CF4" w14:textId="77777777" w:rsidTr="009C16A4">
        <w:tc>
          <w:tcPr>
            <w:tcW w:w="2124" w:type="pct"/>
          </w:tcPr>
          <w:p w14:paraId="7E20F52A" w14:textId="77777777" w:rsidR="00DF2FC6" w:rsidRPr="0064658C" w:rsidRDefault="00DF2FC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5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A4EC8" w14:textId="4C0FA671" w:rsidR="00DF2FC6" w:rsidRPr="0064658C" w:rsidRDefault="006F7AC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632EE2"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765D38AD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445DF" w14:textId="446FC39D" w:rsidR="00DF2FC6" w:rsidRPr="0064658C" w:rsidRDefault="0064658C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131,847</w:t>
            </w:r>
          </w:p>
        </w:tc>
        <w:tc>
          <w:tcPr>
            <w:tcW w:w="124" w:type="pct"/>
            <w:shd w:val="clear" w:color="auto" w:fill="auto"/>
          </w:tcPr>
          <w:p w14:paraId="4909741F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8A9B3" w14:textId="035F39C9" w:rsidR="00DF2FC6" w:rsidRPr="0064658C" w:rsidRDefault="005909E0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6F7AC0"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632EE2"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6F7AC0" w:rsidRPr="006465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</w:t>
            </w:r>
          </w:p>
        </w:tc>
        <w:tc>
          <w:tcPr>
            <w:tcW w:w="140" w:type="pct"/>
          </w:tcPr>
          <w:p w14:paraId="6952E2BC" w14:textId="77777777" w:rsidR="00DF2FC6" w:rsidRPr="00E9604E" w:rsidRDefault="00DF2FC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2BD134AB" w14:textId="636B2BB4" w:rsidR="00DF2FC6" w:rsidRPr="00304C4B" w:rsidRDefault="00304C4B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96,413</w:t>
            </w:r>
          </w:p>
        </w:tc>
      </w:tr>
    </w:tbl>
    <w:p w14:paraId="67FADD3E" w14:textId="7A7696DB" w:rsidR="006518C5" w:rsidRDefault="006518C5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095"/>
        <w:gridCol w:w="269"/>
        <w:gridCol w:w="1122"/>
        <w:gridCol w:w="239"/>
        <w:gridCol w:w="1219"/>
        <w:gridCol w:w="269"/>
        <w:gridCol w:w="1238"/>
      </w:tblGrid>
      <w:tr w:rsidR="00724CC3" w:rsidRPr="002C5218" w14:paraId="76386EBD" w14:textId="77777777" w:rsidTr="006044D7">
        <w:tc>
          <w:tcPr>
            <w:tcW w:w="2143" w:type="pct"/>
          </w:tcPr>
          <w:p w14:paraId="3697DE2C" w14:textId="77777777" w:rsidR="00724CC3" w:rsidRPr="002B6770" w:rsidRDefault="00724CC3" w:rsidP="006044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03" w:type="pct"/>
            <w:gridSpan w:val="3"/>
          </w:tcPr>
          <w:p w14:paraId="7B331F3D" w14:textId="77777777" w:rsidR="00724CC3" w:rsidRPr="002C5218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73425E85" w14:textId="77777777" w:rsidR="00724CC3" w:rsidRPr="002C5218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5430FBCB" w14:textId="77777777" w:rsidR="00724CC3" w:rsidRPr="002C5218" w:rsidRDefault="00724CC3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CC3" w:rsidRPr="002C5218" w14:paraId="53F6C524" w14:textId="77777777" w:rsidTr="006044D7">
        <w:trPr>
          <w:trHeight w:val="335"/>
        </w:trPr>
        <w:tc>
          <w:tcPr>
            <w:tcW w:w="2143" w:type="pct"/>
          </w:tcPr>
          <w:p w14:paraId="6DFD3A40" w14:textId="77777777" w:rsidR="00724CC3" w:rsidRPr="00724CC3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6B0912D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5EBE42CA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4415183F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5" w:type="pct"/>
          </w:tcPr>
          <w:p w14:paraId="7850130F" w14:textId="77777777" w:rsidR="00724CC3" w:rsidRPr="002F694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2F80F0D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71662F13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7828E56F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24CC3" w14:paraId="6E2A3D80" w14:textId="77777777" w:rsidTr="006044D7">
        <w:trPr>
          <w:trHeight w:val="335"/>
        </w:trPr>
        <w:tc>
          <w:tcPr>
            <w:tcW w:w="2143" w:type="pct"/>
          </w:tcPr>
          <w:p w14:paraId="3CB7C1BC" w14:textId="28B51004" w:rsidR="00724CC3" w:rsidRPr="00F21D96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C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74" w:type="pct"/>
          </w:tcPr>
          <w:p w14:paraId="70901832" w14:textId="77777777" w:rsidR="00724CC3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62FD1A44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E59652" w14:textId="77777777" w:rsidR="00724CC3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5" w:type="pct"/>
          </w:tcPr>
          <w:p w14:paraId="5CC485AE" w14:textId="77777777" w:rsidR="00724CC3" w:rsidRPr="002F694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493F65" w14:textId="77777777" w:rsidR="00724CC3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</w:tcPr>
          <w:p w14:paraId="67120811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39CC501D" w14:textId="77777777" w:rsidR="00724CC3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724CC3" w:rsidRPr="002C5218" w14:paraId="5F9E0A2A" w14:textId="77777777" w:rsidTr="00F21D96">
        <w:tc>
          <w:tcPr>
            <w:tcW w:w="2143" w:type="pct"/>
          </w:tcPr>
          <w:p w14:paraId="658656F3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7" w:type="pct"/>
            <w:gridSpan w:val="7"/>
          </w:tcPr>
          <w:p w14:paraId="6DC2A76E" w14:textId="77777777" w:rsidR="00724CC3" w:rsidRPr="002C5218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1D96" w:rsidRPr="00363697" w14:paraId="0BF87D2D" w14:textId="77777777" w:rsidTr="00F21D96">
        <w:tc>
          <w:tcPr>
            <w:tcW w:w="2143" w:type="pct"/>
          </w:tcPr>
          <w:p w14:paraId="4555881D" w14:textId="3FF71135" w:rsidR="00F21D96" w:rsidRPr="00F21D96" w:rsidRDefault="00F21D96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4" w:type="pct"/>
            <w:shd w:val="clear" w:color="auto" w:fill="auto"/>
          </w:tcPr>
          <w:p w14:paraId="7D53A9F5" w14:textId="77777777" w:rsidR="00F21D96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0DAC0BA7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1C47ABA9" w14:textId="77777777" w:rsidR="00F21D96" w:rsidRPr="0064658C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04912965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14:paraId="4FEDC79B" w14:textId="77777777" w:rsidR="00F21D96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00F5CD2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9" w:type="pct"/>
          </w:tcPr>
          <w:p w14:paraId="1868EA7D" w14:textId="77777777" w:rsidR="00F21D96" w:rsidRPr="00363697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4CC3" w:rsidRPr="00363697" w14:paraId="1971D57D" w14:textId="77777777" w:rsidTr="00F21D96">
        <w:tc>
          <w:tcPr>
            <w:tcW w:w="2143" w:type="pct"/>
          </w:tcPr>
          <w:p w14:paraId="4CF8D9FA" w14:textId="0179FD2D" w:rsidR="00724CC3" w:rsidRPr="00D61D7B" w:rsidRDefault="00F21D96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1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01CF3B2B" w14:textId="77777777" w:rsidR="00724CC3" w:rsidRPr="00F21D96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364,343</w:t>
            </w:r>
          </w:p>
        </w:tc>
        <w:tc>
          <w:tcPr>
            <w:tcW w:w="141" w:type="pct"/>
            <w:shd w:val="clear" w:color="auto" w:fill="auto"/>
          </w:tcPr>
          <w:p w14:paraId="061D90F4" w14:textId="77777777" w:rsidR="00724CC3" w:rsidRPr="00E9604E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374E9A30" w14:textId="77777777" w:rsidR="00724CC3" w:rsidRPr="00F21D96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D7E0116" w14:textId="77777777" w:rsidR="00724CC3" w:rsidRPr="00E9604E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45FC9BDB" w14:textId="77777777" w:rsidR="00724CC3" w:rsidRPr="00F21D96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20,762</w:t>
            </w:r>
          </w:p>
        </w:tc>
        <w:tc>
          <w:tcPr>
            <w:tcW w:w="141" w:type="pct"/>
          </w:tcPr>
          <w:p w14:paraId="06F40BDC" w14:textId="77777777" w:rsidR="00724CC3" w:rsidRPr="00E9604E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B77AE98" w14:textId="77777777" w:rsidR="00724CC3" w:rsidRPr="00F21D96" w:rsidRDefault="00724CC3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21D96" w:rsidRPr="00363697" w14:paraId="6CDF45A0" w14:textId="77777777" w:rsidTr="00F21D96">
        <w:tc>
          <w:tcPr>
            <w:tcW w:w="2143" w:type="pct"/>
          </w:tcPr>
          <w:p w14:paraId="6C9C1118" w14:textId="77777777" w:rsidR="00F21D96" w:rsidRPr="00D61D7B" w:rsidRDefault="00F21D96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3A48B36A" w14:textId="77777777" w:rsidR="00F21D96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1217C05A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343B042E" w14:textId="77777777" w:rsidR="00F21D96" w:rsidRPr="0064658C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71C1720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14:paraId="6BB00C3A" w14:textId="77777777" w:rsidR="00F21D96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5BD1F299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2054B638" w14:textId="77777777" w:rsidR="00F21D96" w:rsidRPr="00363697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1D96" w:rsidRPr="00363697" w14:paraId="25FA5C89" w14:textId="77777777" w:rsidTr="00F21D96">
        <w:tc>
          <w:tcPr>
            <w:tcW w:w="2143" w:type="pct"/>
          </w:tcPr>
          <w:p w14:paraId="1FE362DD" w14:textId="00C0CEF6" w:rsidR="00F21D96" w:rsidRPr="00F21D96" w:rsidRDefault="00F21D96" w:rsidP="0060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4" w:type="pct"/>
            <w:shd w:val="clear" w:color="auto" w:fill="auto"/>
          </w:tcPr>
          <w:p w14:paraId="71548BAD" w14:textId="77777777" w:rsidR="00F21D96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537F726B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14:paraId="5B555567" w14:textId="77777777" w:rsidR="00F21D96" w:rsidRPr="0064658C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3BA24C9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14:paraId="47222117" w14:textId="77777777" w:rsidR="00F21D96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35C42C1" w14:textId="77777777" w:rsidR="00F21D96" w:rsidRPr="00E9604E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9" w:type="pct"/>
          </w:tcPr>
          <w:p w14:paraId="05799FF6" w14:textId="77777777" w:rsidR="00F21D96" w:rsidRPr="00363697" w:rsidRDefault="00F21D96" w:rsidP="00604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1D96" w:rsidRPr="00363697" w14:paraId="2AB82EB8" w14:textId="77777777" w:rsidTr="00F21D96">
        <w:tc>
          <w:tcPr>
            <w:tcW w:w="2143" w:type="pct"/>
          </w:tcPr>
          <w:p w14:paraId="11E8D118" w14:textId="3FF26743" w:rsidR="00F21D96" w:rsidRPr="00D61D7B" w:rsidRDefault="00F21D96" w:rsidP="00F21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1D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2BAA4E2D" w14:textId="403E6668" w:rsidR="00F21D96" w:rsidRPr="00F21D96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654,409</w:t>
            </w:r>
          </w:p>
        </w:tc>
        <w:tc>
          <w:tcPr>
            <w:tcW w:w="141" w:type="pct"/>
            <w:shd w:val="clear" w:color="auto" w:fill="auto"/>
          </w:tcPr>
          <w:p w14:paraId="3F85E0A0" w14:textId="77777777" w:rsidR="00F21D96" w:rsidRPr="00E9604E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0E073085" w14:textId="34EB7BD3" w:rsidR="00F21D96" w:rsidRPr="00F21D96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4DD225A" w14:textId="77777777" w:rsidR="00F21D96" w:rsidRPr="00E9604E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14:paraId="727BADD6" w14:textId="48FA118A" w:rsidR="00F21D96" w:rsidRPr="00F21D96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47,599</w:t>
            </w:r>
          </w:p>
        </w:tc>
        <w:tc>
          <w:tcPr>
            <w:tcW w:w="141" w:type="pct"/>
          </w:tcPr>
          <w:p w14:paraId="0DC8CE1A" w14:textId="77777777" w:rsidR="00F21D96" w:rsidRPr="00E9604E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6B976986" w14:textId="3C7FA457" w:rsidR="00F21D96" w:rsidRPr="00F21D96" w:rsidRDefault="00F21D96" w:rsidP="00F21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E914884" w14:textId="51FAA798" w:rsidR="00F21D96" w:rsidRDefault="00F21D96" w:rsidP="001704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FC4A7D" w14:textId="77777777" w:rsidR="00F21D96" w:rsidRDefault="00F21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9"/>
        <w:gridCol w:w="990"/>
        <w:gridCol w:w="237"/>
        <w:gridCol w:w="1023"/>
        <w:gridCol w:w="275"/>
        <w:gridCol w:w="1080"/>
        <w:gridCol w:w="271"/>
        <w:gridCol w:w="1076"/>
        <w:gridCol w:w="271"/>
        <w:gridCol w:w="1259"/>
        <w:gridCol w:w="237"/>
        <w:gridCol w:w="1292"/>
      </w:tblGrid>
      <w:tr w:rsidR="004809D6" w:rsidRPr="000B7330" w14:paraId="57BFCC93" w14:textId="77777777" w:rsidTr="00F21D96">
        <w:tc>
          <w:tcPr>
            <w:tcW w:w="802" w:type="pct"/>
          </w:tcPr>
          <w:p w14:paraId="1539C15B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8" w:type="pct"/>
            <w:gridSpan w:val="3"/>
            <w:tcBorders>
              <w:bottom w:val="single" w:sz="4" w:space="0" w:color="auto"/>
            </w:tcBorders>
          </w:tcPr>
          <w:p w14:paraId="63BB763B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29B39BCA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5" w:type="pct"/>
            <w:gridSpan w:val="7"/>
            <w:tcBorders>
              <w:bottom w:val="single" w:sz="4" w:space="0" w:color="auto"/>
            </w:tcBorders>
          </w:tcPr>
          <w:p w14:paraId="6A6C4C80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3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648" w:rsidRPr="000B7330" w14:paraId="57EC0131" w14:textId="77777777" w:rsidTr="00F21D96">
        <w:tc>
          <w:tcPr>
            <w:tcW w:w="802" w:type="pct"/>
          </w:tcPr>
          <w:p w14:paraId="741809D4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593DEF78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3818A656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14:paraId="24B1FF9F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4" w:type="pct"/>
          </w:tcPr>
          <w:p w14:paraId="5BA82A16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5D637817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2" w:type="pct"/>
          </w:tcPr>
          <w:p w14:paraId="4C02EBFD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7241663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2" w:type="pct"/>
          </w:tcPr>
          <w:p w14:paraId="2E7BA6C3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58B955AA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591837E4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1251D91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381648" w:rsidRPr="000B7330" w14:paraId="3BC8B80E" w14:textId="77777777" w:rsidTr="00F21D96">
        <w:tc>
          <w:tcPr>
            <w:tcW w:w="802" w:type="pct"/>
          </w:tcPr>
          <w:p w14:paraId="13F69383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" w:type="pct"/>
          </w:tcPr>
          <w:p w14:paraId="7585D2D7" w14:textId="410D6890" w:rsidR="004809D6" w:rsidRDefault="006F7AC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809D6"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4" w:type="pct"/>
          </w:tcPr>
          <w:p w14:paraId="29F68289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70FA8221" w14:textId="24BE61C3" w:rsidR="004809D6" w:rsidRPr="000B7330" w:rsidRDefault="006F7AC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809D6"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809D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144" w:type="pct"/>
          </w:tcPr>
          <w:p w14:paraId="555F2D50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3F5A43AF" w14:textId="7DD97BE3" w:rsidR="004809D6" w:rsidRDefault="006F7AC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809D6"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04E36074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1F7E762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E7458A5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</w:tcPr>
          <w:p w14:paraId="107974B5" w14:textId="77777777" w:rsidR="004809D6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</w:tcPr>
          <w:p w14:paraId="1E7EF12A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06F68E96" w14:textId="1C3803DD" w:rsidR="004809D6" w:rsidRPr="000B7330" w:rsidRDefault="006F7AC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4809D6" w:rsidRPr="000B733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</w:t>
            </w:r>
            <w:r w:rsidR="004809D6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</w:tr>
      <w:tr w:rsidR="00381648" w:rsidRPr="000B7330" w14:paraId="381B90B4" w14:textId="77777777" w:rsidTr="00F21D96">
        <w:tc>
          <w:tcPr>
            <w:tcW w:w="802" w:type="pct"/>
          </w:tcPr>
          <w:p w14:paraId="1E49C755" w14:textId="31EF3AB8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43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</w:t>
            </w:r>
            <w:r w:rsidRPr="00743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</w:p>
        </w:tc>
        <w:tc>
          <w:tcPr>
            <w:tcW w:w="519" w:type="pct"/>
          </w:tcPr>
          <w:p w14:paraId="0F70BDFB" w14:textId="4D9C115A" w:rsidR="004809D6" w:rsidRPr="000B7330" w:rsidRDefault="005909E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4" w:type="pct"/>
          </w:tcPr>
          <w:p w14:paraId="7334FF34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532F507F" w14:textId="35E89549" w:rsidR="004809D6" w:rsidRPr="000B7330" w:rsidRDefault="005909E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4" w:type="pct"/>
          </w:tcPr>
          <w:p w14:paraId="592FF379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14:paraId="1F9C52E8" w14:textId="2C119FDC" w:rsidR="004809D6" w:rsidRPr="000B7330" w:rsidRDefault="005909E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2" w:type="pct"/>
          </w:tcPr>
          <w:p w14:paraId="4B2561FA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42C8989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2" w:type="pct"/>
          </w:tcPr>
          <w:p w14:paraId="6BA5452D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</w:tcPr>
          <w:p w14:paraId="3E5BCBA7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24" w:type="pct"/>
          </w:tcPr>
          <w:p w14:paraId="62A0ACB1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490DF923" w14:textId="01593932" w:rsidR="004809D6" w:rsidRPr="000B7330" w:rsidRDefault="005909E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63</w:t>
            </w:r>
          </w:p>
        </w:tc>
      </w:tr>
      <w:tr w:rsidR="004809D6" w:rsidRPr="000B7330" w14:paraId="301D438A" w14:textId="77777777" w:rsidTr="00F21D96">
        <w:tc>
          <w:tcPr>
            <w:tcW w:w="802" w:type="pct"/>
          </w:tcPr>
          <w:p w14:paraId="148B0CD4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8" w:type="pct"/>
            <w:gridSpan w:val="3"/>
          </w:tcPr>
          <w:p w14:paraId="3577E6C6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44" w:type="pct"/>
          </w:tcPr>
          <w:p w14:paraId="53DD17E4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5" w:type="pct"/>
            <w:gridSpan w:val="7"/>
          </w:tcPr>
          <w:p w14:paraId="63EA5720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B73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81648" w:rsidRPr="000B7330" w14:paraId="3E2F86D6" w14:textId="77777777" w:rsidTr="00F21D96">
        <w:tc>
          <w:tcPr>
            <w:tcW w:w="802" w:type="pct"/>
          </w:tcPr>
          <w:p w14:paraId="6DB4C199" w14:textId="77777777" w:rsidR="004809D6" w:rsidRPr="000B7330" w:rsidRDefault="004809D6" w:rsidP="0041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9" w:type="pct"/>
          </w:tcPr>
          <w:p w14:paraId="4A73FAD3" w14:textId="1E6072BA" w:rsidR="004809D6" w:rsidRPr="00FE3BD6" w:rsidRDefault="006F7AC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81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24" w:type="pct"/>
          </w:tcPr>
          <w:p w14:paraId="5E6A4E63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F4E0EB9" w14:textId="1D2228C5" w:rsidR="004809D6" w:rsidRPr="00002A9B" w:rsidRDefault="006F7AC0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809D6" w:rsidRPr="003816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44" w:type="pct"/>
          </w:tcPr>
          <w:p w14:paraId="6097921E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31CD6A9B" w14:textId="72FF6729" w:rsidR="004809D6" w:rsidRPr="00273A33" w:rsidRDefault="006F7AC0" w:rsidP="00063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419</w:t>
            </w:r>
            <w:r w:rsidR="00381648"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998</w:t>
            </w:r>
          </w:p>
        </w:tc>
        <w:tc>
          <w:tcPr>
            <w:tcW w:w="142" w:type="pct"/>
            <w:vMerge w:val="restart"/>
          </w:tcPr>
          <w:p w14:paraId="307F90C1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28E10ACA" w14:textId="7D892804" w:rsidR="004809D6" w:rsidRPr="000B7330" w:rsidRDefault="00F44E75" w:rsidP="00F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4E75">
              <w:rPr>
                <w:rFonts w:asciiTheme="majorBidi" w:hAnsiTheme="majorBidi" w:cstheme="majorBidi"/>
                <w:sz w:val="30"/>
                <w:szCs w:val="30"/>
              </w:rPr>
              <w:t>893,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F44E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Merge w:val="restart"/>
          </w:tcPr>
          <w:p w14:paraId="5C67B695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</w:tcPr>
          <w:p w14:paraId="11D44BBF" w14:textId="62A8187F" w:rsidR="004809D6" w:rsidRPr="000B7330" w:rsidRDefault="00F44E75" w:rsidP="00063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F7A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24" w:type="pct"/>
            <w:vMerge w:val="restart"/>
          </w:tcPr>
          <w:p w14:paraId="186A9B28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4CCF0CEC" w14:textId="76C14148" w:rsidR="004809D6" w:rsidRPr="00273A33" w:rsidRDefault="005909E0" w:rsidP="000637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44E75" w:rsidRPr="00273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</w:t>
            </w:r>
            <w:r w:rsidRPr="00273A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44E75" w:rsidRPr="00273A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81648" w:rsidRPr="000B7330" w14:paraId="24FCFA2E" w14:textId="77777777" w:rsidTr="00F21D96">
        <w:tc>
          <w:tcPr>
            <w:tcW w:w="1981" w:type="pct"/>
            <w:gridSpan w:val="4"/>
          </w:tcPr>
          <w:p w14:paraId="4054960F" w14:textId="734559EB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</w:tcPr>
          <w:p w14:paraId="080DA0E2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double" w:sz="4" w:space="0" w:color="auto"/>
              <w:bottom w:val="nil"/>
            </w:tcBorders>
          </w:tcPr>
          <w:p w14:paraId="0DE1B301" w14:textId="0AB595ED" w:rsidR="004809D6" w:rsidRPr="000B7330" w:rsidRDefault="004809D6" w:rsidP="00F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Merge/>
          </w:tcPr>
          <w:p w14:paraId="269CE9FB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6CC919FF" w14:textId="161DA7A8" w:rsidR="004809D6" w:rsidRPr="000B7330" w:rsidRDefault="004809D6" w:rsidP="00F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vMerge/>
          </w:tcPr>
          <w:p w14:paraId="79F74757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0" w:type="pct"/>
            <w:tcBorders>
              <w:bottom w:val="nil"/>
            </w:tcBorders>
          </w:tcPr>
          <w:p w14:paraId="1E78D09D" w14:textId="2D32EF93" w:rsidR="004809D6" w:rsidRPr="000B7330" w:rsidRDefault="004809D6" w:rsidP="00F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" w:type="pct"/>
            <w:vMerge/>
          </w:tcPr>
          <w:p w14:paraId="1BE7E231" w14:textId="77777777" w:rsidR="004809D6" w:rsidRPr="000B7330" w:rsidRDefault="004809D6" w:rsidP="00415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nil"/>
            </w:tcBorders>
          </w:tcPr>
          <w:p w14:paraId="29DD2C65" w14:textId="6C73AFFA" w:rsidR="004809D6" w:rsidRPr="00002A9B" w:rsidRDefault="004809D6" w:rsidP="00F44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8655DF9" w14:textId="77777777" w:rsidR="006518C5" w:rsidRPr="00A563BC" w:rsidRDefault="006518C5" w:rsidP="00651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 w:cs="Angsana New"/>
          <w:sz w:val="30"/>
          <w:szCs w:val="30"/>
          <w:lang w:val="th-TH"/>
        </w:rPr>
      </w:pPr>
    </w:p>
    <w:p w14:paraId="73E35A29" w14:textId="77777777" w:rsidR="006518C5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</w:pPr>
    </w:p>
    <w:p w14:paraId="420153A9" w14:textId="77777777" w:rsidR="006518C5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</w:pPr>
    </w:p>
    <w:p w14:paraId="4A41929C" w14:textId="7406C004" w:rsidR="006518C5" w:rsidRPr="000B7330" w:rsidRDefault="006518C5" w:rsidP="00FC5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Theme="majorBidi" w:hAnsiTheme="majorBidi" w:cstheme="majorBidi"/>
          <w:color w:val="0000FF"/>
          <w:sz w:val="30"/>
          <w:szCs w:val="30"/>
        </w:rPr>
        <w:sectPr w:rsidR="006518C5" w:rsidRPr="000B7330" w:rsidSect="00B675FB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1"/>
          <w:cols w:space="708"/>
          <w:docGrid w:linePitch="360"/>
        </w:sectPr>
      </w:pPr>
    </w:p>
    <w:p w14:paraId="356FD97F" w14:textId="211DDC1B" w:rsidR="00DF2FC6" w:rsidRPr="000B7330" w:rsidRDefault="00DB7FDA" w:rsidP="006104F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14:paraId="3E56BE99" w14:textId="77777777" w:rsidR="00BB5244" w:rsidRDefault="00BB5244" w:rsidP="00BB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3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</w:tblGrid>
      <w:tr w:rsidR="006C7F10" w:rsidRPr="002A6166" w14:paraId="49DAD907" w14:textId="77777777" w:rsidTr="006104F0">
        <w:trPr>
          <w:trHeight w:hRule="exact" w:val="316"/>
          <w:tblHeader/>
        </w:trPr>
        <w:tc>
          <w:tcPr>
            <w:tcW w:w="1620" w:type="dxa"/>
          </w:tcPr>
          <w:p w14:paraId="20DACE0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51E78E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2332D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0" w:type="dxa"/>
            <w:gridSpan w:val="23"/>
          </w:tcPr>
          <w:p w14:paraId="4561893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7F10" w:rsidRPr="002A6166" w14:paraId="0A7712D4" w14:textId="77777777" w:rsidTr="006104F0">
        <w:trPr>
          <w:trHeight w:hRule="exact" w:val="687"/>
          <w:tblHeader/>
        </w:trPr>
        <w:tc>
          <w:tcPr>
            <w:tcW w:w="1620" w:type="dxa"/>
          </w:tcPr>
          <w:p w14:paraId="6BC4C2A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66C43B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F264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3B077AE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</w:tcPr>
          <w:p w14:paraId="2902AB1E" w14:textId="2FBEB0AC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  <w:p w14:paraId="666B550B" w14:textId="418C76B3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AA7B3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4595E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942C69" w14:textId="77777777" w:rsidR="006C7F10" w:rsidRPr="006D599A" w:rsidDel="0068544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789728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</w:tcPr>
          <w:p w14:paraId="094B994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444C231" w14:textId="77777777" w:rsidR="006C7F10" w:rsidRPr="006D599A" w:rsidDel="00685444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DA9383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9EDE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833D9" w14:textId="77777777" w:rsidR="006C7F10" w:rsidRPr="004836E3" w:rsidRDefault="006C7F10" w:rsidP="00BB5244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B9D49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1D66A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F78DD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9A9B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C133FD" w14:textId="3A75F5C6" w:rsidR="006C7F10" w:rsidRDefault="006C7F10" w:rsidP="006C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เงินปันผลรับสำหรับ</w:t>
            </w:r>
          </w:p>
          <w:p w14:paraId="6FF44E91" w14:textId="122B820C" w:rsidR="006C7F10" w:rsidRPr="006D599A" w:rsidRDefault="006C7F10" w:rsidP="006C7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งวดสามเดือนสิ้นสุดวันที่</w:t>
            </w:r>
          </w:p>
        </w:tc>
      </w:tr>
      <w:tr w:rsidR="006C7F10" w:rsidRPr="002A6166" w14:paraId="7D00508F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151A162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5CD2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8ED743D" w14:textId="796F4A34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91452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8164F06" w14:textId="41139442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AE23D9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61D4B3" w14:textId="4D8A04CB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29A0C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0090220" w14:textId="27CC6847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4A362AF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B0DC458" w14:textId="2EE8D061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A32259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0D989A4" w14:textId="693B8D04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64824CCA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5C8D718" w14:textId="3AC489F1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F09B4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81811C" w14:textId="32B114C6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3C42B6E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EE047" w14:textId="39B22F95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9EFE6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918902" w14:textId="1827B3F4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</w:tcPr>
          <w:p w14:paraId="5641ED4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390860" w14:textId="1FD1AA87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03123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5DE5219" w14:textId="7A235B17" w:rsidR="006C7F10" w:rsidRPr="006D599A" w:rsidRDefault="006F7AC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6C7F10" w:rsidRPr="002A6166" w14:paraId="56F192FE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7A6356D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5D5EE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F2215" w14:textId="35BBE369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F9B48C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431F1A" w14:textId="49845869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10D267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89DDE1" w14:textId="58E72D2B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6411C63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ED549E" w14:textId="37BC9EB1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63D3ECD1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30E956" w14:textId="4D5631B0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374792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58E978" w14:textId="7EBCFBC2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C0176D6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38CC34" w14:textId="239B3D22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50FEC64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094E09" w14:textId="158507A3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5038A9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E94643" w14:textId="22053B86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73925A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670D34" w14:textId="3DC93655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A7255F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F57AE0F" w14:textId="732178F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01BD2F1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C3932A" w14:textId="0B06F69C" w:rsidR="006C7F10" w:rsidRP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7F10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6C7F10" w:rsidRPr="002A6166" w14:paraId="60D5A981" w14:textId="77777777" w:rsidTr="006104F0">
        <w:trPr>
          <w:trHeight w:hRule="exact" w:val="316"/>
          <w:tblHeader/>
        </w:trPr>
        <w:tc>
          <w:tcPr>
            <w:tcW w:w="3240" w:type="dxa"/>
            <w:gridSpan w:val="2"/>
          </w:tcPr>
          <w:p w14:paraId="6A3BC78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53BB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7A19582" w14:textId="679194CD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7CF1599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6ECFE" w14:textId="299A27B1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6EBE9EE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E384A0" w14:textId="614BA312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063AD4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FBCE70" w14:textId="1790CE6C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92BA7B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CE9351" w14:textId="597B49F8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1F650D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88D7DF" w14:textId="27622048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09CE5896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292C69" w14:textId="2FC9604A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6299A1A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DB0731" w14:textId="4DEAC3BF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FAFAAE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3B6FE7" w14:textId="1D04D724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040B5A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84AA9E" w14:textId="687B75D6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2592540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9AE6835" w14:textId="22FBEFE2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270" w:type="dxa"/>
          </w:tcPr>
          <w:p w14:paraId="32E0A70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746F10" w14:textId="2FD7B0C8" w:rsidR="006C7F10" w:rsidRDefault="005909E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F7AC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6C7F10" w:rsidRPr="002A6166" w14:paraId="00F8EE89" w14:textId="77777777" w:rsidTr="006104F0">
        <w:trPr>
          <w:trHeight w:hRule="exact" w:val="316"/>
          <w:tblHeader/>
        </w:trPr>
        <w:tc>
          <w:tcPr>
            <w:tcW w:w="1620" w:type="dxa"/>
          </w:tcPr>
          <w:p w14:paraId="101F891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4DB1D0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33219D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19D62D1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0170" w:type="dxa"/>
            <w:gridSpan w:val="20"/>
          </w:tcPr>
          <w:p w14:paraId="6DE4E38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6D599A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6C7F10" w:rsidRPr="002A6166" w14:paraId="03E72B7F" w14:textId="77777777" w:rsidTr="006104F0">
        <w:trPr>
          <w:trHeight w:hRule="exact" w:val="316"/>
        </w:trPr>
        <w:tc>
          <w:tcPr>
            <w:tcW w:w="1620" w:type="dxa"/>
          </w:tcPr>
          <w:p w14:paraId="68E3BE6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040D78CD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491B65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650D3EE2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8325A0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EB507B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F6391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F9355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052D3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1F64B08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0A95EB5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CA2EF57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C4AF2E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18131A2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459D6F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599782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A384F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3A9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A2AA6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D6FCD3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209FB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F9CA03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B9BF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65C780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76729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F1641C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C7F10" w:rsidRPr="002A6166" w14:paraId="34431F40" w14:textId="77777777" w:rsidTr="006104F0">
        <w:trPr>
          <w:trHeight w:hRule="exact" w:val="316"/>
        </w:trPr>
        <w:tc>
          <w:tcPr>
            <w:tcW w:w="1620" w:type="dxa"/>
          </w:tcPr>
          <w:p w14:paraId="567C4854" w14:textId="3858EA7B" w:rsidR="006C7F10" w:rsidRPr="006C7F10" w:rsidRDefault="00177DEF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177DE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77DE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177DEF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177DEF">
              <w:rPr>
                <w:rFonts w:ascii="Angsana New" w:hAnsi="Angsana New" w:cs="Angsana New" w:hint="cs"/>
                <w:sz w:val="24"/>
                <w:szCs w:val="24"/>
                <w:cs/>
              </w:rPr>
              <w:t>ออฟฟิศเมท</w:t>
            </w:r>
          </w:p>
        </w:tc>
        <w:tc>
          <w:tcPr>
            <w:tcW w:w="1620" w:type="dxa"/>
          </w:tcPr>
          <w:p w14:paraId="78EFAA4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</w:t>
            </w:r>
          </w:p>
        </w:tc>
        <w:tc>
          <w:tcPr>
            <w:tcW w:w="270" w:type="dxa"/>
          </w:tcPr>
          <w:p w14:paraId="4D250DB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18BC91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AAD9C1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4A156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224756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B8A77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E53A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DC276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E160CE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4BA15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7A678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E2212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D1F765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0AD96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2B49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17920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48CED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34A4F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A5A4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56EE0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F642E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E71993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710CCF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A95149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77DEF" w:rsidRPr="002A6166" w14:paraId="2C419F3B" w14:textId="77777777" w:rsidTr="006104F0">
        <w:trPr>
          <w:trHeight w:hRule="exact" w:val="316"/>
        </w:trPr>
        <w:tc>
          <w:tcPr>
            <w:tcW w:w="1620" w:type="dxa"/>
          </w:tcPr>
          <w:p w14:paraId="00E8BA85" w14:textId="3D21F132" w:rsidR="00177DEF" w:rsidRPr="006C7F10" w:rsidRDefault="004E1890" w:rsidP="0028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77DEF" w:rsidRPr="00177DEF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  <w:r w:rsidR="00177DEF" w:rsidRPr="00177DEF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="00177DEF" w:rsidRPr="00177DEF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429A97F5" w14:textId="77777777" w:rsidR="004B2316" w:rsidRPr="006D599A" w:rsidRDefault="004B2316" w:rsidP="004B231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  <w:p w14:paraId="7B4838E2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BB3BA1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55EB425D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5DD070" w14:textId="77777777" w:rsidR="00177DEF" w:rsidRPr="006D599A" w:rsidRDefault="00177DEF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122CAE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B4900CD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AB0A066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506407F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E52100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2FE72D" w14:textId="77777777" w:rsidR="00177DEF" w:rsidRPr="006D599A" w:rsidRDefault="00177DEF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C46BA8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6302B8" w14:textId="77777777" w:rsidR="00177DEF" w:rsidRPr="006D599A" w:rsidRDefault="00177DEF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6C1BE5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D76EBDF" w14:textId="77777777" w:rsidR="00177DEF" w:rsidRPr="006D599A" w:rsidRDefault="00177DEF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438F06" w14:textId="77777777" w:rsidR="00177DEF" w:rsidRPr="006D599A" w:rsidRDefault="00177DEF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297D2" w14:textId="77777777" w:rsidR="00177DEF" w:rsidRPr="006D599A" w:rsidRDefault="00177DEF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172770" w14:textId="77777777" w:rsidR="00177DEF" w:rsidRPr="006D599A" w:rsidRDefault="00177DEF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0A67D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0FE919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E2CD6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BAF5E6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78181A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D4162FA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7F0BBE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4F23E02" w14:textId="77777777" w:rsidR="00177DEF" w:rsidRPr="006D599A" w:rsidRDefault="00177DEF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2A6166" w14:paraId="10D31B5C" w14:textId="77777777" w:rsidTr="006104F0">
        <w:trPr>
          <w:trHeight w:hRule="exact" w:val="316"/>
        </w:trPr>
        <w:tc>
          <w:tcPr>
            <w:tcW w:w="1620" w:type="dxa"/>
          </w:tcPr>
          <w:p w14:paraId="0E12978B" w14:textId="49CCA1D1" w:rsidR="006C7F10" w:rsidRPr="009A4D78" w:rsidRDefault="00177DEF" w:rsidP="004E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6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4D7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E1890" w:rsidRPr="005F2DD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เดิมชื่อ </w:t>
            </w:r>
            <w:r w:rsidRPr="009A4D7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   </w:t>
            </w:r>
          </w:p>
        </w:tc>
        <w:tc>
          <w:tcPr>
            <w:tcW w:w="1620" w:type="dxa"/>
          </w:tcPr>
          <w:p w14:paraId="62D65597" w14:textId="488A01D1" w:rsidR="006C7F10" w:rsidRPr="006D599A" w:rsidRDefault="004B2316" w:rsidP="004B2316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ในรูปแบบ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หน้าร้าน</w:t>
            </w:r>
          </w:p>
        </w:tc>
        <w:tc>
          <w:tcPr>
            <w:tcW w:w="270" w:type="dxa"/>
          </w:tcPr>
          <w:p w14:paraId="1F5DFEF2" w14:textId="77777777" w:rsidR="006C7F10" w:rsidRPr="006D599A" w:rsidRDefault="006C7F10" w:rsidP="00BB524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40A53B7" w14:textId="77777777" w:rsidR="006C7F10" w:rsidRPr="006D599A" w:rsidRDefault="006C7F10" w:rsidP="00BB524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B3A9076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C4D7CF" w14:textId="77777777" w:rsidR="006C7F10" w:rsidRPr="006D599A" w:rsidRDefault="006C7F10" w:rsidP="00BB524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A97EAF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11E5D4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EE1CB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CFF50A" w14:textId="77777777" w:rsidR="006C7F10" w:rsidRPr="006D599A" w:rsidRDefault="006C7F10" w:rsidP="00BB5244">
            <w:pPr>
              <w:pStyle w:val="acctfourfigures"/>
              <w:tabs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DF85DB2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2F401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B9B42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4200A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21075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23D00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EF74B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CFC0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D5BE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AFB921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01F9E9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150AC2" w14:textId="77777777" w:rsidR="006C7F10" w:rsidRPr="006D599A" w:rsidRDefault="006C7F10" w:rsidP="00BB5244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4A9BE0" w14:textId="77777777" w:rsidR="006C7F10" w:rsidRPr="006D599A" w:rsidRDefault="006C7F10" w:rsidP="00BB5244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4AD3B0" w14:textId="77777777" w:rsidR="006C7F10" w:rsidRPr="006D599A" w:rsidRDefault="006C7F10" w:rsidP="00BB5244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A7F5B0" w14:textId="77777777" w:rsidR="006C7F10" w:rsidRPr="006D599A" w:rsidRDefault="006C7F10" w:rsidP="00BB5244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890008" w14:textId="77777777" w:rsidR="006C7F10" w:rsidRPr="006D599A" w:rsidRDefault="006C7F10" w:rsidP="00BB5244">
            <w:pPr>
              <w:pStyle w:val="acctfourfigures"/>
              <w:tabs>
                <w:tab w:val="decimal" w:pos="567"/>
              </w:tabs>
              <w:spacing w:line="240" w:lineRule="atLeas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2A6166" w14:paraId="77E7FCEB" w14:textId="77777777" w:rsidTr="006104F0">
        <w:trPr>
          <w:trHeight w:hRule="exact" w:val="316"/>
        </w:trPr>
        <w:tc>
          <w:tcPr>
            <w:tcW w:w="1620" w:type="dxa"/>
          </w:tcPr>
          <w:p w14:paraId="0DCD5F4F" w14:textId="018E79A4" w:rsidR="006C7F10" w:rsidRPr="009A4D78" w:rsidRDefault="004E1890" w:rsidP="0028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A4D78">
              <w:rPr>
                <w:rFonts w:ascii="Angsana New" w:hAnsi="Angsana New" w:cs="Angsana New"/>
                <w:sz w:val="24"/>
                <w:szCs w:val="24"/>
                <w:cs/>
              </w:rPr>
              <w:t>ออฟฟิซ</w:t>
            </w:r>
            <w:r w:rsidR="0016670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คลับ</w:t>
            </w:r>
            <w:r w:rsidRPr="009A4D7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77DEF" w:rsidRPr="009A4D78">
              <w:rPr>
                <w:rFonts w:ascii="Angsana New" w:hAnsi="Angsana New" w:cs="Angsana New"/>
                <w:sz w:val="24"/>
                <w:szCs w:val="24"/>
                <w:cs/>
              </w:rPr>
              <w:t>(ไทย)</w:t>
            </w:r>
          </w:p>
        </w:tc>
        <w:tc>
          <w:tcPr>
            <w:tcW w:w="1620" w:type="dxa"/>
          </w:tcPr>
          <w:p w14:paraId="1ACE06BC" w14:textId="6AB54E4E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2F2B41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23F4B193" w14:textId="4795FAFB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4D239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5BA490" w14:textId="452C17B3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C4E51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5951605" w14:textId="5356D4BC" w:rsidR="006C7F10" w:rsidRPr="006D599A" w:rsidRDefault="006C7F10" w:rsidP="00BB524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37A8AE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302FB1" w14:textId="542CBCE1" w:rsidR="006C7F10" w:rsidRPr="006D599A" w:rsidRDefault="006C7F10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A2565E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D82F69" w14:textId="3FD4722B" w:rsidR="006C7F10" w:rsidRPr="006D599A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C9FB21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814D71" w14:textId="316D0E90" w:rsidR="006C7F10" w:rsidRPr="006D599A" w:rsidRDefault="006C7F10" w:rsidP="006C7F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84BD6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62A142" w14:textId="4AB8DFC3" w:rsidR="006C7F10" w:rsidRPr="006D599A" w:rsidRDefault="006C7F10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D14B7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4858E4" w14:textId="457593EE" w:rsidR="006C7F10" w:rsidRPr="006D599A" w:rsidRDefault="006C7F10" w:rsidP="006C7F1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86DBB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7A736B3" w14:textId="53B79901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EA2E3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FCE9B9" w14:textId="676CCB13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F9F38F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A58747B" w14:textId="57836955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7960F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18A7645" w14:textId="50869EB5" w:rsidR="006C7F10" w:rsidRPr="006D599A" w:rsidRDefault="006C7F10" w:rsidP="006C7F1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4E1890" w:rsidRPr="002A6166" w14:paraId="6A9907B9" w14:textId="77777777" w:rsidTr="006104F0">
        <w:trPr>
          <w:trHeight w:hRule="exact" w:val="316"/>
        </w:trPr>
        <w:tc>
          <w:tcPr>
            <w:tcW w:w="1620" w:type="dxa"/>
          </w:tcPr>
          <w:p w14:paraId="47FF3AD0" w14:textId="35AA5979" w:rsidR="004E1890" w:rsidRPr="009A4D78" w:rsidRDefault="004E1890" w:rsidP="004E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 w:firstLine="1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4D78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25801C0D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C0D412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06949CF8" w14:textId="444EE3D5" w:rsidR="004E1890" w:rsidRDefault="004E1890" w:rsidP="004E189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0E569530" w14:textId="77777777" w:rsidR="004E1890" w:rsidRPr="006D599A" w:rsidRDefault="004E1890" w:rsidP="004E18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A603AB" w14:textId="21873E05" w:rsidR="004E1890" w:rsidRDefault="004E1890" w:rsidP="004E189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Pr="00BC74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70" w:type="dxa"/>
          </w:tcPr>
          <w:p w14:paraId="3DE7778F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3E28AE1" w14:textId="53D1D88F" w:rsidR="004E1890" w:rsidRDefault="004E1890" w:rsidP="004E189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54F6C316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A70BD2" w14:textId="7155C6B1" w:rsidR="004E1890" w:rsidRDefault="004E1890" w:rsidP="004E189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691</w:t>
            </w:r>
            <w:r w:rsidRPr="00BC74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87D2F30" w14:textId="77777777" w:rsidR="004E1890" w:rsidRPr="006D599A" w:rsidRDefault="004E1890" w:rsidP="004E18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880B3F" w14:textId="605665A4" w:rsidR="004E1890" w:rsidRDefault="004E1890" w:rsidP="004E189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4,909,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91</w:t>
            </w:r>
          </w:p>
        </w:tc>
        <w:tc>
          <w:tcPr>
            <w:tcW w:w="270" w:type="dxa"/>
          </w:tcPr>
          <w:p w14:paraId="3F243C50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2AAD64" w14:textId="4E386CD0" w:rsidR="004E1890" w:rsidRPr="00BC74D3" w:rsidRDefault="004E1890" w:rsidP="004E189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4,909,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91</w:t>
            </w:r>
          </w:p>
        </w:tc>
        <w:tc>
          <w:tcPr>
            <w:tcW w:w="270" w:type="dxa"/>
          </w:tcPr>
          <w:p w14:paraId="3C4AB77C" w14:textId="77777777" w:rsidR="004E1890" w:rsidRPr="006D599A" w:rsidRDefault="004E1890" w:rsidP="004E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6DE817" w14:textId="276E1A9B" w:rsidR="004E1890" w:rsidRDefault="004E1890" w:rsidP="004E1890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6D7E3E" w14:textId="77777777" w:rsidR="004E1890" w:rsidRPr="006D599A" w:rsidRDefault="004E1890" w:rsidP="004E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90D9BB" w14:textId="45FF6D92" w:rsidR="004E1890" w:rsidRDefault="004E1890" w:rsidP="004E189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FDA02B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2F6652A" w14:textId="27EF68F4" w:rsidR="004E1890" w:rsidRDefault="004E1890" w:rsidP="004E18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4,909,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91</w:t>
            </w:r>
          </w:p>
        </w:tc>
        <w:tc>
          <w:tcPr>
            <w:tcW w:w="270" w:type="dxa"/>
          </w:tcPr>
          <w:p w14:paraId="7193EA66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944BDB" w14:textId="04A0A995" w:rsidR="004E1890" w:rsidRPr="00BC74D3" w:rsidRDefault="004E1890" w:rsidP="004E189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4,909,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91</w:t>
            </w:r>
          </w:p>
        </w:tc>
        <w:tc>
          <w:tcPr>
            <w:tcW w:w="270" w:type="dxa"/>
          </w:tcPr>
          <w:p w14:paraId="1E2EF3B1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A478CB2" w14:textId="7483C7E8" w:rsidR="004E1890" w:rsidRDefault="004E1890" w:rsidP="004E189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5ED2F66" w14:textId="77777777" w:rsidR="004E1890" w:rsidRPr="006D599A" w:rsidRDefault="004E1890" w:rsidP="004E189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74058BD" w14:textId="7E990CA2" w:rsidR="004E1890" w:rsidRDefault="004E1890" w:rsidP="004E189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C7F10" w:rsidRPr="002A6166" w14:paraId="192057E4" w14:textId="77777777" w:rsidTr="006104F0">
        <w:trPr>
          <w:trHeight w:hRule="exact" w:val="191"/>
        </w:trPr>
        <w:tc>
          <w:tcPr>
            <w:tcW w:w="1620" w:type="dxa"/>
          </w:tcPr>
          <w:p w14:paraId="19DECAF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31E436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8E08A4" w14:textId="77777777" w:rsidR="006C7F10" w:rsidRPr="006D599A" w:rsidRDefault="006C7F10" w:rsidP="00BB524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35EE8692" w14:textId="77777777" w:rsidR="006C7F10" w:rsidRPr="006D599A" w:rsidRDefault="006C7F10" w:rsidP="00BB524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AAD66C8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CD509" w14:textId="77777777" w:rsidR="006C7F10" w:rsidRPr="006D599A" w:rsidRDefault="006C7F10" w:rsidP="00BB5244">
            <w:pPr>
              <w:pStyle w:val="acctfourfigures"/>
              <w:tabs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956D9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9A4A5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21E70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A9F7F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9BF1C3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6B6E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3F3BFD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47C79" w14:textId="77777777" w:rsidR="006C7F10" w:rsidRPr="006D599A" w:rsidRDefault="006C7F10" w:rsidP="006C7F10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1F7D2B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5CCA5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CB6D9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38B2C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2EF2C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A24938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83BCC8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230D6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0C5C32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DD1C8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9CC4C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7350C2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2A6166" w14:paraId="6EBEEEA3" w14:textId="77777777" w:rsidTr="006104F0">
        <w:trPr>
          <w:trHeight w:hRule="exact" w:val="316"/>
        </w:trPr>
        <w:tc>
          <w:tcPr>
            <w:tcW w:w="1620" w:type="dxa"/>
          </w:tcPr>
          <w:p w14:paraId="08D874E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บีทูเอส จำกัด</w:t>
            </w:r>
          </w:p>
        </w:tc>
        <w:tc>
          <w:tcPr>
            <w:tcW w:w="1620" w:type="dxa"/>
          </w:tcPr>
          <w:p w14:paraId="7308DEA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จำหน่ายเครื่อ</w:t>
            </w:r>
            <w:r w:rsidRPr="006D599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ง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เขี</w:t>
            </w:r>
            <w:r w:rsidRPr="006D599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270" w:type="dxa"/>
          </w:tcPr>
          <w:p w14:paraId="0B91D65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14:paraId="74D8F28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DCAF26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38237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6B4695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239E66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249C9C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CF8E0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C8839D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20001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3B140E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140575" w14:textId="77777777" w:rsidR="006C7F10" w:rsidRPr="006D599A" w:rsidRDefault="006C7F10" w:rsidP="006C7F10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22390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F2FED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2644A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24CBB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8919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7E5FA5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CC2979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3DE1C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0B876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2565AC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E54E6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8FD76A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2A6166" w14:paraId="6FCA8FB4" w14:textId="77777777" w:rsidTr="006104F0">
        <w:trPr>
          <w:trHeight w:hRule="exact" w:val="316"/>
        </w:trPr>
        <w:tc>
          <w:tcPr>
            <w:tcW w:w="1620" w:type="dxa"/>
          </w:tcPr>
          <w:p w14:paraId="2DD5E5F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1E40D3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270" w:type="dxa"/>
          </w:tcPr>
          <w:p w14:paraId="29FC07C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C4458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CF24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7BFF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EC8B0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9F322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5430D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1F80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EF400A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CABD2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8100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1BF4F3" w14:textId="77777777" w:rsidR="006C7F10" w:rsidRPr="006D599A" w:rsidRDefault="006C7F10" w:rsidP="006C7F10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90D37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10C3C4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70C89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ACCBC3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DAF5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41CBE9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C8E88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8E0B1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74C4F1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83081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EDB037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3200E1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C7F10" w:rsidRPr="002A6166" w14:paraId="532D0CB9" w14:textId="77777777" w:rsidTr="006104F0">
        <w:trPr>
          <w:trHeight w:hRule="exact" w:val="316"/>
        </w:trPr>
        <w:tc>
          <w:tcPr>
            <w:tcW w:w="1620" w:type="dxa"/>
          </w:tcPr>
          <w:p w14:paraId="48F7E16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890084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คอมแพ็กดิสต์</w:t>
            </w:r>
          </w:p>
        </w:tc>
        <w:tc>
          <w:tcPr>
            <w:tcW w:w="270" w:type="dxa"/>
          </w:tcPr>
          <w:p w14:paraId="3CE8E54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B13B4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BBBC8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9FA8D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1D415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261269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11285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4697F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C415F5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F42AD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1C021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98A49CF" w14:textId="77777777" w:rsidR="006C7F10" w:rsidRPr="006D599A" w:rsidRDefault="006C7F10" w:rsidP="006C7F10">
            <w:pPr>
              <w:pStyle w:val="acctfourfigures"/>
              <w:tabs>
                <w:tab w:val="clear" w:pos="765"/>
                <w:tab w:val="decimal" w:pos="522"/>
                <w:tab w:val="decimal" w:pos="615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E6F6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B4591A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F15A1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A9E9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3E0F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319A40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9B704B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D3C248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528FF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6A85D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29CAA0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F336EC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C7F10" w:rsidRPr="002A6166" w14:paraId="4B477904" w14:textId="77777777" w:rsidTr="006104F0">
        <w:trPr>
          <w:trHeight w:hRule="exact" w:val="316"/>
        </w:trPr>
        <w:tc>
          <w:tcPr>
            <w:tcW w:w="1620" w:type="dxa"/>
          </w:tcPr>
          <w:p w14:paraId="024E05E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645299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และอุปกรณ์ที่</w:t>
            </w:r>
          </w:p>
        </w:tc>
        <w:tc>
          <w:tcPr>
            <w:tcW w:w="270" w:type="dxa"/>
          </w:tcPr>
          <w:p w14:paraId="4DB4FF5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B554B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80110D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1B036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5D6A0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B9FE9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569A5F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113E3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7D8C8803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4AD89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96422A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1921591" w14:textId="77777777" w:rsidR="006C7F10" w:rsidRPr="006D599A" w:rsidRDefault="006C7F10" w:rsidP="006C7F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C523EA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A3A8AD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ED7C2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C19FE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20BE7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93852C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CD14F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6AAB5D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0F4FC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C74482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3FFF4B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D5C5C2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2A6166" w14:paraId="4C29CE6A" w14:textId="77777777" w:rsidTr="006104F0">
        <w:trPr>
          <w:trHeight w:hRule="exact" w:val="316"/>
        </w:trPr>
        <w:tc>
          <w:tcPr>
            <w:tcW w:w="1620" w:type="dxa"/>
          </w:tcPr>
          <w:p w14:paraId="0FFA612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6EC33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เกี่ยวข้อง</w:t>
            </w:r>
          </w:p>
        </w:tc>
        <w:tc>
          <w:tcPr>
            <w:tcW w:w="270" w:type="dxa"/>
          </w:tcPr>
          <w:p w14:paraId="2CE9B4E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CC254" w14:textId="23C9302C" w:rsidR="006C7F10" w:rsidRPr="006D599A" w:rsidRDefault="00387D0A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647D8E5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58B4DD" w14:textId="74ABCBC5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BC74D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0F1F5CE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AC801" w14:textId="17EE33C4" w:rsidR="006C7F10" w:rsidRPr="006D599A" w:rsidRDefault="00387D0A" w:rsidP="00BB5244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14:paraId="0717A4E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1E2A41" w14:textId="6AAFB4CD" w:rsidR="006C7F10" w:rsidRPr="006D599A" w:rsidRDefault="006C7F10" w:rsidP="00BB524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C74D3">
              <w:rPr>
                <w:rFonts w:ascii="Angsana New" w:hAnsi="Angsana New" w:cs="Angsana New"/>
                <w:sz w:val="24"/>
                <w:szCs w:val="24"/>
              </w:rPr>
              <w:t>640,000</w:t>
            </w:r>
          </w:p>
        </w:tc>
        <w:tc>
          <w:tcPr>
            <w:tcW w:w="270" w:type="dxa"/>
          </w:tcPr>
          <w:p w14:paraId="6D47CE83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CA5BB1" w14:textId="142E9652" w:rsidR="006C7F10" w:rsidRPr="006D599A" w:rsidRDefault="00387D0A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4,460,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</w:tcPr>
          <w:p w14:paraId="4C2C88E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38D5D56" w14:textId="4EE24C0A" w:rsidR="006C7F10" w:rsidRPr="006D599A" w:rsidRDefault="006C7F10" w:rsidP="006C7F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4,460,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</w:tcPr>
          <w:p w14:paraId="41428E6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15DB6F2" w14:textId="516BB32E" w:rsidR="006C7F10" w:rsidRPr="006B5BDD" w:rsidRDefault="00387D0A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403E3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A00885" w14:textId="1CC0F79D" w:rsidR="006C7F10" w:rsidRPr="006B5BDD" w:rsidRDefault="006C7F10" w:rsidP="006C7F1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739AE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E0964EE" w14:textId="6443B5EA" w:rsidR="006C7F10" w:rsidRPr="006D599A" w:rsidRDefault="00387D0A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4,460,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</w:tcPr>
          <w:p w14:paraId="4972025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5D06B18" w14:textId="0802428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4,460,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55</w:t>
            </w:r>
            <w:r w:rsidRPr="00BC74D3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</w:p>
        </w:tc>
        <w:tc>
          <w:tcPr>
            <w:tcW w:w="270" w:type="dxa"/>
          </w:tcPr>
          <w:p w14:paraId="17A946F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4155EDB" w14:textId="206D8751" w:rsidR="006C7F10" w:rsidRPr="00387D0A" w:rsidRDefault="00387D0A" w:rsidP="00387D0A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sz w:val="17"/>
                <w:szCs w:val="17"/>
              </w:rPr>
            </w:pPr>
            <w:r w:rsidRPr="00387D0A">
              <w:rPr>
                <w:sz w:val="17"/>
                <w:szCs w:val="17"/>
              </w:rPr>
              <w:t>-</w:t>
            </w:r>
          </w:p>
        </w:tc>
        <w:tc>
          <w:tcPr>
            <w:tcW w:w="270" w:type="dxa"/>
          </w:tcPr>
          <w:p w14:paraId="52E4D69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0085ECE" w14:textId="409BAD63" w:rsidR="006C7F10" w:rsidRPr="006C7F10" w:rsidRDefault="006C7F10" w:rsidP="006C7F10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C7F10">
              <w:rPr>
                <w:sz w:val="17"/>
                <w:szCs w:val="17"/>
              </w:rPr>
              <w:t>-</w:t>
            </w:r>
          </w:p>
        </w:tc>
      </w:tr>
      <w:tr w:rsidR="006C7F10" w:rsidRPr="00FF6BD3" w14:paraId="52A7596A" w14:textId="77777777" w:rsidTr="006104F0">
        <w:trPr>
          <w:trHeight w:hRule="exact" w:val="316"/>
        </w:trPr>
        <w:tc>
          <w:tcPr>
            <w:tcW w:w="1620" w:type="dxa"/>
          </w:tcPr>
          <w:p w14:paraId="7AE0A094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167D596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8D707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2075B2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502027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EE66F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1C442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031BB4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4A8874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61AF99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C9A31CF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75B900" w14:textId="034AC4AE" w:rsidR="006C7F10" w:rsidRPr="00FF6BD3" w:rsidRDefault="00387D0A" w:rsidP="00387D0A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14:paraId="294716E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4791E3" w14:textId="0011AE0C" w:rsidR="006C7F10" w:rsidRPr="00FF6BD3" w:rsidRDefault="006C7F10" w:rsidP="006C7F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4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9,370,149</w:t>
            </w:r>
          </w:p>
        </w:tc>
        <w:tc>
          <w:tcPr>
            <w:tcW w:w="270" w:type="dxa"/>
          </w:tcPr>
          <w:p w14:paraId="7FB47ABE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9D5BD97" w14:textId="2BC5DFC7" w:rsidR="006C7F10" w:rsidRPr="002A4E4E" w:rsidRDefault="00387D0A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7D7195B" w14:textId="77777777" w:rsidR="006C7F10" w:rsidRPr="002A4E4E" w:rsidRDefault="006C7F10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F48730" w14:textId="2DD330F5" w:rsidR="006C7F10" w:rsidRPr="006C7F10" w:rsidRDefault="006C7F10" w:rsidP="006C7F10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7F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2E8B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D6C219" w14:textId="110B8338" w:rsidR="006C7F10" w:rsidRPr="00FF6BD3" w:rsidRDefault="00387D0A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9,370,149</w:t>
            </w:r>
          </w:p>
        </w:tc>
        <w:tc>
          <w:tcPr>
            <w:tcW w:w="270" w:type="dxa"/>
          </w:tcPr>
          <w:p w14:paraId="22E10F1A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0D2001" w14:textId="75F8BC48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 w:hanging="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BC74D3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9,370,149</w:t>
            </w:r>
          </w:p>
        </w:tc>
        <w:tc>
          <w:tcPr>
            <w:tcW w:w="270" w:type="dxa"/>
          </w:tcPr>
          <w:p w14:paraId="25918BC0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BAAFFDE" w14:textId="24ECE653" w:rsidR="006C7F10" w:rsidRPr="00387D0A" w:rsidRDefault="00387D0A" w:rsidP="00387D0A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b/>
                <w:bCs/>
                <w:sz w:val="17"/>
                <w:szCs w:val="17"/>
              </w:rPr>
            </w:pPr>
            <w:r w:rsidRPr="00387D0A">
              <w:rPr>
                <w:b/>
                <w:bCs/>
                <w:sz w:val="17"/>
                <w:szCs w:val="17"/>
              </w:rPr>
              <w:t>-</w:t>
            </w:r>
          </w:p>
        </w:tc>
        <w:tc>
          <w:tcPr>
            <w:tcW w:w="270" w:type="dxa"/>
          </w:tcPr>
          <w:p w14:paraId="4A26CD8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DA87543" w14:textId="05BCF424" w:rsidR="006C7F10" w:rsidRPr="006C7F10" w:rsidRDefault="006C7F10" w:rsidP="006C7F10">
            <w:pPr>
              <w:pStyle w:val="acctfourfigures"/>
              <w:tabs>
                <w:tab w:val="clear" w:pos="765"/>
                <w:tab w:val="decimal" w:pos="7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6C7F10">
              <w:rPr>
                <w:b/>
                <w:bCs/>
                <w:sz w:val="17"/>
                <w:szCs w:val="17"/>
              </w:rPr>
              <w:t>-</w:t>
            </w:r>
          </w:p>
        </w:tc>
      </w:tr>
      <w:tr w:rsidR="006C7F10" w:rsidRPr="00FF6BD3" w14:paraId="4AA71FF9" w14:textId="77777777" w:rsidTr="006104F0">
        <w:trPr>
          <w:trHeight w:hRule="exact" w:val="316"/>
        </w:trPr>
        <w:tc>
          <w:tcPr>
            <w:tcW w:w="1620" w:type="dxa"/>
          </w:tcPr>
          <w:p w14:paraId="791E1BAF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19032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2F6047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D8D718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4A7F20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BB1FC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7F5B3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9C9B61C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5C212B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715605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FDF121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186DC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396A8E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B98095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E86BA68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A9FF4B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B3E672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9C632E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95A54A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F2EFF5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EC6F4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176F35B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B62B2BE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46FDDD8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29E7180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37500A8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FF6BD3" w14:paraId="45EB5667" w14:textId="77777777" w:rsidTr="006104F0">
        <w:trPr>
          <w:trHeight w:hRule="exact" w:val="316"/>
        </w:trPr>
        <w:tc>
          <w:tcPr>
            <w:tcW w:w="1620" w:type="dxa"/>
          </w:tcPr>
          <w:p w14:paraId="08825F5D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C912657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77889E2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64E785F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2B6CA31D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1BA57C5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4C5D7F0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3B6BAA8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23944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D1C94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3DFBA3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B5397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2F2843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C84E2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6B5C9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CC5465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CE4F15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ABC886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CADFD1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jc w:val="both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AF9386F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F6B631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B854A9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94AF96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20DF50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D23E764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570AD4F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EB5A290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2A599B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8BC93B4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7B5F1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8FBFB7B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2A6166" w14:paraId="570BB090" w14:textId="77777777" w:rsidTr="006104F0">
        <w:trPr>
          <w:trHeight w:hRule="exact" w:val="316"/>
        </w:trPr>
        <w:tc>
          <w:tcPr>
            <w:tcW w:w="1620" w:type="dxa"/>
          </w:tcPr>
          <w:p w14:paraId="705E9A83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85A7F69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4EDC92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4B8A28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FECF5" w14:textId="77777777" w:rsidR="006C7F10" w:rsidRPr="00FF6BD3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25756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4D3A0A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5B8432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8F55834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45BAB4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39184FE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4BD1EF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59B45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6903F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9ECB3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8A844A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1EF10" w14:textId="77777777" w:rsidR="006C7F10" w:rsidRPr="00FF6BD3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3D0D0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29CC0B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857733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A3A91A8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3F2A15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E2543A1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6A03EF9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C9C94E0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E08149D" w14:textId="77777777" w:rsidR="006C7F10" w:rsidRPr="00FF6BD3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6C7F10" w:rsidRPr="002A6166" w14:paraId="17B8A984" w14:textId="77777777" w:rsidTr="006104F0">
        <w:trPr>
          <w:trHeight w:hRule="exact" w:val="316"/>
        </w:trPr>
        <w:tc>
          <w:tcPr>
            <w:tcW w:w="1620" w:type="dxa"/>
          </w:tcPr>
          <w:p w14:paraId="141081C4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620" w:type="dxa"/>
          </w:tcPr>
          <w:p w14:paraId="584EF45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D469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2E926A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7BD54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B259D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2C69E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DE7F85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2E321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45519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57B32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8163F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E5EC4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A633F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23575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1DAF76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8511C5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B999E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D526B1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33D5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48F8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37AA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B5F4A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07747D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AE9A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CB2858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C7F10" w:rsidRPr="002A6166" w14:paraId="4E683048" w14:textId="77777777" w:rsidTr="006104F0">
        <w:trPr>
          <w:trHeight w:hRule="exact" w:val="316"/>
        </w:trPr>
        <w:tc>
          <w:tcPr>
            <w:tcW w:w="1620" w:type="dxa"/>
          </w:tcPr>
          <w:p w14:paraId="224BE5FA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บริษัท ออฟฟิศ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เมท</w:t>
            </w:r>
          </w:p>
        </w:tc>
        <w:tc>
          <w:tcPr>
            <w:tcW w:w="1620" w:type="dxa"/>
          </w:tcPr>
          <w:p w14:paraId="54C26410" w14:textId="77777777" w:rsidR="006C7F10" w:rsidRPr="001701B4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ให้คำปรึกษา</w:t>
            </w:r>
          </w:p>
        </w:tc>
        <w:tc>
          <w:tcPr>
            <w:tcW w:w="270" w:type="dxa"/>
          </w:tcPr>
          <w:p w14:paraId="26D10BC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CBED9EB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BADE6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F384B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83826A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D2F6111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ABB88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D29D02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DE35A3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BC74E0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C73D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5D1DC" w14:textId="77777777" w:rsidR="006C7F10" w:rsidRDefault="006C7F10" w:rsidP="00BB52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609FF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5CE5A5AA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149F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5069F1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D264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B268EE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7044F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5124452" w14:textId="77777777" w:rsidR="006C7F10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D3C50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F3B2D3B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3228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6914746" w14:textId="77777777" w:rsidR="006C7F10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2A6166" w14:paraId="058D0496" w14:textId="77777777" w:rsidTr="006104F0">
        <w:trPr>
          <w:trHeight w:hRule="exact" w:val="316"/>
        </w:trPr>
        <w:tc>
          <w:tcPr>
            <w:tcW w:w="1620" w:type="dxa"/>
          </w:tcPr>
          <w:p w14:paraId="0E110A8F" w14:textId="77777777" w:rsidR="006C7F10" w:rsidRDefault="006C7F10" w:rsidP="0028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อ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อมนิแฟรนไชส์ </w:t>
            </w:r>
          </w:p>
        </w:tc>
        <w:tc>
          <w:tcPr>
            <w:tcW w:w="1620" w:type="dxa"/>
          </w:tcPr>
          <w:p w14:paraId="3ECEBF9B" w14:textId="77777777" w:rsidR="006C7F10" w:rsidRPr="001701B4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และบริหารจัดการ</w:t>
            </w:r>
          </w:p>
        </w:tc>
        <w:tc>
          <w:tcPr>
            <w:tcW w:w="270" w:type="dxa"/>
          </w:tcPr>
          <w:p w14:paraId="1F873A6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D7CDDF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0198AF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4B660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95656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C609C07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4E907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7CEA4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F14A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18823D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495F1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CD2A63E" w14:textId="77777777" w:rsidR="006C7F10" w:rsidRDefault="006C7F10" w:rsidP="00BB524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26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404FA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363D4756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67D8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06A118A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2F93C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451F6B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D33BD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A82A3" w14:textId="77777777" w:rsidR="006C7F10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628C8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3B593F9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A802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0129FE6" w14:textId="77777777" w:rsidR="006C7F10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2A6166" w14:paraId="70C3EECE" w14:textId="77777777" w:rsidTr="006104F0">
        <w:trPr>
          <w:trHeight w:hRule="exact" w:val="316"/>
        </w:trPr>
        <w:tc>
          <w:tcPr>
            <w:tcW w:w="1620" w:type="dxa"/>
          </w:tcPr>
          <w:p w14:paraId="0DF5B3A8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25F9DA3F" w14:textId="77777777" w:rsidR="006C7F10" w:rsidRPr="001701B4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ระบบแฟรนไชส์</w:t>
            </w:r>
          </w:p>
        </w:tc>
        <w:tc>
          <w:tcPr>
            <w:tcW w:w="270" w:type="dxa"/>
          </w:tcPr>
          <w:p w14:paraId="714EDD3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8AB584" w14:textId="6BC67D4E" w:rsidR="006C7F10" w:rsidRPr="00F9730C" w:rsidRDefault="00741927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59627E11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8B286B" w14:textId="0818092F" w:rsidR="006C7F10" w:rsidRPr="00F9730C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C77A01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1F9A6D5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2613544" w14:textId="037B2723" w:rsidR="006C7F10" w:rsidRPr="00F9730C" w:rsidRDefault="005909E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66452DF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007842" w14:textId="58BD0C98" w:rsidR="006C7F10" w:rsidRPr="00F9730C" w:rsidRDefault="005909E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C7F10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38123034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D00585" w14:textId="0EA86870" w:rsidR="006C7F10" w:rsidRPr="00F9730C" w:rsidRDefault="00741927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37095D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1EAE5" w14:textId="42EB1FAC" w:rsidR="006C7F10" w:rsidRPr="00F9730C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30D221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29E1B076" w14:textId="1AFBEAC5" w:rsidR="006C7F10" w:rsidRPr="006D599A" w:rsidRDefault="00741927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3B6C1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FB628" w14:textId="6FA7C623" w:rsidR="006C7F10" w:rsidRPr="006D599A" w:rsidRDefault="006C7F10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EBEEA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F5980" w14:textId="76B8A94D" w:rsidR="006C7F10" w:rsidRPr="00F9730C" w:rsidRDefault="00741927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48985B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ADBFEB9" w14:textId="3ACB1CA1" w:rsidR="006C7F10" w:rsidRPr="00F9730C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403,4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4C7C3F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EB6B75E" w14:textId="22CBC428" w:rsidR="006C7F10" w:rsidRPr="00741927" w:rsidRDefault="00741927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A59805" w14:textId="77777777" w:rsidR="006C7F10" w:rsidRPr="006D599A" w:rsidRDefault="006C7F1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C5CFDB" w14:textId="100BC58F" w:rsidR="006C7F10" w:rsidRPr="006D599A" w:rsidRDefault="006C7F1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7F10" w:rsidRPr="002A6166" w14:paraId="538ABC5D" w14:textId="77777777" w:rsidTr="006104F0">
        <w:trPr>
          <w:trHeight w:hRule="exact" w:val="101"/>
        </w:trPr>
        <w:tc>
          <w:tcPr>
            <w:tcW w:w="1620" w:type="dxa"/>
          </w:tcPr>
          <w:p w14:paraId="27AD4468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D260F1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  <w:tab w:val="left" w:pos="1187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ab/>
            </w:r>
          </w:p>
        </w:tc>
        <w:tc>
          <w:tcPr>
            <w:tcW w:w="270" w:type="dxa"/>
          </w:tcPr>
          <w:p w14:paraId="1C1F4E3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808B945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B880B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2F58BB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96BCCC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79B229D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8BCFB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AC1119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8A45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65FA58" w14:textId="77777777" w:rsidR="006C7F10" w:rsidRPr="00F9730C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41E02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0411E5F" w14:textId="77777777" w:rsidR="006C7F10" w:rsidRPr="00F9730C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6F30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</w:tcPr>
          <w:p w14:paraId="70176A67" w14:textId="77777777" w:rsidR="006C7F10" w:rsidRPr="00F9730C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9D73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A36009" w14:textId="77777777" w:rsidR="006C7F10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A7EC1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D184E3A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7DB8D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30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84182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65DD5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FE80BAB" w14:textId="77777777" w:rsidR="006C7F10" w:rsidRPr="00F9730C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14958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4B875C5" w14:textId="77777777" w:rsidR="006C7F10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A55BB" w14:paraId="1F55E3D5" w14:textId="77777777" w:rsidTr="006104F0">
        <w:trPr>
          <w:trHeight w:hRule="exact" w:val="316"/>
        </w:trPr>
        <w:tc>
          <w:tcPr>
            <w:tcW w:w="1620" w:type="dxa"/>
          </w:tcPr>
          <w:p w14:paraId="0C6925A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เมพ </w:t>
            </w:r>
          </w:p>
        </w:tc>
        <w:tc>
          <w:tcPr>
            <w:tcW w:w="1620" w:type="dxa"/>
          </w:tcPr>
          <w:p w14:paraId="38D6911F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18465F4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C2681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20C5E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55E11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876C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1E1D19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3350A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A9B74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E85FB4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AC587B" w14:textId="77777777" w:rsidR="006C7F10" w:rsidRPr="00EA2499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B233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21338EC" w14:textId="77777777" w:rsidR="006C7F10" w:rsidRPr="00EA2499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7B747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92F3AE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F328D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273F05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91B9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0803663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57522F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CB7FD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F590E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DC5211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E9294F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86AAC0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6C7F10" w:rsidRPr="00EA55BB" w14:paraId="5EC86549" w14:textId="77777777" w:rsidTr="006104F0">
        <w:trPr>
          <w:trHeight w:hRule="exact" w:val="316"/>
        </w:trPr>
        <w:tc>
          <w:tcPr>
            <w:tcW w:w="1620" w:type="dxa"/>
          </w:tcPr>
          <w:p w14:paraId="3D1215B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คอร์ปอเรชั่น จำกัด</w:t>
            </w:r>
          </w:p>
        </w:tc>
        <w:tc>
          <w:tcPr>
            <w:tcW w:w="1620" w:type="dxa"/>
          </w:tcPr>
          <w:p w14:paraId="79D7847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6684749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27AE8D5" w14:textId="74A12381" w:rsidR="006C7F10" w:rsidRPr="006D599A" w:rsidRDefault="00741927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</w:tcPr>
          <w:p w14:paraId="4042EA87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2C0AE5" w14:textId="69155681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</w:tcPr>
          <w:p w14:paraId="4EAAD97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65A81D" w14:textId="2B830931" w:rsidR="006C7F10" w:rsidRPr="006D599A" w:rsidRDefault="005909E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lang w:val="en-US"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4192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F7A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5EF1A0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C57E6A" w14:textId="0A8B39D4" w:rsidR="006C7F10" w:rsidRPr="006D599A" w:rsidRDefault="005909E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438F917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CD07E1" w14:textId="3083F051" w:rsidR="006C7F10" w:rsidRPr="006D599A" w:rsidRDefault="005909E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55B427A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62985E" w14:textId="3B769222" w:rsidR="006C7F10" w:rsidRPr="006D599A" w:rsidRDefault="005909E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07C58C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66328B" w14:textId="4D6A435C" w:rsidR="006C7F10" w:rsidRPr="006D599A" w:rsidRDefault="00741927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ADC21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FB7353" w14:textId="66C4F25D" w:rsidR="006C7F10" w:rsidRPr="006D599A" w:rsidRDefault="006C7F10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840CDF" w14:textId="77777777" w:rsidR="006C7F10" w:rsidRPr="006D599A" w:rsidRDefault="006C7F1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EE990E" w14:textId="3F64F898" w:rsidR="006C7F10" w:rsidRPr="00DE4437" w:rsidRDefault="005909E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1972AA5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FCC568" w14:textId="53818DA6" w:rsidR="006C7F10" w:rsidRPr="00DE4437" w:rsidRDefault="005909E0" w:rsidP="00BB524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222E1AC6" w14:textId="77777777" w:rsidR="006C7F10" w:rsidRPr="00DE4437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C5D84C" w14:textId="7E30FA62" w:rsidR="006C7F10" w:rsidRPr="00741927" w:rsidRDefault="00741927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07C88F" w14:textId="77777777" w:rsidR="006C7F10" w:rsidRPr="006D599A" w:rsidRDefault="006C7F1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A5CD78" w14:textId="4EA1740B" w:rsidR="006C7F10" w:rsidRPr="006D599A" w:rsidRDefault="006C7F1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C7F10" w:rsidRPr="00EA55BB" w14:paraId="319549CC" w14:textId="77777777" w:rsidTr="006104F0">
        <w:trPr>
          <w:trHeight w:hRule="exact" w:val="101"/>
        </w:trPr>
        <w:tc>
          <w:tcPr>
            <w:tcW w:w="1620" w:type="dxa"/>
          </w:tcPr>
          <w:p w14:paraId="48E2828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4B73DAE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6ADCC3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0480D04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CC2C301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BFD25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F4DFF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4105D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188B27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323D2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61633B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28824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AF8A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C2A34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E5E2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6F51C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0A43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C9C8C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281D4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F84CB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A2ED9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821BD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72DA5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2F80F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736E8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631E7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564EE" w14:paraId="1866B01A" w14:textId="77777777" w:rsidTr="006104F0">
        <w:trPr>
          <w:trHeight w:hRule="exact" w:val="371"/>
        </w:trPr>
        <w:tc>
          <w:tcPr>
            <w:tcW w:w="1620" w:type="dxa"/>
          </w:tcPr>
          <w:p w14:paraId="473CED5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บริษัท  ออฟฟิศเมท</w:t>
            </w:r>
          </w:p>
        </w:tc>
        <w:tc>
          <w:tcPr>
            <w:tcW w:w="1620" w:type="dxa"/>
          </w:tcPr>
          <w:p w14:paraId="076A722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ให้เช่าพื้นที่</w:t>
            </w:r>
          </w:p>
        </w:tc>
        <w:tc>
          <w:tcPr>
            <w:tcW w:w="270" w:type="dxa"/>
          </w:tcPr>
          <w:p w14:paraId="6FBE685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6B6EE7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E6F8B6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E041D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4AF29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</w:tcPr>
          <w:p w14:paraId="0D49F6C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98E162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F49D6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65482E78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2BA39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2E895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582AD2" w14:textId="77777777" w:rsidR="006C7F10" w:rsidRPr="006D599A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F8E0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A9B22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23B6A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2287D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C15FC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83282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A782F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57CC5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470F8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2C8E4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5B35E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2EA46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A55BB" w14:paraId="19051BD1" w14:textId="77777777" w:rsidTr="006104F0">
        <w:trPr>
          <w:trHeight w:hRule="exact" w:val="357"/>
        </w:trPr>
        <w:tc>
          <w:tcPr>
            <w:tcW w:w="1620" w:type="dxa"/>
          </w:tcPr>
          <w:p w14:paraId="367EA4B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 xml:space="preserve">  โลจิสติกส์ จำกัด</w:t>
            </w:r>
          </w:p>
        </w:tc>
        <w:tc>
          <w:tcPr>
            <w:tcW w:w="1620" w:type="dxa"/>
          </w:tcPr>
          <w:p w14:paraId="33829FC6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right="-12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คลังสินค้า</w:t>
            </w:r>
          </w:p>
        </w:tc>
        <w:tc>
          <w:tcPr>
            <w:tcW w:w="270" w:type="dxa"/>
          </w:tcPr>
          <w:p w14:paraId="0B9B8F1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9CC74BC" w14:textId="70E18B40" w:rsidR="006C7F10" w:rsidRPr="006D599A" w:rsidRDefault="00741927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3A75046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BF7090" w14:textId="41AC2C65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5F4E03B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</w:tcPr>
          <w:p w14:paraId="4EF0DD7E" w14:textId="689204B3" w:rsidR="006C7F10" w:rsidRPr="006D599A" w:rsidRDefault="005909E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096E011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2CB2C9" w14:textId="43678BE7" w:rsidR="006C7F10" w:rsidRPr="006D599A" w:rsidRDefault="005909E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6F7A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6F7AC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9D3A448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524124" w14:textId="18931272" w:rsidR="006C7F10" w:rsidRPr="006D599A" w:rsidRDefault="005909E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7999B38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93DC1" w14:textId="317623D8" w:rsidR="006C7F10" w:rsidRPr="006D599A" w:rsidRDefault="005909E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6412C46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0521C5" w14:textId="00A6F851" w:rsidR="006C7F10" w:rsidRPr="006D599A" w:rsidRDefault="00741927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ED5C8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049332" w14:textId="134F6F4F" w:rsidR="006C7F10" w:rsidRPr="006D599A" w:rsidRDefault="006C7F10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58FB64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51EA0A" w14:textId="56D3F065" w:rsidR="006C7F10" w:rsidRPr="006D599A" w:rsidRDefault="005909E0" w:rsidP="00EA249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528C467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7926D6" w14:textId="50792D02" w:rsidR="006C7F10" w:rsidRPr="006D599A" w:rsidRDefault="005909E0" w:rsidP="00EA249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00,000</w:t>
            </w:r>
          </w:p>
        </w:tc>
        <w:tc>
          <w:tcPr>
            <w:tcW w:w="270" w:type="dxa"/>
          </w:tcPr>
          <w:p w14:paraId="44D3E27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A4D431" w14:textId="38028939" w:rsidR="006C7F10" w:rsidRPr="006D599A" w:rsidRDefault="00741927" w:rsidP="00BB5244">
            <w:pPr>
              <w:pStyle w:val="acctfourfigures"/>
              <w:tabs>
                <w:tab w:val="clear" w:pos="765"/>
                <w:tab w:val="decimal" w:pos="30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6D1C2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DE5239" w14:textId="1009AD8F" w:rsidR="006C7F10" w:rsidRPr="006D599A" w:rsidRDefault="006C7F10" w:rsidP="00BB5244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C7F10" w:rsidRPr="00EA55BB" w14:paraId="3E395E0B" w14:textId="77777777" w:rsidTr="006104F0">
        <w:trPr>
          <w:trHeight w:hRule="exact" w:val="101"/>
        </w:trPr>
        <w:tc>
          <w:tcPr>
            <w:tcW w:w="1620" w:type="dxa"/>
          </w:tcPr>
          <w:p w14:paraId="7408E2D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3F40C22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E7EFE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2EAFD8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C0C2B7B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ED03E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C407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02C76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16A801D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5BB65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476F7057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584B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30079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9EFEE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674E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DED11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  <w:tab w:val="decimal" w:pos="25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07B0F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1D2FF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C56D7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4850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705CD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A6BB9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8342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7585E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9E983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41DFF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C024B1" w14:paraId="5E3DBBF6" w14:textId="77777777" w:rsidTr="006104F0">
        <w:trPr>
          <w:trHeight w:hRule="exact" w:val="317"/>
        </w:trPr>
        <w:tc>
          <w:tcPr>
            <w:tcW w:w="1620" w:type="dxa"/>
          </w:tcPr>
          <w:p w14:paraId="39D9B3F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COL Vietnam Joint</w:t>
            </w:r>
          </w:p>
        </w:tc>
        <w:tc>
          <w:tcPr>
            <w:tcW w:w="1620" w:type="dxa"/>
          </w:tcPr>
          <w:p w14:paraId="6FDB1BF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จำหน่ายเครื่องเขียน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07428CE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F23DD3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EA97B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CC2B2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A0CD9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FCD47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70415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8835A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DEE6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2EBC0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EF581F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144400" w14:textId="77777777" w:rsidR="006C7F10" w:rsidRPr="006D599A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818A5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A428DB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034D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B73F4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0311E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D1E07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C4AF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F569A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E3302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ABFC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5C01F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C373C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A55BB" w14:paraId="2315BF81" w14:textId="77777777" w:rsidTr="006104F0">
        <w:trPr>
          <w:trHeight w:hRule="exact" w:val="316"/>
        </w:trPr>
        <w:tc>
          <w:tcPr>
            <w:tcW w:w="1620" w:type="dxa"/>
          </w:tcPr>
          <w:p w14:paraId="0160B353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  Stock Company</w:t>
            </w:r>
          </w:p>
        </w:tc>
        <w:tc>
          <w:tcPr>
            <w:tcW w:w="1620" w:type="dxa"/>
          </w:tcPr>
          <w:p w14:paraId="75CC1A4A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05E938A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2E2FDC" w14:textId="7AC91D63" w:rsidR="006C7F10" w:rsidRPr="006D599A" w:rsidRDefault="005909E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741927">
              <w:rPr>
                <w:rFonts w:ascii="Angsana New" w:hAnsi="Angsana New" w:cs="Angsana New"/>
                <w:sz w:val="24"/>
                <w:szCs w:val="24"/>
                <w:lang w:bidi="th-TH"/>
              </w:rPr>
              <w:t>0.99</w:t>
            </w:r>
          </w:p>
        </w:tc>
        <w:tc>
          <w:tcPr>
            <w:tcW w:w="270" w:type="dxa"/>
          </w:tcPr>
          <w:p w14:paraId="09EEEDAE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0EF20" w14:textId="17D52DF2" w:rsidR="006C7F10" w:rsidRPr="006D599A" w:rsidRDefault="005909E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0.99</w:t>
            </w:r>
          </w:p>
        </w:tc>
        <w:tc>
          <w:tcPr>
            <w:tcW w:w="270" w:type="dxa"/>
          </w:tcPr>
          <w:p w14:paraId="408259F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C25389" w14:textId="6C653B48" w:rsidR="006C7F10" w:rsidRPr="006D599A" w:rsidRDefault="006F7AC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  <w:r w:rsidR="0074192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310BA3C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980B66" w14:textId="563B81F6" w:rsidR="006C7F10" w:rsidRPr="006D599A" w:rsidRDefault="006F7AC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31FA21A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EA8040" w14:textId="3FA83967" w:rsidR="006C7F10" w:rsidRPr="006D599A" w:rsidRDefault="005909E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41927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3646FD0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64DC77" w14:textId="5B517C2A" w:rsidR="006C7F10" w:rsidRPr="006D599A" w:rsidRDefault="005909E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C7F10" w:rsidRPr="00F9730C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270" w:type="dxa"/>
          </w:tcPr>
          <w:p w14:paraId="246A978D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44B94A" w14:textId="2A708214" w:rsidR="006C7F10" w:rsidRPr="006D599A" w:rsidRDefault="00741927" w:rsidP="00BB5244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66)</w:t>
            </w:r>
          </w:p>
        </w:tc>
        <w:tc>
          <w:tcPr>
            <w:tcW w:w="270" w:type="dxa"/>
          </w:tcPr>
          <w:p w14:paraId="6F852725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3B996C" w14:textId="2A58C47B" w:rsidR="006C7F10" w:rsidRPr="006D599A" w:rsidRDefault="006C7F10" w:rsidP="00BB5244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909E0" w:rsidRPr="00590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>0,</w:t>
            </w:r>
            <w:r w:rsidR="005909E0" w:rsidRPr="005909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3799C2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53F1" w14:textId="441188C6" w:rsidR="006C7F10" w:rsidRPr="006D599A" w:rsidRDefault="00741927" w:rsidP="00BB5244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0BEFA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F504B3" w14:textId="2C7B745A" w:rsidR="006C7F10" w:rsidRPr="006D599A" w:rsidRDefault="006C7F10" w:rsidP="00741927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19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C2219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907506" w14:textId="545720DA" w:rsidR="006C7F10" w:rsidRPr="005E7120" w:rsidRDefault="00741927" w:rsidP="00BB5244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E6641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9A720A" w14:textId="561440C5" w:rsidR="006C7F10" w:rsidRPr="006D599A" w:rsidRDefault="006C7F10" w:rsidP="00BB5244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C7F10" w:rsidRPr="00EA55BB" w14:paraId="372A83BF" w14:textId="77777777" w:rsidTr="006104F0">
        <w:trPr>
          <w:trHeight w:hRule="exact" w:val="92"/>
        </w:trPr>
        <w:tc>
          <w:tcPr>
            <w:tcW w:w="1620" w:type="dxa"/>
          </w:tcPr>
          <w:p w14:paraId="1460717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2EE6FAC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C20EDF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656A6E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54CC069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7E383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40499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A52E53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93048E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6951D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F752DA6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6507E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ED178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ABDA5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E384FC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71816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  <w:tab w:val="decimal" w:pos="252"/>
                <w:tab w:val="decimal" w:pos="339"/>
              </w:tabs>
              <w:spacing w:line="240" w:lineRule="atLeast"/>
              <w:ind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7F102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9CAFE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4AF5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97A40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7B767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7C33E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E0171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E3601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EB3BA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5C977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564EE" w14:paraId="7A2FA3F3" w14:textId="77777777" w:rsidTr="006104F0">
        <w:trPr>
          <w:trHeight w:hRule="exact" w:val="308"/>
        </w:trPr>
        <w:tc>
          <w:tcPr>
            <w:tcW w:w="1620" w:type="dxa"/>
          </w:tcPr>
          <w:p w14:paraId="750D0B21" w14:textId="2457AFD4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>B</w:t>
            </w:r>
            <w:r w:rsidR="005909E0" w:rsidRPr="005909E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D599A">
              <w:rPr>
                <w:rFonts w:ascii="Angsana New" w:hAnsi="Angsana New" w:cs="Angsana New"/>
                <w:sz w:val="24"/>
                <w:szCs w:val="24"/>
              </w:rPr>
              <w:t>S Vietnam</w:t>
            </w:r>
          </w:p>
        </w:tc>
        <w:tc>
          <w:tcPr>
            <w:tcW w:w="1620" w:type="dxa"/>
          </w:tcPr>
          <w:p w14:paraId="1070DB8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จำหน่ายเครื่องเขียน</w:t>
            </w:r>
          </w:p>
        </w:tc>
        <w:tc>
          <w:tcPr>
            <w:tcW w:w="270" w:type="dxa"/>
          </w:tcPr>
          <w:p w14:paraId="1F9982B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F396D7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9296225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3A6FF3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8995EF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DCBA8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4EC27C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BFD93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4FBC7A0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262004" w14:textId="77777777" w:rsidR="006C7F10" w:rsidRPr="006D599A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A6F99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C20248" w14:textId="77777777" w:rsidR="006C7F10" w:rsidRPr="006D599A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E314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14BE8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DDAC5E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2A4087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FA659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1836F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0049E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21513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36247F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22CA8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C0148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3DF579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A55BB" w14:paraId="36980839" w14:textId="77777777" w:rsidTr="006104F0">
        <w:trPr>
          <w:trHeight w:hRule="exact" w:val="316"/>
        </w:trPr>
        <w:tc>
          <w:tcPr>
            <w:tcW w:w="1620" w:type="dxa"/>
          </w:tcPr>
          <w:p w14:paraId="10B1A3A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</w:rPr>
              <w:t xml:space="preserve">   Company Limited  </w:t>
            </w:r>
          </w:p>
        </w:tc>
        <w:tc>
          <w:tcPr>
            <w:tcW w:w="1620" w:type="dxa"/>
          </w:tcPr>
          <w:p w14:paraId="09E0199C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หนังสือ เทป ซีดี</w:t>
            </w:r>
          </w:p>
        </w:tc>
        <w:tc>
          <w:tcPr>
            <w:tcW w:w="270" w:type="dxa"/>
          </w:tcPr>
          <w:p w14:paraId="6E6A06E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4973C0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8E6EBA0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A488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EDDA2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2D70C7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F062C9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E8696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208423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7A05F7" w14:textId="77777777" w:rsidR="006C7F10" w:rsidRPr="006D599A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4380A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AAD7FD" w14:textId="77777777" w:rsidR="006C7F10" w:rsidRPr="006D599A" w:rsidRDefault="006C7F10" w:rsidP="00EA2499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2CD889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7BA828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39"/>
                <w:tab w:val="decimal" w:pos="972"/>
              </w:tabs>
              <w:ind w:left="-108"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EEDCB2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959484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F95E6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D65B7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7FC5F0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D95CA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3818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D4CE73D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500F23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6194D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7F10" w:rsidRPr="00EA55BB" w14:paraId="2684A3C1" w14:textId="77777777" w:rsidTr="006104F0">
        <w:trPr>
          <w:trHeight w:hRule="exact" w:val="316"/>
        </w:trPr>
        <w:tc>
          <w:tcPr>
            <w:tcW w:w="1620" w:type="dxa"/>
          </w:tcPr>
          <w:p w14:paraId="01803FD0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01CBE85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</w:t>
            </w:r>
            <w:r w:rsidRPr="006D599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คอมแพ็กดิสต์ และ</w:t>
            </w:r>
          </w:p>
        </w:tc>
        <w:tc>
          <w:tcPr>
            <w:tcW w:w="270" w:type="dxa"/>
          </w:tcPr>
          <w:p w14:paraId="0B49586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7D042C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B9F89D7" w14:textId="77777777" w:rsidR="006C7F10" w:rsidRPr="006D599A" w:rsidRDefault="006C7F10" w:rsidP="00BB52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77CF0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94D214B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03227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4E48D5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44CFB2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4BF6F6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4E1581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9BE36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6FFC34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2B0E31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CC2339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  <w:tab w:val="decimal" w:pos="252"/>
                <w:tab w:val="decimal" w:pos="339"/>
              </w:tabs>
              <w:spacing w:line="240" w:lineRule="atLeast"/>
              <w:ind w:right="-115" w:hanging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702F1A" w14:textId="77777777" w:rsidR="006C7F10" w:rsidRPr="006D599A" w:rsidRDefault="006C7F10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CBD9C7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6E7F4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14EA4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6BB34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CA7C3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0B613A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D9DF0D2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F2C80C8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9553FFE" w14:textId="77777777" w:rsidR="006C7F10" w:rsidRPr="006D599A" w:rsidRDefault="006C7F10" w:rsidP="00BB5244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675FB" w:rsidRPr="00E564EE" w14:paraId="17824364" w14:textId="77777777" w:rsidTr="006104F0">
        <w:trPr>
          <w:trHeight w:hRule="exact" w:val="326"/>
        </w:trPr>
        <w:tc>
          <w:tcPr>
            <w:tcW w:w="1620" w:type="dxa"/>
          </w:tcPr>
          <w:p w14:paraId="498AEA9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156ADFF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</w:tcPr>
          <w:p w14:paraId="3724E07F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CC54AD2" w14:textId="2509E56A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7D4163B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65BB42" w14:textId="51CC28E9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99.</w:t>
            </w:r>
            <w:r w:rsidRPr="00F9730C">
              <w:rPr>
                <w:rFonts w:ascii="Angsana New" w:hAnsi="Angsana New" w:cs="Angsan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270" w:type="dxa"/>
          </w:tcPr>
          <w:p w14:paraId="1FCDCD69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4E077E" w14:textId="2F36E764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0D82382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7B0FFAA" w14:textId="3C936676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3C4D123F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C1CD88" w14:textId="40BFD930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6CF6C1A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702F8F" w14:textId="0CBC3E93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30C">
              <w:rPr>
                <w:rFonts w:ascii="Angsana New" w:hAnsi="Angsana New" w:cs="Angsana New"/>
                <w:sz w:val="24"/>
                <w:szCs w:val="24"/>
              </w:rPr>
              <w:t>48,304</w:t>
            </w:r>
          </w:p>
        </w:tc>
        <w:tc>
          <w:tcPr>
            <w:tcW w:w="270" w:type="dxa"/>
          </w:tcPr>
          <w:p w14:paraId="57DD5F95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A8C0C7" w14:textId="0CD4BBCC" w:rsidR="00B675FB" w:rsidRPr="006D599A" w:rsidRDefault="00B675FB" w:rsidP="00B675FB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right="-115" w:hanging="2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EF87079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FFDE86" w14:textId="369ECE9B" w:rsidR="00B675FB" w:rsidRPr="006D599A" w:rsidRDefault="00B675FB" w:rsidP="00B675FB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B7330">
              <w:rPr>
                <w:rFonts w:asciiTheme="majorBidi" w:hAnsiTheme="majorBidi" w:cstheme="majorBidi"/>
                <w:sz w:val="24"/>
                <w:szCs w:val="24"/>
              </w:rPr>
              <w:t>48,304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2088B3A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D21406" w14:textId="6FB8E23A" w:rsidR="00B675FB" w:rsidRPr="006D599A" w:rsidRDefault="00B675FB" w:rsidP="00B675FB">
            <w:pPr>
              <w:pStyle w:val="acctfourfigures"/>
              <w:tabs>
                <w:tab w:val="clear" w:pos="765"/>
                <w:tab w:val="decimal" w:pos="73"/>
              </w:tabs>
              <w:spacing w:line="240" w:lineRule="atLeast"/>
              <w:ind w:left="-23" w:right="-115" w:hanging="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570FDD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08310E" w14:textId="79C3AE8B" w:rsidR="00B675FB" w:rsidRPr="006D599A" w:rsidRDefault="00B675FB" w:rsidP="00B675FB">
            <w:pPr>
              <w:pStyle w:val="acctfourfigures"/>
              <w:tabs>
                <w:tab w:val="clear" w:pos="765"/>
                <w:tab w:val="decimal" w:pos="0"/>
                <w:tab w:val="left" w:pos="321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19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24EC08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3CCEBC" w14:textId="2D944089" w:rsidR="00B675FB" w:rsidRPr="002A4E4E" w:rsidRDefault="00B675FB" w:rsidP="00B675FB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D3FE61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  <w:tab w:val="decimal" w:pos="257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D2A149" w14:textId="0E031BF9" w:rsidR="00B675FB" w:rsidRPr="006D599A" w:rsidRDefault="00B675FB" w:rsidP="00B675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right="-1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675FB" w:rsidRPr="00EA55BB" w14:paraId="0339131E" w14:textId="77777777" w:rsidTr="006104F0">
        <w:trPr>
          <w:trHeight w:hRule="exact" w:val="92"/>
        </w:trPr>
        <w:tc>
          <w:tcPr>
            <w:tcW w:w="1620" w:type="dxa"/>
          </w:tcPr>
          <w:p w14:paraId="7B600CF2" w14:textId="77777777" w:rsidR="00B675FB" w:rsidRPr="00FC467F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620" w:type="dxa"/>
          </w:tcPr>
          <w:p w14:paraId="2EDD93E8" w14:textId="77777777" w:rsidR="00B675FB" w:rsidRPr="00FC467F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CBBBB23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  <w:lang w:bidi="th-TH"/>
              </w:rPr>
            </w:pPr>
          </w:p>
        </w:tc>
        <w:tc>
          <w:tcPr>
            <w:tcW w:w="630" w:type="dxa"/>
          </w:tcPr>
          <w:p w14:paraId="3906F80B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5B669F07" w14:textId="77777777" w:rsidR="00B675FB" w:rsidRPr="00FC467F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0AEFB201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4"/>
                <w:szCs w:val="4"/>
                <w:cs/>
                <w:lang w:bidi="th-TH"/>
              </w:rPr>
            </w:pPr>
          </w:p>
        </w:tc>
        <w:tc>
          <w:tcPr>
            <w:tcW w:w="270" w:type="dxa"/>
          </w:tcPr>
          <w:p w14:paraId="288C7767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2FCD763F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783E21D4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02A4C525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4"/>
                <w:szCs w:val="4"/>
                <w:lang w:val="en-US" w:bidi="th-TH"/>
              </w:rPr>
            </w:pPr>
          </w:p>
        </w:tc>
        <w:tc>
          <w:tcPr>
            <w:tcW w:w="270" w:type="dxa"/>
          </w:tcPr>
          <w:p w14:paraId="062BCB20" w14:textId="77777777" w:rsidR="00B675FB" w:rsidRPr="00FC467F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591C4452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2C75E961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4286F280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E11DE2F" w14:textId="77777777" w:rsidR="00B675FB" w:rsidRPr="00FC467F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1E858811" w14:textId="77777777" w:rsidR="00B675FB" w:rsidRPr="00FC467F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03C1C999" w14:textId="77777777" w:rsidR="00B675FB" w:rsidRPr="00FC467F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10" w:type="dxa"/>
          </w:tcPr>
          <w:p w14:paraId="3C5FA8C1" w14:textId="77777777" w:rsidR="00B675FB" w:rsidRPr="00FC467F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3CD9DA77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10" w:type="dxa"/>
          </w:tcPr>
          <w:p w14:paraId="0C9EE5B8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6DF7931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810" w:type="dxa"/>
          </w:tcPr>
          <w:p w14:paraId="0639333B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5B6F1D86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50CC7545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EBBBEDE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720" w:type="dxa"/>
          </w:tcPr>
          <w:p w14:paraId="13962C95" w14:textId="77777777" w:rsidR="00B675FB" w:rsidRPr="00FC467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B675FB" w:rsidRPr="00EA55BB" w14:paraId="4B5B46B5" w14:textId="77777777" w:rsidTr="006104F0">
        <w:trPr>
          <w:trHeight w:hRule="exact" w:val="316"/>
        </w:trPr>
        <w:tc>
          <w:tcPr>
            <w:tcW w:w="1620" w:type="dxa"/>
          </w:tcPr>
          <w:p w14:paraId="72FA6A35" w14:textId="77777777" w:rsidR="00B675FB" w:rsidRPr="003E5A38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BC97555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32B9F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14AC7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8284CFB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1E228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81FA43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EC49B3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3D3F87A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F0066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431CD6E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A2B7D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74C7B7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1EB24A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AA8F8F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523027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DFB6B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731AFF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FB4C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261D5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415D0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9B23D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A0B6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5344C7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827D8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159755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5FB" w:rsidRPr="00EA55BB" w14:paraId="4E4EEB5C" w14:textId="77777777" w:rsidTr="006104F0">
        <w:trPr>
          <w:trHeight w:hRule="exact" w:val="316"/>
        </w:trPr>
        <w:tc>
          <w:tcPr>
            <w:tcW w:w="1620" w:type="dxa"/>
          </w:tcPr>
          <w:p w14:paraId="0B32A486" w14:textId="77777777" w:rsidR="00B675FB" w:rsidRPr="003E5A38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0DE4E25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EBDB27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7E74515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F61C688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0A2B57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22DA3F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F7076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EE4C73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BCB64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7A85A1E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95F277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3703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757FB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B0A319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6DC699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688281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6389C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A9AA0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EBB4DE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66D95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26CB2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4CE28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B077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7A69CE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039A3D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5FB" w:rsidRPr="00EA55BB" w14:paraId="20A9B38E" w14:textId="77777777" w:rsidTr="006104F0">
        <w:trPr>
          <w:trHeight w:hRule="exact" w:val="316"/>
        </w:trPr>
        <w:tc>
          <w:tcPr>
            <w:tcW w:w="1620" w:type="dxa"/>
          </w:tcPr>
          <w:p w14:paraId="2AFE340D" w14:textId="77777777" w:rsidR="00B675FB" w:rsidRPr="003E5A38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51FABFD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0F5CE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C6CA393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ECC1013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91824A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A40457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B5FEB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F95818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B5719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D3F577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7CABE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DA7B7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8BEEB2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4F309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082EBB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F58AFD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E1B139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8C31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40C6B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14E68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DB8BE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3CB4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E9536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30971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221C6E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5FB" w:rsidRPr="00EA55BB" w14:paraId="739A7095" w14:textId="77777777" w:rsidTr="006104F0">
        <w:trPr>
          <w:trHeight w:hRule="exact" w:val="316"/>
        </w:trPr>
        <w:tc>
          <w:tcPr>
            <w:tcW w:w="1620" w:type="dxa"/>
          </w:tcPr>
          <w:p w14:paraId="3F9F2836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E5A38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บริษัท ไฮเ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ท็ค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ซ์</w:t>
            </w:r>
          </w:p>
        </w:tc>
        <w:tc>
          <w:tcPr>
            <w:tcW w:w="1620" w:type="dxa"/>
          </w:tcPr>
          <w:p w14:paraId="57D66FF1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จำหน่ายหนังสือ</w:t>
            </w:r>
          </w:p>
        </w:tc>
        <w:tc>
          <w:tcPr>
            <w:tcW w:w="270" w:type="dxa"/>
          </w:tcPr>
          <w:p w14:paraId="4F45359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D24E09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C9677B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B93DD5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9EE54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CE1DF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5FA84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C6894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D8D1D18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9A1F35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003CDA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52B232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F1671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CAD01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55DC6D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F60C01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3743F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389255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52BB17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E056F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762ED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F0669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9BAECE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8DDE6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5FB" w:rsidRPr="00EA55BB" w14:paraId="703A21D0" w14:textId="77777777" w:rsidTr="006104F0">
        <w:trPr>
          <w:trHeight w:hRule="exact" w:val="316"/>
        </w:trPr>
        <w:tc>
          <w:tcPr>
            <w:tcW w:w="1620" w:type="dxa"/>
          </w:tcPr>
          <w:p w14:paraId="06DDE970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1701B4">
              <w:rPr>
                <w:rFonts w:ascii="Angsana New" w:hAnsi="Angsana New" w:cs="Angsana New"/>
                <w:sz w:val="24"/>
                <w:szCs w:val="24"/>
                <w:cs/>
              </w:rPr>
              <w:t>อินเต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อร์</w:t>
            </w:r>
            <w:r w:rsidRPr="001701B4">
              <w:rPr>
                <w:rFonts w:ascii="Angsana New" w:hAnsi="Angsana New" w:cs="Angsana New" w:hint="cs"/>
                <w:sz w:val="24"/>
                <w:szCs w:val="24"/>
                <w:cs/>
              </w:rPr>
              <w:t>แอคทีฟ</w:t>
            </w:r>
          </w:p>
        </w:tc>
        <w:tc>
          <w:tcPr>
            <w:tcW w:w="1620" w:type="dxa"/>
          </w:tcPr>
          <w:p w14:paraId="0A5110FB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และอุปกรณ์อ่าน</w:t>
            </w:r>
          </w:p>
        </w:tc>
        <w:tc>
          <w:tcPr>
            <w:tcW w:w="270" w:type="dxa"/>
          </w:tcPr>
          <w:p w14:paraId="70E6059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372904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160D2C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0423DA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162"/>
                <w:tab w:val="decimal" w:pos="414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E05E5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907BC8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EE9A6B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AE5688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F3A903F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BCB00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B8FE8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08D3D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48AD2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3E6358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7604A1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9C7046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8C1AD3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EDF1F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92883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440CE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AE945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7D9276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68B660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293DF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75FB" w:rsidRPr="00EA55BB" w14:paraId="2EE85F43" w14:textId="77777777" w:rsidTr="006104F0">
        <w:trPr>
          <w:trHeight w:hRule="exact" w:val="316"/>
        </w:trPr>
        <w:tc>
          <w:tcPr>
            <w:tcW w:w="1620" w:type="dxa"/>
          </w:tcPr>
          <w:p w14:paraId="01300B8C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</w:tcPr>
          <w:p w14:paraId="2B37AB63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หนังสือ</w:t>
            </w:r>
          </w:p>
        </w:tc>
        <w:tc>
          <w:tcPr>
            <w:tcW w:w="270" w:type="dxa"/>
          </w:tcPr>
          <w:p w14:paraId="3F89E528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28290A89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85E137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DE4B5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5DBB28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5D6093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14EDEB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9C1E65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EAF9B96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1F0917F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AA455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4F19A2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974401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18A06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CF22B4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33A91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9AAB15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A23FB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3F9E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47986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F17D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6334EB4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95F2BE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3250973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675FB" w:rsidRPr="00EA55BB" w14:paraId="685FA27C" w14:textId="77777777" w:rsidTr="006104F0">
        <w:trPr>
          <w:trHeight w:hRule="exact" w:val="316"/>
        </w:trPr>
        <w:tc>
          <w:tcPr>
            <w:tcW w:w="1620" w:type="dxa"/>
          </w:tcPr>
          <w:p w14:paraId="239B690E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1C19FE27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4" w:firstLine="9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1701B4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อิเล็กทรอนิกส์</w:t>
            </w:r>
          </w:p>
        </w:tc>
        <w:tc>
          <w:tcPr>
            <w:tcW w:w="270" w:type="dxa"/>
          </w:tcPr>
          <w:p w14:paraId="2B2C157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540CB40" w14:textId="126E7901" w:rsidR="00B675FB" w:rsidRPr="006D599A" w:rsidRDefault="00B675FB" w:rsidP="00B675F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</w:tcPr>
          <w:p w14:paraId="31C23F9A" w14:textId="77777777" w:rsidR="00B675FB" w:rsidRPr="006D599A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0EB943" w14:textId="272E139F" w:rsidR="00B675FB" w:rsidRPr="006D599A" w:rsidRDefault="00B675FB" w:rsidP="00B675F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51062">
              <w:rPr>
                <w:rFonts w:ascii="Angsana New" w:hAnsi="Angsana New" w:cs="Angsana New"/>
                <w:sz w:val="24"/>
                <w:szCs w:val="24"/>
                <w:lang w:bidi="th-TH"/>
              </w:rPr>
              <w:t>7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D51062">
              <w:rPr>
                <w:rFonts w:ascii="Angsana New" w:hAnsi="Angsana New" w:cs="Angsana New"/>
                <w:sz w:val="24"/>
                <w:szCs w:val="24"/>
                <w:lang w:bidi="th-TH"/>
              </w:rPr>
              <w:t>.00</w:t>
            </w:r>
          </w:p>
        </w:tc>
        <w:tc>
          <w:tcPr>
            <w:tcW w:w="270" w:type="dxa"/>
          </w:tcPr>
          <w:p w14:paraId="43E5E94D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33FE05" w14:textId="02839AB3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3,600</w:t>
            </w:r>
          </w:p>
        </w:tc>
        <w:tc>
          <w:tcPr>
            <w:tcW w:w="270" w:type="dxa"/>
          </w:tcPr>
          <w:p w14:paraId="73A4F7DB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AC577EF" w14:textId="5D2F4C81" w:rsidR="00B675FB" w:rsidRPr="006D599A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D51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2496CA8B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E4EB3F" w14:textId="5CB7B0DC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3421A4EE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C11E86" w14:textId="0103E742" w:rsidR="00B675FB" w:rsidRPr="006D599A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1062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D5106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50BCA8E9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A8CF41" w14:textId="1D0D2714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23DDF0" w14:textId="77777777" w:rsidR="00B675FB" w:rsidRPr="006D599A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05F443" w14:textId="3F7C6A83" w:rsidR="00B675FB" w:rsidRPr="006D599A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789165" w14:textId="77777777" w:rsidR="00B675FB" w:rsidRPr="006D599A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AE7A" w14:textId="520AFCD1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12284F8C" w14:textId="77777777" w:rsidR="00B675FB" w:rsidRPr="006D599A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805D71" w14:textId="11D24C89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660B">
              <w:rPr>
                <w:rFonts w:ascii="Angsana New" w:hAnsi="Angsana New" w:cs="Angsana New"/>
                <w:sz w:val="24"/>
                <w:szCs w:val="24"/>
              </w:rPr>
              <w:t>6,</w:t>
            </w: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Pr="0026660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A8D78A3" w14:textId="77777777" w:rsidR="00B675FB" w:rsidRPr="006D599A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59F515" w14:textId="2BDFC7F6" w:rsidR="00B675FB" w:rsidRPr="00C711C5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61C07BD" w14:textId="77777777" w:rsidR="00B675FB" w:rsidRPr="006D599A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C61A0B9" w14:textId="77777777" w:rsidR="00B675FB" w:rsidRPr="006D599A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75FB" w:rsidRPr="00EA55BB" w14:paraId="5BD17F56" w14:textId="77777777" w:rsidTr="006104F0">
        <w:trPr>
          <w:trHeight w:hRule="exact" w:val="316"/>
        </w:trPr>
        <w:tc>
          <w:tcPr>
            <w:tcW w:w="1620" w:type="dxa"/>
          </w:tcPr>
          <w:p w14:paraId="5FEBA635" w14:textId="77777777" w:rsidR="00B675FB" w:rsidRPr="00F46E59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F46E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F46E5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46E59">
              <w:rPr>
                <w:rFonts w:ascii="Angsana New" w:hAnsi="Angsana New" w:cs="Angsana New" w:hint="cs"/>
                <w:sz w:val="24"/>
                <w:szCs w:val="24"/>
                <w:cs/>
              </w:rPr>
              <w:t>ฟิวเจอร์พลัส</w:t>
            </w:r>
          </w:p>
          <w:p w14:paraId="6E5419D7" w14:textId="77777777" w:rsidR="00B675FB" w:rsidRPr="003E5A38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F46E5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</w:t>
            </w:r>
            <w:r w:rsidRPr="00F46E5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2B703E19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แฟรนไชส์ร้าน</w:t>
            </w:r>
          </w:p>
        </w:tc>
        <w:tc>
          <w:tcPr>
            <w:tcW w:w="270" w:type="dxa"/>
          </w:tcPr>
          <w:p w14:paraId="3A5DDCFB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DF36D4A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EB47D22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31659B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13C67F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B2D227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34D7BF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14568FF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ED9B15D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76157F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23ABB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C803C36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92D9A1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B3D28D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135A0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932320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760F5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0F8B24" w14:textId="77777777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9D2BF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F6CE16" w14:textId="77777777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4D26FD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FDDA1A2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8EA902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FF66D71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75FB" w:rsidRPr="00EA55BB" w14:paraId="4EC222A8" w14:textId="77777777" w:rsidTr="006104F0">
        <w:trPr>
          <w:trHeight w:hRule="exact" w:val="316"/>
        </w:trPr>
        <w:tc>
          <w:tcPr>
            <w:tcW w:w="1620" w:type="dxa"/>
          </w:tcPr>
          <w:p w14:paraId="0F0EE6AE" w14:textId="77777777" w:rsidR="00B675FB" w:rsidRPr="003E5A38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</w:rPr>
            </w:pPr>
            <w:r w:rsidRPr="00F46E59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F46E59">
              <w:rPr>
                <w:rFonts w:ascii="Angsana New" w:hAnsi="Angsana New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49B44BEB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เครื่องเขียนและ</w:t>
            </w:r>
          </w:p>
        </w:tc>
        <w:tc>
          <w:tcPr>
            <w:tcW w:w="270" w:type="dxa"/>
          </w:tcPr>
          <w:p w14:paraId="340BBB51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11DD437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06307E4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27B5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5B367D7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A380C5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18FBAFE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205694D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4A5B6AB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5D9629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568D25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4718DC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599E48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19FB76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D0A666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8C6A4E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6DE3F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18DB4B" w14:textId="77777777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A1C63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3E9430" w14:textId="77777777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C7A53E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B1B1104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68A9F6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24CFE3C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75FB" w:rsidRPr="00EA55BB" w14:paraId="5C1094C4" w14:textId="77777777" w:rsidTr="006104F0">
        <w:trPr>
          <w:trHeight w:hRule="exact" w:val="316"/>
        </w:trPr>
        <w:tc>
          <w:tcPr>
            <w:tcW w:w="1620" w:type="dxa"/>
          </w:tcPr>
          <w:p w14:paraId="08B85F3A" w14:textId="77777777" w:rsidR="00B675FB" w:rsidRPr="00F46E59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429DF88" w14:textId="77777777" w:rsidR="00B675FB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108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อุปกรณ์สำนักงาน</w:t>
            </w:r>
          </w:p>
        </w:tc>
        <w:tc>
          <w:tcPr>
            <w:tcW w:w="270" w:type="dxa"/>
          </w:tcPr>
          <w:p w14:paraId="4F629BCA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4FF6742" w14:textId="127261F5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2528FE68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B4B4CC" w14:textId="1175564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51062">
              <w:rPr>
                <w:rFonts w:ascii="Angsana New" w:hAnsi="Angsana New" w:cs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</w:tcPr>
          <w:p w14:paraId="1F88C7D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67FCEA" w14:textId="5877E551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0,000</w:t>
            </w:r>
          </w:p>
        </w:tc>
        <w:tc>
          <w:tcPr>
            <w:tcW w:w="270" w:type="dxa"/>
          </w:tcPr>
          <w:p w14:paraId="795E8D79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B664D73" w14:textId="006ADBAB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 w:rsidRPr="00D51062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EB5FD3B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C0B314" w14:textId="45C5CFF2" w:rsidR="00B675FB" w:rsidRPr="001701B4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29A2B64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3845A4" w14:textId="06E0FB61" w:rsidR="00B675FB" w:rsidRPr="001701B4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D51062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23D4A216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5AE2FC" w14:textId="1CA0F19A" w:rsidR="00B675FB" w:rsidRPr="001701B4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2B1D7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2D6C34" w14:textId="0E17F96D" w:rsidR="00B675FB" w:rsidRPr="001701B4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9D04B2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C9F987" w14:textId="41C135FC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1E769A38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071895" w14:textId="4D6734E1" w:rsidR="00B675FB" w:rsidRPr="003455CF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909E0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E051B0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7646D57B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678C938" w14:textId="4306F1A6" w:rsidR="00B675FB" w:rsidRPr="00C711C5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CC34CC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F124C93" w14:textId="77777777" w:rsidR="00B675FB" w:rsidRPr="001701B4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75FB" w:rsidRPr="00EA55BB" w14:paraId="5F48EB3E" w14:textId="77777777" w:rsidTr="006104F0">
        <w:trPr>
          <w:trHeight w:hRule="exact" w:val="316"/>
        </w:trPr>
        <w:tc>
          <w:tcPr>
            <w:tcW w:w="1620" w:type="dxa"/>
          </w:tcPr>
          <w:p w14:paraId="03281C97" w14:textId="77777777" w:rsidR="00B675FB" w:rsidRPr="003E5A38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right="-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D599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4DD8A39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39DF852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E4C503C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AEDD99" w14:textId="77777777" w:rsidR="00B675FB" w:rsidRPr="001701B4" w:rsidRDefault="00B675FB" w:rsidP="00B675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77FB38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ED5581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61E9D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4014454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FA71572" w14:textId="77777777" w:rsidR="00B675FB" w:rsidRPr="001701B4" w:rsidRDefault="00B675FB" w:rsidP="00B675FB">
            <w:pPr>
              <w:pStyle w:val="acctfourfigures"/>
              <w:tabs>
                <w:tab w:val="clear" w:pos="765"/>
                <w:tab w:val="decimal" w:pos="16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EE8278" w14:textId="77777777" w:rsidR="00B675FB" w:rsidRPr="001701B4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40FF715" w14:textId="29D12B7D" w:rsidR="00B675FB" w:rsidRPr="005E7120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76</w:t>
            </w:r>
            <w:r w:rsidRPr="005909E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,778</w:t>
            </w:r>
          </w:p>
        </w:tc>
        <w:tc>
          <w:tcPr>
            <w:tcW w:w="270" w:type="dxa"/>
          </w:tcPr>
          <w:p w14:paraId="0386B108" w14:textId="77777777" w:rsidR="00B675FB" w:rsidRPr="005E7120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1422F8F" w14:textId="7A45E856" w:rsidR="00B675FB" w:rsidRPr="005E7120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1062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</w:t>
            </w:r>
            <w:r w:rsidRPr="005909E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Pr="00D5106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,778</w:t>
            </w:r>
          </w:p>
        </w:tc>
        <w:tc>
          <w:tcPr>
            <w:tcW w:w="270" w:type="dxa"/>
          </w:tcPr>
          <w:p w14:paraId="43276EDF" w14:textId="77777777" w:rsidR="00B675FB" w:rsidRPr="005E7120" w:rsidRDefault="00B675FB" w:rsidP="00B6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D52665" w14:textId="7F03D5EF" w:rsidR="00B675FB" w:rsidRPr="00C711C5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(98,</w:t>
            </w:r>
            <w:r w:rsidRPr="005909E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70)</w:t>
            </w:r>
          </w:p>
        </w:tc>
        <w:tc>
          <w:tcPr>
            <w:tcW w:w="270" w:type="dxa"/>
          </w:tcPr>
          <w:p w14:paraId="3E2ED22C" w14:textId="77777777" w:rsidR="00B675FB" w:rsidRPr="005E7120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41C7E4" w14:textId="35A855FB" w:rsidR="00B675FB" w:rsidRPr="005E7120" w:rsidRDefault="00B675FB" w:rsidP="00B675FB">
            <w:pPr>
              <w:pStyle w:val="acctfourfigures"/>
              <w:tabs>
                <w:tab w:val="clear" w:pos="765"/>
                <w:tab w:val="decimal" w:pos="72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(98,</w:t>
            </w:r>
            <w:r w:rsidRPr="005909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70)</w:t>
            </w:r>
          </w:p>
        </w:tc>
        <w:tc>
          <w:tcPr>
            <w:tcW w:w="270" w:type="dxa"/>
          </w:tcPr>
          <w:p w14:paraId="679E2A80" w14:textId="77777777" w:rsidR="00B675FB" w:rsidRPr="005E7120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D164F0" w14:textId="6330133B" w:rsidR="00B675FB" w:rsidRPr="005E7120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667,</w:t>
            </w:r>
            <w:r w:rsidRPr="005909E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0" w:type="dxa"/>
          </w:tcPr>
          <w:p w14:paraId="311A2F5E" w14:textId="77777777" w:rsidR="00B675FB" w:rsidRPr="005E7120" w:rsidRDefault="00B675FB" w:rsidP="00B675F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97FD5E" w14:textId="36A29FFD" w:rsidR="00B675FB" w:rsidRPr="005E7120" w:rsidRDefault="00B675FB" w:rsidP="00B675FB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</w:t>
            </w:r>
            <w:r w:rsidRPr="005909E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0" w:type="dxa"/>
          </w:tcPr>
          <w:p w14:paraId="65DFDF48" w14:textId="77777777" w:rsidR="00B675FB" w:rsidRPr="005E7120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85A8B8" w14:textId="7C713981" w:rsidR="00B675FB" w:rsidRPr="00C711C5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AA67356" w14:textId="77777777" w:rsidR="00B675FB" w:rsidRPr="005E7120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EA37192" w14:textId="77777777" w:rsidR="00B675FB" w:rsidRPr="005E7120" w:rsidRDefault="00B675FB" w:rsidP="00B6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8" w:right="7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E7120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B759772" w14:textId="77777777" w:rsidR="00BB5244" w:rsidRDefault="00BB5244" w:rsidP="00BB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452AB" w14:textId="6C3F23D6" w:rsidR="006C7F10" w:rsidRDefault="007E763E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</w:t>
      </w:r>
      <w:r w:rsidR="006044D7">
        <w:rPr>
          <w:rFonts w:asciiTheme="majorBidi" w:hAnsiTheme="majorBidi" w:cstheme="majorBidi" w:hint="cs"/>
          <w:sz w:val="30"/>
          <w:szCs w:val="30"/>
          <w:cs/>
        </w:rPr>
        <w:t>ุ่</w:t>
      </w:r>
      <w:r>
        <w:rPr>
          <w:rFonts w:asciiTheme="majorBidi" w:hAnsiTheme="majorBidi" w:cstheme="majorBidi" w:hint="cs"/>
          <w:sz w:val="30"/>
          <w:szCs w:val="30"/>
          <w:cs/>
        </w:rPr>
        <w:t>มบริษัทดำเนินธุรกิจในประเทศไทยยกเว้น</w:t>
      </w:r>
      <w:r w:rsidR="00112F30" w:rsidRPr="00C61F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12F30" w:rsidRPr="00C61FC9">
        <w:rPr>
          <w:rFonts w:asciiTheme="majorBidi" w:hAnsiTheme="majorBidi" w:cstheme="majorBidi"/>
          <w:sz w:val="30"/>
          <w:szCs w:val="30"/>
        </w:rPr>
        <w:t xml:space="preserve">COL Vietnam Joint Stock Company </w:t>
      </w:r>
      <w:r w:rsidR="00112F30" w:rsidRPr="00C61FC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12F30" w:rsidRPr="00C61FC9">
        <w:rPr>
          <w:rFonts w:asciiTheme="majorBidi" w:hAnsiTheme="majorBidi" w:cstheme="majorBidi"/>
          <w:sz w:val="30"/>
          <w:szCs w:val="30"/>
        </w:rPr>
        <w:t>B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="00112F30" w:rsidRPr="00C61FC9">
        <w:rPr>
          <w:rFonts w:asciiTheme="majorBidi" w:hAnsiTheme="majorBidi" w:cstheme="majorBidi"/>
          <w:sz w:val="30"/>
          <w:szCs w:val="30"/>
        </w:rPr>
        <w:t xml:space="preserve">S Vietnam Company Limited </w:t>
      </w:r>
      <w:r>
        <w:rPr>
          <w:rFonts w:asciiTheme="majorBidi" w:hAnsiTheme="majorBidi" w:cstheme="majorBidi" w:hint="cs"/>
          <w:sz w:val="30"/>
          <w:szCs w:val="30"/>
          <w:cs/>
        </w:rPr>
        <w:t>ที่ดำเนินธุรกิจในประเทศเวียดนาม</w:t>
      </w:r>
    </w:p>
    <w:p w14:paraId="745799F0" w14:textId="77777777" w:rsidR="00112F30" w:rsidRDefault="00112F30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C1306C" w14:textId="2712B8B2" w:rsidR="00D67496" w:rsidRPr="000B7330" w:rsidRDefault="003E134C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</w:t>
      </w:r>
      <w:r w:rsidR="000701D0" w:rsidRPr="000B7330">
        <w:rPr>
          <w:rFonts w:asciiTheme="majorBidi" w:hAnsiTheme="majorBidi" w:cstheme="majorBidi"/>
          <w:sz w:val="30"/>
          <w:szCs w:val="30"/>
          <w:cs/>
        </w:rPr>
        <w:t>ชน</w:t>
      </w:r>
    </w:p>
    <w:p w14:paraId="057DC3E4" w14:textId="77777777" w:rsidR="00D67496" w:rsidRDefault="00D67496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15104B4A" w14:textId="77777777" w:rsidR="00BB5244" w:rsidRDefault="00BB5244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color w:val="000000"/>
          <w:sz w:val="28"/>
          <w:szCs w:val="28"/>
        </w:rPr>
      </w:pPr>
    </w:p>
    <w:p w14:paraId="7F6B7446" w14:textId="44D0B082" w:rsidR="00BB5244" w:rsidRPr="000B7330" w:rsidRDefault="00BB5244" w:rsidP="00241C57">
      <w:pPr>
        <w:autoSpaceDE w:val="0"/>
        <w:autoSpaceDN w:val="0"/>
        <w:spacing w:before="40" w:after="40" w:line="240" w:lineRule="auto"/>
        <w:rPr>
          <w:rFonts w:asciiTheme="majorBidi" w:hAnsiTheme="majorBidi" w:cstheme="majorBidi"/>
          <w:color w:val="000000"/>
          <w:sz w:val="28"/>
          <w:szCs w:val="28"/>
        </w:rPr>
        <w:sectPr w:rsidR="00BB5244" w:rsidRPr="000B7330" w:rsidSect="000B7330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858A7DA" w14:textId="1F3AD35F" w:rsidR="00804175" w:rsidRPr="00BB5244" w:rsidRDefault="006F7AC0" w:rsidP="00BB5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BB5244" w:rsidRPr="00BB5244">
        <w:rPr>
          <w:rFonts w:asciiTheme="majorBidi" w:hAnsiTheme="majorBidi" w:cstheme="majorBidi"/>
          <w:b/>
          <w:bCs/>
          <w:sz w:val="30"/>
          <w:szCs w:val="30"/>
        </w:rPr>
        <w:tab/>
      </w:r>
      <w:r w:rsidR="00804175" w:rsidRPr="00BB524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5C2C2AF0" w14:textId="77777777" w:rsidR="009917A0" w:rsidRPr="005C113C" w:rsidRDefault="009917A0" w:rsidP="000D14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b/>
          <w:sz w:val="6"/>
          <w:szCs w:val="6"/>
        </w:rPr>
      </w:pPr>
    </w:p>
    <w:p w14:paraId="0CFFC861" w14:textId="48C720D1" w:rsidR="009917A0" w:rsidRDefault="00B61365" w:rsidP="008E32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7" w:right="-45"/>
        <w:jc w:val="thaiDistribute"/>
        <w:rPr>
          <w:rFonts w:asciiTheme="majorBidi" w:hAnsiTheme="majorBidi" w:cstheme="majorBidi"/>
          <w:sz w:val="10"/>
          <w:szCs w:val="10"/>
        </w:rPr>
      </w:pPr>
      <w:r w:rsidRPr="000B733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0B7330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</w:t>
      </w:r>
      <w:r w:rsidRPr="00112F30">
        <w:rPr>
          <w:rFonts w:asciiTheme="majorBidi" w:hAnsiTheme="majorBidi" w:cstheme="majorBidi"/>
          <w:sz w:val="30"/>
          <w:szCs w:val="30"/>
          <w:cs/>
        </w:rPr>
        <w:t>งวด</w:t>
      </w:r>
      <w:r w:rsidR="00643FE7" w:rsidRPr="00112F30">
        <w:rPr>
          <w:rFonts w:asciiTheme="majorBidi" w:hAnsiTheme="majorBidi" w:cstheme="majorBidi" w:hint="cs"/>
          <w:sz w:val="30"/>
          <w:szCs w:val="30"/>
          <w:cs/>
          <w:lang w:val="en-US"/>
        </w:rPr>
        <w:t>สาม</w:t>
      </w:r>
      <w:r w:rsidRPr="00112F30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F7AC0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B524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B524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Pr="000B733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3C3729" w14:textId="77777777" w:rsidR="00BB5244" w:rsidRPr="001F3DF8" w:rsidRDefault="00BB5244" w:rsidP="00BB5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/>
          <w:sz w:val="6"/>
          <w:szCs w:val="6"/>
        </w:rPr>
      </w:pPr>
    </w:p>
    <w:p w14:paraId="3C1D1190" w14:textId="77777777" w:rsidR="00BB5244" w:rsidRPr="008F6156" w:rsidRDefault="00BB5244" w:rsidP="00BB5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5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8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237"/>
        <w:gridCol w:w="1124"/>
        <w:gridCol w:w="246"/>
        <w:gridCol w:w="1380"/>
        <w:gridCol w:w="8"/>
        <w:gridCol w:w="230"/>
        <w:gridCol w:w="8"/>
        <w:gridCol w:w="10"/>
        <w:gridCol w:w="8"/>
        <w:gridCol w:w="1105"/>
        <w:gridCol w:w="236"/>
        <w:gridCol w:w="35"/>
        <w:gridCol w:w="1335"/>
        <w:gridCol w:w="8"/>
      </w:tblGrid>
      <w:tr w:rsidR="00BB5244" w:rsidRPr="00A16777" w14:paraId="4DC25C86" w14:textId="77777777" w:rsidTr="003456DE">
        <w:trPr>
          <w:trHeight w:hRule="exact" w:val="374"/>
          <w:tblHeader/>
        </w:trPr>
        <w:tc>
          <w:tcPr>
            <w:tcW w:w="1968" w:type="pct"/>
          </w:tcPr>
          <w:p w14:paraId="423789D8" w14:textId="77777777" w:rsidR="00BB5244" w:rsidRPr="007E63AD" w:rsidRDefault="00BB5244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67AFF6B6" w14:textId="77777777" w:rsidR="00BB5244" w:rsidRPr="007E63AD" w:rsidRDefault="00BB5244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1" w:type="pct"/>
            <w:gridSpan w:val="13"/>
            <w:tcBorders>
              <w:bottom w:val="single" w:sz="4" w:space="0" w:color="auto"/>
            </w:tcBorders>
          </w:tcPr>
          <w:p w14:paraId="64989CC0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11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BB5244" w:rsidRPr="00A16777" w14:paraId="62FE9CC5" w14:textId="77777777" w:rsidTr="008E328B">
        <w:trPr>
          <w:trHeight w:hRule="exact" w:val="374"/>
          <w:tblHeader/>
        </w:trPr>
        <w:tc>
          <w:tcPr>
            <w:tcW w:w="1968" w:type="pct"/>
          </w:tcPr>
          <w:p w14:paraId="3464544D" w14:textId="439913AB" w:rsidR="00BB5244" w:rsidRPr="00A7445B" w:rsidRDefault="00BB5244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F7A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" w:type="pct"/>
          </w:tcPr>
          <w:p w14:paraId="0802DCBA" w14:textId="77777777" w:rsidR="00BB5244" w:rsidRPr="007E63AD" w:rsidRDefault="00BB5244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DA7B5F" w14:textId="346E8921" w:rsidR="00BB5244" w:rsidRPr="00F91141" w:rsidRDefault="005909E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="00BB524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1" w:type="pct"/>
            <w:gridSpan w:val="2"/>
          </w:tcPr>
          <w:p w14:paraId="08BBE75F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0" w:type="pct"/>
            <w:gridSpan w:val="7"/>
            <w:tcBorders>
              <w:bottom w:val="single" w:sz="4" w:space="0" w:color="auto"/>
            </w:tcBorders>
          </w:tcPr>
          <w:p w14:paraId="2BA7E4BB" w14:textId="0E5E2D1A" w:rsidR="00BB5244" w:rsidRPr="00F91141" w:rsidRDefault="005909E0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="00BB5244" w:rsidRPr="00206E6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BB5244" w:rsidRPr="00272D23" w14:paraId="58E3B50F" w14:textId="77777777" w:rsidTr="00E9604E">
        <w:trPr>
          <w:gridAfter w:val="1"/>
          <w:wAfter w:w="4" w:type="pct"/>
          <w:trHeight w:hRule="exact" w:val="1542"/>
          <w:tblHeader/>
        </w:trPr>
        <w:tc>
          <w:tcPr>
            <w:tcW w:w="1968" w:type="pct"/>
          </w:tcPr>
          <w:p w14:paraId="41474038" w14:textId="77777777" w:rsidR="00BB5244" w:rsidRPr="007E63AD" w:rsidRDefault="00BB5244" w:rsidP="00E9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65777710" w14:textId="77777777" w:rsidR="00BB5244" w:rsidRDefault="00BB5244" w:rsidP="00BB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24B3433" w14:textId="77777777" w:rsidR="00E9604E" w:rsidRDefault="00E9604E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2782A742" w14:textId="44CAC743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5A575003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62A57667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00BC3C2B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505CDC91" w14:textId="31607CC3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การโอนออก</w:t>
            </w:r>
            <w:r w:rsidR="00E9604E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21" w:type="pct"/>
            <w:gridSpan w:val="2"/>
          </w:tcPr>
          <w:p w14:paraId="15868131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4A7144AA" w14:textId="77777777" w:rsidR="00E9604E" w:rsidRDefault="00E9604E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8C4F945" w14:textId="0A1E60B9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379BD7CF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0" w:type="pct"/>
          </w:tcPr>
          <w:p w14:paraId="70B2F0E5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2AD1303C" w14:textId="77777777" w:rsidR="003456DE" w:rsidRPr="00F91141" w:rsidRDefault="003456DE" w:rsidP="00345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26DBCA11" w14:textId="7D934F14" w:rsidR="00BB5244" w:rsidRPr="00F91141" w:rsidRDefault="003456DE" w:rsidP="00345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การโอนออก</w:t>
            </w:r>
            <w:r w:rsidRPr="00F911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BB5244" w:rsidRPr="00A16777" w14:paraId="2D4F5D9C" w14:textId="77777777" w:rsidTr="003456DE">
        <w:trPr>
          <w:trHeight w:hRule="exact" w:val="374"/>
          <w:tblHeader/>
        </w:trPr>
        <w:tc>
          <w:tcPr>
            <w:tcW w:w="1968" w:type="pct"/>
          </w:tcPr>
          <w:p w14:paraId="32A5D3D8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0" w:type="pct"/>
          </w:tcPr>
          <w:p w14:paraId="1EBCE5AE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11" w:type="pct"/>
            <w:gridSpan w:val="13"/>
          </w:tcPr>
          <w:p w14:paraId="4FC40061" w14:textId="77777777" w:rsidR="00BB5244" w:rsidRPr="00F91141" w:rsidRDefault="00BB5244" w:rsidP="00BB52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11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F911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F32743" w:rsidRPr="00272D23" w14:paraId="461B5FF6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58C6F161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ที่ดินและส่วนปรับปรุง</w:t>
            </w:r>
          </w:p>
        </w:tc>
        <w:tc>
          <w:tcPr>
            <w:tcW w:w="120" w:type="pct"/>
          </w:tcPr>
          <w:p w14:paraId="6326E98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6DAEC30" w14:textId="6BF99C83" w:rsidR="00F32743" w:rsidRPr="00E76246" w:rsidRDefault="00DE4710" w:rsidP="00DE4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77A3D416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630C4A59" w14:textId="61F6404E" w:rsidR="00F32743" w:rsidRPr="00F91141" w:rsidRDefault="00DE4710" w:rsidP="00DE4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1" w:type="pct"/>
            <w:gridSpan w:val="2"/>
          </w:tcPr>
          <w:p w14:paraId="698D29F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67910A87" w14:textId="6BA29A9A" w:rsidR="00F32743" w:rsidRPr="00E76246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20" w:type="pct"/>
          </w:tcPr>
          <w:p w14:paraId="424DD6A7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3F3096F1" w14:textId="5041C7AE" w:rsidR="00F32743" w:rsidRPr="00F91141" w:rsidRDefault="00F32743" w:rsidP="00DE4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2743" w:rsidRPr="00272D23" w14:paraId="08834D5B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233D33FD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A6A4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BA6A4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สิ่งปลูกสร้างและส่วนปรับปรุง</w:t>
            </w:r>
          </w:p>
        </w:tc>
        <w:tc>
          <w:tcPr>
            <w:tcW w:w="120" w:type="pct"/>
          </w:tcPr>
          <w:p w14:paraId="7E003FA8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A970C8F" w14:textId="4853A385" w:rsidR="00F32743" w:rsidRPr="00E76246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E47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5" w:type="pct"/>
          </w:tcPr>
          <w:p w14:paraId="3FC9C5F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3ABC1315" w14:textId="58688029" w:rsidR="00F32743" w:rsidRPr="00F91141" w:rsidRDefault="00DE4710" w:rsidP="007F6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1" w:type="pct"/>
            <w:gridSpan w:val="2"/>
          </w:tcPr>
          <w:p w14:paraId="5C34E69E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74801B01" w14:textId="3738DCA3" w:rsidR="00F32743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F327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552</w:t>
            </w:r>
          </w:p>
        </w:tc>
        <w:tc>
          <w:tcPr>
            <w:tcW w:w="120" w:type="pct"/>
          </w:tcPr>
          <w:p w14:paraId="7198ECD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12C41C6D" w14:textId="4FAE857B" w:rsidR="00F32743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1B19BE9F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303B41AD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20" w:type="pct"/>
          </w:tcPr>
          <w:p w14:paraId="6C53445D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1729EAB" w14:textId="75584A00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E47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319</w:t>
            </w:r>
          </w:p>
        </w:tc>
        <w:tc>
          <w:tcPr>
            <w:tcW w:w="125" w:type="pct"/>
          </w:tcPr>
          <w:p w14:paraId="353DDBC4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2124B949" w14:textId="5252E92C" w:rsidR="00F32743" w:rsidRPr="00F91141" w:rsidRDefault="00DE4710" w:rsidP="00DE4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1" w:type="pct"/>
            <w:gridSpan w:val="2"/>
          </w:tcPr>
          <w:p w14:paraId="18E4D926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1E6B400D" w14:textId="210A40BA" w:rsidR="00F32743" w:rsidRPr="00F91141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F327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0" w:type="pct"/>
          </w:tcPr>
          <w:p w14:paraId="138503D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70F250FC" w14:textId="22E12DE6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689DC55A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45B2A2F7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20" w:type="pct"/>
          </w:tcPr>
          <w:p w14:paraId="7122C953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5E926F0F" w14:textId="55A6BA09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DE47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673</w:t>
            </w:r>
          </w:p>
        </w:tc>
        <w:tc>
          <w:tcPr>
            <w:tcW w:w="125" w:type="pct"/>
          </w:tcPr>
          <w:p w14:paraId="32BB80A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5E440160" w14:textId="7751B2FE" w:rsidR="00F32743" w:rsidRPr="00F91141" w:rsidRDefault="00DE471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1" w:type="pct"/>
            <w:gridSpan w:val="2"/>
          </w:tcPr>
          <w:p w14:paraId="71F5B73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7A836032" w14:textId="6D355602" w:rsidR="00F32743" w:rsidRPr="00F91141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F327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20" w:type="pct"/>
          </w:tcPr>
          <w:p w14:paraId="1D0E517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4958A424" w14:textId="00794A7F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384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142F008C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07A90A74" w14:textId="1A42CD5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เครื่องตกแต่ง</w:t>
            </w:r>
            <w:r w:rsidR="007E763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ติดตั้งและเครื่องใช้สำนักงาน</w:t>
            </w:r>
          </w:p>
        </w:tc>
        <w:tc>
          <w:tcPr>
            <w:tcW w:w="120" w:type="pct"/>
          </w:tcPr>
          <w:p w14:paraId="7B02C82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34C63D7E" w14:textId="610735FD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DE47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640</w:t>
            </w:r>
          </w:p>
        </w:tc>
        <w:tc>
          <w:tcPr>
            <w:tcW w:w="125" w:type="pct"/>
          </w:tcPr>
          <w:p w14:paraId="3431C7D7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74CC5E5D" w14:textId="26090105" w:rsidR="00F32743" w:rsidRPr="00F91141" w:rsidRDefault="00DE471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141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1" w:type="pct"/>
            <w:gridSpan w:val="2"/>
          </w:tcPr>
          <w:p w14:paraId="5F4D1F21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2CB00CE1" w14:textId="2F921651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  <w:r w:rsidR="00F327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</w:p>
        </w:tc>
        <w:tc>
          <w:tcPr>
            <w:tcW w:w="120" w:type="pct"/>
          </w:tcPr>
          <w:p w14:paraId="78EAF00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6807F42B" w14:textId="2FA37810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16BD43AE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4A588D1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20" w:type="pct"/>
          </w:tcPr>
          <w:p w14:paraId="422A28B0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667C6A5" w14:textId="11DD2559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DE47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931</w:t>
            </w:r>
          </w:p>
        </w:tc>
        <w:tc>
          <w:tcPr>
            <w:tcW w:w="125" w:type="pct"/>
          </w:tcPr>
          <w:p w14:paraId="363C988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4DB58003" w14:textId="4F715091" w:rsidR="00F32743" w:rsidRPr="00F91141" w:rsidRDefault="00DE471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70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1" w:type="pct"/>
            <w:gridSpan w:val="2"/>
          </w:tcPr>
          <w:p w14:paraId="46FCD9A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</w:tcPr>
          <w:p w14:paraId="6D374225" w14:textId="2DEA2DC2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F327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120" w:type="pct"/>
          </w:tcPr>
          <w:p w14:paraId="7BF17B27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</w:tcPr>
          <w:p w14:paraId="7A0E6ECA" w14:textId="471A4C55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601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3525A7B7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75DA2D4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911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0" w:type="pct"/>
          </w:tcPr>
          <w:p w14:paraId="4E079FB6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586D579" w14:textId="30517BD6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DE47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25" w:type="pct"/>
          </w:tcPr>
          <w:p w14:paraId="70B839F4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66942BEA" w14:textId="67B245C6" w:rsidR="00F32743" w:rsidRPr="006E3DE9" w:rsidRDefault="00DE471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1" w:type="pct"/>
            <w:gridSpan w:val="2"/>
          </w:tcPr>
          <w:p w14:paraId="5D65ADF6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0CF9D2C" w14:textId="5009A9C9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</w:t>
            </w:r>
            <w:r w:rsidR="00F327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20" w:type="pct"/>
          </w:tcPr>
          <w:p w14:paraId="57CD5C8D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647692" w14:textId="39E17E30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Pr="006E3DE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  <w:tr w:rsidR="003456DE" w:rsidRPr="00A16777" w14:paraId="3FDE2309" w14:textId="77777777" w:rsidTr="003456DE">
        <w:trPr>
          <w:trHeight w:hRule="exact" w:val="374"/>
          <w:tblHeader/>
        </w:trPr>
        <w:tc>
          <w:tcPr>
            <w:tcW w:w="1968" w:type="pct"/>
          </w:tcPr>
          <w:p w14:paraId="4F67FDDF" w14:textId="77777777" w:rsidR="003456DE" w:rsidRPr="007E63AD" w:rsidRDefault="003456DE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63834527" w14:textId="77777777" w:rsidR="003456DE" w:rsidRPr="007E63AD" w:rsidRDefault="003456DE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1" w:type="pct"/>
            <w:gridSpan w:val="13"/>
          </w:tcPr>
          <w:p w14:paraId="3E00CDA6" w14:textId="77777777" w:rsidR="003456DE" w:rsidRPr="00F91141" w:rsidRDefault="003456DE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F32743" w:rsidRPr="00A16777" w14:paraId="6CDB9427" w14:textId="77777777" w:rsidTr="003456DE">
        <w:trPr>
          <w:trHeight w:hRule="exact" w:val="374"/>
          <w:tblHeader/>
        </w:trPr>
        <w:tc>
          <w:tcPr>
            <w:tcW w:w="1968" w:type="pct"/>
          </w:tcPr>
          <w:p w14:paraId="009FE7E2" w14:textId="77777777" w:rsidR="00F32743" w:rsidRPr="007E63AD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" w:type="pct"/>
          </w:tcPr>
          <w:p w14:paraId="118F78C2" w14:textId="77777777" w:rsidR="00F32743" w:rsidRPr="007E63AD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11" w:type="pct"/>
            <w:gridSpan w:val="13"/>
          </w:tcPr>
          <w:p w14:paraId="48187209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91141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32743" w:rsidRPr="00A16777" w14:paraId="14154C12" w14:textId="77777777" w:rsidTr="008E328B">
        <w:trPr>
          <w:trHeight w:hRule="exact" w:val="374"/>
          <w:tblHeader/>
        </w:trPr>
        <w:tc>
          <w:tcPr>
            <w:tcW w:w="1968" w:type="pct"/>
          </w:tcPr>
          <w:p w14:paraId="3ECF8C43" w14:textId="6F0138A8" w:rsidR="00F32743" w:rsidRPr="00454BA8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319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F7AC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" w:type="pct"/>
          </w:tcPr>
          <w:p w14:paraId="3B44B5FD" w14:textId="77777777" w:rsidR="00F32743" w:rsidRPr="007E63AD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0687F8" w14:textId="026CB450" w:rsidR="00F32743" w:rsidRPr="00F91141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="00F3274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0" w:type="pct"/>
            <w:gridSpan w:val="4"/>
            <w:tcBorders>
              <w:top w:val="single" w:sz="4" w:space="0" w:color="auto"/>
            </w:tcBorders>
          </w:tcPr>
          <w:p w14:paraId="539B25D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0850ED" w14:textId="11F81DFE" w:rsidR="00F32743" w:rsidRPr="00F91141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="00F32743" w:rsidRPr="00206E6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F32743" w:rsidRPr="00272D23" w14:paraId="33D0B7D4" w14:textId="77777777" w:rsidTr="00E9604E">
        <w:trPr>
          <w:gridAfter w:val="1"/>
          <w:wAfter w:w="4" w:type="pct"/>
          <w:trHeight w:hRule="exact" w:val="1569"/>
          <w:tblHeader/>
        </w:trPr>
        <w:tc>
          <w:tcPr>
            <w:tcW w:w="1968" w:type="pct"/>
          </w:tcPr>
          <w:p w14:paraId="0600BDF0" w14:textId="77777777" w:rsidR="00F32743" w:rsidRPr="007E63AD" w:rsidRDefault="00F32743" w:rsidP="00E9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14:paraId="6583595B" w14:textId="77777777" w:rsid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firstLine="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01862D7" w14:textId="77777777" w:rsidR="00E9604E" w:rsidRDefault="00E9604E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52E07D68" w14:textId="7D2719DE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0937D27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3D92680A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0CDA0DE8" w14:textId="77777777" w:rsidR="00E9604E" w:rsidRPr="00F91141" w:rsidRDefault="00E9604E" w:rsidP="00E96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161BFE15" w14:textId="245433AE" w:rsidR="00F32743" w:rsidRPr="00F91141" w:rsidRDefault="00E9604E" w:rsidP="00E96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การโอนออก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- 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30" w:type="pct"/>
            <w:gridSpan w:val="4"/>
          </w:tcPr>
          <w:p w14:paraId="4AEF2540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3FF38DCA" w14:textId="77777777" w:rsidR="00E9604E" w:rsidRDefault="00E9604E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12D89FC2" w14:textId="2294C26D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14:paraId="1B758D00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38" w:type="pct"/>
            <w:gridSpan w:val="2"/>
          </w:tcPr>
          <w:p w14:paraId="07AF035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78" w:type="pct"/>
          </w:tcPr>
          <w:p w14:paraId="7B6630ED" w14:textId="77777777" w:rsidR="00E9604E" w:rsidRPr="00F91141" w:rsidRDefault="00E9604E" w:rsidP="00E96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14:paraId="35AC7351" w14:textId="1A6FF74D" w:rsidR="00F32743" w:rsidRPr="00F91141" w:rsidRDefault="00E9604E" w:rsidP="00E96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การโอนออก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- </w:t>
            </w:r>
            <w:r w:rsidRPr="00F911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F32743" w:rsidRPr="00A16777" w14:paraId="2AF03EF6" w14:textId="77777777" w:rsidTr="003456DE">
        <w:trPr>
          <w:trHeight w:hRule="exact" w:val="374"/>
          <w:tblHeader/>
        </w:trPr>
        <w:tc>
          <w:tcPr>
            <w:tcW w:w="1968" w:type="pct"/>
          </w:tcPr>
          <w:p w14:paraId="69290BD7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0" w:type="pct"/>
          </w:tcPr>
          <w:p w14:paraId="66B8306A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11" w:type="pct"/>
            <w:gridSpan w:val="13"/>
          </w:tcPr>
          <w:p w14:paraId="43262F4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911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F911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F911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F32743" w:rsidRPr="00272D23" w14:paraId="1D2B8701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5DAC357D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ที่ดินและส่วนปรับปรุง</w:t>
            </w:r>
          </w:p>
        </w:tc>
        <w:tc>
          <w:tcPr>
            <w:tcW w:w="120" w:type="pct"/>
          </w:tcPr>
          <w:p w14:paraId="328CD93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607721BF" w14:textId="7B840580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555690C0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74FBF2F5" w14:textId="12D40939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4"/>
          </w:tcPr>
          <w:p w14:paraId="00A49FB6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468FC296" w14:textId="01F4482B" w:rsidR="00F32743" w:rsidRPr="00F91141" w:rsidRDefault="005909E0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38" w:type="pct"/>
            <w:gridSpan w:val="2"/>
          </w:tcPr>
          <w:p w14:paraId="1428DA8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7E54FAEE" w14:textId="607CD3B8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2743" w:rsidRPr="00272D23" w14:paraId="6B4891E2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29E705A9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สิ่งปลูกสร้างและส่วนปรับปรุง</w:t>
            </w:r>
          </w:p>
        </w:tc>
        <w:tc>
          <w:tcPr>
            <w:tcW w:w="120" w:type="pct"/>
          </w:tcPr>
          <w:p w14:paraId="1ED0E523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4EF320CB" w14:textId="6B727DC9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5" w:type="pct"/>
          </w:tcPr>
          <w:p w14:paraId="603DE49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41781ED8" w14:textId="22507D0F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4"/>
          </w:tcPr>
          <w:p w14:paraId="38442D12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2A81D4E5" w14:textId="705A03B7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8" w:type="pct"/>
            <w:gridSpan w:val="2"/>
          </w:tcPr>
          <w:p w14:paraId="51D1285C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60064316" w14:textId="41548148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2DB5059C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5A1184B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อุปกรณ์ระบบสารสนเทศ</w:t>
            </w:r>
          </w:p>
        </w:tc>
        <w:tc>
          <w:tcPr>
            <w:tcW w:w="120" w:type="pct"/>
          </w:tcPr>
          <w:p w14:paraId="6D1D0C76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0E73FC9D" w14:textId="5E0441E0" w:rsidR="00F32743" w:rsidRPr="00F91141" w:rsidRDefault="005909E0" w:rsidP="008E3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25" w:type="pct"/>
          </w:tcPr>
          <w:p w14:paraId="12AEBC53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1EF1DF9A" w14:textId="50499248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4"/>
          </w:tcPr>
          <w:p w14:paraId="401BD89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0750AA78" w14:textId="55587E6F" w:rsidR="00F32743" w:rsidRPr="00F91141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38" w:type="pct"/>
            <w:gridSpan w:val="2"/>
          </w:tcPr>
          <w:p w14:paraId="3CA86502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5544662B" w14:textId="3A5EA9EC" w:rsidR="00F32743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  <w:p w14:paraId="2337C609" w14:textId="62EA657D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2743" w:rsidRPr="00272D23" w14:paraId="045EDA25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14A5104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อุปกรณ์งานระบบอาคาร</w:t>
            </w:r>
          </w:p>
        </w:tc>
        <w:tc>
          <w:tcPr>
            <w:tcW w:w="120" w:type="pct"/>
          </w:tcPr>
          <w:p w14:paraId="1B6F69FD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1C41C6BC" w14:textId="75646021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71BD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843</w:t>
            </w:r>
          </w:p>
        </w:tc>
        <w:tc>
          <w:tcPr>
            <w:tcW w:w="125" w:type="pct"/>
          </w:tcPr>
          <w:p w14:paraId="2271DA23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04CA4144" w14:textId="53461747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0" w:type="pct"/>
            <w:gridSpan w:val="4"/>
          </w:tcPr>
          <w:p w14:paraId="5E368B4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6D8AA1EC" w14:textId="6ED7C861" w:rsidR="00F32743" w:rsidRPr="00F91141" w:rsidRDefault="005909E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  <w:gridSpan w:val="2"/>
          </w:tcPr>
          <w:p w14:paraId="7A72C73A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2051FCE0" w14:textId="5704DAE9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384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32C1ABCF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45E37CD5" w14:textId="0FCC4D2A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เครื่องตกแต่ง</w:t>
            </w:r>
            <w:r w:rsidR="007E763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ติดตั้งและเครื่องใช้สำนักงาน</w:t>
            </w:r>
          </w:p>
        </w:tc>
        <w:tc>
          <w:tcPr>
            <w:tcW w:w="120" w:type="pct"/>
          </w:tcPr>
          <w:p w14:paraId="4338C47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14:paraId="73D67900" w14:textId="14979B1E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71BD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</w:t>
            </w:r>
          </w:p>
        </w:tc>
        <w:tc>
          <w:tcPr>
            <w:tcW w:w="125" w:type="pct"/>
          </w:tcPr>
          <w:p w14:paraId="05ECD86F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</w:tcPr>
          <w:p w14:paraId="6A37CF4C" w14:textId="7597277C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0" w:type="pct"/>
            <w:gridSpan w:val="4"/>
          </w:tcPr>
          <w:p w14:paraId="7A18808E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</w:tcPr>
          <w:p w14:paraId="1908C1A6" w14:textId="11579A19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F3274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38" w:type="pct"/>
            <w:gridSpan w:val="2"/>
          </w:tcPr>
          <w:p w14:paraId="7FF9ACB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</w:tcPr>
          <w:p w14:paraId="28648150" w14:textId="3F3A83A3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2FF97520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145B11D8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สินทรัพย์ระหว่างก่อสร้างและติดตั้ง</w:t>
            </w:r>
          </w:p>
        </w:tc>
        <w:tc>
          <w:tcPr>
            <w:tcW w:w="120" w:type="pct"/>
          </w:tcPr>
          <w:p w14:paraId="04C84E62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373C0F3" w14:textId="2EEE7437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71BD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25" w:type="pct"/>
          </w:tcPr>
          <w:p w14:paraId="5ABDD85B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40221019" w14:textId="0292EAAF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0" w:type="pct"/>
            <w:gridSpan w:val="4"/>
          </w:tcPr>
          <w:p w14:paraId="75D05E47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  <w:tcBorders>
              <w:bottom w:val="single" w:sz="4" w:space="0" w:color="auto"/>
            </w:tcBorders>
          </w:tcPr>
          <w:p w14:paraId="55BDC9C5" w14:textId="4B72F38F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976</w:t>
            </w:r>
          </w:p>
        </w:tc>
        <w:tc>
          <w:tcPr>
            <w:tcW w:w="138" w:type="pct"/>
            <w:gridSpan w:val="2"/>
          </w:tcPr>
          <w:p w14:paraId="6CF26DB2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2B672B6B" w14:textId="13F3FA76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5909E0" w:rsidRPr="005909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6F7AC0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F32743" w:rsidRPr="00272D23" w14:paraId="1380D19A" w14:textId="77777777" w:rsidTr="008E328B">
        <w:trPr>
          <w:gridAfter w:val="1"/>
          <w:wAfter w:w="4" w:type="pct"/>
          <w:trHeight w:hRule="exact" w:val="374"/>
          <w:tblHeader/>
        </w:trPr>
        <w:tc>
          <w:tcPr>
            <w:tcW w:w="1968" w:type="pct"/>
          </w:tcPr>
          <w:p w14:paraId="100F0A85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911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0" w:type="pct"/>
          </w:tcPr>
          <w:p w14:paraId="2C134524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A505216" w14:textId="28EFB6F7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271B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836</w:t>
            </w:r>
          </w:p>
        </w:tc>
        <w:tc>
          <w:tcPr>
            <w:tcW w:w="125" w:type="pct"/>
          </w:tcPr>
          <w:p w14:paraId="766A184A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5F32CA4A" w14:textId="495190D7" w:rsidR="00F32743" w:rsidRPr="00F91141" w:rsidRDefault="00271BD2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30" w:type="pct"/>
            <w:gridSpan w:val="4"/>
          </w:tcPr>
          <w:p w14:paraId="3A875904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6ECA03" w14:textId="481302AA" w:rsidR="00F32743" w:rsidRPr="00F91141" w:rsidRDefault="006F7AC0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F3274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  <w:r w:rsidR="005909E0" w:rsidRPr="005909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8" w:type="pct"/>
            <w:gridSpan w:val="2"/>
          </w:tcPr>
          <w:p w14:paraId="3648D3F2" w14:textId="77777777" w:rsidR="00F32743" w:rsidRPr="00F91141" w:rsidRDefault="00F32743" w:rsidP="00F32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right="-13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22F7B253" w14:textId="0AFCB9D6" w:rsidR="00F32743" w:rsidRPr="00F91141" w:rsidRDefault="00F32743" w:rsidP="00271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6F7AC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</w:tbl>
    <w:p w14:paraId="5E126B31" w14:textId="419C2A7F" w:rsidR="00D11DC3" w:rsidRDefault="00D11DC3" w:rsidP="00087AD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/>
          <w:b w:val="0"/>
          <w:bCs w:val="0"/>
          <w:sz w:val="30"/>
          <w:szCs w:val="30"/>
          <w:u w:val="none"/>
        </w:rPr>
      </w:pP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lastRenderedPageBreak/>
        <w:t>มูลค่าตามบัญชีของสินทรัพย์สิทธิการใช้</w:t>
      </w:r>
      <w:r w:rsidR="00723E25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จากการเช่าพื้นที่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ของกลุ่มบริษัทและบริษัท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ณ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วันที่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 xml:space="preserve">31 </w:t>
      </w:r>
      <w:r>
        <w:rPr>
          <w:rFonts w:asciiTheme="majorBidi" w:hAnsi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มีนาคม </w:t>
      </w:r>
      <w:r w:rsidR="005909E0" w:rsidRPr="005909E0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25</w:t>
      </w:r>
      <w:r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63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มีจำนวน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1,740.</w:t>
      </w:r>
      <w:r w:rsidR="00723E25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8</w:t>
      </w:r>
      <w:r w:rsidR="00F21D96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6</w:t>
      </w:r>
      <w:r w:rsidR="00723E25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ล้านบาทและ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6</w:t>
      </w:r>
      <w:r w:rsidR="007E763E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6</w:t>
      </w:r>
      <w:r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.</w:t>
      </w:r>
      <w:r w:rsidR="007E763E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48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ล้านบาท</w:t>
      </w:r>
      <w:r w:rsidRPr="00D11DC3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ตามลำดับ</w:t>
      </w:r>
      <w:r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 xml:space="preserve"> </w:t>
      </w:r>
      <w:r w:rsidRPr="00D11DC3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และกลุ่ม</w:t>
      </w:r>
      <w:r w:rsidRPr="002934F8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บริษัทและบริษัทรับรู้ค่าเสื่อมราคาของสินทรัพย์สิทธิการใช้สำหรับงวดสามเดือนสิ้นสุดวันที่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 xml:space="preserve">31 </w:t>
      </w:r>
      <w:r w:rsidRPr="002934F8">
        <w:rPr>
          <w:rFonts w:asciiTheme="majorBidi" w:hAnsiTheme="majorBidi" w:hint="cs"/>
          <w:b w:val="0"/>
          <w:bCs w:val="0"/>
          <w:sz w:val="30"/>
          <w:szCs w:val="30"/>
          <w:u w:val="none"/>
          <w:cs/>
          <w:lang w:val="en-US"/>
        </w:rPr>
        <w:t xml:space="preserve">มีนาคม </w:t>
      </w:r>
      <w:r w:rsidR="005909E0" w:rsidRPr="005909E0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25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63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2934F8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จำนวน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="002934F8" w:rsidRPr="002934F8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139.4</w:t>
      </w:r>
      <w:r w:rsidR="009250F2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9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</w:rPr>
        <w:t xml:space="preserve"> </w:t>
      </w:r>
      <w:r w:rsidRPr="002934F8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ล้านบาทและ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="005909E0" w:rsidRPr="005909E0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5</w:t>
      </w:r>
      <w:r w:rsidR="002934F8" w:rsidRPr="002934F8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.1</w:t>
      </w:r>
      <w:r w:rsidR="005909E0" w:rsidRPr="005909E0"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  <w:t>5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</w:rPr>
        <w:t xml:space="preserve"> </w:t>
      </w:r>
      <w:r w:rsidRPr="002934F8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ล้านบาท</w:t>
      </w:r>
      <w:r w:rsidRPr="002934F8">
        <w:rPr>
          <w:rFonts w:asciiTheme="majorBidi" w:hAnsiTheme="majorBidi"/>
          <w:b w:val="0"/>
          <w:bCs w:val="0"/>
          <w:sz w:val="30"/>
          <w:szCs w:val="30"/>
          <w:u w:val="none"/>
          <w:cs/>
        </w:rPr>
        <w:t xml:space="preserve"> </w:t>
      </w:r>
      <w:r w:rsidRPr="002934F8">
        <w:rPr>
          <w:rFonts w:asciiTheme="majorBidi" w:hAnsiTheme="majorBidi" w:hint="cs"/>
          <w:b w:val="0"/>
          <w:bCs w:val="0"/>
          <w:sz w:val="30"/>
          <w:szCs w:val="30"/>
          <w:u w:val="none"/>
          <w:cs/>
        </w:rPr>
        <w:t>ตามลำดับ</w:t>
      </w:r>
    </w:p>
    <w:p w14:paraId="6F9F6855" w14:textId="77777777" w:rsidR="00D11DC3" w:rsidRPr="00D11DC3" w:rsidRDefault="00D11DC3" w:rsidP="00D11DC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/>
          <w:b w:val="0"/>
          <w:bCs w:val="0"/>
          <w:sz w:val="30"/>
          <w:szCs w:val="30"/>
          <w:u w:val="none"/>
        </w:rPr>
      </w:pPr>
    </w:p>
    <w:p w14:paraId="14FAA308" w14:textId="207B3EE3" w:rsidR="00087ADB" w:rsidRPr="00B42E09" w:rsidRDefault="00087ADB" w:rsidP="000D2BFA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/>
          <w:b w:val="0"/>
          <w:bCs w:val="0"/>
          <w:spacing w:val="-3"/>
          <w:sz w:val="30"/>
          <w:szCs w:val="30"/>
          <w:u w:val="none"/>
        </w:rPr>
      </w:pP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ในระหว่างงวด</w:t>
      </w:r>
      <w:r w:rsidR="00701B5A"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สาม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เดือนสิ้นสุดวันที่</w:t>
      </w:r>
      <w:r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Pr="00B42E09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>3</w:t>
      </w:r>
      <w:r w:rsidR="006F7AC0" w:rsidRPr="00B42E09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1</w:t>
      </w:r>
      <w:r w:rsidRPr="00B42E09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="00701B5A"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มีนาคม</w:t>
      </w:r>
      <w:r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="005909E0" w:rsidRPr="005909E0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  <w:lang w:val="en-US"/>
        </w:rPr>
        <w:t>25</w:t>
      </w:r>
      <w:r w:rsidRPr="00B42E09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63 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กลุ่มบริษัทเช่า</w:t>
      </w:r>
      <w:r w:rsidR="00E617D0"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พื้นที่</w:t>
      </w:r>
      <w:r w:rsidR="00723E25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เป็นระยะเวลา</w:t>
      </w:r>
      <w:r w:rsidR="00B42E09"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="003456DE"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lang w:val="en-US"/>
        </w:rPr>
        <w:t>3</w:t>
      </w:r>
      <w:r w:rsidRPr="00B42E09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ปี</w:t>
      </w:r>
      <w:r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โดยมีค่าเช่า</w:t>
      </w:r>
      <w:r w:rsidR="006044D7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คงที่และ</w:t>
      </w:r>
      <w:r w:rsidR="006044D7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br/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ผันแปรตามปริมาณการใช้สินทรัพย์ตลอดอายุสัญญา</w:t>
      </w:r>
      <w:r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กลุ่มบริษัทได้รับรู้สินทรัพย์สิทธิการใช้ที่มีไว้เพื่อใช้งาน</w:t>
      </w:r>
      <w:r w:rsidR="00D11DC3"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  <w:lang w:val="en-US"/>
        </w:rPr>
        <w:t>เพิ่มขึ้น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เป็นจำนวน</w:t>
      </w:r>
      <w:r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  <w:r w:rsidR="005909E0" w:rsidRPr="005909E0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lang w:val="en-US"/>
        </w:rPr>
        <w:t>5</w:t>
      </w:r>
      <w:r w:rsidR="00B42E09"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lang w:val="en-US"/>
        </w:rPr>
        <w:t>.3</w:t>
      </w:r>
      <w:r w:rsidR="005909E0" w:rsidRPr="005909E0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lang w:val="en-US"/>
        </w:rPr>
        <w:t>5</w:t>
      </w:r>
      <w:r w:rsidRPr="00B42E09">
        <w:rPr>
          <w:rFonts w:asciiTheme="majorBidi" w:hAnsiTheme="majorBidi" w:cstheme="majorBidi"/>
          <w:b w:val="0"/>
          <w:bCs w:val="0"/>
          <w:spacing w:val="-3"/>
          <w:sz w:val="30"/>
          <w:szCs w:val="30"/>
          <w:u w:val="none"/>
        </w:rPr>
        <w:t xml:space="preserve"> </w:t>
      </w:r>
      <w:r w:rsidR="003914B1"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ล้าน</w:t>
      </w:r>
      <w:r w:rsidRPr="00B42E09">
        <w:rPr>
          <w:rFonts w:asciiTheme="majorBidi" w:hAnsiTheme="majorBidi" w:hint="cs"/>
          <w:b w:val="0"/>
          <w:bCs w:val="0"/>
          <w:spacing w:val="-3"/>
          <w:sz w:val="30"/>
          <w:szCs w:val="30"/>
          <w:u w:val="none"/>
          <w:cs/>
        </w:rPr>
        <w:t>บาท</w:t>
      </w:r>
      <w:r w:rsidRPr="00B42E09">
        <w:rPr>
          <w:rFonts w:asciiTheme="majorBidi" w:hAnsiTheme="majorBidi"/>
          <w:b w:val="0"/>
          <w:bCs w:val="0"/>
          <w:spacing w:val="-3"/>
          <w:sz w:val="30"/>
          <w:szCs w:val="30"/>
          <w:u w:val="none"/>
          <w:cs/>
        </w:rPr>
        <w:t xml:space="preserve"> </w:t>
      </w:r>
    </w:p>
    <w:p w14:paraId="00BDB369" w14:textId="77777777" w:rsidR="00906115" w:rsidRPr="000F5B5D" w:rsidRDefault="00906115" w:rsidP="00BE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</w:p>
    <w:p w14:paraId="5FDF582F" w14:textId="3D4E347B" w:rsidR="00CB6394" w:rsidRPr="000B7330" w:rsidRDefault="00804175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</w:t>
      </w:r>
      <w:r w:rsidR="002B3621" w:rsidRPr="000B7330">
        <w:rPr>
          <w:rFonts w:asciiTheme="majorBidi" w:hAnsiTheme="majorBidi" w:cstheme="majorBidi"/>
          <w:sz w:val="30"/>
          <w:szCs w:val="30"/>
          <w:u w:val="none"/>
          <w:cs/>
        </w:rPr>
        <w:t>ดำเนินงาน</w:t>
      </w:r>
      <w:r w:rsidR="0034675B" w:rsidRPr="000B7330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1646D9C5" w14:textId="77777777" w:rsidR="004B3497" w:rsidRPr="000F5B5D" w:rsidRDefault="004B3497" w:rsidP="00BE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1D141D" w14:textId="012C1C20" w:rsidR="00453103" w:rsidRPr="000B7330" w:rsidRDefault="00D04974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กลุ่มบริษัทดำเนินกิจการในส่วนงานธุรกิจ </w:t>
      </w:r>
      <w:r w:rsidR="005909E0" w:rsidRPr="005909E0">
        <w:rPr>
          <w:rFonts w:asciiTheme="majorBidi" w:hAnsiTheme="majorBidi" w:cstheme="majorBidi"/>
          <w:sz w:val="30"/>
          <w:szCs w:val="30"/>
          <w:lang w:eastAsia="ja-JP"/>
        </w:rPr>
        <w:t>2</w:t>
      </w:r>
      <w:r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ส่วน คือ ส่วนงานขายผ่านหน้าร้านและส่วนงานการขาย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ผ่านช่องทางอื่น (ขายผ่าน</w:t>
      </w:r>
      <w:r w:rsidR="00493BD5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ระบบ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CD41B3"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Call Center 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และระบบออนไลน์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ผ่านเว็บไซต์</w:t>
      </w:r>
      <w:r w:rsidR="00493BD5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(</w:t>
      </w:r>
      <w:r w:rsidR="00AB1CBF" w:rsidRPr="000B7330">
        <w:rPr>
          <w:rFonts w:asciiTheme="majorBidi" w:hAnsiTheme="majorBidi" w:cstheme="majorBidi"/>
          <w:sz w:val="30"/>
          <w:szCs w:val="30"/>
          <w:lang w:eastAsia="ja-JP"/>
        </w:rPr>
        <w:t xml:space="preserve">e-Commerce) </w:t>
      </w:r>
      <w:r w:rsidR="00AB1CBF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>และงานบริการอื่น</w:t>
      </w:r>
      <w:r w:rsidR="00CD41B3" w:rsidRPr="000B7330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="00723E25">
        <w:rPr>
          <w:rFonts w:asciiTheme="majorBidi" w:hAnsiTheme="majorBidi" w:cstheme="majorBidi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</w:p>
    <w:p w14:paraId="6C2AEF86" w14:textId="77777777" w:rsidR="002D5963" w:rsidRDefault="002D5963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ED7A64" w14:textId="7DBA3908" w:rsidR="00950215" w:rsidRPr="000B7330" w:rsidRDefault="00950215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733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ข้อมูลตามส่วนงานที่รายงาน </w:t>
      </w:r>
    </w:p>
    <w:p w14:paraId="377D174F" w14:textId="3C9D1961" w:rsidR="000E0963" w:rsidRPr="00BE076A" w:rsidRDefault="000E0963" w:rsidP="000D1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500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345"/>
        <w:gridCol w:w="1068"/>
        <w:gridCol w:w="10"/>
        <w:gridCol w:w="265"/>
        <w:gridCol w:w="987"/>
        <w:gridCol w:w="271"/>
        <w:gridCol w:w="1078"/>
        <w:gridCol w:w="6"/>
        <w:gridCol w:w="263"/>
        <w:gridCol w:w="8"/>
        <w:gridCol w:w="895"/>
        <w:gridCol w:w="263"/>
        <w:gridCol w:w="8"/>
        <w:gridCol w:w="895"/>
        <w:gridCol w:w="12"/>
        <w:gridCol w:w="257"/>
        <w:gridCol w:w="974"/>
      </w:tblGrid>
      <w:tr w:rsidR="00F32743" w:rsidRPr="00F32743" w14:paraId="64450508" w14:textId="77777777" w:rsidTr="00140083">
        <w:trPr>
          <w:trHeight w:val="302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6A0A83BF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3779" w:type="pct"/>
            <w:gridSpan w:val="16"/>
            <w:tcBorders>
              <w:top w:val="nil"/>
              <w:left w:val="nil"/>
              <w:bottom w:val="single" w:sz="4" w:space="0" w:color="auto"/>
            </w:tcBorders>
          </w:tcPr>
          <w:p w14:paraId="306D182B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74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F786A" w:rsidRPr="00F32743" w14:paraId="2C405FAD" w14:textId="77777777" w:rsidTr="00140083">
        <w:trPr>
          <w:trHeight w:val="302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46DEF4D3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Pr="00F3274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สาม</w:t>
            </w:r>
            <w:r w:rsidRPr="00F327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2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631239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ขาย</w:t>
            </w:r>
            <w:r w:rsidRPr="00F3274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</w:t>
            </w: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หน้าร้าน</w:t>
            </w:r>
          </w:p>
        </w:tc>
        <w:tc>
          <w:tcPr>
            <w:tcW w:w="14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BF1129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0246DD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ขาย</w:t>
            </w:r>
            <w:r w:rsidRPr="00F32743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ผ่านช่องทางอื่น</w:t>
            </w:r>
          </w:p>
        </w:tc>
        <w:tc>
          <w:tcPr>
            <w:tcW w:w="14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652E28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6BE7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F786A" w:rsidRPr="00F32743" w14:paraId="45317A51" w14:textId="77777777" w:rsidTr="00140083">
        <w:trPr>
          <w:trHeight w:val="347"/>
        </w:trPr>
        <w:tc>
          <w:tcPr>
            <w:tcW w:w="122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A332C2" w14:textId="3B94575B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</w:t>
            </w:r>
            <w:r w:rsidRPr="00F327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</w:t>
            </w:r>
            <w:r w:rsidRPr="00F3274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่ </w:t>
            </w:r>
            <w:r w:rsidR="006F7AC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31</w:t>
            </w:r>
            <w:r w:rsidRPr="00F3274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3274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F1E2F" w14:textId="244D9F04" w:rsidR="00F32743" w:rsidRPr="00F32743" w:rsidRDefault="005909E0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</w:t>
            </w:r>
            <w:r w:rsidR="006F7AC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5C585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21C74DFE" w14:textId="5AA477FB" w:rsidR="00F32743" w:rsidRPr="00F32743" w:rsidRDefault="005909E0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</w:t>
            </w:r>
            <w:r w:rsidR="006F7AC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6</w:t>
            </w: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7607D878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87393" w14:textId="5E678F8B" w:rsidR="00F32743" w:rsidRPr="00F32743" w:rsidRDefault="005909E0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</w:t>
            </w:r>
            <w:r w:rsidR="006F7AC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68B2C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5D661" w14:textId="3C372477" w:rsidR="00F32743" w:rsidRPr="00F32743" w:rsidRDefault="005909E0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</w:t>
            </w:r>
            <w:r w:rsidR="006F7AC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6</w:t>
            </w: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DEDFA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</w:tcBorders>
          </w:tcPr>
          <w:p w14:paraId="7F6F6622" w14:textId="5B00275E" w:rsidR="00F32743" w:rsidRPr="00F32743" w:rsidRDefault="005909E0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</w:t>
            </w:r>
            <w:r w:rsidR="006F7AC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63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6FAE3024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0879D6C8" w14:textId="1CDDA7E5" w:rsidR="00F32743" w:rsidRPr="00F32743" w:rsidRDefault="005909E0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25</w:t>
            </w:r>
            <w:r w:rsidR="006F7AC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6</w:t>
            </w:r>
            <w:r w:rsidRPr="005909E0">
              <w:rPr>
                <w:rFonts w:ascii="Angsana New" w:hAnsi="Angsana New" w:cs="Angsana New"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F32743" w:rsidRPr="00F32743" w14:paraId="25788A10" w14:textId="77777777" w:rsidTr="00140083">
        <w:trPr>
          <w:trHeight w:val="3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162E5018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79" w:type="pct"/>
            <w:gridSpan w:val="16"/>
            <w:tcBorders>
              <w:top w:val="nil"/>
              <w:left w:val="nil"/>
            </w:tcBorders>
            <w:vAlign w:val="bottom"/>
          </w:tcPr>
          <w:p w14:paraId="09C353F5" w14:textId="77777777" w:rsidR="00F32743" w:rsidRPr="00F32743" w:rsidRDefault="00F32743" w:rsidP="00F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F32743"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F32743">
              <w:rPr>
                <w:rFonts w:ascii="Angsana New" w:hAnsi="Angsana New" w:cs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3F786A" w:rsidRPr="00F32743" w14:paraId="7B10D811" w14:textId="77777777" w:rsidTr="00140083">
        <w:trPr>
          <w:trHeight w:val="8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1C555A29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556" w:type="pct"/>
            <w:tcBorders>
              <w:top w:val="nil"/>
              <w:left w:val="nil"/>
              <w:right w:val="nil"/>
            </w:tcBorders>
            <w:vAlign w:val="bottom"/>
          </w:tcPr>
          <w:p w14:paraId="1170A247" w14:textId="5EA73376" w:rsidR="00F32743" w:rsidRPr="00F32743" w:rsidRDefault="006F7AC0" w:rsidP="0070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4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0E26EE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vAlign w:val="bottom"/>
          </w:tcPr>
          <w:p w14:paraId="1EF84796" w14:textId="4FC73D1C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  <w:vAlign w:val="bottom"/>
          </w:tcPr>
          <w:p w14:paraId="35DF1824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vAlign w:val="bottom"/>
          </w:tcPr>
          <w:p w14:paraId="4AADDDF7" w14:textId="553EDF21" w:rsidR="00F32743" w:rsidRPr="00F32743" w:rsidRDefault="006F7AC0" w:rsidP="00F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168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29321D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742CCB" w14:textId="4EEDAAE0" w:rsidR="00F32743" w:rsidRPr="00F32743" w:rsidRDefault="006F7AC0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09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14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E752AB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25B4BAD" w14:textId="17AA8A74" w:rsidR="00F32743" w:rsidRPr="00F32743" w:rsidRDefault="005909E0" w:rsidP="001B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494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34" w:type="pct"/>
            <w:vAlign w:val="bottom"/>
          </w:tcPr>
          <w:p w14:paraId="137318DF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vAlign w:val="bottom"/>
          </w:tcPr>
          <w:p w14:paraId="418DE181" w14:textId="636AC6DB" w:rsidR="00F32743" w:rsidRPr="00F32743" w:rsidRDefault="005909E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679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690</w:t>
            </w:r>
          </w:p>
        </w:tc>
      </w:tr>
      <w:tr w:rsidR="003F786A" w:rsidRPr="00F32743" w14:paraId="34A3112D" w14:textId="77777777" w:rsidTr="00140083">
        <w:trPr>
          <w:cantSplit/>
          <w:trHeight w:val="365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503E0BF2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รายได้จากการให้เช่</w:t>
            </w:r>
            <w:r w:rsidRPr="00F3274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</w:t>
            </w: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</w:t>
            </w:r>
          </w:p>
        </w:tc>
        <w:tc>
          <w:tcPr>
            <w:tcW w:w="556" w:type="pct"/>
            <w:tcBorders>
              <w:left w:val="nil"/>
              <w:right w:val="nil"/>
            </w:tcBorders>
            <w:vAlign w:val="bottom"/>
          </w:tcPr>
          <w:p w14:paraId="775D21D8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4AE860FE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4FDDBE20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08D3A0E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vAlign w:val="bottom"/>
          </w:tcPr>
          <w:p w14:paraId="39D07823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0D9DB5BA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left w:val="nil"/>
              <w:right w:val="nil"/>
            </w:tcBorders>
            <w:vAlign w:val="bottom"/>
          </w:tcPr>
          <w:p w14:paraId="76516055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2AE98CD3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CCC3C83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4" w:type="pct"/>
            <w:vAlign w:val="bottom"/>
          </w:tcPr>
          <w:p w14:paraId="223A60D5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vAlign w:val="bottom"/>
          </w:tcPr>
          <w:p w14:paraId="34A18CCB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F786A" w:rsidRPr="00F32743" w14:paraId="0AA6749E" w14:textId="77777777" w:rsidTr="00140083">
        <w:trPr>
          <w:cantSplit/>
          <w:trHeight w:val="365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6ED6C57C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556" w:type="pct"/>
            <w:tcBorders>
              <w:left w:val="nil"/>
              <w:right w:val="nil"/>
            </w:tcBorders>
            <w:vAlign w:val="bottom"/>
          </w:tcPr>
          <w:p w14:paraId="40631398" w14:textId="3E5F6212" w:rsidR="00F32743" w:rsidRPr="00F32743" w:rsidRDefault="006F7AC0" w:rsidP="006C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33F37746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1E339618" w14:textId="61ADD1FB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3C11CC25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vAlign w:val="bottom"/>
          </w:tcPr>
          <w:p w14:paraId="11D16E7A" w14:textId="26B94895" w:rsidR="00F32743" w:rsidRPr="00F32743" w:rsidRDefault="006F7AC0" w:rsidP="00F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A0843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2A87F94A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left w:val="nil"/>
              <w:right w:val="nil"/>
            </w:tcBorders>
            <w:vAlign w:val="bottom"/>
          </w:tcPr>
          <w:p w14:paraId="3D7363D9" w14:textId="1588C7F7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0ECA5F1E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04AFA8DD" w14:textId="4866E43F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169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  <w:r w:rsidR="001A0843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4" w:type="pct"/>
            <w:vAlign w:val="bottom"/>
          </w:tcPr>
          <w:p w14:paraId="61EDEB24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vAlign w:val="bottom"/>
          </w:tcPr>
          <w:p w14:paraId="7F62C181" w14:textId="5603FCFD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186</w:t>
            </w:r>
          </w:p>
        </w:tc>
      </w:tr>
      <w:tr w:rsidR="003F786A" w:rsidRPr="00F32743" w14:paraId="56B153B9" w14:textId="77777777" w:rsidTr="00140083">
        <w:trPr>
          <w:trHeight w:val="156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3881FD00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3C11D" w14:textId="5180EA56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6FA466C0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06BF46" w14:textId="7377BB00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4AE4AD15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D0D180" w14:textId="7DBD1833" w:rsidR="00F32743" w:rsidRPr="00F32743" w:rsidRDefault="005909E0" w:rsidP="00F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52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0301F14C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2A342" w14:textId="477F859F" w:rsidR="00F32743" w:rsidRPr="00F32743" w:rsidRDefault="00B64B0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61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208E131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bottom"/>
          </w:tcPr>
          <w:p w14:paraId="057F2A5B" w14:textId="777E313D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4" w:type="pct"/>
            <w:vAlign w:val="bottom"/>
          </w:tcPr>
          <w:p w14:paraId="7A88A618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6758DA08" w14:textId="3839113F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315</w:t>
            </w:r>
          </w:p>
        </w:tc>
      </w:tr>
      <w:tr w:rsidR="003F786A" w:rsidRPr="00F32743" w14:paraId="5F524118" w14:textId="77777777" w:rsidTr="00140083">
        <w:trPr>
          <w:trHeight w:val="128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</w:tcPr>
          <w:p w14:paraId="6BE5D2D8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D6A539" w14:textId="52CDF895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478D662E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95D0E6" w14:textId="4AC7B4A7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92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0C7BC766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D3E3E" w14:textId="0CEF3D14" w:rsidR="00F32743" w:rsidRPr="00F32743" w:rsidRDefault="006F7AC0" w:rsidP="00F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380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1A084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42698E1D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DD436" w14:textId="107EEA4F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333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0443081E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</w:tcBorders>
            <w:vAlign w:val="bottom"/>
          </w:tcPr>
          <w:p w14:paraId="1A9B1AFA" w14:textId="3F1669FC" w:rsidR="00F32743" w:rsidRPr="00F32743" w:rsidRDefault="005909E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836</w:t>
            </w:r>
            <w:r w:rsidR="0025593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F7AC0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1A084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4" w:type="pct"/>
            <w:vAlign w:val="bottom"/>
          </w:tcPr>
          <w:p w14:paraId="4B66A583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vAlign w:val="bottom"/>
          </w:tcPr>
          <w:p w14:paraId="3BE87160" w14:textId="550F3E70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191</w:t>
            </w:r>
          </w:p>
        </w:tc>
      </w:tr>
      <w:tr w:rsidR="00D9183F" w:rsidRPr="00F32743" w14:paraId="13D14A3E" w14:textId="77777777" w:rsidTr="00C73018">
        <w:trPr>
          <w:trHeight w:val="353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3206" w14:textId="77777777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3F721" w14:textId="2AC4E5A4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(3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,331)</w:t>
            </w: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56EC9D01" w14:textId="77777777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501E7B" w14:textId="2EE0F631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42,574</w:t>
            </w: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2AE3CD5" w14:textId="77777777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0A3A7" w14:textId="522CBFEE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,364)</w:t>
            </w: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13730348" w14:textId="77777777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18AD1" w14:textId="0E043F08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(65,677)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59474D77" w14:textId="77777777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bottom w:val="single" w:sz="4" w:space="0" w:color="auto"/>
            </w:tcBorders>
            <w:vAlign w:val="bottom"/>
          </w:tcPr>
          <w:p w14:paraId="1F73AA65" w14:textId="3E3BC93B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(87,69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pct"/>
            <w:vAlign w:val="bottom"/>
          </w:tcPr>
          <w:p w14:paraId="335CA834" w14:textId="77777777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vAlign w:val="bottom"/>
          </w:tcPr>
          <w:p w14:paraId="04AD9F9F" w14:textId="225DA40D" w:rsidR="00D9183F" w:rsidRPr="00F32743" w:rsidRDefault="00D9183F" w:rsidP="00C73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108</w:t>
            </w: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D9183F" w:rsidRPr="00F32743" w14:paraId="201852E9" w14:textId="77777777" w:rsidTr="00140083">
        <w:trPr>
          <w:trHeight w:val="264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9D7D5" w14:textId="77777777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9DFC4" w14:textId="299A6D64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1,4</w:t>
            </w:r>
            <w:r w:rsidRPr="005909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0,199</w:t>
            </w: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478A56CB" w14:textId="77777777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307580" w14:textId="5EE95948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682</w:t>
            </w: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5B187B7A" w14:textId="77777777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5D834" w14:textId="143F86B8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1,3</w:t>
            </w:r>
            <w:r w:rsidRPr="005909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8,390</w:t>
            </w: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73841768" w14:textId="77777777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2ECCA" w14:textId="52EB1915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="006360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67</w:t>
            </w:r>
            <w:bookmarkStart w:id="1" w:name="_GoBack"/>
            <w:bookmarkEnd w:id="1"/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12C2CC8A" w14:textId="77777777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D84BA" w14:textId="207FA42D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Pr="001A08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,748,</w:t>
            </w:r>
            <w:r w:rsidRPr="005909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  <w:r w:rsidRPr="001A08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</w:t>
            </w:r>
          </w:p>
        </w:tc>
        <w:tc>
          <w:tcPr>
            <w:tcW w:w="134" w:type="pct"/>
            <w:vAlign w:val="bottom"/>
          </w:tcPr>
          <w:p w14:paraId="2B49AF0F" w14:textId="77777777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DA3F9" w14:textId="228C42B3" w:rsidR="00D9183F" w:rsidRPr="00F32743" w:rsidRDefault="00D9183F" w:rsidP="00D9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949</w:t>
            </w:r>
            <w:r w:rsidRPr="00F3274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940</w:t>
            </w:r>
          </w:p>
        </w:tc>
      </w:tr>
      <w:tr w:rsidR="003F786A" w:rsidRPr="00F32743" w14:paraId="5FCF4A1C" w14:textId="77777777" w:rsidTr="00140083">
        <w:trPr>
          <w:trHeight w:val="264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18B1C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B2A289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4B125B2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3FCAE6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1C57AA54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2E2B02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0834EB68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37BC09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02359B83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top w:val="double" w:sz="4" w:space="0" w:color="auto"/>
            </w:tcBorders>
            <w:vAlign w:val="bottom"/>
          </w:tcPr>
          <w:p w14:paraId="5D9B95FA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pct"/>
            <w:vAlign w:val="bottom"/>
          </w:tcPr>
          <w:p w14:paraId="34D58A2A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top w:val="double" w:sz="4" w:space="0" w:color="auto"/>
            </w:tcBorders>
            <w:vAlign w:val="bottom"/>
          </w:tcPr>
          <w:p w14:paraId="7F223EC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F786A" w:rsidRPr="00F32743" w14:paraId="7A37B209" w14:textId="77777777" w:rsidTr="00140083">
        <w:trPr>
          <w:trHeight w:val="264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AEAB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lang w:val="en-GB"/>
              </w:rPr>
            </w:pPr>
            <w:r w:rsidRPr="00F32743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EB4073" w14:textId="51EEE53A" w:rsidR="00F32743" w:rsidRPr="00F32743" w:rsidRDefault="005909E0" w:rsidP="002C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14008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CC2D4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6F7AC0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14008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43" w:type="pct"/>
            <w:gridSpan w:val="2"/>
            <w:tcBorders>
              <w:left w:val="nil"/>
              <w:right w:val="nil"/>
            </w:tcBorders>
            <w:vAlign w:val="bottom"/>
          </w:tcPr>
          <w:p w14:paraId="0C14710B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4170D1" w14:textId="402C41C6" w:rsidR="00F32743" w:rsidRPr="00F32743" w:rsidRDefault="006F7AC0" w:rsidP="0009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41" w:type="pct"/>
            <w:tcBorders>
              <w:left w:val="nil"/>
              <w:right w:val="nil"/>
            </w:tcBorders>
            <w:vAlign w:val="bottom"/>
          </w:tcPr>
          <w:p w14:paraId="7491AFC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116BCB" w14:textId="5530E718" w:rsidR="00F32743" w:rsidRPr="00F32743" w:rsidRDefault="005909E0" w:rsidP="00F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F7AC0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CC2D4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14008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725B04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0" w:type="pct"/>
            <w:gridSpan w:val="2"/>
            <w:tcBorders>
              <w:left w:val="nil"/>
              <w:right w:val="nil"/>
            </w:tcBorders>
            <w:vAlign w:val="bottom"/>
          </w:tcPr>
          <w:p w14:paraId="7B610004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4A9F46" w14:textId="6CBE942A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vAlign w:val="bottom"/>
          </w:tcPr>
          <w:p w14:paraId="70CD2A27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72" w:type="pct"/>
            <w:gridSpan w:val="2"/>
            <w:tcBorders>
              <w:bottom w:val="double" w:sz="4" w:space="0" w:color="auto"/>
            </w:tcBorders>
            <w:vAlign w:val="bottom"/>
          </w:tcPr>
          <w:p w14:paraId="09D6FF53" w14:textId="3431C7EB" w:rsidR="00F32743" w:rsidRPr="00F32743" w:rsidRDefault="005909E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6F7AC0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4008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CC2D4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140083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725B04" w:rsidRP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4" w:type="pct"/>
            <w:vAlign w:val="bottom"/>
          </w:tcPr>
          <w:p w14:paraId="180DCF06" w14:textId="77777777" w:rsidR="00F32743" w:rsidRPr="00F32743" w:rsidRDefault="00F32743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64CBD1AC" w14:textId="47351F7A" w:rsidR="00F32743" w:rsidRPr="00F32743" w:rsidRDefault="006F7AC0" w:rsidP="00F32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F32743" w:rsidRPr="00F3274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894</w:t>
            </w:r>
          </w:p>
        </w:tc>
      </w:tr>
      <w:tr w:rsidR="007D1377" w:rsidRPr="00C259E7" w14:paraId="78B9344C" w14:textId="77777777" w:rsidTr="00140083">
        <w:trPr>
          <w:trHeight w:val="262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59E3E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</w:p>
          <w:p w14:paraId="5B649959" w14:textId="329D0842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ณ วันที่ </w:t>
            </w: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31</w:t>
            </w:r>
            <w:r w:rsidR="00140083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="0014008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1400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56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5BC998" w14:textId="462EFF5F" w:rsidR="00C259E7" w:rsidRPr="003F786A" w:rsidRDefault="00004111" w:rsidP="0000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04111">
              <w:rPr>
                <w:rFonts w:ascii="Angsana New" w:hAnsi="Angsana New" w:cs="Angsana New"/>
                <w:color w:val="000000"/>
                <w:sz w:val="26"/>
                <w:szCs w:val="26"/>
              </w:rPr>
              <w:t>7,988,67</w:t>
            </w:r>
            <w:r w:rsidR="00B64B0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19308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823FF9" w14:textId="38CCBF0D" w:rsidR="00C259E7" w:rsidRPr="00C259E7" w:rsidRDefault="006F7AC0" w:rsidP="00FD4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CF16D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269E65" w14:textId="6E11A396" w:rsidR="00C259E7" w:rsidRPr="00970B44" w:rsidRDefault="00004111" w:rsidP="00004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04111">
              <w:rPr>
                <w:rFonts w:ascii="Angsana New" w:hAnsi="Angsana New" w:cs="Angsana New"/>
                <w:color w:val="000000"/>
                <w:sz w:val="26"/>
                <w:szCs w:val="26"/>
              </w:rPr>
              <w:t>3,231,004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73A37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152A8" w14:textId="3846EC3D" w:rsidR="00C259E7" w:rsidRPr="00C259E7" w:rsidRDefault="006F7AC0" w:rsidP="0014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909E0" w:rsidRPr="00590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CC87B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D3DB2A" w14:textId="3407A0F9" w:rsidR="00C259E7" w:rsidRPr="00C259E7" w:rsidRDefault="00007283" w:rsidP="00007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</w:t>
            </w:r>
            <w:r w:rsidR="005909E0" w:rsidRPr="00590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C740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</w:t>
            </w:r>
            <w:r w:rsidR="007F60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  <w:r w:rsidR="00B64B0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0" w:type="pct"/>
            <w:gridSpan w:val="2"/>
            <w:vAlign w:val="bottom"/>
          </w:tcPr>
          <w:p w14:paraId="0A8BDB37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32657152" w14:textId="28D93AE8" w:rsidR="00C259E7" w:rsidRPr="00C259E7" w:rsidRDefault="006F7AC0" w:rsidP="001B6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797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113</w:t>
            </w:r>
          </w:p>
        </w:tc>
      </w:tr>
      <w:tr w:rsidR="007D1377" w:rsidRPr="00C259E7" w14:paraId="6509AB2B" w14:textId="77777777" w:rsidTr="00140083">
        <w:trPr>
          <w:trHeight w:val="262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83BD2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  <w:p w14:paraId="60BBDD00" w14:textId="13F9DDB3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ณ วันที่ </w:t>
            </w: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31</w:t>
            </w: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4008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1400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C259E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561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1A30A1" w14:textId="4E71077F" w:rsidR="00C259E7" w:rsidRPr="00C259E7" w:rsidRDefault="005909E0" w:rsidP="006C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007283">
              <w:rPr>
                <w:rFonts w:ascii="Angsana New" w:hAnsi="Angsana New" w:cs="Angsana New"/>
                <w:color w:val="000000"/>
                <w:sz w:val="26"/>
                <w:szCs w:val="26"/>
              </w:rPr>
              <w:t>,4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52</w:t>
            </w:r>
            <w:r w:rsidR="00007283">
              <w:rPr>
                <w:rFonts w:ascii="Angsana New" w:hAnsi="Angsana New" w:cs="Angsana New"/>
                <w:color w:val="000000"/>
                <w:sz w:val="26"/>
                <w:szCs w:val="26"/>
              </w:rPr>
              <w:t>,46</w:t>
            </w:r>
            <w:r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84BFB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14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17BE90" w14:textId="73CF5C52" w:rsidR="00C259E7" w:rsidRPr="00C259E7" w:rsidRDefault="006F7AC0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948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909E0" w:rsidRPr="00590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871C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4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A0D1F" w14:textId="599E9968" w:rsidR="00C259E7" w:rsidRPr="00C259E7" w:rsidRDefault="006F7AC0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493A5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2C740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79,</w:t>
            </w:r>
            <w:r w:rsidR="00675B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  <w:r w:rsidR="00725B0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630D5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6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4C3BAA" w14:textId="5B333732" w:rsidR="00C259E7" w:rsidRPr="00C259E7" w:rsidRDefault="005909E0" w:rsidP="00140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909E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7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188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6F7AC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ABF9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0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72050" w14:textId="69EAA3B0" w:rsidR="00C259E7" w:rsidRPr="00A068A6" w:rsidRDefault="00007283" w:rsidP="00A06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4,43</w:t>
            </w:r>
            <w:r w:rsidR="005909E0" w:rsidRPr="005909E0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725B04">
              <w:rPr>
                <w:rFonts w:ascii="Angsana New" w:hAnsi="Angsana New" w:cs="Angsana New"/>
                <w:color w:val="000000"/>
                <w:sz w:val="26"/>
                <w:szCs w:val="26"/>
              </w:rPr>
              <w:t>,084</w:t>
            </w:r>
          </w:p>
        </w:tc>
        <w:tc>
          <w:tcPr>
            <w:tcW w:w="140" w:type="pct"/>
            <w:gridSpan w:val="2"/>
            <w:vAlign w:val="bottom"/>
          </w:tcPr>
          <w:p w14:paraId="0D4F6107" w14:textId="77777777" w:rsidR="00C259E7" w:rsidRPr="00C259E7" w:rsidRDefault="00C259E7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7" w:type="pct"/>
            <w:tcBorders>
              <w:bottom w:val="double" w:sz="4" w:space="0" w:color="auto"/>
            </w:tcBorders>
            <w:vAlign w:val="bottom"/>
          </w:tcPr>
          <w:p w14:paraId="3949F35B" w14:textId="54898662" w:rsidR="00C259E7" w:rsidRPr="00C259E7" w:rsidRDefault="006F7AC0" w:rsidP="00C25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137</w:t>
            </w:r>
            <w:r w:rsidR="00C259E7" w:rsidRPr="00C259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308</w:t>
            </w:r>
          </w:p>
        </w:tc>
      </w:tr>
    </w:tbl>
    <w:p w14:paraId="743B98EA" w14:textId="08F03A3B" w:rsidR="00256984" w:rsidRDefault="00256984" w:rsidP="00256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/>
          <w:b w:val="0"/>
          <w:bCs w:val="0"/>
          <w:sz w:val="30"/>
          <w:szCs w:val="30"/>
          <w:u w:val="none"/>
          <w:lang w:val="en-US"/>
        </w:rPr>
      </w:pPr>
      <w:r w:rsidRPr="00256984">
        <w:rPr>
          <w:rFonts w:asciiTheme="majorBidi" w:hAnsiTheme="majorBidi" w:hint="cs"/>
          <w:b w:val="0"/>
          <w:bCs w:val="0"/>
          <w:sz w:val="30"/>
          <w:szCs w:val="30"/>
          <w:u w:val="none"/>
          <w:cs/>
          <w:lang w:val="en-US"/>
        </w:rPr>
        <w:lastRenderedPageBreak/>
        <w:t>ผลการดำเนินงานของแต่ละส่วนงานวัดโดยใช้กำไรก่อนภาษีเงินได้ของส่วนงาน</w:t>
      </w:r>
      <w:r w:rsidRPr="00256984">
        <w:rPr>
          <w:rFonts w:asciiTheme="majorBidi" w:hAnsiTheme="majorBidi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256984">
        <w:rPr>
          <w:rFonts w:asciiTheme="majorBidi" w:hAnsiTheme="majorBidi" w:hint="cs"/>
          <w:b w:val="0"/>
          <w:bCs w:val="0"/>
          <w:sz w:val="30"/>
          <w:szCs w:val="30"/>
          <w:u w:val="none"/>
          <w:cs/>
          <w:lang w:val="en-US"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256984">
        <w:rPr>
          <w:rFonts w:asciiTheme="majorBidi" w:hAnsiTheme="majorBidi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256984">
        <w:rPr>
          <w:rFonts w:asciiTheme="majorBidi" w:hAnsiTheme="majorBidi" w:hint="cs"/>
          <w:b w:val="0"/>
          <w:bCs w:val="0"/>
          <w:sz w:val="30"/>
          <w:szCs w:val="30"/>
          <w:u w:val="none"/>
          <w:cs/>
          <w:lang w:val="en-US"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56984">
        <w:rPr>
          <w:rFonts w:asciiTheme="majorBidi" w:hAnsiTheme="majorBidi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256984">
        <w:rPr>
          <w:rFonts w:asciiTheme="majorBidi" w:hAnsiTheme="majorBidi" w:hint="cs"/>
          <w:b w:val="0"/>
          <w:bCs w:val="0"/>
          <w:sz w:val="30"/>
          <w:szCs w:val="30"/>
          <w:u w:val="none"/>
          <w:cs/>
          <w:lang w:val="en-US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2F68DED" w14:textId="77777777" w:rsidR="00221F3B" w:rsidRPr="00221F3B" w:rsidRDefault="00221F3B" w:rsidP="00221F3B">
      <w:pPr>
        <w:rPr>
          <w:lang w:eastAsia="x-none"/>
        </w:rPr>
      </w:pPr>
    </w:p>
    <w:p w14:paraId="67715538" w14:textId="77777777" w:rsidR="00221F3B" w:rsidRPr="00D077C9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b/>
          <w:bCs/>
          <w:i/>
          <w:iCs/>
        </w:rPr>
      </w:pPr>
      <w:r w:rsidRPr="00D077C9">
        <w:rPr>
          <w:rFonts w:ascii="Angsana New" w:hAnsi="Angsana New" w:cs="Angsana New" w:hint="cs"/>
          <w:b/>
          <w:bCs/>
          <w:i/>
          <w:iCs/>
          <w:cs/>
        </w:rPr>
        <w:t>จังหวะเวลาเวลาในการรับรู้รายได้</w:t>
      </w:r>
    </w:p>
    <w:p w14:paraId="01DF29D4" w14:textId="77777777" w:rsidR="00221F3B" w:rsidRPr="006F72EF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9544D61" w14:textId="77777777" w:rsidR="00221F3B" w:rsidRPr="00E35800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</w:rPr>
      </w:pPr>
      <w:r w:rsidRPr="00E35800">
        <w:rPr>
          <w:rFonts w:ascii="Angsana New" w:hAnsi="Angsana New" w:cs="Angsana New" w:hint="cs"/>
          <w:cs/>
        </w:rPr>
        <w:t>กลุ่มบริษัทรับรู้รายได้ส่วนใหญ่ ณ เวลาใดเวลาหนึ่ง</w:t>
      </w:r>
    </w:p>
    <w:p w14:paraId="62297840" w14:textId="77777777" w:rsidR="00221F3B" w:rsidRPr="006F72EF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z w:val="28"/>
          <w:szCs w:val="28"/>
        </w:rPr>
      </w:pPr>
    </w:p>
    <w:p w14:paraId="6BF72350" w14:textId="77777777" w:rsidR="00221F3B" w:rsidRPr="00EA6925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b/>
          <w:bCs/>
          <w:i/>
          <w:iCs/>
        </w:rPr>
      </w:pPr>
      <w:r w:rsidRPr="00EA6925">
        <w:rPr>
          <w:rFonts w:ascii="Angsana New" w:hAnsi="Angsana New" w:cs="Angsana New" w:hint="cs"/>
          <w:b/>
          <w:bCs/>
          <w:i/>
          <w:iCs/>
          <w:cs/>
        </w:rPr>
        <w:t>ส่วนงานภูมิศาสตร์</w:t>
      </w:r>
    </w:p>
    <w:p w14:paraId="03129BC4" w14:textId="77777777" w:rsidR="00221F3B" w:rsidRPr="006F72EF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EE70A9" w14:textId="77777777" w:rsidR="00221F3B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pacing w:val="-2"/>
        </w:rPr>
      </w:pPr>
      <w:r w:rsidRPr="00E35800">
        <w:rPr>
          <w:rFonts w:ascii="Angsana New" w:hAnsi="Angsana New" w:cs="Angsana New" w:hint="cs"/>
          <w:spacing w:val="-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05650806" w14:textId="77777777" w:rsidR="00221F3B" w:rsidRPr="006F72EF" w:rsidRDefault="00221F3B" w:rsidP="00221F3B">
      <w:pPr>
        <w:pStyle w:val="a0"/>
        <w:tabs>
          <w:tab w:val="clear" w:pos="1080"/>
          <w:tab w:val="left" w:pos="540"/>
        </w:tabs>
        <w:ind w:left="540" w:right="47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</w:p>
    <w:p w14:paraId="0FF185B4" w14:textId="77777777" w:rsidR="00221F3B" w:rsidRPr="00E35800" w:rsidRDefault="00221F3B" w:rsidP="0022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3580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3FA314B8" w14:textId="77777777" w:rsidR="00221F3B" w:rsidRPr="006F72EF" w:rsidRDefault="00221F3B" w:rsidP="00221F3B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</w:pPr>
    </w:p>
    <w:p w14:paraId="6E5EB7E0" w14:textId="77777777" w:rsidR="00221F3B" w:rsidRPr="00E35800" w:rsidRDefault="00221F3B" w:rsidP="00221F3B">
      <w:pPr>
        <w:pStyle w:val="a0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 w:hanging="540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  <w:r w:rsidRPr="00E35800">
        <w:rPr>
          <w:rFonts w:ascii="Angsana New" w:hAnsi="Angsana New" w:cs="Angsana New" w:hint="cs"/>
          <w:snapToGrid w:val="0"/>
          <w:color w:val="000000"/>
          <w:cs/>
          <w:lang w:eastAsia="th-TH"/>
        </w:rPr>
        <w:tab/>
        <w:t>กลุ่มบริษัท</w:t>
      </w:r>
      <w:r w:rsidRPr="00E35800">
        <w:rPr>
          <w:rFonts w:ascii="Angsana New" w:hAnsi="Angsana New" w:cs="Angsana New" w:hint="cs"/>
          <w:snapToGrid w:val="0"/>
          <w:color w:val="000000"/>
          <w:cs/>
          <w:lang w:val="en-US" w:eastAsia="th-TH"/>
        </w:rPr>
        <w:t>มีฐานลูกค้าจำนวนมาก ไม่มีลูกค้ารายใดมีรายได้เป็นสาระสำคัญจากรายได้รวมของกลุ่มบริษัท</w:t>
      </w:r>
    </w:p>
    <w:p w14:paraId="4484376F" w14:textId="77777777" w:rsidR="00256984" w:rsidRDefault="00256984" w:rsidP="0025698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67DB9813" w14:textId="7B78BE37" w:rsidR="004E2729" w:rsidRDefault="00564F80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สัญญาเช่า</w:t>
      </w:r>
    </w:p>
    <w:p w14:paraId="44C289D4" w14:textId="762E7636" w:rsidR="00564F80" w:rsidRPr="009C497F" w:rsidRDefault="00564F80" w:rsidP="000F12B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85"/>
        <w:gridCol w:w="2432"/>
        <w:gridCol w:w="183"/>
        <w:gridCol w:w="2430"/>
      </w:tblGrid>
      <w:tr w:rsidR="000F12BE" w:rsidRPr="009573C6" w14:paraId="18593D85" w14:textId="77777777" w:rsidTr="00FF45F2">
        <w:trPr>
          <w:cantSplit/>
          <w:trHeight w:val="144"/>
          <w:tblHeader/>
        </w:trPr>
        <w:tc>
          <w:tcPr>
            <w:tcW w:w="4585" w:type="dxa"/>
            <w:shd w:val="clear" w:color="auto" w:fill="auto"/>
            <w:vAlign w:val="bottom"/>
          </w:tcPr>
          <w:p w14:paraId="74E77155" w14:textId="77777777" w:rsidR="000F12BE" w:rsidRPr="009573C6" w:rsidRDefault="000F12BE" w:rsidP="00043FE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2432" w:type="dxa"/>
            <w:vAlign w:val="bottom"/>
          </w:tcPr>
          <w:p w14:paraId="6DF3CB81" w14:textId="3E7C12AA" w:rsidR="000F12BE" w:rsidRPr="001923CF" w:rsidRDefault="000F12BE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eastAsia="x-none"/>
              </w:rPr>
            </w:pPr>
            <w:r w:rsidRPr="001923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  <w:t>งบการเงินรวม</w:t>
            </w:r>
            <w:r w:rsidRPr="001923CF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eastAsia="x-none"/>
              </w:rPr>
              <w:t xml:space="preserve"> </w:t>
            </w:r>
          </w:p>
        </w:tc>
        <w:tc>
          <w:tcPr>
            <w:tcW w:w="183" w:type="dxa"/>
          </w:tcPr>
          <w:p w14:paraId="3CD2F6FE" w14:textId="77777777" w:rsidR="000F12BE" w:rsidRPr="001923CF" w:rsidRDefault="000F12BE" w:rsidP="00043FE3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 w:eastAsia="x-none" w:bidi="th-TH"/>
              </w:rPr>
            </w:pPr>
          </w:p>
        </w:tc>
        <w:tc>
          <w:tcPr>
            <w:tcW w:w="2430" w:type="dxa"/>
          </w:tcPr>
          <w:p w14:paraId="045A541B" w14:textId="50DD0E16" w:rsidR="000F12BE" w:rsidRPr="001923CF" w:rsidRDefault="000F12BE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</w:pPr>
            <w:r w:rsidRPr="001923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x-none"/>
              </w:rPr>
              <w:t xml:space="preserve">งบการเงินเฉพาะกิจการ </w:t>
            </w:r>
          </w:p>
        </w:tc>
      </w:tr>
      <w:tr w:rsidR="00FF45F2" w:rsidRPr="009573C6" w14:paraId="6A171F80" w14:textId="77777777" w:rsidTr="00FF45F2">
        <w:trPr>
          <w:cantSplit/>
          <w:trHeight w:val="144"/>
          <w:tblHeader/>
        </w:trPr>
        <w:tc>
          <w:tcPr>
            <w:tcW w:w="4585" w:type="dxa"/>
            <w:vAlign w:val="bottom"/>
          </w:tcPr>
          <w:p w14:paraId="3299C327" w14:textId="73B1BD81" w:rsidR="00FF45F2" w:rsidRPr="001923CF" w:rsidRDefault="00FF45F2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  <w:cs/>
              </w:rPr>
            </w:pPr>
            <w:r w:rsidRPr="001923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 xml:space="preserve">สำหรับงวดสิ้นสุดวันที่ </w:t>
            </w:r>
            <w:r w:rsidRPr="001923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eastAsia="x-none"/>
              </w:rPr>
              <w:t xml:space="preserve">31 </w:t>
            </w:r>
            <w:r w:rsidRPr="001923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มีนาคม</w:t>
            </w:r>
            <w:r w:rsidRPr="001923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eastAsia="x-none"/>
              </w:rPr>
              <w:t xml:space="preserve"> </w:t>
            </w:r>
            <w:r w:rsidR="005909E0" w:rsidRPr="00590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</w:t>
            </w:r>
            <w:r w:rsidRPr="001923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eastAsia="x-none"/>
              </w:rPr>
              <w:t>63</w:t>
            </w:r>
          </w:p>
        </w:tc>
        <w:tc>
          <w:tcPr>
            <w:tcW w:w="2432" w:type="dxa"/>
          </w:tcPr>
          <w:p w14:paraId="6FB37469" w14:textId="2FCDD863" w:rsidR="00FF45F2" w:rsidRPr="001923CF" w:rsidRDefault="00FF45F2" w:rsidP="0019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23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83" w:type="dxa"/>
          </w:tcPr>
          <w:p w14:paraId="035C0A40" w14:textId="77777777" w:rsidR="00FF45F2" w:rsidRPr="001923CF" w:rsidRDefault="00FF45F2" w:rsidP="001923CF">
            <w:pPr>
              <w:pStyle w:val="acctfourfigures"/>
              <w:tabs>
                <w:tab w:val="clear" w:pos="765"/>
                <w:tab w:val="left" w:pos="540"/>
                <w:tab w:val="decimal" w:pos="1181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</w:tcPr>
          <w:p w14:paraId="4E3C893C" w14:textId="06F309B0" w:rsidR="00FF45F2" w:rsidRPr="001923CF" w:rsidRDefault="00FF45F2" w:rsidP="0019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23C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0F12BE" w:rsidRPr="009573C6" w14:paraId="6CFC2949" w14:textId="77777777" w:rsidTr="00FF45F2">
        <w:trPr>
          <w:cantSplit/>
          <w:trHeight w:val="144"/>
          <w:tblHeader/>
        </w:trPr>
        <w:tc>
          <w:tcPr>
            <w:tcW w:w="4585" w:type="dxa"/>
          </w:tcPr>
          <w:p w14:paraId="14206292" w14:textId="7257B092" w:rsidR="000F12BE" w:rsidRPr="009573C6" w:rsidRDefault="000F12BE" w:rsidP="00043FE3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5045" w:type="dxa"/>
            <w:gridSpan w:val="3"/>
          </w:tcPr>
          <w:p w14:paraId="39723230" w14:textId="6F62CBD4" w:rsidR="000F12BE" w:rsidRPr="009573C6" w:rsidRDefault="000F12BE" w:rsidP="00192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highlight w:val="cyan"/>
              </w:rPr>
            </w:pPr>
            <w:r w:rsidRPr="001923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23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923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923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F45F2" w:rsidRPr="009573C6" w14:paraId="4E397804" w14:textId="77777777" w:rsidTr="00FF45F2">
        <w:trPr>
          <w:cantSplit/>
          <w:trHeight w:val="144"/>
        </w:trPr>
        <w:tc>
          <w:tcPr>
            <w:tcW w:w="4585" w:type="dxa"/>
          </w:tcPr>
          <w:p w14:paraId="20C8CB29" w14:textId="77777777" w:rsidR="00FF45F2" w:rsidRPr="00002138" w:rsidRDefault="00FF45F2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1923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x-none"/>
              </w:rPr>
              <w:t>รับรู้ในกำไรหรือขาดทุน</w:t>
            </w:r>
          </w:p>
        </w:tc>
        <w:tc>
          <w:tcPr>
            <w:tcW w:w="2432" w:type="dxa"/>
          </w:tcPr>
          <w:p w14:paraId="52269E43" w14:textId="77777777" w:rsidR="00FF45F2" w:rsidRPr="009573C6" w:rsidRDefault="00FF45F2" w:rsidP="00043FE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2E925D49" w14:textId="77777777" w:rsidR="00FF45F2" w:rsidRPr="009573C6" w:rsidRDefault="00FF45F2" w:rsidP="00043FE3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1DEA8235" w14:textId="77777777" w:rsidR="00FF45F2" w:rsidRPr="009573C6" w:rsidRDefault="00FF45F2" w:rsidP="00043FE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45F2" w:rsidRPr="009573C6" w14:paraId="26980E2F" w14:textId="77777777" w:rsidTr="00FF45F2">
        <w:trPr>
          <w:cantSplit/>
          <w:trHeight w:val="191"/>
        </w:trPr>
        <w:tc>
          <w:tcPr>
            <w:tcW w:w="4585" w:type="dxa"/>
          </w:tcPr>
          <w:p w14:paraId="0DBE04C7" w14:textId="77777777" w:rsidR="00FF45F2" w:rsidRPr="009C497F" w:rsidRDefault="00FF45F2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497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9C497F" w:rsidDel="009A47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2" w:type="dxa"/>
          </w:tcPr>
          <w:p w14:paraId="4DC9F92B" w14:textId="53328572" w:rsidR="00FF45F2" w:rsidRPr="00DE6BC9" w:rsidRDefault="00DE6BC9" w:rsidP="009C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BC9">
              <w:rPr>
                <w:rFonts w:ascii="Angsana New" w:hAnsi="Angsana New" w:cs="Angsana New"/>
                <w:color w:val="000000"/>
                <w:sz w:val="30"/>
                <w:szCs w:val="30"/>
              </w:rPr>
              <w:t>11,</w:t>
            </w:r>
            <w:r w:rsidR="00484C01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  <w:r w:rsidR="00465E4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5868CD46" w14:textId="77777777" w:rsidR="00FF45F2" w:rsidRPr="00DE6BC9" w:rsidRDefault="00FF45F2" w:rsidP="009C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3D0C094" w14:textId="13E8EBAD" w:rsidR="00FF45F2" w:rsidRPr="00DE6BC9" w:rsidRDefault="00004111" w:rsidP="009C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442</w:t>
            </w:r>
          </w:p>
        </w:tc>
      </w:tr>
      <w:tr w:rsidR="00C13DA3" w:rsidRPr="009573C6" w14:paraId="142D3DB5" w14:textId="77777777" w:rsidTr="00FF45F2">
        <w:trPr>
          <w:cantSplit/>
          <w:trHeight w:val="144"/>
        </w:trPr>
        <w:tc>
          <w:tcPr>
            <w:tcW w:w="4585" w:type="dxa"/>
          </w:tcPr>
          <w:p w14:paraId="1D3F5C7D" w14:textId="58B5562E" w:rsidR="00C13DA3" w:rsidRPr="009C497F" w:rsidRDefault="00C13DA3" w:rsidP="000F1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DA3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2432" w:type="dxa"/>
          </w:tcPr>
          <w:p w14:paraId="22CBE228" w14:textId="4B51F74A" w:rsidR="00C13DA3" w:rsidRPr="00DE6BC9" w:rsidRDefault="005909E0" w:rsidP="009C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909E0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DE6BC9" w:rsidRPr="00DE6BC9">
              <w:rPr>
                <w:rFonts w:ascii="Angsana New" w:hAnsi="Angsana New" w:cs="Angsana New"/>
                <w:color w:val="000000"/>
                <w:sz w:val="30"/>
                <w:szCs w:val="30"/>
              </w:rPr>
              <w:t>3,384</w:t>
            </w:r>
          </w:p>
        </w:tc>
        <w:tc>
          <w:tcPr>
            <w:tcW w:w="183" w:type="dxa"/>
          </w:tcPr>
          <w:p w14:paraId="02AFDB99" w14:textId="77777777" w:rsidR="00C13DA3" w:rsidRPr="00DE6BC9" w:rsidRDefault="00C13DA3" w:rsidP="009C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F881F80" w14:textId="2695D369" w:rsidR="00C13DA3" w:rsidRPr="00DE6BC9" w:rsidRDefault="00DE6BC9" w:rsidP="00DE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4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BC9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1CA4E881" w14:textId="7A430576" w:rsidR="00564F80" w:rsidRDefault="00564F80" w:rsidP="00564F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835817D" w14:textId="048A26EB" w:rsidR="00C13DA3" w:rsidRPr="00C13DA3" w:rsidRDefault="00C13DA3" w:rsidP="00C13DA3">
      <w:pPr>
        <w:ind w:left="540"/>
        <w:jc w:val="thaiDistribute"/>
        <w:rPr>
          <w:rFonts w:asciiTheme="majorBidi" w:hAnsiTheme="majorBidi" w:cs="Angsana New"/>
          <w:sz w:val="30"/>
          <w:szCs w:val="30"/>
          <w:lang w:eastAsia="x-none"/>
        </w:rPr>
      </w:pPr>
      <w:r w:rsidRPr="00DE6BC9">
        <w:rPr>
          <w:rFonts w:asciiTheme="majorBidi" w:hAnsiTheme="majorBidi" w:cs="Angsana New"/>
          <w:sz w:val="30"/>
          <w:szCs w:val="30"/>
          <w:cs/>
          <w:lang w:eastAsia="x-none"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DE6BC9">
        <w:rPr>
          <w:rFonts w:asciiTheme="majorBidi" w:hAnsiTheme="majorBidi" w:cs="Angsana New" w:hint="cs"/>
          <w:sz w:val="30"/>
          <w:szCs w:val="30"/>
          <w:cs/>
          <w:lang w:eastAsia="x-none"/>
        </w:rPr>
        <w:t>สาม</w:t>
      </w:r>
      <w:r w:rsidRPr="00DE6BC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ดือนสิ้นสุดวันที่ </w:t>
      </w:r>
      <w:r w:rsidRPr="00DE6BC9">
        <w:rPr>
          <w:rFonts w:asciiTheme="majorBidi" w:hAnsiTheme="majorBidi" w:cs="Angsana New"/>
          <w:sz w:val="30"/>
          <w:szCs w:val="30"/>
          <w:lang w:eastAsia="x-none"/>
        </w:rPr>
        <w:t xml:space="preserve">31 </w:t>
      </w:r>
      <w:r w:rsidRPr="00DE6BC9">
        <w:rPr>
          <w:rFonts w:asciiTheme="majorBidi" w:hAnsiTheme="majorBidi" w:cs="Angsana New" w:hint="cs"/>
          <w:sz w:val="30"/>
          <w:szCs w:val="30"/>
          <w:cs/>
          <w:lang w:eastAsia="x-none"/>
        </w:rPr>
        <w:t xml:space="preserve">มีนาคม </w:t>
      </w:r>
      <w:r w:rsidR="005909E0" w:rsidRPr="005909E0">
        <w:rPr>
          <w:rFonts w:asciiTheme="majorBidi" w:hAnsiTheme="majorBidi" w:cs="Angsana New"/>
          <w:sz w:val="30"/>
          <w:szCs w:val="30"/>
          <w:lang w:eastAsia="x-none"/>
        </w:rPr>
        <w:t>25</w:t>
      </w:r>
      <w:r w:rsidRPr="00DE6BC9">
        <w:rPr>
          <w:rFonts w:asciiTheme="majorBidi" w:hAnsiTheme="majorBidi" w:cs="Angsana New"/>
          <w:sz w:val="30"/>
          <w:szCs w:val="30"/>
          <w:lang w:eastAsia="x-none"/>
        </w:rPr>
        <w:t>63</w:t>
      </w:r>
      <w:r w:rsidRPr="00DE6BC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มีจำนวน </w:t>
      </w:r>
      <w:r w:rsidR="00DE6BC9" w:rsidRPr="00DE6BC9">
        <w:rPr>
          <w:rFonts w:asciiTheme="majorBidi" w:hAnsiTheme="majorBidi" w:cs="Angsana New"/>
          <w:sz w:val="30"/>
          <w:szCs w:val="30"/>
          <w:lang w:eastAsia="x-none"/>
        </w:rPr>
        <w:t>1</w:t>
      </w:r>
      <w:r w:rsidR="00465E47">
        <w:rPr>
          <w:rFonts w:asciiTheme="majorBidi" w:hAnsiTheme="majorBidi" w:cs="Angsana New"/>
          <w:sz w:val="30"/>
          <w:szCs w:val="30"/>
          <w:lang w:eastAsia="x-none"/>
        </w:rPr>
        <w:t>94</w:t>
      </w:r>
      <w:r w:rsidRPr="00DE6BC9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Pr="00DE6BC9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ล้านบาท และ </w:t>
      </w:r>
      <w:r w:rsidR="005909E0" w:rsidRPr="005909E0">
        <w:rPr>
          <w:rFonts w:asciiTheme="majorBidi" w:hAnsiTheme="majorBidi" w:cs="Angsana New"/>
          <w:sz w:val="30"/>
          <w:szCs w:val="30"/>
          <w:lang w:eastAsia="x-none"/>
        </w:rPr>
        <w:t>5</w:t>
      </w:r>
      <w:r w:rsidRPr="00DE6BC9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Pr="00DE6BC9">
        <w:rPr>
          <w:rFonts w:asciiTheme="majorBidi" w:hAnsiTheme="majorBidi" w:cs="Angsana New"/>
          <w:sz w:val="30"/>
          <w:szCs w:val="30"/>
          <w:cs/>
          <w:lang w:eastAsia="x-none"/>
        </w:rPr>
        <w:t>ล้านบาท ตามลำดับ</w:t>
      </w:r>
    </w:p>
    <w:p w14:paraId="4E1100BF" w14:textId="47AF822E" w:rsidR="00C13DA3" w:rsidRDefault="00C13DA3" w:rsidP="00564F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220AB0" w14:textId="3C00C29A" w:rsidR="00221F3B" w:rsidRDefault="00221F3B" w:rsidP="00564F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4365E6C" w14:textId="77777777" w:rsidR="00221F3B" w:rsidRPr="009C497F" w:rsidRDefault="00221F3B" w:rsidP="00564F80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E0CBA89" w14:textId="3D01F002" w:rsidR="00D542D0" w:rsidRDefault="00D542D0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73DD4D7" w14:textId="0E4037FD" w:rsidR="00243B92" w:rsidRPr="009C497F" w:rsidRDefault="00243B92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50B09E4E" w14:textId="543AB747" w:rsidR="00BF792A" w:rsidRDefault="0037528B" w:rsidP="0037528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37528B">
        <w:rPr>
          <w:rFonts w:asciiTheme="majorBidi" w:hAnsiTheme="majorBidi" w:cstheme="majorBidi" w:hint="cs"/>
          <w:i/>
          <w:iCs/>
          <w:sz w:val="30"/>
          <w:szCs w:val="30"/>
          <w:u w:val="none"/>
          <w:cs/>
          <w:lang w:val="th-TH"/>
        </w:rPr>
        <w:t>มูลค่าตามบัญชีและมูลค่ายุติธรรม</w:t>
      </w:r>
      <w:r w:rsidRPr="0037528B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t xml:space="preserve">   </w:t>
      </w:r>
    </w:p>
    <w:p w14:paraId="6B95FD5A" w14:textId="7FDD1911" w:rsidR="0037528B" w:rsidRPr="009C497F" w:rsidRDefault="0037528B" w:rsidP="0037528B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6017AC64" w14:textId="71550041" w:rsidR="0037528B" w:rsidRDefault="0037528B" w:rsidP="0037528B">
      <w:pPr>
        <w:ind w:left="540"/>
        <w:jc w:val="thaiDistribute"/>
        <w:rPr>
          <w:rFonts w:asciiTheme="majorBidi" w:hAnsiTheme="majorBidi" w:cs="Angsana New"/>
          <w:sz w:val="30"/>
          <w:szCs w:val="30"/>
          <w:lang w:eastAsia="x-none"/>
        </w:rPr>
      </w:pPr>
      <w:r w:rsidRPr="0037528B">
        <w:rPr>
          <w:rFonts w:asciiTheme="majorBidi" w:hAnsiTheme="majorBidi" w:cs="Angsana New" w:hint="cs"/>
          <w:sz w:val="30"/>
          <w:szCs w:val="30"/>
          <w:cs/>
          <w:lang w:eastAsia="x-none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</w:t>
      </w:r>
      <w:r w:rsidRPr="0037528B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 w:rsidRPr="0037528B">
        <w:rPr>
          <w:rFonts w:asciiTheme="majorBidi" w:hAnsiTheme="majorBidi" w:cs="Angsana New" w:hint="cs"/>
          <w:sz w:val="30"/>
          <w:szCs w:val="30"/>
          <w:cs/>
          <w:lang w:eastAsia="x-none"/>
        </w:rPr>
        <w:t>เนื่องจากเครื่องมือทางการเงินเหล่านี้จะครบกำหนดระยะเวลาอันสั้น</w:t>
      </w:r>
    </w:p>
    <w:p w14:paraId="38F56B1F" w14:textId="77777777" w:rsidR="009C497F" w:rsidRPr="00E753BC" w:rsidRDefault="009C497F" w:rsidP="0037528B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50E35766" w14:textId="5B2EC605" w:rsidR="00243B92" w:rsidRDefault="00243B92" w:rsidP="00243B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243B92">
        <w:rPr>
          <w:rFonts w:asciiTheme="majorBidi" w:hAnsiTheme="majorBidi" w:cstheme="majorBidi" w:hint="cs"/>
          <w:i/>
          <w:iCs/>
          <w:sz w:val="30"/>
          <w:szCs w:val="30"/>
          <w:u w:val="none"/>
          <w:cs/>
          <w:lang w:val="th-TH"/>
        </w:rPr>
        <w:t>ความเสี่ยงด้านเครดิต</w:t>
      </w:r>
    </w:p>
    <w:p w14:paraId="2C6F9F09" w14:textId="77777777" w:rsidR="00224ED5" w:rsidRPr="00224ED5" w:rsidRDefault="00224ED5" w:rsidP="00224ED5">
      <w:pPr>
        <w:rPr>
          <w:rFonts w:cstheme="minorBidi"/>
          <w:sz w:val="30"/>
          <w:szCs w:val="30"/>
          <w:lang w:eastAsia="x-none"/>
        </w:rPr>
      </w:pPr>
    </w:p>
    <w:p w14:paraId="2F746BF7" w14:textId="6304C98D" w:rsidR="00D542D0" w:rsidRDefault="00224ED5" w:rsidP="00224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224ED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Pr="00224ED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523D80">
        <w:rPr>
          <w:rFonts w:asciiTheme="majorBidi" w:hAnsiTheme="majorBidi" w:cs="Angsana New"/>
          <w:sz w:val="30"/>
          <w:szCs w:val="30"/>
          <w:lang w:eastAsia="x-none"/>
        </w:rPr>
        <w:t>12</w:t>
      </w:r>
      <w:r w:rsidRPr="00224ED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224ED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เดือนข้างหน้า</w:t>
      </w:r>
      <w:r w:rsidRPr="00224ED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224ED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ทั้งนี้</w:t>
      </w:r>
      <w:r w:rsidRPr="00224ED5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224ED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กลุ่มบริษัทพิจารณาว่าเงินสดและรายการเทียบเท่าเงินสดมีความเสี่ยงด้านเครดิตต่ำ</w:t>
      </w:r>
      <w:r>
        <w:rPr>
          <w:rFonts w:asciiTheme="majorBidi" w:hAnsiTheme="majorBidi" w:cs="Angsana New"/>
          <w:sz w:val="30"/>
          <w:szCs w:val="30"/>
          <w:cs/>
          <w:lang w:val="x-none" w:eastAsia="x-none"/>
        </w:rPr>
        <w:br/>
      </w:r>
      <w:r w:rsidRPr="00224ED5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74B625AA" w14:textId="77777777" w:rsidR="00224ED5" w:rsidRPr="00224ED5" w:rsidRDefault="00224ED5" w:rsidP="00224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  <w:lang w:val="x-none" w:eastAsia="x-none"/>
        </w:rPr>
      </w:pPr>
    </w:p>
    <w:p w14:paraId="1E3ED92F" w14:textId="735CB1F4" w:rsidR="00D542D0" w:rsidRDefault="00243B92" w:rsidP="00243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 w:rsidRPr="00243B92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ค่าเผื่อผลขาดทุนจากการด้อยค่าของลูกหนี้การค้าและ</w:t>
      </w:r>
      <w:r w:rsidR="00221F3B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ลูกหนี้หมุนเวียนอื่น</w:t>
      </w:r>
      <w:r w:rsidRPr="00243B92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ประมาณการโดยพิจารณาผลขาดทุนด้านเครดิตที่คาดว่าจะเกิดขึ้นตลอดอายุ</w:t>
      </w:r>
      <w:r w:rsidRPr="00243B92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243B92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243B92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Pr="00243B92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06CBC69" w14:textId="27ED9155" w:rsidR="008D0115" w:rsidRDefault="008D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val="x-none" w:eastAsia="x-none"/>
        </w:rPr>
      </w:pPr>
      <w:r>
        <w:rPr>
          <w:rFonts w:asciiTheme="majorBidi" w:hAnsiTheme="majorBidi" w:cs="Angsana New"/>
          <w:sz w:val="30"/>
          <w:szCs w:val="30"/>
          <w:cs/>
          <w:lang w:val="x-none" w:eastAsia="x-none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243B92" w:rsidRPr="00243B92" w14:paraId="53504328" w14:textId="77777777" w:rsidTr="006044D7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1BEF341E" w14:textId="2AE3179F" w:rsidR="00243B92" w:rsidRPr="00243B92" w:rsidRDefault="00243B92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42AF1F4A" w14:textId="38772A5A" w:rsidR="00243B92" w:rsidRPr="00243B92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6121DA" w:rsidRPr="00243B92" w14:paraId="619A6772" w14:textId="77777777" w:rsidTr="006044D7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492D373D" w14:textId="2688E232" w:rsidR="006121DA" w:rsidRPr="00243B92" w:rsidRDefault="006121DA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43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43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43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5909E0" w:rsidRPr="00590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6ACF39A" w14:textId="60847982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49F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0A4FFC" w14:textId="77777777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8EF7F2" w14:textId="77777777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29CABBFB" w14:textId="7B1C1B19" w:rsidR="006121DA" w:rsidRPr="00243B92" w:rsidRDefault="006121DA" w:rsidP="006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จากกา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243B92" w:rsidRPr="00243B92" w14:paraId="7B81DD91" w14:textId="77777777" w:rsidTr="000D25DF">
        <w:trPr>
          <w:trHeight w:val="164"/>
          <w:tblHeader/>
        </w:trPr>
        <w:tc>
          <w:tcPr>
            <w:tcW w:w="5760" w:type="dxa"/>
          </w:tcPr>
          <w:p w14:paraId="7B7F6364" w14:textId="3977256A" w:rsidR="00243B92" w:rsidRPr="00243B92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6114F181" w14:textId="42973D9D" w:rsidR="00243B92" w:rsidRPr="00243B92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74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43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21DA" w:rsidRPr="00243B92" w14:paraId="55DFFC0A" w14:textId="77777777" w:rsidTr="000D25DF">
        <w:trPr>
          <w:trHeight w:val="20"/>
        </w:trPr>
        <w:tc>
          <w:tcPr>
            <w:tcW w:w="5760" w:type="dxa"/>
          </w:tcPr>
          <w:p w14:paraId="401DFF9C" w14:textId="77777777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59E3C7EE" w14:textId="1ADFA048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1,030,181</w:t>
            </w:r>
          </w:p>
        </w:tc>
        <w:tc>
          <w:tcPr>
            <w:tcW w:w="270" w:type="dxa"/>
          </w:tcPr>
          <w:p w14:paraId="1279E183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8C4EDB5" w14:textId="515974CB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(640)</w:t>
            </w:r>
          </w:p>
        </w:tc>
      </w:tr>
      <w:tr w:rsidR="006121DA" w:rsidRPr="00243B92" w14:paraId="17F68E14" w14:textId="77777777" w:rsidTr="000D25DF">
        <w:trPr>
          <w:trHeight w:val="20"/>
        </w:trPr>
        <w:tc>
          <w:tcPr>
            <w:tcW w:w="5760" w:type="dxa"/>
          </w:tcPr>
          <w:p w14:paraId="0CD4E9D2" w14:textId="77777777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5F1ADD20" w14:textId="77777777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20B8A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78AEEC4" w14:textId="77777777" w:rsidR="006121DA" w:rsidRPr="00AA4996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1DA" w:rsidRPr="00243B92" w14:paraId="7F0A8445" w14:textId="77777777" w:rsidTr="000D25DF">
        <w:trPr>
          <w:trHeight w:val="20"/>
        </w:trPr>
        <w:tc>
          <w:tcPr>
            <w:tcW w:w="5760" w:type="dxa"/>
          </w:tcPr>
          <w:p w14:paraId="68B54392" w14:textId="6FBA7725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0CEE1B9F" w14:textId="194B8C3B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A6659A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094FF14" w14:textId="24AD37ED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(1,039)</w:t>
            </w:r>
          </w:p>
        </w:tc>
      </w:tr>
      <w:tr w:rsidR="006121DA" w:rsidRPr="00243B92" w14:paraId="729C89F8" w14:textId="77777777" w:rsidTr="000D25DF">
        <w:trPr>
          <w:trHeight w:val="20"/>
        </w:trPr>
        <w:tc>
          <w:tcPr>
            <w:tcW w:w="5760" w:type="dxa"/>
          </w:tcPr>
          <w:p w14:paraId="51813B62" w14:textId="15C7B764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5D0033A" w14:textId="64924502" w:rsidR="006121DA" w:rsidRPr="00AA4996" w:rsidRDefault="005909E0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121DA">
              <w:rPr>
                <w:rFonts w:asciiTheme="majorBidi" w:hAnsiTheme="majorBidi" w:cstheme="majorBidi"/>
                <w:sz w:val="30"/>
                <w:szCs w:val="30"/>
              </w:rPr>
              <w:t>,031</w:t>
            </w:r>
          </w:p>
        </w:tc>
        <w:tc>
          <w:tcPr>
            <w:tcW w:w="270" w:type="dxa"/>
          </w:tcPr>
          <w:p w14:paraId="7818C619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4AB81B9" w14:textId="53FCE8D3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6121DA" w:rsidRPr="00243B92" w14:paraId="621FD9E7" w14:textId="77777777" w:rsidTr="000D25DF">
        <w:trPr>
          <w:trHeight w:val="20"/>
        </w:trPr>
        <w:tc>
          <w:tcPr>
            <w:tcW w:w="5760" w:type="dxa"/>
          </w:tcPr>
          <w:p w14:paraId="7A65E15B" w14:textId="332CA710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1836069" w14:textId="71E90F68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9,971</w:t>
            </w:r>
          </w:p>
        </w:tc>
        <w:tc>
          <w:tcPr>
            <w:tcW w:w="270" w:type="dxa"/>
          </w:tcPr>
          <w:p w14:paraId="18167BD5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53CA200" w14:textId="0EB41B5D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(606)</w:t>
            </w:r>
          </w:p>
        </w:tc>
      </w:tr>
      <w:tr w:rsidR="006121DA" w:rsidRPr="00243B92" w14:paraId="0D754486" w14:textId="77777777" w:rsidTr="000D25DF">
        <w:trPr>
          <w:trHeight w:val="20"/>
        </w:trPr>
        <w:tc>
          <w:tcPr>
            <w:tcW w:w="5760" w:type="dxa"/>
          </w:tcPr>
          <w:p w14:paraId="68E1E41D" w14:textId="3737FAC6" w:rsidR="006121DA" w:rsidRPr="00243B92" w:rsidRDefault="006121DA" w:rsidP="0009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CF91C8E" w14:textId="69181AD2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14,760</w:t>
            </w:r>
          </w:p>
        </w:tc>
        <w:tc>
          <w:tcPr>
            <w:tcW w:w="270" w:type="dxa"/>
          </w:tcPr>
          <w:p w14:paraId="3BC93C44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1530D558" w14:textId="589A8949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</w:tr>
      <w:tr w:rsidR="006121DA" w:rsidRPr="00243B92" w14:paraId="1A6A03BE" w14:textId="77777777" w:rsidTr="000D25DF">
        <w:trPr>
          <w:trHeight w:val="20"/>
        </w:trPr>
        <w:tc>
          <w:tcPr>
            <w:tcW w:w="5760" w:type="dxa"/>
          </w:tcPr>
          <w:p w14:paraId="2D463CD1" w14:textId="5A079029" w:rsidR="006121DA" w:rsidRPr="00243B92" w:rsidRDefault="006121DA" w:rsidP="0009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181 - 36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7A97EC99" w14:textId="7C13E526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5C9F25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6A5D5A9C" w14:textId="1C9DE8A9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(801)</w:t>
            </w:r>
          </w:p>
        </w:tc>
      </w:tr>
      <w:tr w:rsidR="006121DA" w:rsidRPr="00243B92" w14:paraId="508850F7" w14:textId="77777777" w:rsidTr="000D25DF">
        <w:trPr>
          <w:trHeight w:val="20"/>
        </w:trPr>
        <w:tc>
          <w:tcPr>
            <w:tcW w:w="5760" w:type="dxa"/>
          </w:tcPr>
          <w:p w14:paraId="7AF74F14" w14:textId="2E890EC0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A19C23" w14:textId="47195361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5EEFDDE1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9D6625D" w14:textId="4B95E051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(1,867)</w:t>
            </w:r>
          </w:p>
        </w:tc>
      </w:tr>
      <w:tr w:rsidR="006121DA" w:rsidRPr="00243B92" w14:paraId="056582DF" w14:textId="77777777" w:rsidTr="00224ED5">
        <w:trPr>
          <w:trHeight w:val="20"/>
        </w:trPr>
        <w:tc>
          <w:tcPr>
            <w:tcW w:w="5760" w:type="dxa"/>
          </w:tcPr>
          <w:p w14:paraId="18970300" w14:textId="77777777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45AE6B9" w14:textId="3615122E" w:rsidR="006121DA" w:rsidRPr="000D25DF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2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D2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74,44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E522B3C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C5CD64" w14:textId="55A765D4" w:rsidR="006121DA" w:rsidRPr="009B7C4A" w:rsidRDefault="006121DA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(8,360)</w:t>
            </w:r>
          </w:p>
        </w:tc>
      </w:tr>
      <w:tr w:rsidR="006121DA" w:rsidRPr="00243B92" w14:paraId="58E0CD68" w14:textId="77777777" w:rsidTr="00224ED5">
        <w:trPr>
          <w:trHeight w:val="20"/>
        </w:trPr>
        <w:tc>
          <w:tcPr>
            <w:tcW w:w="5760" w:type="dxa"/>
          </w:tcPr>
          <w:p w14:paraId="225A5D23" w14:textId="77777777" w:rsidR="006121DA" w:rsidRPr="00243B92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3B9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FB3BD0F" w14:textId="4F35624A" w:rsidR="006121DA" w:rsidRPr="000D25DF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D25DF">
              <w:rPr>
                <w:rFonts w:asciiTheme="majorBidi" w:hAnsiTheme="majorBidi" w:cstheme="majorBidi"/>
                <w:sz w:val="30"/>
                <w:szCs w:val="30"/>
              </w:rPr>
              <w:t>(8,360)</w:t>
            </w:r>
          </w:p>
        </w:tc>
        <w:tc>
          <w:tcPr>
            <w:tcW w:w="270" w:type="dxa"/>
          </w:tcPr>
          <w:p w14:paraId="2D68F53E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494BB44" w14:textId="023FDF87" w:rsidR="006121DA" w:rsidRPr="009B7C4A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21DA" w:rsidRPr="00243B92" w14:paraId="0C344079" w14:textId="77777777" w:rsidTr="00224ED5">
        <w:trPr>
          <w:trHeight w:val="20"/>
        </w:trPr>
        <w:tc>
          <w:tcPr>
            <w:tcW w:w="5760" w:type="dxa"/>
          </w:tcPr>
          <w:p w14:paraId="43350757" w14:textId="77777777" w:rsidR="006121DA" w:rsidRPr="00947189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677868" w14:textId="755C8152" w:rsidR="006121DA" w:rsidRPr="00AA4996" w:rsidRDefault="006121DA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2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D2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66,08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832BE2" w14:textId="77777777" w:rsidR="006121DA" w:rsidRPr="009946C5" w:rsidRDefault="006121D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38A5038" w14:textId="676EE621" w:rsidR="006121DA" w:rsidRPr="00AA4996" w:rsidRDefault="006121DA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4521" w:rsidRPr="00243B92" w14:paraId="78D98852" w14:textId="77777777" w:rsidTr="00224ED5">
        <w:trPr>
          <w:trHeight w:val="20"/>
        </w:trPr>
        <w:tc>
          <w:tcPr>
            <w:tcW w:w="5760" w:type="dxa"/>
          </w:tcPr>
          <w:p w14:paraId="1E48BB3D" w14:textId="77777777" w:rsidR="00914521" w:rsidRPr="00790FF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743E581" w14:textId="77777777" w:rsidR="00914521" w:rsidRPr="000D25DF" w:rsidRDefault="00914521" w:rsidP="000D2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8779B" w14:textId="77777777" w:rsidR="00914521" w:rsidRPr="009946C5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4FA144CF" w14:textId="77777777" w:rsidR="00914521" w:rsidRPr="009B7C4A" w:rsidRDefault="00914521" w:rsidP="009B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55F8DFC" w14:textId="08A6A467" w:rsidR="008D0115" w:rsidRPr="00E00523" w:rsidRDefault="008D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  <w:lang w:val="x-none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530"/>
      </w:tblGrid>
      <w:tr w:rsidR="00243B92" w:rsidRPr="00243B92" w14:paraId="73D95407" w14:textId="77777777" w:rsidTr="006044D7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32160A19" w14:textId="77777777" w:rsidR="00243B92" w:rsidRPr="00243B92" w:rsidRDefault="00243B92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128E3022" w14:textId="60A5EF08" w:rsidR="00243B92" w:rsidRPr="00243B92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14521" w:rsidRPr="00243B92" w14:paraId="5004AF7B" w14:textId="77777777" w:rsidTr="006044D7">
        <w:trPr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73797BEA" w14:textId="4F69EF13" w:rsidR="00914521" w:rsidRPr="00243B92" w:rsidRDefault="00914521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43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43B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43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5909E0" w:rsidRPr="00590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693A517" w14:textId="709B6AC6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149F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31182E" w14:textId="7777777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D6A99C" w14:textId="7777777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63590E7" w14:textId="1AB5E5D1" w:rsidR="00914521" w:rsidRPr="00243B92" w:rsidRDefault="00914521" w:rsidP="00914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B92" w:rsidRPr="00243B92" w14:paraId="32A530B2" w14:textId="77777777" w:rsidTr="00914521">
        <w:trPr>
          <w:trHeight w:val="164"/>
          <w:tblHeader/>
        </w:trPr>
        <w:tc>
          <w:tcPr>
            <w:tcW w:w="5760" w:type="dxa"/>
          </w:tcPr>
          <w:p w14:paraId="5ECCD90C" w14:textId="77777777" w:rsidR="00243B92" w:rsidRPr="00914521" w:rsidRDefault="00243B9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20" w:type="dxa"/>
            <w:gridSpan w:val="3"/>
          </w:tcPr>
          <w:p w14:paraId="73AF999E" w14:textId="5E3172B4" w:rsidR="00243B92" w:rsidRPr="00243B92" w:rsidRDefault="00717412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</w:t>
            </w:r>
            <w:r w:rsidR="00243B92" w:rsidRPr="00243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4521" w:rsidRPr="00243B92" w14:paraId="28456440" w14:textId="77777777" w:rsidTr="00914521">
        <w:trPr>
          <w:trHeight w:val="20"/>
        </w:trPr>
        <w:tc>
          <w:tcPr>
            <w:tcW w:w="5760" w:type="dxa"/>
          </w:tcPr>
          <w:p w14:paraId="0649DE88" w14:textId="7777777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5AEAADEB" w14:textId="6493CD1B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491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1EF825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FB0D98" w14:textId="4A016ED7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</w:tr>
      <w:tr w:rsidR="00914521" w:rsidRPr="00243B92" w14:paraId="59BEAE06" w14:textId="77777777" w:rsidTr="00914521">
        <w:trPr>
          <w:trHeight w:val="20"/>
        </w:trPr>
        <w:tc>
          <w:tcPr>
            <w:tcW w:w="5760" w:type="dxa"/>
          </w:tcPr>
          <w:p w14:paraId="0923B189" w14:textId="7777777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395E96C8" w14:textId="77777777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B5177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827490" w14:textId="77777777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521" w:rsidRPr="00243B92" w14:paraId="17D1BE5B" w14:textId="77777777" w:rsidTr="00914521">
        <w:trPr>
          <w:trHeight w:val="20"/>
        </w:trPr>
        <w:tc>
          <w:tcPr>
            <w:tcW w:w="5760" w:type="dxa"/>
          </w:tcPr>
          <w:p w14:paraId="032703BC" w14:textId="7BC042F9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0AC6F7D3" w14:textId="2428045D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1E19CC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3BA910" w14:textId="68D6C887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(140)</w:t>
            </w:r>
          </w:p>
        </w:tc>
      </w:tr>
      <w:tr w:rsidR="00914521" w:rsidRPr="00243B92" w14:paraId="44E784C0" w14:textId="77777777" w:rsidTr="00914521">
        <w:trPr>
          <w:trHeight w:val="20"/>
        </w:trPr>
        <w:tc>
          <w:tcPr>
            <w:tcW w:w="5760" w:type="dxa"/>
          </w:tcPr>
          <w:p w14:paraId="64806021" w14:textId="6214E445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2BF4BF3C" w14:textId="53664ABA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,603</w:t>
            </w:r>
          </w:p>
        </w:tc>
        <w:tc>
          <w:tcPr>
            <w:tcW w:w="270" w:type="dxa"/>
          </w:tcPr>
          <w:p w14:paraId="67593431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767806" w14:textId="75B2AE47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</w:tr>
      <w:tr w:rsidR="00914521" w:rsidRPr="00243B92" w14:paraId="0C293B49" w14:textId="77777777" w:rsidTr="00914521">
        <w:trPr>
          <w:trHeight w:val="20"/>
        </w:trPr>
        <w:tc>
          <w:tcPr>
            <w:tcW w:w="5760" w:type="dxa"/>
          </w:tcPr>
          <w:p w14:paraId="00DC9C49" w14:textId="479175A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43B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2A644A87" w14:textId="1B3D377E" w:rsidR="00914521" w:rsidRPr="00AA4996" w:rsidRDefault="005909E0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4521">
              <w:rPr>
                <w:rFonts w:asciiTheme="majorBidi" w:hAnsiTheme="majorBidi" w:cstheme="majorBidi"/>
                <w:sz w:val="30"/>
                <w:szCs w:val="30"/>
              </w:rPr>
              <w:t>,940</w:t>
            </w:r>
          </w:p>
        </w:tc>
        <w:tc>
          <w:tcPr>
            <w:tcW w:w="270" w:type="dxa"/>
          </w:tcPr>
          <w:p w14:paraId="648BE4C0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FC17C9" w14:textId="443BCEB5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36)</w:t>
            </w:r>
          </w:p>
        </w:tc>
      </w:tr>
      <w:tr w:rsidR="00914521" w:rsidRPr="00243B92" w14:paraId="3D2F300B" w14:textId="77777777" w:rsidTr="00914521">
        <w:trPr>
          <w:trHeight w:val="20"/>
        </w:trPr>
        <w:tc>
          <w:tcPr>
            <w:tcW w:w="5760" w:type="dxa"/>
          </w:tcPr>
          <w:p w14:paraId="6121F658" w14:textId="451C32EF" w:rsidR="00914521" w:rsidRPr="00243B92" w:rsidRDefault="00914521" w:rsidP="0057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6EF48002" w14:textId="3910CB2C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DFCF1A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6509A1" w14:textId="7C8F8624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</w:tr>
      <w:tr w:rsidR="00914521" w:rsidRPr="00243B92" w14:paraId="6685D15E" w14:textId="77777777" w:rsidTr="00914521">
        <w:trPr>
          <w:trHeight w:val="20"/>
        </w:trPr>
        <w:tc>
          <w:tcPr>
            <w:tcW w:w="5760" w:type="dxa"/>
          </w:tcPr>
          <w:p w14:paraId="7AE00713" w14:textId="675CEE98" w:rsidR="00914521" w:rsidRPr="00243B92" w:rsidRDefault="00914521" w:rsidP="00573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181 - 36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7F7C55F1" w14:textId="54FDFB0E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14:paraId="5FF9EA12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713EDF" w14:textId="1AF7598F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14521" w:rsidRPr="00243B92" w14:paraId="31ECEB2A" w14:textId="77777777" w:rsidTr="00011FFE">
        <w:trPr>
          <w:trHeight w:val="20"/>
        </w:trPr>
        <w:tc>
          <w:tcPr>
            <w:tcW w:w="5760" w:type="dxa"/>
          </w:tcPr>
          <w:p w14:paraId="24D41B04" w14:textId="3741C60C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81D2478" w14:textId="45C0D283" w:rsidR="00914521" w:rsidRPr="00AA4996" w:rsidRDefault="005909E0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4521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10CFC65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3FB41A" w14:textId="16AED238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61)</w:t>
            </w:r>
          </w:p>
        </w:tc>
      </w:tr>
      <w:tr w:rsidR="00914521" w:rsidRPr="00243B92" w14:paraId="177829C3" w14:textId="77777777" w:rsidTr="00011FFE">
        <w:trPr>
          <w:trHeight w:val="20"/>
        </w:trPr>
        <w:tc>
          <w:tcPr>
            <w:tcW w:w="5760" w:type="dxa"/>
          </w:tcPr>
          <w:p w14:paraId="69067A0E" w14:textId="7777777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8855616" w14:textId="62A49ADB" w:rsidR="00914521" w:rsidRPr="00AA4996" w:rsidRDefault="005909E0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14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</w:t>
            </w: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9145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E444C27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2696E8" w14:textId="26062A0D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14521" w:rsidRPr="00243B92" w14:paraId="69C9D965" w14:textId="77777777" w:rsidTr="00011FFE">
        <w:trPr>
          <w:trHeight w:val="20"/>
        </w:trPr>
        <w:tc>
          <w:tcPr>
            <w:tcW w:w="5760" w:type="dxa"/>
          </w:tcPr>
          <w:p w14:paraId="77E6CB65" w14:textId="77777777" w:rsidR="00914521" w:rsidRPr="00243B92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3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3B92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C15CC50" w14:textId="5A56B906" w:rsidR="00914521" w:rsidRPr="00F434AB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34AB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434A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34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4C0530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1281567" w14:textId="041E2523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14521" w:rsidRPr="00243B92" w14:paraId="0C9191FD" w14:textId="77777777" w:rsidTr="00011FFE">
        <w:trPr>
          <w:trHeight w:val="20"/>
        </w:trPr>
        <w:tc>
          <w:tcPr>
            <w:tcW w:w="5760" w:type="dxa"/>
          </w:tcPr>
          <w:p w14:paraId="7FA5F4BE" w14:textId="77777777" w:rsidR="00914521" w:rsidRPr="00947189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AB234C" w14:textId="7057D48D" w:rsidR="00914521" w:rsidRPr="00AA4996" w:rsidRDefault="005909E0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14521" w:rsidRPr="00F43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C491C" w:rsidRPr="00F43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C491C" w:rsidRPr="00F434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75E144" w14:textId="77777777" w:rsidR="00914521" w:rsidRPr="00AA4996" w:rsidRDefault="00914521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14E1BE9" w14:textId="138355B5" w:rsidR="00914521" w:rsidRPr="00AA4996" w:rsidRDefault="00914521" w:rsidP="00F434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2"/>
        <w:gridCol w:w="1558"/>
        <w:gridCol w:w="360"/>
        <w:gridCol w:w="1530"/>
      </w:tblGrid>
      <w:tr w:rsidR="00DB6996" w:rsidRPr="00C96A13" w14:paraId="6CC20A42" w14:textId="77777777" w:rsidTr="006044D7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0DFB" w14:textId="78807830" w:rsidR="00DB6996" w:rsidRPr="00DB6996" w:rsidRDefault="007D2E9F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2E9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53438" w14:textId="7B9335E9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4E1209D" w14:textId="77777777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D976" w14:textId="77777777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11F6713" w14:textId="45EB292C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6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B6996" w:rsidRPr="00C96A13" w14:paraId="2F528B69" w14:textId="77777777" w:rsidTr="00A33A08">
        <w:trPr>
          <w:trHeight w:val="20"/>
          <w:tblHeader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</w:tcPr>
          <w:p w14:paraId="6B107551" w14:textId="69975519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B6996" w:rsidDel="00B75B12"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  <w:t xml:space="preserve"> </w:t>
            </w:r>
          </w:p>
        </w:tc>
        <w:tc>
          <w:tcPr>
            <w:tcW w:w="3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71A1A1" w14:textId="7BA0CAA3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6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174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B6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6996" w:rsidRPr="00C96759" w14:paraId="7D1FDFEF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B009B" w14:textId="1C527B9E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DB6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7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6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69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909E0" w:rsidRPr="00590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5909E0" w:rsidRPr="005909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D12FC64" w14:textId="77777777" w:rsidR="00DB6996" w:rsidRPr="00DB6996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699079" w14:textId="77777777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D84D71" w14:textId="77777777" w:rsidR="00DB6996" w:rsidRPr="00DB6996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6996" w:rsidRPr="00C96759" w14:paraId="1E9902C5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EC5A4" w14:textId="77777777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99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DB699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F50FB1E" w14:textId="68FF5966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943,04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BEA63C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FC1AB2" w14:textId="478F6F82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DB6996" w:rsidRPr="00C96759" w14:paraId="4B6D6265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C0CD1" w14:textId="77777777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99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C54922E" w14:textId="77777777" w:rsidR="00DB6996" w:rsidRPr="004B05D7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78CA0D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EC184F" w14:textId="77777777" w:rsidR="00DB6996" w:rsidRPr="004B05D7" w:rsidRDefault="00DB6996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6996" w:rsidRPr="00C96759" w14:paraId="7175A66E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9269" w14:textId="09CD8FD1" w:rsidR="00DB6996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3519831" w14:textId="0E966585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177,113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4865AB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71311A" w14:textId="2344AB2B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131,417</w:t>
            </w:r>
          </w:p>
        </w:tc>
      </w:tr>
      <w:tr w:rsidR="004B05D7" w:rsidRPr="00C96759" w14:paraId="41D60724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D944" w14:textId="00AE6CDB" w:rsidR="004B05D7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4B0CFF5" w14:textId="45B87F39" w:rsidR="004B05D7" w:rsidRPr="004B05D7" w:rsidRDefault="005909E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085A1A">
              <w:rPr>
                <w:rFonts w:ascii="Angsana New" w:hAnsi="Angsana New" w:cs="Angsana New"/>
                <w:sz w:val="30"/>
                <w:szCs w:val="30"/>
              </w:rPr>
              <w:t>3,007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E26C412" w14:textId="77777777" w:rsidR="004B05D7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3CA6C0" w14:textId="27DAE767" w:rsidR="004B05D7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10,8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B05D7" w:rsidRPr="00C96759" w14:paraId="2575ADBA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ECE5" w14:textId="17385396" w:rsidR="004B05D7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0D8E0BD" w14:textId="71202F87" w:rsidR="004B05D7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327A71" w14:textId="77777777" w:rsidR="004B05D7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901B58" w14:textId="6376097F" w:rsidR="004B05D7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4,11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B6996" w:rsidRPr="00C96759" w14:paraId="5387F736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ED10E" w14:textId="3DBC14CC" w:rsidR="00DB6996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theme="majorBidi"/>
                <w:sz w:val="30"/>
                <w:szCs w:val="30"/>
              </w:rPr>
              <w:t xml:space="preserve">91 - 180 </w:t>
            </w: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126F31C" w14:textId="28B7E5DE" w:rsidR="00DB6996" w:rsidRPr="004B05D7" w:rsidRDefault="005909E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909E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85A1A">
              <w:rPr>
                <w:rFonts w:ascii="Angsana New" w:hAnsi="Angsana New" w:cs="Angsana New"/>
                <w:sz w:val="30"/>
                <w:szCs w:val="30"/>
              </w:rPr>
              <w:t>,067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4937A9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E93AF8" w14:textId="68781AB9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DB6996" w:rsidRPr="00C96759" w14:paraId="461E9FA0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3B886" w14:textId="16C8E746" w:rsidR="00DB6996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theme="majorBidi"/>
                <w:sz w:val="30"/>
                <w:szCs w:val="30"/>
              </w:rPr>
              <w:t>181 - 36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B0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F6AA15B" w14:textId="6F1D1D20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BCEE22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087289" w14:textId="602BBB67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1,461</w:t>
            </w:r>
          </w:p>
        </w:tc>
      </w:tr>
      <w:tr w:rsidR="00DB6996" w:rsidRPr="00C96759" w14:paraId="62F19A58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E9D43" w14:textId="762380FF" w:rsidR="00DB6996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4B05D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B05D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B0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05D7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C88A" w14:textId="25103CAB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712E9F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67774" w14:textId="0C543AB4" w:rsidR="00DB6996" w:rsidRPr="004B05D7" w:rsidRDefault="005909E0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55C25">
              <w:rPr>
                <w:rFonts w:ascii="Angsana New" w:hAnsi="Angsana New" w:cs="Angsana New"/>
                <w:sz w:val="30"/>
                <w:szCs w:val="30"/>
              </w:rPr>
              <w:t>,188</w:t>
            </w:r>
          </w:p>
        </w:tc>
      </w:tr>
      <w:tr w:rsidR="00DB6996" w:rsidRPr="00C96759" w14:paraId="670DA295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B0FE3" w14:textId="7892EECD" w:rsidR="00DB6996" w:rsidRPr="004B05D7" w:rsidRDefault="004B05D7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05D7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D6336" w14:textId="67BCE92D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1,166,83</w:t>
            </w:r>
            <w:r w:rsidR="00BE5C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1B3F019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0ED4FC" w14:textId="4A769532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477,808</w:t>
            </w:r>
          </w:p>
        </w:tc>
      </w:tr>
      <w:tr w:rsidR="00DB6996" w:rsidRPr="00C96759" w14:paraId="222D402A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32292" w14:textId="76DAFC0E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9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B69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1F8DC" w14:textId="06D6AF6F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,17</w:t>
            </w:r>
            <w:r w:rsidR="005909E0" w:rsidRPr="005909E0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E4BDC7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15B6D" w14:textId="11E5B49C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(833)</w:t>
            </w:r>
          </w:p>
        </w:tc>
      </w:tr>
      <w:tr w:rsidR="00DB6996" w:rsidRPr="00C96759" w14:paraId="1C69058B" w14:textId="77777777" w:rsidTr="00A33A08">
        <w:trPr>
          <w:trHeight w:val="20"/>
        </w:trPr>
        <w:tc>
          <w:tcPr>
            <w:tcW w:w="5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3D63" w14:textId="77777777" w:rsidR="00DB6996" w:rsidRPr="00DB6996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69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56C64C" w14:textId="2E0E69D8" w:rsidR="00DB6996" w:rsidRPr="004B05D7" w:rsidRDefault="00085A1A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1,164,66</w:t>
            </w:r>
            <w:r w:rsidR="00BA05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022873" w14:textId="77777777" w:rsidR="00DB6996" w:rsidRPr="004B05D7" w:rsidRDefault="00DB6996" w:rsidP="00A2151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6B19F" w14:textId="3CE66126" w:rsidR="00DB6996" w:rsidRPr="004B05D7" w:rsidRDefault="00955C25" w:rsidP="00DF5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476,97</w:t>
            </w:r>
            <w:r w:rsidR="005909E0" w:rsidRPr="005909E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5C8519C" w14:textId="77777777" w:rsidR="00E753BC" w:rsidRPr="00A40F69" w:rsidRDefault="00E753BC" w:rsidP="00E753BC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AB388B7" w14:textId="5E6D5F4A" w:rsidR="00DB6996" w:rsidRPr="000B7330" w:rsidRDefault="00DB6996" w:rsidP="004E2729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B69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</w:t>
      </w:r>
      <w:r w:rsidRPr="000B73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าระผูกพันกับบุคคลหรือกิจการที่ไม่เกี่ยวข้องกัน</w:t>
      </w:r>
    </w:p>
    <w:p w14:paraId="1490A09C" w14:textId="77777777" w:rsidR="00DB6996" w:rsidRDefault="00DB6996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3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2"/>
        <w:gridCol w:w="265"/>
        <w:gridCol w:w="1093"/>
        <w:gridCol w:w="272"/>
        <w:gridCol w:w="1078"/>
        <w:gridCol w:w="272"/>
        <w:gridCol w:w="1156"/>
      </w:tblGrid>
      <w:tr w:rsidR="00DB6996" w:rsidRPr="002C5218" w14:paraId="33F3BB0B" w14:textId="77777777" w:rsidTr="00C933CD">
        <w:trPr>
          <w:tblHeader/>
        </w:trPr>
        <w:tc>
          <w:tcPr>
            <w:tcW w:w="2183" w:type="pct"/>
          </w:tcPr>
          <w:p w14:paraId="0B6E4922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0F84344" w14:textId="77777777" w:rsidR="00DB6996" w:rsidRPr="002C5218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F395E18" w14:textId="77777777" w:rsidR="00DB6996" w:rsidRPr="002C5218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bottom w:val="single" w:sz="4" w:space="0" w:color="auto"/>
            </w:tcBorders>
          </w:tcPr>
          <w:p w14:paraId="06DBA91F" w14:textId="77777777" w:rsidR="00DB6996" w:rsidRPr="002C5218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6996" w:rsidRPr="002C5218" w14:paraId="4A591140" w14:textId="77777777" w:rsidTr="00C933CD">
        <w:trPr>
          <w:trHeight w:val="425"/>
          <w:tblHeader/>
        </w:trPr>
        <w:tc>
          <w:tcPr>
            <w:tcW w:w="2183" w:type="pct"/>
          </w:tcPr>
          <w:p w14:paraId="285B51FD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2652B34" w14:textId="75FBCB85" w:rsidR="00DB6996" w:rsidRPr="002C5218" w:rsidRDefault="006F7AC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B69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9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E3750FF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B2AF7B6" w14:textId="55DFDA5B" w:rsidR="00DB6996" w:rsidRPr="002C5218" w:rsidRDefault="006F7AC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B6996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3A6E0059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101A4B" w14:textId="3A51CF10" w:rsidR="00DB6996" w:rsidRPr="002C5218" w:rsidRDefault="006F7AC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B69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699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9CD7F6B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0B9E135A" w14:textId="51917F70" w:rsidR="00DB6996" w:rsidRPr="002C5218" w:rsidRDefault="006F7AC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B6996" w:rsidRPr="000B73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6996" w:rsidRPr="002C5218" w14:paraId="7C738B78" w14:textId="77777777" w:rsidTr="00C933CD">
        <w:trPr>
          <w:trHeight w:val="425"/>
          <w:tblHeader/>
        </w:trPr>
        <w:tc>
          <w:tcPr>
            <w:tcW w:w="2183" w:type="pct"/>
          </w:tcPr>
          <w:p w14:paraId="55F7AEDF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9FC8D10" w14:textId="73DE57D2" w:rsidR="00DB6996" w:rsidRDefault="005909E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3" w:type="pct"/>
          </w:tcPr>
          <w:p w14:paraId="08BC4F72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0" w:type="pct"/>
          </w:tcPr>
          <w:p w14:paraId="3B407778" w14:textId="1D4C15DE" w:rsidR="00DB6996" w:rsidRDefault="005909E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3341322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2" w:type="pct"/>
          </w:tcPr>
          <w:p w14:paraId="6FCEBF56" w14:textId="268FBE41" w:rsidR="00DB6996" w:rsidRDefault="005909E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7" w:type="pct"/>
          </w:tcPr>
          <w:p w14:paraId="698F4B16" w14:textId="77777777" w:rsidR="00DB6996" w:rsidRPr="002C5218" w:rsidRDefault="00DB6996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4" w:type="pct"/>
          </w:tcPr>
          <w:p w14:paraId="39408D25" w14:textId="7110C8A7" w:rsidR="00DB6996" w:rsidRDefault="005909E0" w:rsidP="00A21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F7AC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B6996" w:rsidRPr="002C5218" w14:paraId="319FD00F" w14:textId="77777777" w:rsidTr="00DB6996">
        <w:trPr>
          <w:tblHeader/>
        </w:trPr>
        <w:tc>
          <w:tcPr>
            <w:tcW w:w="2183" w:type="pct"/>
          </w:tcPr>
          <w:p w14:paraId="77BA8249" w14:textId="77777777" w:rsidR="00DB6996" w:rsidRPr="002C5218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492528EC" w14:textId="77777777" w:rsidR="00DB6996" w:rsidRPr="002C5218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996" w:rsidRPr="002C5218" w14:paraId="3852E00B" w14:textId="77777777" w:rsidTr="00C933CD">
        <w:tc>
          <w:tcPr>
            <w:tcW w:w="2183" w:type="pct"/>
          </w:tcPr>
          <w:p w14:paraId="5AFD9F9F" w14:textId="77777777" w:rsidR="00DB6996" w:rsidRPr="00A256BB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25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4" w:type="pct"/>
            <w:shd w:val="clear" w:color="auto" w:fill="auto"/>
          </w:tcPr>
          <w:p w14:paraId="4EE17E3D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3BB4BE15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ECEFE4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FBBC383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484F95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21DC8D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416C365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996" w:rsidRPr="002C5218" w14:paraId="4562C17A" w14:textId="77777777" w:rsidTr="00C933CD">
        <w:tc>
          <w:tcPr>
            <w:tcW w:w="2183" w:type="pct"/>
          </w:tcPr>
          <w:p w14:paraId="5E69E47B" w14:textId="77777777" w:rsidR="00DB6996" w:rsidRPr="00A256BB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สัญญาที่ยังไม่ถึงกำหนด</w:t>
            </w:r>
            <w:r w:rsidRPr="00A256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รับรู้</w:t>
            </w:r>
          </w:p>
        </w:tc>
        <w:tc>
          <w:tcPr>
            <w:tcW w:w="584" w:type="pct"/>
            <w:shd w:val="clear" w:color="auto" w:fill="auto"/>
          </w:tcPr>
          <w:p w14:paraId="1F6F1E66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shd w:val="clear" w:color="auto" w:fill="auto"/>
          </w:tcPr>
          <w:p w14:paraId="04EDEF1F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FB375A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5E874F49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7F98A53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B3C4DB9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37E7532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996" w:rsidRPr="002C5218" w14:paraId="2676DE0A" w14:textId="77777777" w:rsidTr="00C933CD">
        <w:tc>
          <w:tcPr>
            <w:tcW w:w="2183" w:type="pct"/>
          </w:tcPr>
          <w:p w14:paraId="78A535A4" w14:textId="77777777" w:rsidR="00DB6996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ระบบอำนวยความสะดวก</w:t>
            </w:r>
          </w:p>
          <w:p w14:paraId="7507C9FD" w14:textId="77777777" w:rsidR="00DB6996" w:rsidRPr="00A256BB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584" w:type="pct"/>
            <w:shd w:val="clear" w:color="auto" w:fill="auto"/>
          </w:tcPr>
          <w:p w14:paraId="62E83589" w14:textId="77777777" w:rsidR="00DB6996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DCE107" w14:textId="7B4D9A12" w:rsidR="008F6F84" w:rsidRPr="00F97462" w:rsidRDefault="005909E0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F6F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,019</w:t>
            </w:r>
          </w:p>
        </w:tc>
        <w:tc>
          <w:tcPr>
            <w:tcW w:w="143" w:type="pct"/>
            <w:shd w:val="clear" w:color="auto" w:fill="auto"/>
          </w:tcPr>
          <w:p w14:paraId="22B19599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1C4D013" w14:textId="77777777" w:rsidR="00DB6996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6F12F0" w14:textId="43E90A5B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4,64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2E365735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7A1656A" w14:textId="77777777" w:rsidR="00DB6996" w:rsidRDefault="00DB6996" w:rsidP="00A2151F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BC53CF" w14:textId="65BC8339" w:rsidR="008F6F84" w:rsidRPr="00F97462" w:rsidRDefault="008F6F84" w:rsidP="00A2151F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E817F2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6EB808B" w14:textId="77777777" w:rsidR="00DB6996" w:rsidRDefault="00DB6996" w:rsidP="00A2151F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AF4855" w14:textId="77777777" w:rsidR="00DB6996" w:rsidRPr="00F97462" w:rsidRDefault="00DB6996" w:rsidP="008F6F84">
            <w:pPr>
              <w:pStyle w:val="acctfourfigures"/>
              <w:tabs>
                <w:tab w:val="clear" w:pos="765"/>
                <w:tab w:val="decimal" w:pos="605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6996" w:rsidRPr="002C5218" w14:paraId="5DC127C7" w14:textId="77777777" w:rsidTr="00C933CD">
        <w:tc>
          <w:tcPr>
            <w:tcW w:w="2183" w:type="pct"/>
          </w:tcPr>
          <w:p w14:paraId="3930F488" w14:textId="77777777" w:rsidR="00DB6996" w:rsidRPr="00A256BB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ระบบคอมพิวเตอร์</w:t>
            </w:r>
          </w:p>
        </w:tc>
        <w:tc>
          <w:tcPr>
            <w:tcW w:w="584" w:type="pct"/>
            <w:shd w:val="clear" w:color="auto" w:fill="auto"/>
          </w:tcPr>
          <w:p w14:paraId="2621E983" w14:textId="7ED43E9C" w:rsidR="00DB6996" w:rsidRPr="00F97462" w:rsidRDefault="008F6F84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63,668</w:t>
            </w:r>
          </w:p>
        </w:tc>
        <w:tc>
          <w:tcPr>
            <w:tcW w:w="143" w:type="pct"/>
            <w:shd w:val="clear" w:color="auto" w:fill="auto"/>
          </w:tcPr>
          <w:p w14:paraId="7E0813D6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6EE035D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69,994</w:t>
            </w:r>
          </w:p>
        </w:tc>
        <w:tc>
          <w:tcPr>
            <w:tcW w:w="147" w:type="pct"/>
            <w:shd w:val="clear" w:color="auto" w:fill="auto"/>
          </w:tcPr>
          <w:p w14:paraId="4403BBC2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E46EB6C" w14:textId="3612B4EB" w:rsidR="00DB6996" w:rsidRPr="00F97462" w:rsidRDefault="005909E0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0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F6F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7,194</w:t>
            </w:r>
          </w:p>
        </w:tc>
        <w:tc>
          <w:tcPr>
            <w:tcW w:w="147" w:type="pct"/>
            <w:shd w:val="clear" w:color="auto" w:fill="auto"/>
          </w:tcPr>
          <w:p w14:paraId="61C2884A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EF37AF6" w14:textId="2C00BD2C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B6996" w:rsidRPr="002C5218" w14:paraId="6B891351" w14:textId="77777777" w:rsidTr="00C933CD">
        <w:tc>
          <w:tcPr>
            <w:tcW w:w="2183" w:type="pct"/>
          </w:tcPr>
          <w:p w14:paraId="561FD33C" w14:textId="77777777" w:rsidR="00DB6996" w:rsidRPr="00485AA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DF78BC0" w14:textId="4EECFCE0" w:rsidR="00DB6996" w:rsidRPr="00F97462" w:rsidRDefault="008F6F84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3CB90E41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2264B4B9" w14:textId="50BB2D1C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  <w:r w:rsidR="005909E0" w:rsidRPr="005909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C75E045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1298059" w14:textId="0C031B3F" w:rsidR="00DB6996" w:rsidRPr="00F97462" w:rsidRDefault="008F6F84" w:rsidP="008F6F84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2DA289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1C13133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604"/>
              </w:tabs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B6996" w:rsidRPr="002C5218" w14:paraId="6F148A48" w14:textId="77777777" w:rsidTr="00C933CD">
        <w:tc>
          <w:tcPr>
            <w:tcW w:w="2183" w:type="pct"/>
          </w:tcPr>
          <w:p w14:paraId="04B70790" w14:textId="77777777" w:rsidR="00DB6996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9D089" w14:textId="1E63F3B2" w:rsidR="00DB6996" w:rsidRPr="00F97462" w:rsidRDefault="008A6290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68,8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19B224F0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FC6C1" w14:textId="77777777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74,781</w:t>
            </w:r>
          </w:p>
        </w:tc>
        <w:tc>
          <w:tcPr>
            <w:tcW w:w="147" w:type="pct"/>
            <w:shd w:val="clear" w:color="auto" w:fill="auto"/>
          </w:tcPr>
          <w:p w14:paraId="43B8C376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F6E8B" w14:textId="6D3CF80C" w:rsidR="00DB6996" w:rsidRPr="00F97462" w:rsidRDefault="005909E0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8F6F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7,194</w:t>
            </w:r>
          </w:p>
        </w:tc>
        <w:tc>
          <w:tcPr>
            <w:tcW w:w="147" w:type="pct"/>
            <w:shd w:val="clear" w:color="auto" w:fill="auto"/>
          </w:tcPr>
          <w:p w14:paraId="10B09AD3" w14:textId="77777777" w:rsidR="00DB6996" w:rsidRPr="00F97462" w:rsidRDefault="00DB6996" w:rsidP="00A21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3956" w14:textId="71F4F7BB" w:rsidR="00DB6996" w:rsidRPr="00F97462" w:rsidRDefault="00DB6996" w:rsidP="00A2151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</w:t>
            </w:r>
            <w:r w:rsidR="005909E0" w:rsidRPr="005909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75CB0C42" w14:textId="09A22E33" w:rsidR="000566C8" w:rsidRDefault="000566C8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21A5BA" w14:textId="77777777" w:rsidR="000566C8" w:rsidRDefault="000566C8" w:rsidP="00DB6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61FA37" w14:textId="77777777" w:rsidR="00DB6996" w:rsidRPr="000B7330" w:rsidRDefault="00DB6996" w:rsidP="00DB699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u w:val="none"/>
          <w:lang w:val="th-TH"/>
        </w:rPr>
      </w:pPr>
      <w:r w:rsidRPr="000B7330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th-TH"/>
        </w:rPr>
        <w:lastRenderedPageBreak/>
        <w:t>การค้ำประกัน</w:t>
      </w:r>
    </w:p>
    <w:p w14:paraId="7BC8E878" w14:textId="77777777" w:rsidR="00DB6996" w:rsidRPr="000B7330" w:rsidRDefault="00DB6996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B3149" w14:textId="1A1125DD" w:rsidR="00DB6996" w:rsidRDefault="00DB6996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B7330">
        <w:rPr>
          <w:rFonts w:asciiTheme="majorBidi" w:hAnsiTheme="majorBidi" w:cstheme="majorBidi"/>
          <w:sz w:val="30"/>
          <w:szCs w:val="30"/>
          <w:cs/>
        </w:rPr>
        <w:t>ณ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Pr="000B7330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B7330">
        <w:rPr>
          <w:rFonts w:asciiTheme="majorBidi" w:hAnsiTheme="majorBidi" w:cstheme="majorBidi"/>
          <w:sz w:val="30"/>
          <w:szCs w:val="30"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5909E0" w:rsidRPr="005909E0">
        <w:rPr>
          <w:rFonts w:asciiTheme="majorBidi" w:hAnsiTheme="majorBidi" w:cstheme="majorBidi"/>
          <w:sz w:val="30"/>
          <w:szCs w:val="30"/>
        </w:rPr>
        <w:t>25</w:t>
      </w:r>
      <w:r w:rsidR="006F7AC0">
        <w:rPr>
          <w:rFonts w:asciiTheme="majorBidi" w:hAnsiTheme="majorBidi" w:cstheme="majorBidi"/>
          <w:sz w:val="30"/>
          <w:szCs w:val="30"/>
        </w:rPr>
        <w:t>63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กลุ่มบริษัทมีภาระผูกพันจากการให้สถาบันการเงินออกหนังสือค้ำประกันเป็นจำนวนเงิน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F7AC0">
        <w:rPr>
          <w:rFonts w:asciiTheme="majorBidi" w:hAnsiTheme="majorBidi" w:cstheme="majorBidi"/>
          <w:sz w:val="30"/>
          <w:szCs w:val="30"/>
        </w:rPr>
        <w:t>10</w:t>
      </w:r>
      <w:r w:rsidRPr="00EF2B53">
        <w:rPr>
          <w:rFonts w:asciiTheme="majorBidi" w:hAnsiTheme="majorBidi" w:cstheme="majorBidi"/>
          <w:sz w:val="30"/>
          <w:szCs w:val="30"/>
        </w:rPr>
        <w:t>.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="006F7AC0">
        <w:rPr>
          <w:rFonts w:asciiTheme="majorBidi" w:hAnsiTheme="majorBidi" w:cstheme="majorBidi"/>
          <w:sz w:val="30"/>
          <w:szCs w:val="30"/>
        </w:rPr>
        <w:t>4</w:t>
      </w:r>
      <w:r w:rsidRPr="00EF2B53">
        <w:rPr>
          <w:rFonts w:asciiTheme="majorBidi" w:hAnsiTheme="majorBidi" w:cstheme="majorBidi"/>
          <w:sz w:val="30"/>
          <w:szCs w:val="30"/>
        </w:rPr>
        <w:t xml:space="preserve"> </w:t>
      </w:r>
      <w:r w:rsidRPr="00EF2B53">
        <w:rPr>
          <w:rFonts w:asciiTheme="majorBidi" w:hAnsiTheme="majorBidi" w:cstheme="majorBidi"/>
          <w:sz w:val="30"/>
          <w:szCs w:val="30"/>
          <w:cs/>
        </w:rPr>
        <w:t>ล้าน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บาท ในงบการเงินรวม 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F7AC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5909E0" w:rsidRPr="005909E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5909E0" w:rsidRPr="005909E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F7AC0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F52F9B" w:rsidRPr="00F52F9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909E0" w:rsidRPr="005909E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F7AC0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0B733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0B7330">
        <w:rPr>
          <w:rFonts w:asciiTheme="majorBidi" w:hAnsiTheme="majorBidi" w:cstheme="majorBidi"/>
          <w:sz w:val="30"/>
          <w:szCs w:val="30"/>
          <w:cs/>
        </w:rPr>
        <w:t>และจำนวน</w:t>
      </w:r>
      <w:r w:rsidRPr="00EF2B53">
        <w:rPr>
          <w:rFonts w:asciiTheme="majorBidi" w:hAnsiTheme="majorBidi" w:cstheme="majorBidi"/>
          <w:sz w:val="30"/>
          <w:szCs w:val="30"/>
          <w:cs/>
        </w:rPr>
        <w:t>เงิ</w:t>
      </w:r>
      <w:r w:rsidRPr="00EF2B5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6F7AC0">
        <w:rPr>
          <w:rFonts w:asciiTheme="majorBidi" w:hAnsiTheme="majorBidi" w:cstheme="majorBidi"/>
          <w:sz w:val="30"/>
          <w:szCs w:val="30"/>
        </w:rPr>
        <w:t>8</w:t>
      </w:r>
      <w:r w:rsidRPr="00EF2B53">
        <w:rPr>
          <w:rFonts w:asciiTheme="majorBidi" w:hAnsiTheme="majorBidi" w:cstheme="majorBidi"/>
          <w:sz w:val="30"/>
          <w:szCs w:val="30"/>
        </w:rPr>
        <w:t>.</w:t>
      </w:r>
      <w:r w:rsidR="006F7AC0">
        <w:rPr>
          <w:rFonts w:asciiTheme="majorBidi" w:hAnsiTheme="majorBidi" w:cstheme="majorBidi"/>
          <w:sz w:val="30"/>
          <w:szCs w:val="30"/>
        </w:rPr>
        <w:t>6</w:t>
      </w:r>
      <w:r w:rsidR="005909E0" w:rsidRPr="005909E0">
        <w:rPr>
          <w:rFonts w:asciiTheme="majorBidi" w:hAnsiTheme="majorBidi" w:cstheme="majorBidi"/>
          <w:sz w:val="30"/>
          <w:szCs w:val="30"/>
        </w:rPr>
        <w:t>2</w:t>
      </w:r>
      <w:r w:rsidRPr="00EF2B53">
        <w:rPr>
          <w:rFonts w:asciiTheme="majorBidi" w:hAnsiTheme="majorBidi" w:cstheme="majorBidi"/>
          <w:sz w:val="30"/>
          <w:szCs w:val="30"/>
        </w:rPr>
        <w:t xml:space="preserve"> </w:t>
      </w:r>
      <w:r w:rsidRPr="00EF2B53">
        <w:rPr>
          <w:rFonts w:asciiTheme="majorBidi" w:hAnsiTheme="majorBidi" w:cstheme="majorBidi"/>
          <w:sz w:val="30"/>
          <w:szCs w:val="30"/>
          <w:cs/>
        </w:rPr>
        <w:t>ล้าน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0B7330">
        <w:rPr>
          <w:rFonts w:asciiTheme="majorBidi" w:hAnsiTheme="majorBidi" w:cstheme="majorBidi"/>
          <w:sz w:val="30"/>
          <w:szCs w:val="30"/>
        </w:rPr>
        <w:br/>
      </w:r>
      <w:r w:rsidRPr="000B7330">
        <w:rPr>
          <w:rFonts w:asciiTheme="majorBidi" w:hAnsiTheme="majorBidi" w:cstheme="majorBidi"/>
          <w:sz w:val="30"/>
          <w:szCs w:val="30"/>
          <w:cs/>
        </w:rPr>
        <w:t>ในงบการเงินเฉพาะ</w:t>
      </w:r>
      <w:r w:rsidRPr="00F52F9B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F52F9B">
        <w:rPr>
          <w:rFonts w:asciiTheme="majorBidi" w:hAnsiTheme="majorBidi" w:cstheme="majorBidi"/>
          <w:sz w:val="30"/>
          <w:szCs w:val="30"/>
        </w:rPr>
        <w:t xml:space="preserve"> 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F7AC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09E0" w:rsidRPr="005909E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5909E0" w:rsidRPr="005909E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F7AC0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F7AC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909E0" w:rsidRPr="005909E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52F9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F52F9B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B7330">
        <w:rPr>
          <w:rFonts w:asciiTheme="majorBidi" w:hAnsiTheme="majorBidi" w:cstheme="majorBidi"/>
          <w:sz w:val="30"/>
          <w:szCs w:val="30"/>
          <w:cs/>
        </w:rPr>
        <w:t xml:space="preserve"> ซึ่งค้ำประกันโดยใช้เงินฝากกับสถาบันการเงิน</w:t>
      </w:r>
    </w:p>
    <w:p w14:paraId="1A2B8BB8" w14:textId="77777777" w:rsidR="009C497F" w:rsidRDefault="009C497F" w:rsidP="00DB699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99C27" w14:textId="77777777" w:rsidR="00697E6A" w:rsidRPr="000B7330" w:rsidRDefault="00697E6A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EFD0BD" w14:textId="77777777" w:rsidR="008653F1" w:rsidRPr="006C5B94" w:rsidRDefault="008653F1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</w:p>
    <w:p w14:paraId="7D52E836" w14:textId="77777777" w:rsidR="006827DE" w:rsidRPr="000B7330" w:rsidRDefault="006827DE" w:rsidP="000B7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827DE" w:rsidRPr="000B7330" w:rsidSect="00D67496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0EA11" w14:textId="77777777" w:rsidR="00B30681" w:rsidRDefault="00B30681">
      <w:r>
        <w:separator/>
      </w:r>
    </w:p>
  </w:endnote>
  <w:endnote w:type="continuationSeparator" w:id="0">
    <w:p w14:paraId="65777DBA" w14:textId="77777777" w:rsidR="00B30681" w:rsidRDefault="00B3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7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0E1E3" w14:textId="3657F84F" w:rsidR="006044D7" w:rsidRPr="0074530E" w:rsidRDefault="006044D7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5909E0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801C7" w14:textId="001E69F5" w:rsidR="006044D7" w:rsidRPr="0074530E" w:rsidRDefault="006044D7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5909E0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A0882" w14:textId="6F7D1747" w:rsidR="006044D7" w:rsidRPr="00C827F6" w:rsidRDefault="006044D7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35AA4">
      <w:rPr>
        <w:rFonts w:ascii="Angsana New" w:hAnsi="Angsana New"/>
        <w:noProof/>
        <w:sz w:val="30"/>
        <w:szCs w:val="30"/>
        <w:lang w:val="fr-FR"/>
      </w:rPr>
      <w:t>colt3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38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6655C16" w14:textId="77777777" w:rsidR="006044D7" w:rsidRPr="00C827F6" w:rsidRDefault="006044D7">
    <w:pPr>
      <w:pStyle w:val="Footer"/>
      <w:rPr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4D51F" w14:textId="5309793D" w:rsidR="006044D7" w:rsidRPr="0074530E" w:rsidRDefault="006044D7" w:rsidP="003C5B71">
    <w:pPr>
      <w:pStyle w:val="Footer"/>
      <w:jc w:val="center"/>
      <w:rPr>
        <w:rFonts w:ascii="Angsana New" w:hAnsi="Angsana New"/>
        <w:sz w:val="30"/>
        <w:szCs w:val="30"/>
        <w:cs/>
        <w:lang w:val="en-US"/>
      </w:rPr>
    </w:pPr>
    <w:r w:rsidRPr="003C5B71">
      <w:rPr>
        <w:rFonts w:ascii="Angsana New" w:hAnsi="Angsana New"/>
        <w:sz w:val="30"/>
        <w:szCs w:val="30"/>
        <w:lang w:val="en-US"/>
      </w:rPr>
      <w:fldChar w:fldCharType="begin"/>
    </w:r>
    <w:r w:rsidRPr="003C5B71">
      <w:rPr>
        <w:rFonts w:ascii="Angsana New" w:hAnsi="Angsana New"/>
        <w:sz w:val="30"/>
        <w:szCs w:val="30"/>
        <w:lang w:val="en-US"/>
      </w:rPr>
      <w:instrText xml:space="preserve"> PAGE   \* MERGEFORMAT </w:instrText>
    </w:r>
    <w:r w:rsidRPr="003C5B71">
      <w:rPr>
        <w:rFonts w:ascii="Angsana New" w:hAnsi="Angsana New"/>
        <w:sz w:val="30"/>
        <w:szCs w:val="30"/>
        <w:lang w:val="en-US"/>
      </w:rPr>
      <w:fldChar w:fldCharType="separate"/>
    </w:r>
    <w:r w:rsidRPr="005909E0">
      <w:rPr>
        <w:rFonts w:ascii="Angsana New" w:hAnsi="Angsana New"/>
        <w:sz w:val="30"/>
        <w:szCs w:val="30"/>
        <w:lang w:val="en-US"/>
      </w:rPr>
      <w:t>2</w:t>
    </w:r>
    <w:r w:rsidRPr="003C5B71">
      <w:rPr>
        <w:rFonts w:ascii="Angsana New" w:hAnsi="Angsana New"/>
        <w:sz w:val="30"/>
        <w:szCs w:val="3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0A5D3" w14:textId="77777777" w:rsidR="00B30681" w:rsidRDefault="00B30681">
      <w:r>
        <w:separator/>
      </w:r>
    </w:p>
  </w:footnote>
  <w:footnote w:type="continuationSeparator" w:id="0">
    <w:p w14:paraId="475E8EE0" w14:textId="77777777" w:rsidR="00B30681" w:rsidRDefault="00B30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291CE" w14:textId="77777777" w:rsidR="006044D7" w:rsidRDefault="006044D7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0805A83" w14:textId="00367AA4" w:rsidR="006044D7" w:rsidRPr="00FA7747" w:rsidRDefault="006044D7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71D22C9" w14:textId="304EA89D" w:rsidR="006044D7" w:rsidRPr="00AF256D" w:rsidRDefault="006044D7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909E0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63 </w:t>
    </w:r>
    <w:r w:rsidRPr="008C1A01"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8C1A01">
      <w:rPr>
        <w:rFonts w:ascii="Angsana New" w:hAnsi="Angsana New" w:cs="Angsana New"/>
        <w:b/>
        <w:bCs/>
        <w:sz w:val="32"/>
        <w:szCs w:val="32"/>
      </w:rPr>
      <w:t>)</w:t>
    </w:r>
  </w:p>
  <w:p w14:paraId="63CC78FF" w14:textId="77777777" w:rsidR="006044D7" w:rsidRPr="008C1A01" w:rsidRDefault="006044D7" w:rsidP="006333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100C4" w14:textId="77777777" w:rsidR="006044D7" w:rsidRPr="00FA7747" w:rsidRDefault="006044D7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74F75C55" w14:textId="77777777" w:rsidR="006044D7" w:rsidRPr="00FA7747" w:rsidRDefault="006044D7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509E0FC1" w14:textId="1E76EFA0" w:rsidR="006044D7" w:rsidRPr="00410770" w:rsidRDefault="006044D7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31 มีนาคม </w:t>
    </w:r>
    <w:r w:rsidRPr="005909E0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ACF4816" w14:textId="77777777" w:rsidR="006044D7" w:rsidRPr="00074891" w:rsidRDefault="006044D7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FF65D" w14:textId="77777777" w:rsidR="006044D7" w:rsidRPr="00DF2FC6" w:rsidRDefault="006044D7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DF2FC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DF2FC6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C0B4152" w14:textId="77777777" w:rsidR="006044D7" w:rsidRPr="00DF2FC6" w:rsidRDefault="006044D7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DF2FC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F2FC6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6D5EA70" w14:textId="774F1F34" w:rsidR="006044D7" w:rsidRPr="00DF2FC6" w:rsidRDefault="006044D7" w:rsidP="007D60A3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DF2FC6">
      <w:rPr>
        <w:rFonts w:ascii="Angsana New" w:hAnsi="Angsana New" w:cs="Angsana New"/>
        <w:bCs/>
        <w:sz w:val="32"/>
        <w:szCs w:val="32"/>
        <w:cs/>
        <w:lang w:bidi="th-TH"/>
      </w:rPr>
      <w:t>สำหรับงวดสามเดือนสุด</w:t>
    </w:r>
    <w:r w:rsidRPr="00DF2FC6">
      <w:rPr>
        <w:rFonts w:ascii="Angsana New" w:hAnsi="Angsana New" w:cs="Angsana New"/>
        <w:bCs/>
        <w:sz w:val="32"/>
        <w:szCs w:val="32"/>
        <w:cs/>
      </w:rPr>
      <w:t xml:space="preserve">วันที่ </w:t>
    </w:r>
    <w:r w:rsidRPr="00DF2FC6">
      <w:rPr>
        <w:rFonts w:ascii="Angsana New" w:hAnsi="Angsana New" w:cs="Angsana New"/>
        <w:bCs/>
        <w:sz w:val="32"/>
        <w:szCs w:val="32"/>
        <w:lang w:bidi="th-TH"/>
      </w:rPr>
      <w:t>31</w:t>
    </w:r>
    <w:r w:rsidRPr="00DF2FC6">
      <w:rPr>
        <w:rFonts w:ascii="Angsana New" w:hAnsi="Angsana New" w:cs="Angsana New"/>
        <w:bCs/>
        <w:sz w:val="32"/>
        <w:szCs w:val="32"/>
        <w:cs/>
      </w:rPr>
      <w:t xml:space="preserve"> </w:t>
    </w:r>
    <w:r w:rsidRPr="00DF2FC6">
      <w:rPr>
        <w:rFonts w:ascii="Angsana New" w:hAnsi="Angsana New" w:cs="Angsana New" w:hint="cs"/>
        <w:bCs/>
        <w:sz w:val="32"/>
        <w:szCs w:val="32"/>
        <w:cs/>
      </w:rPr>
      <w:t>มีนาคม</w:t>
    </w:r>
    <w:r w:rsidRPr="00DF2FC6">
      <w:rPr>
        <w:rFonts w:ascii="Angsana New" w:hAnsi="Angsana New" w:cs="Angsana New"/>
        <w:bCs/>
        <w:sz w:val="32"/>
        <w:szCs w:val="32"/>
        <w:cs/>
      </w:rPr>
      <w:t xml:space="preserve"> </w:t>
    </w:r>
    <w:r w:rsidRPr="005909E0">
      <w:rPr>
        <w:rFonts w:ascii="Angsana New" w:hAnsi="Angsana New" w:cs="Angsana New"/>
        <w:bCs/>
        <w:sz w:val="32"/>
        <w:szCs w:val="32"/>
        <w:lang w:val="en-US"/>
      </w:rPr>
      <w:t>25</w:t>
    </w:r>
    <w:r w:rsidRPr="00DF2FC6">
      <w:rPr>
        <w:rFonts w:ascii="Angsana New" w:hAnsi="Angsana New" w:cs="Angsana New"/>
        <w:bCs/>
        <w:sz w:val="32"/>
        <w:szCs w:val="32"/>
        <w:lang w:bidi="th-TH"/>
      </w:rPr>
      <w:t>63</w:t>
    </w:r>
    <w:r w:rsidRPr="00DF2FC6">
      <w:rPr>
        <w:rFonts w:ascii="Angsana New" w:hAnsi="Angsana New" w:cs="Angsana New"/>
        <w:bCs/>
        <w:sz w:val="32"/>
        <w:szCs w:val="32"/>
      </w:rPr>
      <w:t xml:space="preserve"> </w:t>
    </w:r>
    <w:r w:rsidRPr="00DF2FC6">
      <w:rPr>
        <w:rFonts w:ascii="Angsana New" w:hAnsi="Angsana New" w:cs="Angsana New"/>
        <w:bCs/>
        <w:sz w:val="32"/>
        <w:szCs w:val="32"/>
        <w:lang w:bidi="th-TH"/>
      </w:rPr>
      <w:t>(</w:t>
    </w:r>
    <w:r w:rsidRPr="00DF2FC6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Pr="00DF2FC6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678FAA12" w14:textId="77777777" w:rsidR="006044D7" w:rsidRPr="007D60A3" w:rsidRDefault="006044D7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A335E" w14:textId="77777777" w:rsidR="006044D7" w:rsidRDefault="006044D7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82AD5" w14:textId="77777777" w:rsidR="006044D7" w:rsidRDefault="006044D7" w:rsidP="007D60A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8F6C7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ซีโอแอล </w:t>
    </w:r>
    <w:r w:rsidRPr="008F6C75">
      <w:rPr>
        <w:rFonts w:ascii="Angsana New" w:hAnsi="Angsana New" w:cs="Angsana New"/>
        <w:b/>
        <w:bCs/>
        <w:sz w:val="32"/>
        <w:szCs w:val="32"/>
        <w:cs/>
      </w:rPr>
      <w:t>จำกัด (มหาชน)</w:t>
    </w:r>
    <w:r w:rsidRPr="008F6C7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FBB256A" w14:textId="77777777" w:rsidR="006044D7" w:rsidRDefault="006044D7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</w:t>
    </w:r>
    <w:r w:rsidRPr="00D57DE8">
      <w:rPr>
        <w:rFonts w:ascii="Angsana New" w:hAnsi="Angsana New" w:cs="Angsana New"/>
        <w:b/>
        <w:bCs/>
        <w:sz w:val="32"/>
        <w:szCs w:val="32"/>
        <w:cs/>
      </w:rPr>
      <w:t>กาล</w:t>
    </w:r>
    <w:r w:rsidRPr="00D57DE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877BEF8" w14:textId="403E1AFB" w:rsidR="006044D7" w:rsidRPr="00AF256D" w:rsidRDefault="006044D7" w:rsidP="00ED0CA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สำหรับ</w:t>
    </w:r>
    <w:r>
      <w:rPr>
        <w:rFonts w:ascii="Angsana New" w:hAnsi="Angsana New" w:cs="Angsana New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5909E0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63 </w:t>
    </w:r>
    <w:r w:rsidRPr="008C1A01">
      <w:rPr>
        <w:rFonts w:ascii="Angsana New" w:hAnsi="Angsana New" w:cs="Angsana New"/>
        <w:b/>
        <w:bCs/>
        <w:sz w:val="32"/>
        <w:szCs w:val="32"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8C1A01">
      <w:rPr>
        <w:rFonts w:ascii="Angsana New" w:hAnsi="Angsana New" w:cs="Angsana New"/>
        <w:b/>
        <w:bCs/>
        <w:sz w:val="32"/>
        <w:szCs w:val="32"/>
      </w:rPr>
      <w:t>)</w:t>
    </w:r>
  </w:p>
  <w:p w14:paraId="1D1B593D" w14:textId="77777777" w:rsidR="006044D7" w:rsidRPr="00ED0CA7" w:rsidRDefault="006044D7" w:rsidP="00BB52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111A7E4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95C3B9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47263C93"/>
    <w:multiLevelType w:val="multilevel"/>
    <w:tmpl w:val="A8CAD01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567742B"/>
    <w:multiLevelType w:val="multilevel"/>
    <w:tmpl w:val="74FED2A0"/>
    <w:lvl w:ilvl="0">
      <w:start w:val="7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3F4479"/>
    <w:multiLevelType w:val="hybridMultilevel"/>
    <w:tmpl w:val="83247816"/>
    <w:lvl w:ilvl="0" w:tplc="FE92C71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860"/>
    <w:rsid w:val="00000E68"/>
    <w:rsid w:val="000019A3"/>
    <w:rsid w:val="00001BEF"/>
    <w:rsid w:val="00002138"/>
    <w:rsid w:val="00002527"/>
    <w:rsid w:val="00002A9B"/>
    <w:rsid w:val="00002D6B"/>
    <w:rsid w:val="000039AE"/>
    <w:rsid w:val="00003C07"/>
    <w:rsid w:val="00003FDB"/>
    <w:rsid w:val="00004111"/>
    <w:rsid w:val="00004270"/>
    <w:rsid w:val="0000435C"/>
    <w:rsid w:val="0000464A"/>
    <w:rsid w:val="00005185"/>
    <w:rsid w:val="000055E8"/>
    <w:rsid w:val="0000599A"/>
    <w:rsid w:val="00005ACB"/>
    <w:rsid w:val="00005BAB"/>
    <w:rsid w:val="000063D2"/>
    <w:rsid w:val="00006896"/>
    <w:rsid w:val="00006BEE"/>
    <w:rsid w:val="00007283"/>
    <w:rsid w:val="000077E1"/>
    <w:rsid w:val="00007B57"/>
    <w:rsid w:val="00010374"/>
    <w:rsid w:val="000112EE"/>
    <w:rsid w:val="00011906"/>
    <w:rsid w:val="0001192B"/>
    <w:rsid w:val="00011E79"/>
    <w:rsid w:val="00011FFE"/>
    <w:rsid w:val="00012047"/>
    <w:rsid w:val="00012E83"/>
    <w:rsid w:val="000135F7"/>
    <w:rsid w:val="0001364C"/>
    <w:rsid w:val="000140FF"/>
    <w:rsid w:val="00015215"/>
    <w:rsid w:val="000158A8"/>
    <w:rsid w:val="00015C52"/>
    <w:rsid w:val="00015EBB"/>
    <w:rsid w:val="000174B1"/>
    <w:rsid w:val="000174BF"/>
    <w:rsid w:val="00017792"/>
    <w:rsid w:val="000179F5"/>
    <w:rsid w:val="00017AAA"/>
    <w:rsid w:val="00020021"/>
    <w:rsid w:val="00020144"/>
    <w:rsid w:val="0002055E"/>
    <w:rsid w:val="0002081A"/>
    <w:rsid w:val="00020882"/>
    <w:rsid w:val="00020A06"/>
    <w:rsid w:val="00020E35"/>
    <w:rsid w:val="00021255"/>
    <w:rsid w:val="00021BD6"/>
    <w:rsid w:val="00022087"/>
    <w:rsid w:val="0002225E"/>
    <w:rsid w:val="000224D7"/>
    <w:rsid w:val="00022960"/>
    <w:rsid w:val="00022D3A"/>
    <w:rsid w:val="0002303A"/>
    <w:rsid w:val="00023101"/>
    <w:rsid w:val="000233A0"/>
    <w:rsid w:val="00023CE6"/>
    <w:rsid w:val="00024019"/>
    <w:rsid w:val="00024182"/>
    <w:rsid w:val="00024751"/>
    <w:rsid w:val="00024953"/>
    <w:rsid w:val="00024DC6"/>
    <w:rsid w:val="00024F30"/>
    <w:rsid w:val="000254C1"/>
    <w:rsid w:val="00025586"/>
    <w:rsid w:val="00025DFF"/>
    <w:rsid w:val="00026132"/>
    <w:rsid w:val="00026171"/>
    <w:rsid w:val="0002666D"/>
    <w:rsid w:val="00026B34"/>
    <w:rsid w:val="00027A4F"/>
    <w:rsid w:val="0003099B"/>
    <w:rsid w:val="00030AC0"/>
    <w:rsid w:val="00031980"/>
    <w:rsid w:val="00031ADE"/>
    <w:rsid w:val="00031ED1"/>
    <w:rsid w:val="00031FF7"/>
    <w:rsid w:val="00032ABF"/>
    <w:rsid w:val="00032DFA"/>
    <w:rsid w:val="0003340E"/>
    <w:rsid w:val="00033483"/>
    <w:rsid w:val="0003348B"/>
    <w:rsid w:val="00033505"/>
    <w:rsid w:val="0003396F"/>
    <w:rsid w:val="00033EFB"/>
    <w:rsid w:val="000340A0"/>
    <w:rsid w:val="00034851"/>
    <w:rsid w:val="0003495A"/>
    <w:rsid w:val="000351D6"/>
    <w:rsid w:val="0003575F"/>
    <w:rsid w:val="00035A15"/>
    <w:rsid w:val="00035BA4"/>
    <w:rsid w:val="00036B34"/>
    <w:rsid w:val="00036C24"/>
    <w:rsid w:val="00036E95"/>
    <w:rsid w:val="00037519"/>
    <w:rsid w:val="00037979"/>
    <w:rsid w:val="000401E2"/>
    <w:rsid w:val="000401EE"/>
    <w:rsid w:val="00040250"/>
    <w:rsid w:val="000404E2"/>
    <w:rsid w:val="00040791"/>
    <w:rsid w:val="00040952"/>
    <w:rsid w:val="00041320"/>
    <w:rsid w:val="00041512"/>
    <w:rsid w:val="00041597"/>
    <w:rsid w:val="00041C82"/>
    <w:rsid w:val="00041E72"/>
    <w:rsid w:val="00042371"/>
    <w:rsid w:val="00042590"/>
    <w:rsid w:val="0004274D"/>
    <w:rsid w:val="00042C7D"/>
    <w:rsid w:val="00042C86"/>
    <w:rsid w:val="00042F74"/>
    <w:rsid w:val="0004317B"/>
    <w:rsid w:val="00043355"/>
    <w:rsid w:val="000434F1"/>
    <w:rsid w:val="00043DDD"/>
    <w:rsid w:val="00043EF5"/>
    <w:rsid w:val="00043FE3"/>
    <w:rsid w:val="0004419A"/>
    <w:rsid w:val="00044350"/>
    <w:rsid w:val="0004445C"/>
    <w:rsid w:val="000444A8"/>
    <w:rsid w:val="00045E6A"/>
    <w:rsid w:val="000463AC"/>
    <w:rsid w:val="0004647D"/>
    <w:rsid w:val="00046AFC"/>
    <w:rsid w:val="00047356"/>
    <w:rsid w:val="00047970"/>
    <w:rsid w:val="00047A7A"/>
    <w:rsid w:val="00050935"/>
    <w:rsid w:val="00050D26"/>
    <w:rsid w:val="00050DDE"/>
    <w:rsid w:val="00051417"/>
    <w:rsid w:val="00051EA1"/>
    <w:rsid w:val="00051EB6"/>
    <w:rsid w:val="00052251"/>
    <w:rsid w:val="000526C4"/>
    <w:rsid w:val="000529F4"/>
    <w:rsid w:val="00053769"/>
    <w:rsid w:val="00053811"/>
    <w:rsid w:val="000539D5"/>
    <w:rsid w:val="000540C6"/>
    <w:rsid w:val="00054433"/>
    <w:rsid w:val="000544F6"/>
    <w:rsid w:val="00054AFC"/>
    <w:rsid w:val="0005542F"/>
    <w:rsid w:val="000557CE"/>
    <w:rsid w:val="000558C4"/>
    <w:rsid w:val="000566C8"/>
    <w:rsid w:val="000573FF"/>
    <w:rsid w:val="000602A6"/>
    <w:rsid w:val="000609FF"/>
    <w:rsid w:val="00060A8D"/>
    <w:rsid w:val="000611CB"/>
    <w:rsid w:val="0006155C"/>
    <w:rsid w:val="00061B0E"/>
    <w:rsid w:val="00061CDD"/>
    <w:rsid w:val="00062766"/>
    <w:rsid w:val="0006276B"/>
    <w:rsid w:val="00062B25"/>
    <w:rsid w:val="000631B6"/>
    <w:rsid w:val="000631FC"/>
    <w:rsid w:val="000637A0"/>
    <w:rsid w:val="000639A9"/>
    <w:rsid w:val="00064211"/>
    <w:rsid w:val="000643EC"/>
    <w:rsid w:val="00065008"/>
    <w:rsid w:val="000650A9"/>
    <w:rsid w:val="0006511E"/>
    <w:rsid w:val="0006537A"/>
    <w:rsid w:val="00065604"/>
    <w:rsid w:val="00065C76"/>
    <w:rsid w:val="00066B58"/>
    <w:rsid w:val="000672F9"/>
    <w:rsid w:val="000673D2"/>
    <w:rsid w:val="000675C1"/>
    <w:rsid w:val="00067A26"/>
    <w:rsid w:val="000701D0"/>
    <w:rsid w:val="000701F5"/>
    <w:rsid w:val="00070C77"/>
    <w:rsid w:val="00071176"/>
    <w:rsid w:val="0007172A"/>
    <w:rsid w:val="00071E82"/>
    <w:rsid w:val="00071FDA"/>
    <w:rsid w:val="0007232F"/>
    <w:rsid w:val="00072552"/>
    <w:rsid w:val="000732EB"/>
    <w:rsid w:val="00073367"/>
    <w:rsid w:val="00073D82"/>
    <w:rsid w:val="00074891"/>
    <w:rsid w:val="00074A1B"/>
    <w:rsid w:val="00074A75"/>
    <w:rsid w:val="00074F14"/>
    <w:rsid w:val="00075907"/>
    <w:rsid w:val="00075927"/>
    <w:rsid w:val="00075A87"/>
    <w:rsid w:val="00075FFE"/>
    <w:rsid w:val="00076582"/>
    <w:rsid w:val="00076D90"/>
    <w:rsid w:val="00077245"/>
    <w:rsid w:val="00077E11"/>
    <w:rsid w:val="000802E7"/>
    <w:rsid w:val="00080D67"/>
    <w:rsid w:val="00082881"/>
    <w:rsid w:val="00083554"/>
    <w:rsid w:val="00083E88"/>
    <w:rsid w:val="000845DD"/>
    <w:rsid w:val="000847B7"/>
    <w:rsid w:val="00084E43"/>
    <w:rsid w:val="00084E93"/>
    <w:rsid w:val="00085378"/>
    <w:rsid w:val="00085A1A"/>
    <w:rsid w:val="00085D36"/>
    <w:rsid w:val="00085EAB"/>
    <w:rsid w:val="00086220"/>
    <w:rsid w:val="0008656E"/>
    <w:rsid w:val="00086754"/>
    <w:rsid w:val="00086D43"/>
    <w:rsid w:val="0008744D"/>
    <w:rsid w:val="00087870"/>
    <w:rsid w:val="00087983"/>
    <w:rsid w:val="00087ADB"/>
    <w:rsid w:val="00090048"/>
    <w:rsid w:val="00090090"/>
    <w:rsid w:val="000900D2"/>
    <w:rsid w:val="000901E2"/>
    <w:rsid w:val="000904B7"/>
    <w:rsid w:val="00090A84"/>
    <w:rsid w:val="00090EBA"/>
    <w:rsid w:val="00090F48"/>
    <w:rsid w:val="000913A0"/>
    <w:rsid w:val="00091446"/>
    <w:rsid w:val="00091902"/>
    <w:rsid w:val="00092094"/>
    <w:rsid w:val="00092224"/>
    <w:rsid w:val="00092AD7"/>
    <w:rsid w:val="00092AE1"/>
    <w:rsid w:val="00092B09"/>
    <w:rsid w:val="0009306C"/>
    <w:rsid w:val="0009353D"/>
    <w:rsid w:val="00093B30"/>
    <w:rsid w:val="00093B6E"/>
    <w:rsid w:val="00093DF1"/>
    <w:rsid w:val="00093F38"/>
    <w:rsid w:val="0009470A"/>
    <w:rsid w:val="00094BAF"/>
    <w:rsid w:val="00094D1B"/>
    <w:rsid w:val="00094FB4"/>
    <w:rsid w:val="00095A5F"/>
    <w:rsid w:val="00095E09"/>
    <w:rsid w:val="00095FC1"/>
    <w:rsid w:val="0009663A"/>
    <w:rsid w:val="000967D6"/>
    <w:rsid w:val="000967F0"/>
    <w:rsid w:val="000967F3"/>
    <w:rsid w:val="00096F8D"/>
    <w:rsid w:val="00096FDE"/>
    <w:rsid w:val="00097659"/>
    <w:rsid w:val="000A0559"/>
    <w:rsid w:val="000A09B4"/>
    <w:rsid w:val="000A0BB9"/>
    <w:rsid w:val="000A0FBB"/>
    <w:rsid w:val="000A12A1"/>
    <w:rsid w:val="000A171A"/>
    <w:rsid w:val="000A178A"/>
    <w:rsid w:val="000A1E4E"/>
    <w:rsid w:val="000A312D"/>
    <w:rsid w:val="000A31D2"/>
    <w:rsid w:val="000A3750"/>
    <w:rsid w:val="000A4553"/>
    <w:rsid w:val="000A457A"/>
    <w:rsid w:val="000A4730"/>
    <w:rsid w:val="000A473B"/>
    <w:rsid w:val="000A4D19"/>
    <w:rsid w:val="000A50AE"/>
    <w:rsid w:val="000A5C48"/>
    <w:rsid w:val="000A60F5"/>
    <w:rsid w:val="000A63EB"/>
    <w:rsid w:val="000A6B33"/>
    <w:rsid w:val="000A6BAD"/>
    <w:rsid w:val="000A6D5A"/>
    <w:rsid w:val="000A74A7"/>
    <w:rsid w:val="000A770E"/>
    <w:rsid w:val="000A78E1"/>
    <w:rsid w:val="000B00A5"/>
    <w:rsid w:val="000B0D32"/>
    <w:rsid w:val="000B1135"/>
    <w:rsid w:val="000B13E3"/>
    <w:rsid w:val="000B142E"/>
    <w:rsid w:val="000B14A1"/>
    <w:rsid w:val="000B287F"/>
    <w:rsid w:val="000B2FD3"/>
    <w:rsid w:val="000B31C7"/>
    <w:rsid w:val="000B33FE"/>
    <w:rsid w:val="000B38EB"/>
    <w:rsid w:val="000B4B3A"/>
    <w:rsid w:val="000B57F9"/>
    <w:rsid w:val="000B5A36"/>
    <w:rsid w:val="000B65A6"/>
    <w:rsid w:val="000B6CDD"/>
    <w:rsid w:val="000B7292"/>
    <w:rsid w:val="000B7330"/>
    <w:rsid w:val="000B7375"/>
    <w:rsid w:val="000B741E"/>
    <w:rsid w:val="000B7699"/>
    <w:rsid w:val="000B7961"/>
    <w:rsid w:val="000B7C55"/>
    <w:rsid w:val="000C00BB"/>
    <w:rsid w:val="000C1276"/>
    <w:rsid w:val="000C1616"/>
    <w:rsid w:val="000C2252"/>
    <w:rsid w:val="000C2263"/>
    <w:rsid w:val="000C2563"/>
    <w:rsid w:val="000C3F77"/>
    <w:rsid w:val="000C3FCD"/>
    <w:rsid w:val="000C451D"/>
    <w:rsid w:val="000C477A"/>
    <w:rsid w:val="000C4D87"/>
    <w:rsid w:val="000C4DF0"/>
    <w:rsid w:val="000C5043"/>
    <w:rsid w:val="000C539F"/>
    <w:rsid w:val="000C582A"/>
    <w:rsid w:val="000C698D"/>
    <w:rsid w:val="000C6B3B"/>
    <w:rsid w:val="000C7494"/>
    <w:rsid w:val="000C7D63"/>
    <w:rsid w:val="000D041B"/>
    <w:rsid w:val="000D080B"/>
    <w:rsid w:val="000D0AE2"/>
    <w:rsid w:val="000D0CDC"/>
    <w:rsid w:val="000D147A"/>
    <w:rsid w:val="000D165D"/>
    <w:rsid w:val="000D16F5"/>
    <w:rsid w:val="000D1947"/>
    <w:rsid w:val="000D1F12"/>
    <w:rsid w:val="000D21E2"/>
    <w:rsid w:val="000D251A"/>
    <w:rsid w:val="000D25DF"/>
    <w:rsid w:val="000D2BFA"/>
    <w:rsid w:val="000D2D2F"/>
    <w:rsid w:val="000D3629"/>
    <w:rsid w:val="000D3E01"/>
    <w:rsid w:val="000D3EDE"/>
    <w:rsid w:val="000D3F3E"/>
    <w:rsid w:val="000D439B"/>
    <w:rsid w:val="000D4450"/>
    <w:rsid w:val="000D4AED"/>
    <w:rsid w:val="000D4CEA"/>
    <w:rsid w:val="000D4E2B"/>
    <w:rsid w:val="000D5A9D"/>
    <w:rsid w:val="000D5D90"/>
    <w:rsid w:val="000D64A7"/>
    <w:rsid w:val="000D6696"/>
    <w:rsid w:val="000D6760"/>
    <w:rsid w:val="000D6971"/>
    <w:rsid w:val="000D6F57"/>
    <w:rsid w:val="000D7855"/>
    <w:rsid w:val="000E04A1"/>
    <w:rsid w:val="000E0531"/>
    <w:rsid w:val="000E069E"/>
    <w:rsid w:val="000E0963"/>
    <w:rsid w:val="000E0DE7"/>
    <w:rsid w:val="000E10B3"/>
    <w:rsid w:val="000E14C0"/>
    <w:rsid w:val="000E16D7"/>
    <w:rsid w:val="000E2961"/>
    <w:rsid w:val="000E2D5A"/>
    <w:rsid w:val="000E2F85"/>
    <w:rsid w:val="000E3890"/>
    <w:rsid w:val="000E4021"/>
    <w:rsid w:val="000E42B7"/>
    <w:rsid w:val="000E45D1"/>
    <w:rsid w:val="000E4BD7"/>
    <w:rsid w:val="000E4BF0"/>
    <w:rsid w:val="000E4CD3"/>
    <w:rsid w:val="000E5177"/>
    <w:rsid w:val="000E547A"/>
    <w:rsid w:val="000E56AF"/>
    <w:rsid w:val="000E5B58"/>
    <w:rsid w:val="000E5B65"/>
    <w:rsid w:val="000E5C0B"/>
    <w:rsid w:val="000E5F1E"/>
    <w:rsid w:val="000E5F52"/>
    <w:rsid w:val="000E6676"/>
    <w:rsid w:val="000E6788"/>
    <w:rsid w:val="000E6A10"/>
    <w:rsid w:val="000E7047"/>
    <w:rsid w:val="000E7101"/>
    <w:rsid w:val="000E77C8"/>
    <w:rsid w:val="000F0BC6"/>
    <w:rsid w:val="000F0E94"/>
    <w:rsid w:val="000F1168"/>
    <w:rsid w:val="000F1243"/>
    <w:rsid w:val="000F12BE"/>
    <w:rsid w:val="000F1A6F"/>
    <w:rsid w:val="000F2C64"/>
    <w:rsid w:val="000F2DD1"/>
    <w:rsid w:val="000F2DF2"/>
    <w:rsid w:val="000F396A"/>
    <w:rsid w:val="000F4034"/>
    <w:rsid w:val="000F4909"/>
    <w:rsid w:val="000F5219"/>
    <w:rsid w:val="000F5B5D"/>
    <w:rsid w:val="000F6027"/>
    <w:rsid w:val="000F69EE"/>
    <w:rsid w:val="000F6A15"/>
    <w:rsid w:val="000F6F02"/>
    <w:rsid w:val="000F70FA"/>
    <w:rsid w:val="000F7B06"/>
    <w:rsid w:val="00100142"/>
    <w:rsid w:val="00100A6A"/>
    <w:rsid w:val="00101E1D"/>
    <w:rsid w:val="00101F7B"/>
    <w:rsid w:val="00102975"/>
    <w:rsid w:val="00102D95"/>
    <w:rsid w:val="0010370E"/>
    <w:rsid w:val="001047FB"/>
    <w:rsid w:val="00104960"/>
    <w:rsid w:val="00104A66"/>
    <w:rsid w:val="00104DE4"/>
    <w:rsid w:val="001050D5"/>
    <w:rsid w:val="001069DE"/>
    <w:rsid w:val="0011021A"/>
    <w:rsid w:val="00110355"/>
    <w:rsid w:val="00110619"/>
    <w:rsid w:val="00110C30"/>
    <w:rsid w:val="001111E1"/>
    <w:rsid w:val="00111335"/>
    <w:rsid w:val="00111498"/>
    <w:rsid w:val="00111E80"/>
    <w:rsid w:val="00112677"/>
    <w:rsid w:val="00112DB3"/>
    <w:rsid w:val="00112F30"/>
    <w:rsid w:val="00113599"/>
    <w:rsid w:val="00113FF0"/>
    <w:rsid w:val="00115D9F"/>
    <w:rsid w:val="001162E8"/>
    <w:rsid w:val="0011673B"/>
    <w:rsid w:val="00116EC2"/>
    <w:rsid w:val="0011716C"/>
    <w:rsid w:val="001178FF"/>
    <w:rsid w:val="00117FF9"/>
    <w:rsid w:val="001201B0"/>
    <w:rsid w:val="001202FD"/>
    <w:rsid w:val="00120C4E"/>
    <w:rsid w:val="00120FA4"/>
    <w:rsid w:val="00121944"/>
    <w:rsid w:val="00122108"/>
    <w:rsid w:val="001232E1"/>
    <w:rsid w:val="00123587"/>
    <w:rsid w:val="001238A0"/>
    <w:rsid w:val="001239BC"/>
    <w:rsid w:val="001249D6"/>
    <w:rsid w:val="00124DA2"/>
    <w:rsid w:val="00125498"/>
    <w:rsid w:val="00125754"/>
    <w:rsid w:val="0012681F"/>
    <w:rsid w:val="00127D87"/>
    <w:rsid w:val="00127E72"/>
    <w:rsid w:val="0013005A"/>
    <w:rsid w:val="0013113A"/>
    <w:rsid w:val="001311D3"/>
    <w:rsid w:val="001311D7"/>
    <w:rsid w:val="00131693"/>
    <w:rsid w:val="00131892"/>
    <w:rsid w:val="00131B49"/>
    <w:rsid w:val="00131B88"/>
    <w:rsid w:val="00131EB2"/>
    <w:rsid w:val="00132222"/>
    <w:rsid w:val="001323DA"/>
    <w:rsid w:val="00132980"/>
    <w:rsid w:val="00132F1F"/>
    <w:rsid w:val="00132F57"/>
    <w:rsid w:val="00132FD0"/>
    <w:rsid w:val="00133123"/>
    <w:rsid w:val="00134059"/>
    <w:rsid w:val="00134349"/>
    <w:rsid w:val="001346D4"/>
    <w:rsid w:val="001346F8"/>
    <w:rsid w:val="00134D5F"/>
    <w:rsid w:val="00135138"/>
    <w:rsid w:val="0013549D"/>
    <w:rsid w:val="00135511"/>
    <w:rsid w:val="001357F2"/>
    <w:rsid w:val="00135C32"/>
    <w:rsid w:val="00135FDB"/>
    <w:rsid w:val="00136419"/>
    <w:rsid w:val="0013657B"/>
    <w:rsid w:val="00136E77"/>
    <w:rsid w:val="00137083"/>
    <w:rsid w:val="0013717D"/>
    <w:rsid w:val="0013796D"/>
    <w:rsid w:val="00140083"/>
    <w:rsid w:val="001400CC"/>
    <w:rsid w:val="001401E0"/>
    <w:rsid w:val="00140292"/>
    <w:rsid w:val="001402E8"/>
    <w:rsid w:val="00140850"/>
    <w:rsid w:val="00140A29"/>
    <w:rsid w:val="00141103"/>
    <w:rsid w:val="0014131A"/>
    <w:rsid w:val="00141356"/>
    <w:rsid w:val="00141A20"/>
    <w:rsid w:val="00141CE3"/>
    <w:rsid w:val="00141D2E"/>
    <w:rsid w:val="00141D86"/>
    <w:rsid w:val="001422FE"/>
    <w:rsid w:val="00142B35"/>
    <w:rsid w:val="00142C71"/>
    <w:rsid w:val="00143188"/>
    <w:rsid w:val="001434C9"/>
    <w:rsid w:val="001435C0"/>
    <w:rsid w:val="00143F40"/>
    <w:rsid w:val="00143FF6"/>
    <w:rsid w:val="001441F0"/>
    <w:rsid w:val="0014517B"/>
    <w:rsid w:val="00146860"/>
    <w:rsid w:val="00147323"/>
    <w:rsid w:val="0014738E"/>
    <w:rsid w:val="001476E8"/>
    <w:rsid w:val="00147D5C"/>
    <w:rsid w:val="00147E14"/>
    <w:rsid w:val="00150273"/>
    <w:rsid w:val="00150AE1"/>
    <w:rsid w:val="00151CA8"/>
    <w:rsid w:val="001525DA"/>
    <w:rsid w:val="00152E00"/>
    <w:rsid w:val="00153341"/>
    <w:rsid w:val="00153839"/>
    <w:rsid w:val="00153E26"/>
    <w:rsid w:val="001544E3"/>
    <w:rsid w:val="0015451C"/>
    <w:rsid w:val="00154776"/>
    <w:rsid w:val="00154A6F"/>
    <w:rsid w:val="00154C1C"/>
    <w:rsid w:val="001550B0"/>
    <w:rsid w:val="00155477"/>
    <w:rsid w:val="00155479"/>
    <w:rsid w:val="0015584C"/>
    <w:rsid w:val="00155B1E"/>
    <w:rsid w:val="00155F7A"/>
    <w:rsid w:val="001562E0"/>
    <w:rsid w:val="00156321"/>
    <w:rsid w:val="00156391"/>
    <w:rsid w:val="0015681F"/>
    <w:rsid w:val="00156840"/>
    <w:rsid w:val="00156A49"/>
    <w:rsid w:val="0015706E"/>
    <w:rsid w:val="001573FD"/>
    <w:rsid w:val="0015798A"/>
    <w:rsid w:val="00157C97"/>
    <w:rsid w:val="00157E5F"/>
    <w:rsid w:val="0016031D"/>
    <w:rsid w:val="00160769"/>
    <w:rsid w:val="00160923"/>
    <w:rsid w:val="0016178C"/>
    <w:rsid w:val="00161A27"/>
    <w:rsid w:val="00161A96"/>
    <w:rsid w:val="00161AC9"/>
    <w:rsid w:val="0016203C"/>
    <w:rsid w:val="00162451"/>
    <w:rsid w:val="001626D4"/>
    <w:rsid w:val="00162E95"/>
    <w:rsid w:val="00162EAC"/>
    <w:rsid w:val="0016338A"/>
    <w:rsid w:val="00163555"/>
    <w:rsid w:val="00163F8F"/>
    <w:rsid w:val="00163FB1"/>
    <w:rsid w:val="00164286"/>
    <w:rsid w:val="00164379"/>
    <w:rsid w:val="00164BF3"/>
    <w:rsid w:val="00164FA7"/>
    <w:rsid w:val="00165129"/>
    <w:rsid w:val="001657B2"/>
    <w:rsid w:val="00165A2C"/>
    <w:rsid w:val="00165B9E"/>
    <w:rsid w:val="00165BBC"/>
    <w:rsid w:val="00166027"/>
    <w:rsid w:val="00166416"/>
    <w:rsid w:val="0016664D"/>
    <w:rsid w:val="00166700"/>
    <w:rsid w:val="001668A3"/>
    <w:rsid w:val="00167728"/>
    <w:rsid w:val="0016798A"/>
    <w:rsid w:val="00167EB5"/>
    <w:rsid w:val="001701C8"/>
    <w:rsid w:val="001702FB"/>
    <w:rsid w:val="0017045E"/>
    <w:rsid w:val="0017045F"/>
    <w:rsid w:val="00170693"/>
    <w:rsid w:val="00170742"/>
    <w:rsid w:val="00170EB5"/>
    <w:rsid w:val="00171361"/>
    <w:rsid w:val="001717D4"/>
    <w:rsid w:val="001719AF"/>
    <w:rsid w:val="00171BA2"/>
    <w:rsid w:val="00171E3F"/>
    <w:rsid w:val="00171EAF"/>
    <w:rsid w:val="00172E38"/>
    <w:rsid w:val="00173059"/>
    <w:rsid w:val="0017391F"/>
    <w:rsid w:val="001739B7"/>
    <w:rsid w:val="00174060"/>
    <w:rsid w:val="001751A8"/>
    <w:rsid w:val="00175E89"/>
    <w:rsid w:val="00175EE5"/>
    <w:rsid w:val="00175F1A"/>
    <w:rsid w:val="001764F0"/>
    <w:rsid w:val="00176DEB"/>
    <w:rsid w:val="001775B2"/>
    <w:rsid w:val="0017765D"/>
    <w:rsid w:val="001778CA"/>
    <w:rsid w:val="00177DEF"/>
    <w:rsid w:val="0018068A"/>
    <w:rsid w:val="0018075B"/>
    <w:rsid w:val="00180E62"/>
    <w:rsid w:val="00181510"/>
    <w:rsid w:val="00181530"/>
    <w:rsid w:val="00181792"/>
    <w:rsid w:val="00182178"/>
    <w:rsid w:val="00182D71"/>
    <w:rsid w:val="001831D7"/>
    <w:rsid w:val="00184119"/>
    <w:rsid w:val="00184256"/>
    <w:rsid w:val="00184540"/>
    <w:rsid w:val="001846BC"/>
    <w:rsid w:val="00184715"/>
    <w:rsid w:val="00184AF5"/>
    <w:rsid w:val="00184C28"/>
    <w:rsid w:val="00184FDA"/>
    <w:rsid w:val="0018561C"/>
    <w:rsid w:val="00185C79"/>
    <w:rsid w:val="00185CB0"/>
    <w:rsid w:val="00185FDB"/>
    <w:rsid w:val="0018681D"/>
    <w:rsid w:val="00186A36"/>
    <w:rsid w:val="00186E89"/>
    <w:rsid w:val="00187423"/>
    <w:rsid w:val="00187DA3"/>
    <w:rsid w:val="00187FA0"/>
    <w:rsid w:val="00190101"/>
    <w:rsid w:val="00190C3F"/>
    <w:rsid w:val="00191564"/>
    <w:rsid w:val="00191907"/>
    <w:rsid w:val="00191940"/>
    <w:rsid w:val="00191B7A"/>
    <w:rsid w:val="00191E84"/>
    <w:rsid w:val="00191EA2"/>
    <w:rsid w:val="001921AD"/>
    <w:rsid w:val="001921AF"/>
    <w:rsid w:val="001923CF"/>
    <w:rsid w:val="0019248A"/>
    <w:rsid w:val="0019267A"/>
    <w:rsid w:val="001928A4"/>
    <w:rsid w:val="00192AF0"/>
    <w:rsid w:val="00192F3E"/>
    <w:rsid w:val="00193528"/>
    <w:rsid w:val="00193725"/>
    <w:rsid w:val="00193BDD"/>
    <w:rsid w:val="00193BFA"/>
    <w:rsid w:val="00194154"/>
    <w:rsid w:val="00194552"/>
    <w:rsid w:val="001949BC"/>
    <w:rsid w:val="00194D35"/>
    <w:rsid w:val="00194DD2"/>
    <w:rsid w:val="00195304"/>
    <w:rsid w:val="00195D49"/>
    <w:rsid w:val="00195DC1"/>
    <w:rsid w:val="0019616B"/>
    <w:rsid w:val="00196228"/>
    <w:rsid w:val="00196232"/>
    <w:rsid w:val="00196CBF"/>
    <w:rsid w:val="0019739F"/>
    <w:rsid w:val="00197591"/>
    <w:rsid w:val="0019776C"/>
    <w:rsid w:val="00197D44"/>
    <w:rsid w:val="00197EE5"/>
    <w:rsid w:val="00197F3A"/>
    <w:rsid w:val="001A0843"/>
    <w:rsid w:val="001A0B79"/>
    <w:rsid w:val="001A1B0D"/>
    <w:rsid w:val="001A1C25"/>
    <w:rsid w:val="001A1DCE"/>
    <w:rsid w:val="001A2ACE"/>
    <w:rsid w:val="001A2CDC"/>
    <w:rsid w:val="001A3920"/>
    <w:rsid w:val="001A442F"/>
    <w:rsid w:val="001A485D"/>
    <w:rsid w:val="001A492C"/>
    <w:rsid w:val="001A49CE"/>
    <w:rsid w:val="001A5B87"/>
    <w:rsid w:val="001A5E35"/>
    <w:rsid w:val="001A5F7B"/>
    <w:rsid w:val="001A623D"/>
    <w:rsid w:val="001A6BB5"/>
    <w:rsid w:val="001A6EC8"/>
    <w:rsid w:val="001A72FE"/>
    <w:rsid w:val="001A7C47"/>
    <w:rsid w:val="001B0084"/>
    <w:rsid w:val="001B058B"/>
    <w:rsid w:val="001B087C"/>
    <w:rsid w:val="001B1480"/>
    <w:rsid w:val="001B15BE"/>
    <w:rsid w:val="001B17DE"/>
    <w:rsid w:val="001B1BE6"/>
    <w:rsid w:val="001B1EFC"/>
    <w:rsid w:val="001B2046"/>
    <w:rsid w:val="001B23DD"/>
    <w:rsid w:val="001B24DE"/>
    <w:rsid w:val="001B2937"/>
    <w:rsid w:val="001B2993"/>
    <w:rsid w:val="001B306B"/>
    <w:rsid w:val="001B38EC"/>
    <w:rsid w:val="001B3A2E"/>
    <w:rsid w:val="001B3B02"/>
    <w:rsid w:val="001B4009"/>
    <w:rsid w:val="001B409B"/>
    <w:rsid w:val="001B4325"/>
    <w:rsid w:val="001B49E6"/>
    <w:rsid w:val="001B4F5D"/>
    <w:rsid w:val="001B50EC"/>
    <w:rsid w:val="001B5497"/>
    <w:rsid w:val="001B5FAE"/>
    <w:rsid w:val="001B6322"/>
    <w:rsid w:val="001B63E7"/>
    <w:rsid w:val="001B658C"/>
    <w:rsid w:val="001B65CF"/>
    <w:rsid w:val="001B662B"/>
    <w:rsid w:val="001B6DC0"/>
    <w:rsid w:val="001B707A"/>
    <w:rsid w:val="001B764F"/>
    <w:rsid w:val="001B78A7"/>
    <w:rsid w:val="001B78B1"/>
    <w:rsid w:val="001B7900"/>
    <w:rsid w:val="001B7E1F"/>
    <w:rsid w:val="001B7F70"/>
    <w:rsid w:val="001C01CC"/>
    <w:rsid w:val="001C069E"/>
    <w:rsid w:val="001C0CE9"/>
    <w:rsid w:val="001C1415"/>
    <w:rsid w:val="001C167A"/>
    <w:rsid w:val="001C246C"/>
    <w:rsid w:val="001C24B0"/>
    <w:rsid w:val="001C28A3"/>
    <w:rsid w:val="001C351A"/>
    <w:rsid w:val="001C367A"/>
    <w:rsid w:val="001C3B09"/>
    <w:rsid w:val="001C473D"/>
    <w:rsid w:val="001C47B8"/>
    <w:rsid w:val="001C4BF8"/>
    <w:rsid w:val="001C4DF5"/>
    <w:rsid w:val="001C4EC3"/>
    <w:rsid w:val="001C50F2"/>
    <w:rsid w:val="001C5192"/>
    <w:rsid w:val="001C5E62"/>
    <w:rsid w:val="001C6421"/>
    <w:rsid w:val="001C6457"/>
    <w:rsid w:val="001C658F"/>
    <w:rsid w:val="001C6609"/>
    <w:rsid w:val="001C6B2D"/>
    <w:rsid w:val="001C6BBA"/>
    <w:rsid w:val="001C74C6"/>
    <w:rsid w:val="001C7556"/>
    <w:rsid w:val="001D0DF9"/>
    <w:rsid w:val="001D0EFA"/>
    <w:rsid w:val="001D13A9"/>
    <w:rsid w:val="001D1889"/>
    <w:rsid w:val="001D18C3"/>
    <w:rsid w:val="001D3B06"/>
    <w:rsid w:val="001D4418"/>
    <w:rsid w:val="001D4B6B"/>
    <w:rsid w:val="001D522E"/>
    <w:rsid w:val="001D54BE"/>
    <w:rsid w:val="001D5CA7"/>
    <w:rsid w:val="001D5D99"/>
    <w:rsid w:val="001D6C6B"/>
    <w:rsid w:val="001D73E2"/>
    <w:rsid w:val="001D7AF0"/>
    <w:rsid w:val="001E0976"/>
    <w:rsid w:val="001E0CE4"/>
    <w:rsid w:val="001E0D81"/>
    <w:rsid w:val="001E110C"/>
    <w:rsid w:val="001E152F"/>
    <w:rsid w:val="001E18C3"/>
    <w:rsid w:val="001E1C14"/>
    <w:rsid w:val="001E1C32"/>
    <w:rsid w:val="001E1C3F"/>
    <w:rsid w:val="001E1E66"/>
    <w:rsid w:val="001E1FB5"/>
    <w:rsid w:val="001E25C0"/>
    <w:rsid w:val="001E2C4A"/>
    <w:rsid w:val="001E3F31"/>
    <w:rsid w:val="001E4733"/>
    <w:rsid w:val="001E494A"/>
    <w:rsid w:val="001E4FB5"/>
    <w:rsid w:val="001E56F2"/>
    <w:rsid w:val="001E5A0A"/>
    <w:rsid w:val="001E7747"/>
    <w:rsid w:val="001E7A0C"/>
    <w:rsid w:val="001E7A88"/>
    <w:rsid w:val="001E7B16"/>
    <w:rsid w:val="001E7BFD"/>
    <w:rsid w:val="001E7EF8"/>
    <w:rsid w:val="001F0B07"/>
    <w:rsid w:val="001F134A"/>
    <w:rsid w:val="001F160F"/>
    <w:rsid w:val="001F186B"/>
    <w:rsid w:val="001F18CF"/>
    <w:rsid w:val="001F1BC3"/>
    <w:rsid w:val="001F1C27"/>
    <w:rsid w:val="001F1C2A"/>
    <w:rsid w:val="001F1EF5"/>
    <w:rsid w:val="001F21C6"/>
    <w:rsid w:val="001F22B3"/>
    <w:rsid w:val="001F2343"/>
    <w:rsid w:val="001F248C"/>
    <w:rsid w:val="001F2AF8"/>
    <w:rsid w:val="001F2E68"/>
    <w:rsid w:val="001F3DF8"/>
    <w:rsid w:val="001F568E"/>
    <w:rsid w:val="001F5C19"/>
    <w:rsid w:val="001F5C3D"/>
    <w:rsid w:val="001F60B5"/>
    <w:rsid w:val="001F624B"/>
    <w:rsid w:val="001F6556"/>
    <w:rsid w:val="001F680F"/>
    <w:rsid w:val="001F69B2"/>
    <w:rsid w:val="001F6DAD"/>
    <w:rsid w:val="001F75D5"/>
    <w:rsid w:val="001F7CA1"/>
    <w:rsid w:val="0020041F"/>
    <w:rsid w:val="00200861"/>
    <w:rsid w:val="002011EF"/>
    <w:rsid w:val="0020124E"/>
    <w:rsid w:val="00201259"/>
    <w:rsid w:val="00201393"/>
    <w:rsid w:val="00201484"/>
    <w:rsid w:val="002014D4"/>
    <w:rsid w:val="00201F0D"/>
    <w:rsid w:val="0020209F"/>
    <w:rsid w:val="00202572"/>
    <w:rsid w:val="00202DAA"/>
    <w:rsid w:val="00202E9D"/>
    <w:rsid w:val="002032D8"/>
    <w:rsid w:val="002038D5"/>
    <w:rsid w:val="00203B9F"/>
    <w:rsid w:val="00203C62"/>
    <w:rsid w:val="00204242"/>
    <w:rsid w:val="00204BA7"/>
    <w:rsid w:val="00204E6B"/>
    <w:rsid w:val="00204E7A"/>
    <w:rsid w:val="00204EA3"/>
    <w:rsid w:val="0020525C"/>
    <w:rsid w:val="0020584F"/>
    <w:rsid w:val="0020648E"/>
    <w:rsid w:val="002064AA"/>
    <w:rsid w:val="0020690E"/>
    <w:rsid w:val="00206DEC"/>
    <w:rsid w:val="00206E69"/>
    <w:rsid w:val="0020704B"/>
    <w:rsid w:val="00207168"/>
    <w:rsid w:val="00207574"/>
    <w:rsid w:val="00207621"/>
    <w:rsid w:val="0020799C"/>
    <w:rsid w:val="00207A21"/>
    <w:rsid w:val="00207B4F"/>
    <w:rsid w:val="00207C4F"/>
    <w:rsid w:val="002104D6"/>
    <w:rsid w:val="00211A41"/>
    <w:rsid w:val="00211E89"/>
    <w:rsid w:val="002120D9"/>
    <w:rsid w:val="00212444"/>
    <w:rsid w:val="002125A6"/>
    <w:rsid w:val="00212791"/>
    <w:rsid w:val="0021287D"/>
    <w:rsid w:val="002129E0"/>
    <w:rsid w:val="002129F0"/>
    <w:rsid w:val="0021327E"/>
    <w:rsid w:val="002134EA"/>
    <w:rsid w:val="00213B00"/>
    <w:rsid w:val="0021415E"/>
    <w:rsid w:val="00214177"/>
    <w:rsid w:val="002141F0"/>
    <w:rsid w:val="00214848"/>
    <w:rsid w:val="00214C30"/>
    <w:rsid w:val="00214FEC"/>
    <w:rsid w:val="00215113"/>
    <w:rsid w:val="00215862"/>
    <w:rsid w:val="00215A71"/>
    <w:rsid w:val="00215EAC"/>
    <w:rsid w:val="00215EE9"/>
    <w:rsid w:val="00216313"/>
    <w:rsid w:val="00216F89"/>
    <w:rsid w:val="002175E4"/>
    <w:rsid w:val="0021790A"/>
    <w:rsid w:val="00217ABA"/>
    <w:rsid w:val="00217F39"/>
    <w:rsid w:val="00220F81"/>
    <w:rsid w:val="00220FDE"/>
    <w:rsid w:val="0022159F"/>
    <w:rsid w:val="002215D4"/>
    <w:rsid w:val="00221B63"/>
    <w:rsid w:val="00221EB8"/>
    <w:rsid w:val="00221F0A"/>
    <w:rsid w:val="00221F3B"/>
    <w:rsid w:val="00222360"/>
    <w:rsid w:val="00222558"/>
    <w:rsid w:val="002225C5"/>
    <w:rsid w:val="00222634"/>
    <w:rsid w:val="00223650"/>
    <w:rsid w:val="00223AEC"/>
    <w:rsid w:val="00223B0B"/>
    <w:rsid w:val="00223CD5"/>
    <w:rsid w:val="00223ECF"/>
    <w:rsid w:val="00223F0F"/>
    <w:rsid w:val="00224BB2"/>
    <w:rsid w:val="00224D67"/>
    <w:rsid w:val="00224ED5"/>
    <w:rsid w:val="002254D7"/>
    <w:rsid w:val="00225A95"/>
    <w:rsid w:val="00225AEE"/>
    <w:rsid w:val="00225BB7"/>
    <w:rsid w:val="00225C14"/>
    <w:rsid w:val="00225D4D"/>
    <w:rsid w:val="002265D8"/>
    <w:rsid w:val="00226F05"/>
    <w:rsid w:val="00227348"/>
    <w:rsid w:val="0022736F"/>
    <w:rsid w:val="00227969"/>
    <w:rsid w:val="00227E99"/>
    <w:rsid w:val="00230246"/>
    <w:rsid w:val="00230501"/>
    <w:rsid w:val="00230FE6"/>
    <w:rsid w:val="00231254"/>
    <w:rsid w:val="002313BF"/>
    <w:rsid w:val="00231565"/>
    <w:rsid w:val="00231C4B"/>
    <w:rsid w:val="0023200A"/>
    <w:rsid w:val="002326BD"/>
    <w:rsid w:val="0023276E"/>
    <w:rsid w:val="00232A65"/>
    <w:rsid w:val="002334DA"/>
    <w:rsid w:val="002338AE"/>
    <w:rsid w:val="00233EC6"/>
    <w:rsid w:val="0023412E"/>
    <w:rsid w:val="002342F6"/>
    <w:rsid w:val="002349AB"/>
    <w:rsid w:val="00234B12"/>
    <w:rsid w:val="00234B1E"/>
    <w:rsid w:val="00236096"/>
    <w:rsid w:val="00236EFD"/>
    <w:rsid w:val="00236EFF"/>
    <w:rsid w:val="00237058"/>
    <w:rsid w:val="00237DA6"/>
    <w:rsid w:val="00237EF0"/>
    <w:rsid w:val="0024009A"/>
    <w:rsid w:val="002402D3"/>
    <w:rsid w:val="002403EE"/>
    <w:rsid w:val="00240B99"/>
    <w:rsid w:val="002410A0"/>
    <w:rsid w:val="00241C57"/>
    <w:rsid w:val="00241CB8"/>
    <w:rsid w:val="00242267"/>
    <w:rsid w:val="00242AF0"/>
    <w:rsid w:val="0024312D"/>
    <w:rsid w:val="002432FF"/>
    <w:rsid w:val="0024351C"/>
    <w:rsid w:val="00243648"/>
    <w:rsid w:val="00243B92"/>
    <w:rsid w:val="002441B9"/>
    <w:rsid w:val="002501B0"/>
    <w:rsid w:val="00250423"/>
    <w:rsid w:val="00250881"/>
    <w:rsid w:val="00250B66"/>
    <w:rsid w:val="0025105F"/>
    <w:rsid w:val="0025164D"/>
    <w:rsid w:val="00251BB8"/>
    <w:rsid w:val="00251BEC"/>
    <w:rsid w:val="00252647"/>
    <w:rsid w:val="0025298E"/>
    <w:rsid w:val="00252A5D"/>
    <w:rsid w:val="00252ACA"/>
    <w:rsid w:val="00252CB3"/>
    <w:rsid w:val="0025326E"/>
    <w:rsid w:val="002539C6"/>
    <w:rsid w:val="00253E22"/>
    <w:rsid w:val="00253ECD"/>
    <w:rsid w:val="00253F16"/>
    <w:rsid w:val="00254331"/>
    <w:rsid w:val="00254490"/>
    <w:rsid w:val="00254AFD"/>
    <w:rsid w:val="00254FD9"/>
    <w:rsid w:val="0025501A"/>
    <w:rsid w:val="00255332"/>
    <w:rsid w:val="00255820"/>
    <w:rsid w:val="00255933"/>
    <w:rsid w:val="00255C1A"/>
    <w:rsid w:val="00255C3F"/>
    <w:rsid w:val="00256984"/>
    <w:rsid w:val="002571B5"/>
    <w:rsid w:val="002573B5"/>
    <w:rsid w:val="00257941"/>
    <w:rsid w:val="00257D80"/>
    <w:rsid w:val="00257F3B"/>
    <w:rsid w:val="002601D0"/>
    <w:rsid w:val="002603B1"/>
    <w:rsid w:val="0026092F"/>
    <w:rsid w:val="00260DA3"/>
    <w:rsid w:val="00260E6D"/>
    <w:rsid w:val="00260F18"/>
    <w:rsid w:val="0026103F"/>
    <w:rsid w:val="002628D8"/>
    <w:rsid w:val="00262C5D"/>
    <w:rsid w:val="00263417"/>
    <w:rsid w:val="00263668"/>
    <w:rsid w:val="00263AC6"/>
    <w:rsid w:val="00264142"/>
    <w:rsid w:val="00264686"/>
    <w:rsid w:val="002647D4"/>
    <w:rsid w:val="002649FC"/>
    <w:rsid w:val="002656CF"/>
    <w:rsid w:val="00265F65"/>
    <w:rsid w:val="00266175"/>
    <w:rsid w:val="002662D6"/>
    <w:rsid w:val="00266B98"/>
    <w:rsid w:val="002673A9"/>
    <w:rsid w:val="0026743C"/>
    <w:rsid w:val="00267594"/>
    <w:rsid w:val="00267715"/>
    <w:rsid w:val="00267877"/>
    <w:rsid w:val="00270150"/>
    <w:rsid w:val="002703B8"/>
    <w:rsid w:val="00270F60"/>
    <w:rsid w:val="00271170"/>
    <w:rsid w:val="00271216"/>
    <w:rsid w:val="0027126B"/>
    <w:rsid w:val="00271BD2"/>
    <w:rsid w:val="00272A14"/>
    <w:rsid w:val="00272D23"/>
    <w:rsid w:val="00272FC2"/>
    <w:rsid w:val="002731E0"/>
    <w:rsid w:val="002734AC"/>
    <w:rsid w:val="0027358C"/>
    <w:rsid w:val="0027366A"/>
    <w:rsid w:val="0027389A"/>
    <w:rsid w:val="00273A33"/>
    <w:rsid w:val="00273AB0"/>
    <w:rsid w:val="0027433E"/>
    <w:rsid w:val="00274B49"/>
    <w:rsid w:val="00274DBB"/>
    <w:rsid w:val="00274ED3"/>
    <w:rsid w:val="00275D10"/>
    <w:rsid w:val="00275EEB"/>
    <w:rsid w:val="00276171"/>
    <w:rsid w:val="0027618A"/>
    <w:rsid w:val="002761E5"/>
    <w:rsid w:val="002765F5"/>
    <w:rsid w:val="00276F0F"/>
    <w:rsid w:val="0027703D"/>
    <w:rsid w:val="0027745D"/>
    <w:rsid w:val="002775DC"/>
    <w:rsid w:val="00277DA7"/>
    <w:rsid w:val="002801B3"/>
    <w:rsid w:val="0028029D"/>
    <w:rsid w:val="002809E2"/>
    <w:rsid w:val="00280B2C"/>
    <w:rsid w:val="00280B89"/>
    <w:rsid w:val="00280DC4"/>
    <w:rsid w:val="00280FFC"/>
    <w:rsid w:val="002810FC"/>
    <w:rsid w:val="00281C57"/>
    <w:rsid w:val="00281FAB"/>
    <w:rsid w:val="00282600"/>
    <w:rsid w:val="0028327B"/>
    <w:rsid w:val="002836E3"/>
    <w:rsid w:val="00284220"/>
    <w:rsid w:val="00284D6A"/>
    <w:rsid w:val="00284FE0"/>
    <w:rsid w:val="00284FF8"/>
    <w:rsid w:val="002851FB"/>
    <w:rsid w:val="0028549E"/>
    <w:rsid w:val="00285AFF"/>
    <w:rsid w:val="00286413"/>
    <w:rsid w:val="00286484"/>
    <w:rsid w:val="00286617"/>
    <w:rsid w:val="00286671"/>
    <w:rsid w:val="002867FF"/>
    <w:rsid w:val="0028799B"/>
    <w:rsid w:val="00287BD2"/>
    <w:rsid w:val="002900A6"/>
    <w:rsid w:val="002904B9"/>
    <w:rsid w:val="0029120F"/>
    <w:rsid w:val="002917DD"/>
    <w:rsid w:val="00291FC2"/>
    <w:rsid w:val="0029229E"/>
    <w:rsid w:val="002925C2"/>
    <w:rsid w:val="002925F7"/>
    <w:rsid w:val="002929AE"/>
    <w:rsid w:val="00292A4E"/>
    <w:rsid w:val="00292AA6"/>
    <w:rsid w:val="00293041"/>
    <w:rsid w:val="002934F8"/>
    <w:rsid w:val="00293BE2"/>
    <w:rsid w:val="0029489D"/>
    <w:rsid w:val="00294959"/>
    <w:rsid w:val="00294C8E"/>
    <w:rsid w:val="00294F34"/>
    <w:rsid w:val="0029521E"/>
    <w:rsid w:val="00296422"/>
    <w:rsid w:val="0029672F"/>
    <w:rsid w:val="002968DE"/>
    <w:rsid w:val="00296A92"/>
    <w:rsid w:val="002975B1"/>
    <w:rsid w:val="00297655"/>
    <w:rsid w:val="002A03F0"/>
    <w:rsid w:val="002A09C2"/>
    <w:rsid w:val="002A11D5"/>
    <w:rsid w:val="002A197D"/>
    <w:rsid w:val="002A20AD"/>
    <w:rsid w:val="002A218B"/>
    <w:rsid w:val="002A24CC"/>
    <w:rsid w:val="002A2D02"/>
    <w:rsid w:val="002A2D24"/>
    <w:rsid w:val="002A2DBB"/>
    <w:rsid w:val="002A3542"/>
    <w:rsid w:val="002A41A0"/>
    <w:rsid w:val="002A42BB"/>
    <w:rsid w:val="002A443C"/>
    <w:rsid w:val="002A447F"/>
    <w:rsid w:val="002A495F"/>
    <w:rsid w:val="002A4B3E"/>
    <w:rsid w:val="002A4C02"/>
    <w:rsid w:val="002A547C"/>
    <w:rsid w:val="002A6646"/>
    <w:rsid w:val="002A6930"/>
    <w:rsid w:val="002A6984"/>
    <w:rsid w:val="002A7680"/>
    <w:rsid w:val="002A7795"/>
    <w:rsid w:val="002A7ACF"/>
    <w:rsid w:val="002A7BA5"/>
    <w:rsid w:val="002A7D0F"/>
    <w:rsid w:val="002A7E5D"/>
    <w:rsid w:val="002B0494"/>
    <w:rsid w:val="002B0C32"/>
    <w:rsid w:val="002B0CA7"/>
    <w:rsid w:val="002B114E"/>
    <w:rsid w:val="002B1763"/>
    <w:rsid w:val="002B1AAD"/>
    <w:rsid w:val="002B1D7F"/>
    <w:rsid w:val="002B2173"/>
    <w:rsid w:val="002B2384"/>
    <w:rsid w:val="002B35E0"/>
    <w:rsid w:val="002B3621"/>
    <w:rsid w:val="002B3BF9"/>
    <w:rsid w:val="002B3CF6"/>
    <w:rsid w:val="002B3EC7"/>
    <w:rsid w:val="002B41AE"/>
    <w:rsid w:val="002B4396"/>
    <w:rsid w:val="002B56CC"/>
    <w:rsid w:val="002B5B13"/>
    <w:rsid w:val="002B5EAA"/>
    <w:rsid w:val="002B64A4"/>
    <w:rsid w:val="002B6770"/>
    <w:rsid w:val="002B6D07"/>
    <w:rsid w:val="002B722C"/>
    <w:rsid w:val="002B73B9"/>
    <w:rsid w:val="002B7438"/>
    <w:rsid w:val="002B75DA"/>
    <w:rsid w:val="002B7924"/>
    <w:rsid w:val="002C03D9"/>
    <w:rsid w:val="002C0605"/>
    <w:rsid w:val="002C08A2"/>
    <w:rsid w:val="002C0A0C"/>
    <w:rsid w:val="002C0B23"/>
    <w:rsid w:val="002C0EED"/>
    <w:rsid w:val="002C26CC"/>
    <w:rsid w:val="002C2D08"/>
    <w:rsid w:val="002C2FCE"/>
    <w:rsid w:val="002C3CC0"/>
    <w:rsid w:val="002C444C"/>
    <w:rsid w:val="002C46B8"/>
    <w:rsid w:val="002C4B58"/>
    <w:rsid w:val="002C4FFD"/>
    <w:rsid w:val="002C5868"/>
    <w:rsid w:val="002C5BA2"/>
    <w:rsid w:val="002C5FFD"/>
    <w:rsid w:val="002C6668"/>
    <w:rsid w:val="002C6797"/>
    <w:rsid w:val="002C6A6A"/>
    <w:rsid w:val="002C7064"/>
    <w:rsid w:val="002C7405"/>
    <w:rsid w:val="002C74CD"/>
    <w:rsid w:val="002C76D9"/>
    <w:rsid w:val="002C7739"/>
    <w:rsid w:val="002C7742"/>
    <w:rsid w:val="002C79BF"/>
    <w:rsid w:val="002C7FBC"/>
    <w:rsid w:val="002D0012"/>
    <w:rsid w:val="002D01DD"/>
    <w:rsid w:val="002D070A"/>
    <w:rsid w:val="002D07E9"/>
    <w:rsid w:val="002D0E8D"/>
    <w:rsid w:val="002D194A"/>
    <w:rsid w:val="002D2190"/>
    <w:rsid w:val="002D304C"/>
    <w:rsid w:val="002D3165"/>
    <w:rsid w:val="002D3183"/>
    <w:rsid w:val="002D369B"/>
    <w:rsid w:val="002D38DC"/>
    <w:rsid w:val="002D45A1"/>
    <w:rsid w:val="002D55E7"/>
    <w:rsid w:val="002D58EC"/>
    <w:rsid w:val="002D5963"/>
    <w:rsid w:val="002D5B3F"/>
    <w:rsid w:val="002D5BE0"/>
    <w:rsid w:val="002D5DD1"/>
    <w:rsid w:val="002D60EF"/>
    <w:rsid w:val="002D68EB"/>
    <w:rsid w:val="002D68ED"/>
    <w:rsid w:val="002D6B92"/>
    <w:rsid w:val="002D6BAE"/>
    <w:rsid w:val="002D6D42"/>
    <w:rsid w:val="002D7384"/>
    <w:rsid w:val="002D7FA1"/>
    <w:rsid w:val="002E00A6"/>
    <w:rsid w:val="002E054D"/>
    <w:rsid w:val="002E07B3"/>
    <w:rsid w:val="002E09C8"/>
    <w:rsid w:val="002E0E0A"/>
    <w:rsid w:val="002E10A1"/>
    <w:rsid w:val="002E1279"/>
    <w:rsid w:val="002E1595"/>
    <w:rsid w:val="002E15C5"/>
    <w:rsid w:val="002E170A"/>
    <w:rsid w:val="002E1AC8"/>
    <w:rsid w:val="002E1EA7"/>
    <w:rsid w:val="002E2783"/>
    <w:rsid w:val="002E2AD3"/>
    <w:rsid w:val="002E31FB"/>
    <w:rsid w:val="002E3FC1"/>
    <w:rsid w:val="002E431E"/>
    <w:rsid w:val="002E4A79"/>
    <w:rsid w:val="002E4C88"/>
    <w:rsid w:val="002E4D02"/>
    <w:rsid w:val="002E50A6"/>
    <w:rsid w:val="002E5242"/>
    <w:rsid w:val="002E5E96"/>
    <w:rsid w:val="002E6263"/>
    <w:rsid w:val="002E654A"/>
    <w:rsid w:val="002E6591"/>
    <w:rsid w:val="002E6DD9"/>
    <w:rsid w:val="002E6F62"/>
    <w:rsid w:val="002E774E"/>
    <w:rsid w:val="002F0F2C"/>
    <w:rsid w:val="002F1571"/>
    <w:rsid w:val="002F17C3"/>
    <w:rsid w:val="002F182A"/>
    <w:rsid w:val="002F1907"/>
    <w:rsid w:val="002F1A0B"/>
    <w:rsid w:val="002F1C81"/>
    <w:rsid w:val="002F1CCE"/>
    <w:rsid w:val="002F1CEB"/>
    <w:rsid w:val="002F22BB"/>
    <w:rsid w:val="002F33BD"/>
    <w:rsid w:val="002F395F"/>
    <w:rsid w:val="002F473C"/>
    <w:rsid w:val="002F4806"/>
    <w:rsid w:val="002F4B89"/>
    <w:rsid w:val="002F50E6"/>
    <w:rsid w:val="002F51A9"/>
    <w:rsid w:val="002F54B3"/>
    <w:rsid w:val="002F6148"/>
    <w:rsid w:val="002F675E"/>
    <w:rsid w:val="002F6A3A"/>
    <w:rsid w:val="002F6D50"/>
    <w:rsid w:val="003001F9"/>
    <w:rsid w:val="003004D9"/>
    <w:rsid w:val="003008FC"/>
    <w:rsid w:val="00300C83"/>
    <w:rsid w:val="0030139A"/>
    <w:rsid w:val="003018FF"/>
    <w:rsid w:val="00301C87"/>
    <w:rsid w:val="00301EDC"/>
    <w:rsid w:val="003021AC"/>
    <w:rsid w:val="00302A94"/>
    <w:rsid w:val="00302E85"/>
    <w:rsid w:val="00302E95"/>
    <w:rsid w:val="00302EE6"/>
    <w:rsid w:val="0030344A"/>
    <w:rsid w:val="003034E8"/>
    <w:rsid w:val="00303C5C"/>
    <w:rsid w:val="0030490B"/>
    <w:rsid w:val="00304BC7"/>
    <w:rsid w:val="00304C4B"/>
    <w:rsid w:val="00304D2A"/>
    <w:rsid w:val="00304DA2"/>
    <w:rsid w:val="00305280"/>
    <w:rsid w:val="0030577B"/>
    <w:rsid w:val="00305788"/>
    <w:rsid w:val="003057A3"/>
    <w:rsid w:val="00305B63"/>
    <w:rsid w:val="00305CF3"/>
    <w:rsid w:val="00305D50"/>
    <w:rsid w:val="00305EBA"/>
    <w:rsid w:val="00306896"/>
    <w:rsid w:val="00306C7A"/>
    <w:rsid w:val="00306D71"/>
    <w:rsid w:val="00306D93"/>
    <w:rsid w:val="003071D9"/>
    <w:rsid w:val="00310BAA"/>
    <w:rsid w:val="00311435"/>
    <w:rsid w:val="003115B6"/>
    <w:rsid w:val="003119AE"/>
    <w:rsid w:val="0031278F"/>
    <w:rsid w:val="00312829"/>
    <w:rsid w:val="00312D54"/>
    <w:rsid w:val="00313335"/>
    <w:rsid w:val="00313761"/>
    <w:rsid w:val="0031399E"/>
    <w:rsid w:val="00314088"/>
    <w:rsid w:val="00314758"/>
    <w:rsid w:val="00314B8A"/>
    <w:rsid w:val="00314DA3"/>
    <w:rsid w:val="003158B1"/>
    <w:rsid w:val="00315A57"/>
    <w:rsid w:val="00315F50"/>
    <w:rsid w:val="00316E5B"/>
    <w:rsid w:val="0031730E"/>
    <w:rsid w:val="00317524"/>
    <w:rsid w:val="003177CE"/>
    <w:rsid w:val="003177CF"/>
    <w:rsid w:val="00317E7E"/>
    <w:rsid w:val="0032044C"/>
    <w:rsid w:val="0032074B"/>
    <w:rsid w:val="0032076C"/>
    <w:rsid w:val="00320E2E"/>
    <w:rsid w:val="003212D2"/>
    <w:rsid w:val="0032175D"/>
    <w:rsid w:val="00321924"/>
    <w:rsid w:val="00322B9D"/>
    <w:rsid w:val="00322C87"/>
    <w:rsid w:val="00322F08"/>
    <w:rsid w:val="00323067"/>
    <w:rsid w:val="00323879"/>
    <w:rsid w:val="00323942"/>
    <w:rsid w:val="00324055"/>
    <w:rsid w:val="0032529C"/>
    <w:rsid w:val="003255EE"/>
    <w:rsid w:val="00325601"/>
    <w:rsid w:val="00325988"/>
    <w:rsid w:val="00325C89"/>
    <w:rsid w:val="00325F35"/>
    <w:rsid w:val="00325FA9"/>
    <w:rsid w:val="00326562"/>
    <w:rsid w:val="003265CD"/>
    <w:rsid w:val="003267BF"/>
    <w:rsid w:val="00326801"/>
    <w:rsid w:val="003269E2"/>
    <w:rsid w:val="00327557"/>
    <w:rsid w:val="00330787"/>
    <w:rsid w:val="00331012"/>
    <w:rsid w:val="00331205"/>
    <w:rsid w:val="00331473"/>
    <w:rsid w:val="00331763"/>
    <w:rsid w:val="00331C03"/>
    <w:rsid w:val="00332215"/>
    <w:rsid w:val="00332C11"/>
    <w:rsid w:val="00332CA7"/>
    <w:rsid w:val="00332DB2"/>
    <w:rsid w:val="00333CEF"/>
    <w:rsid w:val="00333E34"/>
    <w:rsid w:val="003341A1"/>
    <w:rsid w:val="00334A23"/>
    <w:rsid w:val="00335179"/>
    <w:rsid w:val="003351CB"/>
    <w:rsid w:val="00335ACC"/>
    <w:rsid w:val="00335E6B"/>
    <w:rsid w:val="00336D2E"/>
    <w:rsid w:val="0033743D"/>
    <w:rsid w:val="0033768D"/>
    <w:rsid w:val="003376A2"/>
    <w:rsid w:val="0033781D"/>
    <w:rsid w:val="003378FE"/>
    <w:rsid w:val="00340488"/>
    <w:rsid w:val="00340776"/>
    <w:rsid w:val="003414C0"/>
    <w:rsid w:val="00341765"/>
    <w:rsid w:val="00341970"/>
    <w:rsid w:val="0034224C"/>
    <w:rsid w:val="0034250B"/>
    <w:rsid w:val="00342FB6"/>
    <w:rsid w:val="003432D4"/>
    <w:rsid w:val="00343324"/>
    <w:rsid w:val="00343668"/>
    <w:rsid w:val="00343777"/>
    <w:rsid w:val="00344619"/>
    <w:rsid w:val="0034504C"/>
    <w:rsid w:val="00345532"/>
    <w:rsid w:val="003456DE"/>
    <w:rsid w:val="0034576D"/>
    <w:rsid w:val="00345C3F"/>
    <w:rsid w:val="00345D2B"/>
    <w:rsid w:val="00345FDC"/>
    <w:rsid w:val="003463C0"/>
    <w:rsid w:val="0034675B"/>
    <w:rsid w:val="003470F8"/>
    <w:rsid w:val="003475AD"/>
    <w:rsid w:val="003476C3"/>
    <w:rsid w:val="00347976"/>
    <w:rsid w:val="00347A18"/>
    <w:rsid w:val="00347FD4"/>
    <w:rsid w:val="003501A3"/>
    <w:rsid w:val="00350399"/>
    <w:rsid w:val="00350981"/>
    <w:rsid w:val="0035123D"/>
    <w:rsid w:val="0035173D"/>
    <w:rsid w:val="00351862"/>
    <w:rsid w:val="003523A3"/>
    <w:rsid w:val="003525E3"/>
    <w:rsid w:val="0035281F"/>
    <w:rsid w:val="00352DDC"/>
    <w:rsid w:val="003531E0"/>
    <w:rsid w:val="00354205"/>
    <w:rsid w:val="0035482E"/>
    <w:rsid w:val="003549F5"/>
    <w:rsid w:val="00354A33"/>
    <w:rsid w:val="00354A51"/>
    <w:rsid w:val="00355513"/>
    <w:rsid w:val="0035585D"/>
    <w:rsid w:val="00355CA1"/>
    <w:rsid w:val="0035606E"/>
    <w:rsid w:val="00356ACA"/>
    <w:rsid w:val="003605E7"/>
    <w:rsid w:val="00360803"/>
    <w:rsid w:val="00360F21"/>
    <w:rsid w:val="00360F40"/>
    <w:rsid w:val="003619A6"/>
    <w:rsid w:val="00361B11"/>
    <w:rsid w:val="00361BA2"/>
    <w:rsid w:val="00362567"/>
    <w:rsid w:val="003627C3"/>
    <w:rsid w:val="00362A1B"/>
    <w:rsid w:val="00362A74"/>
    <w:rsid w:val="00362DA7"/>
    <w:rsid w:val="00362E50"/>
    <w:rsid w:val="00363072"/>
    <w:rsid w:val="0036307F"/>
    <w:rsid w:val="00363378"/>
    <w:rsid w:val="00363492"/>
    <w:rsid w:val="00363697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6D3"/>
    <w:rsid w:val="00366765"/>
    <w:rsid w:val="003673CA"/>
    <w:rsid w:val="003679C8"/>
    <w:rsid w:val="00367A07"/>
    <w:rsid w:val="00367E33"/>
    <w:rsid w:val="00367E9C"/>
    <w:rsid w:val="00367FAE"/>
    <w:rsid w:val="003702BE"/>
    <w:rsid w:val="003706E7"/>
    <w:rsid w:val="0037090B"/>
    <w:rsid w:val="00370942"/>
    <w:rsid w:val="0037124A"/>
    <w:rsid w:val="00371652"/>
    <w:rsid w:val="003717C5"/>
    <w:rsid w:val="00371BBF"/>
    <w:rsid w:val="00371C12"/>
    <w:rsid w:val="0037205D"/>
    <w:rsid w:val="00372360"/>
    <w:rsid w:val="0037248A"/>
    <w:rsid w:val="00372A4F"/>
    <w:rsid w:val="00372AAC"/>
    <w:rsid w:val="00372FA8"/>
    <w:rsid w:val="0037352F"/>
    <w:rsid w:val="003736A3"/>
    <w:rsid w:val="00373D8E"/>
    <w:rsid w:val="00373DB2"/>
    <w:rsid w:val="003740FF"/>
    <w:rsid w:val="003743F7"/>
    <w:rsid w:val="003744FD"/>
    <w:rsid w:val="0037465D"/>
    <w:rsid w:val="00374C40"/>
    <w:rsid w:val="0037528B"/>
    <w:rsid w:val="0037559B"/>
    <w:rsid w:val="0037572D"/>
    <w:rsid w:val="003760D4"/>
    <w:rsid w:val="00376569"/>
    <w:rsid w:val="003765F3"/>
    <w:rsid w:val="00376738"/>
    <w:rsid w:val="00376C0F"/>
    <w:rsid w:val="003771A3"/>
    <w:rsid w:val="00377CE9"/>
    <w:rsid w:val="0038051B"/>
    <w:rsid w:val="00380B48"/>
    <w:rsid w:val="003811C8"/>
    <w:rsid w:val="00381648"/>
    <w:rsid w:val="00382906"/>
    <w:rsid w:val="00382C35"/>
    <w:rsid w:val="003830F0"/>
    <w:rsid w:val="0038318E"/>
    <w:rsid w:val="00383858"/>
    <w:rsid w:val="00383A98"/>
    <w:rsid w:val="00383C37"/>
    <w:rsid w:val="00383DC0"/>
    <w:rsid w:val="003840F3"/>
    <w:rsid w:val="00384667"/>
    <w:rsid w:val="00384898"/>
    <w:rsid w:val="00384A64"/>
    <w:rsid w:val="00384C76"/>
    <w:rsid w:val="003856A3"/>
    <w:rsid w:val="003856F3"/>
    <w:rsid w:val="00385B0C"/>
    <w:rsid w:val="00385C0C"/>
    <w:rsid w:val="00385CFC"/>
    <w:rsid w:val="0038632A"/>
    <w:rsid w:val="00386F89"/>
    <w:rsid w:val="00387548"/>
    <w:rsid w:val="00387D0A"/>
    <w:rsid w:val="00390144"/>
    <w:rsid w:val="00390388"/>
    <w:rsid w:val="003908C7"/>
    <w:rsid w:val="00390943"/>
    <w:rsid w:val="003909D6"/>
    <w:rsid w:val="00390DD8"/>
    <w:rsid w:val="003914B1"/>
    <w:rsid w:val="00391515"/>
    <w:rsid w:val="003915DC"/>
    <w:rsid w:val="0039242A"/>
    <w:rsid w:val="003925B7"/>
    <w:rsid w:val="0039370B"/>
    <w:rsid w:val="003937F5"/>
    <w:rsid w:val="00393D0C"/>
    <w:rsid w:val="003943FC"/>
    <w:rsid w:val="00394525"/>
    <w:rsid w:val="003955B1"/>
    <w:rsid w:val="00395D09"/>
    <w:rsid w:val="00396477"/>
    <w:rsid w:val="00396716"/>
    <w:rsid w:val="00396930"/>
    <w:rsid w:val="003969E7"/>
    <w:rsid w:val="00396A0E"/>
    <w:rsid w:val="00396DDB"/>
    <w:rsid w:val="00397AF2"/>
    <w:rsid w:val="00397BD6"/>
    <w:rsid w:val="003A00DB"/>
    <w:rsid w:val="003A02A1"/>
    <w:rsid w:val="003A03E5"/>
    <w:rsid w:val="003A0C89"/>
    <w:rsid w:val="003A0E2D"/>
    <w:rsid w:val="003A0EF4"/>
    <w:rsid w:val="003A1095"/>
    <w:rsid w:val="003A1102"/>
    <w:rsid w:val="003A20B0"/>
    <w:rsid w:val="003A24E7"/>
    <w:rsid w:val="003A2785"/>
    <w:rsid w:val="003A3354"/>
    <w:rsid w:val="003A3575"/>
    <w:rsid w:val="003A3924"/>
    <w:rsid w:val="003A3B2C"/>
    <w:rsid w:val="003A406C"/>
    <w:rsid w:val="003A40E3"/>
    <w:rsid w:val="003A412D"/>
    <w:rsid w:val="003A4876"/>
    <w:rsid w:val="003A52E8"/>
    <w:rsid w:val="003A553F"/>
    <w:rsid w:val="003A5A97"/>
    <w:rsid w:val="003A5D3B"/>
    <w:rsid w:val="003A639D"/>
    <w:rsid w:val="003A699A"/>
    <w:rsid w:val="003A6F0C"/>
    <w:rsid w:val="003A72FF"/>
    <w:rsid w:val="003A7C47"/>
    <w:rsid w:val="003B044A"/>
    <w:rsid w:val="003B0A78"/>
    <w:rsid w:val="003B0BE2"/>
    <w:rsid w:val="003B0CA7"/>
    <w:rsid w:val="003B1B85"/>
    <w:rsid w:val="003B1E3E"/>
    <w:rsid w:val="003B1F86"/>
    <w:rsid w:val="003B25D3"/>
    <w:rsid w:val="003B2DE1"/>
    <w:rsid w:val="003B3504"/>
    <w:rsid w:val="003B392D"/>
    <w:rsid w:val="003B3C29"/>
    <w:rsid w:val="003B4E71"/>
    <w:rsid w:val="003B50D2"/>
    <w:rsid w:val="003B634A"/>
    <w:rsid w:val="003B68CF"/>
    <w:rsid w:val="003B6E9B"/>
    <w:rsid w:val="003B7123"/>
    <w:rsid w:val="003B78FE"/>
    <w:rsid w:val="003B7E03"/>
    <w:rsid w:val="003B7F60"/>
    <w:rsid w:val="003C0466"/>
    <w:rsid w:val="003C094B"/>
    <w:rsid w:val="003C1B54"/>
    <w:rsid w:val="003C1B9D"/>
    <w:rsid w:val="003C1E2A"/>
    <w:rsid w:val="003C2133"/>
    <w:rsid w:val="003C213B"/>
    <w:rsid w:val="003C2639"/>
    <w:rsid w:val="003C2C58"/>
    <w:rsid w:val="003C30A8"/>
    <w:rsid w:val="003C30FC"/>
    <w:rsid w:val="003C3236"/>
    <w:rsid w:val="003C33F7"/>
    <w:rsid w:val="003C37B1"/>
    <w:rsid w:val="003C4140"/>
    <w:rsid w:val="003C48B1"/>
    <w:rsid w:val="003C5B71"/>
    <w:rsid w:val="003C65B2"/>
    <w:rsid w:val="003C6AB0"/>
    <w:rsid w:val="003C71E0"/>
    <w:rsid w:val="003C763B"/>
    <w:rsid w:val="003C78F0"/>
    <w:rsid w:val="003C7A4F"/>
    <w:rsid w:val="003C7FBB"/>
    <w:rsid w:val="003D025E"/>
    <w:rsid w:val="003D08E1"/>
    <w:rsid w:val="003D11B0"/>
    <w:rsid w:val="003D149F"/>
    <w:rsid w:val="003D152E"/>
    <w:rsid w:val="003D165C"/>
    <w:rsid w:val="003D17AD"/>
    <w:rsid w:val="003D1AF0"/>
    <w:rsid w:val="003D1C00"/>
    <w:rsid w:val="003D235A"/>
    <w:rsid w:val="003D23A7"/>
    <w:rsid w:val="003D28C2"/>
    <w:rsid w:val="003D3339"/>
    <w:rsid w:val="003D33F4"/>
    <w:rsid w:val="003D36A5"/>
    <w:rsid w:val="003D36E9"/>
    <w:rsid w:val="003D3893"/>
    <w:rsid w:val="003D3B03"/>
    <w:rsid w:val="003D3B95"/>
    <w:rsid w:val="003D3BFF"/>
    <w:rsid w:val="003D3D3C"/>
    <w:rsid w:val="003D4093"/>
    <w:rsid w:val="003D41F3"/>
    <w:rsid w:val="003D458A"/>
    <w:rsid w:val="003D4D8E"/>
    <w:rsid w:val="003D506A"/>
    <w:rsid w:val="003D570B"/>
    <w:rsid w:val="003D6857"/>
    <w:rsid w:val="003D68DE"/>
    <w:rsid w:val="003D6BA4"/>
    <w:rsid w:val="003D6F83"/>
    <w:rsid w:val="003D7629"/>
    <w:rsid w:val="003D7A4A"/>
    <w:rsid w:val="003D7D0E"/>
    <w:rsid w:val="003E0BCC"/>
    <w:rsid w:val="003E0FB3"/>
    <w:rsid w:val="003E134C"/>
    <w:rsid w:val="003E1870"/>
    <w:rsid w:val="003E20B5"/>
    <w:rsid w:val="003E265E"/>
    <w:rsid w:val="003E2695"/>
    <w:rsid w:val="003E2897"/>
    <w:rsid w:val="003E3873"/>
    <w:rsid w:val="003E3C6C"/>
    <w:rsid w:val="003E4303"/>
    <w:rsid w:val="003E4329"/>
    <w:rsid w:val="003E4391"/>
    <w:rsid w:val="003E4B0A"/>
    <w:rsid w:val="003E4DEE"/>
    <w:rsid w:val="003E52A0"/>
    <w:rsid w:val="003E5BAA"/>
    <w:rsid w:val="003E619D"/>
    <w:rsid w:val="003E63A3"/>
    <w:rsid w:val="003E6403"/>
    <w:rsid w:val="003E6437"/>
    <w:rsid w:val="003E6979"/>
    <w:rsid w:val="003E6A5C"/>
    <w:rsid w:val="003E6D58"/>
    <w:rsid w:val="003E74E0"/>
    <w:rsid w:val="003E7613"/>
    <w:rsid w:val="003E78D8"/>
    <w:rsid w:val="003F06E0"/>
    <w:rsid w:val="003F0F55"/>
    <w:rsid w:val="003F11F2"/>
    <w:rsid w:val="003F148A"/>
    <w:rsid w:val="003F226E"/>
    <w:rsid w:val="003F2371"/>
    <w:rsid w:val="003F2DC4"/>
    <w:rsid w:val="003F31F5"/>
    <w:rsid w:val="003F3728"/>
    <w:rsid w:val="003F3D32"/>
    <w:rsid w:val="003F4CA6"/>
    <w:rsid w:val="003F51A4"/>
    <w:rsid w:val="003F5ACC"/>
    <w:rsid w:val="003F6465"/>
    <w:rsid w:val="003F6BB3"/>
    <w:rsid w:val="003F759B"/>
    <w:rsid w:val="003F7692"/>
    <w:rsid w:val="003F786A"/>
    <w:rsid w:val="003F7898"/>
    <w:rsid w:val="003F7A6B"/>
    <w:rsid w:val="00400347"/>
    <w:rsid w:val="004003D7"/>
    <w:rsid w:val="00400C0D"/>
    <w:rsid w:val="0040102C"/>
    <w:rsid w:val="004011B4"/>
    <w:rsid w:val="00401310"/>
    <w:rsid w:val="00401335"/>
    <w:rsid w:val="00402344"/>
    <w:rsid w:val="004026FD"/>
    <w:rsid w:val="0040297E"/>
    <w:rsid w:val="00402CA3"/>
    <w:rsid w:val="0040306B"/>
    <w:rsid w:val="00403072"/>
    <w:rsid w:val="00403115"/>
    <w:rsid w:val="004035C4"/>
    <w:rsid w:val="00403A61"/>
    <w:rsid w:val="00403A67"/>
    <w:rsid w:val="00405062"/>
    <w:rsid w:val="00405071"/>
    <w:rsid w:val="0040516B"/>
    <w:rsid w:val="00405265"/>
    <w:rsid w:val="0040570A"/>
    <w:rsid w:val="004065C3"/>
    <w:rsid w:val="00406E82"/>
    <w:rsid w:val="00407189"/>
    <w:rsid w:val="00407296"/>
    <w:rsid w:val="004073C6"/>
    <w:rsid w:val="00410770"/>
    <w:rsid w:val="00410E02"/>
    <w:rsid w:val="00410FAA"/>
    <w:rsid w:val="0041106F"/>
    <w:rsid w:val="004119BC"/>
    <w:rsid w:val="00411B1C"/>
    <w:rsid w:val="0041212B"/>
    <w:rsid w:val="0041212D"/>
    <w:rsid w:val="004123D2"/>
    <w:rsid w:val="004123F4"/>
    <w:rsid w:val="00412423"/>
    <w:rsid w:val="00412CB0"/>
    <w:rsid w:val="004133F5"/>
    <w:rsid w:val="00413471"/>
    <w:rsid w:val="00413666"/>
    <w:rsid w:val="00413C6B"/>
    <w:rsid w:val="00413D39"/>
    <w:rsid w:val="00414297"/>
    <w:rsid w:val="0041457D"/>
    <w:rsid w:val="004146E0"/>
    <w:rsid w:val="004147AC"/>
    <w:rsid w:val="00414843"/>
    <w:rsid w:val="0041487D"/>
    <w:rsid w:val="00414F17"/>
    <w:rsid w:val="0041509A"/>
    <w:rsid w:val="00415221"/>
    <w:rsid w:val="0041541C"/>
    <w:rsid w:val="00415BA7"/>
    <w:rsid w:val="00415C79"/>
    <w:rsid w:val="00415E3E"/>
    <w:rsid w:val="0041619E"/>
    <w:rsid w:val="00416BD0"/>
    <w:rsid w:val="004172D5"/>
    <w:rsid w:val="00417653"/>
    <w:rsid w:val="00420121"/>
    <w:rsid w:val="0042057F"/>
    <w:rsid w:val="00420763"/>
    <w:rsid w:val="004209C3"/>
    <w:rsid w:val="00420F8A"/>
    <w:rsid w:val="004210F2"/>
    <w:rsid w:val="00422579"/>
    <w:rsid w:val="0042290E"/>
    <w:rsid w:val="00422AAB"/>
    <w:rsid w:val="0042301F"/>
    <w:rsid w:val="004231D8"/>
    <w:rsid w:val="004232B6"/>
    <w:rsid w:val="00424279"/>
    <w:rsid w:val="00424387"/>
    <w:rsid w:val="00424418"/>
    <w:rsid w:val="0042468B"/>
    <w:rsid w:val="0042491D"/>
    <w:rsid w:val="0042534C"/>
    <w:rsid w:val="00425AB5"/>
    <w:rsid w:val="00425F24"/>
    <w:rsid w:val="004262CD"/>
    <w:rsid w:val="004266B4"/>
    <w:rsid w:val="0042693F"/>
    <w:rsid w:val="00427443"/>
    <w:rsid w:val="004275C7"/>
    <w:rsid w:val="0042765C"/>
    <w:rsid w:val="004276A7"/>
    <w:rsid w:val="00427724"/>
    <w:rsid w:val="0042787B"/>
    <w:rsid w:val="00427C3F"/>
    <w:rsid w:val="00427CDF"/>
    <w:rsid w:val="00427D4A"/>
    <w:rsid w:val="00427EB9"/>
    <w:rsid w:val="004313A0"/>
    <w:rsid w:val="00431917"/>
    <w:rsid w:val="004319EC"/>
    <w:rsid w:val="00431EC7"/>
    <w:rsid w:val="00432641"/>
    <w:rsid w:val="00432B27"/>
    <w:rsid w:val="00432B2F"/>
    <w:rsid w:val="0043315F"/>
    <w:rsid w:val="004332E8"/>
    <w:rsid w:val="004336AE"/>
    <w:rsid w:val="004342D5"/>
    <w:rsid w:val="00434438"/>
    <w:rsid w:val="00434715"/>
    <w:rsid w:val="00434ED3"/>
    <w:rsid w:val="00435DC0"/>
    <w:rsid w:val="00437131"/>
    <w:rsid w:val="00437236"/>
    <w:rsid w:val="0043728C"/>
    <w:rsid w:val="004372A1"/>
    <w:rsid w:val="00437332"/>
    <w:rsid w:val="0043740F"/>
    <w:rsid w:val="00440002"/>
    <w:rsid w:val="00440222"/>
    <w:rsid w:val="00440558"/>
    <w:rsid w:val="004414A1"/>
    <w:rsid w:val="00441B9C"/>
    <w:rsid w:val="00441D33"/>
    <w:rsid w:val="00441E8F"/>
    <w:rsid w:val="00442161"/>
    <w:rsid w:val="0044219F"/>
    <w:rsid w:val="004423B6"/>
    <w:rsid w:val="00442B24"/>
    <w:rsid w:val="00443060"/>
    <w:rsid w:val="0044312A"/>
    <w:rsid w:val="004434FD"/>
    <w:rsid w:val="0044363E"/>
    <w:rsid w:val="004439D4"/>
    <w:rsid w:val="00443DE7"/>
    <w:rsid w:val="0044499B"/>
    <w:rsid w:val="00445196"/>
    <w:rsid w:val="00445281"/>
    <w:rsid w:val="00445775"/>
    <w:rsid w:val="00445812"/>
    <w:rsid w:val="0044581C"/>
    <w:rsid w:val="00446245"/>
    <w:rsid w:val="0044656C"/>
    <w:rsid w:val="004466B9"/>
    <w:rsid w:val="004467D1"/>
    <w:rsid w:val="00446A6F"/>
    <w:rsid w:val="004471C8"/>
    <w:rsid w:val="0044751C"/>
    <w:rsid w:val="00447BB8"/>
    <w:rsid w:val="004506B5"/>
    <w:rsid w:val="00450BED"/>
    <w:rsid w:val="00450D47"/>
    <w:rsid w:val="004511FA"/>
    <w:rsid w:val="004512CA"/>
    <w:rsid w:val="0045141E"/>
    <w:rsid w:val="00451B41"/>
    <w:rsid w:val="00451EB5"/>
    <w:rsid w:val="004527CF"/>
    <w:rsid w:val="00453103"/>
    <w:rsid w:val="00453F18"/>
    <w:rsid w:val="0045417E"/>
    <w:rsid w:val="00454289"/>
    <w:rsid w:val="00454349"/>
    <w:rsid w:val="00454AE6"/>
    <w:rsid w:val="00454BA8"/>
    <w:rsid w:val="004550BD"/>
    <w:rsid w:val="00455659"/>
    <w:rsid w:val="004556AB"/>
    <w:rsid w:val="0045608B"/>
    <w:rsid w:val="004561B5"/>
    <w:rsid w:val="004569CF"/>
    <w:rsid w:val="00456D39"/>
    <w:rsid w:val="004605AD"/>
    <w:rsid w:val="00460722"/>
    <w:rsid w:val="0046101C"/>
    <w:rsid w:val="0046119C"/>
    <w:rsid w:val="00461583"/>
    <w:rsid w:val="00461877"/>
    <w:rsid w:val="00461A3B"/>
    <w:rsid w:val="00461A3D"/>
    <w:rsid w:val="00461B7E"/>
    <w:rsid w:val="004622ED"/>
    <w:rsid w:val="00462970"/>
    <w:rsid w:val="0046298B"/>
    <w:rsid w:val="00463450"/>
    <w:rsid w:val="00464051"/>
    <w:rsid w:val="00464A06"/>
    <w:rsid w:val="00464BE1"/>
    <w:rsid w:val="00464CBA"/>
    <w:rsid w:val="00465258"/>
    <w:rsid w:val="0046525F"/>
    <w:rsid w:val="004655B7"/>
    <w:rsid w:val="00465920"/>
    <w:rsid w:val="00465BE4"/>
    <w:rsid w:val="00465C09"/>
    <w:rsid w:val="00465E47"/>
    <w:rsid w:val="00465F9C"/>
    <w:rsid w:val="004661CA"/>
    <w:rsid w:val="00466578"/>
    <w:rsid w:val="00466C19"/>
    <w:rsid w:val="00466CAA"/>
    <w:rsid w:val="00466E04"/>
    <w:rsid w:val="004675EA"/>
    <w:rsid w:val="00467D5D"/>
    <w:rsid w:val="00470444"/>
    <w:rsid w:val="00470AC8"/>
    <w:rsid w:val="00470E45"/>
    <w:rsid w:val="00470EA1"/>
    <w:rsid w:val="004711CA"/>
    <w:rsid w:val="004712A2"/>
    <w:rsid w:val="004714BA"/>
    <w:rsid w:val="00471DC9"/>
    <w:rsid w:val="0047202B"/>
    <w:rsid w:val="00472BB2"/>
    <w:rsid w:val="00472D45"/>
    <w:rsid w:val="004733B9"/>
    <w:rsid w:val="004734FC"/>
    <w:rsid w:val="0047402E"/>
    <w:rsid w:val="0047430C"/>
    <w:rsid w:val="004745C4"/>
    <w:rsid w:val="004745E7"/>
    <w:rsid w:val="004747B0"/>
    <w:rsid w:val="0047503C"/>
    <w:rsid w:val="0047597F"/>
    <w:rsid w:val="004763BA"/>
    <w:rsid w:val="00476463"/>
    <w:rsid w:val="00476925"/>
    <w:rsid w:val="00476A24"/>
    <w:rsid w:val="00476D90"/>
    <w:rsid w:val="00476DD8"/>
    <w:rsid w:val="004771F1"/>
    <w:rsid w:val="004775C9"/>
    <w:rsid w:val="004778AE"/>
    <w:rsid w:val="00477E73"/>
    <w:rsid w:val="00480121"/>
    <w:rsid w:val="004805F0"/>
    <w:rsid w:val="004809D6"/>
    <w:rsid w:val="0048127F"/>
    <w:rsid w:val="00481826"/>
    <w:rsid w:val="004819A2"/>
    <w:rsid w:val="004820C9"/>
    <w:rsid w:val="0048253B"/>
    <w:rsid w:val="00482745"/>
    <w:rsid w:val="0048295E"/>
    <w:rsid w:val="00482DAC"/>
    <w:rsid w:val="004830E6"/>
    <w:rsid w:val="00483120"/>
    <w:rsid w:val="00484346"/>
    <w:rsid w:val="00484C01"/>
    <w:rsid w:val="004850EE"/>
    <w:rsid w:val="00485AA2"/>
    <w:rsid w:val="00485C84"/>
    <w:rsid w:val="00485F7F"/>
    <w:rsid w:val="00486725"/>
    <w:rsid w:val="00486F00"/>
    <w:rsid w:val="00487B14"/>
    <w:rsid w:val="00487F3F"/>
    <w:rsid w:val="0049046B"/>
    <w:rsid w:val="00490624"/>
    <w:rsid w:val="004910CA"/>
    <w:rsid w:val="004911B9"/>
    <w:rsid w:val="00491684"/>
    <w:rsid w:val="00491B3A"/>
    <w:rsid w:val="004922CF"/>
    <w:rsid w:val="0049236E"/>
    <w:rsid w:val="00493061"/>
    <w:rsid w:val="0049342B"/>
    <w:rsid w:val="00493A5E"/>
    <w:rsid w:val="00493BD5"/>
    <w:rsid w:val="00493EEC"/>
    <w:rsid w:val="00493FE9"/>
    <w:rsid w:val="00494348"/>
    <w:rsid w:val="00494AA1"/>
    <w:rsid w:val="00494B80"/>
    <w:rsid w:val="00495ECC"/>
    <w:rsid w:val="00496098"/>
    <w:rsid w:val="0049688E"/>
    <w:rsid w:val="00497162"/>
    <w:rsid w:val="004973AE"/>
    <w:rsid w:val="0049771E"/>
    <w:rsid w:val="00497AB8"/>
    <w:rsid w:val="00497CB5"/>
    <w:rsid w:val="00497E7B"/>
    <w:rsid w:val="004A03B5"/>
    <w:rsid w:val="004A0609"/>
    <w:rsid w:val="004A093F"/>
    <w:rsid w:val="004A0A80"/>
    <w:rsid w:val="004A0D83"/>
    <w:rsid w:val="004A0FA8"/>
    <w:rsid w:val="004A140B"/>
    <w:rsid w:val="004A15B4"/>
    <w:rsid w:val="004A15D7"/>
    <w:rsid w:val="004A195A"/>
    <w:rsid w:val="004A22DA"/>
    <w:rsid w:val="004A25FE"/>
    <w:rsid w:val="004A2683"/>
    <w:rsid w:val="004A276A"/>
    <w:rsid w:val="004A339F"/>
    <w:rsid w:val="004A41D1"/>
    <w:rsid w:val="004A42F0"/>
    <w:rsid w:val="004A4B8D"/>
    <w:rsid w:val="004A5300"/>
    <w:rsid w:val="004A5676"/>
    <w:rsid w:val="004A57C1"/>
    <w:rsid w:val="004A57EE"/>
    <w:rsid w:val="004A5F17"/>
    <w:rsid w:val="004A5F59"/>
    <w:rsid w:val="004A6A7D"/>
    <w:rsid w:val="004A7402"/>
    <w:rsid w:val="004A7793"/>
    <w:rsid w:val="004A79A3"/>
    <w:rsid w:val="004A7B84"/>
    <w:rsid w:val="004A7E73"/>
    <w:rsid w:val="004B05D7"/>
    <w:rsid w:val="004B0A38"/>
    <w:rsid w:val="004B0F37"/>
    <w:rsid w:val="004B16FD"/>
    <w:rsid w:val="004B1CE7"/>
    <w:rsid w:val="004B2215"/>
    <w:rsid w:val="004B226C"/>
    <w:rsid w:val="004B22C2"/>
    <w:rsid w:val="004B2316"/>
    <w:rsid w:val="004B24DD"/>
    <w:rsid w:val="004B2BFA"/>
    <w:rsid w:val="004B2C13"/>
    <w:rsid w:val="004B3497"/>
    <w:rsid w:val="004B359E"/>
    <w:rsid w:val="004B378A"/>
    <w:rsid w:val="004B37A6"/>
    <w:rsid w:val="004B39C3"/>
    <w:rsid w:val="004B4119"/>
    <w:rsid w:val="004B4180"/>
    <w:rsid w:val="004B5840"/>
    <w:rsid w:val="004B5B8D"/>
    <w:rsid w:val="004B5DE1"/>
    <w:rsid w:val="004B63FD"/>
    <w:rsid w:val="004B68B7"/>
    <w:rsid w:val="004B696C"/>
    <w:rsid w:val="004B6BB8"/>
    <w:rsid w:val="004B6DD6"/>
    <w:rsid w:val="004B70E5"/>
    <w:rsid w:val="004B7B02"/>
    <w:rsid w:val="004B7ECF"/>
    <w:rsid w:val="004C067E"/>
    <w:rsid w:val="004C076F"/>
    <w:rsid w:val="004C08CA"/>
    <w:rsid w:val="004C0A6B"/>
    <w:rsid w:val="004C1096"/>
    <w:rsid w:val="004C16A8"/>
    <w:rsid w:val="004C218D"/>
    <w:rsid w:val="004C2A8A"/>
    <w:rsid w:val="004C2BB0"/>
    <w:rsid w:val="004C2D53"/>
    <w:rsid w:val="004C2DE3"/>
    <w:rsid w:val="004C331E"/>
    <w:rsid w:val="004C36F5"/>
    <w:rsid w:val="004C3A35"/>
    <w:rsid w:val="004C3BD9"/>
    <w:rsid w:val="004C3E0C"/>
    <w:rsid w:val="004C3F86"/>
    <w:rsid w:val="004C44DC"/>
    <w:rsid w:val="004C455E"/>
    <w:rsid w:val="004C4FB9"/>
    <w:rsid w:val="004C5026"/>
    <w:rsid w:val="004C521B"/>
    <w:rsid w:val="004C6184"/>
    <w:rsid w:val="004C6642"/>
    <w:rsid w:val="004C69D1"/>
    <w:rsid w:val="004C75D8"/>
    <w:rsid w:val="004D01C2"/>
    <w:rsid w:val="004D051D"/>
    <w:rsid w:val="004D0D96"/>
    <w:rsid w:val="004D116E"/>
    <w:rsid w:val="004D11B1"/>
    <w:rsid w:val="004D142F"/>
    <w:rsid w:val="004D182E"/>
    <w:rsid w:val="004D197E"/>
    <w:rsid w:val="004D1B22"/>
    <w:rsid w:val="004D1E33"/>
    <w:rsid w:val="004D1E6D"/>
    <w:rsid w:val="004D28AB"/>
    <w:rsid w:val="004D2A31"/>
    <w:rsid w:val="004D2E0F"/>
    <w:rsid w:val="004D2F54"/>
    <w:rsid w:val="004D3716"/>
    <w:rsid w:val="004D3883"/>
    <w:rsid w:val="004D3ED8"/>
    <w:rsid w:val="004D3FA0"/>
    <w:rsid w:val="004D478A"/>
    <w:rsid w:val="004D5BF4"/>
    <w:rsid w:val="004D5FBB"/>
    <w:rsid w:val="004D60FD"/>
    <w:rsid w:val="004D6102"/>
    <w:rsid w:val="004D69E8"/>
    <w:rsid w:val="004D6BFB"/>
    <w:rsid w:val="004D74E8"/>
    <w:rsid w:val="004D7A58"/>
    <w:rsid w:val="004D7F6C"/>
    <w:rsid w:val="004E0499"/>
    <w:rsid w:val="004E0AE2"/>
    <w:rsid w:val="004E0CBC"/>
    <w:rsid w:val="004E1890"/>
    <w:rsid w:val="004E233A"/>
    <w:rsid w:val="004E2435"/>
    <w:rsid w:val="004E2729"/>
    <w:rsid w:val="004E2B41"/>
    <w:rsid w:val="004E2FA7"/>
    <w:rsid w:val="004E3401"/>
    <w:rsid w:val="004E34E9"/>
    <w:rsid w:val="004E34F1"/>
    <w:rsid w:val="004E353C"/>
    <w:rsid w:val="004E3593"/>
    <w:rsid w:val="004E390B"/>
    <w:rsid w:val="004E3A1B"/>
    <w:rsid w:val="004E3A4B"/>
    <w:rsid w:val="004E3B94"/>
    <w:rsid w:val="004E43D7"/>
    <w:rsid w:val="004E45D6"/>
    <w:rsid w:val="004E478A"/>
    <w:rsid w:val="004E4A39"/>
    <w:rsid w:val="004E4EBB"/>
    <w:rsid w:val="004E55A1"/>
    <w:rsid w:val="004E590B"/>
    <w:rsid w:val="004E5B21"/>
    <w:rsid w:val="004E668E"/>
    <w:rsid w:val="004E69B8"/>
    <w:rsid w:val="004E70DA"/>
    <w:rsid w:val="004E78C7"/>
    <w:rsid w:val="004E7C71"/>
    <w:rsid w:val="004F04EA"/>
    <w:rsid w:val="004F0565"/>
    <w:rsid w:val="004F05C4"/>
    <w:rsid w:val="004F0F50"/>
    <w:rsid w:val="004F0F68"/>
    <w:rsid w:val="004F11F7"/>
    <w:rsid w:val="004F15D3"/>
    <w:rsid w:val="004F26F4"/>
    <w:rsid w:val="004F287E"/>
    <w:rsid w:val="004F28D9"/>
    <w:rsid w:val="004F2A09"/>
    <w:rsid w:val="004F2FA3"/>
    <w:rsid w:val="004F3823"/>
    <w:rsid w:val="004F3FA9"/>
    <w:rsid w:val="004F4A8E"/>
    <w:rsid w:val="004F5258"/>
    <w:rsid w:val="004F53F4"/>
    <w:rsid w:val="004F5E2E"/>
    <w:rsid w:val="004F5F59"/>
    <w:rsid w:val="004F6282"/>
    <w:rsid w:val="004F63BB"/>
    <w:rsid w:val="004F6ED9"/>
    <w:rsid w:val="004F7037"/>
    <w:rsid w:val="004F72D5"/>
    <w:rsid w:val="004F7310"/>
    <w:rsid w:val="004F7AE1"/>
    <w:rsid w:val="004F7BB4"/>
    <w:rsid w:val="005000BC"/>
    <w:rsid w:val="005006CA"/>
    <w:rsid w:val="00500768"/>
    <w:rsid w:val="00500C77"/>
    <w:rsid w:val="005012BB"/>
    <w:rsid w:val="00501565"/>
    <w:rsid w:val="005015EB"/>
    <w:rsid w:val="00502730"/>
    <w:rsid w:val="00502867"/>
    <w:rsid w:val="00502CEB"/>
    <w:rsid w:val="0050300D"/>
    <w:rsid w:val="00503302"/>
    <w:rsid w:val="0050332D"/>
    <w:rsid w:val="00503A39"/>
    <w:rsid w:val="00503E52"/>
    <w:rsid w:val="00503F43"/>
    <w:rsid w:val="0050453A"/>
    <w:rsid w:val="00504549"/>
    <w:rsid w:val="00504580"/>
    <w:rsid w:val="00504D04"/>
    <w:rsid w:val="00504DC5"/>
    <w:rsid w:val="00504E4B"/>
    <w:rsid w:val="005052C8"/>
    <w:rsid w:val="005053F1"/>
    <w:rsid w:val="0050563E"/>
    <w:rsid w:val="005057CA"/>
    <w:rsid w:val="00506248"/>
    <w:rsid w:val="00506504"/>
    <w:rsid w:val="0050744D"/>
    <w:rsid w:val="005075A7"/>
    <w:rsid w:val="00507CE0"/>
    <w:rsid w:val="00510CCA"/>
    <w:rsid w:val="00510DF2"/>
    <w:rsid w:val="00511BF4"/>
    <w:rsid w:val="005123D0"/>
    <w:rsid w:val="00512C34"/>
    <w:rsid w:val="00512FED"/>
    <w:rsid w:val="0051323D"/>
    <w:rsid w:val="00513357"/>
    <w:rsid w:val="00513618"/>
    <w:rsid w:val="00513669"/>
    <w:rsid w:val="00513A07"/>
    <w:rsid w:val="00514624"/>
    <w:rsid w:val="0051482F"/>
    <w:rsid w:val="00514B2E"/>
    <w:rsid w:val="0051527B"/>
    <w:rsid w:val="0051544C"/>
    <w:rsid w:val="00515453"/>
    <w:rsid w:val="00515935"/>
    <w:rsid w:val="005161A0"/>
    <w:rsid w:val="00516ACF"/>
    <w:rsid w:val="00516DAB"/>
    <w:rsid w:val="005170FF"/>
    <w:rsid w:val="005171A5"/>
    <w:rsid w:val="00517632"/>
    <w:rsid w:val="005178FC"/>
    <w:rsid w:val="00517A12"/>
    <w:rsid w:val="00517A1F"/>
    <w:rsid w:val="00517C0E"/>
    <w:rsid w:val="00517C33"/>
    <w:rsid w:val="005200AE"/>
    <w:rsid w:val="005201F2"/>
    <w:rsid w:val="00520796"/>
    <w:rsid w:val="005215C3"/>
    <w:rsid w:val="00521933"/>
    <w:rsid w:val="00521D94"/>
    <w:rsid w:val="00521E1E"/>
    <w:rsid w:val="005223B3"/>
    <w:rsid w:val="0052267D"/>
    <w:rsid w:val="00522BB3"/>
    <w:rsid w:val="00522F35"/>
    <w:rsid w:val="00522FB2"/>
    <w:rsid w:val="00523278"/>
    <w:rsid w:val="0052347D"/>
    <w:rsid w:val="00523A35"/>
    <w:rsid w:val="00523D80"/>
    <w:rsid w:val="005242CC"/>
    <w:rsid w:val="00524D3E"/>
    <w:rsid w:val="00524F14"/>
    <w:rsid w:val="00524F71"/>
    <w:rsid w:val="005250BE"/>
    <w:rsid w:val="005250C2"/>
    <w:rsid w:val="005260E2"/>
    <w:rsid w:val="00527848"/>
    <w:rsid w:val="005301AD"/>
    <w:rsid w:val="00530EAF"/>
    <w:rsid w:val="00531549"/>
    <w:rsid w:val="005319C4"/>
    <w:rsid w:val="00531D23"/>
    <w:rsid w:val="00531D89"/>
    <w:rsid w:val="005321B6"/>
    <w:rsid w:val="005322A9"/>
    <w:rsid w:val="00532C28"/>
    <w:rsid w:val="0053338B"/>
    <w:rsid w:val="00533D9A"/>
    <w:rsid w:val="005340A6"/>
    <w:rsid w:val="005340E7"/>
    <w:rsid w:val="0053455C"/>
    <w:rsid w:val="00534A60"/>
    <w:rsid w:val="00534CED"/>
    <w:rsid w:val="0053505F"/>
    <w:rsid w:val="00535411"/>
    <w:rsid w:val="005379A7"/>
    <w:rsid w:val="0054080D"/>
    <w:rsid w:val="00540AF3"/>
    <w:rsid w:val="00541576"/>
    <w:rsid w:val="0054161B"/>
    <w:rsid w:val="00541A47"/>
    <w:rsid w:val="00541A72"/>
    <w:rsid w:val="0054218D"/>
    <w:rsid w:val="00542F5E"/>
    <w:rsid w:val="00543134"/>
    <w:rsid w:val="005432F4"/>
    <w:rsid w:val="005434C7"/>
    <w:rsid w:val="00543C4E"/>
    <w:rsid w:val="00543FB9"/>
    <w:rsid w:val="00543FCF"/>
    <w:rsid w:val="00544316"/>
    <w:rsid w:val="00544B13"/>
    <w:rsid w:val="00545580"/>
    <w:rsid w:val="00545D68"/>
    <w:rsid w:val="00545F8D"/>
    <w:rsid w:val="005462E3"/>
    <w:rsid w:val="00546353"/>
    <w:rsid w:val="0054667F"/>
    <w:rsid w:val="00546BC7"/>
    <w:rsid w:val="00546DCB"/>
    <w:rsid w:val="005473A1"/>
    <w:rsid w:val="005473D4"/>
    <w:rsid w:val="00547495"/>
    <w:rsid w:val="005474CF"/>
    <w:rsid w:val="0054782F"/>
    <w:rsid w:val="00547CB2"/>
    <w:rsid w:val="005509DB"/>
    <w:rsid w:val="00550B8A"/>
    <w:rsid w:val="00550C24"/>
    <w:rsid w:val="005511B1"/>
    <w:rsid w:val="0055214F"/>
    <w:rsid w:val="0055221F"/>
    <w:rsid w:val="0055229E"/>
    <w:rsid w:val="00552654"/>
    <w:rsid w:val="005528DF"/>
    <w:rsid w:val="00552C6E"/>
    <w:rsid w:val="00553770"/>
    <w:rsid w:val="005538AC"/>
    <w:rsid w:val="00553D3B"/>
    <w:rsid w:val="0055482A"/>
    <w:rsid w:val="00555157"/>
    <w:rsid w:val="0055520C"/>
    <w:rsid w:val="005559E5"/>
    <w:rsid w:val="00555EDF"/>
    <w:rsid w:val="00555F77"/>
    <w:rsid w:val="005563F9"/>
    <w:rsid w:val="00557086"/>
    <w:rsid w:val="00557B07"/>
    <w:rsid w:val="00557C9C"/>
    <w:rsid w:val="00560059"/>
    <w:rsid w:val="00560992"/>
    <w:rsid w:val="00560BA0"/>
    <w:rsid w:val="00560E06"/>
    <w:rsid w:val="00561060"/>
    <w:rsid w:val="005617C9"/>
    <w:rsid w:val="00561EC1"/>
    <w:rsid w:val="00562729"/>
    <w:rsid w:val="00562944"/>
    <w:rsid w:val="00563069"/>
    <w:rsid w:val="005633F6"/>
    <w:rsid w:val="00563512"/>
    <w:rsid w:val="00564C66"/>
    <w:rsid w:val="00564F80"/>
    <w:rsid w:val="0056539C"/>
    <w:rsid w:val="00565444"/>
    <w:rsid w:val="005654C0"/>
    <w:rsid w:val="00565BB2"/>
    <w:rsid w:val="00565C89"/>
    <w:rsid w:val="0056643C"/>
    <w:rsid w:val="00566B7F"/>
    <w:rsid w:val="00566E7F"/>
    <w:rsid w:val="00570159"/>
    <w:rsid w:val="005707F8"/>
    <w:rsid w:val="0057118B"/>
    <w:rsid w:val="0057161B"/>
    <w:rsid w:val="00572115"/>
    <w:rsid w:val="0057213F"/>
    <w:rsid w:val="00572E14"/>
    <w:rsid w:val="005732EA"/>
    <w:rsid w:val="005734D5"/>
    <w:rsid w:val="005735AD"/>
    <w:rsid w:val="00573CDF"/>
    <w:rsid w:val="00573D42"/>
    <w:rsid w:val="00574611"/>
    <w:rsid w:val="005749B5"/>
    <w:rsid w:val="00574A0F"/>
    <w:rsid w:val="00574B47"/>
    <w:rsid w:val="00575241"/>
    <w:rsid w:val="005754FE"/>
    <w:rsid w:val="005755C9"/>
    <w:rsid w:val="00575E11"/>
    <w:rsid w:val="00575E74"/>
    <w:rsid w:val="00575EE3"/>
    <w:rsid w:val="00576E93"/>
    <w:rsid w:val="00576F7A"/>
    <w:rsid w:val="00577291"/>
    <w:rsid w:val="005772A9"/>
    <w:rsid w:val="00577B93"/>
    <w:rsid w:val="0058029F"/>
    <w:rsid w:val="00580306"/>
    <w:rsid w:val="005809B5"/>
    <w:rsid w:val="00580F56"/>
    <w:rsid w:val="00581032"/>
    <w:rsid w:val="0058138E"/>
    <w:rsid w:val="00581539"/>
    <w:rsid w:val="00581A14"/>
    <w:rsid w:val="00581AAF"/>
    <w:rsid w:val="0058259E"/>
    <w:rsid w:val="0058283A"/>
    <w:rsid w:val="005829A6"/>
    <w:rsid w:val="00582D1C"/>
    <w:rsid w:val="00583929"/>
    <w:rsid w:val="00583CF9"/>
    <w:rsid w:val="005840F8"/>
    <w:rsid w:val="00584A1C"/>
    <w:rsid w:val="005852B9"/>
    <w:rsid w:val="00585457"/>
    <w:rsid w:val="00585766"/>
    <w:rsid w:val="00585B0F"/>
    <w:rsid w:val="00585BC0"/>
    <w:rsid w:val="005861B9"/>
    <w:rsid w:val="0058626E"/>
    <w:rsid w:val="005862DA"/>
    <w:rsid w:val="00586441"/>
    <w:rsid w:val="005865AD"/>
    <w:rsid w:val="005867B8"/>
    <w:rsid w:val="00586ABA"/>
    <w:rsid w:val="0058753F"/>
    <w:rsid w:val="005909E0"/>
    <w:rsid w:val="00590BAE"/>
    <w:rsid w:val="005912A0"/>
    <w:rsid w:val="0059192C"/>
    <w:rsid w:val="00591A8D"/>
    <w:rsid w:val="00592479"/>
    <w:rsid w:val="00592707"/>
    <w:rsid w:val="00592D92"/>
    <w:rsid w:val="0059334C"/>
    <w:rsid w:val="005937ED"/>
    <w:rsid w:val="00593DD6"/>
    <w:rsid w:val="00594653"/>
    <w:rsid w:val="00596934"/>
    <w:rsid w:val="00597128"/>
    <w:rsid w:val="005977F1"/>
    <w:rsid w:val="00597AC2"/>
    <w:rsid w:val="00597F53"/>
    <w:rsid w:val="005A0896"/>
    <w:rsid w:val="005A0990"/>
    <w:rsid w:val="005A1437"/>
    <w:rsid w:val="005A2414"/>
    <w:rsid w:val="005A2674"/>
    <w:rsid w:val="005A2A77"/>
    <w:rsid w:val="005A356F"/>
    <w:rsid w:val="005A3F43"/>
    <w:rsid w:val="005A4246"/>
    <w:rsid w:val="005A468A"/>
    <w:rsid w:val="005A4B77"/>
    <w:rsid w:val="005A5446"/>
    <w:rsid w:val="005A58B4"/>
    <w:rsid w:val="005A5B89"/>
    <w:rsid w:val="005A7402"/>
    <w:rsid w:val="005A76CD"/>
    <w:rsid w:val="005B0428"/>
    <w:rsid w:val="005B0506"/>
    <w:rsid w:val="005B0F57"/>
    <w:rsid w:val="005B0FB2"/>
    <w:rsid w:val="005B10A8"/>
    <w:rsid w:val="005B125A"/>
    <w:rsid w:val="005B1578"/>
    <w:rsid w:val="005B16DD"/>
    <w:rsid w:val="005B17A9"/>
    <w:rsid w:val="005B1C92"/>
    <w:rsid w:val="005B1E0F"/>
    <w:rsid w:val="005B294D"/>
    <w:rsid w:val="005B33F5"/>
    <w:rsid w:val="005B34C0"/>
    <w:rsid w:val="005B35AB"/>
    <w:rsid w:val="005B40EA"/>
    <w:rsid w:val="005B4286"/>
    <w:rsid w:val="005B459C"/>
    <w:rsid w:val="005B45C5"/>
    <w:rsid w:val="005B4701"/>
    <w:rsid w:val="005B4A00"/>
    <w:rsid w:val="005B4B2B"/>
    <w:rsid w:val="005B4B9D"/>
    <w:rsid w:val="005B537B"/>
    <w:rsid w:val="005B5801"/>
    <w:rsid w:val="005B5840"/>
    <w:rsid w:val="005B5E7C"/>
    <w:rsid w:val="005B627F"/>
    <w:rsid w:val="005B62EF"/>
    <w:rsid w:val="005B63A0"/>
    <w:rsid w:val="005B6585"/>
    <w:rsid w:val="005B677E"/>
    <w:rsid w:val="005B6F5D"/>
    <w:rsid w:val="005B762D"/>
    <w:rsid w:val="005B7A1C"/>
    <w:rsid w:val="005B7C29"/>
    <w:rsid w:val="005B7CBC"/>
    <w:rsid w:val="005C0AA0"/>
    <w:rsid w:val="005C0E70"/>
    <w:rsid w:val="005C0E8F"/>
    <w:rsid w:val="005C0F20"/>
    <w:rsid w:val="005C113C"/>
    <w:rsid w:val="005C1224"/>
    <w:rsid w:val="005C1997"/>
    <w:rsid w:val="005C1A57"/>
    <w:rsid w:val="005C2AAD"/>
    <w:rsid w:val="005C2ADE"/>
    <w:rsid w:val="005C3176"/>
    <w:rsid w:val="005C3298"/>
    <w:rsid w:val="005C3C20"/>
    <w:rsid w:val="005C4256"/>
    <w:rsid w:val="005C4259"/>
    <w:rsid w:val="005C4A20"/>
    <w:rsid w:val="005C55F6"/>
    <w:rsid w:val="005C5A1A"/>
    <w:rsid w:val="005C5DCD"/>
    <w:rsid w:val="005C5DFC"/>
    <w:rsid w:val="005C5EF2"/>
    <w:rsid w:val="005C6B86"/>
    <w:rsid w:val="005C6F5F"/>
    <w:rsid w:val="005C75D4"/>
    <w:rsid w:val="005C76C7"/>
    <w:rsid w:val="005C7922"/>
    <w:rsid w:val="005C7B53"/>
    <w:rsid w:val="005D04B3"/>
    <w:rsid w:val="005D096F"/>
    <w:rsid w:val="005D0F71"/>
    <w:rsid w:val="005D1409"/>
    <w:rsid w:val="005D1A55"/>
    <w:rsid w:val="005D2931"/>
    <w:rsid w:val="005D2DB0"/>
    <w:rsid w:val="005D2E2B"/>
    <w:rsid w:val="005D2E53"/>
    <w:rsid w:val="005D328F"/>
    <w:rsid w:val="005D38A9"/>
    <w:rsid w:val="005D438D"/>
    <w:rsid w:val="005D4416"/>
    <w:rsid w:val="005D4981"/>
    <w:rsid w:val="005D4ED9"/>
    <w:rsid w:val="005D5FD6"/>
    <w:rsid w:val="005D69DA"/>
    <w:rsid w:val="005D6CDC"/>
    <w:rsid w:val="005D73D6"/>
    <w:rsid w:val="005D76B4"/>
    <w:rsid w:val="005D79EF"/>
    <w:rsid w:val="005E00C4"/>
    <w:rsid w:val="005E0F5E"/>
    <w:rsid w:val="005E0F7A"/>
    <w:rsid w:val="005E1DE1"/>
    <w:rsid w:val="005E1F21"/>
    <w:rsid w:val="005E2C21"/>
    <w:rsid w:val="005E41EB"/>
    <w:rsid w:val="005E4ACA"/>
    <w:rsid w:val="005E4D6C"/>
    <w:rsid w:val="005E4E2C"/>
    <w:rsid w:val="005E57C5"/>
    <w:rsid w:val="005E5F6A"/>
    <w:rsid w:val="005E640C"/>
    <w:rsid w:val="005E64EF"/>
    <w:rsid w:val="005E7266"/>
    <w:rsid w:val="005E7466"/>
    <w:rsid w:val="005E7734"/>
    <w:rsid w:val="005E7794"/>
    <w:rsid w:val="005E7A01"/>
    <w:rsid w:val="005E7ABB"/>
    <w:rsid w:val="005E7B4F"/>
    <w:rsid w:val="005F00A9"/>
    <w:rsid w:val="005F0B62"/>
    <w:rsid w:val="005F0D77"/>
    <w:rsid w:val="005F14E1"/>
    <w:rsid w:val="005F17FF"/>
    <w:rsid w:val="005F1A71"/>
    <w:rsid w:val="005F2039"/>
    <w:rsid w:val="005F2A38"/>
    <w:rsid w:val="005F34E6"/>
    <w:rsid w:val="005F38CF"/>
    <w:rsid w:val="005F3C6A"/>
    <w:rsid w:val="005F3E86"/>
    <w:rsid w:val="005F4495"/>
    <w:rsid w:val="005F4D0A"/>
    <w:rsid w:val="005F512E"/>
    <w:rsid w:val="005F53C4"/>
    <w:rsid w:val="005F578F"/>
    <w:rsid w:val="005F5DDB"/>
    <w:rsid w:val="005F61CD"/>
    <w:rsid w:val="005F63BD"/>
    <w:rsid w:val="005F6856"/>
    <w:rsid w:val="005F7038"/>
    <w:rsid w:val="005F725C"/>
    <w:rsid w:val="005F7D9C"/>
    <w:rsid w:val="0060015C"/>
    <w:rsid w:val="0060016E"/>
    <w:rsid w:val="00600698"/>
    <w:rsid w:val="00601320"/>
    <w:rsid w:val="00601A61"/>
    <w:rsid w:val="00601BBB"/>
    <w:rsid w:val="00601CB5"/>
    <w:rsid w:val="006021B7"/>
    <w:rsid w:val="00603102"/>
    <w:rsid w:val="00603A65"/>
    <w:rsid w:val="006040AC"/>
    <w:rsid w:val="006040CB"/>
    <w:rsid w:val="006044D7"/>
    <w:rsid w:val="00605A61"/>
    <w:rsid w:val="00605A73"/>
    <w:rsid w:val="00605EBE"/>
    <w:rsid w:val="006070ED"/>
    <w:rsid w:val="0060763B"/>
    <w:rsid w:val="00607A74"/>
    <w:rsid w:val="00607CA0"/>
    <w:rsid w:val="00607CF8"/>
    <w:rsid w:val="00607E7E"/>
    <w:rsid w:val="006101DC"/>
    <w:rsid w:val="006104F0"/>
    <w:rsid w:val="0061071E"/>
    <w:rsid w:val="00610728"/>
    <w:rsid w:val="00610873"/>
    <w:rsid w:val="00610948"/>
    <w:rsid w:val="00610CFA"/>
    <w:rsid w:val="00611188"/>
    <w:rsid w:val="006113B6"/>
    <w:rsid w:val="00611AB0"/>
    <w:rsid w:val="006121DA"/>
    <w:rsid w:val="0061229C"/>
    <w:rsid w:val="00612512"/>
    <w:rsid w:val="00612561"/>
    <w:rsid w:val="00612C47"/>
    <w:rsid w:val="006141B5"/>
    <w:rsid w:val="00614498"/>
    <w:rsid w:val="006153C4"/>
    <w:rsid w:val="006156CC"/>
    <w:rsid w:val="00615D6B"/>
    <w:rsid w:val="00615DCD"/>
    <w:rsid w:val="00615F52"/>
    <w:rsid w:val="0061611D"/>
    <w:rsid w:val="00616D83"/>
    <w:rsid w:val="0061725A"/>
    <w:rsid w:val="006174BA"/>
    <w:rsid w:val="006179C5"/>
    <w:rsid w:val="00617C4F"/>
    <w:rsid w:val="00620341"/>
    <w:rsid w:val="0062070C"/>
    <w:rsid w:val="00620727"/>
    <w:rsid w:val="00620955"/>
    <w:rsid w:val="00620BCE"/>
    <w:rsid w:val="00620CA2"/>
    <w:rsid w:val="00620F5C"/>
    <w:rsid w:val="00621F86"/>
    <w:rsid w:val="0062243C"/>
    <w:rsid w:val="006224BB"/>
    <w:rsid w:val="00622BAC"/>
    <w:rsid w:val="006237B9"/>
    <w:rsid w:val="00624BCF"/>
    <w:rsid w:val="006250B8"/>
    <w:rsid w:val="006253BB"/>
    <w:rsid w:val="0062558F"/>
    <w:rsid w:val="00625A0F"/>
    <w:rsid w:val="00625DB7"/>
    <w:rsid w:val="00626034"/>
    <w:rsid w:val="0062639C"/>
    <w:rsid w:val="00626CB9"/>
    <w:rsid w:val="00626F7D"/>
    <w:rsid w:val="00626F88"/>
    <w:rsid w:val="006272AB"/>
    <w:rsid w:val="0062761F"/>
    <w:rsid w:val="00627C7B"/>
    <w:rsid w:val="00627E26"/>
    <w:rsid w:val="00630259"/>
    <w:rsid w:val="00630933"/>
    <w:rsid w:val="00630B83"/>
    <w:rsid w:val="00630CCC"/>
    <w:rsid w:val="00630DAB"/>
    <w:rsid w:val="00630EB6"/>
    <w:rsid w:val="00631000"/>
    <w:rsid w:val="0063134C"/>
    <w:rsid w:val="0063167B"/>
    <w:rsid w:val="00631B03"/>
    <w:rsid w:val="00631C4C"/>
    <w:rsid w:val="00632B5F"/>
    <w:rsid w:val="00632C17"/>
    <w:rsid w:val="00632EE2"/>
    <w:rsid w:val="006333BB"/>
    <w:rsid w:val="006333D5"/>
    <w:rsid w:val="00633428"/>
    <w:rsid w:val="00633A66"/>
    <w:rsid w:val="00633DDC"/>
    <w:rsid w:val="00634010"/>
    <w:rsid w:val="006344C7"/>
    <w:rsid w:val="0063494F"/>
    <w:rsid w:val="00634F15"/>
    <w:rsid w:val="00635220"/>
    <w:rsid w:val="00635BD3"/>
    <w:rsid w:val="00635F63"/>
    <w:rsid w:val="0063602A"/>
    <w:rsid w:val="006361F4"/>
    <w:rsid w:val="006366C3"/>
    <w:rsid w:val="00636DD8"/>
    <w:rsid w:val="00636E94"/>
    <w:rsid w:val="00637766"/>
    <w:rsid w:val="006377DD"/>
    <w:rsid w:val="006378D3"/>
    <w:rsid w:val="00637C1F"/>
    <w:rsid w:val="00637DD5"/>
    <w:rsid w:val="006406C7"/>
    <w:rsid w:val="00641603"/>
    <w:rsid w:val="0064163C"/>
    <w:rsid w:val="006418EF"/>
    <w:rsid w:val="00641B33"/>
    <w:rsid w:val="00641B3D"/>
    <w:rsid w:val="00641BCC"/>
    <w:rsid w:val="00641CA3"/>
    <w:rsid w:val="006424A9"/>
    <w:rsid w:val="006426F2"/>
    <w:rsid w:val="00643F0D"/>
    <w:rsid w:val="00643FE7"/>
    <w:rsid w:val="00643FEF"/>
    <w:rsid w:val="006440B2"/>
    <w:rsid w:val="00645069"/>
    <w:rsid w:val="006461EF"/>
    <w:rsid w:val="0064644E"/>
    <w:rsid w:val="0064658C"/>
    <w:rsid w:val="006467A0"/>
    <w:rsid w:val="006469D5"/>
    <w:rsid w:val="00646BB6"/>
    <w:rsid w:val="006471C3"/>
    <w:rsid w:val="00647624"/>
    <w:rsid w:val="0064789D"/>
    <w:rsid w:val="006502FE"/>
    <w:rsid w:val="006509D7"/>
    <w:rsid w:val="00650EEC"/>
    <w:rsid w:val="00651179"/>
    <w:rsid w:val="00651289"/>
    <w:rsid w:val="00651313"/>
    <w:rsid w:val="006513C5"/>
    <w:rsid w:val="00651887"/>
    <w:rsid w:val="006518C5"/>
    <w:rsid w:val="00651E4F"/>
    <w:rsid w:val="00652060"/>
    <w:rsid w:val="00652BC9"/>
    <w:rsid w:val="0065301E"/>
    <w:rsid w:val="00653284"/>
    <w:rsid w:val="00654769"/>
    <w:rsid w:val="00654A8B"/>
    <w:rsid w:val="00654AFD"/>
    <w:rsid w:val="00655421"/>
    <w:rsid w:val="0065549B"/>
    <w:rsid w:val="0065610F"/>
    <w:rsid w:val="006564E9"/>
    <w:rsid w:val="00656615"/>
    <w:rsid w:val="00656C3F"/>
    <w:rsid w:val="00657120"/>
    <w:rsid w:val="0065728B"/>
    <w:rsid w:val="006579FB"/>
    <w:rsid w:val="00657F55"/>
    <w:rsid w:val="0066007E"/>
    <w:rsid w:val="00660101"/>
    <w:rsid w:val="00660747"/>
    <w:rsid w:val="00660902"/>
    <w:rsid w:val="00660DC7"/>
    <w:rsid w:val="0066139F"/>
    <w:rsid w:val="00661873"/>
    <w:rsid w:val="00661AC4"/>
    <w:rsid w:val="00661CFD"/>
    <w:rsid w:val="006626AF"/>
    <w:rsid w:val="00662851"/>
    <w:rsid w:val="00662BB5"/>
    <w:rsid w:val="00662CCA"/>
    <w:rsid w:val="006633FD"/>
    <w:rsid w:val="0066372A"/>
    <w:rsid w:val="00663FB5"/>
    <w:rsid w:val="006643A3"/>
    <w:rsid w:val="00664481"/>
    <w:rsid w:val="0066537F"/>
    <w:rsid w:val="00665980"/>
    <w:rsid w:val="00665D73"/>
    <w:rsid w:val="00666276"/>
    <w:rsid w:val="00666BB2"/>
    <w:rsid w:val="00666C58"/>
    <w:rsid w:val="0066727C"/>
    <w:rsid w:val="0066747C"/>
    <w:rsid w:val="0066760D"/>
    <w:rsid w:val="00667662"/>
    <w:rsid w:val="00667990"/>
    <w:rsid w:val="00667B25"/>
    <w:rsid w:val="00667C87"/>
    <w:rsid w:val="00667CE4"/>
    <w:rsid w:val="00667EEA"/>
    <w:rsid w:val="00667F36"/>
    <w:rsid w:val="00667F4B"/>
    <w:rsid w:val="00670074"/>
    <w:rsid w:val="0067024C"/>
    <w:rsid w:val="0067030A"/>
    <w:rsid w:val="00670838"/>
    <w:rsid w:val="006714C2"/>
    <w:rsid w:val="006714C3"/>
    <w:rsid w:val="0067181A"/>
    <w:rsid w:val="006731B3"/>
    <w:rsid w:val="006733AF"/>
    <w:rsid w:val="006737C8"/>
    <w:rsid w:val="00673AB2"/>
    <w:rsid w:val="00673E84"/>
    <w:rsid w:val="00674334"/>
    <w:rsid w:val="0067457B"/>
    <w:rsid w:val="00674633"/>
    <w:rsid w:val="006747AE"/>
    <w:rsid w:val="0067536C"/>
    <w:rsid w:val="0067542F"/>
    <w:rsid w:val="00675BC4"/>
    <w:rsid w:val="00675C8F"/>
    <w:rsid w:val="0067606B"/>
    <w:rsid w:val="006766F8"/>
    <w:rsid w:val="00676836"/>
    <w:rsid w:val="006770E5"/>
    <w:rsid w:val="006776B0"/>
    <w:rsid w:val="006776ED"/>
    <w:rsid w:val="006778F0"/>
    <w:rsid w:val="00677C9B"/>
    <w:rsid w:val="00680157"/>
    <w:rsid w:val="0068049D"/>
    <w:rsid w:val="0068059F"/>
    <w:rsid w:val="006807C8"/>
    <w:rsid w:val="006808DA"/>
    <w:rsid w:val="00680EED"/>
    <w:rsid w:val="00681DED"/>
    <w:rsid w:val="006827D6"/>
    <w:rsid w:val="006827DE"/>
    <w:rsid w:val="0068299D"/>
    <w:rsid w:val="00682A48"/>
    <w:rsid w:val="00682B0F"/>
    <w:rsid w:val="00682F75"/>
    <w:rsid w:val="00683514"/>
    <w:rsid w:val="006836CB"/>
    <w:rsid w:val="006836CC"/>
    <w:rsid w:val="00683869"/>
    <w:rsid w:val="00683BD3"/>
    <w:rsid w:val="00683FEA"/>
    <w:rsid w:val="0068426B"/>
    <w:rsid w:val="00684291"/>
    <w:rsid w:val="00684642"/>
    <w:rsid w:val="0068499E"/>
    <w:rsid w:val="00685444"/>
    <w:rsid w:val="006859C9"/>
    <w:rsid w:val="00685B00"/>
    <w:rsid w:val="00685B8F"/>
    <w:rsid w:val="00685C1A"/>
    <w:rsid w:val="006860C1"/>
    <w:rsid w:val="00687747"/>
    <w:rsid w:val="00687AB4"/>
    <w:rsid w:val="00687BC2"/>
    <w:rsid w:val="00687C94"/>
    <w:rsid w:val="00687E1C"/>
    <w:rsid w:val="00690435"/>
    <w:rsid w:val="006904D3"/>
    <w:rsid w:val="006905A4"/>
    <w:rsid w:val="00690DB1"/>
    <w:rsid w:val="00690E60"/>
    <w:rsid w:val="006921D8"/>
    <w:rsid w:val="00693A40"/>
    <w:rsid w:val="00693B89"/>
    <w:rsid w:val="006941D4"/>
    <w:rsid w:val="00694B77"/>
    <w:rsid w:val="0069563B"/>
    <w:rsid w:val="0069568C"/>
    <w:rsid w:val="00695816"/>
    <w:rsid w:val="00695900"/>
    <w:rsid w:val="00695BDF"/>
    <w:rsid w:val="00695E0A"/>
    <w:rsid w:val="00696049"/>
    <w:rsid w:val="006961E2"/>
    <w:rsid w:val="00696A00"/>
    <w:rsid w:val="00696B9F"/>
    <w:rsid w:val="006971F5"/>
    <w:rsid w:val="00697D52"/>
    <w:rsid w:val="00697E6A"/>
    <w:rsid w:val="00697E81"/>
    <w:rsid w:val="00697E99"/>
    <w:rsid w:val="006A0094"/>
    <w:rsid w:val="006A14CC"/>
    <w:rsid w:val="006A1B0E"/>
    <w:rsid w:val="006A1B37"/>
    <w:rsid w:val="006A1C8F"/>
    <w:rsid w:val="006A2695"/>
    <w:rsid w:val="006A270E"/>
    <w:rsid w:val="006A27E1"/>
    <w:rsid w:val="006A2C47"/>
    <w:rsid w:val="006A2F21"/>
    <w:rsid w:val="006A3427"/>
    <w:rsid w:val="006A3698"/>
    <w:rsid w:val="006A3ED8"/>
    <w:rsid w:val="006A49F4"/>
    <w:rsid w:val="006A5902"/>
    <w:rsid w:val="006A5B1C"/>
    <w:rsid w:val="006A6B3F"/>
    <w:rsid w:val="006A6FFE"/>
    <w:rsid w:val="006A708F"/>
    <w:rsid w:val="006A7ADD"/>
    <w:rsid w:val="006A7E31"/>
    <w:rsid w:val="006B016E"/>
    <w:rsid w:val="006B07A6"/>
    <w:rsid w:val="006B07D2"/>
    <w:rsid w:val="006B0809"/>
    <w:rsid w:val="006B0B2F"/>
    <w:rsid w:val="006B0C5B"/>
    <w:rsid w:val="006B105C"/>
    <w:rsid w:val="006B1627"/>
    <w:rsid w:val="006B1C94"/>
    <w:rsid w:val="006B2356"/>
    <w:rsid w:val="006B243E"/>
    <w:rsid w:val="006B28E3"/>
    <w:rsid w:val="006B2F26"/>
    <w:rsid w:val="006B32DD"/>
    <w:rsid w:val="006B3681"/>
    <w:rsid w:val="006B3754"/>
    <w:rsid w:val="006B39CE"/>
    <w:rsid w:val="006B3B4D"/>
    <w:rsid w:val="006B3E7C"/>
    <w:rsid w:val="006B3FBF"/>
    <w:rsid w:val="006B4242"/>
    <w:rsid w:val="006B4CF1"/>
    <w:rsid w:val="006B586E"/>
    <w:rsid w:val="006B6287"/>
    <w:rsid w:val="006B640E"/>
    <w:rsid w:val="006B673D"/>
    <w:rsid w:val="006B6ACF"/>
    <w:rsid w:val="006B7038"/>
    <w:rsid w:val="006B73BF"/>
    <w:rsid w:val="006B7CE8"/>
    <w:rsid w:val="006B7FD2"/>
    <w:rsid w:val="006C0113"/>
    <w:rsid w:val="006C01F9"/>
    <w:rsid w:val="006C0369"/>
    <w:rsid w:val="006C0407"/>
    <w:rsid w:val="006C0B2E"/>
    <w:rsid w:val="006C0B66"/>
    <w:rsid w:val="006C0C19"/>
    <w:rsid w:val="006C0EDD"/>
    <w:rsid w:val="006C19BE"/>
    <w:rsid w:val="006C1C84"/>
    <w:rsid w:val="006C2077"/>
    <w:rsid w:val="006C231B"/>
    <w:rsid w:val="006C2465"/>
    <w:rsid w:val="006C2815"/>
    <w:rsid w:val="006C2A15"/>
    <w:rsid w:val="006C2BC8"/>
    <w:rsid w:val="006C2CFC"/>
    <w:rsid w:val="006C2D08"/>
    <w:rsid w:val="006C2D61"/>
    <w:rsid w:val="006C33B0"/>
    <w:rsid w:val="006C3739"/>
    <w:rsid w:val="006C389D"/>
    <w:rsid w:val="006C3C42"/>
    <w:rsid w:val="006C3F9D"/>
    <w:rsid w:val="006C41D3"/>
    <w:rsid w:val="006C4A69"/>
    <w:rsid w:val="006C4F56"/>
    <w:rsid w:val="006C5109"/>
    <w:rsid w:val="006C5391"/>
    <w:rsid w:val="006C5B94"/>
    <w:rsid w:val="006C6B35"/>
    <w:rsid w:val="006C6B8F"/>
    <w:rsid w:val="006C6D1C"/>
    <w:rsid w:val="006C7F10"/>
    <w:rsid w:val="006D033F"/>
    <w:rsid w:val="006D03D2"/>
    <w:rsid w:val="006D051E"/>
    <w:rsid w:val="006D0C4B"/>
    <w:rsid w:val="006D1063"/>
    <w:rsid w:val="006D1512"/>
    <w:rsid w:val="006D17AE"/>
    <w:rsid w:val="006D19D7"/>
    <w:rsid w:val="006D1C0C"/>
    <w:rsid w:val="006D218C"/>
    <w:rsid w:val="006D25B9"/>
    <w:rsid w:val="006D271F"/>
    <w:rsid w:val="006D2FF0"/>
    <w:rsid w:val="006D32CA"/>
    <w:rsid w:val="006D32E8"/>
    <w:rsid w:val="006D3608"/>
    <w:rsid w:val="006D376F"/>
    <w:rsid w:val="006D3869"/>
    <w:rsid w:val="006D3AA0"/>
    <w:rsid w:val="006D3EFC"/>
    <w:rsid w:val="006D4582"/>
    <w:rsid w:val="006D48A8"/>
    <w:rsid w:val="006D4F4A"/>
    <w:rsid w:val="006D55D2"/>
    <w:rsid w:val="006D5691"/>
    <w:rsid w:val="006D5BD0"/>
    <w:rsid w:val="006D63D3"/>
    <w:rsid w:val="006D660B"/>
    <w:rsid w:val="006D665C"/>
    <w:rsid w:val="006D69D3"/>
    <w:rsid w:val="006D6F1A"/>
    <w:rsid w:val="006D733D"/>
    <w:rsid w:val="006D7E08"/>
    <w:rsid w:val="006D7E58"/>
    <w:rsid w:val="006E0758"/>
    <w:rsid w:val="006E1138"/>
    <w:rsid w:val="006E1500"/>
    <w:rsid w:val="006E19AD"/>
    <w:rsid w:val="006E22D5"/>
    <w:rsid w:val="006E233D"/>
    <w:rsid w:val="006E288C"/>
    <w:rsid w:val="006E2E8F"/>
    <w:rsid w:val="006E33B7"/>
    <w:rsid w:val="006E3B39"/>
    <w:rsid w:val="006E3C77"/>
    <w:rsid w:val="006E3DE9"/>
    <w:rsid w:val="006E40FB"/>
    <w:rsid w:val="006E42E5"/>
    <w:rsid w:val="006E44F0"/>
    <w:rsid w:val="006E4D22"/>
    <w:rsid w:val="006E4E4B"/>
    <w:rsid w:val="006E5290"/>
    <w:rsid w:val="006E5452"/>
    <w:rsid w:val="006E5C1C"/>
    <w:rsid w:val="006E66A2"/>
    <w:rsid w:val="006E68DD"/>
    <w:rsid w:val="006E7211"/>
    <w:rsid w:val="006E7928"/>
    <w:rsid w:val="006F03E1"/>
    <w:rsid w:val="006F03F0"/>
    <w:rsid w:val="006F1A78"/>
    <w:rsid w:val="006F1B26"/>
    <w:rsid w:val="006F1BB5"/>
    <w:rsid w:val="006F2606"/>
    <w:rsid w:val="006F2C07"/>
    <w:rsid w:val="006F30BF"/>
    <w:rsid w:val="006F347C"/>
    <w:rsid w:val="006F3821"/>
    <w:rsid w:val="006F3EA2"/>
    <w:rsid w:val="006F3ED6"/>
    <w:rsid w:val="006F4589"/>
    <w:rsid w:val="006F4963"/>
    <w:rsid w:val="006F5506"/>
    <w:rsid w:val="006F553D"/>
    <w:rsid w:val="006F5A81"/>
    <w:rsid w:val="006F5D80"/>
    <w:rsid w:val="006F66B2"/>
    <w:rsid w:val="006F6773"/>
    <w:rsid w:val="006F67B5"/>
    <w:rsid w:val="006F6D14"/>
    <w:rsid w:val="006F6EEE"/>
    <w:rsid w:val="006F707F"/>
    <w:rsid w:val="006F7473"/>
    <w:rsid w:val="006F750E"/>
    <w:rsid w:val="006F76B2"/>
    <w:rsid w:val="006F7AC0"/>
    <w:rsid w:val="006F7C21"/>
    <w:rsid w:val="006F7EDA"/>
    <w:rsid w:val="00700113"/>
    <w:rsid w:val="00701B5A"/>
    <w:rsid w:val="00701C8E"/>
    <w:rsid w:val="007028DB"/>
    <w:rsid w:val="00702A9F"/>
    <w:rsid w:val="007030A6"/>
    <w:rsid w:val="00703230"/>
    <w:rsid w:val="007035C1"/>
    <w:rsid w:val="0070380A"/>
    <w:rsid w:val="007039BC"/>
    <w:rsid w:val="007041C2"/>
    <w:rsid w:val="007043E8"/>
    <w:rsid w:val="007047A8"/>
    <w:rsid w:val="00704C79"/>
    <w:rsid w:val="00705117"/>
    <w:rsid w:val="0070527A"/>
    <w:rsid w:val="00705319"/>
    <w:rsid w:val="007054AF"/>
    <w:rsid w:val="00705B4D"/>
    <w:rsid w:val="00705BD2"/>
    <w:rsid w:val="00705CF9"/>
    <w:rsid w:val="00705EFC"/>
    <w:rsid w:val="00705F99"/>
    <w:rsid w:val="007066B2"/>
    <w:rsid w:val="0070671F"/>
    <w:rsid w:val="00706FAA"/>
    <w:rsid w:val="00707116"/>
    <w:rsid w:val="0070736E"/>
    <w:rsid w:val="00707617"/>
    <w:rsid w:val="007076E9"/>
    <w:rsid w:val="0070773F"/>
    <w:rsid w:val="007077B5"/>
    <w:rsid w:val="00707C58"/>
    <w:rsid w:val="007108B1"/>
    <w:rsid w:val="00710AA6"/>
    <w:rsid w:val="0071119A"/>
    <w:rsid w:val="00711215"/>
    <w:rsid w:val="00711316"/>
    <w:rsid w:val="007117BF"/>
    <w:rsid w:val="007124A5"/>
    <w:rsid w:val="00712B74"/>
    <w:rsid w:val="00712F07"/>
    <w:rsid w:val="007132DF"/>
    <w:rsid w:val="007139BC"/>
    <w:rsid w:val="00713AC6"/>
    <w:rsid w:val="00713C50"/>
    <w:rsid w:val="00713D63"/>
    <w:rsid w:val="00713F68"/>
    <w:rsid w:val="0071403C"/>
    <w:rsid w:val="00714304"/>
    <w:rsid w:val="00714CB7"/>
    <w:rsid w:val="00714F13"/>
    <w:rsid w:val="0071520C"/>
    <w:rsid w:val="007153F9"/>
    <w:rsid w:val="00715475"/>
    <w:rsid w:val="00715D75"/>
    <w:rsid w:val="007167CC"/>
    <w:rsid w:val="007169A9"/>
    <w:rsid w:val="00716A80"/>
    <w:rsid w:val="00716C88"/>
    <w:rsid w:val="00717412"/>
    <w:rsid w:val="00717548"/>
    <w:rsid w:val="00717E4A"/>
    <w:rsid w:val="00717E8E"/>
    <w:rsid w:val="00717FDD"/>
    <w:rsid w:val="00720458"/>
    <w:rsid w:val="007209C6"/>
    <w:rsid w:val="00721152"/>
    <w:rsid w:val="00721723"/>
    <w:rsid w:val="007217E7"/>
    <w:rsid w:val="00721BF0"/>
    <w:rsid w:val="00721E6C"/>
    <w:rsid w:val="0072221A"/>
    <w:rsid w:val="007225C0"/>
    <w:rsid w:val="0072260F"/>
    <w:rsid w:val="00722FB0"/>
    <w:rsid w:val="00723937"/>
    <w:rsid w:val="00723E25"/>
    <w:rsid w:val="0072440E"/>
    <w:rsid w:val="00724CC3"/>
    <w:rsid w:val="00725188"/>
    <w:rsid w:val="0072560E"/>
    <w:rsid w:val="0072567A"/>
    <w:rsid w:val="00725720"/>
    <w:rsid w:val="00725B04"/>
    <w:rsid w:val="00726220"/>
    <w:rsid w:val="007265C4"/>
    <w:rsid w:val="00726FF9"/>
    <w:rsid w:val="0072711D"/>
    <w:rsid w:val="007272AD"/>
    <w:rsid w:val="00727C3E"/>
    <w:rsid w:val="00727CDD"/>
    <w:rsid w:val="00727F7D"/>
    <w:rsid w:val="0073056F"/>
    <w:rsid w:val="00730B4D"/>
    <w:rsid w:val="00730B72"/>
    <w:rsid w:val="00730C99"/>
    <w:rsid w:val="00731227"/>
    <w:rsid w:val="00731AFD"/>
    <w:rsid w:val="00731BBC"/>
    <w:rsid w:val="00731DBF"/>
    <w:rsid w:val="007321E9"/>
    <w:rsid w:val="00732268"/>
    <w:rsid w:val="007322EB"/>
    <w:rsid w:val="0073350B"/>
    <w:rsid w:val="00733C2E"/>
    <w:rsid w:val="00733F3A"/>
    <w:rsid w:val="00733FB5"/>
    <w:rsid w:val="0073453D"/>
    <w:rsid w:val="00734B0C"/>
    <w:rsid w:val="0073590B"/>
    <w:rsid w:val="00735FA2"/>
    <w:rsid w:val="00736188"/>
    <w:rsid w:val="0073619E"/>
    <w:rsid w:val="007362B4"/>
    <w:rsid w:val="0073636C"/>
    <w:rsid w:val="00736BE4"/>
    <w:rsid w:val="00736E90"/>
    <w:rsid w:val="00736F48"/>
    <w:rsid w:val="00736F65"/>
    <w:rsid w:val="0073706F"/>
    <w:rsid w:val="007371DC"/>
    <w:rsid w:val="00737CC0"/>
    <w:rsid w:val="0074001C"/>
    <w:rsid w:val="0074035E"/>
    <w:rsid w:val="00740962"/>
    <w:rsid w:val="00740AFF"/>
    <w:rsid w:val="00740D12"/>
    <w:rsid w:val="00740E0F"/>
    <w:rsid w:val="0074136C"/>
    <w:rsid w:val="00741486"/>
    <w:rsid w:val="00741927"/>
    <w:rsid w:val="0074203B"/>
    <w:rsid w:val="00742058"/>
    <w:rsid w:val="00742C89"/>
    <w:rsid w:val="007436C9"/>
    <w:rsid w:val="00743A08"/>
    <w:rsid w:val="00743B6D"/>
    <w:rsid w:val="00743D6A"/>
    <w:rsid w:val="0074414F"/>
    <w:rsid w:val="00744503"/>
    <w:rsid w:val="00744816"/>
    <w:rsid w:val="00744D19"/>
    <w:rsid w:val="00744DCC"/>
    <w:rsid w:val="00744F2E"/>
    <w:rsid w:val="0074530E"/>
    <w:rsid w:val="00745372"/>
    <w:rsid w:val="007464D0"/>
    <w:rsid w:val="00746D1C"/>
    <w:rsid w:val="00746D72"/>
    <w:rsid w:val="00747168"/>
    <w:rsid w:val="00747354"/>
    <w:rsid w:val="0074786B"/>
    <w:rsid w:val="007479E7"/>
    <w:rsid w:val="00747A4E"/>
    <w:rsid w:val="00747F34"/>
    <w:rsid w:val="007501BE"/>
    <w:rsid w:val="007502E6"/>
    <w:rsid w:val="007506EB"/>
    <w:rsid w:val="007508BE"/>
    <w:rsid w:val="00750CDE"/>
    <w:rsid w:val="00750EC8"/>
    <w:rsid w:val="007516E3"/>
    <w:rsid w:val="00751EAC"/>
    <w:rsid w:val="00752892"/>
    <w:rsid w:val="00752BEA"/>
    <w:rsid w:val="00753045"/>
    <w:rsid w:val="00753237"/>
    <w:rsid w:val="00753398"/>
    <w:rsid w:val="007537C0"/>
    <w:rsid w:val="0075387E"/>
    <w:rsid w:val="007541B0"/>
    <w:rsid w:val="00754709"/>
    <w:rsid w:val="00754AD6"/>
    <w:rsid w:val="00754B0B"/>
    <w:rsid w:val="00754E32"/>
    <w:rsid w:val="00755579"/>
    <w:rsid w:val="007556C1"/>
    <w:rsid w:val="007556E0"/>
    <w:rsid w:val="007564C5"/>
    <w:rsid w:val="00756EB1"/>
    <w:rsid w:val="00756FCA"/>
    <w:rsid w:val="00757032"/>
    <w:rsid w:val="007576B6"/>
    <w:rsid w:val="007576E0"/>
    <w:rsid w:val="00760136"/>
    <w:rsid w:val="007601A2"/>
    <w:rsid w:val="00760268"/>
    <w:rsid w:val="00760EBD"/>
    <w:rsid w:val="00761353"/>
    <w:rsid w:val="00761631"/>
    <w:rsid w:val="00761FAC"/>
    <w:rsid w:val="0076210E"/>
    <w:rsid w:val="007621C1"/>
    <w:rsid w:val="00762732"/>
    <w:rsid w:val="00762D0F"/>
    <w:rsid w:val="0076493C"/>
    <w:rsid w:val="00764AD6"/>
    <w:rsid w:val="00764EC2"/>
    <w:rsid w:val="00765145"/>
    <w:rsid w:val="00765260"/>
    <w:rsid w:val="007659DC"/>
    <w:rsid w:val="00765D16"/>
    <w:rsid w:val="007669F4"/>
    <w:rsid w:val="007670B2"/>
    <w:rsid w:val="00767533"/>
    <w:rsid w:val="00767AED"/>
    <w:rsid w:val="007700B1"/>
    <w:rsid w:val="007704E8"/>
    <w:rsid w:val="00770798"/>
    <w:rsid w:val="00770905"/>
    <w:rsid w:val="00770B55"/>
    <w:rsid w:val="00770D10"/>
    <w:rsid w:val="00770E7F"/>
    <w:rsid w:val="007711FC"/>
    <w:rsid w:val="0077184B"/>
    <w:rsid w:val="007727B8"/>
    <w:rsid w:val="00772F4F"/>
    <w:rsid w:val="007733B0"/>
    <w:rsid w:val="00774752"/>
    <w:rsid w:val="00774B6B"/>
    <w:rsid w:val="00774C05"/>
    <w:rsid w:val="00774EAE"/>
    <w:rsid w:val="00774EDB"/>
    <w:rsid w:val="007758A1"/>
    <w:rsid w:val="00775DC8"/>
    <w:rsid w:val="00775EBF"/>
    <w:rsid w:val="0077647D"/>
    <w:rsid w:val="007767DA"/>
    <w:rsid w:val="007768E8"/>
    <w:rsid w:val="00776CD5"/>
    <w:rsid w:val="00776EB0"/>
    <w:rsid w:val="007773CD"/>
    <w:rsid w:val="00777BE9"/>
    <w:rsid w:val="00777EA8"/>
    <w:rsid w:val="007800DB"/>
    <w:rsid w:val="00780304"/>
    <w:rsid w:val="0078082C"/>
    <w:rsid w:val="007810EE"/>
    <w:rsid w:val="0078113E"/>
    <w:rsid w:val="007814B0"/>
    <w:rsid w:val="0078164B"/>
    <w:rsid w:val="00781D08"/>
    <w:rsid w:val="00781E96"/>
    <w:rsid w:val="00782E20"/>
    <w:rsid w:val="00782EDE"/>
    <w:rsid w:val="00782F39"/>
    <w:rsid w:val="00782FAC"/>
    <w:rsid w:val="0078371C"/>
    <w:rsid w:val="00784C7A"/>
    <w:rsid w:val="007850CB"/>
    <w:rsid w:val="00785239"/>
    <w:rsid w:val="00785863"/>
    <w:rsid w:val="007860D1"/>
    <w:rsid w:val="0078614E"/>
    <w:rsid w:val="007863D2"/>
    <w:rsid w:val="00786729"/>
    <w:rsid w:val="00787819"/>
    <w:rsid w:val="00787C6A"/>
    <w:rsid w:val="00787C87"/>
    <w:rsid w:val="00790FF2"/>
    <w:rsid w:val="0079104D"/>
    <w:rsid w:val="007916B1"/>
    <w:rsid w:val="00791FDA"/>
    <w:rsid w:val="007923A7"/>
    <w:rsid w:val="00792516"/>
    <w:rsid w:val="00792EEF"/>
    <w:rsid w:val="00793293"/>
    <w:rsid w:val="00793533"/>
    <w:rsid w:val="0079406C"/>
    <w:rsid w:val="0079438C"/>
    <w:rsid w:val="00795A74"/>
    <w:rsid w:val="00795D7A"/>
    <w:rsid w:val="007969BD"/>
    <w:rsid w:val="00797159"/>
    <w:rsid w:val="00797DFB"/>
    <w:rsid w:val="00797E72"/>
    <w:rsid w:val="007A03BA"/>
    <w:rsid w:val="007A03FF"/>
    <w:rsid w:val="007A046F"/>
    <w:rsid w:val="007A0818"/>
    <w:rsid w:val="007A156F"/>
    <w:rsid w:val="007A1C33"/>
    <w:rsid w:val="007A1C6E"/>
    <w:rsid w:val="007A1CBE"/>
    <w:rsid w:val="007A1DA3"/>
    <w:rsid w:val="007A1DDE"/>
    <w:rsid w:val="007A20C9"/>
    <w:rsid w:val="007A2132"/>
    <w:rsid w:val="007A2521"/>
    <w:rsid w:val="007A2BED"/>
    <w:rsid w:val="007A3BA2"/>
    <w:rsid w:val="007A3CD6"/>
    <w:rsid w:val="007A3DD1"/>
    <w:rsid w:val="007A406C"/>
    <w:rsid w:val="007A4391"/>
    <w:rsid w:val="007A4883"/>
    <w:rsid w:val="007A4C22"/>
    <w:rsid w:val="007A4D74"/>
    <w:rsid w:val="007A4F86"/>
    <w:rsid w:val="007A5205"/>
    <w:rsid w:val="007A55EF"/>
    <w:rsid w:val="007A71DD"/>
    <w:rsid w:val="007B05AB"/>
    <w:rsid w:val="007B05DC"/>
    <w:rsid w:val="007B0D41"/>
    <w:rsid w:val="007B125E"/>
    <w:rsid w:val="007B14A7"/>
    <w:rsid w:val="007B1801"/>
    <w:rsid w:val="007B189E"/>
    <w:rsid w:val="007B2BF0"/>
    <w:rsid w:val="007B301B"/>
    <w:rsid w:val="007B3288"/>
    <w:rsid w:val="007B405B"/>
    <w:rsid w:val="007B49DB"/>
    <w:rsid w:val="007B5544"/>
    <w:rsid w:val="007B558D"/>
    <w:rsid w:val="007B58E3"/>
    <w:rsid w:val="007B5F61"/>
    <w:rsid w:val="007B5F63"/>
    <w:rsid w:val="007B6323"/>
    <w:rsid w:val="007B6DDF"/>
    <w:rsid w:val="007B6E0D"/>
    <w:rsid w:val="007B6FFE"/>
    <w:rsid w:val="007B76AB"/>
    <w:rsid w:val="007C01C9"/>
    <w:rsid w:val="007C031C"/>
    <w:rsid w:val="007C070A"/>
    <w:rsid w:val="007C1300"/>
    <w:rsid w:val="007C2014"/>
    <w:rsid w:val="007C28D3"/>
    <w:rsid w:val="007C2A45"/>
    <w:rsid w:val="007C2CD6"/>
    <w:rsid w:val="007C2EAD"/>
    <w:rsid w:val="007C3061"/>
    <w:rsid w:val="007C34D0"/>
    <w:rsid w:val="007C3E81"/>
    <w:rsid w:val="007C404B"/>
    <w:rsid w:val="007C413A"/>
    <w:rsid w:val="007C414F"/>
    <w:rsid w:val="007C495A"/>
    <w:rsid w:val="007C61B8"/>
    <w:rsid w:val="007C667B"/>
    <w:rsid w:val="007C73BF"/>
    <w:rsid w:val="007C7D93"/>
    <w:rsid w:val="007C7F4B"/>
    <w:rsid w:val="007D01AE"/>
    <w:rsid w:val="007D05C4"/>
    <w:rsid w:val="007D0677"/>
    <w:rsid w:val="007D07F0"/>
    <w:rsid w:val="007D0CB5"/>
    <w:rsid w:val="007D0DCF"/>
    <w:rsid w:val="007D1172"/>
    <w:rsid w:val="007D1377"/>
    <w:rsid w:val="007D13C5"/>
    <w:rsid w:val="007D1D21"/>
    <w:rsid w:val="007D1E97"/>
    <w:rsid w:val="007D1F96"/>
    <w:rsid w:val="007D2284"/>
    <w:rsid w:val="007D28EF"/>
    <w:rsid w:val="007D2B7F"/>
    <w:rsid w:val="007D2E9F"/>
    <w:rsid w:val="007D3C2B"/>
    <w:rsid w:val="007D3D1F"/>
    <w:rsid w:val="007D40B6"/>
    <w:rsid w:val="007D4155"/>
    <w:rsid w:val="007D43AD"/>
    <w:rsid w:val="007D43C8"/>
    <w:rsid w:val="007D44AA"/>
    <w:rsid w:val="007D44C3"/>
    <w:rsid w:val="007D56A3"/>
    <w:rsid w:val="007D56BA"/>
    <w:rsid w:val="007D58B9"/>
    <w:rsid w:val="007D59FA"/>
    <w:rsid w:val="007D5A1B"/>
    <w:rsid w:val="007D60A3"/>
    <w:rsid w:val="007D6519"/>
    <w:rsid w:val="007D65C2"/>
    <w:rsid w:val="007D67E5"/>
    <w:rsid w:val="007D6873"/>
    <w:rsid w:val="007D6B05"/>
    <w:rsid w:val="007D6BCB"/>
    <w:rsid w:val="007D781E"/>
    <w:rsid w:val="007D7BF1"/>
    <w:rsid w:val="007E0A60"/>
    <w:rsid w:val="007E0D2D"/>
    <w:rsid w:val="007E11D8"/>
    <w:rsid w:val="007E1331"/>
    <w:rsid w:val="007E1B50"/>
    <w:rsid w:val="007E1CA3"/>
    <w:rsid w:val="007E1F44"/>
    <w:rsid w:val="007E1FE9"/>
    <w:rsid w:val="007E25CE"/>
    <w:rsid w:val="007E2609"/>
    <w:rsid w:val="007E2B46"/>
    <w:rsid w:val="007E32E8"/>
    <w:rsid w:val="007E358A"/>
    <w:rsid w:val="007E411D"/>
    <w:rsid w:val="007E4C41"/>
    <w:rsid w:val="007E5029"/>
    <w:rsid w:val="007E5261"/>
    <w:rsid w:val="007E5943"/>
    <w:rsid w:val="007E5962"/>
    <w:rsid w:val="007E5D74"/>
    <w:rsid w:val="007E63AD"/>
    <w:rsid w:val="007E6F26"/>
    <w:rsid w:val="007E6FA2"/>
    <w:rsid w:val="007E7559"/>
    <w:rsid w:val="007E763E"/>
    <w:rsid w:val="007E7E60"/>
    <w:rsid w:val="007F12F0"/>
    <w:rsid w:val="007F1C19"/>
    <w:rsid w:val="007F1C60"/>
    <w:rsid w:val="007F20A9"/>
    <w:rsid w:val="007F2C6C"/>
    <w:rsid w:val="007F2F06"/>
    <w:rsid w:val="007F347A"/>
    <w:rsid w:val="007F4ACF"/>
    <w:rsid w:val="007F516F"/>
    <w:rsid w:val="007F543E"/>
    <w:rsid w:val="007F5AB8"/>
    <w:rsid w:val="007F5B62"/>
    <w:rsid w:val="007F602B"/>
    <w:rsid w:val="007F6056"/>
    <w:rsid w:val="007F6562"/>
    <w:rsid w:val="007F71DC"/>
    <w:rsid w:val="007F741B"/>
    <w:rsid w:val="00800048"/>
    <w:rsid w:val="0080063F"/>
    <w:rsid w:val="00800B76"/>
    <w:rsid w:val="00801847"/>
    <w:rsid w:val="00801F1F"/>
    <w:rsid w:val="0080231E"/>
    <w:rsid w:val="00802769"/>
    <w:rsid w:val="00803A47"/>
    <w:rsid w:val="00803CF7"/>
    <w:rsid w:val="00804175"/>
    <w:rsid w:val="0080473F"/>
    <w:rsid w:val="00804E07"/>
    <w:rsid w:val="008055B0"/>
    <w:rsid w:val="00805D1D"/>
    <w:rsid w:val="00806129"/>
    <w:rsid w:val="0080664D"/>
    <w:rsid w:val="00807B5A"/>
    <w:rsid w:val="00810070"/>
    <w:rsid w:val="00810828"/>
    <w:rsid w:val="00810A83"/>
    <w:rsid w:val="00810F7C"/>
    <w:rsid w:val="008112D0"/>
    <w:rsid w:val="00811376"/>
    <w:rsid w:val="008119F4"/>
    <w:rsid w:val="00811DE1"/>
    <w:rsid w:val="00811EBA"/>
    <w:rsid w:val="008121E7"/>
    <w:rsid w:val="00813640"/>
    <w:rsid w:val="00814209"/>
    <w:rsid w:val="0081445C"/>
    <w:rsid w:val="0081451C"/>
    <w:rsid w:val="00814806"/>
    <w:rsid w:val="00814B6B"/>
    <w:rsid w:val="00814F4E"/>
    <w:rsid w:val="00815005"/>
    <w:rsid w:val="008154A0"/>
    <w:rsid w:val="00815A85"/>
    <w:rsid w:val="00815BA0"/>
    <w:rsid w:val="00815BE1"/>
    <w:rsid w:val="00815E24"/>
    <w:rsid w:val="00816692"/>
    <w:rsid w:val="008173D6"/>
    <w:rsid w:val="00817658"/>
    <w:rsid w:val="00817E03"/>
    <w:rsid w:val="00817EE7"/>
    <w:rsid w:val="00820553"/>
    <w:rsid w:val="00820FDD"/>
    <w:rsid w:val="00821399"/>
    <w:rsid w:val="0082143C"/>
    <w:rsid w:val="00821EE3"/>
    <w:rsid w:val="00822055"/>
    <w:rsid w:val="00822D28"/>
    <w:rsid w:val="00822DD7"/>
    <w:rsid w:val="008232D0"/>
    <w:rsid w:val="008236E9"/>
    <w:rsid w:val="008237CC"/>
    <w:rsid w:val="0082380D"/>
    <w:rsid w:val="00824236"/>
    <w:rsid w:val="0082452E"/>
    <w:rsid w:val="0082490A"/>
    <w:rsid w:val="00824B74"/>
    <w:rsid w:val="00824F69"/>
    <w:rsid w:val="0082585C"/>
    <w:rsid w:val="008261E4"/>
    <w:rsid w:val="00826D2A"/>
    <w:rsid w:val="008272B0"/>
    <w:rsid w:val="008273A6"/>
    <w:rsid w:val="00827CE7"/>
    <w:rsid w:val="00827F45"/>
    <w:rsid w:val="00831289"/>
    <w:rsid w:val="00831B32"/>
    <w:rsid w:val="0083297A"/>
    <w:rsid w:val="00832F39"/>
    <w:rsid w:val="00834312"/>
    <w:rsid w:val="00834359"/>
    <w:rsid w:val="00834815"/>
    <w:rsid w:val="008348BD"/>
    <w:rsid w:val="008349E8"/>
    <w:rsid w:val="00834C22"/>
    <w:rsid w:val="00834CA4"/>
    <w:rsid w:val="00834DE8"/>
    <w:rsid w:val="00834EE1"/>
    <w:rsid w:val="008351BE"/>
    <w:rsid w:val="008356E2"/>
    <w:rsid w:val="00835750"/>
    <w:rsid w:val="00835AA4"/>
    <w:rsid w:val="008363EB"/>
    <w:rsid w:val="00836602"/>
    <w:rsid w:val="00836AF3"/>
    <w:rsid w:val="00836C77"/>
    <w:rsid w:val="00836DBD"/>
    <w:rsid w:val="00836F17"/>
    <w:rsid w:val="00837087"/>
    <w:rsid w:val="00837345"/>
    <w:rsid w:val="00837731"/>
    <w:rsid w:val="00840532"/>
    <w:rsid w:val="008407D1"/>
    <w:rsid w:val="008409E1"/>
    <w:rsid w:val="008410C6"/>
    <w:rsid w:val="008415F4"/>
    <w:rsid w:val="00841636"/>
    <w:rsid w:val="0084176C"/>
    <w:rsid w:val="0084223A"/>
    <w:rsid w:val="00842E6C"/>
    <w:rsid w:val="00843043"/>
    <w:rsid w:val="008431AC"/>
    <w:rsid w:val="008433BF"/>
    <w:rsid w:val="00843FC7"/>
    <w:rsid w:val="0084404B"/>
    <w:rsid w:val="00844466"/>
    <w:rsid w:val="00844579"/>
    <w:rsid w:val="00844C3F"/>
    <w:rsid w:val="008456F6"/>
    <w:rsid w:val="008459DF"/>
    <w:rsid w:val="00845C5C"/>
    <w:rsid w:val="00846506"/>
    <w:rsid w:val="00846E84"/>
    <w:rsid w:val="008471FD"/>
    <w:rsid w:val="0084739D"/>
    <w:rsid w:val="00847836"/>
    <w:rsid w:val="00847EA7"/>
    <w:rsid w:val="008501C9"/>
    <w:rsid w:val="00850990"/>
    <w:rsid w:val="00850D3B"/>
    <w:rsid w:val="00851069"/>
    <w:rsid w:val="00851AAD"/>
    <w:rsid w:val="00851F9A"/>
    <w:rsid w:val="008520C6"/>
    <w:rsid w:val="0085237C"/>
    <w:rsid w:val="008524F0"/>
    <w:rsid w:val="0085339B"/>
    <w:rsid w:val="0085380B"/>
    <w:rsid w:val="00853D16"/>
    <w:rsid w:val="008544D2"/>
    <w:rsid w:val="008547C2"/>
    <w:rsid w:val="00854FB4"/>
    <w:rsid w:val="00854FF7"/>
    <w:rsid w:val="0085504B"/>
    <w:rsid w:val="008550D3"/>
    <w:rsid w:val="008556D1"/>
    <w:rsid w:val="008559AE"/>
    <w:rsid w:val="00856066"/>
    <w:rsid w:val="00856106"/>
    <w:rsid w:val="0085643B"/>
    <w:rsid w:val="0085663D"/>
    <w:rsid w:val="00856FFF"/>
    <w:rsid w:val="0085730E"/>
    <w:rsid w:val="0085744E"/>
    <w:rsid w:val="0085758E"/>
    <w:rsid w:val="0086050C"/>
    <w:rsid w:val="00860B0A"/>
    <w:rsid w:val="00860DF7"/>
    <w:rsid w:val="00860F20"/>
    <w:rsid w:val="00861A00"/>
    <w:rsid w:val="00861A6E"/>
    <w:rsid w:val="008620A9"/>
    <w:rsid w:val="008621D0"/>
    <w:rsid w:val="0086230D"/>
    <w:rsid w:val="00862A8A"/>
    <w:rsid w:val="00862C5F"/>
    <w:rsid w:val="00862E04"/>
    <w:rsid w:val="00863819"/>
    <w:rsid w:val="00863BDA"/>
    <w:rsid w:val="00863C19"/>
    <w:rsid w:val="0086418B"/>
    <w:rsid w:val="0086422A"/>
    <w:rsid w:val="0086481B"/>
    <w:rsid w:val="008648DE"/>
    <w:rsid w:val="00864968"/>
    <w:rsid w:val="00864A1E"/>
    <w:rsid w:val="00864E4E"/>
    <w:rsid w:val="008653F1"/>
    <w:rsid w:val="00865490"/>
    <w:rsid w:val="008659BC"/>
    <w:rsid w:val="00865C9F"/>
    <w:rsid w:val="008660CD"/>
    <w:rsid w:val="008660DB"/>
    <w:rsid w:val="008662C0"/>
    <w:rsid w:val="00866595"/>
    <w:rsid w:val="0086676F"/>
    <w:rsid w:val="008669AE"/>
    <w:rsid w:val="00866E04"/>
    <w:rsid w:val="00867459"/>
    <w:rsid w:val="00867600"/>
    <w:rsid w:val="008700B7"/>
    <w:rsid w:val="008700F4"/>
    <w:rsid w:val="008701F2"/>
    <w:rsid w:val="0087099E"/>
    <w:rsid w:val="00870B85"/>
    <w:rsid w:val="00870DA6"/>
    <w:rsid w:val="0087113A"/>
    <w:rsid w:val="00871184"/>
    <w:rsid w:val="008714D3"/>
    <w:rsid w:val="008719F2"/>
    <w:rsid w:val="00871F4D"/>
    <w:rsid w:val="00872BB7"/>
    <w:rsid w:val="00872DE0"/>
    <w:rsid w:val="0087327F"/>
    <w:rsid w:val="008744F2"/>
    <w:rsid w:val="008746CF"/>
    <w:rsid w:val="00874729"/>
    <w:rsid w:val="00874C5B"/>
    <w:rsid w:val="00874CB4"/>
    <w:rsid w:val="008751D1"/>
    <w:rsid w:val="008753BF"/>
    <w:rsid w:val="008756C3"/>
    <w:rsid w:val="008763B7"/>
    <w:rsid w:val="008765D1"/>
    <w:rsid w:val="0087672C"/>
    <w:rsid w:val="008774EF"/>
    <w:rsid w:val="0088097B"/>
    <w:rsid w:val="008809BC"/>
    <w:rsid w:val="0088119F"/>
    <w:rsid w:val="00881AAB"/>
    <w:rsid w:val="00881BFF"/>
    <w:rsid w:val="00881DE5"/>
    <w:rsid w:val="008822F9"/>
    <w:rsid w:val="0088230B"/>
    <w:rsid w:val="00882488"/>
    <w:rsid w:val="00882700"/>
    <w:rsid w:val="008829C8"/>
    <w:rsid w:val="008832DA"/>
    <w:rsid w:val="008832E2"/>
    <w:rsid w:val="0088422C"/>
    <w:rsid w:val="008846BA"/>
    <w:rsid w:val="00884870"/>
    <w:rsid w:val="00884A43"/>
    <w:rsid w:val="00884BC6"/>
    <w:rsid w:val="008852FA"/>
    <w:rsid w:val="00885452"/>
    <w:rsid w:val="00885673"/>
    <w:rsid w:val="0088585C"/>
    <w:rsid w:val="008858E7"/>
    <w:rsid w:val="00885975"/>
    <w:rsid w:val="008859A5"/>
    <w:rsid w:val="008862AE"/>
    <w:rsid w:val="00886FFD"/>
    <w:rsid w:val="00887A9B"/>
    <w:rsid w:val="00890043"/>
    <w:rsid w:val="008902C8"/>
    <w:rsid w:val="00891206"/>
    <w:rsid w:val="008913DC"/>
    <w:rsid w:val="008922D8"/>
    <w:rsid w:val="00892596"/>
    <w:rsid w:val="008925E3"/>
    <w:rsid w:val="00892C9E"/>
    <w:rsid w:val="00892D9A"/>
    <w:rsid w:val="00892F51"/>
    <w:rsid w:val="008930F4"/>
    <w:rsid w:val="00893C9F"/>
    <w:rsid w:val="00893D9D"/>
    <w:rsid w:val="008942B3"/>
    <w:rsid w:val="008942F2"/>
    <w:rsid w:val="008945AF"/>
    <w:rsid w:val="008948C4"/>
    <w:rsid w:val="00894EEE"/>
    <w:rsid w:val="008952C7"/>
    <w:rsid w:val="00895419"/>
    <w:rsid w:val="00895713"/>
    <w:rsid w:val="00896104"/>
    <w:rsid w:val="0089621A"/>
    <w:rsid w:val="00896465"/>
    <w:rsid w:val="00896AF4"/>
    <w:rsid w:val="00897262"/>
    <w:rsid w:val="00897795"/>
    <w:rsid w:val="0089781A"/>
    <w:rsid w:val="008978FB"/>
    <w:rsid w:val="00897CE5"/>
    <w:rsid w:val="008A0A0A"/>
    <w:rsid w:val="008A0B91"/>
    <w:rsid w:val="008A1561"/>
    <w:rsid w:val="008A1718"/>
    <w:rsid w:val="008A1F49"/>
    <w:rsid w:val="008A204D"/>
    <w:rsid w:val="008A2337"/>
    <w:rsid w:val="008A2965"/>
    <w:rsid w:val="008A29FD"/>
    <w:rsid w:val="008A2BC7"/>
    <w:rsid w:val="008A2CB2"/>
    <w:rsid w:val="008A2D53"/>
    <w:rsid w:val="008A352D"/>
    <w:rsid w:val="008A3BFB"/>
    <w:rsid w:val="008A3D6B"/>
    <w:rsid w:val="008A3F23"/>
    <w:rsid w:val="008A3F70"/>
    <w:rsid w:val="008A3F84"/>
    <w:rsid w:val="008A438B"/>
    <w:rsid w:val="008A43BC"/>
    <w:rsid w:val="008A4604"/>
    <w:rsid w:val="008A5C30"/>
    <w:rsid w:val="008A6024"/>
    <w:rsid w:val="008A6290"/>
    <w:rsid w:val="008A6591"/>
    <w:rsid w:val="008A663B"/>
    <w:rsid w:val="008A692F"/>
    <w:rsid w:val="008A6995"/>
    <w:rsid w:val="008A722D"/>
    <w:rsid w:val="008A75EA"/>
    <w:rsid w:val="008A7B38"/>
    <w:rsid w:val="008A7D7A"/>
    <w:rsid w:val="008A7FB0"/>
    <w:rsid w:val="008B00CD"/>
    <w:rsid w:val="008B0430"/>
    <w:rsid w:val="008B04FB"/>
    <w:rsid w:val="008B09A3"/>
    <w:rsid w:val="008B09D6"/>
    <w:rsid w:val="008B0F4D"/>
    <w:rsid w:val="008B10F1"/>
    <w:rsid w:val="008B1DF8"/>
    <w:rsid w:val="008B2432"/>
    <w:rsid w:val="008B24BC"/>
    <w:rsid w:val="008B2636"/>
    <w:rsid w:val="008B26F4"/>
    <w:rsid w:val="008B28FF"/>
    <w:rsid w:val="008B2905"/>
    <w:rsid w:val="008B2CA2"/>
    <w:rsid w:val="008B2EE3"/>
    <w:rsid w:val="008B3A33"/>
    <w:rsid w:val="008B3B72"/>
    <w:rsid w:val="008B3C3B"/>
    <w:rsid w:val="008B4327"/>
    <w:rsid w:val="008B4679"/>
    <w:rsid w:val="008B4CA2"/>
    <w:rsid w:val="008B4CF5"/>
    <w:rsid w:val="008B5E47"/>
    <w:rsid w:val="008B694E"/>
    <w:rsid w:val="008B6D30"/>
    <w:rsid w:val="008B6D6D"/>
    <w:rsid w:val="008C0599"/>
    <w:rsid w:val="008C0ED3"/>
    <w:rsid w:val="008C1630"/>
    <w:rsid w:val="008C1A01"/>
    <w:rsid w:val="008C1A65"/>
    <w:rsid w:val="008C1AE2"/>
    <w:rsid w:val="008C1D9F"/>
    <w:rsid w:val="008C2121"/>
    <w:rsid w:val="008C26B5"/>
    <w:rsid w:val="008C2C87"/>
    <w:rsid w:val="008C2C97"/>
    <w:rsid w:val="008C3265"/>
    <w:rsid w:val="008C3634"/>
    <w:rsid w:val="008C4A02"/>
    <w:rsid w:val="008C4BD5"/>
    <w:rsid w:val="008C4BEF"/>
    <w:rsid w:val="008C5930"/>
    <w:rsid w:val="008C5E39"/>
    <w:rsid w:val="008C63B6"/>
    <w:rsid w:val="008C6874"/>
    <w:rsid w:val="008C6B48"/>
    <w:rsid w:val="008C7F47"/>
    <w:rsid w:val="008D0115"/>
    <w:rsid w:val="008D06F6"/>
    <w:rsid w:val="008D0CCA"/>
    <w:rsid w:val="008D10DE"/>
    <w:rsid w:val="008D11E6"/>
    <w:rsid w:val="008D2202"/>
    <w:rsid w:val="008D235F"/>
    <w:rsid w:val="008D2582"/>
    <w:rsid w:val="008D2646"/>
    <w:rsid w:val="008D2F95"/>
    <w:rsid w:val="008D3706"/>
    <w:rsid w:val="008D41DA"/>
    <w:rsid w:val="008D4557"/>
    <w:rsid w:val="008D4BC4"/>
    <w:rsid w:val="008D4C39"/>
    <w:rsid w:val="008D4E0F"/>
    <w:rsid w:val="008D4F15"/>
    <w:rsid w:val="008D5CEB"/>
    <w:rsid w:val="008D6040"/>
    <w:rsid w:val="008D6387"/>
    <w:rsid w:val="008D7989"/>
    <w:rsid w:val="008D7FD8"/>
    <w:rsid w:val="008E019B"/>
    <w:rsid w:val="008E020C"/>
    <w:rsid w:val="008E027F"/>
    <w:rsid w:val="008E0440"/>
    <w:rsid w:val="008E0D4B"/>
    <w:rsid w:val="008E0FD6"/>
    <w:rsid w:val="008E144C"/>
    <w:rsid w:val="008E19C3"/>
    <w:rsid w:val="008E1E2D"/>
    <w:rsid w:val="008E21E2"/>
    <w:rsid w:val="008E22E4"/>
    <w:rsid w:val="008E2B7C"/>
    <w:rsid w:val="008E328B"/>
    <w:rsid w:val="008E35B3"/>
    <w:rsid w:val="008E3C1A"/>
    <w:rsid w:val="008E3C3A"/>
    <w:rsid w:val="008E3F64"/>
    <w:rsid w:val="008E43F9"/>
    <w:rsid w:val="008E443A"/>
    <w:rsid w:val="008E4545"/>
    <w:rsid w:val="008E48F4"/>
    <w:rsid w:val="008E4A62"/>
    <w:rsid w:val="008E4DD5"/>
    <w:rsid w:val="008E5A95"/>
    <w:rsid w:val="008E5F64"/>
    <w:rsid w:val="008E6196"/>
    <w:rsid w:val="008E6286"/>
    <w:rsid w:val="008E629F"/>
    <w:rsid w:val="008E69B4"/>
    <w:rsid w:val="008E6E0F"/>
    <w:rsid w:val="008E715B"/>
    <w:rsid w:val="008E716F"/>
    <w:rsid w:val="008E724A"/>
    <w:rsid w:val="008E760E"/>
    <w:rsid w:val="008E795E"/>
    <w:rsid w:val="008E7A92"/>
    <w:rsid w:val="008F001A"/>
    <w:rsid w:val="008F0B59"/>
    <w:rsid w:val="008F0ED8"/>
    <w:rsid w:val="008F0FD0"/>
    <w:rsid w:val="008F1006"/>
    <w:rsid w:val="008F118C"/>
    <w:rsid w:val="008F13C8"/>
    <w:rsid w:val="008F1CB5"/>
    <w:rsid w:val="008F1E46"/>
    <w:rsid w:val="008F20BB"/>
    <w:rsid w:val="008F22A0"/>
    <w:rsid w:val="008F2565"/>
    <w:rsid w:val="008F26C0"/>
    <w:rsid w:val="008F29E7"/>
    <w:rsid w:val="008F3F48"/>
    <w:rsid w:val="008F3F7A"/>
    <w:rsid w:val="008F44BC"/>
    <w:rsid w:val="008F4582"/>
    <w:rsid w:val="008F5096"/>
    <w:rsid w:val="008F6123"/>
    <w:rsid w:val="008F6156"/>
    <w:rsid w:val="008F656C"/>
    <w:rsid w:val="008F6C75"/>
    <w:rsid w:val="008F6F36"/>
    <w:rsid w:val="008F6F84"/>
    <w:rsid w:val="008F7144"/>
    <w:rsid w:val="008F747F"/>
    <w:rsid w:val="008F75A0"/>
    <w:rsid w:val="0090004D"/>
    <w:rsid w:val="009003EB"/>
    <w:rsid w:val="00900568"/>
    <w:rsid w:val="009009EF"/>
    <w:rsid w:val="00900E4C"/>
    <w:rsid w:val="0090108B"/>
    <w:rsid w:val="009010D7"/>
    <w:rsid w:val="009010EC"/>
    <w:rsid w:val="009011B6"/>
    <w:rsid w:val="00902151"/>
    <w:rsid w:val="009025FD"/>
    <w:rsid w:val="009027DB"/>
    <w:rsid w:val="00903001"/>
    <w:rsid w:val="009031A6"/>
    <w:rsid w:val="009032A8"/>
    <w:rsid w:val="00903518"/>
    <w:rsid w:val="00903A72"/>
    <w:rsid w:val="00903DA8"/>
    <w:rsid w:val="00903EC7"/>
    <w:rsid w:val="009040E2"/>
    <w:rsid w:val="009041B6"/>
    <w:rsid w:val="009045F2"/>
    <w:rsid w:val="00904C05"/>
    <w:rsid w:val="009052F9"/>
    <w:rsid w:val="00905A6B"/>
    <w:rsid w:val="00905EA5"/>
    <w:rsid w:val="00905F9B"/>
    <w:rsid w:val="0090604C"/>
    <w:rsid w:val="00906115"/>
    <w:rsid w:val="00906245"/>
    <w:rsid w:val="009063F4"/>
    <w:rsid w:val="00906991"/>
    <w:rsid w:val="00907884"/>
    <w:rsid w:val="009078DF"/>
    <w:rsid w:val="009079E5"/>
    <w:rsid w:val="00907E44"/>
    <w:rsid w:val="0091089B"/>
    <w:rsid w:val="00910CC7"/>
    <w:rsid w:val="0091144B"/>
    <w:rsid w:val="00911699"/>
    <w:rsid w:val="009119E1"/>
    <w:rsid w:val="009119E7"/>
    <w:rsid w:val="00911B5E"/>
    <w:rsid w:val="00911DB1"/>
    <w:rsid w:val="00911E4A"/>
    <w:rsid w:val="00911EC9"/>
    <w:rsid w:val="00911EF3"/>
    <w:rsid w:val="00911EFC"/>
    <w:rsid w:val="00912729"/>
    <w:rsid w:val="009131E3"/>
    <w:rsid w:val="00913498"/>
    <w:rsid w:val="009137FD"/>
    <w:rsid w:val="00913CF5"/>
    <w:rsid w:val="00913E20"/>
    <w:rsid w:val="00914521"/>
    <w:rsid w:val="009145B0"/>
    <w:rsid w:val="00914F63"/>
    <w:rsid w:val="0091532B"/>
    <w:rsid w:val="009154CE"/>
    <w:rsid w:val="00915626"/>
    <w:rsid w:val="00915655"/>
    <w:rsid w:val="00915C23"/>
    <w:rsid w:val="00916B48"/>
    <w:rsid w:val="00916F3D"/>
    <w:rsid w:val="009171F9"/>
    <w:rsid w:val="00917866"/>
    <w:rsid w:val="00917B1C"/>
    <w:rsid w:val="00917C5F"/>
    <w:rsid w:val="00920746"/>
    <w:rsid w:val="00921C74"/>
    <w:rsid w:val="00922358"/>
    <w:rsid w:val="009229CD"/>
    <w:rsid w:val="00923084"/>
    <w:rsid w:val="0092346E"/>
    <w:rsid w:val="00924365"/>
    <w:rsid w:val="009243D8"/>
    <w:rsid w:val="00924E4C"/>
    <w:rsid w:val="009250F2"/>
    <w:rsid w:val="0092526C"/>
    <w:rsid w:val="0092529D"/>
    <w:rsid w:val="009253FD"/>
    <w:rsid w:val="009256B4"/>
    <w:rsid w:val="00925AFE"/>
    <w:rsid w:val="009261A6"/>
    <w:rsid w:val="00926266"/>
    <w:rsid w:val="00926615"/>
    <w:rsid w:val="009267E5"/>
    <w:rsid w:val="00926AFC"/>
    <w:rsid w:val="0092719E"/>
    <w:rsid w:val="0092795C"/>
    <w:rsid w:val="00927E4B"/>
    <w:rsid w:val="00930746"/>
    <w:rsid w:val="00930EB7"/>
    <w:rsid w:val="009314AE"/>
    <w:rsid w:val="009320F1"/>
    <w:rsid w:val="00932438"/>
    <w:rsid w:val="00932680"/>
    <w:rsid w:val="00932879"/>
    <w:rsid w:val="00932C83"/>
    <w:rsid w:val="009334D2"/>
    <w:rsid w:val="00933E72"/>
    <w:rsid w:val="00934040"/>
    <w:rsid w:val="00934217"/>
    <w:rsid w:val="00934676"/>
    <w:rsid w:val="00934DC3"/>
    <w:rsid w:val="009350C9"/>
    <w:rsid w:val="009351BA"/>
    <w:rsid w:val="009353C3"/>
    <w:rsid w:val="0093573A"/>
    <w:rsid w:val="00935D1B"/>
    <w:rsid w:val="00935FF1"/>
    <w:rsid w:val="00936901"/>
    <w:rsid w:val="00936992"/>
    <w:rsid w:val="00937632"/>
    <w:rsid w:val="00937854"/>
    <w:rsid w:val="0093798B"/>
    <w:rsid w:val="00937C2B"/>
    <w:rsid w:val="00937C5D"/>
    <w:rsid w:val="00937CCD"/>
    <w:rsid w:val="00937DBF"/>
    <w:rsid w:val="00937DF0"/>
    <w:rsid w:val="00937E40"/>
    <w:rsid w:val="00937F80"/>
    <w:rsid w:val="009404E1"/>
    <w:rsid w:val="00941218"/>
    <w:rsid w:val="00941540"/>
    <w:rsid w:val="0094165C"/>
    <w:rsid w:val="00942445"/>
    <w:rsid w:val="00942716"/>
    <w:rsid w:val="00942991"/>
    <w:rsid w:val="00943CCF"/>
    <w:rsid w:val="00943FE2"/>
    <w:rsid w:val="00944477"/>
    <w:rsid w:val="009444BA"/>
    <w:rsid w:val="00944A9F"/>
    <w:rsid w:val="00944BD8"/>
    <w:rsid w:val="00944E1C"/>
    <w:rsid w:val="0094511A"/>
    <w:rsid w:val="00947117"/>
    <w:rsid w:val="00947189"/>
    <w:rsid w:val="00947437"/>
    <w:rsid w:val="009475B4"/>
    <w:rsid w:val="009479CA"/>
    <w:rsid w:val="00947DB6"/>
    <w:rsid w:val="009501F4"/>
    <w:rsid w:val="00950215"/>
    <w:rsid w:val="0095084D"/>
    <w:rsid w:val="0095097C"/>
    <w:rsid w:val="00950BB0"/>
    <w:rsid w:val="0095109D"/>
    <w:rsid w:val="00951236"/>
    <w:rsid w:val="009525E8"/>
    <w:rsid w:val="00952B25"/>
    <w:rsid w:val="00952B39"/>
    <w:rsid w:val="00952DCE"/>
    <w:rsid w:val="0095302A"/>
    <w:rsid w:val="00953223"/>
    <w:rsid w:val="009532DE"/>
    <w:rsid w:val="00953685"/>
    <w:rsid w:val="00953F4F"/>
    <w:rsid w:val="00953F95"/>
    <w:rsid w:val="0095409C"/>
    <w:rsid w:val="00954970"/>
    <w:rsid w:val="009553B2"/>
    <w:rsid w:val="00955617"/>
    <w:rsid w:val="00955854"/>
    <w:rsid w:val="009559E4"/>
    <w:rsid w:val="00955C25"/>
    <w:rsid w:val="00955E9C"/>
    <w:rsid w:val="00955FFB"/>
    <w:rsid w:val="00956422"/>
    <w:rsid w:val="00956C60"/>
    <w:rsid w:val="00956E35"/>
    <w:rsid w:val="009573BA"/>
    <w:rsid w:val="00957490"/>
    <w:rsid w:val="00957775"/>
    <w:rsid w:val="009579CB"/>
    <w:rsid w:val="00957AA8"/>
    <w:rsid w:val="00957DD7"/>
    <w:rsid w:val="00957F81"/>
    <w:rsid w:val="00960645"/>
    <w:rsid w:val="00960FE7"/>
    <w:rsid w:val="0096189C"/>
    <w:rsid w:val="00963523"/>
    <w:rsid w:val="00963808"/>
    <w:rsid w:val="009643B5"/>
    <w:rsid w:val="00964427"/>
    <w:rsid w:val="009654B8"/>
    <w:rsid w:val="009659D7"/>
    <w:rsid w:val="00965EE7"/>
    <w:rsid w:val="009662BA"/>
    <w:rsid w:val="009663E2"/>
    <w:rsid w:val="009663ED"/>
    <w:rsid w:val="00966656"/>
    <w:rsid w:val="00966896"/>
    <w:rsid w:val="00966BD2"/>
    <w:rsid w:val="00966C0A"/>
    <w:rsid w:val="00967277"/>
    <w:rsid w:val="00967476"/>
    <w:rsid w:val="0096764A"/>
    <w:rsid w:val="00967CD8"/>
    <w:rsid w:val="00970194"/>
    <w:rsid w:val="009708B8"/>
    <w:rsid w:val="00970B44"/>
    <w:rsid w:val="00970BB9"/>
    <w:rsid w:val="00970E59"/>
    <w:rsid w:val="009716E4"/>
    <w:rsid w:val="00971A94"/>
    <w:rsid w:val="0097210F"/>
    <w:rsid w:val="0097260E"/>
    <w:rsid w:val="00972B34"/>
    <w:rsid w:val="00972B5A"/>
    <w:rsid w:val="00972D44"/>
    <w:rsid w:val="00973A74"/>
    <w:rsid w:val="00973CFD"/>
    <w:rsid w:val="00974027"/>
    <w:rsid w:val="00974514"/>
    <w:rsid w:val="00974A1A"/>
    <w:rsid w:val="00974B5C"/>
    <w:rsid w:val="00975D63"/>
    <w:rsid w:val="009760A0"/>
    <w:rsid w:val="0097624F"/>
    <w:rsid w:val="009762E8"/>
    <w:rsid w:val="00976707"/>
    <w:rsid w:val="00976FF7"/>
    <w:rsid w:val="00977031"/>
    <w:rsid w:val="0097774C"/>
    <w:rsid w:val="00977B60"/>
    <w:rsid w:val="00977F07"/>
    <w:rsid w:val="00977F0F"/>
    <w:rsid w:val="009801AA"/>
    <w:rsid w:val="00980808"/>
    <w:rsid w:val="00980F18"/>
    <w:rsid w:val="00980F27"/>
    <w:rsid w:val="00981477"/>
    <w:rsid w:val="00981556"/>
    <w:rsid w:val="00981706"/>
    <w:rsid w:val="0098192E"/>
    <w:rsid w:val="00981B9E"/>
    <w:rsid w:val="00981B9F"/>
    <w:rsid w:val="00981BAD"/>
    <w:rsid w:val="00982385"/>
    <w:rsid w:val="0098257F"/>
    <w:rsid w:val="009829C9"/>
    <w:rsid w:val="00983577"/>
    <w:rsid w:val="00983D31"/>
    <w:rsid w:val="009841D5"/>
    <w:rsid w:val="00984BFA"/>
    <w:rsid w:val="00985089"/>
    <w:rsid w:val="00985FAB"/>
    <w:rsid w:val="00986140"/>
    <w:rsid w:val="00986739"/>
    <w:rsid w:val="009869D7"/>
    <w:rsid w:val="00986F20"/>
    <w:rsid w:val="009870DC"/>
    <w:rsid w:val="00987BCC"/>
    <w:rsid w:val="00987DE5"/>
    <w:rsid w:val="00990DC0"/>
    <w:rsid w:val="00990F85"/>
    <w:rsid w:val="009917A0"/>
    <w:rsid w:val="009917E9"/>
    <w:rsid w:val="009918B9"/>
    <w:rsid w:val="00991E7B"/>
    <w:rsid w:val="009926D0"/>
    <w:rsid w:val="00992DEE"/>
    <w:rsid w:val="0099306C"/>
    <w:rsid w:val="009936F4"/>
    <w:rsid w:val="00993CDF"/>
    <w:rsid w:val="009946C5"/>
    <w:rsid w:val="00994728"/>
    <w:rsid w:val="0099528F"/>
    <w:rsid w:val="009953BB"/>
    <w:rsid w:val="00995C97"/>
    <w:rsid w:val="00995FE6"/>
    <w:rsid w:val="009962FB"/>
    <w:rsid w:val="00996307"/>
    <w:rsid w:val="009970BF"/>
    <w:rsid w:val="009976E8"/>
    <w:rsid w:val="00997E51"/>
    <w:rsid w:val="00997FD4"/>
    <w:rsid w:val="009A0E1E"/>
    <w:rsid w:val="009A1096"/>
    <w:rsid w:val="009A15C0"/>
    <w:rsid w:val="009A1711"/>
    <w:rsid w:val="009A1A9E"/>
    <w:rsid w:val="009A1C69"/>
    <w:rsid w:val="009A1E58"/>
    <w:rsid w:val="009A1EDB"/>
    <w:rsid w:val="009A2574"/>
    <w:rsid w:val="009A267F"/>
    <w:rsid w:val="009A3330"/>
    <w:rsid w:val="009A368C"/>
    <w:rsid w:val="009A389C"/>
    <w:rsid w:val="009A39BE"/>
    <w:rsid w:val="009A3B8B"/>
    <w:rsid w:val="009A4328"/>
    <w:rsid w:val="009A481E"/>
    <w:rsid w:val="009A4CD3"/>
    <w:rsid w:val="009A4D78"/>
    <w:rsid w:val="009A5210"/>
    <w:rsid w:val="009A54EF"/>
    <w:rsid w:val="009A56E9"/>
    <w:rsid w:val="009A5703"/>
    <w:rsid w:val="009A581D"/>
    <w:rsid w:val="009A5B3B"/>
    <w:rsid w:val="009A6189"/>
    <w:rsid w:val="009A661F"/>
    <w:rsid w:val="009A6F76"/>
    <w:rsid w:val="009A70DB"/>
    <w:rsid w:val="009A7781"/>
    <w:rsid w:val="009A78C9"/>
    <w:rsid w:val="009A799C"/>
    <w:rsid w:val="009A7A53"/>
    <w:rsid w:val="009A7EF8"/>
    <w:rsid w:val="009B02D3"/>
    <w:rsid w:val="009B0351"/>
    <w:rsid w:val="009B0E28"/>
    <w:rsid w:val="009B159F"/>
    <w:rsid w:val="009B196F"/>
    <w:rsid w:val="009B1CBC"/>
    <w:rsid w:val="009B1FCD"/>
    <w:rsid w:val="009B1FE7"/>
    <w:rsid w:val="009B27D4"/>
    <w:rsid w:val="009B2DE5"/>
    <w:rsid w:val="009B34D6"/>
    <w:rsid w:val="009B38A8"/>
    <w:rsid w:val="009B4212"/>
    <w:rsid w:val="009B50AA"/>
    <w:rsid w:val="009B58B1"/>
    <w:rsid w:val="009B58B5"/>
    <w:rsid w:val="009B5A12"/>
    <w:rsid w:val="009B61FA"/>
    <w:rsid w:val="009B6341"/>
    <w:rsid w:val="009B6537"/>
    <w:rsid w:val="009B6DB6"/>
    <w:rsid w:val="009B6E9F"/>
    <w:rsid w:val="009B70B2"/>
    <w:rsid w:val="009B7271"/>
    <w:rsid w:val="009B7681"/>
    <w:rsid w:val="009B78B2"/>
    <w:rsid w:val="009B7B16"/>
    <w:rsid w:val="009B7C4A"/>
    <w:rsid w:val="009C0085"/>
    <w:rsid w:val="009C0487"/>
    <w:rsid w:val="009C0C05"/>
    <w:rsid w:val="009C0E2D"/>
    <w:rsid w:val="009C0E8F"/>
    <w:rsid w:val="009C14C2"/>
    <w:rsid w:val="009C15FF"/>
    <w:rsid w:val="009C16A4"/>
    <w:rsid w:val="009C1846"/>
    <w:rsid w:val="009C1BA2"/>
    <w:rsid w:val="009C1C22"/>
    <w:rsid w:val="009C2EE6"/>
    <w:rsid w:val="009C2FA0"/>
    <w:rsid w:val="009C358E"/>
    <w:rsid w:val="009C384C"/>
    <w:rsid w:val="009C3859"/>
    <w:rsid w:val="009C3C73"/>
    <w:rsid w:val="009C41BC"/>
    <w:rsid w:val="009C44F1"/>
    <w:rsid w:val="009C497F"/>
    <w:rsid w:val="009C49AB"/>
    <w:rsid w:val="009C5FF0"/>
    <w:rsid w:val="009C6988"/>
    <w:rsid w:val="009C69EB"/>
    <w:rsid w:val="009C6A49"/>
    <w:rsid w:val="009C6DF7"/>
    <w:rsid w:val="009C70EF"/>
    <w:rsid w:val="009C7504"/>
    <w:rsid w:val="009C79A0"/>
    <w:rsid w:val="009C7B1E"/>
    <w:rsid w:val="009C7E59"/>
    <w:rsid w:val="009D01B6"/>
    <w:rsid w:val="009D06C2"/>
    <w:rsid w:val="009D06E0"/>
    <w:rsid w:val="009D07EB"/>
    <w:rsid w:val="009D07F9"/>
    <w:rsid w:val="009D0A68"/>
    <w:rsid w:val="009D0A6D"/>
    <w:rsid w:val="009D0FB6"/>
    <w:rsid w:val="009D16A3"/>
    <w:rsid w:val="009D170B"/>
    <w:rsid w:val="009D1788"/>
    <w:rsid w:val="009D182E"/>
    <w:rsid w:val="009D1C63"/>
    <w:rsid w:val="009D2335"/>
    <w:rsid w:val="009D2A49"/>
    <w:rsid w:val="009D2A8C"/>
    <w:rsid w:val="009D3429"/>
    <w:rsid w:val="009D3602"/>
    <w:rsid w:val="009D57F2"/>
    <w:rsid w:val="009D60E5"/>
    <w:rsid w:val="009D68C8"/>
    <w:rsid w:val="009D6BB2"/>
    <w:rsid w:val="009D7190"/>
    <w:rsid w:val="009D724C"/>
    <w:rsid w:val="009D72D0"/>
    <w:rsid w:val="009E0CB6"/>
    <w:rsid w:val="009E17D4"/>
    <w:rsid w:val="009E17EB"/>
    <w:rsid w:val="009E19F0"/>
    <w:rsid w:val="009E1E9A"/>
    <w:rsid w:val="009E2CC1"/>
    <w:rsid w:val="009E3146"/>
    <w:rsid w:val="009E39AE"/>
    <w:rsid w:val="009E3D36"/>
    <w:rsid w:val="009E3D59"/>
    <w:rsid w:val="009E3D6A"/>
    <w:rsid w:val="009E3F84"/>
    <w:rsid w:val="009E404B"/>
    <w:rsid w:val="009E4A01"/>
    <w:rsid w:val="009E4C5E"/>
    <w:rsid w:val="009E4D23"/>
    <w:rsid w:val="009E4F0F"/>
    <w:rsid w:val="009E4F58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F0343"/>
    <w:rsid w:val="009F0513"/>
    <w:rsid w:val="009F0516"/>
    <w:rsid w:val="009F0849"/>
    <w:rsid w:val="009F1612"/>
    <w:rsid w:val="009F184D"/>
    <w:rsid w:val="009F1971"/>
    <w:rsid w:val="009F1D04"/>
    <w:rsid w:val="009F1DB5"/>
    <w:rsid w:val="009F2C95"/>
    <w:rsid w:val="009F34B3"/>
    <w:rsid w:val="009F350A"/>
    <w:rsid w:val="009F39A8"/>
    <w:rsid w:val="009F3A05"/>
    <w:rsid w:val="009F3AAD"/>
    <w:rsid w:val="009F43D7"/>
    <w:rsid w:val="009F4406"/>
    <w:rsid w:val="009F46A6"/>
    <w:rsid w:val="009F4B99"/>
    <w:rsid w:val="009F4E6B"/>
    <w:rsid w:val="009F51D5"/>
    <w:rsid w:val="009F51E8"/>
    <w:rsid w:val="009F5C05"/>
    <w:rsid w:val="009F5C8C"/>
    <w:rsid w:val="009F5D9A"/>
    <w:rsid w:val="009F6763"/>
    <w:rsid w:val="009F6A28"/>
    <w:rsid w:val="009F6AC3"/>
    <w:rsid w:val="009F6D24"/>
    <w:rsid w:val="009F7339"/>
    <w:rsid w:val="009F7609"/>
    <w:rsid w:val="009F7B17"/>
    <w:rsid w:val="009F7B29"/>
    <w:rsid w:val="009F7B63"/>
    <w:rsid w:val="00A01A84"/>
    <w:rsid w:val="00A0277D"/>
    <w:rsid w:val="00A029D8"/>
    <w:rsid w:val="00A031E2"/>
    <w:rsid w:val="00A0412A"/>
    <w:rsid w:val="00A04643"/>
    <w:rsid w:val="00A04670"/>
    <w:rsid w:val="00A04954"/>
    <w:rsid w:val="00A04B49"/>
    <w:rsid w:val="00A04BAD"/>
    <w:rsid w:val="00A04C7A"/>
    <w:rsid w:val="00A05489"/>
    <w:rsid w:val="00A05905"/>
    <w:rsid w:val="00A05937"/>
    <w:rsid w:val="00A059B7"/>
    <w:rsid w:val="00A068A6"/>
    <w:rsid w:val="00A06A49"/>
    <w:rsid w:val="00A06BE3"/>
    <w:rsid w:val="00A0707C"/>
    <w:rsid w:val="00A07099"/>
    <w:rsid w:val="00A0748A"/>
    <w:rsid w:val="00A0778D"/>
    <w:rsid w:val="00A07AC3"/>
    <w:rsid w:val="00A07AE2"/>
    <w:rsid w:val="00A07CAB"/>
    <w:rsid w:val="00A105F8"/>
    <w:rsid w:val="00A11235"/>
    <w:rsid w:val="00A118F9"/>
    <w:rsid w:val="00A11B3C"/>
    <w:rsid w:val="00A121B9"/>
    <w:rsid w:val="00A121BE"/>
    <w:rsid w:val="00A1249D"/>
    <w:rsid w:val="00A12B5B"/>
    <w:rsid w:val="00A13733"/>
    <w:rsid w:val="00A13D4F"/>
    <w:rsid w:val="00A144C3"/>
    <w:rsid w:val="00A1498A"/>
    <w:rsid w:val="00A149F7"/>
    <w:rsid w:val="00A152FB"/>
    <w:rsid w:val="00A1544E"/>
    <w:rsid w:val="00A15691"/>
    <w:rsid w:val="00A15A80"/>
    <w:rsid w:val="00A15CAB"/>
    <w:rsid w:val="00A15CE2"/>
    <w:rsid w:val="00A15D78"/>
    <w:rsid w:val="00A16693"/>
    <w:rsid w:val="00A16777"/>
    <w:rsid w:val="00A16AAF"/>
    <w:rsid w:val="00A16DA1"/>
    <w:rsid w:val="00A1708F"/>
    <w:rsid w:val="00A178D0"/>
    <w:rsid w:val="00A17ED2"/>
    <w:rsid w:val="00A20148"/>
    <w:rsid w:val="00A2034C"/>
    <w:rsid w:val="00A203B3"/>
    <w:rsid w:val="00A20844"/>
    <w:rsid w:val="00A20920"/>
    <w:rsid w:val="00A21078"/>
    <w:rsid w:val="00A213A6"/>
    <w:rsid w:val="00A2151F"/>
    <w:rsid w:val="00A21597"/>
    <w:rsid w:val="00A218EA"/>
    <w:rsid w:val="00A2190E"/>
    <w:rsid w:val="00A21CF7"/>
    <w:rsid w:val="00A21D4E"/>
    <w:rsid w:val="00A21EFF"/>
    <w:rsid w:val="00A21F9B"/>
    <w:rsid w:val="00A220A5"/>
    <w:rsid w:val="00A22430"/>
    <w:rsid w:val="00A2272D"/>
    <w:rsid w:val="00A227F2"/>
    <w:rsid w:val="00A2282C"/>
    <w:rsid w:val="00A23055"/>
    <w:rsid w:val="00A2338A"/>
    <w:rsid w:val="00A234F3"/>
    <w:rsid w:val="00A23C20"/>
    <w:rsid w:val="00A2417E"/>
    <w:rsid w:val="00A241EE"/>
    <w:rsid w:val="00A24401"/>
    <w:rsid w:val="00A24C4E"/>
    <w:rsid w:val="00A252BC"/>
    <w:rsid w:val="00A25361"/>
    <w:rsid w:val="00A256BB"/>
    <w:rsid w:val="00A257E5"/>
    <w:rsid w:val="00A25F9F"/>
    <w:rsid w:val="00A26126"/>
    <w:rsid w:val="00A2622F"/>
    <w:rsid w:val="00A2624C"/>
    <w:rsid w:val="00A26595"/>
    <w:rsid w:val="00A26AF3"/>
    <w:rsid w:val="00A26DC3"/>
    <w:rsid w:val="00A30160"/>
    <w:rsid w:val="00A301AA"/>
    <w:rsid w:val="00A30826"/>
    <w:rsid w:val="00A308B0"/>
    <w:rsid w:val="00A309FC"/>
    <w:rsid w:val="00A30A66"/>
    <w:rsid w:val="00A3108B"/>
    <w:rsid w:val="00A31518"/>
    <w:rsid w:val="00A31842"/>
    <w:rsid w:val="00A31AA8"/>
    <w:rsid w:val="00A31CCD"/>
    <w:rsid w:val="00A326B0"/>
    <w:rsid w:val="00A32789"/>
    <w:rsid w:val="00A32AFD"/>
    <w:rsid w:val="00A3330C"/>
    <w:rsid w:val="00A337DA"/>
    <w:rsid w:val="00A3387B"/>
    <w:rsid w:val="00A33A08"/>
    <w:rsid w:val="00A33B74"/>
    <w:rsid w:val="00A35252"/>
    <w:rsid w:val="00A36386"/>
    <w:rsid w:val="00A36688"/>
    <w:rsid w:val="00A368C0"/>
    <w:rsid w:val="00A369CC"/>
    <w:rsid w:val="00A3742D"/>
    <w:rsid w:val="00A37552"/>
    <w:rsid w:val="00A3764D"/>
    <w:rsid w:val="00A40453"/>
    <w:rsid w:val="00A408D6"/>
    <w:rsid w:val="00A40F69"/>
    <w:rsid w:val="00A41074"/>
    <w:rsid w:val="00A41600"/>
    <w:rsid w:val="00A41D2F"/>
    <w:rsid w:val="00A420A9"/>
    <w:rsid w:val="00A4230F"/>
    <w:rsid w:val="00A427E6"/>
    <w:rsid w:val="00A42F58"/>
    <w:rsid w:val="00A4340B"/>
    <w:rsid w:val="00A439CC"/>
    <w:rsid w:val="00A43ADA"/>
    <w:rsid w:val="00A43D0F"/>
    <w:rsid w:val="00A43D23"/>
    <w:rsid w:val="00A43F7E"/>
    <w:rsid w:val="00A44536"/>
    <w:rsid w:val="00A44638"/>
    <w:rsid w:val="00A44AA2"/>
    <w:rsid w:val="00A458BB"/>
    <w:rsid w:val="00A459C8"/>
    <w:rsid w:val="00A45E7A"/>
    <w:rsid w:val="00A4649A"/>
    <w:rsid w:val="00A46657"/>
    <w:rsid w:val="00A4687E"/>
    <w:rsid w:val="00A46D17"/>
    <w:rsid w:val="00A471F1"/>
    <w:rsid w:val="00A47CBF"/>
    <w:rsid w:val="00A47EB3"/>
    <w:rsid w:val="00A5007D"/>
    <w:rsid w:val="00A502B4"/>
    <w:rsid w:val="00A50766"/>
    <w:rsid w:val="00A50867"/>
    <w:rsid w:val="00A528C8"/>
    <w:rsid w:val="00A52968"/>
    <w:rsid w:val="00A52AB3"/>
    <w:rsid w:val="00A532BA"/>
    <w:rsid w:val="00A53D9A"/>
    <w:rsid w:val="00A5411E"/>
    <w:rsid w:val="00A5446C"/>
    <w:rsid w:val="00A545FC"/>
    <w:rsid w:val="00A5536E"/>
    <w:rsid w:val="00A560A0"/>
    <w:rsid w:val="00A560E4"/>
    <w:rsid w:val="00A561FE"/>
    <w:rsid w:val="00A563BC"/>
    <w:rsid w:val="00A575B9"/>
    <w:rsid w:val="00A610E5"/>
    <w:rsid w:val="00A61171"/>
    <w:rsid w:val="00A612F5"/>
    <w:rsid w:val="00A61497"/>
    <w:rsid w:val="00A6152D"/>
    <w:rsid w:val="00A6180C"/>
    <w:rsid w:val="00A61DEF"/>
    <w:rsid w:val="00A623FE"/>
    <w:rsid w:val="00A638B9"/>
    <w:rsid w:val="00A63E4E"/>
    <w:rsid w:val="00A64D20"/>
    <w:rsid w:val="00A64D58"/>
    <w:rsid w:val="00A6567A"/>
    <w:rsid w:val="00A65A25"/>
    <w:rsid w:val="00A65ADB"/>
    <w:rsid w:val="00A65D2C"/>
    <w:rsid w:val="00A66F9D"/>
    <w:rsid w:val="00A6728F"/>
    <w:rsid w:val="00A67833"/>
    <w:rsid w:val="00A67A0F"/>
    <w:rsid w:val="00A67A9A"/>
    <w:rsid w:val="00A67E3F"/>
    <w:rsid w:val="00A700C4"/>
    <w:rsid w:val="00A7013A"/>
    <w:rsid w:val="00A701C7"/>
    <w:rsid w:val="00A70295"/>
    <w:rsid w:val="00A705CB"/>
    <w:rsid w:val="00A70A73"/>
    <w:rsid w:val="00A70E93"/>
    <w:rsid w:val="00A71397"/>
    <w:rsid w:val="00A714F7"/>
    <w:rsid w:val="00A71B5D"/>
    <w:rsid w:val="00A71F1E"/>
    <w:rsid w:val="00A724E8"/>
    <w:rsid w:val="00A72CA4"/>
    <w:rsid w:val="00A72D19"/>
    <w:rsid w:val="00A73DA4"/>
    <w:rsid w:val="00A7438B"/>
    <w:rsid w:val="00A7445B"/>
    <w:rsid w:val="00A74461"/>
    <w:rsid w:val="00A74FAC"/>
    <w:rsid w:val="00A75847"/>
    <w:rsid w:val="00A75DB1"/>
    <w:rsid w:val="00A76059"/>
    <w:rsid w:val="00A760FF"/>
    <w:rsid w:val="00A76118"/>
    <w:rsid w:val="00A76218"/>
    <w:rsid w:val="00A76377"/>
    <w:rsid w:val="00A764D0"/>
    <w:rsid w:val="00A76916"/>
    <w:rsid w:val="00A76A6B"/>
    <w:rsid w:val="00A77B4C"/>
    <w:rsid w:val="00A77E88"/>
    <w:rsid w:val="00A80A1E"/>
    <w:rsid w:val="00A80D71"/>
    <w:rsid w:val="00A813DD"/>
    <w:rsid w:val="00A81995"/>
    <w:rsid w:val="00A81B72"/>
    <w:rsid w:val="00A81C89"/>
    <w:rsid w:val="00A81E49"/>
    <w:rsid w:val="00A81FE0"/>
    <w:rsid w:val="00A836C8"/>
    <w:rsid w:val="00A839AA"/>
    <w:rsid w:val="00A8494E"/>
    <w:rsid w:val="00A84A5D"/>
    <w:rsid w:val="00A85E75"/>
    <w:rsid w:val="00A86BE8"/>
    <w:rsid w:val="00A86C1B"/>
    <w:rsid w:val="00A86CCB"/>
    <w:rsid w:val="00A86D37"/>
    <w:rsid w:val="00A86E27"/>
    <w:rsid w:val="00A8771B"/>
    <w:rsid w:val="00A90552"/>
    <w:rsid w:val="00A90C9C"/>
    <w:rsid w:val="00A90F18"/>
    <w:rsid w:val="00A90FA3"/>
    <w:rsid w:val="00A910F6"/>
    <w:rsid w:val="00A9153A"/>
    <w:rsid w:val="00A9225B"/>
    <w:rsid w:val="00A92EA7"/>
    <w:rsid w:val="00A935A8"/>
    <w:rsid w:val="00A93858"/>
    <w:rsid w:val="00A93B63"/>
    <w:rsid w:val="00A9457C"/>
    <w:rsid w:val="00A954BA"/>
    <w:rsid w:val="00A956B3"/>
    <w:rsid w:val="00A962DD"/>
    <w:rsid w:val="00A96859"/>
    <w:rsid w:val="00A96879"/>
    <w:rsid w:val="00A96930"/>
    <w:rsid w:val="00A96FED"/>
    <w:rsid w:val="00A9765C"/>
    <w:rsid w:val="00A979FE"/>
    <w:rsid w:val="00A97CAC"/>
    <w:rsid w:val="00A97F73"/>
    <w:rsid w:val="00AA0618"/>
    <w:rsid w:val="00AA06C7"/>
    <w:rsid w:val="00AA0DF7"/>
    <w:rsid w:val="00AA1277"/>
    <w:rsid w:val="00AA16B5"/>
    <w:rsid w:val="00AA19EC"/>
    <w:rsid w:val="00AA1A60"/>
    <w:rsid w:val="00AA1C99"/>
    <w:rsid w:val="00AA1D1E"/>
    <w:rsid w:val="00AA1D8A"/>
    <w:rsid w:val="00AA1E95"/>
    <w:rsid w:val="00AA284E"/>
    <w:rsid w:val="00AA2ABA"/>
    <w:rsid w:val="00AA2E3C"/>
    <w:rsid w:val="00AA3F7E"/>
    <w:rsid w:val="00AA43EE"/>
    <w:rsid w:val="00AA4996"/>
    <w:rsid w:val="00AA5769"/>
    <w:rsid w:val="00AA61BF"/>
    <w:rsid w:val="00AA6A61"/>
    <w:rsid w:val="00AA6B6C"/>
    <w:rsid w:val="00AA706A"/>
    <w:rsid w:val="00AA7325"/>
    <w:rsid w:val="00AB0319"/>
    <w:rsid w:val="00AB0486"/>
    <w:rsid w:val="00AB08D7"/>
    <w:rsid w:val="00AB0F6C"/>
    <w:rsid w:val="00AB0FB0"/>
    <w:rsid w:val="00AB1664"/>
    <w:rsid w:val="00AB1A4B"/>
    <w:rsid w:val="00AB1B82"/>
    <w:rsid w:val="00AB1C57"/>
    <w:rsid w:val="00AB1CBF"/>
    <w:rsid w:val="00AB2489"/>
    <w:rsid w:val="00AB2E20"/>
    <w:rsid w:val="00AB336D"/>
    <w:rsid w:val="00AB3C9D"/>
    <w:rsid w:val="00AB3D37"/>
    <w:rsid w:val="00AB3DEC"/>
    <w:rsid w:val="00AB3FD1"/>
    <w:rsid w:val="00AB411D"/>
    <w:rsid w:val="00AB4279"/>
    <w:rsid w:val="00AB4B47"/>
    <w:rsid w:val="00AB4DD3"/>
    <w:rsid w:val="00AB513E"/>
    <w:rsid w:val="00AB5300"/>
    <w:rsid w:val="00AB53A8"/>
    <w:rsid w:val="00AB5410"/>
    <w:rsid w:val="00AB592B"/>
    <w:rsid w:val="00AB5C85"/>
    <w:rsid w:val="00AB6694"/>
    <w:rsid w:val="00AB7AC3"/>
    <w:rsid w:val="00AC085C"/>
    <w:rsid w:val="00AC09E6"/>
    <w:rsid w:val="00AC120D"/>
    <w:rsid w:val="00AC16D0"/>
    <w:rsid w:val="00AC1F0F"/>
    <w:rsid w:val="00AC2050"/>
    <w:rsid w:val="00AC21EE"/>
    <w:rsid w:val="00AC26D7"/>
    <w:rsid w:val="00AC2EA7"/>
    <w:rsid w:val="00AC3605"/>
    <w:rsid w:val="00AC36FE"/>
    <w:rsid w:val="00AC375F"/>
    <w:rsid w:val="00AC3C4A"/>
    <w:rsid w:val="00AC4402"/>
    <w:rsid w:val="00AC5038"/>
    <w:rsid w:val="00AC5388"/>
    <w:rsid w:val="00AC54F3"/>
    <w:rsid w:val="00AC5673"/>
    <w:rsid w:val="00AC5AEE"/>
    <w:rsid w:val="00AC6D94"/>
    <w:rsid w:val="00AC707C"/>
    <w:rsid w:val="00AC757E"/>
    <w:rsid w:val="00AC7C38"/>
    <w:rsid w:val="00AD066D"/>
    <w:rsid w:val="00AD0B94"/>
    <w:rsid w:val="00AD0C61"/>
    <w:rsid w:val="00AD0CD0"/>
    <w:rsid w:val="00AD0F75"/>
    <w:rsid w:val="00AD1546"/>
    <w:rsid w:val="00AD1A1A"/>
    <w:rsid w:val="00AD1B19"/>
    <w:rsid w:val="00AD1D39"/>
    <w:rsid w:val="00AD2A42"/>
    <w:rsid w:val="00AD2CF6"/>
    <w:rsid w:val="00AD3001"/>
    <w:rsid w:val="00AD31F9"/>
    <w:rsid w:val="00AD3506"/>
    <w:rsid w:val="00AD3828"/>
    <w:rsid w:val="00AD38CB"/>
    <w:rsid w:val="00AD3A9F"/>
    <w:rsid w:val="00AD4088"/>
    <w:rsid w:val="00AD47A7"/>
    <w:rsid w:val="00AD4D8E"/>
    <w:rsid w:val="00AD573E"/>
    <w:rsid w:val="00AD59DA"/>
    <w:rsid w:val="00AD59F9"/>
    <w:rsid w:val="00AD5EE6"/>
    <w:rsid w:val="00AD5F7D"/>
    <w:rsid w:val="00AD6136"/>
    <w:rsid w:val="00AD6797"/>
    <w:rsid w:val="00AD6D72"/>
    <w:rsid w:val="00AD6F74"/>
    <w:rsid w:val="00AD713D"/>
    <w:rsid w:val="00AD77F5"/>
    <w:rsid w:val="00AD799C"/>
    <w:rsid w:val="00AD7CE4"/>
    <w:rsid w:val="00AE0109"/>
    <w:rsid w:val="00AE036F"/>
    <w:rsid w:val="00AE0428"/>
    <w:rsid w:val="00AE048A"/>
    <w:rsid w:val="00AE1155"/>
    <w:rsid w:val="00AE116F"/>
    <w:rsid w:val="00AE2B3E"/>
    <w:rsid w:val="00AE4658"/>
    <w:rsid w:val="00AE4BFC"/>
    <w:rsid w:val="00AE4D50"/>
    <w:rsid w:val="00AE4F6D"/>
    <w:rsid w:val="00AE4FFB"/>
    <w:rsid w:val="00AE5958"/>
    <w:rsid w:val="00AE5AB7"/>
    <w:rsid w:val="00AE5C21"/>
    <w:rsid w:val="00AE5D55"/>
    <w:rsid w:val="00AE64E0"/>
    <w:rsid w:val="00AE6609"/>
    <w:rsid w:val="00AE6AD7"/>
    <w:rsid w:val="00AE6D87"/>
    <w:rsid w:val="00AE6ECD"/>
    <w:rsid w:val="00AE6FFF"/>
    <w:rsid w:val="00AE72AC"/>
    <w:rsid w:val="00AE7900"/>
    <w:rsid w:val="00AE7A80"/>
    <w:rsid w:val="00AE7DA4"/>
    <w:rsid w:val="00AF0260"/>
    <w:rsid w:val="00AF059C"/>
    <w:rsid w:val="00AF0647"/>
    <w:rsid w:val="00AF06AE"/>
    <w:rsid w:val="00AF0AF2"/>
    <w:rsid w:val="00AF0DE4"/>
    <w:rsid w:val="00AF0FAA"/>
    <w:rsid w:val="00AF16F5"/>
    <w:rsid w:val="00AF18FF"/>
    <w:rsid w:val="00AF1C8E"/>
    <w:rsid w:val="00AF1F64"/>
    <w:rsid w:val="00AF21F7"/>
    <w:rsid w:val="00AF2313"/>
    <w:rsid w:val="00AF2337"/>
    <w:rsid w:val="00AF2554"/>
    <w:rsid w:val="00AF256D"/>
    <w:rsid w:val="00AF2621"/>
    <w:rsid w:val="00AF28F7"/>
    <w:rsid w:val="00AF2A28"/>
    <w:rsid w:val="00AF316E"/>
    <w:rsid w:val="00AF367B"/>
    <w:rsid w:val="00AF3B1F"/>
    <w:rsid w:val="00AF4489"/>
    <w:rsid w:val="00AF4E28"/>
    <w:rsid w:val="00AF5011"/>
    <w:rsid w:val="00AF5200"/>
    <w:rsid w:val="00AF55EE"/>
    <w:rsid w:val="00AF576A"/>
    <w:rsid w:val="00AF6248"/>
    <w:rsid w:val="00AF682C"/>
    <w:rsid w:val="00AF7056"/>
    <w:rsid w:val="00AF7306"/>
    <w:rsid w:val="00AF77C9"/>
    <w:rsid w:val="00AF7D14"/>
    <w:rsid w:val="00B000D8"/>
    <w:rsid w:val="00B001DF"/>
    <w:rsid w:val="00B004E6"/>
    <w:rsid w:val="00B00667"/>
    <w:rsid w:val="00B00A3E"/>
    <w:rsid w:val="00B00C33"/>
    <w:rsid w:val="00B00E8F"/>
    <w:rsid w:val="00B0101B"/>
    <w:rsid w:val="00B0122C"/>
    <w:rsid w:val="00B0166A"/>
    <w:rsid w:val="00B016FF"/>
    <w:rsid w:val="00B0179A"/>
    <w:rsid w:val="00B02437"/>
    <w:rsid w:val="00B039A0"/>
    <w:rsid w:val="00B048CA"/>
    <w:rsid w:val="00B048DB"/>
    <w:rsid w:val="00B04D0D"/>
    <w:rsid w:val="00B04DC2"/>
    <w:rsid w:val="00B0511F"/>
    <w:rsid w:val="00B05316"/>
    <w:rsid w:val="00B05467"/>
    <w:rsid w:val="00B059A9"/>
    <w:rsid w:val="00B06733"/>
    <w:rsid w:val="00B07ED3"/>
    <w:rsid w:val="00B102FA"/>
    <w:rsid w:val="00B1071D"/>
    <w:rsid w:val="00B10E7B"/>
    <w:rsid w:val="00B10F4D"/>
    <w:rsid w:val="00B112AC"/>
    <w:rsid w:val="00B1168A"/>
    <w:rsid w:val="00B1168F"/>
    <w:rsid w:val="00B11730"/>
    <w:rsid w:val="00B1199B"/>
    <w:rsid w:val="00B11AB0"/>
    <w:rsid w:val="00B12319"/>
    <w:rsid w:val="00B12C6E"/>
    <w:rsid w:val="00B12F4F"/>
    <w:rsid w:val="00B13B2B"/>
    <w:rsid w:val="00B13C3F"/>
    <w:rsid w:val="00B13D58"/>
    <w:rsid w:val="00B13EE0"/>
    <w:rsid w:val="00B144BD"/>
    <w:rsid w:val="00B14D71"/>
    <w:rsid w:val="00B14FD9"/>
    <w:rsid w:val="00B15240"/>
    <w:rsid w:val="00B15316"/>
    <w:rsid w:val="00B153D0"/>
    <w:rsid w:val="00B1576D"/>
    <w:rsid w:val="00B1591A"/>
    <w:rsid w:val="00B15D7C"/>
    <w:rsid w:val="00B15F66"/>
    <w:rsid w:val="00B16186"/>
    <w:rsid w:val="00B163F5"/>
    <w:rsid w:val="00B166E7"/>
    <w:rsid w:val="00B16898"/>
    <w:rsid w:val="00B16D1C"/>
    <w:rsid w:val="00B16E03"/>
    <w:rsid w:val="00B179F9"/>
    <w:rsid w:val="00B17A02"/>
    <w:rsid w:val="00B17B80"/>
    <w:rsid w:val="00B17D53"/>
    <w:rsid w:val="00B2053E"/>
    <w:rsid w:val="00B2058F"/>
    <w:rsid w:val="00B205CB"/>
    <w:rsid w:val="00B20D54"/>
    <w:rsid w:val="00B213E6"/>
    <w:rsid w:val="00B216A2"/>
    <w:rsid w:val="00B224A6"/>
    <w:rsid w:val="00B22555"/>
    <w:rsid w:val="00B22BAB"/>
    <w:rsid w:val="00B22BCA"/>
    <w:rsid w:val="00B22D6F"/>
    <w:rsid w:val="00B22D74"/>
    <w:rsid w:val="00B234ED"/>
    <w:rsid w:val="00B23DB4"/>
    <w:rsid w:val="00B24D16"/>
    <w:rsid w:val="00B24E80"/>
    <w:rsid w:val="00B25486"/>
    <w:rsid w:val="00B259A4"/>
    <w:rsid w:val="00B25FD4"/>
    <w:rsid w:val="00B2723A"/>
    <w:rsid w:val="00B273EC"/>
    <w:rsid w:val="00B274C1"/>
    <w:rsid w:val="00B27934"/>
    <w:rsid w:val="00B27F53"/>
    <w:rsid w:val="00B27FA1"/>
    <w:rsid w:val="00B3047A"/>
    <w:rsid w:val="00B30681"/>
    <w:rsid w:val="00B307DB"/>
    <w:rsid w:val="00B3089B"/>
    <w:rsid w:val="00B30DE6"/>
    <w:rsid w:val="00B30FC8"/>
    <w:rsid w:val="00B31343"/>
    <w:rsid w:val="00B317C9"/>
    <w:rsid w:val="00B317D8"/>
    <w:rsid w:val="00B319E7"/>
    <w:rsid w:val="00B323EC"/>
    <w:rsid w:val="00B32618"/>
    <w:rsid w:val="00B32CFC"/>
    <w:rsid w:val="00B32D81"/>
    <w:rsid w:val="00B3419C"/>
    <w:rsid w:val="00B3490E"/>
    <w:rsid w:val="00B358ED"/>
    <w:rsid w:val="00B36387"/>
    <w:rsid w:val="00B36414"/>
    <w:rsid w:val="00B36438"/>
    <w:rsid w:val="00B36ABA"/>
    <w:rsid w:val="00B36AD2"/>
    <w:rsid w:val="00B36F08"/>
    <w:rsid w:val="00B37569"/>
    <w:rsid w:val="00B37873"/>
    <w:rsid w:val="00B40359"/>
    <w:rsid w:val="00B40CD1"/>
    <w:rsid w:val="00B4128F"/>
    <w:rsid w:val="00B422F9"/>
    <w:rsid w:val="00B42637"/>
    <w:rsid w:val="00B428C2"/>
    <w:rsid w:val="00B42907"/>
    <w:rsid w:val="00B42E09"/>
    <w:rsid w:val="00B431B6"/>
    <w:rsid w:val="00B43937"/>
    <w:rsid w:val="00B4399A"/>
    <w:rsid w:val="00B43B26"/>
    <w:rsid w:val="00B43E4A"/>
    <w:rsid w:val="00B43E90"/>
    <w:rsid w:val="00B442D2"/>
    <w:rsid w:val="00B448B1"/>
    <w:rsid w:val="00B44DA1"/>
    <w:rsid w:val="00B44FBF"/>
    <w:rsid w:val="00B45295"/>
    <w:rsid w:val="00B4597C"/>
    <w:rsid w:val="00B45D84"/>
    <w:rsid w:val="00B45DB8"/>
    <w:rsid w:val="00B462F0"/>
    <w:rsid w:val="00B4630B"/>
    <w:rsid w:val="00B4650B"/>
    <w:rsid w:val="00B479F5"/>
    <w:rsid w:val="00B47D96"/>
    <w:rsid w:val="00B50225"/>
    <w:rsid w:val="00B50D2D"/>
    <w:rsid w:val="00B50DFE"/>
    <w:rsid w:val="00B515CB"/>
    <w:rsid w:val="00B5205A"/>
    <w:rsid w:val="00B5223B"/>
    <w:rsid w:val="00B528DF"/>
    <w:rsid w:val="00B53311"/>
    <w:rsid w:val="00B5382C"/>
    <w:rsid w:val="00B53B1C"/>
    <w:rsid w:val="00B53B3F"/>
    <w:rsid w:val="00B53B92"/>
    <w:rsid w:val="00B53DE5"/>
    <w:rsid w:val="00B5470F"/>
    <w:rsid w:val="00B5493D"/>
    <w:rsid w:val="00B54A0C"/>
    <w:rsid w:val="00B54D92"/>
    <w:rsid w:val="00B54EB7"/>
    <w:rsid w:val="00B5556B"/>
    <w:rsid w:val="00B5563F"/>
    <w:rsid w:val="00B55936"/>
    <w:rsid w:val="00B559C8"/>
    <w:rsid w:val="00B55CD2"/>
    <w:rsid w:val="00B55D66"/>
    <w:rsid w:val="00B55FF9"/>
    <w:rsid w:val="00B5635E"/>
    <w:rsid w:val="00B56CB1"/>
    <w:rsid w:val="00B56D60"/>
    <w:rsid w:val="00B56D68"/>
    <w:rsid w:val="00B56E32"/>
    <w:rsid w:val="00B574CE"/>
    <w:rsid w:val="00B6027F"/>
    <w:rsid w:val="00B608D8"/>
    <w:rsid w:val="00B608D9"/>
    <w:rsid w:val="00B60A3F"/>
    <w:rsid w:val="00B6126D"/>
    <w:rsid w:val="00B61365"/>
    <w:rsid w:val="00B6140C"/>
    <w:rsid w:val="00B6145A"/>
    <w:rsid w:val="00B61C38"/>
    <w:rsid w:val="00B622E7"/>
    <w:rsid w:val="00B62F9D"/>
    <w:rsid w:val="00B6342F"/>
    <w:rsid w:val="00B634AD"/>
    <w:rsid w:val="00B63BC7"/>
    <w:rsid w:val="00B645BC"/>
    <w:rsid w:val="00B64B00"/>
    <w:rsid w:val="00B65108"/>
    <w:rsid w:val="00B65178"/>
    <w:rsid w:val="00B666ED"/>
    <w:rsid w:val="00B66F12"/>
    <w:rsid w:val="00B675FB"/>
    <w:rsid w:val="00B67BC4"/>
    <w:rsid w:val="00B67D6C"/>
    <w:rsid w:val="00B70329"/>
    <w:rsid w:val="00B70615"/>
    <w:rsid w:val="00B7085A"/>
    <w:rsid w:val="00B732BF"/>
    <w:rsid w:val="00B733AE"/>
    <w:rsid w:val="00B734A0"/>
    <w:rsid w:val="00B73787"/>
    <w:rsid w:val="00B73908"/>
    <w:rsid w:val="00B73BB4"/>
    <w:rsid w:val="00B73BDA"/>
    <w:rsid w:val="00B73FF6"/>
    <w:rsid w:val="00B75123"/>
    <w:rsid w:val="00B759C8"/>
    <w:rsid w:val="00B76499"/>
    <w:rsid w:val="00B76736"/>
    <w:rsid w:val="00B767DF"/>
    <w:rsid w:val="00B7698B"/>
    <w:rsid w:val="00B76C91"/>
    <w:rsid w:val="00B76CD9"/>
    <w:rsid w:val="00B7718E"/>
    <w:rsid w:val="00B779EF"/>
    <w:rsid w:val="00B77F8E"/>
    <w:rsid w:val="00B8058C"/>
    <w:rsid w:val="00B8071F"/>
    <w:rsid w:val="00B81456"/>
    <w:rsid w:val="00B82206"/>
    <w:rsid w:val="00B82994"/>
    <w:rsid w:val="00B83486"/>
    <w:rsid w:val="00B840CC"/>
    <w:rsid w:val="00B845E6"/>
    <w:rsid w:val="00B846C9"/>
    <w:rsid w:val="00B84898"/>
    <w:rsid w:val="00B84CAA"/>
    <w:rsid w:val="00B85785"/>
    <w:rsid w:val="00B85792"/>
    <w:rsid w:val="00B85A41"/>
    <w:rsid w:val="00B85C19"/>
    <w:rsid w:val="00B861A7"/>
    <w:rsid w:val="00B8655C"/>
    <w:rsid w:val="00B8664D"/>
    <w:rsid w:val="00B867AD"/>
    <w:rsid w:val="00B867F4"/>
    <w:rsid w:val="00B86B52"/>
    <w:rsid w:val="00B8713A"/>
    <w:rsid w:val="00B87261"/>
    <w:rsid w:val="00B872C3"/>
    <w:rsid w:val="00B8760E"/>
    <w:rsid w:val="00B87999"/>
    <w:rsid w:val="00B87BCC"/>
    <w:rsid w:val="00B87C23"/>
    <w:rsid w:val="00B87E2B"/>
    <w:rsid w:val="00B900D5"/>
    <w:rsid w:val="00B90272"/>
    <w:rsid w:val="00B903CF"/>
    <w:rsid w:val="00B90A66"/>
    <w:rsid w:val="00B90BE9"/>
    <w:rsid w:val="00B91104"/>
    <w:rsid w:val="00B92397"/>
    <w:rsid w:val="00B92B22"/>
    <w:rsid w:val="00B92D49"/>
    <w:rsid w:val="00B92EAF"/>
    <w:rsid w:val="00B92F0E"/>
    <w:rsid w:val="00B933F6"/>
    <w:rsid w:val="00B935E3"/>
    <w:rsid w:val="00B93F05"/>
    <w:rsid w:val="00B94D9C"/>
    <w:rsid w:val="00B95295"/>
    <w:rsid w:val="00B956BA"/>
    <w:rsid w:val="00B95867"/>
    <w:rsid w:val="00B95B09"/>
    <w:rsid w:val="00B95D4B"/>
    <w:rsid w:val="00B962D5"/>
    <w:rsid w:val="00B96A06"/>
    <w:rsid w:val="00B96E6D"/>
    <w:rsid w:val="00B97568"/>
    <w:rsid w:val="00B97825"/>
    <w:rsid w:val="00BA00DC"/>
    <w:rsid w:val="00BA00E6"/>
    <w:rsid w:val="00BA01F2"/>
    <w:rsid w:val="00BA0585"/>
    <w:rsid w:val="00BA0D6A"/>
    <w:rsid w:val="00BA0DFB"/>
    <w:rsid w:val="00BA1341"/>
    <w:rsid w:val="00BA13D4"/>
    <w:rsid w:val="00BA2298"/>
    <w:rsid w:val="00BA26CF"/>
    <w:rsid w:val="00BA26ED"/>
    <w:rsid w:val="00BA2B42"/>
    <w:rsid w:val="00BA30B2"/>
    <w:rsid w:val="00BA35C0"/>
    <w:rsid w:val="00BA3956"/>
    <w:rsid w:val="00BA3A90"/>
    <w:rsid w:val="00BA4048"/>
    <w:rsid w:val="00BA40BD"/>
    <w:rsid w:val="00BA4185"/>
    <w:rsid w:val="00BA4871"/>
    <w:rsid w:val="00BA527D"/>
    <w:rsid w:val="00BA54A3"/>
    <w:rsid w:val="00BA568F"/>
    <w:rsid w:val="00BA5701"/>
    <w:rsid w:val="00BA632C"/>
    <w:rsid w:val="00BA647E"/>
    <w:rsid w:val="00BA6505"/>
    <w:rsid w:val="00BA6577"/>
    <w:rsid w:val="00BA699B"/>
    <w:rsid w:val="00BA6A44"/>
    <w:rsid w:val="00BA6D33"/>
    <w:rsid w:val="00BA7663"/>
    <w:rsid w:val="00BB0AEE"/>
    <w:rsid w:val="00BB196C"/>
    <w:rsid w:val="00BB28BB"/>
    <w:rsid w:val="00BB28D1"/>
    <w:rsid w:val="00BB293C"/>
    <w:rsid w:val="00BB2AD6"/>
    <w:rsid w:val="00BB2E4D"/>
    <w:rsid w:val="00BB31E1"/>
    <w:rsid w:val="00BB32E1"/>
    <w:rsid w:val="00BB3467"/>
    <w:rsid w:val="00BB3C1A"/>
    <w:rsid w:val="00BB3CA0"/>
    <w:rsid w:val="00BB4024"/>
    <w:rsid w:val="00BB4070"/>
    <w:rsid w:val="00BB420D"/>
    <w:rsid w:val="00BB46AB"/>
    <w:rsid w:val="00BB4A59"/>
    <w:rsid w:val="00BB5244"/>
    <w:rsid w:val="00BB5DBD"/>
    <w:rsid w:val="00BB61EB"/>
    <w:rsid w:val="00BB667A"/>
    <w:rsid w:val="00BB66B1"/>
    <w:rsid w:val="00BB6C5D"/>
    <w:rsid w:val="00BB734A"/>
    <w:rsid w:val="00BB7BF9"/>
    <w:rsid w:val="00BC00D3"/>
    <w:rsid w:val="00BC0AD9"/>
    <w:rsid w:val="00BC1453"/>
    <w:rsid w:val="00BC1B19"/>
    <w:rsid w:val="00BC1E65"/>
    <w:rsid w:val="00BC2665"/>
    <w:rsid w:val="00BC2E1F"/>
    <w:rsid w:val="00BC3061"/>
    <w:rsid w:val="00BC314F"/>
    <w:rsid w:val="00BC3B4B"/>
    <w:rsid w:val="00BC3C31"/>
    <w:rsid w:val="00BC3D41"/>
    <w:rsid w:val="00BC491C"/>
    <w:rsid w:val="00BC4E14"/>
    <w:rsid w:val="00BC580C"/>
    <w:rsid w:val="00BC63F5"/>
    <w:rsid w:val="00BC65FD"/>
    <w:rsid w:val="00BC6859"/>
    <w:rsid w:val="00BC6CBE"/>
    <w:rsid w:val="00BC6F42"/>
    <w:rsid w:val="00BC72F7"/>
    <w:rsid w:val="00BC7460"/>
    <w:rsid w:val="00BC7A3F"/>
    <w:rsid w:val="00BC7B2E"/>
    <w:rsid w:val="00BC7F34"/>
    <w:rsid w:val="00BD05F5"/>
    <w:rsid w:val="00BD061F"/>
    <w:rsid w:val="00BD0ACA"/>
    <w:rsid w:val="00BD0C4D"/>
    <w:rsid w:val="00BD1369"/>
    <w:rsid w:val="00BD15E9"/>
    <w:rsid w:val="00BD16C9"/>
    <w:rsid w:val="00BD1A5B"/>
    <w:rsid w:val="00BD1F0E"/>
    <w:rsid w:val="00BD27AE"/>
    <w:rsid w:val="00BD2D69"/>
    <w:rsid w:val="00BD3166"/>
    <w:rsid w:val="00BD3376"/>
    <w:rsid w:val="00BD373F"/>
    <w:rsid w:val="00BD3741"/>
    <w:rsid w:val="00BD3A9F"/>
    <w:rsid w:val="00BD423B"/>
    <w:rsid w:val="00BD4A82"/>
    <w:rsid w:val="00BD4C0D"/>
    <w:rsid w:val="00BD5219"/>
    <w:rsid w:val="00BD5A44"/>
    <w:rsid w:val="00BD5B37"/>
    <w:rsid w:val="00BD5B4D"/>
    <w:rsid w:val="00BD5CA9"/>
    <w:rsid w:val="00BD5D64"/>
    <w:rsid w:val="00BD6236"/>
    <w:rsid w:val="00BD653B"/>
    <w:rsid w:val="00BD654E"/>
    <w:rsid w:val="00BD68DC"/>
    <w:rsid w:val="00BD6AB0"/>
    <w:rsid w:val="00BD6B70"/>
    <w:rsid w:val="00BD6D37"/>
    <w:rsid w:val="00BD6DBF"/>
    <w:rsid w:val="00BD6DED"/>
    <w:rsid w:val="00BD700C"/>
    <w:rsid w:val="00BD7254"/>
    <w:rsid w:val="00BD76F5"/>
    <w:rsid w:val="00BD77F0"/>
    <w:rsid w:val="00BD7DF6"/>
    <w:rsid w:val="00BE076A"/>
    <w:rsid w:val="00BE08DD"/>
    <w:rsid w:val="00BE0F57"/>
    <w:rsid w:val="00BE16D0"/>
    <w:rsid w:val="00BE1E61"/>
    <w:rsid w:val="00BE1FC9"/>
    <w:rsid w:val="00BE2035"/>
    <w:rsid w:val="00BE24D6"/>
    <w:rsid w:val="00BE25BD"/>
    <w:rsid w:val="00BE2AC1"/>
    <w:rsid w:val="00BE2C6C"/>
    <w:rsid w:val="00BE2D8A"/>
    <w:rsid w:val="00BE2F6B"/>
    <w:rsid w:val="00BE3962"/>
    <w:rsid w:val="00BE48F9"/>
    <w:rsid w:val="00BE5165"/>
    <w:rsid w:val="00BE54D9"/>
    <w:rsid w:val="00BE54F0"/>
    <w:rsid w:val="00BE554B"/>
    <w:rsid w:val="00BE5B61"/>
    <w:rsid w:val="00BE5C37"/>
    <w:rsid w:val="00BE5C6C"/>
    <w:rsid w:val="00BE5CF3"/>
    <w:rsid w:val="00BE6136"/>
    <w:rsid w:val="00BE619C"/>
    <w:rsid w:val="00BE6677"/>
    <w:rsid w:val="00BE67B7"/>
    <w:rsid w:val="00BE695F"/>
    <w:rsid w:val="00BE6E9C"/>
    <w:rsid w:val="00BE7119"/>
    <w:rsid w:val="00BE7290"/>
    <w:rsid w:val="00BE782F"/>
    <w:rsid w:val="00BE7864"/>
    <w:rsid w:val="00BE7AA7"/>
    <w:rsid w:val="00BE7D30"/>
    <w:rsid w:val="00BE7D6D"/>
    <w:rsid w:val="00BF0100"/>
    <w:rsid w:val="00BF08C2"/>
    <w:rsid w:val="00BF09BC"/>
    <w:rsid w:val="00BF0D75"/>
    <w:rsid w:val="00BF0DA4"/>
    <w:rsid w:val="00BF129E"/>
    <w:rsid w:val="00BF1753"/>
    <w:rsid w:val="00BF17BD"/>
    <w:rsid w:val="00BF1838"/>
    <w:rsid w:val="00BF2148"/>
    <w:rsid w:val="00BF23EA"/>
    <w:rsid w:val="00BF2825"/>
    <w:rsid w:val="00BF294B"/>
    <w:rsid w:val="00BF2DF7"/>
    <w:rsid w:val="00BF2E5D"/>
    <w:rsid w:val="00BF30D9"/>
    <w:rsid w:val="00BF33FC"/>
    <w:rsid w:val="00BF35BC"/>
    <w:rsid w:val="00BF36D7"/>
    <w:rsid w:val="00BF36EC"/>
    <w:rsid w:val="00BF376A"/>
    <w:rsid w:val="00BF4085"/>
    <w:rsid w:val="00BF42B6"/>
    <w:rsid w:val="00BF505F"/>
    <w:rsid w:val="00BF5111"/>
    <w:rsid w:val="00BF5F4A"/>
    <w:rsid w:val="00BF6176"/>
    <w:rsid w:val="00BF69EF"/>
    <w:rsid w:val="00BF6A93"/>
    <w:rsid w:val="00BF6C57"/>
    <w:rsid w:val="00BF707C"/>
    <w:rsid w:val="00BF745D"/>
    <w:rsid w:val="00BF7583"/>
    <w:rsid w:val="00BF792A"/>
    <w:rsid w:val="00BF7B91"/>
    <w:rsid w:val="00BF7E9D"/>
    <w:rsid w:val="00C0024F"/>
    <w:rsid w:val="00C01286"/>
    <w:rsid w:val="00C01BC3"/>
    <w:rsid w:val="00C0202D"/>
    <w:rsid w:val="00C0208C"/>
    <w:rsid w:val="00C024D4"/>
    <w:rsid w:val="00C027A4"/>
    <w:rsid w:val="00C02881"/>
    <w:rsid w:val="00C02F88"/>
    <w:rsid w:val="00C04161"/>
    <w:rsid w:val="00C043B1"/>
    <w:rsid w:val="00C04B28"/>
    <w:rsid w:val="00C04DE0"/>
    <w:rsid w:val="00C051C9"/>
    <w:rsid w:val="00C05553"/>
    <w:rsid w:val="00C06397"/>
    <w:rsid w:val="00C06935"/>
    <w:rsid w:val="00C06F72"/>
    <w:rsid w:val="00C06F82"/>
    <w:rsid w:val="00C07B49"/>
    <w:rsid w:val="00C07EAC"/>
    <w:rsid w:val="00C07F3A"/>
    <w:rsid w:val="00C10519"/>
    <w:rsid w:val="00C111A9"/>
    <w:rsid w:val="00C11933"/>
    <w:rsid w:val="00C1195F"/>
    <w:rsid w:val="00C11DCB"/>
    <w:rsid w:val="00C1219E"/>
    <w:rsid w:val="00C12396"/>
    <w:rsid w:val="00C126D5"/>
    <w:rsid w:val="00C126F8"/>
    <w:rsid w:val="00C12810"/>
    <w:rsid w:val="00C13081"/>
    <w:rsid w:val="00C130F0"/>
    <w:rsid w:val="00C13559"/>
    <w:rsid w:val="00C13DA3"/>
    <w:rsid w:val="00C142AE"/>
    <w:rsid w:val="00C1453F"/>
    <w:rsid w:val="00C14BA7"/>
    <w:rsid w:val="00C14C2B"/>
    <w:rsid w:val="00C15C55"/>
    <w:rsid w:val="00C1670F"/>
    <w:rsid w:val="00C16B4D"/>
    <w:rsid w:val="00C170A5"/>
    <w:rsid w:val="00C1751B"/>
    <w:rsid w:val="00C1756F"/>
    <w:rsid w:val="00C1777E"/>
    <w:rsid w:val="00C17E26"/>
    <w:rsid w:val="00C17FDF"/>
    <w:rsid w:val="00C2004D"/>
    <w:rsid w:val="00C20C76"/>
    <w:rsid w:val="00C20EC2"/>
    <w:rsid w:val="00C21314"/>
    <w:rsid w:val="00C216C4"/>
    <w:rsid w:val="00C21752"/>
    <w:rsid w:val="00C23145"/>
    <w:rsid w:val="00C23716"/>
    <w:rsid w:val="00C237B9"/>
    <w:rsid w:val="00C23C09"/>
    <w:rsid w:val="00C23CA6"/>
    <w:rsid w:val="00C24544"/>
    <w:rsid w:val="00C2493F"/>
    <w:rsid w:val="00C24ED8"/>
    <w:rsid w:val="00C24FA6"/>
    <w:rsid w:val="00C2592B"/>
    <w:rsid w:val="00C259E7"/>
    <w:rsid w:val="00C25D8C"/>
    <w:rsid w:val="00C26320"/>
    <w:rsid w:val="00C27235"/>
    <w:rsid w:val="00C3053F"/>
    <w:rsid w:val="00C30730"/>
    <w:rsid w:val="00C31326"/>
    <w:rsid w:val="00C313F3"/>
    <w:rsid w:val="00C314A0"/>
    <w:rsid w:val="00C31829"/>
    <w:rsid w:val="00C3187A"/>
    <w:rsid w:val="00C31BAD"/>
    <w:rsid w:val="00C31CA0"/>
    <w:rsid w:val="00C32082"/>
    <w:rsid w:val="00C3219F"/>
    <w:rsid w:val="00C3292E"/>
    <w:rsid w:val="00C32E31"/>
    <w:rsid w:val="00C33799"/>
    <w:rsid w:val="00C3402B"/>
    <w:rsid w:val="00C3435D"/>
    <w:rsid w:val="00C34496"/>
    <w:rsid w:val="00C34525"/>
    <w:rsid w:val="00C34844"/>
    <w:rsid w:val="00C35125"/>
    <w:rsid w:val="00C35688"/>
    <w:rsid w:val="00C35F09"/>
    <w:rsid w:val="00C36035"/>
    <w:rsid w:val="00C360B0"/>
    <w:rsid w:val="00C36165"/>
    <w:rsid w:val="00C36474"/>
    <w:rsid w:val="00C3663C"/>
    <w:rsid w:val="00C36683"/>
    <w:rsid w:val="00C36F28"/>
    <w:rsid w:val="00C37F8D"/>
    <w:rsid w:val="00C40165"/>
    <w:rsid w:val="00C403B2"/>
    <w:rsid w:val="00C41427"/>
    <w:rsid w:val="00C414C0"/>
    <w:rsid w:val="00C41621"/>
    <w:rsid w:val="00C41A3D"/>
    <w:rsid w:val="00C41F51"/>
    <w:rsid w:val="00C43162"/>
    <w:rsid w:val="00C432E7"/>
    <w:rsid w:val="00C4391F"/>
    <w:rsid w:val="00C44050"/>
    <w:rsid w:val="00C44140"/>
    <w:rsid w:val="00C44542"/>
    <w:rsid w:val="00C44622"/>
    <w:rsid w:val="00C45D3A"/>
    <w:rsid w:val="00C45E69"/>
    <w:rsid w:val="00C469CC"/>
    <w:rsid w:val="00C46B13"/>
    <w:rsid w:val="00C471BF"/>
    <w:rsid w:val="00C475CC"/>
    <w:rsid w:val="00C47855"/>
    <w:rsid w:val="00C47E9F"/>
    <w:rsid w:val="00C50215"/>
    <w:rsid w:val="00C50E23"/>
    <w:rsid w:val="00C50F40"/>
    <w:rsid w:val="00C51395"/>
    <w:rsid w:val="00C51930"/>
    <w:rsid w:val="00C51B2F"/>
    <w:rsid w:val="00C51B5B"/>
    <w:rsid w:val="00C52441"/>
    <w:rsid w:val="00C52652"/>
    <w:rsid w:val="00C52B42"/>
    <w:rsid w:val="00C52CAB"/>
    <w:rsid w:val="00C53091"/>
    <w:rsid w:val="00C53757"/>
    <w:rsid w:val="00C5380C"/>
    <w:rsid w:val="00C54327"/>
    <w:rsid w:val="00C544F6"/>
    <w:rsid w:val="00C54580"/>
    <w:rsid w:val="00C54591"/>
    <w:rsid w:val="00C55175"/>
    <w:rsid w:val="00C551C8"/>
    <w:rsid w:val="00C55371"/>
    <w:rsid w:val="00C55EBB"/>
    <w:rsid w:val="00C563F8"/>
    <w:rsid w:val="00C569AF"/>
    <w:rsid w:val="00C56EC0"/>
    <w:rsid w:val="00C56FCD"/>
    <w:rsid w:val="00C5732E"/>
    <w:rsid w:val="00C576CF"/>
    <w:rsid w:val="00C57ABA"/>
    <w:rsid w:val="00C6044E"/>
    <w:rsid w:val="00C6146E"/>
    <w:rsid w:val="00C615A4"/>
    <w:rsid w:val="00C61646"/>
    <w:rsid w:val="00C6180A"/>
    <w:rsid w:val="00C61D1D"/>
    <w:rsid w:val="00C61DFE"/>
    <w:rsid w:val="00C61FC9"/>
    <w:rsid w:val="00C625A4"/>
    <w:rsid w:val="00C62971"/>
    <w:rsid w:val="00C62FAB"/>
    <w:rsid w:val="00C63C77"/>
    <w:rsid w:val="00C63E2A"/>
    <w:rsid w:val="00C642A4"/>
    <w:rsid w:val="00C64487"/>
    <w:rsid w:val="00C64D45"/>
    <w:rsid w:val="00C64F45"/>
    <w:rsid w:val="00C653CB"/>
    <w:rsid w:val="00C65BD6"/>
    <w:rsid w:val="00C66922"/>
    <w:rsid w:val="00C66FE9"/>
    <w:rsid w:val="00C67245"/>
    <w:rsid w:val="00C67D57"/>
    <w:rsid w:val="00C67FE9"/>
    <w:rsid w:val="00C703CC"/>
    <w:rsid w:val="00C7054B"/>
    <w:rsid w:val="00C70EAD"/>
    <w:rsid w:val="00C70FE4"/>
    <w:rsid w:val="00C711C5"/>
    <w:rsid w:val="00C716A9"/>
    <w:rsid w:val="00C71EEF"/>
    <w:rsid w:val="00C72135"/>
    <w:rsid w:val="00C726A8"/>
    <w:rsid w:val="00C72786"/>
    <w:rsid w:val="00C73018"/>
    <w:rsid w:val="00C7338F"/>
    <w:rsid w:val="00C734BD"/>
    <w:rsid w:val="00C73812"/>
    <w:rsid w:val="00C73C9A"/>
    <w:rsid w:val="00C73D74"/>
    <w:rsid w:val="00C741E7"/>
    <w:rsid w:val="00C74328"/>
    <w:rsid w:val="00C74777"/>
    <w:rsid w:val="00C748D8"/>
    <w:rsid w:val="00C74B22"/>
    <w:rsid w:val="00C74E19"/>
    <w:rsid w:val="00C752D9"/>
    <w:rsid w:val="00C762EC"/>
    <w:rsid w:val="00C77218"/>
    <w:rsid w:val="00C774EB"/>
    <w:rsid w:val="00C7770F"/>
    <w:rsid w:val="00C77D6C"/>
    <w:rsid w:val="00C77EE8"/>
    <w:rsid w:val="00C80570"/>
    <w:rsid w:val="00C80703"/>
    <w:rsid w:val="00C80F23"/>
    <w:rsid w:val="00C811DF"/>
    <w:rsid w:val="00C81A45"/>
    <w:rsid w:val="00C81AB3"/>
    <w:rsid w:val="00C81E76"/>
    <w:rsid w:val="00C82750"/>
    <w:rsid w:val="00C827F6"/>
    <w:rsid w:val="00C835E5"/>
    <w:rsid w:val="00C838EE"/>
    <w:rsid w:val="00C840F5"/>
    <w:rsid w:val="00C84374"/>
    <w:rsid w:val="00C843DA"/>
    <w:rsid w:val="00C845FF"/>
    <w:rsid w:val="00C851F8"/>
    <w:rsid w:val="00C8534C"/>
    <w:rsid w:val="00C85403"/>
    <w:rsid w:val="00C85A09"/>
    <w:rsid w:val="00C86AFE"/>
    <w:rsid w:val="00C86EF9"/>
    <w:rsid w:val="00C876AB"/>
    <w:rsid w:val="00C87861"/>
    <w:rsid w:val="00C879AA"/>
    <w:rsid w:val="00C87F86"/>
    <w:rsid w:val="00C900D5"/>
    <w:rsid w:val="00C903C3"/>
    <w:rsid w:val="00C904CF"/>
    <w:rsid w:val="00C90937"/>
    <w:rsid w:val="00C90D36"/>
    <w:rsid w:val="00C90E63"/>
    <w:rsid w:val="00C9164A"/>
    <w:rsid w:val="00C91A08"/>
    <w:rsid w:val="00C91BD0"/>
    <w:rsid w:val="00C9235D"/>
    <w:rsid w:val="00C92990"/>
    <w:rsid w:val="00C92ED6"/>
    <w:rsid w:val="00C932AB"/>
    <w:rsid w:val="00C933CD"/>
    <w:rsid w:val="00C934D5"/>
    <w:rsid w:val="00C9390B"/>
    <w:rsid w:val="00C93BB1"/>
    <w:rsid w:val="00C93E75"/>
    <w:rsid w:val="00C94276"/>
    <w:rsid w:val="00C94F31"/>
    <w:rsid w:val="00C954C7"/>
    <w:rsid w:val="00C95B07"/>
    <w:rsid w:val="00C962A1"/>
    <w:rsid w:val="00C964D4"/>
    <w:rsid w:val="00C977EE"/>
    <w:rsid w:val="00CA0147"/>
    <w:rsid w:val="00CA0200"/>
    <w:rsid w:val="00CA02AB"/>
    <w:rsid w:val="00CA0645"/>
    <w:rsid w:val="00CA0677"/>
    <w:rsid w:val="00CA0C52"/>
    <w:rsid w:val="00CA11D5"/>
    <w:rsid w:val="00CA1247"/>
    <w:rsid w:val="00CA14A6"/>
    <w:rsid w:val="00CA1A7A"/>
    <w:rsid w:val="00CA1E27"/>
    <w:rsid w:val="00CA1E5B"/>
    <w:rsid w:val="00CA1E6E"/>
    <w:rsid w:val="00CA3214"/>
    <w:rsid w:val="00CA33C2"/>
    <w:rsid w:val="00CA3597"/>
    <w:rsid w:val="00CA3D1C"/>
    <w:rsid w:val="00CA3ED9"/>
    <w:rsid w:val="00CA46CA"/>
    <w:rsid w:val="00CA4721"/>
    <w:rsid w:val="00CA4974"/>
    <w:rsid w:val="00CA4D94"/>
    <w:rsid w:val="00CA4E7A"/>
    <w:rsid w:val="00CA5225"/>
    <w:rsid w:val="00CA6416"/>
    <w:rsid w:val="00CA79BB"/>
    <w:rsid w:val="00CA7C23"/>
    <w:rsid w:val="00CA7FBD"/>
    <w:rsid w:val="00CB006A"/>
    <w:rsid w:val="00CB0126"/>
    <w:rsid w:val="00CB0F41"/>
    <w:rsid w:val="00CB15C7"/>
    <w:rsid w:val="00CB17C6"/>
    <w:rsid w:val="00CB2066"/>
    <w:rsid w:val="00CB24E5"/>
    <w:rsid w:val="00CB2BCE"/>
    <w:rsid w:val="00CB3120"/>
    <w:rsid w:val="00CB3798"/>
    <w:rsid w:val="00CB4204"/>
    <w:rsid w:val="00CB4C99"/>
    <w:rsid w:val="00CB504E"/>
    <w:rsid w:val="00CB51C5"/>
    <w:rsid w:val="00CB55EC"/>
    <w:rsid w:val="00CB5BB6"/>
    <w:rsid w:val="00CB5FF4"/>
    <w:rsid w:val="00CB61D9"/>
    <w:rsid w:val="00CB62B9"/>
    <w:rsid w:val="00CB6394"/>
    <w:rsid w:val="00CB71C8"/>
    <w:rsid w:val="00CB7362"/>
    <w:rsid w:val="00CB79B9"/>
    <w:rsid w:val="00CB7C71"/>
    <w:rsid w:val="00CC0598"/>
    <w:rsid w:val="00CC07B8"/>
    <w:rsid w:val="00CC0DD7"/>
    <w:rsid w:val="00CC1803"/>
    <w:rsid w:val="00CC197A"/>
    <w:rsid w:val="00CC1CC1"/>
    <w:rsid w:val="00CC1E88"/>
    <w:rsid w:val="00CC2684"/>
    <w:rsid w:val="00CC26D4"/>
    <w:rsid w:val="00CC2732"/>
    <w:rsid w:val="00CC277C"/>
    <w:rsid w:val="00CC2907"/>
    <w:rsid w:val="00CC2D43"/>
    <w:rsid w:val="00CC3874"/>
    <w:rsid w:val="00CC51CF"/>
    <w:rsid w:val="00CC5921"/>
    <w:rsid w:val="00CC5D98"/>
    <w:rsid w:val="00CC5E8A"/>
    <w:rsid w:val="00CC6BDD"/>
    <w:rsid w:val="00CC6D0B"/>
    <w:rsid w:val="00CC7001"/>
    <w:rsid w:val="00CC72EE"/>
    <w:rsid w:val="00CC777F"/>
    <w:rsid w:val="00CC7817"/>
    <w:rsid w:val="00CC7995"/>
    <w:rsid w:val="00CC7B74"/>
    <w:rsid w:val="00CC7F1E"/>
    <w:rsid w:val="00CD0E4E"/>
    <w:rsid w:val="00CD0EA8"/>
    <w:rsid w:val="00CD129C"/>
    <w:rsid w:val="00CD1AFD"/>
    <w:rsid w:val="00CD1E43"/>
    <w:rsid w:val="00CD22C2"/>
    <w:rsid w:val="00CD29F2"/>
    <w:rsid w:val="00CD2AF8"/>
    <w:rsid w:val="00CD36F3"/>
    <w:rsid w:val="00CD3F51"/>
    <w:rsid w:val="00CD41A1"/>
    <w:rsid w:val="00CD41B3"/>
    <w:rsid w:val="00CD44E7"/>
    <w:rsid w:val="00CD4A2E"/>
    <w:rsid w:val="00CD4D01"/>
    <w:rsid w:val="00CD4FFC"/>
    <w:rsid w:val="00CD53E7"/>
    <w:rsid w:val="00CD54F6"/>
    <w:rsid w:val="00CD611A"/>
    <w:rsid w:val="00CD62DD"/>
    <w:rsid w:val="00CD65FE"/>
    <w:rsid w:val="00CD692A"/>
    <w:rsid w:val="00CD78B1"/>
    <w:rsid w:val="00CD78B7"/>
    <w:rsid w:val="00CE02FD"/>
    <w:rsid w:val="00CE0799"/>
    <w:rsid w:val="00CE080B"/>
    <w:rsid w:val="00CE0B27"/>
    <w:rsid w:val="00CE1345"/>
    <w:rsid w:val="00CE13BD"/>
    <w:rsid w:val="00CE1910"/>
    <w:rsid w:val="00CE23D6"/>
    <w:rsid w:val="00CE2483"/>
    <w:rsid w:val="00CE28E7"/>
    <w:rsid w:val="00CE298E"/>
    <w:rsid w:val="00CE29A3"/>
    <w:rsid w:val="00CE2C74"/>
    <w:rsid w:val="00CE30F3"/>
    <w:rsid w:val="00CE311F"/>
    <w:rsid w:val="00CE3133"/>
    <w:rsid w:val="00CE3DC3"/>
    <w:rsid w:val="00CE4108"/>
    <w:rsid w:val="00CE4414"/>
    <w:rsid w:val="00CE4C3C"/>
    <w:rsid w:val="00CE4CD3"/>
    <w:rsid w:val="00CE4DF7"/>
    <w:rsid w:val="00CE51BC"/>
    <w:rsid w:val="00CE551F"/>
    <w:rsid w:val="00CE57E8"/>
    <w:rsid w:val="00CE58A0"/>
    <w:rsid w:val="00CE5BB7"/>
    <w:rsid w:val="00CE72F1"/>
    <w:rsid w:val="00CE7340"/>
    <w:rsid w:val="00CE753A"/>
    <w:rsid w:val="00CE7877"/>
    <w:rsid w:val="00CE78D7"/>
    <w:rsid w:val="00CE7B62"/>
    <w:rsid w:val="00CE7ED3"/>
    <w:rsid w:val="00CF028E"/>
    <w:rsid w:val="00CF040D"/>
    <w:rsid w:val="00CF0F1D"/>
    <w:rsid w:val="00CF1494"/>
    <w:rsid w:val="00CF15D4"/>
    <w:rsid w:val="00CF1AB3"/>
    <w:rsid w:val="00CF1B4E"/>
    <w:rsid w:val="00CF1BE6"/>
    <w:rsid w:val="00CF23F3"/>
    <w:rsid w:val="00CF2C1D"/>
    <w:rsid w:val="00CF34C0"/>
    <w:rsid w:val="00CF36BC"/>
    <w:rsid w:val="00CF379D"/>
    <w:rsid w:val="00CF451F"/>
    <w:rsid w:val="00CF48FB"/>
    <w:rsid w:val="00CF4F3F"/>
    <w:rsid w:val="00CF55A1"/>
    <w:rsid w:val="00CF597C"/>
    <w:rsid w:val="00CF5DA6"/>
    <w:rsid w:val="00CF6370"/>
    <w:rsid w:val="00CF6F35"/>
    <w:rsid w:val="00CF735C"/>
    <w:rsid w:val="00CF77EC"/>
    <w:rsid w:val="00D00B0B"/>
    <w:rsid w:val="00D00C68"/>
    <w:rsid w:val="00D01312"/>
    <w:rsid w:val="00D01367"/>
    <w:rsid w:val="00D01482"/>
    <w:rsid w:val="00D014CB"/>
    <w:rsid w:val="00D01665"/>
    <w:rsid w:val="00D02290"/>
    <w:rsid w:val="00D026E6"/>
    <w:rsid w:val="00D02843"/>
    <w:rsid w:val="00D028C3"/>
    <w:rsid w:val="00D03126"/>
    <w:rsid w:val="00D0340E"/>
    <w:rsid w:val="00D034C4"/>
    <w:rsid w:val="00D0406D"/>
    <w:rsid w:val="00D0438F"/>
    <w:rsid w:val="00D04974"/>
    <w:rsid w:val="00D04C94"/>
    <w:rsid w:val="00D04F83"/>
    <w:rsid w:val="00D05163"/>
    <w:rsid w:val="00D05CD1"/>
    <w:rsid w:val="00D06436"/>
    <w:rsid w:val="00D06442"/>
    <w:rsid w:val="00D06A7C"/>
    <w:rsid w:val="00D06AF5"/>
    <w:rsid w:val="00D06CFE"/>
    <w:rsid w:val="00D0744D"/>
    <w:rsid w:val="00D07947"/>
    <w:rsid w:val="00D07B61"/>
    <w:rsid w:val="00D07D5D"/>
    <w:rsid w:val="00D07E34"/>
    <w:rsid w:val="00D07E5F"/>
    <w:rsid w:val="00D07EC5"/>
    <w:rsid w:val="00D104D0"/>
    <w:rsid w:val="00D1067F"/>
    <w:rsid w:val="00D11329"/>
    <w:rsid w:val="00D113A4"/>
    <w:rsid w:val="00D11DA7"/>
    <w:rsid w:val="00D11DC3"/>
    <w:rsid w:val="00D1243D"/>
    <w:rsid w:val="00D12992"/>
    <w:rsid w:val="00D1324F"/>
    <w:rsid w:val="00D136E9"/>
    <w:rsid w:val="00D13883"/>
    <w:rsid w:val="00D13A37"/>
    <w:rsid w:val="00D13D29"/>
    <w:rsid w:val="00D13EF4"/>
    <w:rsid w:val="00D1400F"/>
    <w:rsid w:val="00D147B5"/>
    <w:rsid w:val="00D14B31"/>
    <w:rsid w:val="00D14B37"/>
    <w:rsid w:val="00D14BF9"/>
    <w:rsid w:val="00D150DF"/>
    <w:rsid w:val="00D1532A"/>
    <w:rsid w:val="00D15BA8"/>
    <w:rsid w:val="00D16ADA"/>
    <w:rsid w:val="00D17348"/>
    <w:rsid w:val="00D173D9"/>
    <w:rsid w:val="00D177C5"/>
    <w:rsid w:val="00D1788F"/>
    <w:rsid w:val="00D17C77"/>
    <w:rsid w:val="00D17C96"/>
    <w:rsid w:val="00D17D93"/>
    <w:rsid w:val="00D2000B"/>
    <w:rsid w:val="00D20020"/>
    <w:rsid w:val="00D2036E"/>
    <w:rsid w:val="00D20394"/>
    <w:rsid w:val="00D205DA"/>
    <w:rsid w:val="00D2069E"/>
    <w:rsid w:val="00D20EE7"/>
    <w:rsid w:val="00D20FB7"/>
    <w:rsid w:val="00D21085"/>
    <w:rsid w:val="00D211E3"/>
    <w:rsid w:val="00D213CA"/>
    <w:rsid w:val="00D21438"/>
    <w:rsid w:val="00D2148D"/>
    <w:rsid w:val="00D215F8"/>
    <w:rsid w:val="00D218A4"/>
    <w:rsid w:val="00D21FDE"/>
    <w:rsid w:val="00D22137"/>
    <w:rsid w:val="00D22255"/>
    <w:rsid w:val="00D2255C"/>
    <w:rsid w:val="00D22AB7"/>
    <w:rsid w:val="00D22F41"/>
    <w:rsid w:val="00D23921"/>
    <w:rsid w:val="00D24270"/>
    <w:rsid w:val="00D24509"/>
    <w:rsid w:val="00D2454A"/>
    <w:rsid w:val="00D24CBA"/>
    <w:rsid w:val="00D25127"/>
    <w:rsid w:val="00D254E9"/>
    <w:rsid w:val="00D25572"/>
    <w:rsid w:val="00D25687"/>
    <w:rsid w:val="00D257B7"/>
    <w:rsid w:val="00D262A5"/>
    <w:rsid w:val="00D26934"/>
    <w:rsid w:val="00D272E6"/>
    <w:rsid w:val="00D2748A"/>
    <w:rsid w:val="00D274C6"/>
    <w:rsid w:val="00D27602"/>
    <w:rsid w:val="00D276DC"/>
    <w:rsid w:val="00D27799"/>
    <w:rsid w:val="00D27CC1"/>
    <w:rsid w:val="00D30050"/>
    <w:rsid w:val="00D304F1"/>
    <w:rsid w:val="00D30535"/>
    <w:rsid w:val="00D3053D"/>
    <w:rsid w:val="00D30E2E"/>
    <w:rsid w:val="00D31037"/>
    <w:rsid w:val="00D31286"/>
    <w:rsid w:val="00D31877"/>
    <w:rsid w:val="00D323C3"/>
    <w:rsid w:val="00D3257B"/>
    <w:rsid w:val="00D32D39"/>
    <w:rsid w:val="00D33068"/>
    <w:rsid w:val="00D331CA"/>
    <w:rsid w:val="00D33741"/>
    <w:rsid w:val="00D33E5F"/>
    <w:rsid w:val="00D3456C"/>
    <w:rsid w:val="00D346EF"/>
    <w:rsid w:val="00D34EF7"/>
    <w:rsid w:val="00D3529D"/>
    <w:rsid w:val="00D37243"/>
    <w:rsid w:val="00D37487"/>
    <w:rsid w:val="00D37E71"/>
    <w:rsid w:val="00D37FAC"/>
    <w:rsid w:val="00D40381"/>
    <w:rsid w:val="00D416C4"/>
    <w:rsid w:val="00D41906"/>
    <w:rsid w:val="00D41E75"/>
    <w:rsid w:val="00D425D3"/>
    <w:rsid w:val="00D4267E"/>
    <w:rsid w:val="00D42C00"/>
    <w:rsid w:val="00D42EAB"/>
    <w:rsid w:val="00D4318E"/>
    <w:rsid w:val="00D43654"/>
    <w:rsid w:val="00D436F3"/>
    <w:rsid w:val="00D43907"/>
    <w:rsid w:val="00D43ACE"/>
    <w:rsid w:val="00D43B9E"/>
    <w:rsid w:val="00D44431"/>
    <w:rsid w:val="00D445A4"/>
    <w:rsid w:val="00D44753"/>
    <w:rsid w:val="00D44BC4"/>
    <w:rsid w:val="00D450DE"/>
    <w:rsid w:val="00D45577"/>
    <w:rsid w:val="00D45AE5"/>
    <w:rsid w:val="00D45B20"/>
    <w:rsid w:val="00D45C47"/>
    <w:rsid w:val="00D46367"/>
    <w:rsid w:val="00D464B9"/>
    <w:rsid w:val="00D46C92"/>
    <w:rsid w:val="00D46E4B"/>
    <w:rsid w:val="00D46E98"/>
    <w:rsid w:val="00D47814"/>
    <w:rsid w:val="00D508C6"/>
    <w:rsid w:val="00D50B79"/>
    <w:rsid w:val="00D50C86"/>
    <w:rsid w:val="00D50CAE"/>
    <w:rsid w:val="00D51252"/>
    <w:rsid w:val="00D51505"/>
    <w:rsid w:val="00D519C2"/>
    <w:rsid w:val="00D51C8D"/>
    <w:rsid w:val="00D51CC1"/>
    <w:rsid w:val="00D51E4F"/>
    <w:rsid w:val="00D51FFA"/>
    <w:rsid w:val="00D520EE"/>
    <w:rsid w:val="00D5318E"/>
    <w:rsid w:val="00D53770"/>
    <w:rsid w:val="00D53BDD"/>
    <w:rsid w:val="00D53E09"/>
    <w:rsid w:val="00D53FD0"/>
    <w:rsid w:val="00D54006"/>
    <w:rsid w:val="00D5410D"/>
    <w:rsid w:val="00D542D0"/>
    <w:rsid w:val="00D54938"/>
    <w:rsid w:val="00D54B18"/>
    <w:rsid w:val="00D550F1"/>
    <w:rsid w:val="00D551D2"/>
    <w:rsid w:val="00D55910"/>
    <w:rsid w:val="00D564CA"/>
    <w:rsid w:val="00D569C5"/>
    <w:rsid w:val="00D57948"/>
    <w:rsid w:val="00D579A6"/>
    <w:rsid w:val="00D57DE8"/>
    <w:rsid w:val="00D57E4C"/>
    <w:rsid w:val="00D60153"/>
    <w:rsid w:val="00D604D3"/>
    <w:rsid w:val="00D6082D"/>
    <w:rsid w:val="00D60873"/>
    <w:rsid w:val="00D611F6"/>
    <w:rsid w:val="00D616C0"/>
    <w:rsid w:val="00D61C09"/>
    <w:rsid w:val="00D61D7B"/>
    <w:rsid w:val="00D61E81"/>
    <w:rsid w:val="00D62D35"/>
    <w:rsid w:val="00D63524"/>
    <w:rsid w:val="00D63A0E"/>
    <w:rsid w:val="00D63A62"/>
    <w:rsid w:val="00D63B2F"/>
    <w:rsid w:val="00D64237"/>
    <w:rsid w:val="00D6452D"/>
    <w:rsid w:val="00D64925"/>
    <w:rsid w:val="00D649D6"/>
    <w:rsid w:val="00D6594C"/>
    <w:rsid w:val="00D65F3A"/>
    <w:rsid w:val="00D65FA8"/>
    <w:rsid w:val="00D660BA"/>
    <w:rsid w:val="00D66111"/>
    <w:rsid w:val="00D6616F"/>
    <w:rsid w:val="00D66E33"/>
    <w:rsid w:val="00D67496"/>
    <w:rsid w:val="00D67971"/>
    <w:rsid w:val="00D67AF3"/>
    <w:rsid w:val="00D67D86"/>
    <w:rsid w:val="00D70336"/>
    <w:rsid w:val="00D70494"/>
    <w:rsid w:val="00D70717"/>
    <w:rsid w:val="00D70A3C"/>
    <w:rsid w:val="00D71471"/>
    <w:rsid w:val="00D714E4"/>
    <w:rsid w:val="00D715FD"/>
    <w:rsid w:val="00D719EF"/>
    <w:rsid w:val="00D71B06"/>
    <w:rsid w:val="00D723DD"/>
    <w:rsid w:val="00D7241D"/>
    <w:rsid w:val="00D72FDB"/>
    <w:rsid w:val="00D73246"/>
    <w:rsid w:val="00D736B1"/>
    <w:rsid w:val="00D73C91"/>
    <w:rsid w:val="00D73CCC"/>
    <w:rsid w:val="00D74149"/>
    <w:rsid w:val="00D741FE"/>
    <w:rsid w:val="00D74209"/>
    <w:rsid w:val="00D744A5"/>
    <w:rsid w:val="00D754C9"/>
    <w:rsid w:val="00D755B7"/>
    <w:rsid w:val="00D756CA"/>
    <w:rsid w:val="00D758FE"/>
    <w:rsid w:val="00D75D6E"/>
    <w:rsid w:val="00D76173"/>
    <w:rsid w:val="00D763CC"/>
    <w:rsid w:val="00D76863"/>
    <w:rsid w:val="00D7694B"/>
    <w:rsid w:val="00D76F25"/>
    <w:rsid w:val="00D7755E"/>
    <w:rsid w:val="00D7799A"/>
    <w:rsid w:val="00D77D8D"/>
    <w:rsid w:val="00D77F12"/>
    <w:rsid w:val="00D8024C"/>
    <w:rsid w:val="00D805C4"/>
    <w:rsid w:val="00D807E4"/>
    <w:rsid w:val="00D8099E"/>
    <w:rsid w:val="00D80AD4"/>
    <w:rsid w:val="00D80C31"/>
    <w:rsid w:val="00D80CBD"/>
    <w:rsid w:val="00D816DB"/>
    <w:rsid w:val="00D8171D"/>
    <w:rsid w:val="00D8250B"/>
    <w:rsid w:val="00D83357"/>
    <w:rsid w:val="00D835B0"/>
    <w:rsid w:val="00D838BD"/>
    <w:rsid w:val="00D8394C"/>
    <w:rsid w:val="00D84287"/>
    <w:rsid w:val="00D84426"/>
    <w:rsid w:val="00D85031"/>
    <w:rsid w:val="00D85060"/>
    <w:rsid w:val="00D85C82"/>
    <w:rsid w:val="00D862B8"/>
    <w:rsid w:val="00D86DD2"/>
    <w:rsid w:val="00D87119"/>
    <w:rsid w:val="00D87135"/>
    <w:rsid w:val="00D871C9"/>
    <w:rsid w:val="00D8797B"/>
    <w:rsid w:val="00D87986"/>
    <w:rsid w:val="00D87CFB"/>
    <w:rsid w:val="00D87DC1"/>
    <w:rsid w:val="00D87EAA"/>
    <w:rsid w:val="00D900F8"/>
    <w:rsid w:val="00D9042D"/>
    <w:rsid w:val="00D90A48"/>
    <w:rsid w:val="00D90B68"/>
    <w:rsid w:val="00D9183F"/>
    <w:rsid w:val="00D91E32"/>
    <w:rsid w:val="00D92C57"/>
    <w:rsid w:val="00D92DFA"/>
    <w:rsid w:val="00D92EE9"/>
    <w:rsid w:val="00D92F01"/>
    <w:rsid w:val="00D93993"/>
    <w:rsid w:val="00D93DA0"/>
    <w:rsid w:val="00D946AF"/>
    <w:rsid w:val="00D94C12"/>
    <w:rsid w:val="00D95443"/>
    <w:rsid w:val="00D96302"/>
    <w:rsid w:val="00D96811"/>
    <w:rsid w:val="00D97052"/>
    <w:rsid w:val="00D97724"/>
    <w:rsid w:val="00D97790"/>
    <w:rsid w:val="00D97D5F"/>
    <w:rsid w:val="00DA01BE"/>
    <w:rsid w:val="00DA02C6"/>
    <w:rsid w:val="00DA04EA"/>
    <w:rsid w:val="00DA056F"/>
    <w:rsid w:val="00DA08F0"/>
    <w:rsid w:val="00DA0AD9"/>
    <w:rsid w:val="00DA1355"/>
    <w:rsid w:val="00DA14DE"/>
    <w:rsid w:val="00DA17B2"/>
    <w:rsid w:val="00DA227C"/>
    <w:rsid w:val="00DA256C"/>
    <w:rsid w:val="00DA26F0"/>
    <w:rsid w:val="00DA2A0C"/>
    <w:rsid w:val="00DA2D84"/>
    <w:rsid w:val="00DA37A4"/>
    <w:rsid w:val="00DA3FD1"/>
    <w:rsid w:val="00DA4292"/>
    <w:rsid w:val="00DA43D6"/>
    <w:rsid w:val="00DA4494"/>
    <w:rsid w:val="00DA4995"/>
    <w:rsid w:val="00DA4A2B"/>
    <w:rsid w:val="00DA4AB2"/>
    <w:rsid w:val="00DA4FDF"/>
    <w:rsid w:val="00DA5120"/>
    <w:rsid w:val="00DA5E07"/>
    <w:rsid w:val="00DA6F08"/>
    <w:rsid w:val="00DA72D6"/>
    <w:rsid w:val="00DA753A"/>
    <w:rsid w:val="00DA7CF9"/>
    <w:rsid w:val="00DA7EDD"/>
    <w:rsid w:val="00DB008F"/>
    <w:rsid w:val="00DB0120"/>
    <w:rsid w:val="00DB02D5"/>
    <w:rsid w:val="00DB0AAA"/>
    <w:rsid w:val="00DB10FF"/>
    <w:rsid w:val="00DB166F"/>
    <w:rsid w:val="00DB1739"/>
    <w:rsid w:val="00DB1911"/>
    <w:rsid w:val="00DB2227"/>
    <w:rsid w:val="00DB2565"/>
    <w:rsid w:val="00DB28F9"/>
    <w:rsid w:val="00DB2BFB"/>
    <w:rsid w:val="00DB3AD1"/>
    <w:rsid w:val="00DB42E6"/>
    <w:rsid w:val="00DB46DE"/>
    <w:rsid w:val="00DB591A"/>
    <w:rsid w:val="00DB5C62"/>
    <w:rsid w:val="00DB6234"/>
    <w:rsid w:val="00DB652B"/>
    <w:rsid w:val="00DB678D"/>
    <w:rsid w:val="00DB6996"/>
    <w:rsid w:val="00DB6B97"/>
    <w:rsid w:val="00DB780E"/>
    <w:rsid w:val="00DB7FDA"/>
    <w:rsid w:val="00DC031B"/>
    <w:rsid w:val="00DC0343"/>
    <w:rsid w:val="00DC0820"/>
    <w:rsid w:val="00DC09FD"/>
    <w:rsid w:val="00DC0AB4"/>
    <w:rsid w:val="00DC0E85"/>
    <w:rsid w:val="00DC15C9"/>
    <w:rsid w:val="00DC19FB"/>
    <w:rsid w:val="00DC20BB"/>
    <w:rsid w:val="00DC21CE"/>
    <w:rsid w:val="00DC2584"/>
    <w:rsid w:val="00DC25F1"/>
    <w:rsid w:val="00DC2893"/>
    <w:rsid w:val="00DC298F"/>
    <w:rsid w:val="00DC303D"/>
    <w:rsid w:val="00DC3453"/>
    <w:rsid w:val="00DC373A"/>
    <w:rsid w:val="00DC3753"/>
    <w:rsid w:val="00DC384C"/>
    <w:rsid w:val="00DC4089"/>
    <w:rsid w:val="00DC4866"/>
    <w:rsid w:val="00DC4A17"/>
    <w:rsid w:val="00DC51F5"/>
    <w:rsid w:val="00DC5651"/>
    <w:rsid w:val="00DC647E"/>
    <w:rsid w:val="00DC674F"/>
    <w:rsid w:val="00DC675B"/>
    <w:rsid w:val="00DC682B"/>
    <w:rsid w:val="00DC6BFC"/>
    <w:rsid w:val="00DC6C8C"/>
    <w:rsid w:val="00DC7679"/>
    <w:rsid w:val="00DC7EDB"/>
    <w:rsid w:val="00DD04D3"/>
    <w:rsid w:val="00DD0572"/>
    <w:rsid w:val="00DD05E0"/>
    <w:rsid w:val="00DD081F"/>
    <w:rsid w:val="00DD08D1"/>
    <w:rsid w:val="00DD09B0"/>
    <w:rsid w:val="00DD12B9"/>
    <w:rsid w:val="00DD1AFA"/>
    <w:rsid w:val="00DD22F9"/>
    <w:rsid w:val="00DD26AC"/>
    <w:rsid w:val="00DD2969"/>
    <w:rsid w:val="00DD2993"/>
    <w:rsid w:val="00DD2B2B"/>
    <w:rsid w:val="00DD2C06"/>
    <w:rsid w:val="00DD2D81"/>
    <w:rsid w:val="00DD2E56"/>
    <w:rsid w:val="00DD3382"/>
    <w:rsid w:val="00DD33D5"/>
    <w:rsid w:val="00DD34A6"/>
    <w:rsid w:val="00DD3A20"/>
    <w:rsid w:val="00DD43D1"/>
    <w:rsid w:val="00DD4B89"/>
    <w:rsid w:val="00DD4D00"/>
    <w:rsid w:val="00DD4E46"/>
    <w:rsid w:val="00DD50E2"/>
    <w:rsid w:val="00DD5272"/>
    <w:rsid w:val="00DD5564"/>
    <w:rsid w:val="00DD5A2E"/>
    <w:rsid w:val="00DD5F3B"/>
    <w:rsid w:val="00DD60D2"/>
    <w:rsid w:val="00DD638F"/>
    <w:rsid w:val="00DD6B68"/>
    <w:rsid w:val="00DD7159"/>
    <w:rsid w:val="00DD73C0"/>
    <w:rsid w:val="00DD73CD"/>
    <w:rsid w:val="00DD7427"/>
    <w:rsid w:val="00DD7670"/>
    <w:rsid w:val="00DD79E5"/>
    <w:rsid w:val="00DD7AA9"/>
    <w:rsid w:val="00DE00F8"/>
    <w:rsid w:val="00DE0324"/>
    <w:rsid w:val="00DE1564"/>
    <w:rsid w:val="00DE1975"/>
    <w:rsid w:val="00DE1D22"/>
    <w:rsid w:val="00DE236A"/>
    <w:rsid w:val="00DE26E6"/>
    <w:rsid w:val="00DE285E"/>
    <w:rsid w:val="00DE2BF6"/>
    <w:rsid w:val="00DE2C5A"/>
    <w:rsid w:val="00DE2C73"/>
    <w:rsid w:val="00DE2E6C"/>
    <w:rsid w:val="00DE2F66"/>
    <w:rsid w:val="00DE3298"/>
    <w:rsid w:val="00DE3723"/>
    <w:rsid w:val="00DE376B"/>
    <w:rsid w:val="00DE39E4"/>
    <w:rsid w:val="00DE3D02"/>
    <w:rsid w:val="00DE4710"/>
    <w:rsid w:val="00DE4C61"/>
    <w:rsid w:val="00DE4D22"/>
    <w:rsid w:val="00DE577F"/>
    <w:rsid w:val="00DE5971"/>
    <w:rsid w:val="00DE65D6"/>
    <w:rsid w:val="00DE6BC9"/>
    <w:rsid w:val="00DE6D8B"/>
    <w:rsid w:val="00DE7089"/>
    <w:rsid w:val="00DE74BA"/>
    <w:rsid w:val="00DE7CC9"/>
    <w:rsid w:val="00DE7E0D"/>
    <w:rsid w:val="00DF00C8"/>
    <w:rsid w:val="00DF1350"/>
    <w:rsid w:val="00DF154D"/>
    <w:rsid w:val="00DF1AAA"/>
    <w:rsid w:val="00DF1E36"/>
    <w:rsid w:val="00DF21BC"/>
    <w:rsid w:val="00DF2FC6"/>
    <w:rsid w:val="00DF3658"/>
    <w:rsid w:val="00DF38EA"/>
    <w:rsid w:val="00DF39B2"/>
    <w:rsid w:val="00DF3C83"/>
    <w:rsid w:val="00DF3F52"/>
    <w:rsid w:val="00DF4038"/>
    <w:rsid w:val="00DF4363"/>
    <w:rsid w:val="00DF4382"/>
    <w:rsid w:val="00DF4803"/>
    <w:rsid w:val="00DF4B4D"/>
    <w:rsid w:val="00DF50A7"/>
    <w:rsid w:val="00DF5282"/>
    <w:rsid w:val="00DF529D"/>
    <w:rsid w:val="00DF5401"/>
    <w:rsid w:val="00DF5A71"/>
    <w:rsid w:val="00DF6002"/>
    <w:rsid w:val="00DF63B7"/>
    <w:rsid w:val="00DF6450"/>
    <w:rsid w:val="00DF6549"/>
    <w:rsid w:val="00DF69A0"/>
    <w:rsid w:val="00DF7B0A"/>
    <w:rsid w:val="00DF7B4E"/>
    <w:rsid w:val="00DF7B72"/>
    <w:rsid w:val="00DF7CB1"/>
    <w:rsid w:val="00E000C9"/>
    <w:rsid w:val="00E00523"/>
    <w:rsid w:val="00E005A2"/>
    <w:rsid w:val="00E00F89"/>
    <w:rsid w:val="00E01E6D"/>
    <w:rsid w:val="00E02432"/>
    <w:rsid w:val="00E02748"/>
    <w:rsid w:val="00E030AF"/>
    <w:rsid w:val="00E0315A"/>
    <w:rsid w:val="00E03249"/>
    <w:rsid w:val="00E03A5F"/>
    <w:rsid w:val="00E03C9D"/>
    <w:rsid w:val="00E03DE5"/>
    <w:rsid w:val="00E040DA"/>
    <w:rsid w:val="00E0429F"/>
    <w:rsid w:val="00E042FD"/>
    <w:rsid w:val="00E04D5A"/>
    <w:rsid w:val="00E05D00"/>
    <w:rsid w:val="00E05DA5"/>
    <w:rsid w:val="00E05DFD"/>
    <w:rsid w:val="00E066F1"/>
    <w:rsid w:val="00E06997"/>
    <w:rsid w:val="00E06A02"/>
    <w:rsid w:val="00E0759A"/>
    <w:rsid w:val="00E076CC"/>
    <w:rsid w:val="00E07A53"/>
    <w:rsid w:val="00E07C7A"/>
    <w:rsid w:val="00E07E18"/>
    <w:rsid w:val="00E07F39"/>
    <w:rsid w:val="00E1032F"/>
    <w:rsid w:val="00E10370"/>
    <w:rsid w:val="00E10902"/>
    <w:rsid w:val="00E10E2F"/>
    <w:rsid w:val="00E11081"/>
    <w:rsid w:val="00E11364"/>
    <w:rsid w:val="00E11978"/>
    <w:rsid w:val="00E11CA3"/>
    <w:rsid w:val="00E127CE"/>
    <w:rsid w:val="00E128D7"/>
    <w:rsid w:val="00E12AF8"/>
    <w:rsid w:val="00E12B16"/>
    <w:rsid w:val="00E150B6"/>
    <w:rsid w:val="00E1599A"/>
    <w:rsid w:val="00E163C5"/>
    <w:rsid w:val="00E16503"/>
    <w:rsid w:val="00E16966"/>
    <w:rsid w:val="00E1697B"/>
    <w:rsid w:val="00E201D1"/>
    <w:rsid w:val="00E20639"/>
    <w:rsid w:val="00E2093A"/>
    <w:rsid w:val="00E20BCD"/>
    <w:rsid w:val="00E20F80"/>
    <w:rsid w:val="00E21119"/>
    <w:rsid w:val="00E213ED"/>
    <w:rsid w:val="00E214D9"/>
    <w:rsid w:val="00E21C86"/>
    <w:rsid w:val="00E22F28"/>
    <w:rsid w:val="00E23278"/>
    <w:rsid w:val="00E23970"/>
    <w:rsid w:val="00E23DE1"/>
    <w:rsid w:val="00E24B8D"/>
    <w:rsid w:val="00E24DE2"/>
    <w:rsid w:val="00E24EE0"/>
    <w:rsid w:val="00E25196"/>
    <w:rsid w:val="00E2537A"/>
    <w:rsid w:val="00E258C6"/>
    <w:rsid w:val="00E25A73"/>
    <w:rsid w:val="00E25E93"/>
    <w:rsid w:val="00E27029"/>
    <w:rsid w:val="00E2770A"/>
    <w:rsid w:val="00E27A9F"/>
    <w:rsid w:val="00E27E52"/>
    <w:rsid w:val="00E300FD"/>
    <w:rsid w:val="00E301E0"/>
    <w:rsid w:val="00E304B2"/>
    <w:rsid w:val="00E3055E"/>
    <w:rsid w:val="00E30B7B"/>
    <w:rsid w:val="00E30D66"/>
    <w:rsid w:val="00E30DF2"/>
    <w:rsid w:val="00E31BC8"/>
    <w:rsid w:val="00E31C46"/>
    <w:rsid w:val="00E324FD"/>
    <w:rsid w:val="00E32AB1"/>
    <w:rsid w:val="00E33634"/>
    <w:rsid w:val="00E33C05"/>
    <w:rsid w:val="00E3432F"/>
    <w:rsid w:val="00E34545"/>
    <w:rsid w:val="00E34800"/>
    <w:rsid w:val="00E34E0E"/>
    <w:rsid w:val="00E35252"/>
    <w:rsid w:val="00E35648"/>
    <w:rsid w:val="00E35ACE"/>
    <w:rsid w:val="00E35FF7"/>
    <w:rsid w:val="00E372C2"/>
    <w:rsid w:val="00E3787D"/>
    <w:rsid w:val="00E37BC9"/>
    <w:rsid w:val="00E37BF9"/>
    <w:rsid w:val="00E37E08"/>
    <w:rsid w:val="00E409C0"/>
    <w:rsid w:val="00E4100C"/>
    <w:rsid w:val="00E41067"/>
    <w:rsid w:val="00E413A4"/>
    <w:rsid w:val="00E418AE"/>
    <w:rsid w:val="00E41E92"/>
    <w:rsid w:val="00E42114"/>
    <w:rsid w:val="00E423C9"/>
    <w:rsid w:val="00E42498"/>
    <w:rsid w:val="00E4271A"/>
    <w:rsid w:val="00E42C6B"/>
    <w:rsid w:val="00E43B9E"/>
    <w:rsid w:val="00E44205"/>
    <w:rsid w:val="00E4437A"/>
    <w:rsid w:val="00E4459F"/>
    <w:rsid w:val="00E44703"/>
    <w:rsid w:val="00E44F72"/>
    <w:rsid w:val="00E4515F"/>
    <w:rsid w:val="00E45796"/>
    <w:rsid w:val="00E45BB4"/>
    <w:rsid w:val="00E45BD5"/>
    <w:rsid w:val="00E45EB1"/>
    <w:rsid w:val="00E45FAE"/>
    <w:rsid w:val="00E469BD"/>
    <w:rsid w:val="00E46A17"/>
    <w:rsid w:val="00E47054"/>
    <w:rsid w:val="00E47814"/>
    <w:rsid w:val="00E503C4"/>
    <w:rsid w:val="00E50BCA"/>
    <w:rsid w:val="00E51291"/>
    <w:rsid w:val="00E5145D"/>
    <w:rsid w:val="00E5184E"/>
    <w:rsid w:val="00E51962"/>
    <w:rsid w:val="00E51E2A"/>
    <w:rsid w:val="00E522F9"/>
    <w:rsid w:val="00E527E5"/>
    <w:rsid w:val="00E52889"/>
    <w:rsid w:val="00E52ECC"/>
    <w:rsid w:val="00E5345C"/>
    <w:rsid w:val="00E53961"/>
    <w:rsid w:val="00E5409F"/>
    <w:rsid w:val="00E5461B"/>
    <w:rsid w:val="00E54CCD"/>
    <w:rsid w:val="00E55AD8"/>
    <w:rsid w:val="00E566C7"/>
    <w:rsid w:val="00E57402"/>
    <w:rsid w:val="00E5751D"/>
    <w:rsid w:val="00E5760B"/>
    <w:rsid w:val="00E57710"/>
    <w:rsid w:val="00E5777D"/>
    <w:rsid w:val="00E579BA"/>
    <w:rsid w:val="00E57FB1"/>
    <w:rsid w:val="00E60065"/>
    <w:rsid w:val="00E601B2"/>
    <w:rsid w:val="00E60248"/>
    <w:rsid w:val="00E605B9"/>
    <w:rsid w:val="00E60D30"/>
    <w:rsid w:val="00E61054"/>
    <w:rsid w:val="00E61211"/>
    <w:rsid w:val="00E61748"/>
    <w:rsid w:val="00E617D0"/>
    <w:rsid w:val="00E61E56"/>
    <w:rsid w:val="00E62163"/>
    <w:rsid w:val="00E6236C"/>
    <w:rsid w:val="00E626A1"/>
    <w:rsid w:val="00E63305"/>
    <w:rsid w:val="00E63D9B"/>
    <w:rsid w:val="00E63E25"/>
    <w:rsid w:val="00E63FF9"/>
    <w:rsid w:val="00E6424D"/>
    <w:rsid w:val="00E644B3"/>
    <w:rsid w:val="00E65BFC"/>
    <w:rsid w:val="00E65D20"/>
    <w:rsid w:val="00E6651F"/>
    <w:rsid w:val="00E665FC"/>
    <w:rsid w:val="00E66827"/>
    <w:rsid w:val="00E66EE6"/>
    <w:rsid w:val="00E6735D"/>
    <w:rsid w:val="00E67514"/>
    <w:rsid w:val="00E67F13"/>
    <w:rsid w:val="00E701D0"/>
    <w:rsid w:val="00E70395"/>
    <w:rsid w:val="00E707EF"/>
    <w:rsid w:val="00E7092A"/>
    <w:rsid w:val="00E70F7A"/>
    <w:rsid w:val="00E70F7F"/>
    <w:rsid w:val="00E711D0"/>
    <w:rsid w:val="00E7149C"/>
    <w:rsid w:val="00E71806"/>
    <w:rsid w:val="00E71E44"/>
    <w:rsid w:val="00E72901"/>
    <w:rsid w:val="00E736D8"/>
    <w:rsid w:val="00E73DDD"/>
    <w:rsid w:val="00E73FDB"/>
    <w:rsid w:val="00E74163"/>
    <w:rsid w:val="00E753BC"/>
    <w:rsid w:val="00E75478"/>
    <w:rsid w:val="00E755B2"/>
    <w:rsid w:val="00E7569F"/>
    <w:rsid w:val="00E75DBD"/>
    <w:rsid w:val="00E75F77"/>
    <w:rsid w:val="00E76000"/>
    <w:rsid w:val="00E76245"/>
    <w:rsid w:val="00E76246"/>
    <w:rsid w:val="00E77372"/>
    <w:rsid w:val="00E77C21"/>
    <w:rsid w:val="00E77F63"/>
    <w:rsid w:val="00E8039D"/>
    <w:rsid w:val="00E80413"/>
    <w:rsid w:val="00E804D5"/>
    <w:rsid w:val="00E80C3B"/>
    <w:rsid w:val="00E80D8E"/>
    <w:rsid w:val="00E81331"/>
    <w:rsid w:val="00E81353"/>
    <w:rsid w:val="00E8183F"/>
    <w:rsid w:val="00E818ED"/>
    <w:rsid w:val="00E819CC"/>
    <w:rsid w:val="00E819D0"/>
    <w:rsid w:val="00E81B34"/>
    <w:rsid w:val="00E81B88"/>
    <w:rsid w:val="00E81E97"/>
    <w:rsid w:val="00E828E9"/>
    <w:rsid w:val="00E82B5C"/>
    <w:rsid w:val="00E82B86"/>
    <w:rsid w:val="00E82E5E"/>
    <w:rsid w:val="00E836E3"/>
    <w:rsid w:val="00E83C0D"/>
    <w:rsid w:val="00E84461"/>
    <w:rsid w:val="00E844EF"/>
    <w:rsid w:val="00E844FB"/>
    <w:rsid w:val="00E84E08"/>
    <w:rsid w:val="00E85170"/>
    <w:rsid w:val="00E85CE9"/>
    <w:rsid w:val="00E85D79"/>
    <w:rsid w:val="00E86B5E"/>
    <w:rsid w:val="00E86B93"/>
    <w:rsid w:val="00E86C96"/>
    <w:rsid w:val="00E86E8F"/>
    <w:rsid w:val="00E87453"/>
    <w:rsid w:val="00E87888"/>
    <w:rsid w:val="00E87C63"/>
    <w:rsid w:val="00E87E84"/>
    <w:rsid w:val="00E901CC"/>
    <w:rsid w:val="00E9057A"/>
    <w:rsid w:val="00E906A2"/>
    <w:rsid w:val="00E90C3F"/>
    <w:rsid w:val="00E91A5D"/>
    <w:rsid w:val="00E91C48"/>
    <w:rsid w:val="00E91F9A"/>
    <w:rsid w:val="00E92590"/>
    <w:rsid w:val="00E92A27"/>
    <w:rsid w:val="00E9422B"/>
    <w:rsid w:val="00E94342"/>
    <w:rsid w:val="00E949BE"/>
    <w:rsid w:val="00E94A55"/>
    <w:rsid w:val="00E94DEB"/>
    <w:rsid w:val="00E94DF7"/>
    <w:rsid w:val="00E95B26"/>
    <w:rsid w:val="00E95D7B"/>
    <w:rsid w:val="00E95F13"/>
    <w:rsid w:val="00E9602C"/>
    <w:rsid w:val="00E9604E"/>
    <w:rsid w:val="00E969F7"/>
    <w:rsid w:val="00E9717B"/>
    <w:rsid w:val="00EA0C4C"/>
    <w:rsid w:val="00EA20CA"/>
    <w:rsid w:val="00EA2499"/>
    <w:rsid w:val="00EA297B"/>
    <w:rsid w:val="00EA2AE7"/>
    <w:rsid w:val="00EA2CA7"/>
    <w:rsid w:val="00EA30FE"/>
    <w:rsid w:val="00EA32BD"/>
    <w:rsid w:val="00EA359B"/>
    <w:rsid w:val="00EA3A15"/>
    <w:rsid w:val="00EA41ED"/>
    <w:rsid w:val="00EA42F2"/>
    <w:rsid w:val="00EA4A90"/>
    <w:rsid w:val="00EA4B90"/>
    <w:rsid w:val="00EA4BB7"/>
    <w:rsid w:val="00EA55BB"/>
    <w:rsid w:val="00EA5B7A"/>
    <w:rsid w:val="00EA6783"/>
    <w:rsid w:val="00EA6BEE"/>
    <w:rsid w:val="00EA6BF6"/>
    <w:rsid w:val="00EA6E4C"/>
    <w:rsid w:val="00EA7705"/>
    <w:rsid w:val="00EA7891"/>
    <w:rsid w:val="00EA7D20"/>
    <w:rsid w:val="00EB08E6"/>
    <w:rsid w:val="00EB0B67"/>
    <w:rsid w:val="00EB0FC7"/>
    <w:rsid w:val="00EB17E2"/>
    <w:rsid w:val="00EB1CDE"/>
    <w:rsid w:val="00EB2AB1"/>
    <w:rsid w:val="00EB2D2A"/>
    <w:rsid w:val="00EB30F6"/>
    <w:rsid w:val="00EB49E6"/>
    <w:rsid w:val="00EB4B34"/>
    <w:rsid w:val="00EB52A9"/>
    <w:rsid w:val="00EB53F1"/>
    <w:rsid w:val="00EB5482"/>
    <w:rsid w:val="00EB55D3"/>
    <w:rsid w:val="00EB5D3B"/>
    <w:rsid w:val="00EB63D2"/>
    <w:rsid w:val="00EB6C62"/>
    <w:rsid w:val="00EB74D9"/>
    <w:rsid w:val="00EB7592"/>
    <w:rsid w:val="00EC12FB"/>
    <w:rsid w:val="00EC1595"/>
    <w:rsid w:val="00EC15BD"/>
    <w:rsid w:val="00EC1F81"/>
    <w:rsid w:val="00EC20D4"/>
    <w:rsid w:val="00EC2B6C"/>
    <w:rsid w:val="00EC3145"/>
    <w:rsid w:val="00EC3235"/>
    <w:rsid w:val="00EC3470"/>
    <w:rsid w:val="00EC3A0F"/>
    <w:rsid w:val="00EC3E0A"/>
    <w:rsid w:val="00EC412E"/>
    <w:rsid w:val="00EC43EA"/>
    <w:rsid w:val="00EC492E"/>
    <w:rsid w:val="00EC49F7"/>
    <w:rsid w:val="00EC528E"/>
    <w:rsid w:val="00EC57C3"/>
    <w:rsid w:val="00EC5856"/>
    <w:rsid w:val="00EC5C04"/>
    <w:rsid w:val="00EC5DA4"/>
    <w:rsid w:val="00EC62F8"/>
    <w:rsid w:val="00EC6E20"/>
    <w:rsid w:val="00EC6EF7"/>
    <w:rsid w:val="00EC765C"/>
    <w:rsid w:val="00EC7A78"/>
    <w:rsid w:val="00EC7E73"/>
    <w:rsid w:val="00ED057F"/>
    <w:rsid w:val="00ED0CA7"/>
    <w:rsid w:val="00ED0CD6"/>
    <w:rsid w:val="00ED0D26"/>
    <w:rsid w:val="00ED119B"/>
    <w:rsid w:val="00ED1784"/>
    <w:rsid w:val="00ED184A"/>
    <w:rsid w:val="00ED20D5"/>
    <w:rsid w:val="00ED28D4"/>
    <w:rsid w:val="00ED2C87"/>
    <w:rsid w:val="00ED3326"/>
    <w:rsid w:val="00ED39C8"/>
    <w:rsid w:val="00ED3C77"/>
    <w:rsid w:val="00ED3DF4"/>
    <w:rsid w:val="00ED4295"/>
    <w:rsid w:val="00ED4893"/>
    <w:rsid w:val="00ED5619"/>
    <w:rsid w:val="00ED5695"/>
    <w:rsid w:val="00ED5B8D"/>
    <w:rsid w:val="00ED5D45"/>
    <w:rsid w:val="00ED6834"/>
    <w:rsid w:val="00ED6C58"/>
    <w:rsid w:val="00ED6EB2"/>
    <w:rsid w:val="00ED6ED6"/>
    <w:rsid w:val="00ED7479"/>
    <w:rsid w:val="00ED7873"/>
    <w:rsid w:val="00ED797A"/>
    <w:rsid w:val="00EE0178"/>
    <w:rsid w:val="00EE0C1C"/>
    <w:rsid w:val="00EE1134"/>
    <w:rsid w:val="00EE20A7"/>
    <w:rsid w:val="00EE23BB"/>
    <w:rsid w:val="00EE258A"/>
    <w:rsid w:val="00EE2A25"/>
    <w:rsid w:val="00EE2BA5"/>
    <w:rsid w:val="00EE2D61"/>
    <w:rsid w:val="00EE3307"/>
    <w:rsid w:val="00EE3C43"/>
    <w:rsid w:val="00EE3F21"/>
    <w:rsid w:val="00EE47CE"/>
    <w:rsid w:val="00EE4C0D"/>
    <w:rsid w:val="00EE4C20"/>
    <w:rsid w:val="00EE4FF7"/>
    <w:rsid w:val="00EE50CD"/>
    <w:rsid w:val="00EE5443"/>
    <w:rsid w:val="00EE59EE"/>
    <w:rsid w:val="00EE5AC9"/>
    <w:rsid w:val="00EE5F72"/>
    <w:rsid w:val="00EE601E"/>
    <w:rsid w:val="00EE652E"/>
    <w:rsid w:val="00EE66AB"/>
    <w:rsid w:val="00EE66B2"/>
    <w:rsid w:val="00EE7077"/>
    <w:rsid w:val="00EE742B"/>
    <w:rsid w:val="00EE7510"/>
    <w:rsid w:val="00EE7A98"/>
    <w:rsid w:val="00EF01A2"/>
    <w:rsid w:val="00EF028E"/>
    <w:rsid w:val="00EF03E3"/>
    <w:rsid w:val="00EF0811"/>
    <w:rsid w:val="00EF1171"/>
    <w:rsid w:val="00EF1DA0"/>
    <w:rsid w:val="00EF24CF"/>
    <w:rsid w:val="00EF2B53"/>
    <w:rsid w:val="00EF3109"/>
    <w:rsid w:val="00EF31F7"/>
    <w:rsid w:val="00EF322D"/>
    <w:rsid w:val="00EF3DBA"/>
    <w:rsid w:val="00EF3FD2"/>
    <w:rsid w:val="00EF40B1"/>
    <w:rsid w:val="00EF416F"/>
    <w:rsid w:val="00EF4A17"/>
    <w:rsid w:val="00EF4AE3"/>
    <w:rsid w:val="00EF4E88"/>
    <w:rsid w:val="00EF50A3"/>
    <w:rsid w:val="00EF53F2"/>
    <w:rsid w:val="00EF58AA"/>
    <w:rsid w:val="00EF67D9"/>
    <w:rsid w:val="00EF69B5"/>
    <w:rsid w:val="00EF70E2"/>
    <w:rsid w:val="00EF735C"/>
    <w:rsid w:val="00EF7504"/>
    <w:rsid w:val="00EF7C09"/>
    <w:rsid w:val="00EF7E34"/>
    <w:rsid w:val="00F004F9"/>
    <w:rsid w:val="00F0073C"/>
    <w:rsid w:val="00F00819"/>
    <w:rsid w:val="00F00897"/>
    <w:rsid w:val="00F00BC0"/>
    <w:rsid w:val="00F01188"/>
    <w:rsid w:val="00F012D1"/>
    <w:rsid w:val="00F012EF"/>
    <w:rsid w:val="00F01347"/>
    <w:rsid w:val="00F0233B"/>
    <w:rsid w:val="00F0245D"/>
    <w:rsid w:val="00F027AB"/>
    <w:rsid w:val="00F02B07"/>
    <w:rsid w:val="00F02BC2"/>
    <w:rsid w:val="00F03162"/>
    <w:rsid w:val="00F03904"/>
    <w:rsid w:val="00F0422E"/>
    <w:rsid w:val="00F042A9"/>
    <w:rsid w:val="00F04940"/>
    <w:rsid w:val="00F04DE7"/>
    <w:rsid w:val="00F05A35"/>
    <w:rsid w:val="00F05CA7"/>
    <w:rsid w:val="00F067C7"/>
    <w:rsid w:val="00F0760E"/>
    <w:rsid w:val="00F07C4B"/>
    <w:rsid w:val="00F10263"/>
    <w:rsid w:val="00F10774"/>
    <w:rsid w:val="00F10895"/>
    <w:rsid w:val="00F108F6"/>
    <w:rsid w:val="00F10E89"/>
    <w:rsid w:val="00F10F3A"/>
    <w:rsid w:val="00F111EB"/>
    <w:rsid w:val="00F11540"/>
    <w:rsid w:val="00F11FC9"/>
    <w:rsid w:val="00F1201E"/>
    <w:rsid w:val="00F1203E"/>
    <w:rsid w:val="00F12118"/>
    <w:rsid w:val="00F12E4E"/>
    <w:rsid w:val="00F12E94"/>
    <w:rsid w:val="00F130D9"/>
    <w:rsid w:val="00F13E03"/>
    <w:rsid w:val="00F13E85"/>
    <w:rsid w:val="00F14068"/>
    <w:rsid w:val="00F14848"/>
    <w:rsid w:val="00F14A4E"/>
    <w:rsid w:val="00F15451"/>
    <w:rsid w:val="00F154A4"/>
    <w:rsid w:val="00F15D49"/>
    <w:rsid w:val="00F15E95"/>
    <w:rsid w:val="00F168B3"/>
    <w:rsid w:val="00F16969"/>
    <w:rsid w:val="00F174F9"/>
    <w:rsid w:val="00F17873"/>
    <w:rsid w:val="00F17B4D"/>
    <w:rsid w:val="00F2000C"/>
    <w:rsid w:val="00F206DE"/>
    <w:rsid w:val="00F207A3"/>
    <w:rsid w:val="00F20B0B"/>
    <w:rsid w:val="00F21054"/>
    <w:rsid w:val="00F21798"/>
    <w:rsid w:val="00F2179A"/>
    <w:rsid w:val="00F217F0"/>
    <w:rsid w:val="00F21D96"/>
    <w:rsid w:val="00F21E89"/>
    <w:rsid w:val="00F22193"/>
    <w:rsid w:val="00F2327A"/>
    <w:rsid w:val="00F23527"/>
    <w:rsid w:val="00F239CD"/>
    <w:rsid w:val="00F23B99"/>
    <w:rsid w:val="00F24239"/>
    <w:rsid w:val="00F24D3E"/>
    <w:rsid w:val="00F24EAF"/>
    <w:rsid w:val="00F2501A"/>
    <w:rsid w:val="00F25085"/>
    <w:rsid w:val="00F255E0"/>
    <w:rsid w:val="00F25ACC"/>
    <w:rsid w:val="00F261C0"/>
    <w:rsid w:val="00F2662B"/>
    <w:rsid w:val="00F27423"/>
    <w:rsid w:val="00F2798C"/>
    <w:rsid w:val="00F302BB"/>
    <w:rsid w:val="00F30718"/>
    <w:rsid w:val="00F30A28"/>
    <w:rsid w:val="00F32011"/>
    <w:rsid w:val="00F32038"/>
    <w:rsid w:val="00F32632"/>
    <w:rsid w:val="00F32743"/>
    <w:rsid w:val="00F3274E"/>
    <w:rsid w:val="00F328D0"/>
    <w:rsid w:val="00F33E70"/>
    <w:rsid w:val="00F33F35"/>
    <w:rsid w:val="00F341E0"/>
    <w:rsid w:val="00F34567"/>
    <w:rsid w:val="00F3577D"/>
    <w:rsid w:val="00F35938"/>
    <w:rsid w:val="00F35FE6"/>
    <w:rsid w:val="00F3628C"/>
    <w:rsid w:val="00F36591"/>
    <w:rsid w:val="00F366E2"/>
    <w:rsid w:val="00F36926"/>
    <w:rsid w:val="00F36AA7"/>
    <w:rsid w:val="00F370DE"/>
    <w:rsid w:val="00F37D61"/>
    <w:rsid w:val="00F37E36"/>
    <w:rsid w:val="00F404A1"/>
    <w:rsid w:val="00F40D5C"/>
    <w:rsid w:val="00F4127B"/>
    <w:rsid w:val="00F41940"/>
    <w:rsid w:val="00F421B7"/>
    <w:rsid w:val="00F42852"/>
    <w:rsid w:val="00F430EB"/>
    <w:rsid w:val="00F4323B"/>
    <w:rsid w:val="00F432AE"/>
    <w:rsid w:val="00F434AB"/>
    <w:rsid w:val="00F43669"/>
    <w:rsid w:val="00F43EB3"/>
    <w:rsid w:val="00F44E4A"/>
    <w:rsid w:val="00F44E75"/>
    <w:rsid w:val="00F45B53"/>
    <w:rsid w:val="00F45E3D"/>
    <w:rsid w:val="00F46637"/>
    <w:rsid w:val="00F46896"/>
    <w:rsid w:val="00F50A03"/>
    <w:rsid w:val="00F512FD"/>
    <w:rsid w:val="00F5178C"/>
    <w:rsid w:val="00F51AD7"/>
    <w:rsid w:val="00F51E02"/>
    <w:rsid w:val="00F52F9B"/>
    <w:rsid w:val="00F5316C"/>
    <w:rsid w:val="00F5376B"/>
    <w:rsid w:val="00F5387C"/>
    <w:rsid w:val="00F53D6D"/>
    <w:rsid w:val="00F54354"/>
    <w:rsid w:val="00F5461D"/>
    <w:rsid w:val="00F54B85"/>
    <w:rsid w:val="00F55326"/>
    <w:rsid w:val="00F5561F"/>
    <w:rsid w:val="00F5583F"/>
    <w:rsid w:val="00F56687"/>
    <w:rsid w:val="00F56746"/>
    <w:rsid w:val="00F5720E"/>
    <w:rsid w:val="00F5798C"/>
    <w:rsid w:val="00F57B12"/>
    <w:rsid w:val="00F57B14"/>
    <w:rsid w:val="00F60634"/>
    <w:rsid w:val="00F607B8"/>
    <w:rsid w:val="00F609DA"/>
    <w:rsid w:val="00F60E2C"/>
    <w:rsid w:val="00F61025"/>
    <w:rsid w:val="00F616C0"/>
    <w:rsid w:val="00F61751"/>
    <w:rsid w:val="00F61CA7"/>
    <w:rsid w:val="00F6230B"/>
    <w:rsid w:val="00F623BE"/>
    <w:rsid w:val="00F6242C"/>
    <w:rsid w:val="00F625DA"/>
    <w:rsid w:val="00F625FD"/>
    <w:rsid w:val="00F63E2A"/>
    <w:rsid w:val="00F63E71"/>
    <w:rsid w:val="00F640EB"/>
    <w:rsid w:val="00F6475A"/>
    <w:rsid w:val="00F6497A"/>
    <w:rsid w:val="00F65070"/>
    <w:rsid w:val="00F65230"/>
    <w:rsid w:val="00F6530D"/>
    <w:rsid w:val="00F65760"/>
    <w:rsid w:val="00F65B99"/>
    <w:rsid w:val="00F65F91"/>
    <w:rsid w:val="00F6606A"/>
    <w:rsid w:val="00F6645D"/>
    <w:rsid w:val="00F667F0"/>
    <w:rsid w:val="00F66A4A"/>
    <w:rsid w:val="00F66B34"/>
    <w:rsid w:val="00F6707D"/>
    <w:rsid w:val="00F67133"/>
    <w:rsid w:val="00F67259"/>
    <w:rsid w:val="00F67944"/>
    <w:rsid w:val="00F702DB"/>
    <w:rsid w:val="00F707AF"/>
    <w:rsid w:val="00F70C26"/>
    <w:rsid w:val="00F70C97"/>
    <w:rsid w:val="00F713A1"/>
    <w:rsid w:val="00F71596"/>
    <w:rsid w:val="00F7169A"/>
    <w:rsid w:val="00F718A2"/>
    <w:rsid w:val="00F7198D"/>
    <w:rsid w:val="00F72394"/>
    <w:rsid w:val="00F7258B"/>
    <w:rsid w:val="00F72C96"/>
    <w:rsid w:val="00F73389"/>
    <w:rsid w:val="00F73509"/>
    <w:rsid w:val="00F73B99"/>
    <w:rsid w:val="00F742EF"/>
    <w:rsid w:val="00F745EE"/>
    <w:rsid w:val="00F745FA"/>
    <w:rsid w:val="00F74A0F"/>
    <w:rsid w:val="00F74D58"/>
    <w:rsid w:val="00F753DC"/>
    <w:rsid w:val="00F755BC"/>
    <w:rsid w:val="00F755FD"/>
    <w:rsid w:val="00F756C1"/>
    <w:rsid w:val="00F75CD1"/>
    <w:rsid w:val="00F75E41"/>
    <w:rsid w:val="00F77E64"/>
    <w:rsid w:val="00F80AA5"/>
    <w:rsid w:val="00F81124"/>
    <w:rsid w:val="00F81225"/>
    <w:rsid w:val="00F81382"/>
    <w:rsid w:val="00F8145B"/>
    <w:rsid w:val="00F81F5C"/>
    <w:rsid w:val="00F81FD4"/>
    <w:rsid w:val="00F8224D"/>
    <w:rsid w:val="00F8282A"/>
    <w:rsid w:val="00F82840"/>
    <w:rsid w:val="00F83278"/>
    <w:rsid w:val="00F83309"/>
    <w:rsid w:val="00F834E4"/>
    <w:rsid w:val="00F836FF"/>
    <w:rsid w:val="00F83EB4"/>
    <w:rsid w:val="00F84036"/>
    <w:rsid w:val="00F849EC"/>
    <w:rsid w:val="00F84A36"/>
    <w:rsid w:val="00F84B84"/>
    <w:rsid w:val="00F84FFC"/>
    <w:rsid w:val="00F853AE"/>
    <w:rsid w:val="00F85AA2"/>
    <w:rsid w:val="00F85E16"/>
    <w:rsid w:val="00F866DB"/>
    <w:rsid w:val="00F872C2"/>
    <w:rsid w:val="00F874A8"/>
    <w:rsid w:val="00F875BC"/>
    <w:rsid w:val="00F876C2"/>
    <w:rsid w:val="00F8792E"/>
    <w:rsid w:val="00F90520"/>
    <w:rsid w:val="00F90AB7"/>
    <w:rsid w:val="00F90D76"/>
    <w:rsid w:val="00F91141"/>
    <w:rsid w:val="00F91527"/>
    <w:rsid w:val="00F9187C"/>
    <w:rsid w:val="00F91C27"/>
    <w:rsid w:val="00F92092"/>
    <w:rsid w:val="00F9272A"/>
    <w:rsid w:val="00F92A72"/>
    <w:rsid w:val="00F92BE7"/>
    <w:rsid w:val="00F93BF8"/>
    <w:rsid w:val="00F93EA0"/>
    <w:rsid w:val="00F95186"/>
    <w:rsid w:val="00F95B78"/>
    <w:rsid w:val="00F96BC0"/>
    <w:rsid w:val="00F96E32"/>
    <w:rsid w:val="00F9773A"/>
    <w:rsid w:val="00F97DD8"/>
    <w:rsid w:val="00F97EB2"/>
    <w:rsid w:val="00FA00C4"/>
    <w:rsid w:val="00FA06F8"/>
    <w:rsid w:val="00FA2377"/>
    <w:rsid w:val="00FA2A3E"/>
    <w:rsid w:val="00FA2E2A"/>
    <w:rsid w:val="00FA35C3"/>
    <w:rsid w:val="00FA416A"/>
    <w:rsid w:val="00FA4439"/>
    <w:rsid w:val="00FA47D8"/>
    <w:rsid w:val="00FA49E8"/>
    <w:rsid w:val="00FA58BD"/>
    <w:rsid w:val="00FA5D75"/>
    <w:rsid w:val="00FA664C"/>
    <w:rsid w:val="00FA6D08"/>
    <w:rsid w:val="00FA7747"/>
    <w:rsid w:val="00FA7B3B"/>
    <w:rsid w:val="00FB0158"/>
    <w:rsid w:val="00FB029E"/>
    <w:rsid w:val="00FB0322"/>
    <w:rsid w:val="00FB1DD3"/>
    <w:rsid w:val="00FB1FC8"/>
    <w:rsid w:val="00FB26DC"/>
    <w:rsid w:val="00FB2E1F"/>
    <w:rsid w:val="00FB33F9"/>
    <w:rsid w:val="00FB416A"/>
    <w:rsid w:val="00FB4177"/>
    <w:rsid w:val="00FB44E5"/>
    <w:rsid w:val="00FB4819"/>
    <w:rsid w:val="00FB565C"/>
    <w:rsid w:val="00FB5891"/>
    <w:rsid w:val="00FB59A8"/>
    <w:rsid w:val="00FB5A28"/>
    <w:rsid w:val="00FB5D89"/>
    <w:rsid w:val="00FB5F83"/>
    <w:rsid w:val="00FB68F3"/>
    <w:rsid w:val="00FB6F33"/>
    <w:rsid w:val="00FB7414"/>
    <w:rsid w:val="00FB7BBF"/>
    <w:rsid w:val="00FB7C75"/>
    <w:rsid w:val="00FB7FF4"/>
    <w:rsid w:val="00FC0078"/>
    <w:rsid w:val="00FC01A3"/>
    <w:rsid w:val="00FC0349"/>
    <w:rsid w:val="00FC0C1B"/>
    <w:rsid w:val="00FC18F2"/>
    <w:rsid w:val="00FC1918"/>
    <w:rsid w:val="00FC1C44"/>
    <w:rsid w:val="00FC28C4"/>
    <w:rsid w:val="00FC2B6B"/>
    <w:rsid w:val="00FC2FB7"/>
    <w:rsid w:val="00FC314A"/>
    <w:rsid w:val="00FC34BD"/>
    <w:rsid w:val="00FC3A1F"/>
    <w:rsid w:val="00FC3CA0"/>
    <w:rsid w:val="00FC5182"/>
    <w:rsid w:val="00FC573E"/>
    <w:rsid w:val="00FC591A"/>
    <w:rsid w:val="00FC598E"/>
    <w:rsid w:val="00FC5C91"/>
    <w:rsid w:val="00FC5DC2"/>
    <w:rsid w:val="00FC5EEE"/>
    <w:rsid w:val="00FC6132"/>
    <w:rsid w:val="00FC626E"/>
    <w:rsid w:val="00FC6661"/>
    <w:rsid w:val="00FC6C32"/>
    <w:rsid w:val="00FC7013"/>
    <w:rsid w:val="00FC74E0"/>
    <w:rsid w:val="00FC760A"/>
    <w:rsid w:val="00FC771A"/>
    <w:rsid w:val="00FC7A9E"/>
    <w:rsid w:val="00FC7BEC"/>
    <w:rsid w:val="00FC7CBB"/>
    <w:rsid w:val="00FD0300"/>
    <w:rsid w:val="00FD0482"/>
    <w:rsid w:val="00FD086A"/>
    <w:rsid w:val="00FD128F"/>
    <w:rsid w:val="00FD14ED"/>
    <w:rsid w:val="00FD1CC1"/>
    <w:rsid w:val="00FD2344"/>
    <w:rsid w:val="00FD2D24"/>
    <w:rsid w:val="00FD2EF1"/>
    <w:rsid w:val="00FD3348"/>
    <w:rsid w:val="00FD37C6"/>
    <w:rsid w:val="00FD382E"/>
    <w:rsid w:val="00FD3AAE"/>
    <w:rsid w:val="00FD4344"/>
    <w:rsid w:val="00FD4660"/>
    <w:rsid w:val="00FD4A56"/>
    <w:rsid w:val="00FD4DC0"/>
    <w:rsid w:val="00FD5BC3"/>
    <w:rsid w:val="00FD5DD2"/>
    <w:rsid w:val="00FD5EB8"/>
    <w:rsid w:val="00FD6102"/>
    <w:rsid w:val="00FD62E7"/>
    <w:rsid w:val="00FD62F3"/>
    <w:rsid w:val="00FD67DA"/>
    <w:rsid w:val="00FD6B6A"/>
    <w:rsid w:val="00FD6ED2"/>
    <w:rsid w:val="00FD7248"/>
    <w:rsid w:val="00FD7C61"/>
    <w:rsid w:val="00FD7EE3"/>
    <w:rsid w:val="00FE031E"/>
    <w:rsid w:val="00FE0E10"/>
    <w:rsid w:val="00FE0F7E"/>
    <w:rsid w:val="00FE10DB"/>
    <w:rsid w:val="00FE11B6"/>
    <w:rsid w:val="00FE1240"/>
    <w:rsid w:val="00FE1303"/>
    <w:rsid w:val="00FE13C4"/>
    <w:rsid w:val="00FE18E1"/>
    <w:rsid w:val="00FE19FF"/>
    <w:rsid w:val="00FE1B8F"/>
    <w:rsid w:val="00FE1BD3"/>
    <w:rsid w:val="00FE3512"/>
    <w:rsid w:val="00FE38E9"/>
    <w:rsid w:val="00FE3958"/>
    <w:rsid w:val="00FE3AAC"/>
    <w:rsid w:val="00FE3B65"/>
    <w:rsid w:val="00FE3BD6"/>
    <w:rsid w:val="00FE3C00"/>
    <w:rsid w:val="00FE3DD7"/>
    <w:rsid w:val="00FE488B"/>
    <w:rsid w:val="00FE4BA3"/>
    <w:rsid w:val="00FE4F74"/>
    <w:rsid w:val="00FE52EA"/>
    <w:rsid w:val="00FE61FC"/>
    <w:rsid w:val="00FE68A9"/>
    <w:rsid w:val="00FE6AF3"/>
    <w:rsid w:val="00FE6E7F"/>
    <w:rsid w:val="00FE7009"/>
    <w:rsid w:val="00FF0532"/>
    <w:rsid w:val="00FF09E9"/>
    <w:rsid w:val="00FF0EEC"/>
    <w:rsid w:val="00FF197B"/>
    <w:rsid w:val="00FF1A6E"/>
    <w:rsid w:val="00FF1A9F"/>
    <w:rsid w:val="00FF1CBF"/>
    <w:rsid w:val="00FF20AD"/>
    <w:rsid w:val="00FF21CB"/>
    <w:rsid w:val="00FF22F1"/>
    <w:rsid w:val="00FF280C"/>
    <w:rsid w:val="00FF3897"/>
    <w:rsid w:val="00FF3AE1"/>
    <w:rsid w:val="00FF3BCE"/>
    <w:rsid w:val="00FF3CD1"/>
    <w:rsid w:val="00FF3F33"/>
    <w:rsid w:val="00FF4356"/>
    <w:rsid w:val="00FF4574"/>
    <w:rsid w:val="00FF45F2"/>
    <w:rsid w:val="00FF49E1"/>
    <w:rsid w:val="00FF4A8A"/>
    <w:rsid w:val="00FF50E5"/>
    <w:rsid w:val="00FF6411"/>
    <w:rsid w:val="00FF6560"/>
    <w:rsid w:val="00FF6BD9"/>
    <w:rsid w:val="00FF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40B5B0"/>
  <w15:chartTrackingRefBased/>
  <w15:docId w15:val="{B0FB085C-9FCB-4F1C-88FD-722B1669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t2 Char,body text1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rsid w:val="0058283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8Char1">
    <w:name w:val="Heading 8 Char1"/>
    <w:rsid w:val="002B1A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rsid w:val="002B1AAD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B1AA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Angsana New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2B1AAD"/>
    <w:rPr>
      <w:rFonts w:ascii="Cambria" w:hAnsi="Cambria" w:cs="Angsana New"/>
      <w:color w:val="17365D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2B1A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2B1A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uiPriority w:val="99"/>
    <w:unhideWhenUsed/>
    <w:rsid w:val="002B1AAD"/>
    <w:rPr>
      <w:color w:val="0000FF"/>
      <w:u w:val="single"/>
    </w:rPr>
  </w:style>
  <w:style w:type="character" w:customStyle="1" w:styleId="HeaderChar1">
    <w:name w:val="Header Char1"/>
    <w:rsid w:val="002B1AAD"/>
    <w:rPr>
      <w:rFonts w:ascii="Arial" w:eastAsia="Times New Roman" w:hAnsi="Arial" w:cs="Times New Roman"/>
      <w:sz w:val="18"/>
      <w:szCs w:val="18"/>
    </w:rPr>
  </w:style>
  <w:style w:type="table" w:styleId="TableGridLight">
    <w:name w:val="Grid Table Light"/>
    <w:basedOn w:val="TableNormal"/>
    <w:uiPriority w:val="40"/>
    <w:rsid w:val="004F15D3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F15D3"/>
    <w:rPr>
      <w:sz w:val="22"/>
      <w:szCs w:val="28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ccountingPolicy">
    <w:name w:val="Accounting Policy"/>
    <w:basedOn w:val="Normal"/>
    <w:link w:val="AccountingPolicyChar1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7123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3B712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B712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B712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B712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B7123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B7123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B7123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B7123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B7123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3B7123"/>
    <w:rPr>
      <w:i/>
      <w:iCs/>
    </w:rPr>
  </w:style>
  <w:style w:type="character" w:customStyle="1" w:styleId="apple-converted-space">
    <w:name w:val="apple-converted-space"/>
    <w:rsid w:val="003B7123"/>
  </w:style>
  <w:style w:type="paragraph" w:customStyle="1" w:styleId="TableParagraph">
    <w:name w:val="Table Paragraph"/>
    <w:basedOn w:val="Normal"/>
    <w:uiPriority w:val="1"/>
    <w:qFormat/>
    <w:rsid w:val="003B712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3B7123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4D92"/>
    <w:rPr>
      <w:rFonts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B54D92"/>
    <w:rPr>
      <w:rFonts w:ascii="Arial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B54D92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sid w:val="00BB5244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52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AF980-8712-4526-BD61-36ACCF06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19</Pages>
  <Words>3062</Words>
  <Characters>17456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Sapol, Pongthong</cp:lastModifiedBy>
  <cp:revision>4</cp:revision>
  <cp:lastPrinted>2020-05-04T11:14:00Z</cp:lastPrinted>
  <dcterms:created xsi:type="dcterms:W3CDTF">2020-05-11T01:52:00Z</dcterms:created>
  <dcterms:modified xsi:type="dcterms:W3CDTF">2020-05-11T11:40:00Z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