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7A20CB" w14:paraId="7B00FCCB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65F1D8A" w:rsidR="000041DD" w:rsidRPr="007A20CB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bookmarkStart w:id="0" w:name="_GoBack"/>
            <w:bookmarkEnd w:id="0"/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7A20CB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7A20CB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7A20CB" w14:paraId="64AEB6CA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7A20CB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7A20CB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7A20CB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7A20CB" w14:paraId="2A7DB6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EEA89" w14:textId="77777777" w:rsidR="004A3147" w:rsidRPr="007A20C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7A20C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949750" w14:textId="77777777" w:rsidR="004A3147" w:rsidRPr="007A20C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7A20CB" w14:paraId="77FEDB0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DF53ED" w14:textId="77777777" w:rsidR="004A3147" w:rsidRPr="007A20C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7A20C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C2AB3" w14:textId="77777777" w:rsidR="004A3147" w:rsidRPr="007A20CB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62D5" w:rsidRPr="007A20CB" w14:paraId="56181D0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24CE98" w14:textId="77777777" w:rsidR="008B62D5" w:rsidRPr="007A20CB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16623B" w14:textId="77777777" w:rsidR="008B62D5" w:rsidRPr="007A20CB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C33013" w14:textId="378A8BFD" w:rsidR="008B62D5" w:rsidRPr="007A20CB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75ABD" w:rsidRPr="007A20CB" w14:paraId="1368F83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633E8" w14:textId="1004A8B0" w:rsidR="00F75ABD" w:rsidRPr="007A20CB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421144" w14:textId="77777777" w:rsidR="00F75ABD" w:rsidRPr="007A20CB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9D2A34" w14:textId="77777777" w:rsidR="00F75ABD" w:rsidRPr="007A20CB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B54B7" w:rsidRPr="007A20CB" w14:paraId="2670BEF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3D257" w14:textId="4E5BD823" w:rsidR="006B54B7" w:rsidRPr="007A20CB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E92AF9" w14:textId="77777777" w:rsidR="006B54B7" w:rsidRPr="007A20CB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422645B" w14:textId="5DCC016A" w:rsidR="006B54B7" w:rsidRPr="007A20CB" w:rsidRDefault="006B54B7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ลูกหนี้การค้าและลูหนี้หมุนเวียนอื่น</w:t>
            </w:r>
          </w:p>
        </w:tc>
      </w:tr>
      <w:tr w:rsidR="0017648A" w:rsidRPr="007A20CB" w14:paraId="7311EF5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062779" w14:textId="14995BF9" w:rsidR="0017648A" w:rsidRPr="007A20CB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252539" w14:textId="77777777" w:rsidR="0017648A" w:rsidRPr="007A20CB" w:rsidRDefault="0017648A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C11D480" w14:textId="700FE058" w:rsidR="0017648A" w:rsidRPr="007A20CB" w:rsidRDefault="003E09D5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C1897" w:rsidRPr="007A20CB" w14:paraId="3FBA80E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914D8" w14:textId="7820A342" w:rsidR="00DC1897" w:rsidRPr="007A20CB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E16F46" w14:textId="77777777" w:rsidR="00DC1897" w:rsidRPr="007A20CB" w:rsidRDefault="00DC189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5768ADF" w14:textId="1A63EC34" w:rsidR="00DC1897" w:rsidRPr="007A20CB" w:rsidRDefault="00DC1897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32B90" w:rsidRPr="007A20CB" w14:paraId="5C5F3A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880A3C" w14:textId="5D05DE8C" w:rsidR="00C32B90" w:rsidRPr="007A20CB" w:rsidRDefault="006B54B7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FD85ED" w14:textId="77777777" w:rsidR="00C32B90" w:rsidRPr="007A20CB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079EAD" w14:textId="45C8DFF5" w:rsidR="00C32B90" w:rsidRPr="007A20CB" w:rsidRDefault="008218B4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C32B90" w:rsidRPr="007A20CB" w14:paraId="03FE9B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87109" w14:textId="7C79560D" w:rsidR="00C32B90" w:rsidRPr="007A20CB" w:rsidRDefault="006B54B7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52835" w14:textId="77777777" w:rsidR="00C32B90" w:rsidRPr="007A20CB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B44D1A" w14:textId="77777777" w:rsidR="00C32B90" w:rsidRPr="007A20CB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32B90" w:rsidRPr="007A20CB" w14:paraId="07AD99B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6B77" w14:textId="7F0CFE62" w:rsidR="00C32B90" w:rsidRPr="007A20CB" w:rsidRDefault="001505E6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="00E23023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38C8AD9" w14:textId="77777777" w:rsidR="00C32B90" w:rsidRPr="007A20CB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B77FC5" w14:textId="5E430883" w:rsidR="00C32B90" w:rsidRPr="007A20CB" w:rsidRDefault="00C32B90" w:rsidP="00C32B90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82F29" w:rsidRPr="007A20CB" w14:paraId="32A72B4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AD5730" w14:textId="6D29B7EB" w:rsidR="00482F29" w:rsidRPr="007A20CB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E23023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F6B472" w14:textId="77777777" w:rsidR="00482F29" w:rsidRPr="007A20CB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52207" w14:textId="27907286" w:rsidR="00482F29" w:rsidRPr="007A20CB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rtl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461CD" w:rsidRPr="007A20CB" w14:paraId="4DDCEB7B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2D67" w14:textId="6314C095" w:rsidR="00E23023" w:rsidRPr="00E23023" w:rsidRDefault="005461CD" w:rsidP="00E2302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120E05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04B0CB" w14:textId="77777777" w:rsidR="005461CD" w:rsidRPr="007A20CB" w:rsidRDefault="005461CD" w:rsidP="00E31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FF3690" w14:textId="77777777" w:rsidR="005461CD" w:rsidRPr="007A20CB" w:rsidRDefault="005461CD" w:rsidP="00E31B26">
            <w:pPr>
              <w:pStyle w:val="BodyText2"/>
              <w:rPr>
                <w:rFonts w:asciiTheme="majorHAnsi" w:hAnsiTheme="majorHAnsi" w:cstheme="majorHAnsi"/>
                <w:cs/>
              </w:rPr>
            </w:pPr>
            <w:r w:rsidRPr="007A20CB">
              <w:rPr>
                <w:rFonts w:asciiTheme="majorHAnsi" w:hAnsiTheme="majorHAnsi"/>
                <w:cs/>
              </w:rPr>
              <w:t>ใบสำคัญแสดงสิทธิที่จะซื้อหุ้นสามัญ</w:t>
            </w:r>
          </w:p>
        </w:tc>
      </w:tr>
      <w:tr w:rsidR="00C84959" w:rsidRPr="007A20CB" w14:paraId="514CAF0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70D41D" w14:textId="1174DDEF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120E05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864641" w14:textId="77777777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423734" w14:textId="4338EA83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84959" w:rsidRPr="007A20CB" w14:paraId="793292A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E3003A" w14:textId="10C4776C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120E05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8C6764" w14:textId="77777777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75B9E" w14:textId="79896DFE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84959" w:rsidRPr="007A20CB" w14:paraId="2997F3B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307A0B" w14:textId="3BA533EE" w:rsidR="00C84959" w:rsidRPr="007A20CB" w:rsidRDefault="001505E6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="00120E05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C6B12A" w14:textId="77777777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788CD" w14:textId="1A8F8665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C84959" w:rsidRPr="007A20CB" w14:paraId="65D3D18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6DAC1D" w14:textId="0705A226" w:rsidR="00C84959" w:rsidRPr="007A20CB" w:rsidRDefault="00CB1762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120E05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70BF4F" w14:textId="77777777" w:rsidR="00C84959" w:rsidRPr="007A20CB" w:rsidRDefault="00C84959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680D52" w14:textId="42CB08C4" w:rsidR="00C84959" w:rsidRPr="007A20CB" w:rsidRDefault="00C84959" w:rsidP="00C8495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B2F7C" w:rsidRPr="007A20CB" w14:paraId="3780860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DA42AF" w14:textId="370C7058" w:rsidR="000B2F7C" w:rsidRPr="007A20CB" w:rsidRDefault="000B2F7C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120E05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3D3F76" w14:textId="77777777" w:rsidR="000B2F7C" w:rsidRPr="007A20CB" w:rsidRDefault="000B2F7C" w:rsidP="00C849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896DE" w14:textId="426C5EEB" w:rsidR="000B2F7C" w:rsidRPr="007A20CB" w:rsidRDefault="000B2F7C" w:rsidP="00C8495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A20CB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5498F1BC" w14:textId="77777777" w:rsidR="006F21B9" w:rsidRPr="007A20CB" w:rsidRDefault="0020601B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</w:rPr>
        <w:br w:type="page"/>
      </w:r>
      <w:r w:rsidR="006F21B9" w:rsidRPr="007A20C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A7E98C2" w14:textId="77777777" w:rsidR="006F21B9" w:rsidRPr="007A20CB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965D5CC" w14:textId="532DB725" w:rsidR="006763E8" w:rsidRPr="007A20CB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  <w:cs/>
        </w:rPr>
        <w:t>งบการเงิน</w:t>
      </w:r>
      <w:r w:rsidR="00EB06C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A20CB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>
        <w:rPr>
          <w:rFonts w:ascii="Angsana New" w:hAnsi="Angsana New" w:hint="cs"/>
          <w:sz w:val="30"/>
          <w:szCs w:val="30"/>
          <w:cs/>
        </w:rPr>
        <w:t>คณะ</w:t>
      </w:r>
      <w:r w:rsidRPr="007A20CB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0D4CF1" w:rsidRPr="007A20CB">
        <w:rPr>
          <w:rFonts w:ascii="Angsana New" w:hAnsi="Angsana New"/>
          <w:sz w:val="30"/>
          <w:szCs w:val="30"/>
        </w:rPr>
        <w:t xml:space="preserve">11 </w:t>
      </w:r>
      <w:r w:rsidRPr="007A20C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A20CB">
        <w:rPr>
          <w:rFonts w:ascii="Angsana New" w:hAnsi="Angsana New"/>
          <w:sz w:val="30"/>
          <w:szCs w:val="30"/>
        </w:rPr>
        <w:t>2563</w:t>
      </w:r>
    </w:p>
    <w:p w14:paraId="4ECDF27E" w14:textId="77777777" w:rsidR="006F21B9" w:rsidRPr="007A20CB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7A20CB" w:rsidRDefault="0010775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7A20CB">
        <w:rPr>
          <w:b/>
          <w:bCs/>
          <w:cs/>
          <w:lang w:val="en-US"/>
        </w:rPr>
        <w:t>ข้อมูล</w:t>
      </w:r>
      <w:r w:rsidR="0034567D" w:rsidRPr="007A20CB">
        <w:rPr>
          <w:b/>
          <w:bCs/>
          <w:cs/>
        </w:rPr>
        <w:t>ทั่วไป</w:t>
      </w:r>
    </w:p>
    <w:p w14:paraId="60123CE1" w14:textId="77777777" w:rsidR="0034567D" w:rsidRPr="007A20CB" w:rsidRDefault="0034567D" w:rsidP="002B1DB1">
      <w:pPr>
        <w:pStyle w:val="BodyText2"/>
        <w:rPr>
          <w:sz w:val="28"/>
          <w:szCs w:val="28"/>
          <w:cs/>
        </w:rPr>
      </w:pPr>
    </w:p>
    <w:p w14:paraId="4F2B94AE" w14:textId="33A0AC75" w:rsidR="005C6715" w:rsidRPr="007A20CB" w:rsidRDefault="00DE644B" w:rsidP="007761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77610F" w:rsidRPr="007A20CB">
        <w:rPr>
          <w:rFonts w:ascii="Angsana New" w:hAnsi="Angsana New" w:hint="cs"/>
          <w:sz w:val="30"/>
          <w:szCs w:val="30"/>
          <w:cs/>
        </w:rPr>
        <w:t>การ</w:t>
      </w:r>
      <w:r w:rsidR="0077610F" w:rsidRPr="007A20CB">
        <w:rPr>
          <w:rFonts w:ascii="Angsana New" w:hAnsi="Angsana New"/>
          <w:sz w:val="30"/>
          <w:szCs w:val="30"/>
          <w:cs/>
        </w:rPr>
        <w:t>จัดหา</w:t>
      </w:r>
      <w:r w:rsidR="0077610F" w:rsidRPr="007A20CB">
        <w:rPr>
          <w:rFonts w:ascii="Angsana New" w:hAnsi="Angsana New" w:hint="cs"/>
          <w:sz w:val="30"/>
          <w:szCs w:val="30"/>
          <w:cs/>
        </w:rPr>
        <w:t>และ</w:t>
      </w:r>
      <w:r w:rsidR="00153A5C" w:rsidRPr="007A20CB">
        <w:rPr>
          <w:rFonts w:ascii="Angsana New" w:hAnsi="Angsana New" w:hint="cs"/>
          <w:sz w:val="30"/>
          <w:szCs w:val="30"/>
          <w:cs/>
        </w:rPr>
        <w:t>จัด</w:t>
      </w:r>
      <w:r w:rsidR="0077610F" w:rsidRPr="007A20CB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7A20CB">
        <w:rPr>
          <w:rFonts w:ascii="Angsana New" w:hAnsi="Angsana New"/>
          <w:sz w:val="30"/>
          <w:szCs w:val="30"/>
          <w:cs/>
        </w:rPr>
        <w:t>ก๊าซ</w:t>
      </w:r>
      <w:r w:rsidR="00E55A13" w:rsidRPr="007A20CB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7A20CB">
        <w:rPr>
          <w:rFonts w:ascii="Angsana New" w:hAnsi="Angsana New"/>
          <w:sz w:val="30"/>
          <w:szCs w:val="30"/>
        </w:rPr>
        <w:t>(</w:t>
      </w:r>
      <w:bookmarkStart w:id="1" w:name="_Hlk37450652"/>
      <w:r w:rsidR="00E55A13" w:rsidRPr="007A20CB">
        <w:rPr>
          <w:rFonts w:ascii="Angsana New" w:hAnsi="Angsana New"/>
          <w:sz w:val="30"/>
          <w:szCs w:val="30"/>
        </w:rPr>
        <w:t>Liquid Petroleum Gas</w:t>
      </w:r>
      <w:bookmarkEnd w:id="1"/>
      <w:r w:rsidR="00E55A13" w:rsidRPr="007A20CB">
        <w:rPr>
          <w:rFonts w:ascii="Angsana New" w:hAnsi="Angsana New"/>
          <w:sz w:val="30"/>
          <w:szCs w:val="30"/>
        </w:rPr>
        <w:t>: LPG)</w:t>
      </w:r>
      <w:r w:rsidR="0077610F" w:rsidRPr="007A20C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7A20C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7A20CB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7A20CB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7A20CB" w:rsidRDefault="005C6715" w:rsidP="005C67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5C6715" w:rsidRPr="007A20CB" w14:paraId="15082010" w14:textId="77777777" w:rsidTr="00C34D03">
        <w:tc>
          <w:tcPr>
            <w:tcW w:w="3150" w:type="dxa"/>
          </w:tcPr>
          <w:p w14:paraId="567FD4D5" w14:textId="11D52828" w:rsidR="005C6715" w:rsidRPr="007A20C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7A20C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7A20C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120" w:type="dxa"/>
            <w:vAlign w:val="bottom"/>
          </w:tcPr>
          <w:p w14:paraId="0114C64D" w14:textId="77777777" w:rsidR="005C6715" w:rsidRPr="007A20CB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 และขนส่ง </w:t>
            </w:r>
          </w:p>
        </w:tc>
      </w:tr>
      <w:tr w:rsidR="005C6715" w:rsidRPr="007A20CB" w14:paraId="617A8A49" w14:textId="77777777" w:rsidTr="00C34D03">
        <w:tc>
          <w:tcPr>
            <w:tcW w:w="3150" w:type="dxa"/>
          </w:tcPr>
          <w:p w14:paraId="73C2C01B" w14:textId="77777777" w:rsidR="005C6715" w:rsidRPr="007A20C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120" w:type="dxa"/>
            <w:vAlign w:val="bottom"/>
          </w:tcPr>
          <w:p w14:paraId="1150BD4A" w14:textId="77777777" w:rsidR="005C6715" w:rsidRPr="007A20CB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7A20CB" w14:paraId="3DBD3A72" w14:textId="77777777" w:rsidTr="00C34D03">
        <w:tc>
          <w:tcPr>
            <w:tcW w:w="3150" w:type="dxa"/>
          </w:tcPr>
          <w:p w14:paraId="3517FA85" w14:textId="77777777" w:rsidR="005C6715" w:rsidRPr="007A20C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120" w:type="dxa"/>
            <w:vAlign w:val="bottom"/>
          </w:tcPr>
          <w:p w14:paraId="73F29EA6" w14:textId="77777777" w:rsidR="005C6715" w:rsidRPr="007A20CB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7A20CB" w14:paraId="68A98F46" w14:textId="77777777" w:rsidTr="00C34D03">
        <w:tc>
          <w:tcPr>
            <w:tcW w:w="3150" w:type="dxa"/>
          </w:tcPr>
          <w:p w14:paraId="1F77EFDF" w14:textId="77777777" w:rsidR="005C6715" w:rsidRPr="007A20CB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120" w:type="dxa"/>
            <w:vAlign w:val="bottom"/>
          </w:tcPr>
          <w:p w14:paraId="573A0A4A" w14:textId="77777777" w:rsidR="005C6715" w:rsidRPr="007A20CB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7A20CB" w14:paraId="5EE237E2" w14:textId="77777777" w:rsidTr="00D83175">
        <w:tc>
          <w:tcPr>
            <w:tcW w:w="3150" w:type="dxa"/>
          </w:tcPr>
          <w:p w14:paraId="4BEA5AD4" w14:textId="2E41E07C" w:rsidR="005C6715" w:rsidRPr="007A20CB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7A20CB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120" w:type="dxa"/>
          </w:tcPr>
          <w:p w14:paraId="78AB4E27" w14:textId="09B53C7F" w:rsidR="005C6715" w:rsidRPr="007A20CB" w:rsidRDefault="005C6715" w:rsidP="00D8317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7A20C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5C6715" w:rsidRPr="007A20CB" w14:paraId="1087F8FE" w14:textId="77777777" w:rsidTr="00C34D03">
        <w:tc>
          <w:tcPr>
            <w:tcW w:w="3150" w:type="dxa"/>
          </w:tcPr>
          <w:p w14:paraId="2786D3E9" w14:textId="77777777" w:rsidR="005C6715" w:rsidRPr="007A20C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120" w:type="dxa"/>
            <w:vAlign w:val="bottom"/>
          </w:tcPr>
          <w:p w14:paraId="7A7C6051" w14:textId="77777777" w:rsidR="005C6715" w:rsidRPr="007A20CB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</w:p>
        </w:tc>
      </w:tr>
    </w:tbl>
    <w:p w14:paraId="4C6BC9F5" w14:textId="77777777" w:rsidR="005C6715" w:rsidRPr="007A20CB" w:rsidRDefault="005C6715" w:rsidP="003B0A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02E899C6" w:rsidR="0034567D" w:rsidRPr="007A20CB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7A20CB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45BA4636" w14:textId="77777777" w:rsidR="004F7D9E" w:rsidRPr="007A20CB" w:rsidRDefault="004F7D9E" w:rsidP="00B44738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246A79" w14:textId="26777EDA" w:rsidR="00235F64" w:rsidRPr="007A20CB" w:rsidRDefault="00235F64" w:rsidP="000C6EA2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20C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E156A2B" w14:textId="77777777" w:rsidR="00235F64" w:rsidRPr="007A20CB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6405CC2" w14:textId="58868944" w:rsidR="0094224D" w:rsidRPr="007A20CB" w:rsidRDefault="0094224D" w:rsidP="009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7A20CB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7A20CB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7A20CB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7A20CB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7A20CB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7A20CB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7A20CB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7A20CB">
        <w:rPr>
          <w:rFonts w:ascii="Angsana New" w:hAnsi="Angsana New" w:hint="cs"/>
          <w:sz w:val="30"/>
          <w:szCs w:val="30"/>
          <w:cs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7A20CB">
        <w:rPr>
          <w:rFonts w:ascii="Angsana New" w:hAnsi="Angsana New"/>
          <w:sz w:val="30"/>
          <w:szCs w:val="30"/>
        </w:rPr>
        <w:t xml:space="preserve">34 </w:t>
      </w:r>
      <w:r w:rsidRPr="007A20CB">
        <w:rPr>
          <w:rFonts w:ascii="Angsana New" w:hAnsi="Angsana New"/>
          <w:sz w:val="30"/>
          <w:szCs w:val="30"/>
          <w:cs/>
        </w:rPr>
        <w:t xml:space="preserve">เรื่อง </w:t>
      </w:r>
      <w:r w:rsidRPr="007A20CB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7A20C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7A20CB">
        <w:rPr>
          <w:rFonts w:ascii="Angsana New" w:hAnsi="Angsana New"/>
          <w:sz w:val="30"/>
          <w:szCs w:val="30"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A20CB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A20CB">
        <w:rPr>
          <w:rFonts w:ascii="Angsana New" w:hAnsi="Angsana New"/>
          <w:sz w:val="30"/>
          <w:szCs w:val="30"/>
        </w:rPr>
        <w:t xml:space="preserve"> </w:t>
      </w:r>
    </w:p>
    <w:p w14:paraId="3DB78EB1" w14:textId="2199A94B" w:rsidR="00D71221" w:rsidRPr="007A20CB" w:rsidRDefault="00D71221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006EE6" w14:textId="226BB516" w:rsidR="003B0AB0" w:rsidRPr="007A20CB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Pr="007A20CB">
        <w:rPr>
          <w:rFonts w:ascii="Angsana New" w:hAnsi="Angsana New"/>
          <w:sz w:val="30"/>
          <w:szCs w:val="30"/>
          <w:cs/>
        </w:rPr>
        <w:br/>
        <w:t xml:space="preserve"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7A20CB">
        <w:rPr>
          <w:rFonts w:ascii="Angsana New" w:hAnsi="Angsana New"/>
          <w:sz w:val="30"/>
          <w:szCs w:val="30"/>
        </w:rPr>
        <w:t>31</w:t>
      </w:r>
      <w:r w:rsidRPr="007A20C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A20CB">
        <w:rPr>
          <w:rFonts w:ascii="Angsana New" w:hAnsi="Angsana New"/>
          <w:sz w:val="30"/>
          <w:szCs w:val="30"/>
        </w:rPr>
        <w:t>2562</w:t>
      </w:r>
    </w:p>
    <w:p w14:paraId="0CD2534A" w14:textId="77777777" w:rsidR="003B0AB0" w:rsidRPr="007A20CB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303E678" w14:textId="75F1F97C" w:rsidR="00F13048" w:rsidRPr="007A20CB" w:rsidRDefault="00F13048" w:rsidP="00252AF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A20CB">
        <w:rPr>
          <w:rFonts w:asciiTheme="majorBidi" w:hAnsiTheme="majorBidi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E31B26" w:rsidRPr="007A20CB">
        <w:rPr>
          <w:rFonts w:asciiTheme="majorBidi" w:hAnsiTheme="majorBidi" w:hint="cs"/>
          <w:sz w:val="30"/>
          <w:szCs w:val="30"/>
          <w:cs/>
        </w:rPr>
        <w:t>เป็นครั้งแรก</w:t>
      </w:r>
      <w:r w:rsidR="00E31B26" w:rsidRPr="007A20CB">
        <w:rPr>
          <w:rFonts w:asciiTheme="majorBidi" w:hAnsiTheme="majorBidi"/>
          <w:sz w:val="30"/>
          <w:szCs w:val="30"/>
        </w:rPr>
        <w:t xml:space="preserve"> </w:t>
      </w:r>
      <w:r w:rsidR="00E31B26" w:rsidRPr="007A20CB">
        <w:rPr>
          <w:rFonts w:asciiTheme="majorBidi" w:hAnsiTheme="majorBidi"/>
          <w:sz w:val="30"/>
          <w:szCs w:val="30"/>
          <w:cs/>
        </w:rPr>
        <w:t>ซึ่งไม่มีผลกระทบ</w:t>
      </w:r>
      <w:r w:rsidR="00E31B26" w:rsidRPr="007A20CB">
        <w:rPr>
          <w:rFonts w:asciiTheme="majorBidi" w:hAnsiTheme="majorBidi"/>
          <w:spacing w:val="-4"/>
          <w:sz w:val="30"/>
          <w:szCs w:val="30"/>
          <w:cs/>
        </w:rPr>
        <w:t>ต่องบการเงินอย่างมีสาระสำคัญ</w:t>
      </w:r>
      <w:r w:rsidR="00E31B26" w:rsidRPr="007A20C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A20CB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E31B26" w:rsidRPr="007A20CB">
        <w:rPr>
          <w:rFonts w:asciiTheme="majorBidi" w:hAnsiTheme="majorBidi"/>
          <w:spacing w:val="-4"/>
          <w:sz w:val="30"/>
          <w:szCs w:val="30"/>
          <w:cs/>
        </w:rPr>
        <w:t>ถือปฎิบัติ</w:t>
      </w:r>
      <w:r w:rsidRPr="007A20CB">
        <w:rPr>
          <w:rFonts w:asciiTheme="majorBidi" w:hAnsiTheme="majorBidi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7A20CB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7A20CB">
        <w:rPr>
          <w:rFonts w:asciiTheme="majorBidi" w:hAnsiTheme="majorBidi"/>
          <w:spacing w:val="-4"/>
          <w:sz w:val="30"/>
          <w:szCs w:val="30"/>
          <w:cs/>
        </w:rPr>
        <w:t xml:space="preserve">เรื่อง </w:t>
      </w:r>
      <w:r w:rsidRPr="007A20CB">
        <w:rPr>
          <w:rFonts w:asciiTheme="majorBidi" w:hAnsiTheme="majorBidi"/>
          <w:i/>
          <w:iCs/>
          <w:spacing w:val="-4"/>
          <w:sz w:val="30"/>
          <w:szCs w:val="30"/>
          <w:cs/>
        </w:rPr>
        <w:t>สัญญาเช่า</w:t>
      </w:r>
      <w:r w:rsidRPr="007A20CB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7A20CB">
        <w:rPr>
          <w:rFonts w:asciiTheme="majorBidi" w:hAnsiTheme="majorBidi" w:cstheme="majorBidi"/>
          <w:spacing w:val="-4"/>
          <w:sz w:val="30"/>
          <w:szCs w:val="30"/>
        </w:rPr>
        <w:t>TFRS 16)</w:t>
      </w:r>
      <w:r w:rsidRPr="007A20CB">
        <w:rPr>
          <w:rFonts w:asciiTheme="majorBidi" w:hAnsiTheme="majorBidi" w:cstheme="majorBidi"/>
          <w:sz w:val="30"/>
          <w:szCs w:val="30"/>
        </w:rPr>
        <w:t xml:space="preserve"> </w:t>
      </w:r>
      <w:r w:rsidRPr="007A20CB">
        <w:rPr>
          <w:rFonts w:asciiTheme="majorBidi" w:hAnsi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7A20CB">
        <w:rPr>
          <w:rFonts w:asciiTheme="majorBidi" w:hAnsiTheme="majorBidi" w:cstheme="majorBidi"/>
          <w:sz w:val="30"/>
          <w:szCs w:val="30"/>
        </w:rPr>
        <w:t>3</w:t>
      </w:r>
    </w:p>
    <w:p w14:paraId="6D65B4B1" w14:textId="77777777" w:rsidR="00F13048" w:rsidRPr="007A20CB" w:rsidRDefault="00F13048" w:rsidP="00252AFF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659D0A" w14:textId="17AD4611" w:rsidR="00235F64" w:rsidRPr="007A20CB" w:rsidRDefault="00235F64" w:rsidP="00F13048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A20CB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</w:t>
      </w:r>
      <w:r w:rsidR="00DA2BC3" w:rsidRPr="007A20C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7A20CB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</w:t>
      </w:r>
      <w:r w:rsidR="00402353" w:rsidRPr="007A20CB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</w:p>
    <w:p w14:paraId="28467654" w14:textId="20310464" w:rsidR="00235F64" w:rsidRPr="007A20CB" w:rsidRDefault="00235F64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2230F" w14:textId="363D3D8B" w:rsidR="008E4869" w:rsidRPr="00A26827" w:rsidRDefault="008E4869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26827">
        <w:rPr>
          <w:rFonts w:asciiTheme="majorBidi" w:hAnsiTheme="majorBidi"/>
          <w:spacing w:val="-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268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26827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A26827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="0018368A" w:rsidRPr="00A26827">
        <w:rPr>
          <w:rFonts w:asciiTheme="majorBidi" w:hAnsiTheme="majorBidi"/>
          <w:spacing w:val="-2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18368A" w:rsidRPr="00A26827">
        <w:rPr>
          <w:rFonts w:asciiTheme="majorBidi" w:hAnsiTheme="majorBidi" w:cstheme="majorBidi"/>
          <w:spacing w:val="-2"/>
          <w:sz w:val="30"/>
          <w:szCs w:val="30"/>
        </w:rPr>
        <w:t>3</w:t>
      </w:r>
    </w:p>
    <w:p w14:paraId="3D8E560B" w14:textId="77777777" w:rsidR="002759DC" w:rsidRPr="007A20CB" w:rsidRDefault="002759DC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CD1777" w14:textId="63C25E90" w:rsidR="008F7702" w:rsidRPr="007A20CB" w:rsidRDefault="008F770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</w:rPr>
      </w:pPr>
      <w:r w:rsidRPr="007A20CB">
        <w:rPr>
          <w:b/>
          <w:bCs/>
          <w:cs/>
          <w:lang w:val="en-US"/>
        </w:rPr>
        <w:t>การเปลี่ยนแปลงนโยบายการบัญชี</w:t>
      </w:r>
    </w:p>
    <w:p w14:paraId="32B29906" w14:textId="5F02EA5F" w:rsidR="00ED18C0" w:rsidRPr="007A20CB" w:rsidRDefault="00ED18C0" w:rsidP="00ED18C0">
      <w:pPr>
        <w:pStyle w:val="BodyText2"/>
        <w:ind w:left="540"/>
        <w:rPr>
          <w:b/>
          <w:bCs/>
          <w:lang w:val="en-US"/>
        </w:rPr>
      </w:pPr>
    </w:p>
    <w:p w14:paraId="0DE623AB" w14:textId="20E582DB" w:rsidR="008E4869" w:rsidRPr="007A20CB" w:rsidRDefault="008E4869" w:rsidP="00ED18C0">
      <w:pPr>
        <w:pStyle w:val="BodyText2"/>
        <w:ind w:left="540"/>
        <w:rPr>
          <w:lang w:val="en-US"/>
        </w:rPr>
      </w:pPr>
      <w:r w:rsidRPr="007A20CB">
        <w:rPr>
          <w:cs/>
          <w:lang w:val="en-US"/>
        </w:rPr>
        <w:t xml:space="preserve">ตั้งแต่วันที่ </w:t>
      </w:r>
      <w:r w:rsidRPr="007A20CB">
        <w:rPr>
          <w:lang w:val="en-US"/>
        </w:rPr>
        <w:t xml:space="preserve">1 </w:t>
      </w:r>
      <w:r w:rsidRPr="007A20CB">
        <w:rPr>
          <w:cs/>
          <w:lang w:val="en-US"/>
        </w:rPr>
        <w:t xml:space="preserve">มกราคม </w:t>
      </w:r>
      <w:r w:rsidRPr="007A20CB">
        <w:rPr>
          <w:lang w:val="en-US"/>
        </w:rPr>
        <w:t xml:space="preserve">2563 </w:t>
      </w:r>
      <w:r w:rsidRPr="007A20CB">
        <w:rPr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A20CB">
        <w:rPr>
          <w:lang w:val="en-US"/>
        </w:rPr>
        <w:t xml:space="preserve">TFRS 16 </w:t>
      </w:r>
      <w:r w:rsidRPr="007A20CB">
        <w:rPr>
          <w:cs/>
          <w:lang w:val="en-US"/>
        </w:rPr>
        <w:t>เป็นครั้งแรก ผลกระทบ</w:t>
      </w:r>
      <w:r w:rsidR="00EB06C3">
        <w:rPr>
          <w:rFonts w:hint="cs"/>
          <w:cs/>
          <w:lang w:val="en-US"/>
        </w:rPr>
        <w:t>ต่อ</w:t>
      </w:r>
      <w:r w:rsidRPr="007A20CB">
        <w:rPr>
          <w:cs/>
          <w:lang w:val="en-US"/>
        </w:rPr>
        <w:t>การเปลี่ยนแปลงนโยบายการบัญชี มีดังนี้</w:t>
      </w:r>
    </w:p>
    <w:p w14:paraId="5F09F324" w14:textId="29971BDB" w:rsidR="008F7702" w:rsidRPr="007A20CB" w:rsidRDefault="008F7702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CDD93D0" w14:textId="77777777" w:rsidR="008E4869" w:rsidRPr="007A20CB" w:rsidRDefault="008E4869" w:rsidP="000C6EA2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7A20CB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25B03CF" w14:textId="075805B7" w:rsidR="008E4869" w:rsidRPr="007A20CB" w:rsidRDefault="008E4869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020FF62" w14:textId="4195DF11" w:rsidR="008E4869" w:rsidRPr="007A20CB" w:rsidRDefault="008E4869" w:rsidP="008E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b/>
          <w:sz w:val="30"/>
          <w:szCs w:val="30"/>
        </w:rPr>
      </w:pPr>
      <w:r w:rsidRPr="007A20CB">
        <w:rPr>
          <w:rFonts w:ascii="Angsana New" w:hAnsi="Angsana New"/>
          <w:b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="00695955" w:rsidRPr="007A20CB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F8634E7" w14:textId="5BFD02FA" w:rsidR="008E4869" w:rsidRPr="007A20CB" w:rsidRDefault="008E4869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0E2FEF5" w14:textId="2B9F944C" w:rsidR="00F23C86" w:rsidRPr="007A20CB" w:rsidRDefault="00F23C86" w:rsidP="001A4865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7A20CB">
        <w:rPr>
          <w:rFonts w:asciiTheme="majorHAnsi" w:hAnsiTheme="majorHAnsi" w:cstheme="majorHAns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EB06C3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และสินทรัพย์ที่เกิดจากสัญญา</w:t>
      </w:r>
      <w:r w:rsidR="002564FA" w:rsidRPr="007A20CB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</w:p>
    <w:p w14:paraId="628F55DA" w14:textId="62AFDB12" w:rsidR="00F23C86" w:rsidRPr="007A20CB" w:rsidRDefault="00F23C86" w:rsidP="004B4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0F742413" w14:textId="6091194C" w:rsidR="00F23C86" w:rsidRPr="007A20CB" w:rsidRDefault="00F23C86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</w:rPr>
        <w:t xml:space="preserve">TFRS 9 </w:t>
      </w:r>
      <w:r w:rsidRPr="007A20CB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A20CB">
        <w:rPr>
          <w:rFonts w:ascii="Angsana New" w:hAnsi="Angsana New"/>
          <w:sz w:val="30"/>
          <w:szCs w:val="30"/>
        </w:rPr>
        <w:t xml:space="preserve">TFRS 9 </w:t>
      </w:r>
      <w:r w:rsidRPr="007A20CB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</w:t>
      </w:r>
      <w:r w:rsidRPr="007A20CB">
        <w:rPr>
          <w:rFonts w:ascii="Angsana New" w:hAnsi="Angsana New"/>
          <w:sz w:val="30"/>
          <w:szCs w:val="30"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46875ED" w14:textId="066F9896" w:rsidR="005C256E" w:rsidRPr="007A20CB" w:rsidRDefault="005C256E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</w:pP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lastRenderedPageBreak/>
        <w:t xml:space="preserve">กลุ่มบริษัทได้ประเมินการด้อยค่าตาม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TFRS </w:t>
      </w:r>
      <w:r w:rsidR="009C7C0A"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>9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="00EB06C3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ณ วันที่ </w:t>
      </w:r>
      <w:r w:rsidR="003D2A7D" w:rsidRPr="003D2A7D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1</w:t>
      </w:r>
      <w:r w:rsidR="00EB06C3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มกราคม </w:t>
      </w:r>
      <w:r w:rsidR="003D2A7D" w:rsidRPr="003D2A7D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2563</w:t>
      </w:r>
      <w:r w:rsidR="00EB06C3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ซึ่งไม่มีผลกระทบอย่างมีสาระสำคัญต่องบการเงินรวมและงบการเงินเฉพาะกิจการ</w:t>
      </w:r>
    </w:p>
    <w:p w14:paraId="07D23A04" w14:textId="2708580A" w:rsidR="002564FA" w:rsidRPr="007A20CB" w:rsidRDefault="002564FA" w:rsidP="002564F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</w:p>
    <w:p w14:paraId="0A089316" w14:textId="78FB6C4B" w:rsidR="003C3B68" w:rsidRPr="007A20CB" w:rsidRDefault="003C3B68" w:rsidP="000C6EA2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7A20CB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  <w:t xml:space="preserve">TFRS </w:t>
      </w:r>
      <w:r w:rsidR="001505E6" w:rsidRPr="007A20CB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7A20CB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428A8EBC" w14:textId="7186CA21" w:rsidR="00F23C86" w:rsidRPr="007A20CB" w:rsidRDefault="00F23C86" w:rsidP="00F2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724E5DA7" w14:textId="78A30679" w:rsidR="003C3B68" w:rsidRPr="007A20CB" w:rsidRDefault="003C3B68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</w:pP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1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2563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 ถือปฏิบัติตาม </w:t>
      </w:r>
      <w:r w:rsidRPr="007A20CB">
        <w:rPr>
          <w:rFonts w:asciiTheme="majorHAnsi" w:hAnsiTheme="majorHAnsi" w:cstheme="majorHAnsi"/>
          <w:sz w:val="30"/>
          <w:szCs w:val="30"/>
        </w:rPr>
        <w:t xml:space="preserve">TFRS 16 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7A20CB">
        <w:rPr>
          <w:rFonts w:asciiTheme="majorHAnsi" w:hAnsiTheme="majorHAnsi" w:cstheme="majorHAnsi"/>
          <w:sz w:val="30"/>
          <w:szCs w:val="30"/>
        </w:rPr>
        <w:t xml:space="preserve">17 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7A20CB">
        <w:rPr>
          <w:rFonts w:asciiTheme="majorHAnsi" w:hAnsiTheme="majorHAnsi" w:cstheme="majorHAnsi"/>
          <w:i/>
          <w:iCs/>
          <w:sz w:val="30"/>
          <w:szCs w:val="30"/>
          <w:cs/>
        </w:rPr>
        <w:t>สัญญาเช่า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</w:rPr>
        <w:t xml:space="preserve">(TAS 17) 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A20CB">
        <w:rPr>
          <w:rFonts w:asciiTheme="majorHAnsi" w:hAnsiTheme="majorHAnsi" w:cstheme="majorHAnsi"/>
          <w:sz w:val="30"/>
          <w:szCs w:val="30"/>
        </w:rPr>
        <w:t xml:space="preserve">4 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7A20CB">
        <w:rPr>
          <w:rFonts w:asciiTheme="majorHAnsi" w:hAnsiTheme="majorHAnsi" w:cstheme="majorHAns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</w:rPr>
        <w:t xml:space="preserve">(TFRIC 4) 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A20CB">
        <w:rPr>
          <w:rFonts w:asciiTheme="majorHAnsi" w:hAnsiTheme="majorHAnsi" w:cstheme="majorHAnsi"/>
          <w:sz w:val="30"/>
          <w:szCs w:val="30"/>
        </w:rPr>
        <w:t>(Modified retrospective approach)</w:t>
      </w:r>
      <w:r w:rsidRPr="007A20CB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32D2061B" w14:textId="77777777" w:rsidR="00DC1873" w:rsidRPr="00353126" w:rsidRDefault="00DC1873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sz w:val="28"/>
          <w:szCs w:val="28"/>
        </w:rPr>
      </w:pPr>
    </w:p>
    <w:p w14:paraId="1AD3072C" w14:textId="3136AA9C" w:rsidR="003C3B68" w:rsidRPr="007A20CB" w:rsidRDefault="003C3B68" w:rsidP="009335E5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7411A4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ตาม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TFRS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16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(Transaction price)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ณ วันที่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1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2563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กลุ่มบริษัทรับรู้สินทรัพย์สิทธิการใช้และหนี้สินตามสัญญาเช่า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</w:t>
      </w:r>
      <w:r w:rsidRPr="007A20CB">
        <w:rPr>
          <w:rFonts w:asciiTheme="majorHAnsi" w:hAnsiTheme="majorHAnsi" w:cstheme="majorHAnsi"/>
          <w:sz w:val="30"/>
          <w:szCs w:val="30"/>
          <w:cs/>
        </w:rPr>
        <w:t>สิทธิการใช้และดอกเบี้ยจ่ายของหนี้สินตามสัญญาเช่</w:t>
      </w:r>
      <w:r w:rsidR="001C1B0D" w:rsidRPr="007A20CB">
        <w:rPr>
          <w:rFonts w:asciiTheme="majorHAnsi" w:hAnsiTheme="majorHAnsi" w:cstheme="majorHAnsi" w:hint="cs"/>
          <w:sz w:val="30"/>
          <w:szCs w:val="30"/>
          <w:cs/>
        </w:rPr>
        <w:t>า</w:t>
      </w:r>
    </w:p>
    <w:p w14:paraId="2CC6DC62" w14:textId="77777777" w:rsidR="003C3B68" w:rsidRPr="00353126" w:rsidRDefault="003C3B68" w:rsidP="003C3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3CA33497" w14:textId="24E06C4F" w:rsidR="001C4EA9" w:rsidRDefault="003C3B68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ในการปฏิบัติในช่วง</w:t>
      </w:r>
      <w:r w:rsidRPr="007A20CB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 xml:space="preserve">เปลี่ยนแปลง </w:t>
      </w:r>
      <w:r w:rsidRPr="007A20CB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7A20CB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>ได้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เลือกใช้ข้อยกเว้น</w:t>
      </w:r>
      <w:r w:rsidR="001C4EA9">
        <w:rPr>
          <w:rFonts w:asciiTheme="majorHAnsi" w:hAnsiTheme="majorHAnsi" w:cstheme="majorHAnsi" w:hint="cs"/>
          <w:color w:val="000000"/>
          <w:sz w:val="30"/>
          <w:szCs w:val="30"/>
          <w:cs/>
        </w:rPr>
        <w:t>ต่อไปนี้</w:t>
      </w:r>
    </w:p>
    <w:p w14:paraId="1DCA193C" w14:textId="77777777" w:rsidR="001C4EA9" w:rsidRPr="009D529C" w:rsidRDefault="001C4EA9" w:rsidP="009D529C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</w:pPr>
      <w:r w:rsidRPr="009D529C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9D529C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12 </w:t>
      </w:r>
      <w:r w:rsidRPr="009D529C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เดือน </w:t>
      </w:r>
      <w:r w:rsidRPr="009D529C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 </w:t>
      </w:r>
    </w:p>
    <w:p w14:paraId="56873C2A" w14:textId="4DF28DFE" w:rsidR="006734D6" w:rsidRPr="007B4CF4" w:rsidRDefault="006734D6" w:rsidP="006734D6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</w:pPr>
      <w:r w:rsidRPr="007B4CF4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>ไม่รับรู้สินทรัพย์สิทธิการใช้และหนี้สินตามสัญญาเช่า</w:t>
      </w:r>
      <w:r w:rsidRPr="007B4CF4">
        <w:rPr>
          <w:rFonts w:asciiTheme="majorHAnsi" w:eastAsia="Times New Roman" w:hAnsiTheme="majorHAnsi" w:cstheme="majorHAnsi" w:hint="cs"/>
          <w:color w:val="000000"/>
          <w:spacing w:val="-4"/>
          <w:sz w:val="30"/>
          <w:szCs w:val="30"/>
          <w:cs/>
          <w:lang w:val="en-US"/>
        </w:rPr>
        <w:t>ซึ่งสินทรัพย์อ้างอิงมีมูลค่าต่ำ</w:t>
      </w:r>
      <w:r w:rsidRPr="007B4CF4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7B4CF4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 </w:t>
      </w:r>
    </w:p>
    <w:p w14:paraId="25D9FBC4" w14:textId="795A5F96" w:rsidR="006734D6" w:rsidRPr="006734D6" w:rsidRDefault="001C4EA9" w:rsidP="006734D6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9D529C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D529C"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  <w:t xml:space="preserve"> </w:t>
      </w:r>
    </w:p>
    <w:p w14:paraId="6A747F98" w14:textId="3672F0B1" w:rsidR="003C3B68" w:rsidRPr="00353126" w:rsidRDefault="003C3B68" w:rsidP="003C3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HAnsi" w:hAnsiTheme="majorHAnsi" w:cstheme="majorHAnsi"/>
          <w:sz w:val="28"/>
          <w:szCs w:val="28"/>
          <w:lang w:val="en-GB"/>
        </w:rPr>
      </w:pPr>
    </w:p>
    <w:p w14:paraId="02DFB139" w14:textId="721FB82B" w:rsidR="00A60EDE" w:rsidRPr="007A20CB" w:rsidRDefault="00A60EDE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  <w:cs/>
        </w:rPr>
      </w:pP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TFRS </w:t>
      </w:r>
      <w:r w:rsidR="002B2B63" w:rsidRPr="007A20CB">
        <w:rPr>
          <w:rFonts w:asciiTheme="majorHAnsi" w:hAnsiTheme="majorHAnsi" w:cstheme="majorHAnsi"/>
          <w:color w:val="000000"/>
          <w:sz w:val="30"/>
          <w:szCs w:val="30"/>
        </w:rPr>
        <w:t>16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โดย ณ วันที่ </w:t>
      </w:r>
      <w:r w:rsidR="002B2B63" w:rsidRPr="007A20CB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7A20CB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กลุ่มบริษัทรับรู้สินทรัพย์สิทธิการใช้</w:t>
      </w:r>
      <w:r w:rsidR="00D24AD3">
        <w:rPr>
          <w:rFonts w:asciiTheme="majorHAnsi" w:hAnsiTheme="majorHAnsi" w:cstheme="majorHAnsi" w:hint="cs"/>
          <w:color w:val="000000"/>
          <w:sz w:val="30"/>
          <w:szCs w:val="30"/>
          <w:cs/>
        </w:rPr>
        <w:t xml:space="preserve">ซึ่งแสดงเป็นส่วนหนึ่งของที่ดิน อาคารและอุปกรณ์ 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เพิ่มขึ้น </w:t>
      </w:r>
      <w:r w:rsidR="000D4CF1" w:rsidRPr="007A20CB">
        <w:rPr>
          <w:rFonts w:asciiTheme="majorHAnsi" w:hAnsiTheme="majorHAnsi" w:cstheme="majorHAnsi"/>
          <w:color w:val="000000"/>
          <w:sz w:val="30"/>
          <w:szCs w:val="30"/>
        </w:rPr>
        <w:t>14.33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="00353126">
        <w:rPr>
          <w:rFonts w:asciiTheme="majorHAnsi" w:hAnsiTheme="majorHAnsi" w:cstheme="majorHAnsi" w:hint="cs"/>
          <w:color w:val="000000"/>
          <w:sz w:val="30"/>
          <w:szCs w:val="30"/>
          <w:cs/>
        </w:rPr>
        <w:t>ล้านบาท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และ </w:t>
      </w:r>
      <w:r w:rsidR="000D4CF1" w:rsidRPr="007A20CB">
        <w:rPr>
          <w:rFonts w:asciiTheme="majorHAnsi" w:hAnsiTheme="majorHAnsi" w:cstheme="majorHAnsi"/>
          <w:color w:val="000000"/>
          <w:sz w:val="30"/>
          <w:szCs w:val="30"/>
        </w:rPr>
        <w:t>5.03</w:t>
      </w:r>
      <w:r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ล้านบาท ส่งผลให้หนี้สินตามสัญญาเช่าเพิ่มขึ้น </w:t>
      </w:r>
      <w:r w:rsidR="00EE7F6F" w:rsidRPr="007A20CB">
        <w:rPr>
          <w:rFonts w:asciiTheme="majorHAnsi" w:hAnsiTheme="majorHAnsi" w:cstheme="majorHAnsi"/>
          <w:color w:val="000000"/>
          <w:sz w:val="30"/>
          <w:szCs w:val="30"/>
        </w:rPr>
        <w:t>14.33</w:t>
      </w:r>
      <w:r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353126">
        <w:rPr>
          <w:rFonts w:asciiTheme="majorHAnsi" w:hAnsiTheme="majorHAnsi" w:cstheme="majorHAnsi" w:hint="cs"/>
          <w:color w:val="000000"/>
          <w:sz w:val="30"/>
          <w:szCs w:val="30"/>
          <w:cs/>
        </w:rPr>
        <w:t>ล้านบาท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และ </w:t>
      </w:r>
      <w:r w:rsidR="00EE7F6F" w:rsidRPr="007A20CB">
        <w:rPr>
          <w:rFonts w:asciiTheme="majorHAnsi" w:hAnsiTheme="majorHAnsi" w:cstheme="majorHAnsi"/>
          <w:color w:val="000000"/>
          <w:sz w:val="30"/>
          <w:szCs w:val="30"/>
        </w:rPr>
        <w:t>5.03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ล้านบาท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7136A3"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5250E8" w:rsidRPr="002B332C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ตามลำดับ </w:t>
      </w:r>
      <w:r w:rsidRPr="002B332C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ทั้งนี้ ภาระผูกพันตามสัญญาเช่าดำเนินงาน ณ </w:t>
      </w:r>
      <w:r w:rsidR="002B2B63" w:rsidRPr="002B332C">
        <w:rPr>
          <w:rFonts w:asciiTheme="majorHAnsi" w:hAnsiTheme="majorHAnsi" w:cstheme="majorHAnsi"/>
          <w:color w:val="000000"/>
          <w:spacing w:val="4"/>
          <w:sz w:val="30"/>
          <w:szCs w:val="30"/>
        </w:rPr>
        <w:t>31</w:t>
      </w:r>
      <w:r w:rsidRPr="002B332C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ธันวาคม </w:t>
      </w:r>
      <w:r w:rsidR="002B2B63" w:rsidRPr="002B332C">
        <w:rPr>
          <w:rFonts w:asciiTheme="majorHAnsi" w:hAnsiTheme="majorHAnsi" w:cstheme="majorHAnsi"/>
          <w:color w:val="000000"/>
          <w:spacing w:val="4"/>
          <w:sz w:val="30"/>
          <w:szCs w:val="30"/>
        </w:rPr>
        <w:t>2562</w:t>
      </w:r>
      <w:r w:rsidRPr="002B332C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เมื่อคิดลดโดยใช้อัตราดอกเบี้ย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เงินกู้ยืมส่วนเพิ่ม</w:t>
      </w:r>
      <w:r w:rsidR="00D24AD3">
        <w:rPr>
          <w:rFonts w:asciiTheme="majorHAnsi" w:hAnsiTheme="majorHAnsi" w:cstheme="majorHAnsi" w:hint="cs"/>
          <w:color w:val="000000"/>
          <w:sz w:val="30"/>
          <w:szCs w:val="30"/>
          <w:cs/>
        </w:rPr>
        <w:t xml:space="preserve">ที่อัตราร้อยละ </w:t>
      </w:r>
      <w:r w:rsidR="00D24AD3">
        <w:rPr>
          <w:rFonts w:asciiTheme="majorHAnsi" w:hAnsiTheme="majorHAnsi" w:cstheme="majorHAnsi"/>
          <w:color w:val="000000"/>
          <w:sz w:val="30"/>
          <w:szCs w:val="30"/>
        </w:rPr>
        <w:t xml:space="preserve">6 </w:t>
      </w:r>
      <w:r w:rsidR="00D24AD3">
        <w:rPr>
          <w:rFonts w:asciiTheme="majorHAnsi" w:hAnsiTheme="majorHAnsi" w:cstheme="majorHAnsi" w:hint="cs"/>
          <w:color w:val="000000"/>
          <w:sz w:val="30"/>
          <w:szCs w:val="30"/>
          <w:cs/>
        </w:rPr>
        <w:t>ต่อปี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และ</w:t>
      </w:r>
      <w:r w:rsidR="00D24AD3">
        <w:rPr>
          <w:rFonts w:asciiTheme="majorHAnsi" w:hAnsiTheme="majorHAnsi" w:cstheme="majorHAnsi" w:hint="cs"/>
          <w:color w:val="000000"/>
          <w:sz w:val="30"/>
          <w:szCs w:val="30"/>
          <w:cs/>
        </w:rPr>
        <w:t>การ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ยกเว้นการรับรู้รายการสำหรับสัญญาเช่าระยะสั้นและสินทรัพย์</w:t>
      </w:r>
      <w:r w:rsidRPr="002B332C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 xml:space="preserve">อ้างอิงที่มีมูลค่าต่ำ </w:t>
      </w:r>
      <w:r w:rsidR="00D24AD3" w:rsidRPr="002B332C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และ</w:t>
      </w:r>
      <w:r w:rsidRPr="002B332C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รวมกับหนี้สินตามสัญญาเช่าการเงิน กลุ่มบริษัทรับรู้หนี้สินตามสัญญาเช่า ณ วันที่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="002B2B63" w:rsidRPr="007A20CB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7A20CB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เป็นจำนวน </w:t>
      </w:r>
      <w:r w:rsidR="00AF24D9" w:rsidRPr="007A20CB">
        <w:rPr>
          <w:rFonts w:asciiTheme="majorHAnsi" w:hAnsiTheme="majorHAnsi" w:cstheme="majorHAnsi"/>
          <w:color w:val="000000"/>
          <w:sz w:val="30"/>
          <w:szCs w:val="30"/>
        </w:rPr>
        <w:t>46.48</w:t>
      </w:r>
      <w:r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353126">
        <w:rPr>
          <w:rFonts w:asciiTheme="majorHAnsi" w:hAnsiTheme="majorHAnsi" w:cstheme="majorHAnsi" w:hint="cs"/>
          <w:color w:val="000000"/>
          <w:sz w:val="30"/>
          <w:szCs w:val="30"/>
          <w:cs/>
        </w:rPr>
        <w:t>ล้านบาท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และ </w:t>
      </w:r>
      <w:r w:rsidR="00AF24D9" w:rsidRPr="007A20CB">
        <w:rPr>
          <w:rFonts w:asciiTheme="majorHAnsi" w:hAnsiTheme="majorHAnsi" w:cstheme="majorHAnsi"/>
          <w:color w:val="000000"/>
          <w:sz w:val="30"/>
          <w:szCs w:val="30"/>
        </w:rPr>
        <w:t>8.15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ล้านบาท</w:t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ในงบการเงินรวมและ</w:t>
      </w:r>
      <w:r w:rsidR="00353126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="005250E8"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งบการเงินเฉพาะกิจการ</w:t>
      </w:r>
      <w:r w:rsidR="007136A3"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7136A3" w:rsidRPr="007A20CB">
        <w:rPr>
          <w:rFonts w:asciiTheme="majorHAnsi" w:hAnsiTheme="majorHAnsi" w:cstheme="majorHAnsi" w:hint="cs"/>
          <w:color w:val="000000"/>
          <w:sz w:val="30"/>
          <w:szCs w:val="30"/>
          <w:cs/>
        </w:rPr>
        <w:t>ตามลำดับ</w:t>
      </w:r>
    </w:p>
    <w:p w14:paraId="5A9E96F2" w14:textId="77777777" w:rsidR="00A60EDE" w:rsidRPr="007A20CB" w:rsidRDefault="00A60EDE" w:rsidP="00A60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E701B45" w14:textId="5D8889C1" w:rsidR="003C3B68" w:rsidRDefault="003C3B68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/>
          <w:color w:val="000000"/>
          <w:sz w:val="30"/>
          <w:szCs w:val="30"/>
        </w:rPr>
      </w:pP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lastRenderedPageBreak/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EE7F6F" w:rsidRPr="007A20CB">
        <w:rPr>
          <w:rFonts w:asciiTheme="majorHAnsi" w:hAnsiTheme="majorHAnsi"/>
          <w:color w:val="000000"/>
          <w:sz w:val="30"/>
          <w:szCs w:val="30"/>
          <w:cs/>
        </w:rPr>
        <w:t>จำหน่ายแก๊สปิโตรเลียม</w:t>
      </w:r>
      <w:r w:rsidR="00EE7F6F" w:rsidRPr="007A20CB" w:rsidDel="00EE7F6F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7A20CB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7A20CB">
        <w:rPr>
          <w:rFonts w:asciiTheme="majorHAnsi" w:hAnsiTheme="majorHAnsi" w:cstheme="majorHAnsi"/>
          <w:color w:val="000000"/>
          <w:sz w:val="30"/>
          <w:szCs w:val="30"/>
          <w:cs/>
        </w:rPr>
        <w:t>และ</w:t>
      </w:r>
      <w:r w:rsidR="00EE7F6F" w:rsidRPr="007A20CB">
        <w:rPr>
          <w:rFonts w:asciiTheme="majorHAnsi" w:hAnsiTheme="majorHAnsi"/>
          <w:color w:val="000000"/>
          <w:sz w:val="30"/>
          <w:szCs w:val="30"/>
          <w:cs/>
        </w:rPr>
        <w:t>ส่วนงานบริการตรวจสอบความปลอดภัย</w:t>
      </w:r>
      <w:r w:rsidR="00EE7F6F" w:rsidRPr="007A20CB">
        <w:rPr>
          <w:rFonts w:asciiTheme="majorHAnsi" w:hAnsiTheme="majorHAnsi"/>
          <w:color w:val="000000"/>
          <w:sz w:val="30"/>
          <w:szCs w:val="30"/>
        </w:rPr>
        <w:t xml:space="preserve"> </w:t>
      </w:r>
    </w:p>
    <w:p w14:paraId="5A19900C" w14:textId="77777777" w:rsidR="00353126" w:rsidRPr="007A20CB" w:rsidRDefault="00353126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379E8F5E" w14:textId="50B9FE33" w:rsidR="0023426A" w:rsidRPr="007A20CB" w:rsidRDefault="0023426A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7A20CB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7DC7759F" w:rsidR="001C1B0D" w:rsidRPr="007A20CB" w:rsidRDefault="001C1B0D" w:rsidP="001C1B0D">
      <w:pPr>
        <w:pStyle w:val="BodyText2"/>
        <w:ind w:left="540"/>
        <w:rPr>
          <w:b/>
          <w:bCs/>
        </w:rPr>
      </w:pPr>
    </w:p>
    <w:p w14:paraId="58EEEAC7" w14:textId="0A2592CD" w:rsidR="0023426A" w:rsidRPr="007A20CB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A20CB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FC1369" w:rsidRPr="007A20CB">
        <w:rPr>
          <w:rFonts w:ascii="Angsana New" w:hAnsi="Angsana New"/>
          <w:b/>
          <w:sz w:val="30"/>
          <w:szCs w:val="30"/>
          <w:cs/>
        </w:rPr>
        <w:t>และ</w:t>
      </w:r>
      <w:r w:rsidRPr="007A20CB">
        <w:rPr>
          <w:rFonts w:ascii="Angsana New" w:hAnsi="Angsana New"/>
          <w:b/>
          <w:sz w:val="30"/>
          <w:szCs w:val="30"/>
          <w:cs/>
        </w:rPr>
        <w:t>บริษัทร่วม ได้เปิดเผยในหมายเหตุข้อ</w:t>
      </w:r>
      <w:r w:rsidR="00F142F1" w:rsidRPr="007A20CB">
        <w:rPr>
          <w:rFonts w:ascii="Angsana New" w:hAnsi="Angsana New"/>
          <w:b/>
          <w:sz w:val="30"/>
          <w:szCs w:val="30"/>
        </w:rPr>
        <w:t xml:space="preserve"> </w:t>
      </w:r>
      <w:r w:rsidR="00F142F1" w:rsidRPr="007A20CB">
        <w:rPr>
          <w:rFonts w:ascii="Angsana New" w:hAnsi="Angsana New"/>
          <w:bCs/>
          <w:sz w:val="30"/>
          <w:szCs w:val="30"/>
        </w:rPr>
        <w:t>8</w:t>
      </w:r>
      <w:r w:rsidRPr="007A20CB">
        <w:rPr>
          <w:rFonts w:ascii="Angsana New" w:hAnsi="Angsana New"/>
          <w:b/>
          <w:sz w:val="30"/>
          <w:szCs w:val="30"/>
        </w:rPr>
        <w:t xml:space="preserve"> </w:t>
      </w:r>
      <w:r w:rsidRPr="007A20CB">
        <w:rPr>
          <w:rFonts w:ascii="Angsana New" w:hAnsi="Angsana New"/>
          <w:b/>
          <w:sz w:val="30"/>
          <w:szCs w:val="30"/>
          <w:cs/>
        </w:rPr>
        <w:t>และ</w:t>
      </w:r>
      <w:r w:rsidRPr="007A20CB">
        <w:rPr>
          <w:rFonts w:ascii="Angsana New" w:hAnsi="Angsana New"/>
          <w:bCs/>
          <w:sz w:val="30"/>
          <w:szCs w:val="30"/>
          <w:cs/>
        </w:rPr>
        <w:t xml:space="preserve"> </w:t>
      </w:r>
      <w:r w:rsidR="002B2B63" w:rsidRPr="007A20CB">
        <w:rPr>
          <w:rFonts w:ascii="Angsana New" w:hAnsi="Angsana New"/>
          <w:bCs/>
          <w:sz w:val="30"/>
          <w:szCs w:val="30"/>
        </w:rPr>
        <w:t>9</w:t>
      </w:r>
      <w:r w:rsidRPr="007A20CB">
        <w:rPr>
          <w:rFonts w:ascii="Angsana New" w:hAnsi="Angsana New"/>
          <w:b/>
          <w:sz w:val="30"/>
          <w:szCs w:val="30"/>
        </w:rPr>
        <w:t xml:space="preserve"> </w:t>
      </w:r>
    </w:p>
    <w:p w14:paraId="3E9762E7" w14:textId="130C5682" w:rsidR="001C1B0D" w:rsidRPr="007A20CB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CE824F2" w14:textId="4075068C" w:rsidR="0023426A" w:rsidRPr="007A20CB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  <w:lang w:val="en-GB" w:eastAsia="x-none"/>
        </w:rPr>
      </w:pPr>
      <w:r w:rsidRPr="007A20CB">
        <w:rPr>
          <w:rFonts w:ascii="Angsana New" w:hAnsi="Angsana New"/>
          <w:b/>
          <w:sz w:val="30"/>
          <w:szCs w:val="30"/>
          <w:cs/>
        </w:rPr>
        <w:t>รายการ</w:t>
      </w:r>
      <w:r w:rsidRPr="007A20CB">
        <w:rPr>
          <w:rFonts w:ascii="Angsana New" w:hAnsi="Angsana New"/>
          <w:b/>
          <w:sz w:val="30"/>
          <w:szCs w:val="30"/>
          <w:cs/>
          <w:lang w:val="en-GB" w:eastAsia="x-none"/>
        </w:rPr>
        <w:t>ที่สำคัญกับบุคคลหรือกิจการที่เกี่ยวข้องกันสำหรับงวดสามเดือนสิ้นสุด</w:t>
      </w:r>
      <w:r w:rsidRPr="007A20CB">
        <w:rPr>
          <w:rFonts w:ascii="Angsana New" w:hAnsi="Angsana New" w:hint="cs"/>
          <w:b/>
          <w:sz w:val="30"/>
          <w:szCs w:val="30"/>
          <w:cs/>
          <w:lang w:val="en-GB" w:eastAsia="x-none"/>
        </w:rPr>
        <w:t>วันที่</w:t>
      </w:r>
      <w:r w:rsidRPr="007A20CB"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 w:rsidRPr="007A20CB">
        <w:rPr>
          <w:rFonts w:ascii="Angsana New" w:hAnsi="Angsana New"/>
          <w:bCs/>
          <w:sz w:val="30"/>
          <w:szCs w:val="30"/>
          <w:lang w:eastAsia="x-none"/>
        </w:rPr>
        <w:t>31</w:t>
      </w:r>
      <w:r w:rsidRPr="007A20CB">
        <w:rPr>
          <w:rFonts w:ascii="Angsana New" w:hAnsi="Angsana New" w:hint="cs"/>
          <w:bCs/>
          <w:sz w:val="30"/>
          <w:szCs w:val="30"/>
          <w:cs/>
          <w:lang w:eastAsia="x-none"/>
        </w:rPr>
        <w:t xml:space="preserve"> </w:t>
      </w:r>
      <w:r w:rsidRPr="007A20CB">
        <w:rPr>
          <w:rFonts w:ascii="Angsana New" w:hAnsi="Angsana New" w:hint="cs"/>
          <w:b/>
          <w:sz w:val="30"/>
          <w:szCs w:val="30"/>
          <w:cs/>
          <w:lang w:eastAsia="x-none"/>
        </w:rPr>
        <w:t>มีนาคม สรุปได้ดังนี้</w:t>
      </w:r>
      <w:r w:rsidRPr="007A20CB">
        <w:rPr>
          <w:rFonts w:ascii="Angsana New" w:hAnsi="Angsana New"/>
          <w:b/>
          <w:sz w:val="30"/>
          <w:szCs w:val="30"/>
          <w:cs/>
          <w:lang w:val="en-GB" w:eastAsia="x-none"/>
        </w:rPr>
        <w:t xml:space="preserve"> </w:t>
      </w:r>
    </w:p>
    <w:p w14:paraId="64890731" w14:textId="77777777" w:rsidR="00617BB5" w:rsidRPr="007A20CB" w:rsidRDefault="00617BB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  <w:lang w:val="en-GB" w:eastAsia="x-none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7A20CB" w14:paraId="1D03E524" w14:textId="77777777" w:rsidTr="00617BB5">
        <w:trPr>
          <w:tblHeader/>
        </w:trPr>
        <w:tc>
          <w:tcPr>
            <w:tcW w:w="2223" w:type="pct"/>
            <w:shd w:val="clear" w:color="auto" w:fill="auto"/>
          </w:tcPr>
          <w:p w14:paraId="5CA4E982" w14:textId="4EB7ED04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3D9EFFB0" w14:textId="3D1700FF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7A20CB" w14:paraId="67A30D30" w14:textId="77777777" w:rsidTr="00617BB5">
        <w:trPr>
          <w:tblHeader/>
        </w:trPr>
        <w:tc>
          <w:tcPr>
            <w:tcW w:w="2223" w:type="pct"/>
          </w:tcPr>
          <w:p w14:paraId="397A6641" w14:textId="065D01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44DC5" w:rsidRPr="007A20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744DC5" w:rsidRPr="007A20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95" w:type="pct"/>
          </w:tcPr>
          <w:p w14:paraId="27B18CBA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1708F7D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24B3F3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27591259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7A20CB" w14:paraId="2DA2CA5F" w14:textId="77777777" w:rsidTr="00617BB5">
        <w:trPr>
          <w:tblHeader/>
        </w:trPr>
        <w:tc>
          <w:tcPr>
            <w:tcW w:w="2223" w:type="pct"/>
          </w:tcPr>
          <w:p w14:paraId="753DC94B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7A20CB" w14:paraId="4E35251B" w14:textId="77777777" w:rsidTr="00617BB5">
        <w:tc>
          <w:tcPr>
            <w:tcW w:w="2223" w:type="pct"/>
          </w:tcPr>
          <w:p w14:paraId="593A6671" w14:textId="1F879F73" w:rsidR="00617BB5" w:rsidRPr="007A20CB" w:rsidRDefault="00744DC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0B1" w:rsidRPr="007B4CF4" w14:paraId="2FA86B70" w14:textId="77777777" w:rsidTr="00617BB5">
        <w:tc>
          <w:tcPr>
            <w:tcW w:w="2223" w:type="pct"/>
          </w:tcPr>
          <w:p w14:paraId="76634E81" w14:textId="2F03CA8F" w:rsidR="000030B1" w:rsidRPr="007B4CF4" w:rsidRDefault="000030B1" w:rsidP="0000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="0077078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B4CF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010C84A7" w:rsidR="000030B1" w:rsidRPr="007B4CF4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7F3FF" w14:textId="77777777" w:rsidR="000030B1" w:rsidRPr="007B4CF4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3100BC26" w:rsidR="000030B1" w:rsidRPr="007B4CF4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0030B1" w:rsidRPr="007B4CF4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29B42CDF" w:rsidR="000030B1" w:rsidRPr="007B4CF4" w:rsidRDefault="00D0293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10,269</w:t>
            </w:r>
          </w:p>
        </w:tc>
        <w:tc>
          <w:tcPr>
            <w:tcW w:w="134" w:type="pct"/>
          </w:tcPr>
          <w:p w14:paraId="00E3077F" w14:textId="77777777" w:rsidR="000030B1" w:rsidRPr="007B4CF4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18D71FF5" w:rsidR="000030B1" w:rsidRPr="007B4CF4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2,074</w:t>
            </w:r>
          </w:p>
        </w:tc>
      </w:tr>
      <w:tr w:rsidR="00984685" w:rsidRPr="007B4CF4" w14:paraId="4EE0D8A7" w14:textId="77777777" w:rsidTr="00617BB5">
        <w:tc>
          <w:tcPr>
            <w:tcW w:w="2223" w:type="pct"/>
          </w:tcPr>
          <w:p w14:paraId="797B5073" w14:textId="05D5397E" w:rsidR="00984685" w:rsidRPr="007B4CF4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B4C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7E6FA7D8" w:rsidR="00984685" w:rsidRPr="007B4CF4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52B37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7EFC8124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1C870182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  <w:tc>
          <w:tcPr>
            <w:tcW w:w="134" w:type="pct"/>
          </w:tcPr>
          <w:p w14:paraId="17602C7D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531A1185" w:rsidR="00984685" w:rsidRPr="007B4CF4" w:rsidRDefault="000030B1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3,155</w:t>
            </w:r>
          </w:p>
        </w:tc>
      </w:tr>
      <w:tr w:rsidR="00984685" w:rsidRPr="007B4CF4" w14:paraId="6B2E36EA" w14:textId="77777777" w:rsidTr="00617BB5">
        <w:tc>
          <w:tcPr>
            <w:tcW w:w="2223" w:type="pct"/>
          </w:tcPr>
          <w:p w14:paraId="22E4688B" w14:textId="77777777" w:rsidR="00984685" w:rsidRPr="007B4CF4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1F146C4F" w:rsidR="00984685" w:rsidRPr="007B4CF4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50898D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37F336E4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2AA26B74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34" w:type="pct"/>
          </w:tcPr>
          <w:p w14:paraId="12EBEDFF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7C40D80E" w:rsidR="00984685" w:rsidRPr="007B4CF4" w:rsidRDefault="000030B1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/>
                <w:sz w:val="30"/>
                <w:szCs w:val="30"/>
              </w:rPr>
              <w:t>267</w:t>
            </w:r>
          </w:p>
        </w:tc>
      </w:tr>
      <w:tr w:rsidR="00984685" w:rsidRPr="007B4CF4" w14:paraId="1A5DA5DB" w14:textId="77777777" w:rsidTr="00617BB5">
        <w:tc>
          <w:tcPr>
            <w:tcW w:w="2223" w:type="pct"/>
          </w:tcPr>
          <w:p w14:paraId="7ED9A066" w14:textId="6992E4D7" w:rsidR="00984685" w:rsidRPr="007B4CF4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F4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7B4CF4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2963A1A2" w:rsidR="00984685" w:rsidRPr="007B4CF4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81A2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0EADF3A0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2321AFDF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5,6</w:t>
            </w:r>
            <w:r w:rsidR="000030B1" w:rsidRPr="007B4CF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4" w:type="pct"/>
          </w:tcPr>
          <w:p w14:paraId="05E0BA9B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09359D02" w:rsidR="00984685" w:rsidRPr="007B4CF4" w:rsidRDefault="000030B1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7,229</w:t>
            </w:r>
          </w:p>
        </w:tc>
      </w:tr>
      <w:tr w:rsidR="00984685" w:rsidRPr="007B4CF4" w14:paraId="64B7D354" w14:textId="77777777" w:rsidTr="00617BB5">
        <w:tc>
          <w:tcPr>
            <w:tcW w:w="2223" w:type="pct"/>
          </w:tcPr>
          <w:p w14:paraId="66FDA9E4" w14:textId="77777777" w:rsidR="00984685" w:rsidRPr="007B4CF4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2851ED9D" w:rsidR="00984685" w:rsidRPr="007B4CF4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31863E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088DA990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6A156BDC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  <w:tc>
          <w:tcPr>
            <w:tcW w:w="134" w:type="pct"/>
          </w:tcPr>
          <w:p w14:paraId="4EC1D056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2E8ED75E" w:rsidR="00984685" w:rsidRPr="007B4CF4" w:rsidRDefault="000030B1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</w:tr>
      <w:tr w:rsidR="00984685" w:rsidRPr="007A20CB" w14:paraId="7E3E2E9D" w14:textId="77777777" w:rsidTr="00617BB5">
        <w:tc>
          <w:tcPr>
            <w:tcW w:w="2223" w:type="pct"/>
          </w:tcPr>
          <w:p w14:paraId="31FC1068" w14:textId="27E38AE1" w:rsidR="00984685" w:rsidRPr="007B4CF4" w:rsidRDefault="00E569D6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984685" w:rsidRPr="007B4CF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984685" w:rsidRPr="007B4C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4685" w:rsidRPr="007B4C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2E0E379B" w14:textId="2C4B69E0" w:rsidR="00984685" w:rsidRPr="007B4CF4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77F645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74049213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6429923C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4" w:type="pct"/>
          </w:tcPr>
          <w:p w14:paraId="2E295BDE" w14:textId="77777777" w:rsidR="00984685" w:rsidRPr="007B4CF4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6CC157B8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F4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</w:tr>
      <w:tr w:rsidR="00EC30B5" w:rsidRPr="007A20CB" w14:paraId="466B835B" w14:textId="77777777" w:rsidTr="005C6715">
        <w:tc>
          <w:tcPr>
            <w:tcW w:w="2223" w:type="pct"/>
            <w:shd w:val="clear" w:color="auto" w:fill="auto"/>
          </w:tcPr>
          <w:p w14:paraId="3EC57450" w14:textId="77777777" w:rsidR="00EC30B5" w:rsidRPr="007A20CB" w:rsidRDefault="00EC30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0C01B9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AAD5D2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D9BB4C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6F31C91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9BA4DF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910A958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3D86DD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0B5" w:rsidRPr="007A20CB" w14:paraId="46953F9A" w14:textId="77777777" w:rsidTr="009C1A17">
        <w:tc>
          <w:tcPr>
            <w:tcW w:w="2223" w:type="pct"/>
          </w:tcPr>
          <w:p w14:paraId="259B274E" w14:textId="29DBFC2A" w:rsidR="00EC30B5" w:rsidRPr="007A20CB" w:rsidRDefault="00984685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C3FAEBB" w14:textId="77777777" w:rsidR="00EC30B5" w:rsidRPr="007A20C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EC30B5" w:rsidRPr="007A20C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EC30B5" w:rsidRPr="007A20C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EC30B5" w:rsidRPr="007A20C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EC30B5" w:rsidRPr="007A20C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EC30B5" w:rsidRPr="007A20C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EC30B5" w:rsidRPr="007A20C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0B5" w:rsidRPr="007A20CB" w14:paraId="72DD4B29" w14:textId="77777777" w:rsidTr="009C1A17">
        <w:tc>
          <w:tcPr>
            <w:tcW w:w="2223" w:type="pct"/>
          </w:tcPr>
          <w:p w14:paraId="66B5CB50" w14:textId="1E4C2D38" w:rsidR="00EC30B5" w:rsidRPr="007A20CB" w:rsidRDefault="00251E47" w:rsidP="00EC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77658E1A" w:rsidR="00EC30B5" w:rsidRPr="007A20CB" w:rsidRDefault="0098468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69CADAB" w14:textId="77777777" w:rsidR="00EC30B5" w:rsidRPr="007A20CB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0E097A27" w:rsidR="00EC30B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8737F0" w14:textId="77777777" w:rsidR="00EC30B5" w:rsidRPr="007A20CB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1C9FE3A4" w:rsidR="00EC30B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033A5C" w14:textId="77777777" w:rsidR="00EC30B5" w:rsidRPr="007A20CB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3CECCA45" w:rsidR="00EC30B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0B5" w:rsidRPr="007A20CB" w14:paraId="0CE857B0" w14:textId="77777777" w:rsidTr="005C6715">
        <w:tc>
          <w:tcPr>
            <w:tcW w:w="2223" w:type="pct"/>
            <w:shd w:val="clear" w:color="auto" w:fill="auto"/>
          </w:tcPr>
          <w:p w14:paraId="276F6092" w14:textId="77777777" w:rsidR="00EC30B5" w:rsidRPr="007A20CB" w:rsidRDefault="00EC30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D8793B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AFD57A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9D8BB4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053ED3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47F49B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37F8A84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F1CA3D" w14:textId="77777777" w:rsidR="00EC30B5" w:rsidRPr="007A20C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7A20CB" w14:paraId="23DFA97D" w14:textId="77777777" w:rsidTr="00617BB5">
        <w:tc>
          <w:tcPr>
            <w:tcW w:w="2223" w:type="pct"/>
            <w:shd w:val="clear" w:color="auto" w:fill="FFFFFF"/>
          </w:tcPr>
          <w:p w14:paraId="509BFDE8" w14:textId="77777777" w:rsidR="00617BB5" w:rsidRPr="007A20CB" w:rsidRDefault="00617B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7A20CB" w14:paraId="538D232C" w14:textId="77777777" w:rsidTr="00617BB5">
        <w:tc>
          <w:tcPr>
            <w:tcW w:w="2223" w:type="pct"/>
            <w:shd w:val="clear" w:color="auto" w:fill="FFFFFF"/>
          </w:tcPr>
          <w:p w14:paraId="2C659A3F" w14:textId="2FE2485E" w:rsidR="00617BB5" w:rsidRPr="007A20CB" w:rsidRDefault="00617BB5" w:rsidP="00F12D03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7A20C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685" w:rsidRPr="007A20CB" w14:paraId="3357294C" w14:textId="77777777" w:rsidTr="00617BB5">
        <w:tc>
          <w:tcPr>
            <w:tcW w:w="2223" w:type="pct"/>
            <w:shd w:val="clear" w:color="auto" w:fill="FFFFFF"/>
          </w:tcPr>
          <w:p w14:paraId="688B2AB2" w14:textId="77777777" w:rsidR="00984685" w:rsidRPr="007A20CB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3DF1D517" w14:textId="63187BAD" w:rsidR="0098468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8,269</w:t>
            </w:r>
          </w:p>
        </w:tc>
        <w:tc>
          <w:tcPr>
            <w:tcW w:w="144" w:type="pct"/>
          </w:tcPr>
          <w:p w14:paraId="0188B8D0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26B4CA" w14:textId="74BAC9B6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/>
                <w:sz w:val="30"/>
                <w:szCs w:val="30"/>
              </w:rPr>
              <w:t>9,613</w:t>
            </w:r>
          </w:p>
        </w:tc>
        <w:tc>
          <w:tcPr>
            <w:tcW w:w="144" w:type="pct"/>
          </w:tcPr>
          <w:p w14:paraId="68F2902F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92488C" w14:textId="3CD950DD" w:rsidR="0098468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3,129</w:t>
            </w:r>
          </w:p>
        </w:tc>
        <w:tc>
          <w:tcPr>
            <w:tcW w:w="134" w:type="pct"/>
          </w:tcPr>
          <w:p w14:paraId="52F5E4CC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739F4" w14:textId="3597B60A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3,349</w:t>
            </w:r>
          </w:p>
        </w:tc>
      </w:tr>
      <w:tr w:rsidR="00984685" w:rsidRPr="007A20CB" w14:paraId="2D5C5E04" w14:textId="77777777" w:rsidTr="00617BB5">
        <w:tc>
          <w:tcPr>
            <w:tcW w:w="2223" w:type="pct"/>
            <w:shd w:val="clear" w:color="auto" w:fill="FFFFFF"/>
          </w:tcPr>
          <w:p w14:paraId="31D8126A" w14:textId="77777777" w:rsidR="00984685" w:rsidRPr="007A20CB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9474320" w14:textId="182F5D1A" w:rsidR="0098468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4" w:type="pct"/>
          </w:tcPr>
          <w:p w14:paraId="4DE6FB90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6C135C26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0D10AA9F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5B4E2CCB" w:rsidR="00984685" w:rsidRPr="007A20CB" w:rsidRDefault="009C084E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4" w:type="pct"/>
          </w:tcPr>
          <w:p w14:paraId="4C52346C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003DD1AB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984685" w:rsidRPr="007A20CB" w14:paraId="58DF80DA" w14:textId="77777777" w:rsidTr="00DA60A7">
        <w:tc>
          <w:tcPr>
            <w:tcW w:w="2223" w:type="pct"/>
            <w:shd w:val="clear" w:color="auto" w:fill="FFFFFF"/>
          </w:tcPr>
          <w:p w14:paraId="64DEA974" w14:textId="77777777" w:rsidR="00984685" w:rsidRPr="007A20CB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5EA14577" w:rsidR="0098468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8,509</w:t>
            </w:r>
          </w:p>
        </w:tc>
        <w:tc>
          <w:tcPr>
            <w:tcW w:w="144" w:type="pct"/>
          </w:tcPr>
          <w:p w14:paraId="2258E2E3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6BF2D6D9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9,888</w:t>
            </w:r>
          </w:p>
        </w:tc>
        <w:tc>
          <w:tcPr>
            <w:tcW w:w="144" w:type="pct"/>
          </w:tcPr>
          <w:p w14:paraId="21A2FD72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5E292B48" w:rsidR="00984685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3,204</w:t>
            </w:r>
          </w:p>
        </w:tc>
        <w:tc>
          <w:tcPr>
            <w:tcW w:w="134" w:type="pct"/>
          </w:tcPr>
          <w:p w14:paraId="63DF2D90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5E43745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3,475</w:t>
            </w:r>
          </w:p>
        </w:tc>
      </w:tr>
      <w:tr w:rsidR="00DA60A7" w:rsidRPr="007A20CB" w14:paraId="1DD4559C" w14:textId="77777777" w:rsidTr="00C202F5">
        <w:tc>
          <w:tcPr>
            <w:tcW w:w="2223" w:type="pct"/>
            <w:shd w:val="clear" w:color="auto" w:fill="FFFFFF"/>
          </w:tcPr>
          <w:p w14:paraId="637F7EEB" w14:textId="77777777" w:rsidR="00DA60A7" w:rsidRPr="007A20CB" w:rsidRDefault="00DA60A7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D34E12D" w14:textId="77777777" w:rsidR="00DA60A7" w:rsidRPr="007A20C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F5316" w14:textId="77777777" w:rsidR="00DA60A7" w:rsidRPr="007A20C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11367BB" w14:textId="77777777" w:rsidR="00DA60A7" w:rsidRPr="007A20C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7F4AA0" w14:textId="77777777" w:rsidR="00DA60A7" w:rsidRPr="007A20C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E5E9FDC" w14:textId="77777777" w:rsidR="00DA60A7" w:rsidRPr="007A20C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F279C8E" w14:textId="77777777" w:rsidR="00DA60A7" w:rsidRPr="007A20C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DADC110" w14:textId="77777777" w:rsidR="00DA60A7" w:rsidRPr="007A20CB" w:rsidRDefault="00DA60A7" w:rsidP="00903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60A7" w:rsidRPr="007A20CB" w14:paraId="7F33F803" w14:textId="77777777" w:rsidTr="009C1A17">
        <w:tc>
          <w:tcPr>
            <w:tcW w:w="2223" w:type="pct"/>
          </w:tcPr>
          <w:p w14:paraId="4966503D" w14:textId="514CF92C" w:rsidR="00DA60A7" w:rsidRPr="007A20CB" w:rsidRDefault="00DA60A7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14:paraId="7520FFFD" w14:textId="77777777" w:rsidR="00DA60A7" w:rsidRPr="007A20C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0976DD" w14:textId="77777777" w:rsidR="00DA60A7" w:rsidRPr="007A20C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21A9C5" w14:textId="77777777" w:rsidR="00DA60A7" w:rsidRPr="007A20C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7AA7DB" w14:textId="77777777" w:rsidR="00DA60A7" w:rsidRPr="007A20C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866CBA" w14:textId="77777777" w:rsidR="00DA60A7" w:rsidRPr="007A20C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E05F230" w14:textId="77777777" w:rsidR="00DA60A7" w:rsidRPr="007A20C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28F461" w14:textId="77777777" w:rsidR="00DA60A7" w:rsidRPr="007A20C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685" w:rsidRPr="007A20CB" w14:paraId="69AA6B49" w14:textId="77777777" w:rsidTr="009C1A17">
        <w:tc>
          <w:tcPr>
            <w:tcW w:w="2223" w:type="pct"/>
          </w:tcPr>
          <w:p w14:paraId="07BE95F0" w14:textId="3F7E9136" w:rsidR="00984685" w:rsidRPr="007A20CB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="0074692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595" w:type="pct"/>
          </w:tcPr>
          <w:p w14:paraId="358ABBA1" w14:textId="5CD3166E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6,714</w:t>
            </w:r>
          </w:p>
        </w:tc>
        <w:tc>
          <w:tcPr>
            <w:tcW w:w="144" w:type="pct"/>
          </w:tcPr>
          <w:p w14:paraId="264CE61B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2472BF" w14:textId="29105839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8,243</w:t>
            </w:r>
          </w:p>
        </w:tc>
        <w:tc>
          <w:tcPr>
            <w:tcW w:w="144" w:type="pct"/>
          </w:tcPr>
          <w:p w14:paraId="6452FA87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61F1AC" w14:textId="73154983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6,689</w:t>
            </w:r>
          </w:p>
        </w:tc>
        <w:tc>
          <w:tcPr>
            <w:tcW w:w="134" w:type="pct"/>
          </w:tcPr>
          <w:p w14:paraId="6E812B26" w14:textId="77777777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613E92" w14:textId="12B21962" w:rsidR="00984685" w:rsidRPr="007A20CB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8,202</w:t>
            </w:r>
          </w:p>
        </w:tc>
      </w:tr>
    </w:tbl>
    <w:p w14:paraId="6DA8DEFB" w14:textId="6E7EA236" w:rsidR="002F622B" w:rsidRDefault="002F622B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B21D9B2" w14:textId="2CA940AE" w:rsidR="00D24AD3" w:rsidRDefault="00D24AD3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0C4F00A" w14:textId="3CE8C079" w:rsidR="0023426A" w:rsidRPr="007A20CB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3C6905" w:rsidRPr="007A20CB">
        <w:rPr>
          <w:rFonts w:asciiTheme="majorBidi" w:hAnsiTheme="majorBidi" w:cstheme="majorBidi"/>
          <w:sz w:val="30"/>
          <w:szCs w:val="30"/>
          <w:cs/>
        </w:rPr>
        <w:t>บุคคล</w:t>
      </w:r>
      <w:r w:rsidR="003C6905" w:rsidRPr="007A20CB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7A20CB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7A20CB">
        <w:rPr>
          <w:rFonts w:ascii="Angsana New" w:hAnsi="Angsana New"/>
          <w:sz w:val="30"/>
          <w:szCs w:val="30"/>
        </w:rPr>
        <w:t xml:space="preserve"> 31</w:t>
      </w:r>
      <w:r w:rsidRPr="007A20CB">
        <w:rPr>
          <w:rFonts w:ascii="Angsana New" w:hAnsi="Angsana New"/>
          <w:sz w:val="30"/>
          <w:szCs w:val="30"/>
          <w:cs/>
        </w:rPr>
        <w:t xml:space="preserve"> มีนาคม </w:t>
      </w:r>
      <w:r w:rsidR="004854AE" w:rsidRPr="007A20CB">
        <w:rPr>
          <w:rFonts w:ascii="Angsana New" w:hAnsi="Angsana New"/>
          <w:sz w:val="30"/>
          <w:szCs w:val="30"/>
        </w:rPr>
        <w:t>2563</w:t>
      </w:r>
      <w:r w:rsidR="00B44738" w:rsidRPr="007A20CB">
        <w:rPr>
          <w:rFonts w:ascii="Angsana New" w:hAnsi="Angsana New"/>
          <w:sz w:val="30"/>
          <w:szCs w:val="30"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และ</w:t>
      </w:r>
      <w:r w:rsidRPr="007A20CB">
        <w:rPr>
          <w:rFonts w:ascii="Angsana New" w:hAnsi="Angsana New"/>
          <w:sz w:val="30"/>
          <w:szCs w:val="30"/>
        </w:rPr>
        <w:t xml:space="preserve"> 31 </w:t>
      </w:r>
      <w:r w:rsidRPr="007A20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854AE" w:rsidRPr="007A20CB">
        <w:rPr>
          <w:rFonts w:ascii="Angsana New" w:hAnsi="Angsana New"/>
          <w:sz w:val="30"/>
          <w:szCs w:val="30"/>
        </w:rPr>
        <w:t>2562</w:t>
      </w:r>
      <w:r w:rsidR="00B44738" w:rsidRPr="007A20CB">
        <w:rPr>
          <w:rFonts w:ascii="Angsana New" w:hAnsi="Angsana New" w:hint="cs"/>
          <w:sz w:val="30"/>
          <w:szCs w:val="30"/>
          <w:cs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มีดังนี้</w:t>
      </w:r>
    </w:p>
    <w:p w14:paraId="1E397159" w14:textId="16C321E2" w:rsidR="0023426A" w:rsidRPr="007A20CB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617BB5" w:rsidRPr="007A20CB" w14:paraId="41501ACF" w14:textId="77777777" w:rsidTr="00D7217C">
        <w:trPr>
          <w:tblHeader/>
        </w:trPr>
        <w:tc>
          <w:tcPr>
            <w:tcW w:w="2213" w:type="pct"/>
          </w:tcPr>
          <w:p w14:paraId="74D49687" w14:textId="77777777" w:rsidR="00617BB5" w:rsidRPr="007A20CB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A9F9EF3" w14:textId="535F917D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DC5" w:rsidRPr="007A20CB" w14:paraId="6B20CF45" w14:textId="77777777" w:rsidTr="00D7217C">
        <w:trPr>
          <w:tblHeader/>
        </w:trPr>
        <w:tc>
          <w:tcPr>
            <w:tcW w:w="2213" w:type="pct"/>
          </w:tcPr>
          <w:p w14:paraId="3921595B" w14:textId="77777777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F6DCFF3" w14:textId="40578367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42CF7997" w14:textId="77777777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78674E" w14:textId="77777777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21FDFD3" w14:textId="77777777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DA55E1" w14:textId="652E0F40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7" w:type="pct"/>
          </w:tcPr>
          <w:p w14:paraId="421D635E" w14:textId="77777777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79E3B0" w14:textId="77777777" w:rsidR="00744DC5" w:rsidRPr="007A20CB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17BB5" w:rsidRPr="007A20CB" w14:paraId="61135BDA" w14:textId="77777777" w:rsidTr="00D7217C">
        <w:trPr>
          <w:tblHeader/>
        </w:trPr>
        <w:tc>
          <w:tcPr>
            <w:tcW w:w="2213" w:type="pct"/>
          </w:tcPr>
          <w:p w14:paraId="64BC7F7A" w14:textId="3DDA9A9B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35D70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AD45DAB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5D61F18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1127C5A7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77777777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7A20CB" w14:paraId="50E539A4" w14:textId="77777777" w:rsidTr="00D7217C">
        <w:trPr>
          <w:tblHeader/>
        </w:trPr>
        <w:tc>
          <w:tcPr>
            <w:tcW w:w="2213" w:type="pct"/>
          </w:tcPr>
          <w:p w14:paraId="3EB7B1B5" w14:textId="241BA776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617BB5" w:rsidRPr="007A20C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7A20CB" w14:paraId="3D179DEF" w14:textId="77777777" w:rsidTr="002B332C">
        <w:tc>
          <w:tcPr>
            <w:tcW w:w="2213" w:type="pct"/>
          </w:tcPr>
          <w:p w14:paraId="58E8F89C" w14:textId="2DEED610" w:rsidR="00617BB5" w:rsidRPr="007A20CB" w:rsidRDefault="00D7217C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A20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215DED" w:rsidRPr="007A20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(รวมอยู่ในลูกหนี้หมุนเวียนอื่น)</w:t>
            </w:r>
          </w:p>
        </w:tc>
        <w:tc>
          <w:tcPr>
            <w:tcW w:w="595" w:type="pct"/>
          </w:tcPr>
          <w:p w14:paraId="7C9670EE" w14:textId="6F7B0214" w:rsidR="00617BB5" w:rsidRPr="007A20CB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617BB5" w:rsidRPr="007A20CB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617BB5" w:rsidRPr="007A20CB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617BB5" w:rsidRPr="007A20CB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617BB5" w:rsidRPr="007A20CB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617BB5" w:rsidRPr="007A20CB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617BB5" w:rsidRPr="007A20CB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BDB" w:rsidRPr="007A20CB" w14:paraId="57734AE4" w14:textId="77777777" w:rsidTr="002B332C">
        <w:tc>
          <w:tcPr>
            <w:tcW w:w="2213" w:type="pct"/>
          </w:tcPr>
          <w:p w14:paraId="63CDC044" w14:textId="777335DE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755DB06" w14:textId="55848291" w:rsidR="00100BDB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C06BB7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5791D6D5" w:rsidR="00100BDB" w:rsidRPr="007A20CB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10EB8146" w:rsidR="00100BDB" w:rsidRPr="007A20CB" w:rsidRDefault="00984685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2,255</w:t>
            </w:r>
          </w:p>
        </w:tc>
        <w:tc>
          <w:tcPr>
            <w:tcW w:w="127" w:type="pct"/>
          </w:tcPr>
          <w:p w14:paraId="35E20B1B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7BF7D546" w:rsidR="00100BDB" w:rsidRPr="007A20CB" w:rsidRDefault="001505E6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00BDB"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</w:rPr>
              <w:t>259</w:t>
            </w:r>
          </w:p>
        </w:tc>
      </w:tr>
      <w:tr w:rsidR="00557850" w:rsidRPr="007A20CB" w14:paraId="462FE077" w14:textId="77777777" w:rsidTr="002B332C">
        <w:tc>
          <w:tcPr>
            <w:tcW w:w="2213" w:type="pct"/>
          </w:tcPr>
          <w:p w14:paraId="670563D5" w14:textId="7F582D04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D3C489" w14:textId="35C30734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B2793A9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463713B8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9A6F34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30E82AF3" w:rsidR="00557850" w:rsidRPr="007A20CB" w:rsidRDefault="00557850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015776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55C46BAA" w:rsidR="00557850" w:rsidRPr="007A20CB" w:rsidRDefault="00557850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904" w:rsidRPr="005D5457" w14:paraId="2C3764A8" w14:textId="77777777" w:rsidTr="002B332C">
        <w:tc>
          <w:tcPr>
            <w:tcW w:w="2213" w:type="pct"/>
          </w:tcPr>
          <w:p w14:paraId="7EA886F4" w14:textId="71CA9DED" w:rsidR="00760904" w:rsidRPr="002B332C" w:rsidRDefault="00760904" w:rsidP="0076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33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24E2811" w14:textId="2ABE785E" w:rsidR="00760904" w:rsidRPr="002B332C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B63DD88" w14:textId="77777777" w:rsidR="00760904" w:rsidRPr="005D5457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681C86C9" w:rsidR="00760904" w:rsidRPr="002B332C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7C6212" w14:textId="77777777" w:rsidR="00760904" w:rsidRPr="005D5457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2A05C19B" w:rsidR="00760904" w:rsidRPr="002B332C" w:rsidRDefault="00760904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2,255</w:t>
            </w:r>
          </w:p>
        </w:tc>
        <w:tc>
          <w:tcPr>
            <w:tcW w:w="127" w:type="pct"/>
          </w:tcPr>
          <w:p w14:paraId="31F426C9" w14:textId="77777777" w:rsidR="00760904" w:rsidRPr="00760904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73908C10" w:rsidR="00760904" w:rsidRPr="002B332C" w:rsidRDefault="00760904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2,259</w:t>
            </w:r>
          </w:p>
        </w:tc>
      </w:tr>
      <w:tr w:rsidR="00557850" w:rsidRPr="007A20CB" w14:paraId="3265EFE8" w14:textId="77777777" w:rsidTr="002B332C">
        <w:tc>
          <w:tcPr>
            <w:tcW w:w="2213" w:type="pct"/>
          </w:tcPr>
          <w:p w14:paraId="7D60A573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FB834EB" w14:textId="3187525E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D31D38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614E54E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AADB3C1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54D5EBD2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DC4C908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7161076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850" w:rsidRPr="007A20CB" w14:paraId="0A3490A9" w14:textId="77777777" w:rsidTr="00DE67CF">
        <w:tc>
          <w:tcPr>
            <w:tcW w:w="2213" w:type="pct"/>
          </w:tcPr>
          <w:p w14:paraId="59EC1633" w14:textId="44227BE4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95" w:type="pct"/>
          </w:tcPr>
          <w:p w14:paraId="511C80B6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7A20CB" w14:paraId="2465CD54" w14:textId="77777777" w:rsidTr="00DE67CF">
        <w:tc>
          <w:tcPr>
            <w:tcW w:w="2213" w:type="pct"/>
          </w:tcPr>
          <w:p w14:paraId="1D9E5BD1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35322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D1B1C0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59CD358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647A1C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65AD6547" w14:textId="6DC61070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,484</w:t>
            </w:r>
          </w:p>
        </w:tc>
        <w:tc>
          <w:tcPr>
            <w:tcW w:w="127" w:type="pct"/>
          </w:tcPr>
          <w:p w14:paraId="48133E38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546B3A0" w14:textId="56B512A6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8,964</w:t>
            </w:r>
          </w:p>
        </w:tc>
      </w:tr>
      <w:tr w:rsidR="00557850" w:rsidRPr="007A20CB" w14:paraId="657D3FDB" w14:textId="77777777" w:rsidTr="001A4865">
        <w:tc>
          <w:tcPr>
            <w:tcW w:w="2213" w:type="pct"/>
          </w:tcPr>
          <w:p w14:paraId="462F423C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E0CD95B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FB3E90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A9C179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41F0AB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9BAB0C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1CA846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8704112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7A20CB" w14:paraId="21A3D80A" w14:textId="77777777" w:rsidTr="00D7217C">
        <w:tc>
          <w:tcPr>
            <w:tcW w:w="2213" w:type="pct"/>
          </w:tcPr>
          <w:p w14:paraId="1B583411" w14:textId="726F92D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7A20C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7A20CB" w14:paraId="62E10F53" w14:textId="77777777" w:rsidTr="00495389">
        <w:tc>
          <w:tcPr>
            <w:tcW w:w="2213" w:type="pct"/>
          </w:tcPr>
          <w:p w14:paraId="4A29B917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35CB1061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C1AB48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4A402AAF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4E9402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1AB2666D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916B2D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45B72ED1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,250</w:t>
            </w:r>
          </w:p>
        </w:tc>
      </w:tr>
      <w:tr w:rsidR="00557850" w:rsidRPr="007A20CB" w14:paraId="7BA43B6C" w14:textId="77777777" w:rsidTr="00604410">
        <w:tc>
          <w:tcPr>
            <w:tcW w:w="2213" w:type="pct"/>
          </w:tcPr>
          <w:p w14:paraId="53A6AE0A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C6F8E80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BA8850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50C274C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4C7E53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7972FC4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101E2F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B62E2D0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7A20CB" w14:paraId="45656798" w14:textId="77777777" w:rsidTr="00D7217C">
        <w:tc>
          <w:tcPr>
            <w:tcW w:w="2213" w:type="pct"/>
          </w:tcPr>
          <w:p w14:paraId="4DFF0D89" w14:textId="01B2C41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7A20C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4CB72ACB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F18869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320AF5BE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824C71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6BB83C3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2BA9B38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BE182D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7A20CB" w14:paraId="5C7C2561" w14:textId="77777777" w:rsidTr="00495389">
        <w:tc>
          <w:tcPr>
            <w:tcW w:w="2213" w:type="pct"/>
          </w:tcPr>
          <w:p w14:paraId="30A74E80" w14:textId="32955034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D7B4816" w14:textId="491017D3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8947B1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369000A8" w14:textId="096EC449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D75FF14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42C77822" w14:textId="25BFFA2C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19,836</w:t>
            </w:r>
          </w:p>
        </w:tc>
        <w:tc>
          <w:tcPr>
            <w:tcW w:w="127" w:type="pct"/>
          </w:tcPr>
          <w:p w14:paraId="7958905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5A600DE" w14:textId="0B078F2B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31,170</w:t>
            </w:r>
          </w:p>
        </w:tc>
      </w:tr>
      <w:tr w:rsidR="00557850" w:rsidRPr="007A20CB" w14:paraId="30008ED2" w14:textId="77777777" w:rsidTr="00B433CA">
        <w:tc>
          <w:tcPr>
            <w:tcW w:w="2213" w:type="pct"/>
          </w:tcPr>
          <w:p w14:paraId="038D6385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622F8981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BB0FCD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5A0191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AE633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E5E1A28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B1E2C06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F8BC48F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7A20CB" w14:paraId="022764EC" w14:textId="77777777" w:rsidTr="00604410">
        <w:tc>
          <w:tcPr>
            <w:tcW w:w="2213" w:type="pct"/>
          </w:tcPr>
          <w:p w14:paraId="1C9D7828" w14:textId="77777777" w:rsidR="00557850" w:rsidRPr="00AB4C79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4C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7C902A8A" w14:textId="177FCB0D" w:rsidR="00557850" w:rsidRPr="00DC4031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4C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95" w:type="pct"/>
          </w:tcPr>
          <w:p w14:paraId="41BCF222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A1E1E4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5638BA5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F10C0A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679FF8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70B9BE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92A742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7A20CB" w14:paraId="4AE3C423" w14:textId="77777777" w:rsidTr="00604410">
        <w:tc>
          <w:tcPr>
            <w:tcW w:w="2213" w:type="pct"/>
          </w:tcPr>
          <w:p w14:paraId="3C577253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1C9A3AA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985C2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313B171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8AF6CC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F2AB32C" w14:textId="3889D223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27" w:type="pct"/>
          </w:tcPr>
          <w:p w14:paraId="04287F4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0A73D34" w14:textId="020CB67C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7850" w:rsidRPr="007A20CB" w14:paraId="4E864EE8" w14:textId="77777777" w:rsidTr="00AB4C79">
        <w:tc>
          <w:tcPr>
            <w:tcW w:w="2213" w:type="pct"/>
          </w:tcPr>
          <w:p w14:paraId="7FC16F9A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AE365F3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CAF09F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47DD954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0755FE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37AA90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3B3040D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AF3B6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7A20CB" w14:paraId="67174FD8" w14:textId="77777777" w:rsidTr="00AB4C79">
        <w:tc>
          <w:tcPr>
            <w:tcW w:w="2213" w:type="pct"/>
          </w:tcPr>
          <w:p w14:paraId="118E037C" w14:textId="2C87D715" w:rsidR="00557850" w:rsidRPr="00AB4C79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4C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5" w:type="pct"/>
          </w:tcPr>
          <w:p w14:paraId="1028606D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07E7CC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25471C5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9D8BB9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3062D66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0858D4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48E63" w14:textId="77777777" w:rsidR="00557850" w:rsidRPr="00DC4031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7A20CB" w14:paraId="59F87935" w14:textId="77777777" w:rsidTr="00AB4C79">
        <w:tc>
          <w:tcPr>
            <w:tcW w:w="2213" w:type="pct"/>
          </w:tcPr>
          <w:p w14:paraId="045EF02F" w14:textId="77777777" w:rsidR="00557850" w:rsidRPr="007A20C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930DEF7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E683CB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05AE953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AB5E242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EB5ADED" w14:textId="1EE1A06D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27" w:type="pct"/>
          </w:tcPr>
          <w:p w14:paraId="1ADE66E5" w14:textId="77777777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11E142A" w14:textId="2815961F" w:rsidR="00557850" w:rsidRPr="007A20C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79970B7" w14:textId="0486084E" w:rsidR="002C0971" w:rsidRDefault="002C0971">
      <w:pPr>
        <w:rPr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right" w:tblpY="-90"/>
        <w:tblW w:w="9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330"/>
        <w:gridCol w:w="1016"/>
      </w:tblGrid>
      <w:tr w:rsidR="002C0971" w:rsidRPr="007A20CB" w14:paraId="51824E99" w14:textId="77777777" w:rsidTr="002B332C">
        <w:trPr>
          <w:tblHeader/>
        </w:trPr>
        <w:tc>
          <w:tcPr>
            <w:tcW w:w="2160" w:type="dxa"/>
            <w:vAlign w:val="bottom"/>
          </w:tcPr>
          <w:p w14:paraId="0521824F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190BAA8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855B471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1" w:type="dxa"/>
            <w:gridSpan w:val="7"/>
            <w:vAlign w:val="bottom"/>
          </w:tcPr>
          <w:p w14:paraId="6AF8452A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0971" w:rsidRPr="007A20CB" w14:paraId="0C2D9F37" w14:textId="77777777" w:rsidTr="002B332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F0E249E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2C9F7D7E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7D9E182C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512422D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8818B4C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CC99902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CFFB69F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90DC3E3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02091F0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C8B800D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" w:type="dxa"/>
            <w:vAlign w:val="bottom"/>
          </w:tcPr>
          <w:p w14:paraId="4EBC40B9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70BD66B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2C0971" w:rsidRPr="007A20CB" w14:paraId="2F7101EB" w14:textId="77777777" w:rsidTr="002B332C">
        <w:trPr>
          <w:tblHeader/>
        </w:trPr>
        <w:tc>
          <w:tcPr>
            <w:tcW w:w="2160" w:type="dxa"/>
            <w:vAlign w:val="bottom"/>
          </w:tcPr>
          <w:p w14:paraId="4D41BA60" w14:textId="77777777" w:rsidR="002C0971" w:rsidRPr="007A20CB" w:rsidRDefault="002C0971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78" w:type="dxa"/>
            <w:vAlign w:val="bottom"/>
          </w:tcPr>
          <w:p w14:paraId="6D97D3F5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74AB4B19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A6CE9E7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6F562B71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7CD76CD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00536DEB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BAC82E0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4258F30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FF2F50F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30" w:type="dxa"/>
            <w:vAlign w:val="bottom"/>
          </w:tcPr>
          <w:p w14:paraId="56B02B5F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F7CBD25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C0971" w:rsidRPr="007A20CB" w14:paraId="2289EE1A" w14:textId="77777777" w:rsidTr="002B332C">
        <w:trPr>
          <w:tblHeader/>
        </w:trPr>
        <w:tc>
          <w:tcPr>
            <w:tcW w:w="2160" w:type="dxa"/>
          </w:tcPr>
          <w:p w14:paraId="1D63672B" w14:textId="77777777" w:rsidR="002C0971" w:rsidRPr="007A20CB" w:rsidRDefault="002C0971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</w:tcPr>
          <w:p w14:paraId="0979AB73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B3118D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1" w:type="dxa"/>
            <w:gridSpan w:val="7"/>
          </w:tcPr>
          <w:p w14:paraId="3FB51F98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0971" w:rsidRPr="007A20CB" w14:paraId="36463924" w14:textId="77777777" w:rsidTr="002B332C">
        <w:tc>
          <w:tcPr>
            <w:tcW w:w="2160" w:type="dxa"/>
          </w:tcPr>
          <w:p w14:paraId="208013CB" w14:textId="77777777" w:rsidR="002C0971" w:rsidRPr="007A20CB" w:rsidRDefault="002C0971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78" w:type="dxa"/>
          </w:tcPr>
          <w:p w14:paraId="6C841CFF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23596311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73A438A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3DE018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4DCAE630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35" w:type="dxa"/>
          </w:tcPr>
          <w:p w14:paraId="7BEDA7BC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6748D181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235" w:type="dxa"/>
          </w:tcPr>
          <w:p w14:paraId="6F9A2597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</w:tcPr>
          <w:p w14:paraId="07A108FF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0" w:type="dxa"/>
          </w:tcPr>
          <w:p w14:paraId="47E2CAEB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628F809F" w14:textId="77777777" w:rsidR="002C0971" w:rsidRPr="007A20CB" w:rsidRDefault="002C0971" w:rsidP="002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4,320</w:t>
            </w:r>
          </w:p>
        </w:tc>
      </w:tr>
    </w:tbl>
    <w:p w14:paraId="24F95A6D" w14:textId="0D0EC305" w:rsidR="002C0971" w:rsidRDefault="002C0971">
      <w:pPr>
        <w:rPr>
          <w:sz w:val="30"/>
          <w:szCs w:val="30"/>
        </w:rPr>
      </w:pPr>
    </w:p>
    <w:tbl>
      <w:tblPr>
        <w:tblStyle w:val="TableGrid"/>
        <w:tblW w:w="93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957"/>
        <w:gridCol w:w="233"/>
        <w:gridCol w:w="1001"/>
        <w:gridCol w:w="235"/>
        <w:gridCol w:w="1027"/>
        <w:gridCol w:w="234"/>
        <w:gridCol w:w="1057"/>
        <w:gridCol w:w="234"/>
        <w:gridCol w:w="945"/>
        <w:gridCol w:w="234"/>
        <w:gridCol w:w="1011"/>
      </w:tblGrid>
      <w:tr w:rsidR="00495389" w:rsidRPr="007A20CB" w14:paraId="2710829F" w14:textId="77777777" w:rsidTr="007F4313">
        <w:trPr>
          <w:tblHeader/>
        </w:trPr>
        <w:tc>
          <w:tcPr>
            <w:tcW w:w="2140" w:type="dxa"/>
            <w:vAlign w:val="bottom"/>
          </w:tcPr>
          <w:p w14:paraId="7D1FE6F1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1" w:type="dxa"/>
            <w:gridSpan w:val="3"/>
            <w:vAlign w:val="bottom"/>
          </w:tcPr>
          <w:p w14:paraId="4BEBB57E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C9E8C0D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2" w:type="dxa"/>
            <w:gridSpan w:val="7"/>
            <w:vAlign w:val="bottom"/>
          </w:tcPr>
          <w:p w14:paraId="596F8A11" w14:textId="0191CB5E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20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F4313" w:rsidRPr="007A20CB" w14:paraId="2A6B39D0" w14:textId="77777777" w:rsidTr="007F4313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3F6FDC70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57" w:type="dxa"/>
            <w:vAlign w:val="bottom"/>
          </w:tcPr>
          <w:p w14:paraId="61987514" w14:textId="5AD94734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vAlign w:val="bottom"/>
          </w:tcPr>
          <w:p w14:paraId="30D06366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7318584" w14:textId="3D3FD9DA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31DBEF46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B4D9C66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B75D809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2EDA915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527C8656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E3A66D0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186FDAB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34ADF74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7F4313" w:rsidRPr="007A20CB" w14:paraId="32BCFEE2" w14:textId="77777777" w:rsidTr="007F4313">
        <w:trPr>
          <w:tblHeader/>
        </w:trPr>
        <w:tc>
          <w:tcPr>
            <w:tcW w:w="2140" w:type="dxa"/>
            <w:vAlign w:val="bottom"/>
          </w:tcPr>
          <w:p w14:paraId="6E959DC7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57" w:type="dxa"/>
            <w:vAlign w:val="bottom"/>
          </w:tcPr>
          <w:p w14:paraId="7CD2C47D" w14:textId="5ABD9EB2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3" w:type="dxa"/>
            <w:vAlign w:val="bottom"/>
          </w:tcPr>
          <w:p w14:paraId="3CC8F083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3BFAA3C" w14:textId="750C40DA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AF26EB3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18DBDFD" w14:textId="626EFB8B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65BE8194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87DEF8B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725B8D19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D40DD9C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7C82884E" w14:textId="77777777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6B401FC" w14:textId="6FED776C" w:rsidR="007F4313" w:rsidRPr="007A20CB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95389" w:rsidRPr="007A20CB" w14:paraId="6872250B" w14:textId="77777777" w:rsidTr="007F4313">
        <w:trPr>
          <w:tblHeader/>
        </w:trPr>
        <w:tc>
          <w:tcPr>
            <w:tcW w:w="2140" w:type="dxa"/>
          </w:tcPr>
          <w:p w14:paraId="178AF1E1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</w:tcPr>
          <w:p w14:paraId="486E0D0B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0F743B3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2" w:type="dxa"/>
            <w:gridSpan w:val="7"/>
          </w:tcPr>
          <w:p w14:paraId="68ED08A9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3274" w:rsidRPr="007A20CB" w14:paraId="68550971" w14:textId="77777777" w:rsidTr="007F4313">
        <w:tc>
          <w:tcPr>
            <w:tcW w:w="2140" w:type="dxa"/>
          </w:tcPr>
          <w:p w14:paraId="7E03F52D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57" w:type="dxa"/>
          </w:tcPr>
          <w:p w14:paraId="78E1CBE9" w14:textId="4258BAF5" w:rsidR="00100BDB" w:rsidRPr="007A20CB" w:rsidRDefault="001505E6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0958A08F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8144B9E" w14:textId="779D6EC0" w:rsidR="00100BDB" w:rsidRPr="007A20CB" w:rsidRDefault="00EB5D79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2DA5B2AF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8C4A596" w14:textId="6DAEA732" w:rsidR="00100BDB" w:rsidRPr="007A20CB" w:rsidRDefault="001505E6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/>
                <w:sz w:val="30"/>
                <w:szCs w:val="30"/>
              </w:rPr>
              <w:t>286</w:t>
            </w:r>
            <w:r w:rsidR="00100BDB" w:rsidRPr="007A20CB">
              <w:rPr>
                <w:rFonts w:asciiTheme="majorBidi" w:hAnsiTheme="majorBidi"/>
                <w:sz w:val="30"/>
                <w:szCs w:val="30"/>
              </w:rPr>
              <w:t>,</w:t>
            </w:r>
            <w:r w:rsidR="00EB5D79" w:rsidRPr="007A20CB">
              <w:rPr>
                <w:rFonts w:asciiTheme="majorBidi" w:hAnsiTheme="majorBidi"/>
                <w:sz w:val="30"/>
                <w:szCs w:val="30"/>
              </w:rPr>
              <w:t>474</w:t>
            </w:r>
          </w:p>
        </w:tc>
        <w:tc>
          <w:tcPr>
            <w:tcW w:w="234" w:type="dxa"/>
          </w:tcPr>
          <w:p w14:paraId="3B11464E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0C2FDDF" w14:textId="1BEB0819" w:rsidR="00100BDB" w:rsidRPr="007A20CB" w:rsidRDefault="007516CC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96,830</w:t>
            </w:r>
          </w:p>
        </w:tc>
        <w:tc>
          <w:tcPr>
            <w:tcW w:w="234" w:type="dxa"/>
          </w:tcPr>
          <w:p w14:paraId="73921E30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479D10E5" w14:textId="0F1C1FA3" w:rsidR="00100BDB" w:rsidRPr="007A20CB" w:rsidRDefault="003104C5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6CC" w:rsidRPr="007A20C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6F9E0BF6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1D3DD65A" w14:textId="228672DB" w:rsidR="00100BDB" w:rsidRPr="007A20CB" w:rsidRDefault="00EB5D79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353,304</w:t>
            </w:r>
          </w:p>
        </w:tc>
      </w:tr>
      <w:tr w:rsidR="00923274" w:rsidRPr="007A20CB" w14:paraId="6C62F9C2" w14:textId="77777777" w:rsidTr="007F4313">
        <w:tc>
          <w:tcPr>
            <w:tcW w:w="2140" w:type="dxa"/>
          </w:tcPr>
          <w:p w14:paraId="28F3C2D6" w14:textId="77777777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57" w:type="dxa"/>
          </w:tcPr>
          <w:p w14:paraId="2A866043" w14:textId="1D0C00F3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0027BFFD" w14:textId="77777777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FFCF1A1" w14:textId="731F8B3C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5CE611D" w14:textId="77777777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09708384" w14:textId="5C0B0B35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 w:rsidRPr="007A20CB">
              <w:rPr>
                <w:rFonts w:asciiTheme="majorBidi" w:hAnsiTheme="majorBidi"/>
                <w:sz w:val="30"/>
                <w:szCs w:val="30"/>
              </w:rPr>
              <w:t>320</w:t>
            </w:r>
          </w:p>
        </w:tc>
        <w:tc>
          <w:tcPr>
            <w:tcW w:w="234" w:type="dxa"/>
          </w:tcPr>
          <w:p w14:paraId="3C720CE2" w14:textId="77777777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652133" w14:textId="2323597C" w:rsidR="00EB5D79" w:rsidRPr="007A20CB" w:rsidRDefault="00EB5D79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34" w:type="dxa"/>
          </w:tcPr>
          <w:p w14:paraId="08B79F56" w14:textId="77777777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76858D3" w14:textId="3DDCB501" w:rsidR="00EB5D79" w:rsidRPr="007A20CB" w:rsidRDefault="00EB5D79" w:rsidP="001A4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49243B11" w14:textId="77777777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DFADFA8" w14:textId="5BD459C5" w:rsidR="00EB5D79" w:rsidRPr="007A20CB" w:rsidRDefault="00EB5D79" w:rsidP="00EB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</w:tr>
      <w:tr w:rsidR="00923274" w:rsidRPr="007A20CB" w14:paraId="707D2AF3" w14:textId="77777777" w:rsidTr="007F4313">
        <w:tc>
          <w:tcPr>
            <w:tcW w:w="2140" w:type="dxa"/>
          </w:tcPr>
          <w:p w14:paraId="03D49CD6" w14:textId="3692A52F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7" w:type="dxa"/>
          </w:tcPr>
          <w:p w14:paraId="0E917591" w14:textId="1D41C32A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D57FB83" w14:textId="77777777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358C781" w14:textId="32D7D637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FEA5D87" w14:textId="77777777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D12F0B1" w14:textId="04E2940C" w:rsidR="00943E83" w:rsidRPr="007A20CB" w:rsidRDefault="00EB5D79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/>
                <w:b/>
                <w:bCs/>
                <w:sz w:val="30"/>
                <w:szCs w:val="30"/>
              </w:rPr>
              <w:t>286,794</w:t>
            </w:r>
          </w:p>
        </w:tc>
        <w:tc>
          <w:tcPr>
            <w:tcW w:w="234" w:type="dxa"/>
          </w:tcPr>
          <w:p w14:paraId="2AA87877" w14:textId="77777777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1C222F9F" w14:textId="04FC40B7" w:rsidR="00943E83" w:rsidRPr="007A20CB" w:rsidRDefault="003104C5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100,830</w:t>
            </w:r>
          </w:p>
        </w:tc>
        <w:tc>
          <w:tcPr>
            <w:tcW w:w="234" w:type="dxa"/>
          </w:tcPr>
          <w:p w14:paraId="668997B0" w14:textId="77777777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78D2C3B" w14:textId="1594B647" w:rsidR="00943E83" w:rsidRPr="007A20CB" w:rsidRDefault="003104C5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(30,000)</w:t>
            </w:r>
          </w:p>
        </w:tc>
        <w:tc>
          <w:tcPr>
            <w:tcW w:w="234" w:type="dxa"/>
          </w:tcPr>
          <w:p w14:paraId="0DE69F7D" w14:textId="77777777" w:rsidR="00943E83" w:rsidRPr="007A20CB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3813FE5" w14:textId="32BC61BC" w:rsidR="00943E83" w:rsidRPr="007A20CB" w:rsidRDefault="00EB5D79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357,624</w:t>
            </w:r>
          </w:p>
        </w:tc>
      </w:tr>
    </w:tbl>
    <w:p w14:paraId="48632662" w14:textId="0124451A" w:rsidR="00880F8F" w:rsidRDefault="00880F8F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977"/>
        <w:gridCol w:w="236"/>
        <w:gridCol w:w="1017"/>
        <w:gridCol w:w="236"/>
        <w:gridCol w:w="1012"/>
        <w:gridCol w:w="236"/>
        <w:gridCol w:w="923"/>
        <w:gridCol w:w="236"/>
        <w:gridCol w:w="1069"/>
        <w:gridCol w:w="330"/>
        <w:gridCol w:w="930"/>
      </w:tblGrid>
      <w:tr w:rsidR="00495389" w:rsidRPr="007A20CB" w14:paraId="4E2A579E" w14:textId="77777777" w:rsidTr="003104C5">
        <w:trPr>
          <w:tblHeader/>
        </w:trPr>
        <w:tc>
          <w:tcPr>
            <w:tcW w:w="2158" w:type="dxa"/>
            <w:vAlign w:val="bottom"/>
          </w:tcPr>
          <w:p w14:paraId="46EB6EBB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0" w:type="dxa"/>
            <w:gridSpan w:val="3"/>
            <w:vAlign w:val="bottom"/>
          </w:tcPr>
          <w:p w14:paraId="5103C9A2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95B338E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6" w:type="dxa"/>
            <w:gridSpan w:val="7"/>
            <w:vAlign w:val="bottom"/>
          </w:tcPr>
          <w:p w14:paraId="5AD5910C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5389" w:rsidRPr="007A20CB" w14:paraId="2DB0C016" w14:textId="77777777" w:rsidTr="003104C5">
        <w:trPr>
          <w:tblHeader/>
        </w:trPr>
        <w:tc>
          <w:tcPr>
            <w:tcW w:w="2158" w:type="dxa"/>
            <w:shd w:val="clear" w:color="auto" w:fill="auto"/>
            <w:vAlign w:val="bottom"/>
          </w:tcPr>
          <w:p w14:paraId="49703592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7" w:type="dxa"/>
            <w:vAlign w:val="bottom"/>
          </w:tcPr>
          <w:p w14:paraId="27A02F90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74D632E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B1C4B3A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77EE854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8F5096D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B776779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2EC974BC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9019CE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03AAE95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" w:type="dxa"/>
            <w:vAlign w:val="bottom"/>
          </w:tcPr>
          <w:p w14:paraId="36484D31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629C9FF1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495389" w:rsidRPr="007A20CB" w14:paraId="5F56E4CC" w14:textId="77777777" w:rsidTr="003104C5">
        <w:trPr>
          <w:tblHeader/>
        </w:trPr>
        <w:tc>
          <w:tcPr>
            <w:tcW w:w="2158" w:type="dxa"/>
            <w:vAlign w:val="bottom"/>
          </w:tcPr>
          <w:p w14:paraId="70C5D62B" w14:textId="07D237A6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977" w:type="dxa"/>
            <w:vAlign w:val="bottom"/>
          </w:tcPr>
          <w:p w14:paraId="70B62914" w14:textId="145212A2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7A20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1752CF0B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EDD8653" w14:textId="33CA49D4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7A20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3771A3B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B3641D8" w14:textId="7204922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7A20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B88D16A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AD69019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462D896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F1BD399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30" w:type="dxa"/>
            <w:vAlign w:val="bottom"/>
          </w:tcPr>
          <w:p w14:paraId="19917E02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D9BDC14" w14:textId="0E92E825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7A20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5389" w:rsidRPr="007A20CB" w14:paraId="5B047F29" w14:textId="77777777" w:rsidTr="003104C5">
        <w:trPr>
          <w:tblHeader/>
        </w:trPr>
        <w:tc>
          <w:tcPr>
            <w:tcW w:w="2158" w:type="dxa"/>
          </w:tcPr>
          <w:p w14:paraId="239457ED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  <w:gridSpan w:val="3"/>
          </w:tcPr>
          <w:p w14:paraId="0CFDF591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5C286AF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6" w:type="dxa"/>
            <w:gridSpan w:val="7"/>
          </w:tcPr>
          <w:p w14:paraId="12B5943C" w14:textId="77777777" w:rsidR="00495389" w:rsidRPr="007A20CB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86E" w:rsidRPr="007A20CB" w14:paraId="4B5961FF" w14:textId="77777777" w:rsidTr="003104C5">
        <w:tc>
          <w:tcPr>
            <w:tcW w:w="2158" w:type="dxa"/>
          </w:tcPr>
          <w:p w14:paraId="15170707" w14:textId="42C51A88" w:rsidR="00CB586E" w:rsidRPr="007A20CB" w:rsidRDefault="00943E83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77" w:type="dxa"/>
          </w:tcPr>
          <w:p w14:paraId="2F754D45" w14:textId="394540CD" w:rsidR="00CB586E" w:rsidRPr="007A20CB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42220C9C" w14:textId="77777777" w:rsidR="00CB586E" w:rsidRPr="007A20CB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F4A8D85" w14:textId="7504D0AC" w:rsidR="00CB586E" w:rsidRPr="007A20CB" w:rsidRDefault="007F7E8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5A2400C8" w14:textId="77777777" w:rsidR="00CB586E" w:rsidRPr="007A20CB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23ECDDA" w14:textId="77777777" w:rsidR="00CB586E" w:rsidRPr="007A20CB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Pr="007A20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7A20C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2E6BEBD4" w14:textId="77777777" w:rsidR="00CB586E" w:rsidRPr="007A20CB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7D42F05D" w14:textId="76CD817F" w:rsidR="00CB586E" w:rsidRPr="007A20CB" w:rsidRDefault="007F7E8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0C0C2383" w14:textId="77777777" w:rsidR="00CB586E" w:rsidRPr="007A20CB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8BB18A7" w14:textId="3EFBC533" w:rsidR="00CB586E" w:rsidRPr="007A20CB" w:rsidRDefault="003104C5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F7E8E"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</w:t>
            </w: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30" w:type="dxa"/>
          </w:tcPr>
          <w:p w14:paraId="4CADA41F" w14:textId="77777777" w:rsidR="00CB586E" w:rsidRPr="007A20CB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3C7E10DA" w14:textId="1F38618A" w:rsidR="00CB586E" w:rsidRPr="007A20CB" w:rsidRDefault="007F7E8E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</w:tr>
    </w:tbl>
    <w:p w14:paraId="234270BB" w14:textId="1B66F9D0" w:rsidR="00495389" w:rsidRPr="007A20CB" w:rsidRDefault="00495389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3C6215" w14:textId="77777777" w:rsidR="002C0971" w:rsidRPr="002C0971" w:rsidRDefault="002C0971" w:rsidP="002B332C">
      <w:pPr>
        <w:spacing w:line="240" w:lineRule="auto"/>
        <w:ind w:left="880" w:hanging="340"/>
        <w:rPr>
          <w:rFonts w:ascii="Angsana New" w:hAnsi="Angsana New"/>
          <w:b/>
          <w:bCs/>
          <w:i/>
          <w:iCs/>
          <w:sz w:val="30"/>
          <w:szCs w:val="30"/>
        </w:rPr>
      </w:pPr>
      <w:r w:rsidRPr="002C09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148BAADB" w14:textId="77777777" w:rsidR="002C0971" w:rsidRPr="002C0971" w:rsidRDefault="002C0971" w:rsidP="002C0971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94CB30" w14:textId="21B7FB85" w:rsidR="007C1546" w:rsidRPr="002B332C" w:rsidRDefault="002C0971" w:rsidP="002B332C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332C">
        <w:rPr>
          <w:rFonts w:ascii="Angsana New" w:hAnsi="Angsana New"/>
          <w:sz w:val="30"/>
          <w:szCs w:val="30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2B332C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2B332C">
        <w:rPr>
          <w:rFonts w:ascii="Angsana New" w:hAnsi="Angsana New"/>
          <w:spacing w:val="-4"/>
          <w:sz w:val="30"/>
          <w:szCs w:val="30"/>
        </w:rPr>
        <w:t>1</w:t>
      </w:r>
      <w:r w:rsidRPr="002B332C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2B332C">
        <w:rPr>
          <w:rFonts w:ascii="Angsana New" w:hAnsi="Angsana New"/>
          <w:sz w:val="30"/>
          <w:szCs w:val="30"/>
          <w:cs/>
        </w:rPr>
        <w:t xml:space="preserve"> และต่ออายุออกไปครั้งละ </w:t>
      </w:r>
      <w:r>
        <w:rPr>
          <w:rFonts w:ascii="Angsana New" w:hAnsi="Angsana New"/>
          <w:sz w:val="30"/>
          <w:szCs w:val="30"/>
        </w:rPr>
        <w:t>1</w:t>
      </w:r>
      <w:r w:rsidRPr="002B332C">
        <w:rPr>
          <w:rFonts w:ascii="Angsana New" w:hAnsi="Angsana New"/>
          <w:sz w:val="30"/>
          <w:szCs w:val="30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>
        <w:rPr>
          <w:rFonts w:ascii="Angsana New" w:hAnsi="Angsana New"/>
          <w:sz w:val="30"/>
          <w:szCs w:val="30"/>
        </w:rPr>
        <w:t>1</w:t>
      </w:r>
      <w:r w:rsidRPr="002B332C">
        <w:rPr>
          <w:rFonts w:ascii="Angsana New" w:hAnsi="Angsana New"/>
          <w:sz w:val="30"/>
          <w:szCs w:val="30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2E6C7560" w14:textId="11DFA3F1" w:rsidR="002C0971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A113A4" w14:textId="7D7B522A" w:rsidR="002C0971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0C226B" w14:textId="0F916B2B" w:rsidR="002C0971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C913AE" w14:textId="3504E9DB" w:rsidR="002C0971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8C42C3" w14:textId="57EA0243" w:rsidR="002C0971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65B2DC" w14:textId="238B78B1" w:rsidR="002C0971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DF0EFF" w14:textId="3A014367" w:rsidR="0089797E" w:rsidRPr="007A20CB" w:rsidRDefault="0089797E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7A20CB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102E59F0" w14:textId="5D3CFE3D" w:rsidR="0089797E" w:rsidRPr="007A20CB" w:rsidRDefault="0089797E" w:rsidP="0089797E">
      <w:pPr>
        <w:pStyle w:val="BodyText2"/>
        <w:ind w:left="540"/>
        <w:rPr>
          <w:b/>
          <w:b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7A20CB" w14:paraId="2C9EE6D8" w14:textId="77777777" w:rsidTr="000B2F95">
        <w:trPr>
          <w:tblHeader/>
        </w:trPr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67550C31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5F03B761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9797E" w:rsidRPr="007A20CB" w14:paraId="2F78411A" w14:textId="77777777" w:rsidTr="000B2F95">
        <w:trPr>
          <w:tblHeader/>
        </w:trPr>
        <w:tc>
          <w:tcPr>
            <w:tcW w:w="1635" w:type="pct"/>
            <w:tcBorders>
              <w:top w:val="nil"/>
            </w:tcBorders>
          </w:tcPr>
          <w:p w14:paraId="670AC7CE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23A013C9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F23D9B7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2D641733" w14:textId="255CAEC5" w:rsidR="0089797E" w:rsidRPr="007A20CB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</w:t>
            </w:r>
            <w:r w:rsidR="0089797E" w:rsidRPr="007A20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9797E" w:rsidRPr="007A20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73DAD192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2CA6CA46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5AA9934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4CC41517" w14:textId="52BC832B" w:rsidR="0089797E" w:rsidRPr="007A20CB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</w:t>
            </w:r>
            <w:r w:rsidR="0089797E" w:rsidRPr="007A20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9797E" w:rsidRPr="007A20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969EBD9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F89AB2B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9797E" w:rsidRPr="007A20CB" w14:paraId="04AEA278" w14:textId="77777777" w:rsidTr="00B02F6C">
        <w:trPr>
          <w:tblHeader/>
        </w:trPr>
        <w:tc>
          <w:tcPr>
            <w:tcW w:w="1635" w:type="pct"/>
          </w:tcPr>
          <w:p w14:paraId="336649EE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762EEDE0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3684F5A" w14:textId="3846DFF8" w:rsidR="0089797E" w:rsidRPr="007A20CB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3B8E7E4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A50403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097B1CB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8C9642" w14:textId="4A162784" w:rsidR="0089797E" w:rsidRPr="007A20CB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A6D2FD4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D0A74A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797E" w:rsidRPr="007A20CB" w14:paraId="32154099" w14:textId="77777777" w:rsidTr="00B02F6C">
        <w:trPr>
          <w:tblHeader/>
        </w:trPr>
        <w:tc>
          <w:tcPr>
            <w:tcW w:w="1635" w:type="pct"/>
          </w:tcPr>
          <w:p w14:paraId="3A9B8E3D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CACA049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33B49718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7A20CB" w14:paraId="62C45680" w14:textId="77777777" w:rsidTr="00A816AA">
        <w:tc>
          <w:tcPr>
            <w:tcW w:w="1635" w:type="pct"/>
          </w:tcPr>
          <w:p w14:paraId="745BEEFE" w14:textId="77777777" w:rsidR="0089797E" w:rsidRPr="002B332C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5EC7612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89797E" w:rsidRPr="007A20C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89797E" w:rsidRPr="007A20C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89797E" w:rsidRPr="007A20C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89797E" w:rsidRPr="007A20C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89797E" w:rsidRPr="007A20C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06A22C2" w14:textId="77777777" w:rsidR="0089797E" w:rsidRPr="007A20C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E41" w:rsidRPr="007A20CB" w14:paraId="0639D66E" w14:textId="77777777" w:rsidTr="00A816AA">
        <w:tc>
          <w:tcPr>
            <w:tcW w:w="1635" w:type="pct"/>
          </w:tcPr>
          <w:p w14:paraId="2137472A" w14:textId="77777777" w:rsidR="004C4E41" w:rsidRPr="007A20CB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0B1E7DA" w14:textId="77777777" w:rsidR="004C4E41" w:rsidRPr="007A20CB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4C4E41" w:rsidRPr="007A20CB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7CD2CA5E" w:rsidR="004C4E41" w:rsidRPr="007A20CB" w:rsidRDefault="004C4E41" w:rsidP="004C4E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338,288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4C4E41" w:rsidRPr="007A20CB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3DAA6E63" w:rsidR="004C4E41" w:rsidRPr="00EB005C" w:rsidRDefault="004C4E41" w:rsidP="004C4E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  <w:lang w:val="en-US" w:bidi="th-TH"/>
              </w:rPr>
              <w:t>283,882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4C4E41" w:rsidRPr="00EB005C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4E5997B8" w:rsidR="004C4E41" w:rsidRPr="00EB005C" w:rsidRDefault="004C4E41" w:rsidP="004C4E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  <w:lang w:val="en-US" w:bidi="th-TH"/>
              </w:rPr>
              <w:t>113,857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4C4E41" w:rsidRPr="00EB005C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6850FE54" w14:textId="5E1E39D2" w:rsidR="004C4E41" w:rsidRPr="00EB005C" w:rsidRDefault="004C4E41" w:rsidP="004C4E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  <w:lang w:val="en-US" w:bidi="th-TH"/>
              </w:rPr>
              <w:t>102,375</w:t>
            </w:r>
          </w:p>
        </w:tc>
      </w:tr>
      <w:tr w:rsidR="00B02F6C" w:rsidRPr="007A20CB" w14:paraId="08CBA00E" w14:textId="77777777" w:rsidTr="00A816AA">
        <w:tc>
          <w:tcPr>
            <w:tcW w:w="1635" w:type="pct"/>
          </w:tcPr>
          <w:p w14:paraId="73E3DB60" w14:textId="77777777" w:rsidR="00B02F6C" w:rsidRPr="007A20CB" w:rsidRDefault="00B02F6C" w:rsidP="00B02F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7A20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33" w:type="pct"/>
          </w:tcPr>
          <w:p w14:paraId="5364A7E9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63F288" w14:textId="2FC8FD1F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="0055785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05BFA3D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966D0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CCE11A" w14:textId="4C358281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(10,761)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14D4A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8CB007" w14:textId="11089A4F" w:rsidR="00B02F6C" w:rsidRPr="00EB005C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</w:rPr>
              <w:t>(7,293)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C611E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9F8F6" w14:textId="36F25BC3" w:rsidR="00B02F6C" w:rsidRPr="00EB005C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</w:rPr>
              <w:t>(6,277)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23020435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E1D596" w14:textId="2D4670E3" w:rsidR="00B02F6C" w:rsidRPr="00EB005C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</w:rPr>
              <w:t>(5,144)</w:t>
            </w:r>
          </w:p>
        </w:tc>
      </w:tr>
      <w:tr w:rsidR="00B02F6C" w:rsidRPr="007A20CB" w14:paraId="13B9E1E4" w14:textId="77777777" w:rsidTr="00B02F6C">
        <w:tc>
          <w:tcPr>
            <w:tcW w:w="1635" w:type="pct"/>
          </w:tcPr>
          <w:p w14:paraId="06C7F448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3FF334AA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3834AC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0265792E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327,527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09E67C7B" w:rsidR="00B02F6C" w:rsidRPr="00EB005C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276,589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411F5543" w:rsidR="00B02F6C" w:rsidRPr="00EB005C" w:rsidRDefault="00A816AA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107,580</w:t>
            </w:r>
          </w:p>
        </w:tc>
        <w:tc>
          <w:tcPr>
            <w:tcW w:w="147" w:type="pct"/>
          </w:tcPr>
          <w:p w14:paraId="63743767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23A65EE4" w:rsidR="00B02F6C" w:rsidRPr="00EB005C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816AA" w:rsidRPr="00EB00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7,231</w:t>
            </w:r>
          </w:p>
        </w:tc>
      </w:tr>
      <w:tr w:rsidR="00B02F6C" w:rsidRPr="007A20CB" w14:paraId="6240A474" w14:textId="77777777" w:rsidTr="00B02F6C">
        <w:tc>
          <w:tcPr>
            <w:tcW w:w="1635" w:type="pct"/>
          </w:tcPr>
          <w:p w14:paraId="5D1BB048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0A46ACCD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5FE480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DCDECE5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060AB2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62D53218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7EF9DFC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E8C892A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76E812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CB1F63F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F6C" w:rsidRPr="007A20CB" w14:paraId="34CC0926" w14:textId="77777777" w:rsidTr="00B02F6C">
        <w:tc>
          <w:tcPr>
            <w:tcW w:w="1635" w:type="pct"/>
          </w:tcPr>
          <w:p w14:paraId="64F1E09D" w14:textId="29E29FC8" w:rsidR="00B02F6C" w:rsidRPr="002B332C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</w:tcPr>
          <w:p w14:paraId="2E42C526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91FBAD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7" w:type="pct"/>
            <w:shd w:val="clear" w:color="auto" w:fill="auto"/>
          </w:tcPr>
          <w:p w14:paraId="4DD1EA0C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B02F6C" w:rsidRPr="00EB005C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3523BC6" w14:textId="77777777" w:rsidR="00B02F6C" w:rsidRPr="00EB005C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16663" w:rsidRPr="007B4CF4" w14:paraId="778F9B70" w14:textId="77777777" w:rsidTr="00B02F6C">
        <w:tc>
          <w:tcPr>
            <w:tcW w:w="1635" w:type="pct"/>
          </w:tcPr>
          <w:p w14:paraId="1287D824" w14:textId="77777777" w:rsidR="00416663" w:rsidRPr="007B4CF4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7B4CF4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</w:tcPr>
          <w:p w14:paraId="007B8EAF" w14:textId="77777777" w:rsidR="00416663" w:rsidRPr="007B4CF4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F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1D8C7E" w14:textId="77777777" w:rsidR="00416663" w:rsidRPr="007B4CF4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330E4509" w:rsidR="00416663" w:rsidRPr="007B4CF4" w:rsidRDefault="00416663" w:rsidP="004166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416663" w:rsidRPr="007B4CF4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77777777" w:rsidR="00416663" w:rsidRPr="00EB005C" w:rsidRDefault="00416663" w:rsidP="0041666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416663" w:rsidRPr="00EB005C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1D1ADCE5" w:rsidR="00416663" w:rsidRPr="00EB005C" w:rsidRDefault="00A816AA" w:rsidP="004166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  <w:lang w:val="en-US" w:bidi="th-TH"/>
              </w:rPr>
              <w:t>2,255</w:t>
            </w:r>
          </w:p>
        </w:tc>
        <w:tc>
          <w:tcPr>
            <w:tcW w:w="147" w:type="pct"/>
          </w:tcPr>
          <w:p w14:paraId="713E4337" w14:textId="77777777" w:rsidR="00416663" w:rsidRPr="00EB005C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CA5969A" w14:textId="724BBA1B" w:rsidR="00416663" w:rsidRPr="00EB005C" w:rsidRDefault="00A816AA" w:rsidP="004166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05C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</w:tr>
      <w:tr w:rsidR="00B02F6C" w:rsidRPr="007A20CB" w14:paraId="7EBEEDAA" w14:textId="77777777" w:rsidTr="00B02F6C">
        <w:tc>
          <w:tcPr>
            <w:tcW w:w="1635" w:type="pct"/>
          </w:tcPr>
          <w:p w14:paraId="5B4AFD84" w14:textId="77777777" w:rsidR="00B02F6C" w:rsidRPr="007B4CF4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B4CF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6EC8518" w14:textId="77777777" w:rsidR="00B02F6C" w:rsidRPr="007B4CF4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B02F6C" w:rsidRPr="007B4CF4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56154D78" w:rsidR="00B02F6C" w:rsidRPr="007B4CF4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416663"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B02F6C" w:rsidRPr="007B4CF4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7FB58384" w:rsidR="00B02F6C" w:rsidRPr="007B4CF4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B02F6C" w:rsidRPr="007B4CF4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79BBFCC5" w:rsidR="00B02F6C" w:rsidRPr="007B4CF4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7" w:type="pct"/>
          </w:tcPr>
          <w:p w14:paraId="6A04DEE6" w14:textId="77777777" w:rsidR="00B02F6C" w:rsidRPr="007B4CF4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57E81D75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02F6C" w:rsidRPr="007A20CB" w14:paraId="548A01BC" w14:textId="77777777" w:rsidTr="00B02F6C">
        <w:tc>
          <w:tcPr>
            <w:tcW w:w="1635" w:type="pct"/>
          </w:tcPr>
          <w:p w14:paraId="7DB07CA1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3" w:type="pct"/>
          </w:tcPr>
          <w:p w14:paraId="76AA1FA6" w14:textId="4F3103CD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3BDD13A4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28,088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28,594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2B476102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6,080</w:t>
            </w:r>
          </w:p>
        </w:tc>
        <w:tc>
          <w:tcPr>
            <w:tcW w:w="147" w:type="pct"/>
          </w:tcPr>
          <w:p w14:paraId="023A62B4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4E9485E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7,714</w:t>
            </w:r>
          </w:p>
        </w:tc>
      </w:tr>
      <w:tr w:rsidR="00B02F6C" w:rsidRPr="007A20CB" w14:paraId="44D8187D" w14:textId="77777777" w:rsidTr="00B02F6C">
        <w:tc>
          <w:tcPr>
            <w:tcW w:w="1635" w:type="pct"/>
          </w:tcPr>
          <w:p w14:paraId="147BCA4B" w14:textId="2ACB1BD5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รายได้ค้างรับ </w:t>
            </w: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 ค่าบริการตรวจสอบ</w:t>
            </w:r>
          </w:p>
        </w:tc>
        <w:tc>
          <w:tcPr>
            <w:tcW w:w="433" w:type="pct"/>
          </w:tcPr>
          <w:p w14:paraId="2EC300E8" w14:textId="266BB0CE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069D60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AD01E3A" w14:textId="4D82E21B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13,702</w:t>
            </w:r>
          </w:p>
        </w:tc>
        <w:tc>
          <w:tcPr>
            <w:tcW w:w="147" w:type="pct"/>
            <w:shd w:val="clear" w:color="auto" w:fill="auto"/>
          </w:tcPr>
          <w:p w14:paraId="5D24734E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2717550" w14:textId="1E7FF345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,065</w:t>
            </w:r>
          </w:p>
        </w:tc>
        <w:tc>
          <w:tcPr>
            <w:tcW w:w="147" w:type="pct"/>
            <w:shd w:val="clear" w:color="auto" w:fill="auto"/>
          </w:tcPr>
          <w:p w14:paraId="05AE7EA5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23D27BB" w14:textId="0E8DC1D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29F5B8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643AF50E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F6C" w:rsidRPr="007A20CB" w14:paraId="40017544" w14:textId="77777777" w:rsidTr="00B02F6C">
        <w:tc>
          <w:tcPr>
            <w:tcW w:w="1635" w:type="pct"/>
          </w:tcPr>
          <w:p w14:paraId="626125A6" w14:textId="6AF2045F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>รายได้ค้างรับ - อื่นๆ</w:t>
            </w:r>
          </w:p>
        </w:tc>
        <w:tc>
          <w:tcPr>
            <w:tcW w:w="433" w:type="pct"/>
          </w:tcPr>
          <w:p w14:paraId="43EE3D5A" w14:textId="77777777" w:rsidR="00B02F6C" w:rsidRPr="007A20CB" w:rsidDel="004C4E41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52057430" w:rsidR="00B02F6C" w:rsidRPr="007A20CB" w:rsidDel="004C4E41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75BB9492" w:rsidR="00B02F6C" w:rsidRPr="007A20CB" w:rsidDel="004C4E41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0101F2DD" w:rsidR="00B02F6C" w:rsidRPr="007A20CB" w:rsidDel="004C4E41" w:rsidRDefault="00B02F6C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2B46C2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36463F91" w14:textId="2226AFC6" w:rsidR="00B02F6C" w:rsidRPr="007A20CB" w:rsidDel="004C4E41" w:rsidRDefault="00B02F6C" w:rsidP="00B02F6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F6C" w:rsidRPr="007A20CB" w14:paraId="09B3DE6F" w14:textId="77777777" w:rsidTr="00B02F6C">
        <w:tc>
          <w:tcPr>
            <w:tcW w:w="1635" w:type="pct"/>
          </w:tcPr>
          <w:p w14:paraId="31305DA9" w14:textId="4CA36973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7A20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2785E59A" w14:textId="0C6AA6CE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6C60A2E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15A43" w14:textId="6F520C06" w:rsidR="00B02F6C" w:rsidRPr="007A20CB" w:rsidRDefault="00B02F6C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705DC2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0C9B5C5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4EF553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2631D0" w14:textId="39A447DA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10,484</w:t>
            </w:r>
          </w:p>
        </w:tc>
        <w:tc>
          <w:tcPr>
            <w:tcW w:w="147" w:type="pct"/>
          </w:tcPr>
          <w:p w14:paraId="1151EF67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0F59F90B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8,964</w:t>
            </w:r>
          </w:p>
        </w:tc>
      </w:tr>
      <w:tr w:rsidR="00B02F6C" w:rsidRPr="007A20CB" w14:paraId="0C61DE4B" w14:textId="77777777" w:rsidTr="00B02F6C">
        <w:tc>
          <w:tcPr>
            <w:tcW w:w="1635" w:type="pct"/>
          </w:tcPr>
          <w:p w14:paraId="54690E15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</w:tcPr>
          <w:p w14:paraId="5D4E1996" w14:textId="728DE9C0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388728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A5C014" w14:textId="6E6551D5" w:rsidR="00B02F6C" w:rsidRPr="007A20CB" w:rsidRDefault="00B02F6C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6A219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4562F6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F254F4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B1E975" w14:textId="400137D6" w:rsidR="00B02F6C" w:rsidRPr="007A20CB" w:rsidRDefault="00B02F6C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E561F06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8F0E3D9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16,250</w:t>
            </w:r>
          </w:p>
        </w:tc>
      </w:tr>
      <w:tr w:rsidR="00B02F6C" w:rsidRPr="007A20CB" w14:paraId="404000B2" w14:textId="77777777" w:rsidTr="00B02F6C">
        <w:tc>
          <w:tcPr>
            <w:tcW w:w="1635" w:type="pct"/>
          </w:tcPr>
          <w:p w14:paraId="21998A49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1A5ADE59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09C7F678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42,649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0C15BE14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43,982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1EE196ED" w:rsidR="00B02F6C" w:rsidRPr="007A20CB" w:rsidRDefault="00A816AA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18,829</w:t>
            </w:r>
          </w:p>
        </w:tc>
        <w:tc>
          <w:tcPr>
            <w:tcW w:w="147" w:type="pct"/>
          </w:tcPr>
          <w:p w14:paraId="27E2A456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4EAE4839" w:rsidR="00B02F6C" w:rsidRPr="007A20CB" w:rsidRDefault="00A816AA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35,188</w:t>
            </w:r>
          </w:p>
        </w:tc>
      </w:tr>
      <w:tr w:rsidR="00B02F6C" w:rsidRPr="007A20CB" w14:paraId="52934607" w14:textId="77777777" w:rsidTr="00B02F6C">
        <w:tc>
          <w:tcPr>
            <w:tcW w:w="1635" w:type="pct"/>
          </w:tcPr>
          <w:p w14:paraId="08E635EA" w14:textId="77777777" w:rsidR="00E569D6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72678C6B" w14:textId="74B2C2C0" w:rsidR="00B02F6C" w:rsidRPr="007A20CB" w:rsidRDefault="00B02F6C" w:rsidP="00E56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="00E56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433" w:type="pct"/>
          </w:tcPr>
          <w:p w14:paraId="0982EA52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41298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8325A" w14:textId="77777777" w:rsidR="00E569D6" w:rsidRDefault="00E569D6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02A4402" w14:textId="349F1793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370,176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905FD" w14:textId="77777777" w:rsidR="00E569D6" w:rsidRDefault="00E569D6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5832C3E" w14:textId="10907945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320,571</w:t>
            </w:r>
          </w:p>
        </w:tc>
        <w:tc>
          <w:tcPr>
            <w:tcW w:w="147" w:type="pct"/>
            <w:shd w:val="clear" w:color="auto" w:fill="auto"/>
          </w:tcPr>
          <w:p w14:paraId="24451E6B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B629C" w14:textId="77777777" w:rsidR="00E569D6" w:rsidRDefault="00E569D6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AACA4D3" w14:textId="50B77E0C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126,409</w:t>
            </w:r>
          </w:p>
        </w:tc>
        <w:tc>
          <w:tcPr>
            <w:tcW w:w="147" w:type="pct"/>
          </w:tcPr>
          <w:p w14:paraId="1C3BDDBD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6025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132,419</w:t>
            </w:r>
          </w:p>
        </w:tc>
      </w:tr>
      <w:tr w:rsidR="00B02F6C" w:rsidRPr="007A20CB" w14:paraId="739F3459" w14:textId="77777777" w:rsidTr="00B02F6C">
        <w:tc>
          <w:tcPr>
            <w:tcW w:w="2068" w:type="pct"/>
            <w:gridSpan w:val="2"/>
          </w:tcPr>
          <w:p w14:paraId="76F26B88" w14:textId="37B76581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D143D50" w14:textId="523D48B0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1C80F81D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ABB200B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7C8FF9E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5031E07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33A3ACEA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92D5398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4AECA5BE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F6C" w:rsidRPr="007A20CB" w14:paraId="3D286A85" w14:textId="77777777" w:rsidTr="00B02F6C">
        <w:trPr>
          <w:tblHeader/>
        </w:trPr>
        <w:tc>
          <w:tcPr>
            <w:tcW w:w="1635" w:type="pct"/>
          </w:tcPr>
          <w:p w14:paraId="2065A16A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75EE2497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BFEA0D4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026CB51E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F6CFA0C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32C1500A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02F6C" w:rsidRPr="007A20CB" w14:paraId="189D3531" w14:textId="77777777" w:rsidTr="00B02F6C">
        <w:tc>
          <w:tcPr>
            <w:tcW w:w="2068" w:type="pct"/>
            <w:gridSpan w:val="2"/>
          </w:tcPr>
          <w:p w14:paraId="3DA841BA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AEE5F19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C33CD1" w14:textId="6DBC522C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00E5C8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37C0AEB" w14:textId="39005EFF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8BB8402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6CC401C3" w14:textId="37DE8D76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36848928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58E8BFD" w14:textId="5B3C9A53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0C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02F6C" w:rsidRPr="007A20CB" w14:paraId="06DAC7AA" w14:textId="77777777" w:rsidTr="00B02F6C">
        <w:tc>
          <w:tcPr>
            <w:tcW w:w="2068" w:type="pct"/>
            <w:gridSpan w:val="2"/>
          </w:tcPr>
          <w:p w14:paraId="620E48D4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90CD76A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5CB0D4A6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F6C" w:rsidRPr="007A20CB" w14:paraId="27CDCE76" w14:textId="77777777" w:rsidTr="00B02F6C">
        <w:tc>
          <w:tcPr>
            <w:tcW w:w="2213" w:type="pct"/>
            <w:gridSpan w:val="3"/>
          </w:tcPr>
          <w:p w14:paraId="122A72B1" w14:textId="3100D058" w:rsidR="00B02F6C" w:rsidRPr="007A20CB" w:rsidRDefault="00E569D6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B02F6C" w:rsidRPr="007A20CB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  <w:p w14:paraId="017EB10B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</w:p>
        </w:tc>
        <w:tc>
          <w:tcPr>
            <w:tcW w:w="579" w:type="pct"/>
            <w:shd w:val="clear" w:color="auto" w:fill="auto"/>
          </w:tcPr>
          <w:p w14:paraId="745AA412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45545C4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66265EA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7ECA98E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31ADD5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E6D13E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2F623F2" w14:textId="77777777" w:rsidR="00B02F6C" w:rsidRPr="007A20CB" w:rsidRDefault="00B02F6C" w:rsidP="00B02F6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F6C" w:rsidRPr="007A20CB" w14:paraId="7DC18CA1" w14:textId="77777777" w:rsidTr="00B02F6C">
        <w:tc>
          <w:tcPr>
            <w:tcW w:w="2068" w:type="pct"/>
            <w:gridSpan w:val="2"/>
          </w:tcPr>
          <w:p w14:paraId="1D764CA7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E675697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D71DA56" w14:textId="1C9FDB92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47" w:type="pct"/>
            <w:shd w:val="clear" w:color="auto" w:fill="auto"/>
          </w:tcPr>
          <w:p w14:paraId="53D1FC45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9C7B38A" w14:textId="3BB74130" w:rsidR="00B02F6C" w:rsidRPr="007A20C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(327)</w:t>
            </w:r>
          </w:p>
        </w:tc>
        <w:tc>
          <w:tcPr>
            <w:tcW w:w="147" w:type="pct"/>
            <w:shd w:val="clear" w:color="auto" w:fill="auto"/>
          </w:tcPr>
          <w:p w14:paraId="3D3F921F" w14:textId="77777777" w:rsidR="00B02F6C" w:rsidRPr="007A20C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D572B2" w14:textId="004C9D6B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1,133</w:t>
            </w:r>
          </w:p>
        </w:tc>
        <w:tc>
          <w:tcPr>
            <w:tcW w:w="147" w:type="pct"/>
          </w:tcPr>
          <w:p w14:paraId="799E02C8" w14:textId="77777777" w:rsidR="00B02F6C" w:rsidRPr="007A20C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DDDB6FB" w14:textId="163FB038" w:rsidR="00B02F6C" w:rsidRPr="007A20C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(384)</w:t>
            </w:r>
          </w:p>
        </w:tc>
      </w:tr>
    </w:tbl>
    <w:p w14:paraId="2F53FA05" w14:textId="77777777" w:rsidR="00824419" w:rsidRPr="00AB4C79" w:rsidRDefault="00824419" w:rsidP="0089797E">
      <w:pPr>
        <w:pStyle w:val="BodyText2"/>
        <w:ind w:left="540"/>
        <w:rPr>
          <w:lang w:val="en-US"/>
        </w:rPr>
      </w:pPr>
    </w:p>
    <w:p w14:paraId="183B82CD" w14:textId="7595A678" w:rsidR="001E656C" w:rsidRDefault="001E656C" w:rsidP="0089797E">
      <w:pPr>
        <w:pStyle w:val="BodyText2"/>
        <w:ind w:left="540"/>
        <w:rPr>
          <w:i/>
          <w:iCs/>
        </w:rPr>
      </w:pPr>
      <w:r w:rsidRPr="007A20CB">
        <w:rPr>
          <w:cs/>
        </w:rPr>
        <w:lastRenderedPageBreak/>
        <w:t xml:space="preserve">ณ วันที่ </w:t>
      </w:r>
      <w:r w:rsidR="002B2B63" w:rsidRPr="007A20CB">
        <w:rPr>
          <w:lang w:val="en-US"/>
        </w:rPr>
        <w:t>31</w:t>
      </w:r>
      <w:r w:rsidRPr="007A20CB">
        <w:rPr>
          <w:cs/>
        </w:rPr>
        <w:t xml:space="preserve"> มีนาคม </w:t>
      </w:r>
      <w:r w:rsidR="002B2B63" w:rsidRPr="007A20CB">
        <w:rPr>
          <w:lang w:val="en-US"/>
        </w:rPr>
        <w:t>2563</w:t>
      </w:r>
      <w:r w:rsidRPr="007A20CB">
        <w:rPr>
          <w:cs/>
        </w:rPr>
        <w:t xml:space="preserve"> </w:t>
      </w:r>
      <w:r w:rsidR="002A0CE2">
        <w:rPr>
          <w:rFonts w:hint="cs"/>
          <w:cs/>
        </w:rPr>
        <w:t>บริษัทย่อย</w:t>
      </w:r>
      <w:r w:rsidRPr="007A20CB">
        <w:rPr>
          <w:cs/>
        </w:rPr>
        <w:t>ได้นำลูกหนี้การค้า</w:t>
      </w:r>
      <w:r w:rsidR="008A2196" w:rsidRPr="007A20CB">
        <w:rPr>
          <w:rFonts w:hint="cs"/>
          <w:cs/>
        </w:rPr>
        <w:t>จำนวน</w:t>
      </w:r>
      <w:r w:rsidRPr="007A20CB">
        <w:rPr>
          <w:cs/>
        </w:rPr>
        <w:t xml:space="preserve"> </w:t>
      </w:r>
      <w:r w:rsidR="00353126">
        <w:rPr>
          <w:lang w:val="en-US"/>
        </w:rPr>
        <w:t>13.96</w:t>
      </w:r>
      <w:r w:rsidRPr="007A20CB">
        <w:rPr>
          <w:cs/>
        </w:rPr>
        <w:t xml:space="preserve"> ล้านบาทไปเป็นหลักประกันเงินกู้ยืมระยะสั้นจากสถาบันการเงิน - สินเชื่อแฟคเตอริ่ง </w:t>
      </w:r>
      <w:r w:rsidRPr="007A20CB">
        <w:rPr>
          <w:i/>
          <w:iCs/>
          <w:cs/>
        </w:rPr>
        <w:t>(</w:t>
      </w:r>
      <w:r w:rsidR="008A2196" w:rsidRPr="007A20CB">
        <w:rPr>
          <w:i/>
          <w:iCs/>
          <w:lang w:val="en-US"/>
        </w:rPr>
        <w:t xml:space="preserve">31 </w:t>
      </w:r>
      <w:r w:rsidR="008A2196" w:rsidRPr="007A20CB">
        <w:rPr>
          <w:rFonts w:hint="cs"/>
          <w:i/>
          <w:iCs/>
          <w:cs/>
          <w:lang w:val="en-US"/>
        </w:rPr>
        <w:t xml:space="preserve">ธันวาคม </w:t>
      </w:r>
      <w:r w:rsidR="002B2B63" w:rsidRPr="007A20CB">
        <w:rPr>
          <w:i/>
          <w:iCs/>
          <w:lang w:val="en-US"/>
        </w:rPr>
        <w:t>2562</w:t>
      </w:r>
      <w:r w:rsidRPr="007A20CB">
        <w:rPr>
          <w:i/>
          <w:iCs/>
          <w:cs/>
        </w:rPr>
        <w:t xml:space="preserve"> : </w:t>
      </w:r>
      <w:r w:rsidR="002B2B63" w:rsidRPr="007A20CB">
        <w:rPr>
          <w:i/>
          <w:iCs/>
          <w:lang w:val="en-US"/>
        </w:rPr>
        <w:t>41</w:t>
      </w:r>
      <w:r w:rsidRPr="007A20CB">
        <w:rPr>
          <w:i/>
          <w:iCs/>
          <w:cs/>
        </w:rPr>
        <w:t>.</w:t>
      </w:r>
      <w:r w:rsidR="002B2B63" w:rsidRPr="007A20CB">
        <w:rPr>
          <w:i/>
          <w:iCs/>
          <w:lang w:val="en-US"/>
        </w:rPr>
        <w:t>4</w:t>
      </w:r>
      <w:r w:rsidR="00952D7B" w:rsidRPr="007A20CB">
        <w:rPr>
          <w:i/>
          <w:iCs/>
          <w:lang w:val="en-US"/>
        </w:rPr>
        <w:t>7</w:t>
      </w:r>
      <w:r w:rsidRPr="007A20CB">
        <w:rPr>
          <w:i/>
          <w:iCs/>
          <w:cs/>
        </w:rPr>
        <w:t xml:space="preserve"> ล้านบาท)</w:t>
      </w:r>
    </w:p>
    <w:p w14:paraId="6D511EC8" w14:textId="77777777" w:rsidR="00ED4ACE" w:rsidRPr="007A20CB" w:rsidRDefault="00ED4ACE" w:rsidP="0089797E">
      <w:pPr>
        <w:pStyle w:val="BodyText2"/>
        <w:ind w:left="540"/>
      </w:pPr>
    </w:p>
    <w:p w14:paraId="24ACE51E" w14:textId="2185193A" w:rsidR="00AC1E73" w:rsidRPr="007A20CB" w:rsidRDefault="003E09D5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7A20CB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409F8E72" w14:textId="77777777" w:rsidR="00AC1E73" w:rsidRPr="007A20CB" w:rsidRDefault="00AC1E73" w:rsidP="00AC1E73">
      <w:pPr>
        <w:pStyle w:val="BodyText2"/>
        <w:ind w:left="540"/>
        <w:rPr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67"/>
        <w:gridCol w:w="268"/>
        <w:gridCol w:w="1078"/>
        <w:gridCol w:w="270"/>
        <w:gridCol w:w="1176"/>
        <w:gridCol w:w="270"/>
        <w:gridCol w:w="985"/>
        <w:gridCol w:w="270"/>
        <w:gridCol w:w="1177"/>
      </w:tblGrid>
      <w:tr w:rsidR="00AC1E73" w:rsidRPr="007A20CB" w14:paraId="3A8E56A3" w14:textId="77777777" w:rsidTr="00454B2A">
        <w:tc>
          <w:tcPr>
            <w:tcW w:w="1923" w:type="pct"/>
          </w:tcPr>
          <w:p w14:paraId="0C73779A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4C016BA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34B7DD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97E480B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3C9E8EA9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9D3B9DF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E73" w:rsidRPr="007A20CB" w14:paraId="14AC6BED" w14:textId="77777777" w:rsidTr="00454B2A">
        <w:tc>
          <w:tcPr>
            <w:tcW w:w="1923" w:type="pct"/>
          </w:tcPr>
          <w:p w14:paraId="019E6EA8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607C26D" w14:textId="77777777" w:rsidR="00AC1E73" w:rsidRPr="007A20CB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2BAAD8F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A123B6" w14:textId="411DED6B" w:rsidR="00AC1E73" w:rsidRPr="007A20CB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</w:t>
            </w:r>
            <w:r w:rsidR="00AC1E73" w:rsidRPr="007A20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C1E73" w:rsidRPr="007A20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6E3D202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CFC8F37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00EE775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6D22900" w14:textId="4842F6F4" w:rsidR="00AC1E73" w:rsidRPr="007A20CB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</w:t>
            </w:r>
            <w:r w:rsidR="00AC1E73" w:rsidRPr="007A20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C1E73" w:rsidRPr="007A20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77BD95C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54EA212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C1E73" w:rsidRPr="007A20CB" w14:paraId="3E7D9B7B" w14:textId="77777777" w:rsidTr="00454B2A">
        <w:tc>
          <w:tcPr>
            <w:tcW w:w="1923" w:type="pct"/>
          </w:tcPr>
          <w:p w14:paraId="35B51F57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08027F2" w14:textId="77777777" w:rsidR="00AC1E73" w:rsidRPr="007A20CB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F893280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632C32" w14:textId="79C75938" w:rsidR="00AC1E73" w:rsidRPr="007A20CB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0A35B59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5F42F5C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3C9C7F2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F085B7E" w14:textId="4F2FCAA9" w:rsidR="00AC1E73" w:rsidRPr="007A20CB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EAABCAD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71512C3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C1E73" w:rsidRPr="007A20CB" w14:paraId="0ADC057B" w14:textId="77777777" w:rsidTr="00454B2A">
        <w:tc>
          <w:tcPr>
            <w:tcW w:w="1923" w:type="pct"/>
          </w:tcPr>
          <w:p w14:paraId="73C292F3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A8C693E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7AE37D4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pct"/>
            <w:gridSpan w:val="7"/>
          </w:tcPr>
          <w:p w14:paraId="01A0A4B9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1E73" w:rsidRPr="007A20CB" w14:paraId="6375B331" w14:textId="77777777" w:rsidTr="00454B2A">
        <w:tc>
          <w:tcPr>
            <w:tcW w:w="1923" w:type="pct"/>
            <w:vAlign w:val="bottom"/>
          </w:tcPr>
          <w:p w14:paraId="35CB02F9" w14:textId="21D765FD" w:rsidR="00AC1E73" w:rsidRPr="007A20CB" w:rsidRDefault="008A219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483DCDC8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0C402F" w14:textId="77777777" w:rsidR="00AC1E73" w:rsidRPr="007A20CB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F070C57" w14:textId="77777777" w:rsidR="00AC1E73" w:rsidRPr="007A20CB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712119" w14:textId="77777777" w:rsidR="00AC1E73" w:rsidRPr="007A20CB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B0F9E76" w14:textId="77777777" w:rsidR="00AC1E73" w:rsidRPr="007A20CB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13F01BD" w14:textId="77777777" w:rsidR="00AC1E73" w:rsidRPr="007A20CB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59328693" w14:textId="77777777" w:rsidR="00AC1E73" w:rsidRPr="007A20CB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261AA38" w14:textId="77777777" w:rsidR="00AC1E73" w:rsidRPr="007A20CB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vAlign w:val="bottom"/>
          </w:tcPr>
          <w:p w14:paraId="77CBE0A3" w14:textId="77777777" w:rsidR="00AC1E73" w:rsidRPr="007A20CB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00BDB" w:rsidRPr="007A20CB" w14:paraId="0E068195" w14:textId="77777777" w:rsidTr="00A00B51">
        <w:tc>
          <w:tcPr>
            <w:tcW w:w="1923" w:type="pct"/>
            <w:vAlign w:val="bottom"/>
          </w:tcPr>
          <w:p w14:paraId="356857D0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7EFD8772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F422C27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8A4CB3C" w14:textId="24581D7A" w:rsidR="00100BDB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5,392,273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51561F6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05BF7CE" w14:textId="777187E5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4,946,193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33E60B8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7B11463C" w14:textId="636F9DF4" w:rsidR="00100BDB" w:rsidRPr="007A20CB" w:rsidRDefault="003B18B2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  <w:tc>
          <w:tcPr>
            <w:tcW w:w="144" w:type="pct"/>
            <w:vAlign w:val="bottom"/>
          </w:tcPr>
          <w:p w14:paraId="60C0725E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51F062AE" w14:textId="50DF6114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100BDB" w:rsidRPr="007A20CB" w14:paraId="7C4351F9" w14:textId="77777777" w:rsidTr="00A00B51">
        <w:tc>
          <w:tcPr>
            <w:tcW w:w="1923" w:type="pct"/>
            <w:vAlign w:val="bottom"/>
          </w:tcPr>
          <w:p w14:paraId="2AA5F8D6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C47FD10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C4280E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041615F" w14:textId="77777777" w:rsidR="00100BDB" w:rsidRPr="007A20CB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74173DF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506FD51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830D4F5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44668E40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D6BFF86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23367C17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00BDB" w:rsidRPr="007A20CB" w14:paraId="1C488DD4" w14:textId="77777777" w:rsidTr="00A00B51">
        <w:tc>
          <w:tcPr>
            <w:tcW w:w="1923" w:type="pct"/>
            <w:vAlign w:val="bottom"/>
          </w:tcPr>
          <w:p w14:paraId="3DACB292" w14:textId="58894DBD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254B6149" w14:textId="267838E8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A2196" w:rsidRPr="007A20CB"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ที่ทำเสร็จ</w:t>
            </w:r>
          </w:p>
        </w:tc>
        <w:tc>
          <w:tcPr>
            <w:tcW w:w="143" w:type="pct"/>
          </w:tcPr>
          <w:p w14:paraId="57DFE39E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C03C8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90104DD" w14:textId="77777777" w:rsidR="00100BDB" w:rsidRPr="007A20CB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99F244" w14:textId="4C0B7461" w:rsidR="00100BDB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3,362,826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EEFCFAD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494BF0F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FF09CB" w14:textId="5024F340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2,829,403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327AACE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761F8172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D0768F" w14:textId="6E7C85CD" w:rsidR="00100BDB" w:rsidRPr="007A20CB" w:rsidRDefault="003B18B2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425,840</w:t>
            </w:r>
          </w:p>
        </w:tc>
        <w:tc>
          <w:tcPr>
            <w:tcW w:w="144" w:type="pct"/>
            <w:vAlign w:val="bottom"/>
          </w:tcPr>
          <w:p w14:paraId="3F60F7A2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54729D85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08D7B9" w14:textId="095D1EC8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391,531</w:t>
            </w:r>
          </w:p>
        </w:tc>
      </w:tr>
      <w:tr w:rsidR="00100BDB" w:rsidRPr="007A20CB" w14:paraId="2E7A728D" w14:textId="77777777" w:rsidTr="00A00B51">
        <w:tc>
          <w:tcPr>
            <w:tcW w:w="1923" w:type="pct"/>
            <w:vAlign w:val="bottom"/>
          </w:tcPr>
          <w:p w14:paraId="2675CBA5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A20C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10123350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474AA6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3A25FE23" w:rsidR="00100BDB" w:rsidRPr="007A20CB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B18B2"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2,682,121</w:t>
            </w: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8D98459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3BB70500" w14:textId="029E17CC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(2,137,099)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747B374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14BC5CE8" w14:textId="5E935782" w:rsidR="00100BDB" w:rsidRPr="007A20CB" w:rsidRDefault="00100BDB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B18B2"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301,814</w:t>
            </w: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1944FC30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68B70FE" w14:textId="270B7D3F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(246,466)</w:t>
            </w:r>
          </w:p>
        </w:tc>
      </w:tr>
      <w:tr w:rsidR="00100BDB" w:rsidRPr="007A20CB" w14:paraId="543578C4" w14:textId="77777777" w:rsidTr="00A00B51">
        <w:tc>
          <w:tcPr>
            <w:tcW w:w="1923" w:type="pct"/>
          </w:tcPr>
          <w:p w14:paraId="2A89607E" w14:textId="7557C7CC" w:rsidR="00100BDB" w:rsidRPr="007A20CB" w:rsidRDefault="008A2196" w:rsidP="00100BDB">
            <w:pPr>
              <w:pStyle w:val="BodyText2"/>
              <w:rPr>
                <w:b/>
                <w:bCs/>
                <w:cs/>
              </w:rPr>
            </w:pPr>
            <w:r w:rsidRPr="007A20CB">
              <w:rPr>
                <w:rFonts w:hint="cs"/>
                <w:b/>
                <w:bCs/>
                <w:cs/>
                <w:lang w:val="en-US"/>
              </w:rPr>
              <w:t>รวมสินทรัพย์ที่เกิดจากสัญญา</w:t>
            </w:r>
            <w:r w:rsidR="00100BDB" w:rsidRPr="007A20CB">
              <w:rPr>
                <w:rFonts w:hint="cs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43" w:type="pct"/>
          </w:tcPr>
          <w:p w14:paraId="7347905F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7A7B1C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55910B6A" w:rsidR="00100BDB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680,705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7D5EF41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526880DC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692,304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2B91D62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93368" w14:textId="386FBEA5" w:rsidR="00100BDB" w:rsidRPr="007A20CB" w:rsidRDefault="003B18B2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124,026</w:t>
            </w:r>
          </w:p>
        </w:tc>
        <w:tc>
          <w:tcPr>
            <w:tcW w:w="144" w:type="pct"/>
            <w:vAlign w:val="bottom"/>
          </w:tcPr>
          <w:p w14:paraId="602611D1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F8674A4" w14:textId="22503483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145,065</w:t>
            </w:r>
          </w:p>
        </w:tc>
      </w:tr>
      <w:tr w:rsidR="00100BDB" w:rsidRPr="007A20CB" w14:paraId="27BCD7BF" w14:textId="77777777" w:rsidTr="00A00B51">
        <w:tc>
          <w:tcPr>
            <w:tcW w:w="1923" w:type="pct"/>
          </w:tcPr>
          <w:p w14:paraId="2266D218" w14:textId="77777777" w:rsidR="00100BDB" w:rsidRPr="007A20CB" w:rsidRDefault="00100BDB" w:rsidP="00100BDB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3" w:type="pct"/>
          </w:tcPr>
          <w:p w14:paraId="5D96A2DB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6F297FA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100BDB" w:rsidRPr="007A20CB" w:rsidRDefault="00100BDB" w:rsidP="00100BD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00C2CFF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F8A0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81CB844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50D5CDA3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353EC440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3FBA384" w14:textId="77777777" w:rsidR="00100BDB" w:rsidRPr="007A20CB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00BDB" w:rsidRPr="007A20CB" w14:paraId="7F58973F" w14:textId="77777777" w:rsidTr="00A00B51">
        <w:tc>
          <w:tcPr>
            <w:tcW w:w="1923" w:type="pct"/>
            <w:vAlign w:val="bottom"/>
          </w:tcPr>
          <w:p w14:paraId="119B095C" w14:textId="77777777" w:rsidR="00100BDB" w:rsidRPr="007B4CF4" w:rsidRDefault="00100BDB" w:rsidP="00100BDB">
            <w:pPr>
              <w:pStyle w:val="BodyText2"/>
            </w:pPr>
            <w:r w:rsidRPr="007B4CF4">
              <w:rPr>
                <w:rFonts w:hint="cs"/>
                <w:cs/>
              </w:rPr>
              <w:t>ลูกหนี้เงินประกันผลงานตามสัญญา</w:t>
            </w:r>
          </w:p>
          <w:p w14:paraId="12AD773B" w14:textId="2721DAD4" w:rsidR="00E569D6" w:rsidRPr="007B4CF4" w:rsidRDefault="00E569D6" w:rsidP="00E569D6">
            <w:pPr>
              <w:pStyle w:val="BodyText2"/>
              <w:ind w:firstLine="163"/>
              <w:rPr>
                <w:cs/>
                <w:lang w:val="en-US"/>
              </w:rPr>
            </w:pPr>
            <w:r w:rsidRPr="007B4CF4">
              <w:rPr>
                <w:rFonts w:hint="cs"/>
                <w:cs/>
                <w:lang w:val="en-US"/>
              </w:rPr>
              <w:t>(รวมอยู่ในสินทรัพย์ไม่หมุนเวียนอื่น)</w:t>
            </w:r>
          </w:p>
        </w:tc>
        <w:tc>
          <w:tcPr>
            <w:tcW w:w="143" w:type="pct"/>
          </w:tcPr>
          <w:p w14:paraId="23C3D8CB" w14:textId="77777777" w:rsidR="00100BDB" w:rsidRPr="007B4CF4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60ACBA" w14:textId="77777777" w:rsidR="00100BDB" w:rsidRPr="007B4CF4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64588669" w14:textId="77777777" w:rsidR="00E569D6" w:rsidRPr="007B4CF4" w:rsidRDefault="00E569D6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6CF3243" w14:textId="03C2D455" w:rsidR="00100BDB" w:rsidRPr="007B4CF4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17,435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C8143F" w14:textId="77777777" w:rsidR="00100BDB" w:rsidRPr="007B4CF4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DA1E9" w14:textId="04817A84" w:rsidR="00100BDB" w:rsidRPr="007B4CF4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11,365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0F92623" w14:textId="77777777" w:rsidR="00100BDB" w:rsidRPr="007B4CF4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</w:tcPr>
          <w:p w14:paraId="545DC6F9" w14:textId="77777777" w:rsidR="00E569D6" w:rsidRPr="007B4CF4" w:rsidRDefault="00E569D6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138D2EC" w14:textId="33295990" w:rsidR="00100BDB" w:rsidRPr="007B4CF4" w:rsidRDefault="003B18B2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4" w:type="pct"/>
            <w:vAlign w:val="bottom"/>
          </w:tcPr>
          <w:p w14:paraId="5C008924" w14:textId="77777777" w:rsidR="00100BDB" w:rsidRPr="007B4CF4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1B9A0904" w14:textId="62323542" w:rsidR="00100BDB" w:rsidRPr="007A20CB" w:rsidRDefault="003B18B2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799</w:t>
            </w:r>
          </w:p>
        </w:tc>
      </w:tr>
      <w:tr w:rsidR="00100BDB" w:rsidRPr="007A20CB" w14:paraId="4FFBD061" w14:textId="77777777" w:rsidTr="00454B2A">
        <w:tc>
          <w:tcPr>
            <w:tcW w:w="1923" w:type="pct"/>
          </w:tcPr>
          <w:p w14:paraId="04AF3FF4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235350D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12384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03FC5919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2B4E8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3412CAD3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BDB" w:rsidRPr="007A20CB" w14:paraId="2BC8FC9E" w14:textId="77777777" w:rsidTr="00454B2A">
        <w:tc>
          <w:tcPr>
            <w:tcW w:w="1923" w:type="pct"/>
            <w:vAlign w:val="bottom"/>
          </w:tcPr>
          <w:p w14:paraId="0A75EDE9" w14:textId="30C037E4" w:rsidR="00100BDB" w:rsidRPr="007A20CB" w:rsidRDefault="008A2196" w:rsidP="00634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6934C0DC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7D7A11F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64CFD01" w14:textId="77777777" w:rsidR="00100BDB" w:rsidRPr="007A20CB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292C191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318A5F9" w14:textId="77777777" w:rsidR="00100BDB" w:rsidRPr="007A20CB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3A43A8B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E66AE5B" w14:textId="77777777" w:rsidR="00100BDB" w:rsidRPr="007A20CB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43B93F3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vAlign w:val="bottom"/>
          </w:tcPr>
          <w:p w14:paraId="5CA7C8A3" w14:textId="77777777" w:rsidR="00100BDB" w:rsidRPr="007A20CB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B18B2" w:rsidRPr="007A20CB" w14:paraId="22B648CD" w14:textId="77777777" w:rsidTr="00A00B51">
        <w:tc>
          <w:tcPr>
            <w:tcW w:w="1923" w:type="pct"/>
            <w:vAlign w:val="bottom"/>
          </w:tcPr>
          <w:p w14:paraId="58900659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28507314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15B8B93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00660EB" w14:textId="3B321598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96,485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FC0DB08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149F9C93" w14:textId="77777777" w:rsidR="003B18B2" w:rsidRPr="007A20CB" w:rsidRDefault="003B18B2" w:rsidP="003B18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1,313,547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A465EA3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08A965A4" w14:textId="0B734249" w:rsidR="003B18B2" w:rsidRPr="007A20CB" w:rsidRDefault="003B18B2" w:rsidP="001A4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5ACF08F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36958FB1" w14:textId="7DD0F7F5" w:rsidR="003B18B2" w:rsidRPr="007A20CB" w:rsidRDefault="003B18B2" w:rsidP="003B18B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B18B2" w:rsidRPr="007A20CB" w14:paraId="5485479E" w14:textId="77777777" w:rsidTr="001A4865">
        <w:tc>
          <w:tcPr>
            <w:tcW w:w="1923" w:type="pct"/>
            <w:vAlign w:val="bottom"/>
          </w:tcPr>
          <w:p w14:paraId="4613AF99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C445339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39BF52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66D9252" w14:textId="77777777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4930BFD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183FA53B" w14:textId="77777777" w:rsidR="003B18B2" w:rsidRPr="007A20CB" w:rsidRDefault="003B18B2" w:rsidP="003B18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B28460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478D3CB4" w14:textId="13645EAE" w:rsidR="003B18B2" w:rsidRPr="007A20CB" w:rsidRDefault="003B18B2" w:rsidP="001A4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05E9977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18321611" w14:textId="54C56DC9" w:rsidR="003B18B2" w:rsidRPr="007A20CB" w:rsidRDefault="003B18B2" w:rsidP="003B18B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B18B2" w:rsidRPr="007A20CB" w14:paraId="1B488849" w14:textId="77777777" w:rsidTr="00A00B51">
        <w:tc>
          <w:tcPr>
            <w:tcW w:w="1923" w:type="pct"/>
            <w:vAlign w:val="bottom"/>
          </w:tcPr>
          <w:p w14:paraId="1E244375" w14:textId="592D0549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3" w:type="pct"/>
          </w:tcPr>
          <w:p w14:paraId="703C92D4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D9B91D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9F6F2A" w14:textId="5FC2AABB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34,056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789219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8899BE0" w14:textId="77777777" w:rsidR="003B18B2" w:rsidRPr="007A20CB" w:rsidRDefault="003B18B2" w:rsidP="003B18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1,237,</w:t>
            </w: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2DD590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4366D273" w14:textId="4A1CBB53" w:rsidR="003B18B2" w:rsidRPr="007A20CB" w:rsidRDefault="003B18B2" w:rsidP="001A4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AA45726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6DB030AE" w14:textId="3511948F" w:rsidR="003B18B2" w:rsidRPr="007A20CB" w:rsidRDefault="003B18B2" w:rsidP="003B18B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B18B2" w:rsidRPr="007A20CB" w14:paraId="07BA83E8" w14:textId="77777777" w:rsidTr="00A00B51">
        <w:tc>
          <w:tcPr>
            <w:tcW w:w="1923" w:type="pct"/>
            <w:vAlign w:val="bottom"/>
          </w:tcPr>
          <w:p w14:paraId="6276B2D9" w14:textId="31B17254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A20C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48A122C6" w14:textId="38D290AF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ของงานที่ทำเสร็จ</w:t>
            </w:r>
          </w:p>
        </w:tc>
        <w:tc>
          <w:tcPr>
            <w:tcW w:w="143" w:type="pct"/>
          </w:tcPr>
          <w:p w14:paraId="68BFDFFE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00F9DA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1729E95" w14:textId="77777777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7DED38" w14:textId="4B4B2E80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(25,983)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E02730D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4C7A3" w14:textId="77777777" w:rsidR="003B18B2" w:rsidRPr="007A20CB" w:rsidRDefault="003B18B2" w:rsidP="003B18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(1,235,708)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56B9341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03BDC453" w14:textId="77777777" w:rsidR="003B18B2" w:rsidRPr="007A20CB" w:rsidRDefault="003B18B2" w:rsidP="001A4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FCF2AF" w14:textId="29F7E99D" w:rsidR="003B18B2" w:rsidRPr="007A20CB" w:rsidRDefault="003B18B2" w:rsidP="001A4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4F72E1E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D7D1076" w14:textId="77777777" w:rsidR="003B18B2" w:rsidRPr="007A20CB" w:rsidRDefault="003B18B2" w:rsidP="003B18B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9B10932" w14:textId="18883C46" w:rsidR="003B18B2" w:rsidRPr="007A20CB" w:rsidRDefault="003B18B2" w:rsidP="003B18B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B18B2" w:rsidRPr="007A20CB" w14:paraId="5B7DD682" w14:textId="77777777" w:rsidTr="00A00B51">
        <w:tc>
          <w:tcPr>
            <w:tcW w:w="1923" w:type="pct"/>
          </w:tcPr>
          <w:p w14:paraId="19630C5D" w14:textId="2F30AB18" w:rsidR="003B18B2" w:rsidRPr="007A20CB" w:rsidRDefault="003B18B2" w:rsidP="003B18B2">
            <w:pPr>
              <w:pStyle w:val="BodyText2"/>
              <w:rPr>
                <w:cs/>
              </w:rPr>
            </w:pPr>
          </w:p>
        </w:tc>
        <w:tc>
          <w:tcPr>
            <w:tcW w:w="143" w:type="pct"/>
          </w:tcPr>
          <w:p w14:paraId="07DDFE4A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7120B1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26C9EC2D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8,073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A487D46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B999" w14:textId="421224ED" w:rsidR="003B18B2" w:rsidRPr="007A20CB" w:rsidRDefault="003B18B2" w:rsidP="003B18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1,933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2AF1441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8A3C9" w14:textId="2B764068" w:rsidR="003B18B2" w:rsidRPr="007A20CB" w:rsidRDefault="003B18B2" w:rsidP="001A4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0DA002E8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4E9C4131" w14:textId="1A5A62AD" w:rsidR="003B18B2" w:rsidRPr="007A20CB" w:rsidRDefault="003B18B2" w:rsidP="003B18B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00BDB" w:rsidRPr="007A20CB" w14:paraId="4EFE375E" w14:textId="77777777" w:rsidTr="00454B2A">
        <w:tc>
          <w:tcPr>
            <w:tcW w:w="1923" w:type="pct"/>
          </w:tcPr>
          <w:p w14:paraId="059B0DAD" w14:textId="77777777" w:rsidR="00100BDB" w:rsidRPr="007A20CB" w:rsidRDefault="00100BDB" w:rsidP="00100BDB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3" w:type="pct"/>
          </w:tcPr>
          <w:p w14:paraId="28684E29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48B4A18" w14:textId="77777777" w:rsidR="00100BDB" w:rsidRPr="007A20CB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100BDB" w:rsidRPr="007A20CB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DFE2402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100BDB" w:rsidRPr="007A20CB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D74A9CA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25A56" w14:textId="77777777" w:rsidR="00100BDB" w:rsidRPr="007A20CB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27078AD" w14:textId="77777777" w:rsidR="00100BDB" w:rsidRPr="007A20CB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FD239BF" w14:textId="77777777" w:rsidR="00100BDB" w:rsidRPr="007A20CB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B18B2" w:rsidRPr="007A20CB" w14:paraId="54F3DA54" w14:textId="77777777" w:rsidTr="00A00B51">
        <w:tc>
          <w:tcPr>
            <w:tcW w:w="1923" w:type="pct"/>
            <w:vAlign w:val="bottom"/>
          </w:tcPr>
          <w:p w14:paraId="099EE8F8" w14:textId="77777777" w:rsidR="003B18B2" w:rsidRPr="007A20CB" w:rsidRDefault="003B18B2" w:rsidP="003B18B2">
            <w:pPr>
              <w:pStyle w:val="BodyText2"/>
              <w:rPr>
                <w:cs/>
                <w:lang w:val="en-US"/>
              </w:rPr>
            </w:pPr>
            <w:r w:rsidRPr="007A20CB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143" w:type="pct"/>
          </w:tcPr>
          <w:p w14:paraId="305C2113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6DAB78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F580511" w14:textId="7291A940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236,619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EC73B49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C3A3EC1" w14:textId="42563538" w:rsidR="003B18B2" w:rsidRPr="007A20CB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239,962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8646C8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shd w:val="clear" w:color="auto" w:fill="auto"/>
          </w:tcPr>
          <w:p w14:paraId="47564A3C" w14:textId="286B6B45" w:rsidR="003B18B2" w:rsidRPr="007A20CB" w:rsidRDefault="003B18B2" w:rsidP="001A4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19,1</w:t>
            </w:r>
            <w:r w:rsidR="0096632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  <w:vAlign w:val="bottom"/>
          </w:tcPr>
          <w:p w14:paraId="546AC912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vAlign w:val="bottom"/>
          </w:tcPr>
          <w:p w14:paraId="1FB0993F" w14:textId="0D33CFBE" w:rsidR="003B18B2" w:rsidRPr="007A20CB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24,647</w:t>
            </w:r>
          </w:p>
        </w:tc>
      </w:tr>
      <w:tr w:rsidR="003B18B2" w:rsidRPr="007A20CB" w14:paraId="6A73C3A1" w14:textId="77777777" w:rsidTr="00A00B51">
        <w:tc>
          <w:tcPr>
            <w:tcW w:w="1923" w:type="pct"/>
          </w:tcPr>
          <w:p w14:paraId="2A0BBD8E" w14:textId="19E1AD06" w:rsidR="003B18B2" w:rsidRPr="007A20CB" w:rsidRDefault="003B18B2" w:rsidP="003B18B2">
            <w:pPr>
              <w:pStyle w:val="BodyText2"/>
              <w:rPr>
                <w:b/>
                <w:bCs/>
              </w:rPr>
            </w:pPr>
            <w:r w:rsidRPr="007A20CB">
              <w:rPr>
                <w:rFonts w:hint="cs"/>
                <w:b/>
                <w:bCs/>
                <w:cs/>
                <w:lang w:val="en-US"/>
              </w:rPr>
              <w:t>รวม</w:t>
            </w:r>
            <w:r w:rsidR="008A2196" w:rsidRPr="007A20CB">
              <w:rPr>
                <w:rFonts w:hint="cs"/>
                <w:b/>
                <w:bCs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1F73BFCA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915BA2" w14:textId="77777777" w:rsidR="003B18B2" w:rsidRPr="007A20CB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5E1FAB15" w:rsidR="003B18B2" w:rsidRPr="007A20CB" w:rsidRDefault="003B18B2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244,692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917DAF1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6F649" w14:textId="56267ABF" w:rsidR="003B18B2" w:rsidRPr="007A20CB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41,895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9356B4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20325" w14:textId="7FF32056" w:rsidR="003B18B2" w:rsidRPr="007A20CB" w:rsidRDefault="003B18B2" w:rsidP="00EE00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19,112</w:t>
            </w:r>
          </w:p>
        </w:tc>
        <w:tc>
          <w:tcPr>
            <w:tcW w:w="144" w:type="pct"/>
            <w:vAlign w:val="bottom"/>
          </w:tcPr>
          <w:p w14:paraId="51EF6E6B" w14:textId="77777777" w:rsidR="003B18B2" w:rsidRPr="007A20CB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BDFC0" w14:textId="4AD26A35" w:rsidR="003B18B2" w:rsidRPr="007A20CB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24,647</w:t>
            </w:r>
          </w:p>
        </w:tc>
      </w:tr>
    </w:tbl>
    <w:p w14:paraId="544E23D6" w14:textId="53EEF4F8" w:rsidR="00AC1E73" w:rsidRPr="007A20CB" w:rsidRDefault="00AC1E73" w:rsidP="00AC1E73">
      <w:pPr>
        <w:pStyle w:val="BodyText2"/>
        <w:ind w:left="540"/>
        <w:rPr>
          <w:b/>
          <w:bCs/>
        </w:rPr>
      </w:pPr>
    </w:p>
    <w:p w14:paraId="1138B37A" w14:textId="4749F994" w:rsidR="00040184" w:rsidRPr="007A20CB" w:rsidRDefault="00040184" w:rsidP="00AC1E73">
      <w:pPr>
        <w:pStyle w:val="BodyText2"/>
        <w:ind w:left="540"/>
        <w:rPr>
          <w:b/>
          <w:bCs/>
        </w:rPr>
      </w:pPr>
    </w:p>
    <w:p w14:paraId="7BF88DAF" w14:textId="7B995B71" w:rsidR="00040184" w:rsidRPr="007A20CB" w:rsidRDefault="00040184" w:rsidP="00AC1E73">
      <w:pPr>
        <w:pStyle w:val="BodyText2"/>
        <w:ind w:left="540"/>
        <w:rPr>
          <w:b/>
          <w:bCs/>
        </w:rPr>
      </w:pPr>
    </w:p>
    <w:p w14:paraId="611088E8" w14:textId="15C4DEE3" w:rsidR="00163B86" w:rsidRPr="007A20CB" w:rsidRDefault="00163B86" w:rsidP="00163B86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7A20CB">
        <w:rPr>
          <w:rFonts w:hint="cs"/>
          <w:b/>
          <w:bCs/>
          <w:cs/>
        </w:rPr>
        <w:lastRenderedPageBreak/>
        <w:t>สินค้าคงเหลือ</w:t>
      </w:r>
    </w:p>
    <w:p w14:paraId="7A5D323A" w14:textId="645CCCBD" w:rsidR="00163B86" w:rsidRPr="007A20CB" w:rsidRDefault="00163B86" w:rsidP="00AC1E73">
      <w:pPr>
        <w:pStyle w:val="BodyText2"/>
        <w:ind w:left="540"/>
        <w:rPr>
          <w:b/>
          <w:bCs/>
          <w:lang w:val="en-US"/>
        </w:rPr>
      </w:pP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8"/>
        <w:gridCol w:w="264"/>
        <w:gridCol w:w="1171"/>
        <w:gridCol w:w="271"/>
        <w:gridCol w:w="1084"/>
        <w:gridCol w:w="261"/>
        <w:gridCol w:w="1179"/>
      </w:tblGrid>
      <w:tr w:rsidR="00163B86" w:rsidRPr="007A20CB" w14:paraId="2B53F078" w14:textId="77777777" w:rsidTr="00E40DB6">
        <w:trPr>
          <w:trHeight w:val="20"/>
          <w:tblHeader/>
        </w:trPr>
        <w:tc>
          <w:tcPr>
            <w:tcW w:w="4050" w:type="dxa"/>
          </w:tcPr>
          <w:p w14:paraId="19EF9E59" w14:textId="77777777" w:rsidR="00163B86" w:rsidRPr="007A20CB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hideMark/>
          </w:tcPr>
          <w:p w14:paraId="189A6911" w14:textId="77777777" w:rsidR="00163B86" w:rsidRPr="007A20C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BD7582" w14:textId="77777777" w:rsidR="00163B86" w:rsidRPr="007A20C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hideMark/>
          </w:tcPr>
          <w:p w14:paraId="5D51EF3D" w14:textId="77777777" w:rsidR="00163B86" w:rsidRPr="007A20C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B6" w:rsidRPr="007A20CB" w14:paraId="0F984D84" w14:textId="77777777" w:rsidTr="00E40DB6">
        <w:trPr>
          <w:trHeight w:val="20"/>
          <w:tblHeader/>
        </w:trPr>
        <w:tc>
          <w:tcPr>
            <w:tcW w:w="4050" w:type="dxa"/>
          </w:tcPr>
          <w:p w14:paraId="1BF24E0B" w14:textId="77777777" w:rsidR="00E40DB6" w:rsidRPr="007A20CB" w:rsidRDefault="00E40DB6" w:rsidP="00E40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39A8C14E" w14:textId="146835C8" w:rsidR="00E40DB6" w:rsidRPr="007A20CB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</w:t>
            </w:r>
            <w:r w:rsidR="00E40DB6" w:rsidRPr="007A20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40DB6" w:rsidRPr="007A20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14:paraId="1A0CA7DA" w14:textId="77777777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9019DA" w14:textId="3E78FEAF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1D3CC139" w14:textId="77777777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CD7974" w14:textId="503AD572" w:rsidR="00E40DB6" w:rsidRPr="007A20CB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</w:t>
            </w:r>
            <w:r w:rsidR="00E40DB6" w:rsidRPr="007A20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40DB6" w:rsidRPr="007A20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6BB9377F" w14:textId="77777777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3B92F39B" w14:textId="269DAC15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0DB6" w:rsidRPr="007A20CB" w14:paraId="29BED96D" w14:textId="77777777" w:rsidTr="00E40DB6">
        <w:trPr>
          <w:trHeight w:val="20"/>
          <w:tblHeader/>
        </w:trPr>
        <w:tc>
          <w:tcPr>
            <w:tcW w:w="4050" w:type="dxa"/>
          </w:tcPr>
          <w:p w14:paraId="4E3D085B" w14:textId="77777777" w:rsidR="00E40DB6" w:rsidRPr="007A20CB" w:rsidRDefault="00E40DB6" w:rsidP="00E40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  <w:hideMark/>
          </w:tcPr>
          <w:p w14:paraId="16765FF5" w14:textId="4B8396E7" w:rsidR="00E40DB6" w:rsidRPr="007A20CB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564BE5C3" w14:textId="77777777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8BA46AD" w14:textId="1B29CF07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5D3636B5" w14:textId="77777777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hideMark/>
          </w:tcPr>
          <w:p w14:paraId="03DDB21F" w14:textId="60E767BC" w:rsidR="00E40DB6" w:rsidRPr="007A20CB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6B07061B" w14:textId="77777777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07823884" w14:textId="433855D5" w:rsidR="00E40DB6" w:rsidRPr="007A20CB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3B86" w:rsidRPr="007A20CB" w14:paraId="2F985CF9" w14:textId="77777777" w:rsidTr="00E40DB6">
        <w:trPr>
          <w:trHeight w:val="20"/>
          <w:tblHeader/>
        </w:trPr>
        <w:tc>
          <w:tcPr>
            <w:tcW w:w="4050" w:type="dxa"/>
          </w:tcPr>
          <w:p w14:paraId="19A7EA4A" w14:textId="77777777" w:rsidR="00163B86" w:rsidRPr="007A20CB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8" w:type="dxa"/>
            <w:gridSpan w:val="7"/>
            <w:hideMark/>
          </w:tcPr>
          <w:p w14:paraId="59D3DB7E" w14:textId="77777777" w:rsidR="00163B86" w:rsidRPr="007A20C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67CF" w:rsidRPr="007A20CB" w14:paraId="21E24850" w14:textId="77777777" w:rsidTr="00E40DB6">
        <w:trPr>
          <w:trHeight w:val="20"/>
        </w:trPr>
        <w:tc>
          <w:tcPr>
            <w:tcW w:w="4050" w:type="dxa"/>
            <w:hideMark/>
          </w:tcPr>
          <w:p w14:paraId="03337B07" w14:textId="77777777" w:rsidR="00DE67CF" w:rsidRPr="007A20CB" w:rsidRDefault="00DE67CF" w:rsidP="00DE67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7A20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088" w:type="dxa"/>
          </w:tcPr>
          <w:p w14:paraId="6903625B" w14:textId="2D2C9009" w:rsidR="00DE67CF" w:rsidRPr="007A20CB" w:rsidRDefault="00DE67CF" w:rsidP="001A48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29,338</w:t>
            </w:r>
          </w:p>
        </w:tc>
        <w:tc>
          <w:tcPr>
            <w:tcW w:w="264" w:type="dxa"/>
          </w:tcPr>
          <w:p w14:paraId="41E11A59" w14:textId="77777777" w:rsidR="00DE67CF" w:rsidRPr="007A20CB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3BC9847" w14:textId="77777777" w:rsidR="00DE67CF" w:rsidRPr="007A20CB" w:rsidRDefault="00DE67CF" w:rsidP="001A486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19,347</w:t>
            </w:r>
          </w:p>
        </w:tc>
        <w:tc>
          <w:tcPr>
            <w:tcW w:w="271" w:type="dxa"/>
          </w:tcPr>
          <w:p w14:paraId="252AD4BB" w14:textId="77777777" w:rsidR="00DE67CF" w:rsidRPr="007A20CB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72FC400" w14:textId="219E6870" w:rsidR="00DE67CF" w:rsidRPr="007A20CB" w:rsidRDefault="00DE67CF" w:rsidP="00DE67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29,396</w:t>
            </w:r>
          </w:p>
        </w:tc>
        <w:tc>
          <w:tcPr>
            <w:tcW w:w="261" w:type="dxa"/>
          </w:tcPr>
          <w:p w14:paraId="7E7F2B6F" w14:textId="77777777" w:rsidR="00DE67CF" w:rsidRPr="007A20CB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6FB22FD7" w14:textId="77777777" w:rsidR="00DE67CF" w:rsidRPr="007A20CB" w:rsidRDefault="00DE67CF" w:rsidP="00DE67C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19,397</w:t>
            </w:r>
          </w:p>
        </w:tc>
      </w:tr>
      <w:tr w:rsidR="00DE67CF" w:rsidRPr="007A20CB" w14:paraId="68372797" w14:textId="77777777" w:rsidTr="00E40DB6">
        <w:trPr>
          <w:trHeight w:val="20"/>
        </w:trPr>
        <w:tc>
          <w:tcPr>
            <w:tcW w:w="4050" w:type="dxa"/>
            <w:hideMark/>
          </w:tcPr>
          <w:p w14:paraId="00FCECA0" w14:textId="77777777" w:rsidR="00DE67CF" w:rsidRPr="007A20CB" w:rsidRDefault="00DE67CF" w:rsidP="00DE67CF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7A20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7A20CB">
              <w:rPr>
                <w:rFonts w:asciiTheme="majorBidi" w:hAnsiTheme="majorBidi"/>
                <w:sz w:val="30"/>
                <w:szCs w:val="30"/>
              </w:rPr>
              <w:br/>
            </w: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088" w:type="dxa"/>
          </w:tcPr>
          <w:p w14:paraId="37DBA91C" w14:textId="77777777" w:rsidR="00DE67CF" w:rsidRPr="007A20CB" w:rsidRDefault="00DE67CF" w:rsidP="001A48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0E5526" w14:textId="6413BC1B" w:rsidR="00DE67CF" w:rsidRPr="007A20CB" w:rsidRDefault="001E66C2" w:rsidP="001A48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8,861</w:t>
            </w:r>
          </w:p>
        </w:tc>
        <w:tc>
          <w:tcPr>
            <w:tcW w:w="264" w:type="dxa"/>
          </w:tcPr>
          <w:p w14:paraId="7AE54DEC" w14:textId="77777777" w:rsidR="00DE67CF" w:rsidRPr="007A20CB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49EB4823" w14:textId="77777777" w:rsidR="00DE67CF" w:rsidRPr="007A20CB" w:rsidRDefault="00DE67CF" w:rsidP="001A486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3B3982" w14:textId="3BDE7277" w:rsidR="00DE67CF" w:rsidRPr="007A20CB" w:rsidRDefault="001E66C2" w:rsidP="001A486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9,422</w:t>
            </w:r>
          </w:p>
        </w:tc>
        <w:tc>
          <w:tcPr>
            <w:tcW w:w="271" w:type="dxa"/>
          </w:tcPr>
          <w:p w14:paraId="151A256B" w14:textId="77777777" w:rsidR="00DE67CF" w:rsidRPr="007A20CB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C95F7AE" w14:textId="77777777" w:rsidR="00DE67CF" w:rsidRPr="007A20CB" w:rsidRDefault="00DE67CF" w:rsidP="00DE67C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1A30A5" w14:textId="460DE8C8" w:rsidR="00DE67CF" w:rsidRPr="007A20CB" w:rsidRDefault="00DE67CF" w:rsidP="001A486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2C8FB51" w14:textId="77777777" w:rsidR="00DE67CF" w:rsidRPr="007A20CB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635E0FF1" w14:textId="77777777" w:rsidR="00DE67CF" w:rsidRPr="007A20CB" w:rsidRDefault="00DE67CF" w:rsidP="00DE67C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966F43" w14:textId="77777777" w:rsidR="00DE67CF" w:rsidRPr="007A20CB" w:rsidRDefault="00DE67CF" w:rsidP="00DE67C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A20CB" w14:paraId="37A683AC" w14:textId="77777777" w:rsidTr="00E40DB6">
        <w:trPr>
          <w:trHeight w:val="20"/>
        </w:trPr>
        <w:tc>
          <w:tcPr>
            <w:tcW w:w="4050" w:type="dxa"/>
          </w:tcPr>
          <w:p w14:paraId="6AD300FB" w14:textId="176A3285" w:rsidR="001E66C2" w:rsidRPr="007A20CB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7A20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A20CB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8" w:type="dxa"/>
          </w:tcPr>
          <w:p w14:paraId="3BD9821D" w14:textId="52C0B6FA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2,101</w:t>
            </w:r>
          </w:p>
        </w:tc>
        <w:tc>
          <w:tcPr>
            <w:tcW w:w="264" w:type="dxa"/>
          </w:tcPr>
          <w:p w14:paraId="22615FCA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0CA48647" w14:textId="49561EB2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,101</w:t>
            </w:r>
          </w:p>
        </w:tc>
        <w:tc>
          <w:tcPr>
            <w:tcW w:w="271" w:type="dxa"/>
          </w:tcPr>
          <w:p w14:paraId="1EC0069F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CAB769" w14:textId="27015D19" w:rsidR="001E66C2" w:rsidRPr="007A20CB" w:rsidRDefault="001E66C2" w:rsidP="001E66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6EB1315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4347E199" w14:textId="7A5D3F7D" w:rsidR="001E66C2" w:rsidRPr="007A20CB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A20CB" w14:paraId="3D5C4A9F" w14:textId="77777777" w:rsidTr="00E40DB6">
        <w:trPr>
          <w:trHeight w:val="20"/>
        </w:trPr>
        <w:tc>
          <w:tcPr>
            <w:tcW w:w="4050" w:type="dxa"/>
          </w:tcPr>
          <w:p w14:paraId="26F6CC49" w14:textId="1EA822F7" w:rsidR="001E66C2" w:rsidRPr="007A20CB" w:rsidRDefault="001E66C2" w:rsidP="001E66C2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7A20CB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088" w:type="dxa"/>
          </w:tcPr>
          <w:p w14:paraId="6507CCBB" w14:textId="33521D32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1,943</w:t>
            </w:r>
          </w:p>
        </w:tc>
        <w:tc>
          <w:tcPr>
            <w:tcW w:w="264" w:type="dxa"/>
          </w:tcPr>
          <w:p w14:paraId="77461552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ACE080" w14:textId="7036DB3B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1,896</w:t>
            </w:r>
          </w:p>
        </w:tc>
        <w:tc>
          <w:tcPr>
            <w:tcW w:w="271" w:type="dxa"/>
          </w:tcPr>
          <w:p w14:paraId="412D7620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198B7C" w14:textId="03855EFF" w:rsidR="001E66C2" w:rsidRPr="007A20CB" w:rsidRDefault="001E66C2" w:rsidP="001E66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708D010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0822E29D" w14:textId="77777777" w:rsidR="001E66C2" w:rsidRPr="007A20CB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A20CB" w14:paraId="27ECF1E3" w14:textId="77777777" w:rsidTr="00E40DB6">
        <w:trPr>
          <w:trHeight w:val="20"/>
        </w:trPr>
        <w:tc>
          <w:tcPr>
            <w:tcW w:w="4050" w:type="dxa"/>
          </w:tcPr>
          <w:p w14:paraId="18A78856" w14:textId="2E9A1A27" w:rsidR="001E66C2" w:rsidRPr="007A20CB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งานระหว่าง</w:t>
            </w:r>
            <w:r w:rsidRPr="007A20CB">
              <w:rPr>
                <w:rFonts w:asciiTheme="majorBidi" w:hAnsiTheme="majorBidi" w:hint="cs"/>
                <w:sz w:val="30"/>
                <w:szCs w:val="30"/>
                <w:cs/>
              </w:rPr>
              <w:t>ทำ - อื่นๆ</w:t>
            </w:r>
          </w:p>
        </w:tc>
        <w:tc>
          <w:tcPr>
            <w:tcW w:w="1088" w:type="dxa"/>
          </w:tcPr>
          <w:p w14:paraId="6E260529" w14:textId="68EA28E0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8,766</w:t>
            </w:r>
          </w:p>
        </w:tc>
        <w:tc>
          <w:tcPr>
            <w:tcW w:w="264" w:type="dxa"/>
          </w:tcPr>
          <w:p w14:paraId="43A0DF65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0DA6F5F1" w14:textId="7A2F09FD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8,724</w:t>
            </w:r>
          </w:p>
        </w:tc>
        <w:tc>
          <w:tcPr>
            <w:tcW w:w="271" w:type="dxa"/>
          </w:tcPr>
          <w:p w14:paraId="5935E6A1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3DDA4A7" w14:textId="799F2F56" w:rsidR="001E66C2" w:rsidRPr="007A20CB" w:rsidRDefault="001E66C2" w:rsidP="001E66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9025F4D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1B0EF580" w14:textId="5C14F121" w:rsidR="001E66C2" w:rsidRPr="007A20CB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A20CB" w14:paraId="5CF3DB8E" w14:textId="77777777" w:rsidTr="00E40DB6">
        <w:trPr>
          <w:trHeight w:val="20"/>
        </w:trPr>
        <w:tc>
          <w:tcPr>
            <w:tcW w:w="4050" w:type="dxa"/>
          </w:tcPr>
          <w:p w14:paraId="480868C2" w14:textId="77777777" w:rsidR="001E66C2" w:rsidRPr="007A20CB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8" w:type="dxa"/>
          </w:tcPr>
          <w:p w14:paraId="05A7A569" w14:textId="2A737381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33,765</w:t>
            </w:r>
          </w:p>
        </w:tc>
        <w:tc>
          <w:tcPr>
            <w:tcW w:w="264" w:type="dxa"/>
          </w:tcPr>
          <w:p w14:paraId="0B8152D6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7B539D3A" w14:textId="2A22E0A6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30,968</w:t>
            </w:r>
          </w:p>
        </w:tc>
        <w:tc>
          <w:tcPr>
            <w:tcW w:w="271" w:type="dxa"/>
          </w:tcPr>
          <w:p w14:paraId="51C3B0D5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B63B178" w14:textId="17111068" w:rsidR="001E66C2" w:rsidRPr="007A20CB" w:rsidRDefault="001E66C2" w:rsidP="001E66C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10,594</w:t>
            </w:r>
          </w:p>
        </w:tc>
        <w:tc>
          <w:tcPr>
            <w:tcW w:w="261" w:type="dxa"/>
          </w:tcPr>
          <w:p w14:paraId="1A9C3D7C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76EF7F4E" w14:textId="1E91E7C2" w:rsidR="001E66C2" w:rsidRPr="007A20CB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18,31</w:t>
            </w:r>
            <w:r w:rsidR="00087B59" w:rsidRPr="007A20CB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1E66C2" w:rsidRPr="007A20CB" w14:paraId="45331481" w14:textId="77777777" w:rsidTr="00E40DB6">
        <w:trPr>
          <w:trHeight w:val="20"/>
        </w:trPr>
        <w:tc>
          <w:tcPr>
            <w:tcW w:w="4050" w:type="dxa"/>
          </w:tcPr>
          <w:p w14:paraId="123AB91F" w14:textId="77777777" w:rsidR="001E66C2" w:rsidRPr="007A20CB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8" w:type="dxa"/>
          </w:tcPr>
          <w:p w14:paraId="71DC8844" w14:textId="4D689F23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3,912</w:t>
            </w:r>
          </w:p>
        </w:tc>
        <w:tc>
          <w:tcPr>
            <w:tcW w:w="264" w:type="dxa"/>
          </w:tcPr>
          <w:p w14:paraId="346486C6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0F932D54" w14:textId="77777777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3,024</w:t>
            </w:r>
          </w:p>
        </w:tc>
        <w:tc>
          <w:tcPr>
            <w:tcW w:w="271" w:type="dxa"/>
          </w:tcPr>
          <w:p w14:paraId="1C3EA95D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F410F4" w14:textId="41ADEBF7" w:rsidR="001E66C2" w:rsidRPr="007A20CB" w:rsidRDefault="001E66C2" w:rsidP="001E66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03B3502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2A6D7BCC" w14:textId="77777777" w:rsidR="001E66C2" w:rsidRPr="007A20CB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B4CF4" w14:paraId="75478E18" w14:textId="77777777" w:rsidTr="00C83E6E">
        <w:trPr>
          <w:trHeight w:val="20"/>
        </w:trPr>
        <w:tc>
          <w:tcPr>
            <w:tcW w:w="4050" w:type="dxa"/>
          </w:tcPr>
          <w:p w14:paraId="4B38FAD9" w14:textId="61B410C7" w:rsidR="001E66C2" w:rsidRPr="007B4CF4" w:rsidRDefault="001E66C2" w:rsidP="001E66C2">
            <w:pPr>
              <w:pStyle w:val="acctfourfigures"/>
              <w:tabs>
                <w:tab w:val="clear" w:pos="765"/>
                <w:tab w:val="decimal" w:pos="792"/>
                <w:tab w:val="decimal" w:pos="880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4CF4">
              <w:rPr>
                <w:rFonts w:asciiTheme="majorBidi" w:hAnsiTheme="majorBidi"/>
                <w:sz w:val="30"/>
                <w:szCs w:val="30"/>
                <w:cs/>
              </w:rPr>
              <w:t>ที่ดิน</w:t>
            </w:r>
            <w:r w:rsidR="007411A4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และอาคาร</w:t>
            </w:r>
            <w:r w:rsidR="00E569D6" w:rsidRPr="007B4CF4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เพื่อขาย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3FC2A13" w14:textId="48422BEF" w:rsidR="001E66C2" w:rsidRPr="007B4CF4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155,664</w:t>
            </w:r>
          </w:p>
        </w:tc>
        <w:tc>
          <w:tcPr>
            <w:tcW w:w="264" w:type="dxa"/>
          </w:tcPr>
          <w:p w14:paraId="5BE71389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E5598B" w14:textId="2D9C5B6C" w:rsidR="001E66C2" w:rsidRPr="007B4CF4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bidi="th-TH"/>
              </w:rPr>
              <w:t>155,664</w:t>
            </w:r>
          </w:p>
        </w:tc>
        <w:tc>
          <w:tcPr>
            <w:tcW w:w="271" w:type="dxa"/>
          </w:tcPr>
          <w:p w14:paraId="5BA8FD1D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D0336A5" w14:textId="626C11C7" w:rsidR="001E66C2" w:rsidRPr="007B4CF4" w:rsidRDefault="001E66C2" w:rsidP="001E66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F545478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1397B99" w14:textId="77777777" w:rsidR="001E66C2" w:rsidRPr="007B4CF4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B4CF4" w14:paraId="2D67077D" w14:textId="77777777" w:rsidTr="00C83E6E">
        <w:trPr>
          <w:trHeight w:val="20"/>
        </w:trPr>
        <w:tc>
          <w:tcPr>
            <w:tcW w:w="4050" w:type="dxa"/>
          </w:tcPr>
          <w:p w14:paraId="5523360A" w14:textId="77777777" w:rsidR="001E66C2" w:rsidRPr="007B4CF4" w:rsidRDefault="001E66C2" w:rsidP="001E66C2">
            <w:pPr>
              <w:ind w:left="140" w:right="-110" w:hanging="1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4CF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2DCF945" w14:textId="0E60F2A0" w:rsidR="001E66C2" w:rsidRPr="007B4CF4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244,3</w:t>
            </w:r>
            <w:r w:rsidR="00966323" w:rsidRPr="007B4C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4" w:type="dxa"/>
          </w:tcPr>
          <w:p w14:paraId="3253AB87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EE81D41" w14:textId="36C88F6A" w:rsidR="001E66C2" w:rsidRPr="007B4CF4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231,</w:t>
            </w:r>
            <w:r w:rsidR="00966323" w:rsidRPr="007B4C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146</w:t>
            </w:r>
          </w:p>
        </w:tc>
        <w:tc>
          <w:tcPr>
            <w:tcW w:w="271" w:type="dxa"/>
          </w:tcPr>
          <w:p w14:paraId="39B71DD5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1003857" w14:textId="5BB73AF0" w:rsidR="001E66C2" w:rsidRPr="007B4CF4" w:rsidRDefault="001E66C2" w:rsidP="001E66C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39,990</w:t>
            </w:r>
          </w:p>
        </w:tc>
        <w:tc>
          <w:tcPr>
            <w:tcW w:w="261" w:type="dxa"/>
          </w:tcPr>
          <w:p w14:paraId="407E31C7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44886C5" w14:textId="417846FD" w:rsidR="001E66C2" w:rsidRPr="007B4CF4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</w:t>
            </w:r>
            <w:r w:rsidR="00087B59" w:rsidRPr="007B4C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E66C2" w:rsidRPr="007A20CB" w14:paraId="420986E6" w14:textId="77777777" w:rsidTr="00E40DB6">
        <w:trPr>
          <w:trHeight w:val="20"/>
        </w:trPr>
        <w:tc>
          <w:tcPr>
            <w:tcW w:w="4050" w:type="dxa"/>
          </w:tcPr>
          <w:p w14:paraId="64970AAB" w14:textId="6543F198" w:rsidR="001E66C2" w:rsidRPr="007B4CF4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B4CF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4CF4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="0035312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088" w:type="dxa"/>
          </w:tcPr>
          <w:p w14:paraId="11812E2C" w14:textId="5AEF0731" w:rsidR="001E66C2" w:rsidRPr="007B4CF4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(8,440)</w:t>
            </w:r>
          </w:p>
        </w:tc>
        <w:tc>
          <w:tcPr>
            <w:tcW w:w="264" w:type="dxa"/>
          </w:tcPr>
          <w:p w14:paraId="23D4FE9D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38A274" w14:textId="77777777" w:rsidR="001E66C2" w:rsidRPr="007B4CF4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bidi="th-TH"/>
              </w:rPr>
              <w:t>(8,976)</w:t>
            </w:r>
          </w:p>
        </w:tc>
        <w:tc>
          <w:tcPr>
            <w:tcW w:w="271" w:type="dxa"/>
          </w:tcPr>
          <w:p w14:paraId="40BD18AD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688B33" w14:textId="7D8FBBAB" w:rsidR="001E66C2" w:rsidRPr="007B4CF4" w:rsidRDefault="001E66C2" w:rsidP="001E66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12B10204" w14:textId="77777777" w:rsidR="001E66C2" w:rsidRPr="007B4CF4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2BA708CE" w14:textId="77777777" w:rsidR="001E66C2" w:rsidRPr="007A20CB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A20CB" w14:paraId="35AEF9E3" w14:textId="77777777" w:rsidTr="00E40DB6">
        <w:trPr>
          <w:trHeight w:val="20"/>
        </w:trPr>
        <w:tc>
          <w:tcPr>
            <w:tcW w:w="4050" w:type="dxa"/>
            <w:hideMark/>
          </w:tcPr>
          <w:p w14:paraId="02890B03" w14:textId="77777777" w:rsidR="001E66C2" w:rsidRPr="007A20CB" w:rsidRDefault="001E66C2" w:rsidP="001E66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2351" w14:textId="5941FF1D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235,910</w:t>
            </w:r>
          </w:p>
        </w:tc>
        <w:tc>
          <w:tcPr>
            <w:tcW w:w="264" w:type="dxa"/>
          </w:tcPr>
          <w:p w14:paraId="41EFC13B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D4C702" w14:textId="53E4D885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222,170</w:t>
            </w:r>
          </w:p>
        </w:tc>
        <w:tc>
          <w:tcPr>
            <w:tcW w:w="271" w:type="dxa"/>
          </w:tcPr>
          <w:p w14:paraId="6EE351A5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01071" w14:textId="0D53501E" w:rsidR="001E66C2" w:rsidRPr="007A20CB" w:rsidRDefault="001E66C2" w:rsidP="001E66C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39,990</w:t>
            </w:r>
          </w:p>
        </w:tc>
        <w:tc>
          <w:tcPr>
            <w:tcW w:w="261" w:type="dxa"/>
          </w:tcPr>
          <w:p w14:paraId="60438F4C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72AC444A" w:rsidR="001E66C2" w:rsidRPr="007A20CB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</w:t>
            </w:r>
            <w:r w:rsidR="00087B59" w:rsidRPr="007A20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E66C2" w:rsidRPr="007A20CB" w14:paraId="6BC9EFB1" w14:textId="77777777" w:rsidTr="00E40DB6">
        <w:trPr>
          <w:trHeight w:val="20"/>
        </w:trPr>
        <w:tc>
          <w:tcPr>
            <w:tcW w:w="4050" w:type="dxa"/>
          </w:tcPr>
          <w:p w14:paraId="14B53E1A" w14:textId="07B207F7" w:rsidR="001E66C2" w:rsidRPr="007A20CB" w:rsidRDefault="001E66C2" w:rsidP="001E66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081C2D9C" w14:textId="77777777" w:rsidR="001E66C2" w:rsidRPr="007A20CB" w:rsidRDefault="001E66C2" w:rsidP="001E66C2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C0E7C0F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</w:tcPr>
          <w:p w14:paraId="12BA22BE" w14:textId="77777777" w:rsidR="001E66C2" w:rsidRPr="007A20CB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D39DF5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</w:tcPr>
          <w:p w14:paraId="165F65B2" w14:textId="77777777" w:rsidR="001E66C2" w:rsidRPr="007A20CB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4CD1F26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14:paraId="2C30EB91" w14:textId="77777777" w:rsidR="001E66C2" w:rsidRPr="007A20CB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6C2" w:rsidRPr="007A20CB" w14:paraId="36CD4F42" w14:textId="77777777" w:rsidTr="00E40DB6">
        <w:trPr>
          <w:trHeight w:val="20"/>
        </w:trPr>
        <w:tc>
          <w:tcPr>
            <w:tcW w:w="4050" w:type="dxa"/>
          </w:tcPr>
          <w:p w14:paraId="3CFD4739" w14:textId="77777777" w:rsidR="001E66C2" w:rsidRPr="007A20CB" w:rsidRDefault="001E66C2" w:rsidP="001E66C2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5BA21B2A" w14:textId="77777777" w:rsidR="001E66C2" w:rsidRPr="007A20CB" w:rsidRDefault="001E66C2" w:rsidP="001E66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7A20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4F902B4" w14:textId="77777777" w:rsidR="001E66C2" w:rsidRPr="007A20CB" w:rsidRDefault="001E66C2" w:rsidP="001E66C2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FE9BB8A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14CC5243" w14:textId="77777777" w:rsidR="001E66C2" w:rsidRPr="007A20CB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D7C7F7F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C341CF4" w14:textId="77777777" w:rsidR="001E66C2" w:rsidRPr="007A20CB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647932E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2E6440B" w14:textId="77777777" w:rsidR="001E66C2" w:rsidRPr="007A20CB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6C2" w:rsidRPr="007A20CB" w14:paraId="471CCA53" w14:textId="77777777" w:rsidTr="00E40DB6">
        <w:trPr>
          <w:trHeight w:val="20"/>
        </w:trPr>
        <w:tc>
          <w:tcPr>
            <w:tcW w:w="4050" w:type="dxa"/>
          </w:tcPr>
          <w:p w14:paraId="7D667B14" w14:textId="77777777" w:rsidR="001E66C2" w:rsidRPr="007A20CB" w:rsidRDefault="001E66C2" w:rsidP="001E66C2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F8CA1E1" w14:textId="503554A8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158,581</w:t>
            </w:r>
          </w:p>
        </w:tc>
        <w:tc>
          <w:tcPr>
            <w:tcW w:w="264" w:type="dxa"/>
          </w:tcPr>
          <w:p w14:paraId="312B1912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5D6D8355" w14:textId="4740328F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186,753</w:t>
            </w:r>
          </w:p>
        </w:tc>
        <w:tc>
          <w:tcPr>
            <w:tcW w:w="271" w:type="dxa"/>
          </w:tcPr>
          <w:p w14:paraId="4D542BC5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12000E1" w14:textId="514CF3CA" w:rsidR="001E66C2" w:rsidRPr="007A20CB" w:rsidRDefault="001E66C2" w:rsidP="001E66C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158,853</w:t>
            </w:r>
          </w:p>
        </w:tc>
        <w:tc>
          <w:tcPr>
            <w:tcW w:w="261" w:type="dxa"/>
          </w:tcPr>
          <w:p w14:paraId="33CE8930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571BAED" w14:textId="77E0B604" w:rsidR="001E66C2" w:rsidRPr="007A20CB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188,298</w:t>
            </w:r>
          </w:p>
        </w:tc>
      </w:tr>
      <w:tr w:rsidR="001E66C2" w:rsidRPr="007A20CB" w14:paraId="10894D10" w14:textId="77777777" w:rsidTr="00E40DB6">
        <w:trPr>
          <w:trHeight w:val="20"/>
        </w:trPr>
        <w:tc>
          <w:tcPr>
            <w:tcW w:w="4050" w:type="dxa"/>
          </w:tcPr>
          <w:p w14:paraId="149E8D23" w14:textId="77777777" w:rsidR="001E66C2" w:rsidRPr="007A20CB" w:rsidRDefault="001E66C2" w:rsidP="001E66C2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21993BE7" w14:textId="56D1651B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(536)</w:t>
            </w:r>
          </w:p>
        </w:tc>
        <w:tc>
          <w:tcPr>
            <w:tcW w:w="264" w:type="dxa"/>
          </w:tcPr>
          <w:p w14:paraId="0E9BCBA3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09DFE0F8" w14:textId="7B48B72F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(215)</w:t>
            </w:r>
          </w:p>
        </w:tc>
        <w:tc>
          <w:tcPr>
            <w:tcW w:w="271" w:type="dxa"/>
          </w:tcPr>
          <w:p w14:paraId="6CC638C6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0B7CE3FE" w14:textId="688E84E1" w:rsidR="001E66C2" w:rsidRPr="007A20CB" w:rsidRDefault="001E66C2" w:rsidP="001E66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14335A7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1A6E3238" w14:textId="25D41DD9" w:rsidR="001E66C2" w:rsidRPr="007A20CB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7A20CB" w14:paraId="00A3D1F6" w14:textId="77777777" w:rsidTr="00E40DB6">
        <w:trPr>
          <w:trHeight w:val="20"/>
        </w:trPr>
        <w:tc>
          <w:tcPr>
            <w:tcW w:w="4050" w:type="dxa"/>
          </w:tcPr>
          <w:p w14:paraId="7E5E138F" w14:textId="77777777" w:rsidR="001E66C2" w:rsidRPr="007A20CB" w:rsidRDefault="001E66C2" w:rsidP="001E66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1505A" w14:textId="3B758978" w:rsidR="001E66C2" w:rsidRPr="007A20CB" w:rsidRDefault="001E66C2" w:rsidP="001E66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158,045</w:t>
            </w:r>
          </w:p>
        </w:tc>
        <w:tc>
          <w:tcPr>
            <w:tcW w:w="264" w:type="dxa"/>
          </w:tcPr>
          <w:p w14:paraId="6B149330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F9A71" w14:textId="34034B4F" w:rsidR="001E66C2" w:rsidRPr="007A20CB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186,538</w:t>
            </w:r>
          </w:p>
        </w:tc>
        <w:tc>
          <w:tcPr>
            <w:tcW w:w="271" w:type="dxa"/>
          </w:tcPr>
          <w:p w14:paraId="61B49A38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D46E2" w14:textId="4A1CFDF3" w:rsidR="001E66C2" w:rsidRPr="007A20CB" w:rsidRDefault="001E66C2" w:rsidP="001E66C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158,853</w:t>
            </w:r>
          </w:p>
        </w:tc>
        <w:tc>
          <w:tcPr>
            <w:tcW w:w="261" w:type="dxa"/>
          </w:tcPr>
          <w:p w14:paraId="0EE54590" w14:textId="77777777" w:rsidR="001E66C2" w:rsidRPr="007A20CB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A69A7" w14:textId="7E1F5432" w:rsidR="001E66C2" w:rsidRPr="007A20CB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188,298</w:t>
            </w:r>
          </w:p>
        </w:tc>
      </w:tr>
    </w:tbl>
    <w:p w14:paraId="57274E31" w14:textId="77777777" w:rsidR="00163B86" w:rsidRPr="007A20CB" w:rsidRDefault="00163B86" w:rsidP="00AC1E73">
      <w:pPr>
        <w:pStyle w:val="BodyText2"/>
        <w:ind w:left="540"/>
        <w:rPr>
          <w:b/>
          <w:bCs/>
          <w:cs/>
          <w:lang w:val="en-US"/>
        </w:rPr>
      </w:pPr>
    </w:p>
    <w:p w14:paraId="03C99747" w14:textId="29C449CF" w:rsidR="003107AE" w:rsidRPr="007A20CB" w:rsidRDefault="003107AE" w:rsidP="003107AE">
      <w:pPr>
        <w:pStyle w:val="BodyText2"/>
        <w:rPr>
          <w:b/>
          <w:bCs/>
          <w:cs/>
        </w:rPr>
        <w:sectPr w:rsidR="003107AE" w:rsidRPr="007A20CB" w:rsidSect="00A24530">
          <w:headerReference w:type="default" r:id="rId8"/>
          <w:footerReference w:type="default" r:id="rId9"/>
          <w:pgSz w:w="11909" w:h="16834" w:code="9"/>
          <w:pgMar w:top="806" w:right="1109" w:bottom="576" w:left="1152" w:header="720" w:footer="360" w:gutter="0"/>
          <w:pgNumType w:start="15"/>
          <w:cols w:space="720"/>
          <w:docGrid w:linePitch="245"/>
        </w:sectPr>
      </w:pPr>
      <w:r>
        <w:rPr>
          <w:b/>
          <w:bCs/>
          <w:cs/>
        </w:rPr>
        <w:tab/>
      </w:r>
    </w:p>
    <w:p w14:paraId="1967660E" w14:textId="44B50B3C" w:rsidR="00495389" w:rsidRPr="007A20CB" w:rsidRDefault="00495389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</w:rPr>
      </w:pPr>
      <w:r w:rsidRPr="007A20CB">
        <w:rPr>
          <w:b/>
          <w:bCs/>
          <w:cs/>
        </w:rPr>
        <w:lastRenderedPageBreak/>
        <w:t>เงินลงทุนในบริษัทร่วม</w:t>
      </w:r>
    </w:p>
    <w:p w14:paraId="1EDD5D69" w14:textId="6D68718B" w:rsidR="00F12D03" w:rsidRPr="007A20CB" w:rsidRDefault="00F12D03" w:rsidP="00F12D03">
      <w:pPr>
        <w:pStyle w:val="BodyText2"/>
        <w:ind w:left="540"/>
        <w:rPr>
          <w:b/>
          <w:bCs/>
          <w:sz w:val="12"/>
          <w:szCs w:val="12"/>
        </w:rPr>
      </w:pPr>
    </w:p>
    <w:tbl>
      <w:tblPr>
        <w:tblW w:w="1440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1710"/>
        <w:gridCol w:w="178"/>
        <w:gridCol w:w="812"/>
        <w:gridCol w:w="180"/>
        <w:gridCol w:w="810"/>
        <w:gridCol w:w="180"/>
        <w:gridCol w:w="720"/>
        <w:gridCol w:w="180"/>
        <w:gridCol w:w="720"/>
        <w:gridCol w:w="181"/>
        <w:gridCol w:w="812"/>
        <w:gridCol w:w="180"/>
        <w:gridCol w:w="810"/>
        <w:gridCol w:w="180"/>
        <w:gridCol w:w="810"/>
        <w:gridCol w:w="180"/>
        <w:gridCol w:w="810"/>
        <w:gridCol w:w="180"/>
        <w:gridCol w:w="899"/>
        <w:gridCol w:w="180"/>
        <w:gridCol w:w="900"/>
      </w:tblGrid>
      <w:tr w:rsidR="008443C6" w:rsidRPr="007A20CB" w14:paraId="58C84191" w14:textId="77777777" w:rsidTr="00A7422E">
        <w:trPr>
          <w:cantSplit/>
          <w:tblHeader/>
        </w:trPr>
        <w:tc>
          <w:tcPr>
            <w:tcW w:w="2788" w:type="dxa"/>
          </w:tcPr>
          <w:p w14:paraId="5B38E55D" w14:textId="77777777" w:rsidR="008443C6" w:rsidRPr="007A20CB" w:rsidRDefault="008443C6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C416CC" w14:textId="77777777" w:rsidR="008443C6" w:rsidRPr="007A20CB" w:rsidRDefault="008443C6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DAB6D2B" w14:textId="77777777" w:rsidR="008443C6" w:rsidRPr="007A20CB" w:rsidRDefault="008443C6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</w:tcPr>
          <w:p w14:paraId="6487FB63" w14:textId="77777777" w:rsidR="008443C6" w:rsidRPr="007A20CB" w:rsidRDefault="008443C6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FC3ED0A" w14:textId="77777777" w:rsidR="008443C6" w:rsidRPr="007A20CB" w:rsidRDefault="008443C6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A697DF0" w14:textId="77777777" w:rsidR="008443C6" w:rsidRPr="007A20CB" w:rsidRDefault="008443C6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2C1129D8" w14:textId="77777777" w:rsidR="008443C6" w:rsidRPr="007A20CB" w:rsidRDefault="008443C6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14:paraId="297F0C27" w14:textId="77777777" w:rsidR="008443C6" w:rsidRPr="007A20CB" w:rsidRDefault="008443C6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01EEFE" w14:textId="77777777" w:rsidR="008443C6" w:rsidRPr="007A20CB" w:rsidRDefault="008443C6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73A29F1" w14:textId="7441AA23" w:rsidR="008443C6" w:rsidRPr="007A20CB" w:rsidRDefault="008443C6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D67C7B5" w14:textId="77777777" w:rsidR="008443C6" w:rsidRPr="007A20CB" w:rsidRDefault="008443C6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3"/>
          </w:tcPr>
          <w:p w14:paraId="71655DB1" w14:textId="77777777" w:rsidR="008443C6" w:rsidRPr="007A20CB" w:rsidRDefault="008443C6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7422E" w:rsidRPr="007A20CB" w14:paraId="6376C0E3" w14:textId="77777777" w:rsidTr="00A7422E">
        <w:trPr>
          <w:cantSplit/>
          <w:tblHeader/>
        </w:trPr>
        <w:tc>
          <w:tcPr>
            <w:tcW w:w="2788" w:type="dxa"/>
          </w:tcPr>
          <w:p w14:paraId="4BE15F27" w14:textId="77777777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E1F853" w14:textId="77777777" w:rsidR="00A7422E" w:rsidRPr="007A20C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48AC0" w14:textId="00941FCF" w:rsidR="00A7422E" w:rsidRPr="007A20CB" w:rsidRDefault="00A7422E" w:rsidP="009267D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14FD54BD" w14:textId="06BA9220" w:rsidR="00A7422E" w:rsidRPr="007A20C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</w:tcPr>
          <w:p w14:paraId="0F62FF04" w14:textId="2D118A8F" w:rsidR="00A7422E" w:rsidRPr="007A20C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63DDE31D" w14:textId="77777777" w:rsidR="00A7422E" w:rsidRPr="007A20C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25EC53F" w14:textId="77777777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8C1E971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254893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7A20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4B5E15E7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14:paraId="737B2B56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3A7C13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B6CC3A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4C5B96A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0670A85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7A20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0B899F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3"/>
          </w:tcPr>
          <w:p w14:paraId="2586E349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42CA3C43" w14:textId="654E059C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7422E" w:rsidRPr="007A20CB" w14:paraId="1A08419A" w14:textId="77777777" w:rsidTr="00A7422E">
        <w:trPr>
          <w:cantSplit/>
          <w:tblHeader/>
        </w:trPr>
        <w:tc>
          <w:tcPr>
            <w:tcW w:w="2788" w:type="dxa"/>
          </w:tcPr>
          <w:p w14:paraId="5DD2A98B" w14:textId="77777777" w:rsidR="00A7422E" w:rsidRPr="007A20CB" w:rsidRDefault="00A7422E" w:rsidP="00110A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8F7DE3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528333" w14:textId="7DCBB945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50E192F" w14:textId="18E90169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  <w:p w14:paraId="3E8679B7" w14:textId="00764A54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F8419D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F9FF9A" w14:textId="0C2FC5D2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6CF6913" w14:textId="2C39AC3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DFEC53B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55F0355" w14:textId="77777777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  <w:p w14:paraId="61D6D3D1" w14:textId="77777777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31E165A4" w14:textId="51FC946C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F050C23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64222DC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6FAF6019" w14:textId="09F48FED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6068091" w14:textId="326D0904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327EFA4B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C6D8F2D" w14:textId="441038D6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02BBBB30" w14:textId="77777777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6BF856C8" w14:textId="721AA1BD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1261B36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EEB778" w14:textId="33260E99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6A0129B1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9A966DB" w14:textId="3C1FE8FD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2DBCD8F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63FBEC" w14:textId="63B1BC6F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  <w:p w14:paraId="5C2FCC1E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45698CF0" w14:textId="6FC463A6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50B08C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7C13AB" w14:textId="29DB7E14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1B91E824" w14:textId="0E73E746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7837B87" w14:textId="5F3269D2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A26CAB4" w14:textId="77777777" w:rsidR="00A7422E" w:rsidRPr="007A20C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824FDF3" w14:textId="2A240CEA" w:rsidR="00A7422E" w:rsidRPr="007A20CB" w:rsidRDefault="00A7422E" w:rsidP="00A742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E36DF5F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5CB1D94A" w14:textId="5E2F0DF2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DE9CC18" w14:textId="77777777" w:rsidR="00A7422E" w:rsidRPr="007A20C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D41263" w14:textId="05A55335" w:rsidR="00A7422E" w:rsidRPr="007A20CB" w:rsidRDefault="00A7422E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566208B3" w14:textId="77777777" w:rsidR="00A7422E" w:rsidRPr="007A20CB" w:rsidRDefault="00A7422E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38C288D6" w14:textId="3D613CB0" w:rsidR="00A7422E" w:rsidRPr="007A20CB" w:rsidRDefault="00A7422E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113149" w:rsidRPr="007A20CB" w14:paraId="3684BA4B" w14:textId="77777777" w:rsidTr="009C1A17">
        <w:trPr>
          <w:cantSplit/>
          <w:tblHeader/>
        </w:trPr>
        <w:tc>
          <w:tcPr>
            <w:tcW w:w="2788" w:type="dxa"/>
          </w:tcPr>
          <w:p w14:paraId="4C1C4CB3" w14:textId="77777777" w:rsidR="00113149" w:rsidRPr="007A20CB" w:rsidRDefault="00113149" w:rsidP="00110A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B7511B" w14:textId="77777777" w:rsidR="00113149" w:rsidRPr="007A20CB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7AF7018" w14:textId="77777777" w:rsidR="00113149" w:rsidRPr="007A20CB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5C24A887" w14:textId="0E477752" w:rsidR="00113149" w:rsidRPr="007A20CB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562323E" w14:textId="77777777" w:rsidR="00113149" w:rsidRPr="007A20CB" w:rsidRDefault="00113149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742" w:type="dxa"/>
            <w:gridSpan w:val="15"/>
            <w:vAlign w:val="bottom"/>
          </w:tcPr>
          <w:p w14:paraId="6D998B5F" w14:textId="59FBF0D7" w:rsidR="00113149" w:rsidRPr="007A20CB" w:rsidRDefault="00113149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7422E" w:rsidRPr="007A20CB" w14:paraId="3F484C35" w14:textId="77777777" w:rsidTr="00A7422E">
        <w:trPr>
          <w:cantSplit/>
          <w:trHeight w:val="270"/>
        </w:trPr>
        <w:tc>
          <w:tcPr>
            <w:tcW w:w="2788" w:type="dxa"/>
          </w:tcPr>
          <w:p w14:paraId="5737E615" w14:textId="18D7E58F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FC05F62" w14:textId="77777777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2B19191" w14:textId="037A23E9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BE6EA55" w14:textId="1EB3CC4E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B8907A" w14:textId="77777777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78B6ABE" w14:textId="77777777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ACD5F" w14:textId="77777777" w:rsidR="00A7422E" w:rsidRPr="007A20C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9F580E4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E7A53" w14:textId="77777777" w:rsidR="00A7422E" w:rsidRPr="007A20C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87B7A4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29CE13A" w14:textId="77777777" w:rsidR="00A7422E" w:rsidRPr="007A20C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7792EF5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B5262" w14:textId="77777777" w:rsidR="00A7422E" w:rsidRPr="007A20C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613A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2CFED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1F997B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4FCA1E" w14:textId="77777777" w:rsidR="00A7422E" w:rsidRPr="007A20C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09B0D9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D24767" w14:textId="77777777" w:rsidR="00A7422E" w:rsidRPr="007A20C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FFDC051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C7A810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872FF9" w14:textId="77777777" w:rsidR="00A7422E" w:rsidRPr="007A20C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6D" w:rsidRPr="007A20CB" w14:paraId="740270F5" w14:textId="77777777" w:rsidTr="00A7422E">
        <w:trPr>
          <w:cantSplit/>
          <w:trHeight w:val="270"/>
        </w:trPr>
        <w:tc>
          <w:tcPr>
            <w:tcW w:w="2788" w:type="dxa"/>
          </w:tcPr>
          <w:p w14:paraId="53A0648B" w14:textId="54475425" w:rsidR="00083A6D" w:rsidRPr="007A20CB" w:rsidRDefault="00083A6D" w:rsidP="00083A6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เซอร์แมช จำกัด</w:t>
            </w:r>
          </w:p>
        </w:tc>
        <w:tc>
          <w:tcPr>
            <w:tcW w:w="1710" w:type="dxa"/>
          </w:tcPr>
          <w:p w14:paraId="331C2BC6" w14:textId="77777777" w:rsidR="00083A6D" w:rsidRPr="007A20CB" w:rsidRDefault="00083A6D" w:rsidP="00083A6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บริการซ่อมและ </w:t>
            </w:r>
          </w:p>
          <w:p w14:paraId="5AC82B49" w14:textId="77777777" w:rsidR="00083A6D" w:rsidRPr="007A20CB" w:rsidRDefault="00083A6D" w:rsidP="00083A6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บำรุงรักษาเครื่องมือ</w:t>
            </w:r>
          </w:p>
          <w:p w14:paraId="437EF04F" w14:textId="4C317FFD" w:rsidR="00083A6D" w:rsidRPr="007A20CB" w:rsidRDefault="00083A6D" w:rsidP="00083A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78" w:type="dxa"/>
          </w:tcPr>
          <w:p w14:paraId="73A7BB88" w14:textId="12182638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22A85D97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1B2281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702670" w14:textId="1C076EA1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7F582C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7969F1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B1B1A7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6686BF" w14:textId="70E24659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14C237B" w14:textId="77777777" w:rsidR="00083A6D" w:rsidRPr="007A20CB" w:rsidRDefault="00083A6D" w:rsidP="00083A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EDEAA1C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7E4244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F9F436" w14:textId="3C954634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180" w:type="dxa"/>
          </w:tcPr>
          <w:p w14:paraId="101A7CE2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AE0A610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FCC5B4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5A598" w14:textId="574F9465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1C1EA61B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4F7F448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6CFCC3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D70890" w14:textId="1B4D3FFD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7A706356" w14:textId="09CB61D3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A1253B9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22A344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9FD114" w14:textId="07DE575A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4224C967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8417415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F8147E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4F45CB" w14:textId="6C2B9AB1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732</w:t>
            </w:r>
          </w:p>
        </w:tc>
        <w:tc>
          <w:tcPr>
            <w:tcW w:w="180" w:type="dxa"/>
          </w:tcPr>
          <w:p w14:paraId="34353A43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D03916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02168A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08FB0C" w14:textId="5B2AFB93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80" w:type="dxa"/>
          </w:tcPr>
          <w:p w14:paraId="6893EBF9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6CEE4BC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29EAC4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41426" w14:textId="352065C1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05BC16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1339C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A5A124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0D805D" w14:textId="3923C822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3A6D" w:rsidRPr="007A20CB" w14:paraId="1FE36037" w14:textId="77777777" w:rsidTr="00DE5F42">
        <w:trPr>
          <w:cantSplit/>
        </w:trPr>
        <w:tc>
          <w:tcPr>
            <w:tcW w:w="2788" w:type="dxa"/>
          </w:tcPr>
          <w:p w14:paraId="28176F50" w14:textId="5192E039" w:rsidR="00083A6D" w:rsidRPr="007A20CB" w:rsidRDefault="00083A6D" w:rsidP="00083A6D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ซอร์บ เอนจิเนียริ่ง จำกัด</w:t>
            </w:r>
          </w:p>
        </w:tc>
        <w:tc>
          <w:tcPr>
            <w:tcW w:w="1710" w:type="dxa"/>
          </w:tcPr>
          <w:p w14:paraId="047884E2" w14:textId="77777777" w:rsidR="00083A6D" w:rsidRPr="007A20CB" w:rsidRDefault="00083A6D" w:rsidP="00083A6D">
            <w:pPr>
              <w:pStyle w:val="acctfourfigures"/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จำหน่ายและติดตั้ง</w:t>
            </w:r>
          </w:p>
          <w:p w14:paraId="598087A8" w14:textId="77777777" w:rsidR="00083A6D" w:rsidRPr="007A20CB" w:rsidRDefault="00083A6D" w:rsidP="00083A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เครื่องมือแล</w:t>
            </w:r>
            <w:r w:rsidRPr="007A20C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ะ    </w:t>
            </w:r>
          </w:p>
          <w:p w14:paraId="6452F173" w14:textId="2CFE039B" w:rsidR="00083A6D" w:rsidRPr="007A20CB" w:rsidRDefault="00083A6D" w:rsidP="00083A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23D7013" w14:textId="77D5E8DA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023FD441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5BE808D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1679D6" w14:textId="5856913E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7A20C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14CDDBC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078432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774F94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E34AB8" w14:textId="2D673C0B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7A20C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B62B05" w14:textId="77777777" w:rsidR="00083A6D" w:rsidRPr="007A20CB" w:rsidRDefault="00083A6D" w:rsidP="00083A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EE6C46E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6662DB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9D1ECF" w14:textId="4377D063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180" w:type="dxa"/>
          </w:tcPr>
          <w:p w14:paraId="47B3A352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52D7DE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698E7E7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8D5C80" w14:textId="204ED4D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372280EE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3AE2E12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FFBA9F9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B8E98D" w14:textId="693086FF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1,104</w:t>
            </w:r>
          </w:p>
        </w:tc>
        <w:tc>
          <w:tcPr>
            <w:tcW w:w="180" w:type="dxa"/>
          </w:tcPr>
          <w:p w14:paraId="6DE49DD0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7EBFF0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961A40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871B5C" w14:textId="0779EEB5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083A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5D170E23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8BB785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31A0B8" w14:textId="58864ED9" w:rsidR="00083A6D" w:rsidRPr="007A20CB" w:rsidRDefault="00083A6D" w:rsidP="00083A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A5F2945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02B5D4B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EF75E7" w14:textId="095C500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80" w:type="dxa"/>
          </w:tcPr>
          <w:p w14:paraId="178B0E90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B01BC3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73FB4A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BA7684" w14:textId="74260AA9" w:rsidR="00083A6D" w:rsidRPr="007A20CB" w:rsidRDefault="00083A6D" w:rsidP="00083A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727</w:t>
            </w:r>
          </w:p>
        </w:tc>
        <w:tc>
          <w:tcPr>
            <w:tcW w:w="180" w:type="dxa"/>
          </w:tcPr>
          <w:p w14:paraId="28617561" w14:textId="77777777" w:rsidR="00083A6D" w:rsidRPr="007A20CB" w:rsidRDefault="00083A6D" w:rsidP="00083A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4B9AD10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30F849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E0D265" w14:textId="2BB1C836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4F44375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CA0391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F7903D" w14:textId="77777777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CCC661" w14:textId="5A6567B3" w:rsidR="00083A6D" w:rsidRPr="007A20CB" w:rsidRDefault="00083A6D" w:rsidP="00083A6D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DE5F42" w:rsidRPr="007A20CB" w14:paraId="3C09DA3A" w14:textId="77777777" w:rsidTr="00DE5F42">
        <w:trPr>
          <w:cantSplit/>
        </w:trPr>
        <w:tc>
          <w:tcPr>
            <w:tcW w:w="2788" w:type="dxa"/>
          </w:tcPr>
          <w:p w14:paraId="1CB46CE7" w14:textId="14FF68EB" w:rsidR="00DE5F42" w:rsidRPr="007A20CB" w:rsidRDefault="00DE5F42" w:rsidP="00DE5F42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1710" w:type="dxa"/>
          </w:tcPr>
          <w:p w14:paraId="39A6A786" w14:textId="77777777" w:rsidR="00DE5F42" w:rsidRPr="007A20CB" w:rsidRDefault="00DE5F42" w:rsidP="00DE5F42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พัฒนาสังหาริมทรัพย์</w:t>
            </w:r>
          </w:p>
          <w:p w14:paraId="3C9E14AC" w14:textId="49758FB4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เพื่อขาย</w:t>
            </w:r>
          </w:p>
        </w:tc>
        <w:tc>
          <w:tcPr>
            <w:tcW w:w="178" w:type="dxa"/>
          </w:tcPr>
          <w:p w14:paraId="00169D24" w14:textId="5D05A52A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062E45F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21060C" w14:textId="5CDFDB5D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F1E0F0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5FD11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4F2437" w14:textId="0EA7E557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2D2155" w14:textId="77777777" w:rsidR="00DE5F42" w:rsidRPr="007A20CB" w:rsidRDefault="00DE5F42" w:rsidP="00DE5F4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7FB67E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647B11" w14:textId="75A40B4F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0" w:type="dxa"/>
          </w:tcPr>
          <w:p w14:paraId="3BD21610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CE62A4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A54A51" w14:textId="0588F291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1" w:type="dxa"/>
          </w:tcPr>
          <w:p w14:paraId="3120CB7C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7D3604E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2B2784" w14:textId="07D0C0B5" w:rsidR="00DE5F42" w:rsidRPr="007A20CB" w:rsidRDefault="00DE5F42" w:rsidP="00DE5F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5C97DA21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2492FA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980266" w14:textId="0DFA087E" w:rsidR="00DE5F42" w:rsidRPr="007A20CB" w:rsidRDefault="00DE5F42" w:rsidP="00DE5F4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0AA0D7CD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B4600BF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8397A8" w14:textId="1C5262BD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3,540</w:t>
            </w:r>
          </w:p>
        </w:tc>
        <w:tc>
          <w:tcPr>
            <w:tcW w:w="180" w:type="dxa"/>
          </w:tcPr>
          <w:p w14:paraId="6E5DED1B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B748F5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5E2649" w14:textId="6F79EDDC" w:rsidR="00DE5F42" w:rsidRPr="00243459" w:rsidRDefault="00DE5F42" w:rsidP="00DE5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3,92</w:t>
            </w:r>
            <w:r w:rsidR="002434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AEF9390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149908E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06D82B" w14:textId="42B5E241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9F9F58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8B6D0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B0D5E1" w14:textId="500A1983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569D6" w:rsidRPr="007A20CB" w14:paraId="1AEAF688" w14:textId="77777777" w:rsidTr="00DE5F42">
        <w:trPr>
          <w:cantSplit/>
        </w:trPr>
        <w:tc>
          <w:tcPr>
            <w:tcW w:w="2788" w:type="dxa"/>
          </w:tcPr>
          <w:p w14:paraId="6E1A4AF8" w14:textId="0810D75A" w:rsidR="00E569D6" w:rsidRPr="007A20CB" w:rsidRDefault="00E569D6" w:rsidP="00E56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Yi Hao Motor Co., Ltd.</w:t>
            </w:r>
          </w:p>
        </w:tc>
        <w:tc>
          <w:tcPr>
            <w:tcW w:w="1710" w:type="dxa"/>
          </w:tcPr>
          <w:p w14:paraId="5D888B5B" w14:textId="6B25DE24" w:rsidR="00E569D6" w:rsidRPr="00E569D6" w:rsidRDefault="00E569D6" w:rsidP="00E569D6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E569D6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ผลิตและประกอบมอเตอร์ไซค์ไฟฟ้า</w:t>
            </w:r>
          </w:p>
        </w:tc>
        <w:tc>
          <w:tcPr>
            <w:tcW w:w="178" w:type="dxa"/>
          </w:tcPr>
          <w:p w14:paraId="55EA3979" w14:textId="1A5C2F1F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5B404E85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0ADD03" w14:textId="4D1138E8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7CDAB23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926D40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2B2F9D" w14:textId="28C0E809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E61F7" w14:textId="77777777" w:rsidR="00E569D6" w:rsidRPr="007A20CB" w:rsidRDefault="00E569D6" w:rsidP="00E569D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BE373B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79128F4" w14:textId="16F256A4" w:rsidR="00E569D6" w:rsidRPr="007A20CB" w:rsidRDefault="00E569D6" w:rsidP="00E569D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3,902</w:t>
            </w:r>
          </w:p>
        </w:tc>
        <w:tc>
          <w:tcPr>
            <w:tcW w:w="180" w:type="dxa"/>
          </w:tcPr>
          <w:p w14:paraId="46DD0BF5" w14:textId="77777777" w:rsidR="00E569D6" w:rsidRPr="007A20CB" w:rsidRDefault="00E569D6" w:rsidP="00E569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53E213" w14:textId="77777777" w:rsidR="00E569D6" w:rsidRDefault="00E569D6" w:rsidP="00E569D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207E63" w14:textId="2487EB20" w:rsidR="00E569D6" w:rsidRPr="007A20CB" w:rsidRDefault="00E569D6" w:rsidP="00E569D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5E9D6146" w14:textId="77777777" w:rsidR="00E569D6" w:rsidRPr="007A20CB" w:rsidRDefault="00E569D6" w:rsidP="00E569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3F31FAE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A994F1" w14:textId="3D87D408" w:rsidR="00E569D6" w:rsidRPr="007A20CB" w:rsidRDefault="00E569D6" w:rsidP="00E569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1,561</w:t>
            </w:r>
          </w:p>
        </w:tc>
        <w:tc>
          <w:tcPr>
            <w:tcW w:w="180" w:type="dxa"/>
          </w:tcPr>
          <w:p w14:paraId="42C3CB93" w14:textId="77777777" w:rsidR="00E569D6" w:rsidRPr="007A20CB" w:rsidRDefault="00E569D6" w:rsidP="00E569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A3C06F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5A110" w14:textId="4C9DF3EE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E0DAC7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BDC6B0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35B06C" w14:textId="4A2B45A7" w:rsidR="00E569D6" w:rsidRPr="007A20CB" w:rsidRDefault="00E569D6" w:rsidP="00E569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1,417</w:t>
            </w:r>
          </w:p>
        </w:tc>
        <w:tc>
          <w:tcPr>
            <w:tcW w:w="180" w:type="dxa"/>
          </w:tcPr>
          <w:p w14:paraId="78BE1EE9" w14:textId="77777777" w:rsidR="00E569D6" w:rsidRPr="007A20CB" w:rsidRDefault="00E569D6" w:rsidP="00E569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DF4722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30B4BE44" w14:textId="0871EEB5" w:rsidR="00E569D6" w:rsidRPr="007A20CB" w:rsidRDefault="00E569D6" w:rsidP="00E569D6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F406A7" w14:textId="77777777" w:rsidR="00E569D6" w:rsidRPr="007A20CB" w:rsidRDefault="00E569D6" w:rsidP="00E569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5870643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34DA0A" w14:textId="6347F2FC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9D816F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77CA2E" w14:textId="77777777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7B43F6" w14:textId="209409D9" w:rsidR="00E569D6" w:rsidRPr="007A20CB" w:rsidRDefault="00E569D6" w:rsidP="00E569D6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E5F42" w:rsidRPr="007A20CB" w14:paraId="28111643" w14:textId="77777777" w:rsidTr="00A7422E">
        <w:trPr>
          <w:cantSplit/>
        </w:trPr>
        <w:tc>
          <w:tcPr>
            <w:tcW w:w="2788" w:type="dxa"/>
          </w:tcPr>
          <w:p w14:paraId="1A4EB10D" w14:textId="77777777" w:rsidR="00DE5F42" w:rsidRPr="007A20CB" w:rsidRDefault="00DE5F42" w:rsidP="00DE5F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8913B21" w14:textId="77777777" w:rsidR="00DE5F42" w:rsidRPr="007A20CB" w:rsidRDefault="00DE5F42" w:rsidP="00DE5F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92A6C6" w14:textId="5A570CC1" w:rsidR="00DE5F42" w:rsidRPr="007A20CB" w:rsidRDefault="00DE5F42" w:rsidP="00DE5F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CF0C3A5" w14:textId="15ABCAE0" w:rsidR="00DE5F42" w:rsidRPr="007A20CB" w:rsidRDefault="00DE5F42" w:rsidP="00DE5F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E9137" w14:textId="77777777" w:rsidR="00DE5F42" w:rsidRPr="007A20CB" w:rsidRDefault="00DE5F42" w:rsidP="00DE5F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765E9FC" w14:textId="77777777" w:rsidR="00DE5F42" w:rsidRPr="007A20CB" w:rsidRDefault="00DE5F42" w:rsidP="00DE5F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E3DE3" w14:textId="77777777" w:rsidR="00DE5F42" w:rsidRPr="007A20CB" w:rsidRDefault="00DE5F42" w:rsidP="00DE5F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2292966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25F250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ACDD31B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528B050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500D07E" w14:textId="42749574" w:rsidR="00DE5F42" w:rsidRPr="007A20CB" w:rsidRDefault="00DE5F42" w:rsidP="00DE5F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8,084</w:t>
            </w:r>
          </w:p>
        </w:tc>
        <w:tc>
          <w:tcPr>
            <w:tcW w:w="180" w:type="dxa"/>
          </w:tcPr>
          <w:p w14:paraId="4B4B4D09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D73540" w14:textId="0643431A" w:rsidR="00DE5F42" w:rsidRPr="007A20CB" w:rsidRDefault="00083A6D" w:rsidP="00DE5F4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6,523</w:t>
            </w:r>
          </w:p>
        </w:tc>
        <w:tc>
          <w:tcPr>
            <w:tcW w:w="180" w:type="dxa"/>
          </w:tcPr>
          <w:p w14:paraId="3522B011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C95186" w14:textId="2ABAE4E6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6,320</w:t>
            </w:r>
          </w:p>
        </w:tc>
        <w:tc>
          <w:tcPr>
            <w:tcW w:w="180" w:type="dxa"/>
          </w:tcPr>
          <w:p w14:paraId="5C4930E2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E53892" w14:textId="7C6029A4" w:rsidR="00DE5F42" w:rsidRPr="007A20CB" w:rsidRDefault="00DE5F42" w:rsidP="00DE5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5,20</w:t>
            </w: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B83D83" w14:textId="77777777" w:rsidR="00DE5F42" w:rsidRPr="007A20CB" w:rsidRDefault="00DE5F42" w:rsidP="00DE5F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8DE40F1" w14:textId="20B6FE56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6E3200" w14:textId="77777777" w:rsidR="00DE5F42" w:rsidRPr="007A20CB" w:rsidRDefault="00DE5F42" w:rsidP="00DE5F4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80D250" w14:textId="4B05DFB6" w:rsidR="00DE5F42" w:rsidRPr="007A20CB" w:rsidRDefault="00DE5F42" w:rsidP="00DE5F42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8EC8198" w14:textId="77777777" w:rsidR="00511255" w:rsidRPr="007A20CB" w:rsidRDefault="00511255" w:rsidP="0051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511255" w:rsidRPr="007A20CB" w:rsidSect="00AF6711">
          <w:headerReference w:type="default" r:id="rId10"/>
          <w:pgSz w:w="16834" w:h="11909" w:orient="landscape" w:code="9"/>
          <w:pgMar w:top="1152" w:right="806" w:bottom="1109" w:left="576" w:header="720" w:footer="360" w:gutter="0"/>
          <w:cols w:space="720"/>
          <w:docGrid w:linePitch="245"/>
        </w:sectPr>
      </w:pPr>
    </w:p>
    <w:tbl>
      <w:tblPr>
        <w:tblW w:w="1350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80"/>
        <w:gridCol w:w="1080"/>
        <w:gridCol w:w="180"/>
        <w:gridCol w:w="1080"/>
        <w:gridCol w:w="180"/>
        <w:gridCol w:w="900"/>
        <w:gridCol w:w="181"/>
        <w:gridCol w:w="1079"/>
        <w:gridCol w:w="180"/>
        <w:gridCol w:w="990"/>
        <w:gridCol w:w="180"/>
        <w:gridCol w:w="1080"/>
        <w:gridCol w:w="180"/>
        <w:gridCol w:w="1080"/>
      </w:tblGrid>
      <w:tr w:rsidR="00113149" w:rsidRPr="007A20CB" w14:paraId="78DD8285" w14:textId="77777777" w:rsidTr="00113149">
        <w:trPr>
          <w:cantSplit/>
          <w:tblHeader/>
        </w:trPr>
        <w:tc>
          <w:tcPr>
            <w:tcW w:w="3960" w:type="dxa"/>
          </w:tcPr>
          <w:p w14:paraId="51948844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0F6B943" w14:textId="77777777" w:rsidR="00113149" w:rsidRPr="007A20CB" w:rsidRDefault="00113149" w:rsidP="009C1A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42E1390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16B13516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274E4231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004E2A4C" w14:textId="26F22CE2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569AA08A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0DAE1F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13149" w:rsidRPr="007A20CB" w14:paraId="57FB8D2A" w14:textId="77777777" w:rsidTr="00113149">
        <w:trPr>
          <w:cantSplit/>
          <w:tblHeader/>
        </w:trPr>
        <w:tc>
          <w:tcPr>
            <w:tcW w:w="3960" w:type="dxa"/>
          </w:tcPr>
          <w:p w14:paraId="2CD1CCB7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AF21C6A" w14:textId="77777777" w:rsidR="00113149" w:rsidRPr="007A20CB" w:rsidRDefault="00113149" w:rsidP="009C1A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65390EDC" w14:textId="77777777" w:rsidR="00113149" w:rsidRPr="007A20CB" w:rsidRDefault="00113149" w:rsidP="009C1A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8FBED9B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3D72B6C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A9BF75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7A20C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</w:tcPr>
          <w:p w14:paraId="0B228A3A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471D98AE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7726BC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A1E8F04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6143C0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1B70F88A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สาม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113149" w:rsidRPr="007A20CB" w14:paraId="0895599B" w14:textId="77777777" w:rsidTr="00113149">
        <w:trPr>
          <w:cantSplit/>
          <w:tblHeader/>
        </w:trPr>
        <w:tc>
          <w:tcPr>
            <w:tcW w:w="3960" w:type="dxa"/>
          </w:tcPr>
          <w:p w14:paraId="68636596" w14:textId="77777777" w:rsidR="00113149" w:rsidRPr="007A20CB" w:rsidRDefault="00113149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0BEE5E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  <w:p w14:paraId="12C45103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06490CC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1307CC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7D139821" w14:textId="48966E51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73C028C4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E8CDEE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30FE7F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  <w:p w14:paraId="0DA04294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  <w:p w14:paraId="5826E595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7425959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6A8B76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4D752FCB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3B75763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4BA0463C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EB33A65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CD4234A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  <w:p w14:paraId="115A8542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B6F15E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568C6B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7C55ECF0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76FAE00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169F2FA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9B4F0B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493413F7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  <w:p w14:paraId="6DEEC2B2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B009F1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A5651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7A20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0F4E2D55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  <w:p w14:paraId="452DC96E" w14:textId="77777777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113149" w:rsidRPr="007A20CB" w14:paraId="5CED418B" w14:textId="77777777" w:rsidTr="009C1A17">
        <w:trPr>
          <w:cantSplit/>
          <w:tblHeader/>
        </w:trPr>
        <w:tc>
          <w:tcPr>
            <w:tcW w:w="3960" w:type="dxa"/>
          </w:tcPr>
          <w:p w14:paraId="28463B36" w14:textId="77777777" w:rsidR="00113149" w:rsidRPr="007A20CB" w:rsidRDefault="00113149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E47FDD" w14:textId="1E0EA9E8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A20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409FA89" w14:textId="77777777" w:rsidR="00113149" w:rsidRPr="007A20CB" w:rsidRDefault="00113149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3C5D28A6" w14:textId="7927D388" w:rsidR="00113149" w:rsidRPr="007A20CB" w:rsidRDefault="00113149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A20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13149" w:rsidRPr="007A20CB" w14:paraId="52955CC7" w14:textId="77777777" w:rsidTr="00113149">
        <w:trPr>
          <w:cantSplit/>
          <w:trHeight w:val="270"/>
        </w:trPr>
        <w:tc>
          <w:tcPr>
            <w:tcW w:w="3960" w:type="dxa"/>
          </w:tcPr>
          <w:p w14:paraId="1E017E58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0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0FED2B9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E70534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FA1CA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AE8CA3" w14:textId="77777777" w:rsidR="00113149" w:rsidRPr="007A20CB" w:rsidRDefault="00113149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2348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94415E" w14:textId="77777777" w:rsidR="00113149" w:rsidRPr="007A20CB" w:rsidRDefault="00113149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9CA68A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9ADCB7C" w14:textId="77777777" w:rsidR="00113149" w:rsidRPr="007A20CB" w:rsidRDefault="00113149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64153D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79B0" w14:textId="77777777" w:rsidR="00113149" w:rsidRPr="007A20CB" w:rsidRDefault="00113149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C1514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BC254" w14:textId="77777777" w:rsidR="00113149" w:rsidRPr="007A20CB" w:rsidRDefault="00113149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AD4B3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CEBC1C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332EC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149" w:rsidRPr="007A20CB" w14:paraId="5DD4B243" w14:textId="77777777" w:rsidTr="001A4865">
        <w:trPr>
          <w:cantSplit/>
        </w:trPr>
        <w:tc>
          <w:tcPr>
            <w:tcW w:w="3960" w:type="dxa"/>
          </w:tcPr>
          <w:p w14:paraId="74A85743" w14:textId="77777777" w:rsidR="00113149" w:rsidRPr="007A20CB" w:rsidRDefault="00113149" w:rsidP="009C1A17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A20CB">
              <w:rPr>
                <w:rFonts w:asciiTheme="majorBidi" w:hAnsiTheme="majorBidi"/>
                <w:sz w:val="30"/>
                <w:szCs w:val="30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990" w:type="dxa"/>
          </w:tcPr>
          <w:p w14:paraId="6E514C4A" w14:textId="4014B046" w:rsidR="00113149" w:rsidRPr="007A20CB" w:rsidRDefault="00DE5F42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40.0</w:t>
            </w:r>
          </w:p>
        </w:tc>
        <w:tc>
          <w:tcPr>
            <w:tcW w:w="180" w:type="dxa"/>
          </w:tcPr>
          <w:p w14:paraId="3FE89B55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F078C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D16E89" w14:textId="77777777" w:rsidR="00113149" w:rsidRPr="007A20CB" w:rsidRDefault="00113149" w:rsidP="009C1A1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2BDC5" w14:textId="185D869E" w:rsidR="00113149" w:rsidRPr="007A20CB" w:rsidRDefault="00DE5F42" w:rsidP="00DE5F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0" w:type="dxa"/>
          </w:tcPr>
          <w:p w14:paraId="3596FA3F" w14:textId="77777777" w:rsidR="00113149" w:rsidRPr="007A20CB" w:rsidRDefault="00113149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3AC132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1" w:type="dxa"/>
          </w:tcPr>
          <w:p w14:paraId="3F126F4F" w14:textId="77777777" w:rsidR="00113149" w:rsidRPr="007A20CB" w:rsidRDefault="00113149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F8BB7F9" w14:textId="1642C083" w:rsidR="00113149" w:rsidRPr="007A20CB" w:rsidRDefault="00DE5F42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7E1D7D35" w14:textId="77777777" w:rsidR="00113149" w:rsidRPr="007A20CB" w:rsidRDefault="00113149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B1261E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36B8855D" w14:textId="77777777" w:rsidR="00113149" w:rsidRPr="007A20CB" w:rsidRDefault="00113149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CB712" w14:textId="46CB455F" w:rsidR="00113149" w:rsidRPr="007A20CB" w:rsidRDefault="00DE5F42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1E816D1" w14:textId="77777777" w:rsidR="00113149" w:rsidRPr="007A20CB" w:rsidRDefault="00113149" w:rsidP="009C1A1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7D2A82" w14:textId="3A8A4E2F" w:rsidR="00113149" w:rsidRPr="007A20CB" w:rsidRDefault="00DE5F42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1352F89" w14:textId="43F137D8" w:rsidR="00113149" w:rsidRPr="007A20CB" w:rsidRDefault="00113149" w:rsidP="00113149">
      <w:pPr>
        <w:pStyle w:val="BodyText2"/>
        <w:ind w:left="1350"/>
        <w:rPr>
          <w:b/>
          <w:bCs/>
        </w:rPr>
      </w:pPr>
    </w:p>
    <w:p w14:paraId="17F83E40" w14:textId="707CCFBD" w:rsidR="00B9054E" w:rsidRPr="007A20CB" w:rsidRDefault="00B9054E" w:rsidP="00B9054E">
      <w:pPr>
        <w:pStyle w:val="BodyText2"/>
        <w:ind w:left="1440"/>
        <w:rPr>
          <w:lang w:val="en-US"/>
        </w:rPr>
      </w:pPr>
      <w:r w:rsidRPr="007A20CB">
        <w:rPr>
          <w:cs/>
          <w:lang w:val="en-US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B15076F" w14:textId="77777777" w:rsidR="00113149" w:rsidRPr="007A20CB" w:rsidRDefault="00113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A20CB">
        <w:rPr>
          <w:b/>
          <w:bCs/>
          <w:cs/>
        </w:rPr>
        <w:br w:type="page"/>
      </w:r>
    </w:p>
    <w:p w14:paraId="3A3B6D7E" w14:textId="378E777F" w:rsidR="00511255" w:rsidRPr="007A20CB" w:rsidRDefault="00511255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</w:rPr>
      </w:pPr>
      <w:r w:rsidRPr="007A20CB">
        <w:rPr>
          <w:b/>
          <w:bCs/>
          <w:cs/>
        </w:rPr>
        <w:lastRenderedPageBreak/>
        <w:t>เงินลงทุนในบริษัทย่อย</w:t>
      </w:r>
    </w:p>
    <w:tbl>
      <w:tblPr>
        <w:tblW w:w="14403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83"/>
        <w:gridCol w:w="2973"/>
        <w:gridCol w:w="184"/>
        <w:gridCol w:w="806"/>
        <w:gridCol w:w="182"/>
        <w:gridCol w:w="898"/>
        <w:gridCol w:w="184"/>
        <w:gridCol w:w="806"/>
        <w:gridCol w:w="185"/>
        <w:gridCol w:w="985"/>
        <w:gridCol w:w="184"/>
        <w:gridCol w:w="806"/>
        <w:gridCol w:w="184"/>
        <w:gridCol w:w="896"/>
        <w:gridCol w:w="184"/>
        <w:gridCol w:w="986"/>
        <w:gridCol w:w="184"/>
        <w:gridCol w:w="896"/>
      </w:tblGrid>
      <w:tr w:rsidR="00093439" w:rsidRPr="007A20CB" w14:paraId="50A231F8" w14:textId="77777777" w:rsidTr="003F1E34">
        <w:trPr>
          <w:cantSplit/>
          <w:trHeight w:val="576"/>
          <w:tblHeader/>
        </w:trPr>
        <w:tc>
          <w:tcPr>
            <w:tcW w:w="2697" w:type="dxa"/>
            <w:vAlign w:val="bottom"/>
          </w:tcPr>
          <w:p w14:paraId="37B6791E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E514DF6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4028BCF2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5E55D03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366" w:type="dxa"/>
            <w:gridSpan w:val="15"/>
            <w:vAlign w:val="bottom"/>
          </w:tcPr>
          <w:p w14:paraId="491F4B8D" w14:textId="6B5C44FC" w:rsidR="00093439" w:rsidRPr="007A20CB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3439" w:rsidRPr="007A20CB" w14:paraId="09765451" w14:textId="77777777" w:rsidTr="003F1E34">
        <w:trPr>
          <w:cantSplit/>
          <w:trHeight w:val="576"/>
          <w:tblHeader/>
        </w:trPr>
        <w:tc>
          <w:tcPr>
            <w:tcW w:w="2697" w:type="dxa"/>
            <w:vAlign w:val="bottom"/>
          </w:tcPr>
          <w:p w14:paraId="7E9F5788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3C08EDA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1FF526EB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3EFB1" w14:textId="68C41910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ลักษณะธุรกิจ</w:t>
            </w:r>
          </w:p>
        </w:tc>
        <w:tc>
          <w:tcPr>
            <w:tcW w:w="184" w:type="dxa"/>
          </w:tcPr>
          <w:p w14:paraId="27611F5C" w14:textId="05A46B45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86" w:type="dxa"/>
            <w:gridSpan w:val="3"/>
            <w:vAlign w:val="bottom"/>
          </w:tcPr>
          <w:p w14:paraId="3FFB763A" w14:textId="281777F1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CF36790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10D8C6A6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6" w:type="dxa"/>
            <w:gridSpan w:val="3"/>
            <w:vAlign w:val="bottom"/>
          </w:tcPr>
          <w:p w14:paraId="67497EC8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91AC81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34938F48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6" w:type="dxa"/>
            <w:gridSpan w:val="3"/>
            <w:vAlign w:val="bottom"/>
          </w:tcPr>
          <w:p w14:paraId="1BEC7C66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6D1438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7ECD79A6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6" w:type="dxa"/>
            <w:gridSpan w:val="3"/>
            <w:vAlign w:val="bottom"/>
          </w:tcPr>
          <w:p w14:paraId="1EB7BA64" w14:textId="3FE8D055" w:rsidR="00093439" w:rsidRPr="007A20CB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  <w:r w:rsidRPr="007A20C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สำหรับงวด</w:t>
            </w:r>
            <w:r w:rsidRPr="007A20C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สามเ</w:t>
            </w:r>
            <w:r w:rsidRPr="007A20C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ดือน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093439" w:rsidRPr="007A20CB" w14:paraId="7FF88DCD" w14:textId="77777777" w:rsidTr="003F1E34">
        <w:trPr>
          <w:cantSplit/>
          <w:trHeight w:val="459"/>
          <w:tblHeader/>
        </w:trPr>
        <w:tc>
          <w:tcPr>
            <w:tcW w:w="2697" w:type="dxa"/>
          </w:tcPr>
          <w:p w14:paraId="1B8D4D91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96F190A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45C5750B" w14:textId="1D351B90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617E12A" w14:textId="04FF0091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7C50D6B4" w14:textId="53FCD8D9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2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0C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4449B605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AD8B6C1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46E7FB41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4C9ED117" w14:textId="6868585E" w:rsidR="00093439" w:rsidRPr="007A20CB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2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0C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5" w:type="dxa"/>
          </w:tcPr>
          <w:p w14:paraId="03C84F74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69CBE6D" w14:textId="0D137CA5" w:rsidR="00093439" w:rsidRPr="007A20CB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364238A9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58475CD" w14:textId="740B43BB" w:rsidR="00093439" w:rsidRPr="007A20CB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2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0C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65A7FB1C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8593F81" w14:textId="6F325243" w:rsidR="00093439" w:rsidRPr="007A20CB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A20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A2D448B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51FF185" w14:textId="3E20A139" w:rsidR="00093439" w:rsidRPr="007A20CB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A20C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05813AB6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5FEEDE0" w14:textId="00C3AD5A" w:rsidR="00093439" w:rsidRPr="007A20CB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2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0C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093439" w:rsidRPr="007A20CB" w14:paraId="090B569F" w14:textId="77777777" w:rsidTr="003F1E34">
        <w:trPr>
          <w:cantSplit/>
          <w:trHeight w:val="189"/>
          <w:tblHeader/>
        </w:trPr>
        <w:tc>
          <w:tcPr>
            <w:tcW w:w="2697" w:type="dxa"/>
          </w:tcPr>
          <w:p w14:paraId="7D64F318" w14:textId="77777777" w:rsidR="00093439" w:rsidRPr="00AB4C79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0D6FC32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7391E26F" w14:textId="5620512D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CDEFE9D" w14:textId="432813F1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0D5A272" w14:textId="7D25C40C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EC5C37D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3E93E3E" w14:textId="074EA1CB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3605B454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3E3D242" w14:textId="63827B9C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2605FC5A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EAEE262" w14:textId="482411B1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262FB3B4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0F0DBBAA" w14:textId="15210181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CE50FDF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A9EB0CF" w14:textId="42EC01DB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E062109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C2E1C54" w14:textId="775C0E81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300195FD" w14:textId="77777777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7E3CBB9" w14:textId="3A4A4C33" w:rsidR="00093439" w:rsidRPr="007A20C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093439" w:rsidRPr="007A20CB" w14:paraId="18182737" w14:textId="77777777" w:rsidTr="003F1E34">
        <w:trPr>
          <w:cantSplit/>
          <w:tblHeader/>
        </w:trPr>
        <w:tc>
          <w:tcPr>
            <w:tcW w:w="2697" w:type="dxa"/>
          </w:tcPr>
          <w:p w14:paraId="7E5DE02D" w14:textId="11B713B0" w:rsidR="00093439" w:rsidRPr="007A20CB" w:rsidRDefault="00093439" w:rsidP="005B7BB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726E1C86" w14:textId="77777777" w:rsidR="00093439" w:rsidRPr="007A20CB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493C64" w14:textId="77777777" w:rsidR="00093439" w:rsidRPr="007A20CB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59E779B" w14:textId="77777777" w:rsidR="00093439" w:rsidRPr="007A20CB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gridSpan w:val="3"/>
          </w:tcPr>
          <w:p w14:paraId="0B5F66C1" w14:textId="4D6377F3" w:rsidR="00093439" w:rsidRPr="007A20CB" w:rsidRDefault="00083A6D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93439" w:rsidRPr="007A20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5F5ADBD" w14:textId="77777777" w:rsidR="00093439" w:rsidRPr="007A20CB" w:rsidRDefault="00093439" w:rsidP="005B7B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6" w:type="dxa"/>
            <w:gridSpan w:val="11"/>
          </w:tcPr>
          <w:p w14:paraId="1D170B45" w14:textId="77777777" w:rsidR="00093439" w:rsidRPr="007A20CB" w:rsidRDefault="00093439" w:rsidP="005B7BB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3439" w:rsidRPr="007A20CB" w14:paraId="16D5665F" w14:textId="77777777" w:rsidTr="003F1E34">
        <w:trPr>
          <w:cantSplit/>
        </w:trPr>
        <w:tc>
          <w:tcPr>
            <w:tcW w:w="2697" w:type="dxa"/>
          </w:tcPr>
          <w:p w14:paraId="49516161" w14:textId="2420D884" w:rsidR="00093439" w:rsidRPr="007A20CB" w:rsidRDefault="00093439" w:rsidP="009A643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20C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3" w:type="dxa"/>
          </w:tcPr>
          <w:p w14:paraId="52119DC1" w14:textId="77777777" w:rsidR="00093439" w:rsidRPr="007A20CB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8DDD4F3" w14:textId="77777777" w:rsidR="00093439" w:rsidRPr="007A20CB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413F2DF7" w14:textId="77777777" w:rsidR="00093439" w:rsidRPr="007A20CB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gridSpan w:val="3"/>
          </w:tcPr>
          <w:p w14:paraId="6671BD6B" w14:textId="6A6076B6" w:rsidR="00093439" w:rsidRPr="007A20CB" w:rsidRDefault="00093439" w:rsidP="009A643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7CA569" w14:textId="77777777" w:rsidR="00093439" w:rsidRPr="007A20CB" w:rsidRDefault="00093439" w:rsidP="009A643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6" w:type="dxa"/>
            <w:gridSpan w:val="11"/>
          </w:tcPr>
          <w:p w14:paraId="2087DA7B" w14:textId="71A537F4" w:rsidR="00093439" w:rsidRPr="007A20CB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8106BE" w:rsidRPr="007A20CB" w14:paraId="1E4F1A70" w14:textId="77777777" w:rsidTr="003F1E34">
        <w:trPr>
          <w:cantSplit/>
        </w:trPr>
        <w:tc>
          <w:tcPr>
            <w:tcW w:w="2697" w:type="dxa"/>
          </w:tcPr>
          <w:p w14:paraId="2926F5E8" w14:textId="448C52EF" w:rsidR="008106BE" w:rsidRPr="007A20CB" w:rsidRDefault="008106BE" w:rsidP="008106B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ทาคูนิ</w:t>
            </w:r>
            <w:r w:rsidRPr="007A20C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A20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83" w:type="dxa"/>
          </w:tcPr>
          <w:p w14:paraId="0B4A6CAF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6F528843" w14:textId="4295E3A1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4" w:type="dxa"/>
          </w:tcPr>
          <w:p w14:paraId="2C943BE0" w14:textId="3C499E81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51807D4C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53AA1F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D69620" w14:textId="29B2351D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2E4A330D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64BDF2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03F16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954300" w14:textId="06D7E8A0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A20C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4C384991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9C1EAEA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71AAC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6B0F2D" w14:textId="70357834" w:rsidR="008106BE" w:rsidRPr="007A20CB" w:rsidRDefault="008106BE" w:rsidP="008106BE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5" w:type="dxa"/>
          </w:tcPr>
          <w:p w14:paraId="7432007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A66408B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6DC9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48F49A" w14:textId="6B08E990" w:rsidR="008106BE" w:rsidRPr="007A20CB" w:rsidRDefault="008106BE" w:rsidP="008106B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4" w:type="dxa"/>
          </w:tcPr>
          <w:p w14:paraId="32DC9F46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A98BCA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325FD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D70669" w14:textId="72F879FE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53,377</w:t>
            </w:r>
          </w:p>
        </w:tc>
        <w:tc>
          <w:tcPr>
            <w:tcW w:w="184" w:type="dxa"/>
          </w:tcPr>
          <w:p w14:paraId="581DDD02" w14:textId="09A7E1FE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</w:tcPr>
          <w:p w14:paraId="2A38ACB4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2072B5E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B48107" w14:textId="5B464663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20C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7A20CB">
              <w:rPr>
                <w:rFonts w:ascii="Angsana New" w:hAnsi="Angsana New"/>
                <w:sz w:val="28"/>
                <w:szCs w:val="28"/>
                <w:lang w:val="en-US" w:bidi="th-TH"/>
              </w:rPr>
              <w:t>,377</w:t>
            </w:r>
          </w:p>
        </w:tc>
        <w:tc>
          <w:tcPr>
            <w:tcW w:w="184" w:type="dxa"/>
          </w:tcPr>
          <w:p w14:paraId="39DD3254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A7EC6CE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5FC18F0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E0981B" w14:textId="53556E34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438361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9FF17BD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3E95BC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7F50E4" w14:textId="5E0332AC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106BE" w:rsidRPr="007A20CB" w14:paraId="07DD58DB" w14:textId="77777777" w:rsidTr="003F1E34">
        <w:trPr>
          <w:cantSplit/>
        </w:trPr>
        <w:tc>
          <w:tcPr>
            <w:tcW w:w="2697" w:type="dxa"/>
          </w:tcPr>
          <w:p w14:paraId="5AE39B48" w14:textId="044966C0" w:rsidR="008106BE" w:rsidRPr="007A20CB" w:rsidRDefault="008106BE" w:rsidP="008106B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ราชพฤกษ์ วิศวกรรม จำกัด</w:t>
            </w:r>
          </w:p>
        </w:tc>
        <w:tc>
          <w:tcPr>
            <w:tcW w:w="183" w:type="dxa"/>
          </w:tcPr>
          <w:p w14:paraId="2590E69C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A17885B" w14:textId="41383D35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บริการตรวจสอบความปลอดภัยระบบแก๊สรถยนต์และอุตสาหกรรม</w:t>
            </w:r>
          </w:p>
        </w:tc>
        <w:tc>
          <w:tcPr>
            <w:tcW w:w="184" w:type="dxa"/>
          </w:tcPr>
          <w:p w14:paraId="4F9AD1A2" w14:textId="4C426488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553DADC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C91250" w14:textId="3A40B0AA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04D07C41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D3F010D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D3B8063" w14:textId="16B8090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7EB9275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62B429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26F220" w14:textId="18F4FF24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5" w:type="dxa"/>
          </w:tcPr>
          <w:p w14:paraId="11236E0D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A7ED33A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419396" w14:textId="3E7A1A75" w:rsidR="008106BE" w:rsidRPr="007A20CB" w:rsidRDefault="008106BE" w:rsidP="008106B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4" w:type="dxa"/>
          </w:tcPr>
          <w:p w14:paraId="49C79112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75BCD8C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15467F" w14:textId="2368DABD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21,340</w:t>
            </w:r>
          </w:p>
        </w:tc>
        <w:tc>
          <w:tcPr>
            <w:tcW w:w="184" w:type="dxa"/>
          </w:tcPr>
          <w:p w14:paraId="333E1947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D6A914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C99E6" w14:textId="47E954E4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21,340</w:t>
            </w:r>
          </w:p>
        </w:tc>
        <w:tc>
          <w:tcPr>
            <w:tcW w:w="184" w:type="dxa"/>
          </w:tcPr>
          <w:p w14:paraId="3C3044D1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2E83984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2CCD4AE" w14:textId="71F33825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707DE0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BBBE779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DD323E" w14:textId="32ABD184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106BE" w:rsidRPr="007A20CB" w14:paraId="4D3AAE35" w14:textId="77777777" w:rsidTr="003F1E34">
        <w:trPr>
          <w:cantSplit/>
        </w:trPr>
        <w:tc>
          <w:tcPr>
            <w:tcW w:w="2697" w:type="dxa"/>
          </w:tcPr>
          <w:p w14:paraId="3C47CC44" w14:textId="49FFF392" w:rsidR="008106BE" w:rsidRPr="007A20CB" w:rsidRDefault="008106BE" w:rsidP="008106B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83" w:type="dxa"/>
          </w:tcPr>
          <w:p w14:paraId="653F776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40C87A66" w14:textId="42EBA5AB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4" w:type="dxa"/>
          </w:tcPr>
          <w:p w14:paraId="35563B73" w14:textId="63D6C174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78F3810B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74324F" w14:textId="30AA6B13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69BABFDD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DBD8E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5F5FD8" w14:textId="5A57FEEE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31ECC427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2D6E517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2DC81C" w14:textId="23DC78BA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5" w:type="dxa"/>
          </w:tcPr>
          <w:p w14:paraId="6E62BFFF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05E4A0A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6C9411" w14:textId="0C4B2DB0" w:rsidR="008106BE" w:rsidRPr="007A20CB" w:rsidRDefault="008106BE" w:rsidP="008106B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4" w:type="dxa"/>
          </w:tcPr>
          <w:p w14:paraId="297948E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F188F41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EDF7D8" w14:textId="0A423BA0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</w:tcPr>
          <w:p w14:paraId="4049E8F8" w14:textId="2B039B91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892C19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7B4137" w14:textId="5C3C83A2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</w:tcPr>
          <w:p w14:paraId="0635C551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EED640D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DF7AC8" w14:textId="74244280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3763A00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4919684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9BE8B1" w14:textId="6047E619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106BE" w:rsidRPr="007A20CB" w14:paraId="3B57716A" w14:textId="77777777" w:rsidTr="003F1E34">
        <w:trPr>
          <w:cantSplit/>
        </w:trPr>
        <w:tc>
          <w:tcPr>
            <w:tcW w:w="2697" w:type="dxa"/>
          </w:tcPr>
          <w:p w14:paraId="3A7DC65C" w14:textId="14A90BB0" w:rsidR="008106BE" w:rsidRPr="007A20CB" w:rsidRDefault="008106BE" w:rsidP="008106B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แลนด์ จำกัด</w:t>
            </w:r>
          </w:p>
        </w:tc>
        <w:tc>
          <w:tcPr>
            <w:tcW w:w="183" w:type="dxa"/>
          </w:tcPr>
          <w:p w14:paraId="43C9CFDF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C53430" w14:textId="4ED45B92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184" w:type="dxa"/>
          </w:tcPr>
          <w:p w14:paraId="79AA7322" w14:textId="660C6D2D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062F8C8B" w14:textId="1C10E5FF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2" w:type="dxa"/>
          </w:tcPr>
          <w:p w14:paraId="692F712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15025E" w14:textId="74D3D05B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4" w:type="dxa"/>
          </w:tcPr>
          <w:p w14:paraId="2D08AD2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40E6DB27" w14:textId="180A5DA1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5" w:type="dxa"/>
          </w:tcPr>
          <w:p w14:paraId="73722CEC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E325E0E" w14:textId="01797800" w:rsidR="008106BE" w:rsidRPr="007A20CB" w:rsidRDefault="008106BE" w:rsidP="008106B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</w:tcPr>
          <w:p w14:paraId="6D4F36E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2F9DA1E" w14:textId="14A5E514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</w:tcPr>
          <w:p w14:paraId="16316C2B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10F7B1A" w14:textId="6C72CBC4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</w:tcPr>
          <w:p w14:paraId="0E6F968F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EFB753" w14:textId="2E182B6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C58E104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8BD2593" w14:textId="41532400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106BE" w:rsidRPr="007A20CB" w14:paraId="1316A9ED" w14:textId="77777777" w:rsidTr="003F1E34">
        <w:trPr>
          <w:cantSplit/>
        </w:trPr>
        <w:tc>
          <w:tcPr>
            <w:tcW w:w="2697" w:type="dxa"/>
          </w:tcPr>
          <w:p w14:paraId="2401E769" w14:textId="76580D26" w:rsidR="008106BE" w:rsidRPr="007A20CB" w:rsidRDefault="008106BE" w:rsidP="008106B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เทรดดิ้ง จำกัด</w:t>
            </w:r>
          </w:p>
        </w:tc>
        <w:tc>
          <w:tcPr>
            <w:tcW w:w="183" w:type="dxa"/>
          </w:tcPr>
          <w:p w14:paraId="032F42CB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50C92730" w14:textId="5F2C42B4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จำหน่ายอุปกรณ์รถยนต์</w:t>
            </w:r>
            <w:r w:rsidR="00353126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มอเตอร์ไซค์ </w:t>
            </w:r>
            <w:r w:rsidR="00353126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รถยนต์ไฟฟ้า</w:t>
            </w:r>
          </w:p>
        </w:tc>
        <w:tc>
          <w:tcPr>
            <w:tcW w:w="184" w:type="dxa"/>
          </w:tcPr>
          <w:p w14:paraId="47D860C0" w14:textId="796FCAEF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6B305BB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17767E" w14:textId="393B8EB7" w:rsidR="008106BE" w:rsidRPr="007A20CB" w:rsidRDefault="008106BE" w:rsidP="008106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2" w:type="dxa"/>
          </w:tcPr>
          <w:p w14:paraId="3729A75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078738D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04F630" w14:textId="41FA0AAD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4" w:type="dxa"/>
          </w:tcPr>
          <w:p w14:paraId="5D6583E0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4ADAA93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10C8F" w14:textId="07611715" w:rsidR="008106BE" w:rsidRPr="007A20CB" w:rsidRDefault="008106BE" w:rsidP="008106BE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5" w:type="dxa"/>
          </w:tcPr>
          <w:p w14:paraId="63CB77CE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EB2BF97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FF9F9" w14:textId="1A6CD4BE" w:rsidR="008106BE" w:rsidRPr="007A20CB" w:rsidRDefault="008106BE" w:rsidP="008106B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14:paraId="52E57AA8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6D517D5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9F5785" w14:textId="46F8FA50" w:rsidR="008106BE" w:rsidRPr="007A20CB" w:rsidRDefault="00022902" w:rsidP="008106B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23ED770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3E75ACE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FB84EE" w14:textId="192B334D" w:rsidR="008106BE" w:rsidRPr="007A20CB" w:rsidRDefault="00022902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7035A75A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10F2A23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6220DA" w14:textId="7DD05874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0934076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D98E274" w14:textId="77777777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1CAC9C" w14:textId="5D34366F" w:rsidR="008106BE" w:rsidRPr="007A20CB" w:rsidRDefault="008106BE" w:rsidP="008106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93439" w:rsidRPr="007A20CB" w14:paraId="36839D06" w14:textId="77777777" w:rsidTr="003F1E34">
        <w:trPr>
          <w:cantSplit/>
        </w:trPr>
        <w:tc>
          <w:tcPr>
            <w:tcW w:w="2697" w:type="dxa"/>
          </w:tcPr>
          <w:p w14:paraId="750E3AE1" w14:textId="77777777" w:rsidR="00093439" w:rsidRPr="007A20CB" w:rsidRDefault="00093439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F2EF3E8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3DF5D2DC" w14:textId="4722053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AA71060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162BED2C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E36709A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98A7F96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14D8DCF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74622D4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8B2F6AE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4AE5EFC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07EA0FF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4F31A00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D3930CA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611A2F8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9D985AE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8EA2793" w14:textId="77777777" w:rsidR="00093439" w:rsidRPr="007A20CB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9FCF131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7BDC6E2" w14:textId="77777777" w:rsidR="00093439" w:rsidRPr="007A20CB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4DB3" w:rsidRPr="007A20CB" w14:paraId="7A06301F" w14:textId="77777777" w:rsidTr="003F1E34">
        <w:trPr>
          <w:cantSplit/>
        </w:trPr>
        <w:tc>
          <w:tcPr>
            <w:tcW w:w="2697" w:type="dxa"/>
          </w:tcPr>
          <w:p w14:paraId="6FFC0BC4" w14:textId="77777777" w:rsidR="00F84DB3" w:rsidRPr="007A20CB" w:rsidRDefault="00F84DB3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35C51E5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7BE830C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2B660CA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09AC01EC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6D27ABA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3BAE9B0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4A40703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03ADE485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1248168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0854A60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4830551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16FAFFF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4BF8CA0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382986F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41ED103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452F24" w14:textId="77777777" w:rsidR="00F84DB3" w:rsidRPr="007A20CB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22E43C1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3EA2E7C" w14:textId="77777777" w:rsidR="00F84DB3" w:rsidRPr="007A20CB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4DB3" w:rsidRPr="007A20CB" w14:paraId="70A43DFD" w14:textId="77777777" w:rsidTr="003F1E34">
        <w:trPr>
          <w:cantSplit/>
        </w:trPr>
        <w:tc>
          <w:tcPr>
            <w:tcW w:w="2697" w:type="dxa"/>
          </w:tcPr>
          <w:p w14:paraId="1BC6BB1B" w14:textId="77777777" w:rsidR="00F84DB3" w:rsidRPr="007A20CB" w:rsidRDefault="00F84DB3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204C0B8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B621860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7D4E0A4A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35EDBCFB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C77CC03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ADA7F56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B53BD9D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69E12CA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943B8A8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60FE6BE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B13B51A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E179B7C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AB4B366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153113D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1AC9526A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86B6CB9" w14:textId="77777777" w:rsidR="00F84DB3" w:rsidRPr="007A20CB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C36C23D" w14:textId="77777777" w:rsidR="00F84DB3" w:rsidRPr="007A20CB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C64726" w14:textId="77777777" w:rsidR="00F84DB3" w:rsidRPr="007A20CB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3439" w:rsidRPr="007A20CB" w14:paraId="0EB02C2C" w14:textId="77777777" w:rsidTr="003F1E34">
        <w:trPr>
          <w:cantSplit/>
        </w:trPr>
        <w:tc>
          <w:tcPr>
            <w:tcW w:w="2697" w:type="dxa"/>
          </w:tcPr>
          <w:p w14:paraId="6FA364CE" w14:textId="4BF59031" w:rsidR="00093439" w:rsidRPr="007A20CB" w:rsidRDefault="00093439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7A20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3" w:type="dxa"/>
          </w:tcPr>
          <w:p w14:paraId="666213F2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6A5F3249" w14:textId="475015D3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11919AC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1AFABEB1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07252A9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D9E660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E67C792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5E5FE595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FF77227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2E300A8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99D199B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AEC0A6D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C58DD7F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8365289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F5C7861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82CF2B" w14:textId="77777777" w:rsidR="00093439" w:rsidRPr="007A20CB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A528BB9" w14:textId="77777777" w:rsidR="00093439" w:rsidRPr="007A20CB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C70FA6" w14:textId="77777777" w:rsidR="00093439" w:rsidRPr="007A20CB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22902" w:rsidRPr="007A20CB" w14:paraId="42AE41F1" w14:textId="77777777" w:rsidTr="003F1E34">
        <w:trPr>
          <w:cantSplit/>
        </w:trPr>
        <w:tc>
          <w:tcPr>
            <w:tcW w:w="2697" w:type="dxa"/>
          </w:tcPr>
          <w:p w14:paraId="3E8DD9BB" w14:textId="77777777" w:rsidR="00022902" w:rsidRPr="007A20CB" w:rsidRDefault="00022902" w:rsidP="0002290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ซี เอ แซด (ประเทศไทย) </w:t>
            </w:r>
          </w:p>
          <w:p w14:paraId="7E36A5A4" w14:textId="7143512B" w:rsidR="00022902" w:rsidRPr="007A20CB" w:rsidRDefault="00022902" w:rsidP="00022902">
            <w:pPr>
              <w:tabs>
                <w:tab w:val="clear" w:pos="227"/>
                <w:tab w:val="clear" w:pos="454"/>
              </w:tabs>
              <w:spacing w:line="240" w:lineRule="auto"/>
              <w:ind w:left="11"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3" w:type="dxa"/>
          </w:tcPr>
          <w:p w14:paraId="5755A7AE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053FAE5" w14:textId="6D971035" w:rsidR="003F1E34" w:rsidRPr="007A20CB" w:rsidRDefault="003F1E34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8AC6839" w14:textId="77777777" w:rsidR="003F1E34" w:rsidRPr="007A20CB" w:rsidRDefault="003F1E34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74404D83" w14:textId="0C0EA3BE" w:rsidR="00022902" w:rsidRPr="007A20CB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A20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6BF6542D" w14:textId="4FF139B9" w:rsidR="00022902" w:rsidRPr="007A20CB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5B71F889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157D0C" w14:textId="3877F32F" w:rsidR="00022902" w:rsidRPr="007A20CB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2" w:type="dxa"/>
          </w:tcPr>
          <w:p w14:paraId="516AF340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619147C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02B971" w14:textId="5B339D88" w:rsidR="00022902" w:rsidRPr="007A20CB" w:rsidRDefault="00022902" w:rsidP="0002290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4" w:type="dxa"/>
          </w:tcPr>
          <w:p w14:paraId="7690D9B2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E751069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FC83F7" w14:textId="400F9214" w:rsidR="00022902" w:rsidRPr="007A20CB" w:rsidRDefault="00022902" w:rsidP="00022902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5" w:type="dxa"/>
          </w:tcPr>
          <w:p w14:paraId="4B5F6FC6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237B0F9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4FDEFD" w14:textId="168C539A" w:rsidR="00022902" w:rsidRPr="007A20CB" w:rsidRDefault="00022902" w:rsidP="000229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0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4" w:type="dxa"/>
          </w:tcPr>
          <w:p w14:paraId="3E2A6481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EDE6ADD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B5E8579" w14:textId="25B65ACE" w:rsidR="00022902" w:rsidRPr="007A20CB" w:rsidRDefault="00022902" w:rsidP="00022902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4336046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546353C" w14:textId="2D48CCE9" w:rsidR="00022902" w:rsidRPr="007A20CB" w:rsidRDefault="00022902" w:rsidP="00022902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015E3B" w14:textId="6730B768" w:rsidR="00022902" w:rsidRPr="007A20CB" w:rsidRDefault="00022902" w:rsidP="00022902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6DE043C9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DB1F126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F9556FA" w14:textId="6E7D2049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F369075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D67E845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50B7F6" w14:textId="16469382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22902" w:rsidRPr="007A20CB" w14:paraId="36766690" w14:textId="77777777" w:rsidTr="003F1E34">
        <w:trPr>
          <w:cantSplit/>
        </w:trPr>
        <w:tc>
          <w:tcPr>
            <w:tcW w:w="2697" w:type="dxa"/>
          </w:tcPr>
          <w:p w14:paraId="48A5AEB0" w14:textId="411EB992" w:rsidR="00022902" w:rsidRPr="007B4CF4" w:rsidRDefault="00022902" w:rsidP="0002290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B4CF4">
              <w:rPr>
                <w:rFonts w:asciiTheme="majorBidi" w:hAnsiTheme="majorBidi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83" w:type="dxa"/>
          </w:tcPr>
          <w:p w14:paraId="02EE8F43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0862C65" w14:textId="70CCFC0E" w:rsidR="00022902" w:rsidRPr="007B4CF4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CF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28C0717F" w14:textId="61EA9C97" w:rsidR="00022902" w:rsidRPr="007B4CF4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14:paraId="172B8210" w14:textId="1455ED53" w:rsidR="00022902" w:rsidRPr="007B4CF4" w:rsidRDefault="00307F2E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2" w:type="dxa"/>
          </w:tcPr>
          <w:p w14:paraId="7B295768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0B2870" w14:textId="3F7E37C2" w:rsidR="00022902" w:rsidRPr="007B4CF4" w:rsidRDefault="00307F2E" w:rsidP="0002290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4" w:type="dxa"/>
          </w:tcPr>
          <w:p w14:paraId="531B5409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5A73C724" w14:textId="6285BC49" w:rsidR="00022902" w:rsidRPr="007B4CF4" w:rsidRDefault="00022902" w:rsidP="00022902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4C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5" w:type="dxa"/>
          </w:tcPr>
          <w:p w14:paraId="26ABA32B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19F8276" w14:textId="540570D5" w:rsidR="00022902" w:rsidRPr="007B4CF4" w:rsidRDefault="00022902" w:rsidP="000229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4C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4" w:type="dxa"/>
          </w:tcPr>
          <w:p w14:paraId="7F5CBA89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36D1986" w14:textId="592B29B3" w:rsidR="00022902" w:rsidRPr="007B4CF4" w:rsidRDefault="00022902" w:rsidP="00022902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B4CF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B78F7FB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ACE2AE7" w14:textId="52F8F915" w:rsidR="00022902" w:rsidRPr="007B4CF4" w:rsidRDefault="00022902" w:rsidP="00022902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B4CF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823E8BE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4A47627" w14:textId="545EF8E1" w:rsidR="00022902" w:rsidRPr="007B4CF4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B4CF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4556154" w14:textId="77777777" w:rsidR="00022902" w:rsidRPr="007B4CF4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A839EF8" w14:textId="7C9D5C66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B4CF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22902" w:rsidRPr="007A20CB" w14:paraId="378FA13D" w14:textId="77777777" w:rsidTr="003F1E34">
        <w:trPr>
          <w:cantSplit/>
          <w:trHeight w:val="197"/>
        </w:trPr>
        <w:tc>
          <w:tcPr>
            <w:tcW w:w="2697" w:type="dxa"/>
            <w:vAlign w:val="bottom"/>
          </w:tcPr>
          <w:p w14:paraId="322491C5" w14:textId="77777777" w:rsidR="00022902" w:rsidRPr="007A20CB" w:rsidRDefault="00022902" w:rsidP="00022902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" w:type="dxa"/>
          </w:tcPr>
          <w:p w14:paraId="729739FE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5F6FC852" w14:textId="14FABFA8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F2F06F9" w14:textId="3661C282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</w:tcPr>
          <w:p w14:paraId="4D166937" w14:textId="79CED785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FCF4A74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E683E6C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66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02F9FDD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3E1480AE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399712C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09784AC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FC96C3C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D4A2B04" w14:textId="452DF261" w:rsidR="00022902" w:rsidRPr="007A20CB" w:rsidRDefault="00022902" w:rsidP="000229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91,</w:t>
            </w:r>
            <w:r w:rsidRPr="007A20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459</w:t>
            </w:r>
          </w:p>
        </w:tc>
        <w:tc>
          <w:tcPr>
            <w:tcW w:w="184" w:type="dxa"/>
          </w:tcPr>
          <w:p w14:paraId="4160FD9D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0EE3C9D" w14:textId="16914D93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A20C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7A20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1,459</w:t>
            </w:r>
          </w:p>
        </w:tc>
        <w:tc>
          <w:tcPr>
            <w:tcW w:w="184" w:type="dxa"/>
            <w:vAlign w:val="bottom"/>
          </w:tcPr>
          <w:p w14:paraId="4CC97A4F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8660BC1" w14:textId="357FC8FB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DDDC9E6" w14:textId="77777777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0974DC7" w14:textId="088D8BED" w:rsidR="00022902" w:rsidRPr="007A20CB" w:rsidRDefault="00022902" w:rsidP="000229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CBB160A" w14:textId="3BDB9F9F" w:rsidR="00110A90" w:rsidRPr="007A20CB" w:rsidRDefault="00110A90" w:rsidP="00110A90">
      <w:pPr>
        <w:pStyle w:val="BodyText2"/>
        <w:rPr>
          <w:b/>
          <w:bCs/>
        </w:rPr>
      </w:pPr>
    </w:p>
    <w:p w14:paraId="73875D57" w14:textId="2B14D6DB" w:rsidR="00110A90" w:rsidRPr="007A20CB" w:rsidRDefault="00110A90" w:rsidP="00110A90">
      <w:pPr>
        <w:pStyle w:val="BodyText2"/>
        <w:rPr>
          <w:b/>
          <w:bCs/>
        </w:rPr>
      </w:pPr>
    </w:p>
    <w:p w14:paraId="598359F6" w14:textId="1F1F1A5F" w:rsidR="00110A90" w:rsidRPr="007A20CB" w:rsidRDefault="00110A90" w:rsidP="00110A90">
      <w:pPr>
        <w:pStyle w:val="BodyText2"/>
        <w:rPr>
          <w:b/>
          <w:bCs/>
        </w:rPr>
      </w:pPr>
    </w:p>
    <w:p w14:paraId="0743667D" w14:textId="3FBF70D3" w:rsidR="00110A90" w:rsidRPr="007A20CB" w:rsidRDefault="00110A90" w:rsidP="00110A90">
      <w:pPr>
        <w:pStyle w:val="BodyText2"/>
        <w:rPr>
          <w:b/>
          <w:bCs/>
        </w:rPr>
      </w:pPr>
    </w:p>
    <w:p w14:paraId="2E5816F6" w14:textId="047599B6" w:rsidR="00110A90" w:rsidRPr="007A20CB" w:rsidRDefault="00110A90" w:rsidP="00110A90">
      <w:pPr>
        <w:pStyle w:val="BodyText2"/>
        <w:rPr>
          <w:b/>
          <w:bCs/>
        </w:rPr>
      </w:pPr>
    </w:p>
    <w:p w14:paraId="2E969364" w14:textId="61A1269D" w:rsidR="00110A90" w:rsidRPr="007A20CB" w:rsidRDefault="00110A90" w:rsidP="00110A90">
      <w:pPr>
        <w:pStyle w:val="BodyText2"/>
        <w:rPr>
          <w:b/>
          <w:bCs/>
        </w:rPr>
      </w:pPr>
    </w:p>
    <w:p w14:paraId="7E533337" w14:textId="58E0D18B" w:rsidR="00110A90" w:rsidRPr="007A20CB" w:rsidRDefault="00110A90" w:rsidP="00110A90">
      <w:pPr>
        <w:pStyle w:val="BodyText2"/>
        <w:rPr>
          <w:b/>
          <w:bCs/>
        </w:rPr>
      </w:pPr>
    </w:p>
    <w:p w14:paraId="0BFB88B8" w14:textId="4BB8AF5E" w:rsidR="00110A90" w:rsidRPr="007A20CB" w:rsidRDefault="00110A90" w:rsidP="00110A90">
      <w:pPr>
        <w:pStyle w:val="BodyText2"/>
        <w:rPr>
          <w:b/>
          <w:bCs/>
        </w:rPr>
      </w:pPr>
    </w:p>
    <w:p w14:paraId="072C8FA7" w14:textId="77777777" w:rsidR="00110A90" w:rsidRPr="007A20CB" w:rsidRDefault="00110A90" w:rsidP="00110A90">
      <w:pPr>
        <w:pStyle w:val="BodyText2"/>
        <w:rPr>
          <w:b/>
          <w:bCs/>
          <w:cs/>
        </w:rPr>
      </w:pPr>
    </w:p>
    <w:p w14:paraId="78122917" w14:textId="468DA91A" w:rsidR="006133E7" w:rsidRPr="007A20CB" w:rsidRDefault="006133E7" w:rsidP="0061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  <w:sectPr w:rsidR="006133E7" w:rsidRPr="007A20CB" w:rsidSect="008218B4">
          <w:pgSz w:w="16834" w:h="11909" w:orient="landscape" w:code="9"/>
          <w:pgMar w:top="1152" w:right="806" w:bottom="1109" w:left="576" w:header="720" w:footer="360" w:gutter="0"/>
          <w:cols w:space="720"/>
          <w:docGrid w:linePitch="245"/>
        </w:sectPr>
      </w:pPr>
    </w:p>
    <w:p w14:paraId="2477C6F6" w14:textId="23FE4A57" w:rsidR="006133E7" w:rsidRPr="00F0333B" w:rsidRDefault="006133E7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F0333B">
        <w:rPr>
          <w:b/>
          <w:bCs/>
          <w:cs/>
        </w:rPr>
        <w:lastRenderedPageBreak/>
        <w:t>ที่ดิน อาคารและอุปกร</w:t>
      </w:r>
      <w:r w:rsidRPr="00F0333B">
        <w:rPr>
          <w:rFonts w:hint="cs"/>
          <w:b/>
          <w:bCs/>
          <w:cs/>
        </w:rPr>
        <w:t>ณ์</w:t>
      </w:r>
    </w:p>
    <w:p w14:paraId="6D76A8D2" w14:textId="106DFE05" w:rsidR="006133E7" w:rsidRPr="007A20CB" w:rsidRDefault="006133E7" w:rsidP="006133E7">
      <w:pPr>
        <w:pStyle w:val="BodyText2"/>
        <w:ind w:left="540"/>
        <w:rPr>
          <w:b/>
          <w:bCs/>
        </w:rPr>
      </w:pPr>
    </w:p>
    <w:p w14:paraId="7157D1C8" w14:textId="22A5A2B8" w:rsidR="00A54519" w:rsidRPr="00410338" w:rsidRDefault="00A54519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7B4CF4">
        <w:rPr>
          <w:rFonts w:ascii="Angsana New" w:hAnsi="Angsana New"/>
          <w:b/>
          <w:spacing w:val="-4"/>
          <w:sz w:val="30"/>
          <w:szCs w:val="30"/>
          <w:cs/>
        </w:rPr>
        <w:t>ก</w:t>
      </w:r>
      <w:r w:rsidRPr="007B4CF4">
        <w:rPr>
          <w:rFonts w:ascii="Angsana New" w:hAnsi="Angsana New"/>
          <w:spacing w:val="-4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Pr="007B4CF4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7B4CF4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1505E6" w:rsidRPr="007B4CF4">
        <w:rPr>
          <w:rFonts w:ascii="Angsana New" w:hAnsi="Angsana New"/>
          <w:spacing w:val="-4"/>
          <w:sz w:val="30"/>
          <w:szCs w:val="30"/>
        </w:rPr>
        <w:t>3</w:t>
      </w:r>
      <w:r w:rsidRPr="007B4CF4">
        <w:rPr>
          <w:rFonts w:ascii="Angsana New" w:hAnsi="Angsana New"/>
          <w:spacing w:val="-4"/>
          <w:sz w:val="30"/>
          <w:szCs w:val="30"/>
        </w:rPr>
        <w:t>1</w:t>
      </w:r>
      <w:r w:rsidRPr="007B4CF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4CF4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B4CF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505E6" w:rsidRPr="007B4CF4">
        <w:rPr>
          <w:rFonts w:ascii="Angsana New" w:hAnsi="Angsana New"/>
          <w:spacing w:val="-4"/>
          <w:sz w:val="30"/>
          <w:szCs w:val="30"/>
        </w:rPr>
        <w:t>256</w:t>
      </w:r>
      <w:r w:rsidR="001505E6" w:rsidRPr="007B4CF4">
        <w:rPr>
          <w:rFonts w:ascii="Angsana New" w:hAnsi="Angsana New" w:hint="cs"/>
          <w:spacing w:val="-4"/>
          <w:sz w:val="30"/>
          <w:szCs w:val="30"/>
        </w:rPr>
        <w:t>3</w:t>
      </w:r>
      <w:r w:rsidR="009269B8" w:rsidRPr="007B4CF4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9269B8" w:rsidRPr="007B4CF4">
        <w:rPr>
          <w:rFonts w:ascii="Angsana New" w:hAnsi="Angsana New"/>
          <w:spacing w:val="-4"/>
          <w:sz w:val="30"/>
          <w:szCs w:val="30"/>
        </w:rPr>
        <w:t>2562</w:t>
      </w:r>
      <w:r w:rsidRPr="007B4CF4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p w14:paraId="1BECF96A" w14:textId="77777777" w:rsidR="006133E7" w:rsidRPr="007A20CB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171"/>
        <w:gridCol w:w="239"/>
        <w:gridCol w:w="1290"/>
        <w:gridCol w:w="263"/>
        <w:gridCol w:w="1258"/>
        <w:gridCol w:w="274"/>
        <w:gridCol w:w="1349"/>
      </w:tblGrid>
      <w:tr w:rsidR="00A54519" w:rsidRPr="007A20CB" w14:paraId="16108F40" w14:textId="77777777" w:rsidTr="00A54519">
        <w:trPr>
          <w:tblHeader/>
        </w:trPr>
        <w:tc>
          <w:tcPr>
            <w:tcW w:w="1846" w:type="pct"/>
            <w:shd w:val="clear" w:color="auto" w:fill="auto"/>
          </w:tcPr>
          <w:p w14:paraId="6D29231C" w14:textId="50FFBF2D" w:rsidR="00A54519" w:rsidRPr="007A20CB" w:rsidRDefault="00A54519" w:rsidP="004C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3154" w:type="pct"/>
            <w:gridSpan w:val="7"/>
          </w:tcPr>
          <w:p w14:paraId="0C4033D1" w14:textId="40FA457E" w:rsidR="00A54519" w:rsidRPr="007A20CB" w:rsidDel="003621D0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4519" w:rsidRPr="007A20CB" w14:paraId="7779C07E" w14:textId="77777777" w:rsidTr="00A54519">
        <w:trPr>
          <w:tblHeader/>
        </w:trPr>
        <w:tc>
          <w:tcPr>
            <w:tcW w:w="1846" w:type="pct"/>
            <w:shd w:val="clear" w:color="auto" w:fill="auto"/>
          </w:tcPr>
          <w:p w14:paraId="35313FDB" w14:textId="16A8D742" w:rsidR="00A54519" w:rsidRPr="007A20CB" w:rsidRDefault="00A54519" w:rsidP="00B1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3D6B7B84" w14:textId="6E284549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5F6E5151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555" w:type="pct"/>
            <w:gridSpan w:val="3"/>
          </w:tcPr>
          <w:p w14:paraId="26326C84" w14:textId="378ABC8E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A54519" w:rsidRPr="007A20CB" w14:paraId="62843588" w14:textId="77777777" w:rsidTr="00A54519">
        <w:trPr>
          <w:trHeight w:val="1109"/>
          <w:tblHeader/>
        </w:trPr>
        <w:tc>
          <w:tcPr>
            <w:tcW w:w="1846" w:type="pct"/>
          </w:tcPr>
          <w:p w14:paraId="1454582E" w14:textId="77777777" w:rsidR="00A54519" w:rsidRPr="007A20CB" w:rsidRDefault="00A54519" w:rsidP="0061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2C78C98" w14:textId="77777777" w:rsidR="00A54519" w:rsidRPr="007A20CB" w:rsidRDefault="00A54519" w:rsidP="0061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C695951" w14:textId="77777777" w:rsidR="00A54519" w:rsidRPr="007A20CB" w:rsidRDefault="00A54519" w:rsidP="0061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09457D0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การซื้อและ</w:t>
            </w:r>
          </w:p>
          <w:p w14:paraId="45F999CF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การโอนเข้า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 xml:space="preserve"> 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138E6C79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51BFAB51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การจำหน่าย</w:t>
            </w:r>
          </w:p>
          <w:p w14:paraId="411C1898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และการโอนออก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14:paraId="6DE854B6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0506ADA0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การซื้อและ</w:t>
            </w:r>
          </w:p>
          <w:p w14:paraId="6C3F8EFE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การโอนเข้า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 xml:space="preserve"> 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5D5D8522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67C941B1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การจำหน่าย</w:t>
            </w:r>
          </w:p>
          <w:p w14:paraId="2EEA030F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และการโอนออก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54519" w:rsidRPr="007A20CB" w14:paraId="3457EB3D" w14:textId="77777777" w:rsidTr="00A54519">
        <w:trPr>
          <w:tblHeader/>
        </w:trPr>
        <w:tc>
          <w:tcPr>
            <w:tcW w:w="1846" w:type="pct"/>
          </w:tcPr>
          <w:p w14:paraId="05068F81" w14:textId="77777777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154" w:type="pct"/>
            <w:gridSpan w:val="7"/>
          </w:tcPr>
          <w:p w14:paraId="67BC0D52" w14:textId="6DB2DBA9" w:rsidR="00A54519" w:rsidRPr="007A20CB" w:rsidRDefault="00A54519" w:rsidP="0061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2A10" w:rsidRPr="007A20CB" w14:paraId="627B4A7C" w14:textId="77777777" w:rsidTr="00A54519">
        <w:trPr>
          <w:tblHeader/>
        </w:trPr>
        <w:tc>
          <w:tcPr>
            <w:tcW w:w="1846" w:type="pct"/>
          </w:tcPr>
          <w:p w14:paraId="2BE864F1" w14:textId="3F7E5D3E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632" w:type="pct"/>
          </w:tcPr>
          <w:p w14:paraId="0D754CF7" w14:textId="406391A9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D2A7D">
              <w:rPr>
                <w:rFonts w:asciiTheme="majorHAnsi" w:hAnsiTheme="majorHAnsi" w:cstheme="majorHAnsi" w:hint="cs"/>
                <w:sz w:val="30"/>
                <w:szCs w:val="30"/>
              </w:rPr>
              <w:t>17</w:t>
            </w:r>
          </w:p>
        </w:tc>
        <w:tc>
          <w:tcPr>
            <w:tcW w:w="129" w:type="pct"/>
          </w:tcPr>
          <w:p w14:paraId="68166A48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581DC216" w14:textId="6A13A1FF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8ABAD9F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D306841" w14:textId="40D0728D" w:rsidR="00332A10" w:rsidRPr="00AB4C79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CC0A6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1C6800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2DCE6812" w14:textId="325A0E0E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332A10" w:rsidRPr="007A20CB" w14:paraId="091FC464" w14:textId="77777777" w:rsidTr="00A54519">
        <w:trPr>
          <w:tblHeader/>
        </w:trPr>
        <w:tc>
          <w:tcPr>
            <w:tcW w:w="1846" w:type="pct"/>
          </w:tcPr>
          <w:p w14:paraId="2EE56FFC" w14:textId="34DB8743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อาคารและ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32" w:type="pct"/>
          </w:tcPr>
          <w:p w14:paraId="3305D078" w14:textId="7E938A1C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11B4EBC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2A1F0CD5" w14:textId="2C4C18E4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43C1AB4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0D91E45" w14:textId="17C75135" w:rsidR="00332A10" w:rsidRPr="00AB4C79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2,394</w:t>
            </w:r>
          </w:p>
        </w:tc>
        <w:tc>
          <w:tcPr>
            <w:tcW w:w="148" w:type="pct"/>
          </w:tcPr>
          <w:p w14:paraId="746AFD5A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4786600E" w14:textId="5E4A6824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C718F1" w:rsidRPr="007A20CB" w14:paraId="516F9CD4" w14:textId="77777777" w:rsidTr="00A54519">
        <w:trPr>
          <w:tblHeader/>
        </w:trPr>
        <w:tc>
          <w:tcPr>
            <w:tcW w:w="1846" w:type="pct"/>
          </w:tcPr>
          <w:p w14:paraId="5B1487D1" w14:textId="77777777" w:rsidR="00C718F1" w:rsidRPr="007A20CB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2" w:type="pct"/>
          </w:tcPr>
          <w:p w14:paraId="4568151A" w14:textId="77777777" w:rsidR="00C718F1" w:rsidRPr="003F77F9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DAB35DE" w14:textId="70048B5A" w:rsidR="00C718F1" w:rsidRPr="003F77F9" w:rsidRDefault="00251E47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11,8</w:t>
            </w:r>
            <w:r w:rsidR="003F77F9" w:rsidRPr="003F77F9">
              <w:rPr>
                <w:rFonts w:asciiTheme="majorHAnsi" w:hAnsiTheme="majorHAnsi" w:cstheme="majorHAnsi"/>
                <w:sz w:val="30"/>
                <w:szCs w:val="30"/>
              </w:rPr>
              <w:t>85</w:t>
            </w:r>
          </w:p>
        </w:tc>
        <w:tc>
          <w:tcPr>
            <w:tcW w:w="129" w:type="pct"/>
          </w:tcPr>
          <w:p w14:paraId="6C3E506D" w14:textId="77777777" w:rsidR="00C718F1" w:rsidRPr="003F77F9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6A2754D1" w14:textId="77777777" w:rsidR="00C718F1" w:rsidRPr="003F77F9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71DA828" w14:textId="3A6FA104" w:rsidR="00C718F1" w:rsidRPr="003F77F9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(1)</w:t>
            </w:r>
          </w:p>
        </w:tc>
        <w:tc>
          <w:tcPr>
            <w:tcW w:w="142" w:type="pct"/>
          </w:tcPr>
          <w:p w14:paraId="37C8DF79" w14:textId="77777777" w:rsidR="00C718F1" w:rsidRPr="007A20CB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3C64F1F" w14:textId="77777777" w:rsidR="00C718F1" w:rsidRPr="00AB4C79" w:rsidRDefault="00C718F1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031EFBD" w14:textId="54832AC1" w:rsidR="00C718F1" w:rsidRPr="00AB4C79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22,943</w:t>
            </w:r>
          </w:p>
        </w:tc>
        <w:tc>
          <w:tcPr>
            <w:tcW w:w="148" w:type="pct"/>
          </w:tcPr>
          <w:p w14:paraId="06C6E3C8" w14:textId="77777777" w:rsidR="00C718F1" w:rsidRPr="007A20CB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366049B9" w14:textId="77777777" w:rsidR="00C718F1" w:rsidRDefault="00C718F1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71D1306" w14:textId="470C1969" w:rsidR="00C718F1" w:rsidRPr="007A20CB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(270)</w:t>
            </w:r>
          </w:p>
        </w:tc>
      </w:tr>
      <w:tr w:rsidR="00332A10" w:rsidRPr="007A20CB" w14:paraId="4B9E3CD1" w14:textId="77777777" w:rsidTr="00474522">
        <w:trPr>
          <w:tblHeader/>
        </w:trPr>
        <w:tc>
          <w:tcPr>
            <w:tcW w:w="1846" w:type="pct"/>
          </w:tcPr>
          <w:p w14:paraId="41E04E14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2" w:type="pct"/>
          </w:tcPr>
          <w:p w14:paraId="55201FAB" w14:textId="561FF74F" w:rsidR="00332A10" w:rsidRPr="003F77F9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150</w:t>
            </w:r>
          </w:p>
        </w:tc>
        <w:tc>
          <w:tcPr>
            <w:tcW w:w="129" w:type="pct"/>
          </w:tcPr>
          <w:p w14:paraId="4C6BCB1F" w14:textId="77777777" w:rsidR="00332A10" w:rsidRPr="003F77F9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360152BB" w14:textId="56A694E7" w:rsidR="00332A10" w:rsidRPr="003F77F9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BCF8E46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491F211" w14:textId="3637AF2E" w:rsidR="00332A10" w:rsidRPr="00AB4C79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CC0A6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003989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29AC21ED" w14:textId="11484FFB" w:rsidR="00332A10" w:rsidRPr="007A20CB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(1,145)</w:t>
            </w:r>
          </w:p>
        </w:tc>
      </w:tr>
      <w:tr w:rsidR="00C718F1" w:rsidRPr="007A20CB" w14:paraId="5BA0A7CC" w14:textId="77777777" w:rsidTr="00474522">
        <w:trPr>
          <w:tblHeader/>
        </w:trPr>
        <w:tc>
          <w:tcPr>
            <w:tcW w:w="1846" w:type="pct"/>
          </w:tcPr>
          <w:p w14:paraId="108FEEDA" w14:textId="4A320BF0" w:rsidR="00C718F1" w:rsidRPr="007A20CB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สินทรัพย์ระหว่างการก่อสร้าง</w:t>
            </w:r>
            <w:r w:rsidR="00353126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2" w:type="pct"/>
          </w:tcPr>
          <w:p w14:paraId="7CCADB43" w14:textId="6549B998" w:rsidR="00C718F1" w:rsidRPr="003F77F9" w:rsidRDefault="00251E47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10,05</w:t>
            </w:r>
            <w:r w:rsidR="003F77F9" w:rsidRPr="003F77F9">
              <w:rPr>
                <w:rFonts w:asciiTheme="majorHAnsi" w:hAnsiTheme="majorHAnsi" w:cstheme="majorHAns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0D4A90C7" w14:textId="77777777" w:rsidR="00C718F1" w:rsidRPr="003F77F9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4CD3FF60" w14:textId="1B6E72F8" w:rsidR="00C718F1" w:rsidRPr="003F77F9" w:rsidRDefault="003F77F9" w:rsidP="003F7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(10)</w:t>
            </w:r>
          </w:p>
        </w:tc>
        <w:tc>
          <w:tcPr>
            <w:tcW w:w="142" w:type="pct"/>
          </w:tcPr>
          <w:p w14:paraId="7BF8D3DF" w14:textId="77777777" w:rsidR="00C718F1" w:rsidRPr="007A20CB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3E51597" w14:textId="1E31029D" w:rsidR="00C718F1" w:rsidRPr="00AB4C79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2,428</w:t>
            </w:r>
          </w:p>
        </w:tc>
        <w:tc>
          <w:tcPr>
            <w:tcW w:w="148" w:type="pct"/>
          </w:tcPr>
          <w:p w14:paraId="5679F3D5" w14:textId="77777777" w:rsidR="00C718F1" w:rsidRPr="007A20CB" w:rsidRDefault="00C718F1" w:rsidP="00C71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1F8C1224" w14:textId="593DFDE0" w:rsidR="00C718F1" w:rsidRPr="007A20CB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(3,330)</w:t>
            </w:r>
          </w:p>
        </w:tc>
      </w:tr>
      <w:tr w:rsidR="00332A10" w:rsidRPr="007A20CB" w14:paraId="7121C114" w14:textId="77777777" w:rsidTr="002B332C">
        <w:trPr>
          <w:tblHeader/>
        </w:trPr>
        <w:tc>
          <w:tcPr>
            <w:tcW w:w="1846" w:type="pct"/>
          </w:tcPr>
          <w:p w14:paraId="2DE72709" w14:textId="1BF6D044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2" w:type="pct"/>
          </w:tcPr>
          <w:p w14:paraId="17D14948" w14:textId="6154D590" w:rsidR="00332A10" w:rsidRPr="003F77F9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2F50DCC" w14:textId="77777777" w:rsidR="00332A10" w:rsidRPr="003F77F9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1E1F1F42" w14:textId="0E91E628" w:rsidR="00332A10" w:rsidRPr="003F77F9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AFED9C8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DF586FB" w14:textId="0E375524" w:rsidR="00332A10" w:rsidRPr="00AB4C79" w:rsidRDefault="00332A10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47FCF0" w14:textId="77777777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27BF4E0B" w14:textId="7BC9F9ED" w:rsidR="00332A10" w:rsidRPr="007A20CB" w:rsidRDefault="00332A10" w:rsidP="0033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676F3" w:rsidRPr="007A20CB" w14:paraId="3259D286" w14:textId="77777777" w:rsidTr="002B332C">
        <w:trPr>
          <w:tblHeader/>
        </w:trPr>
        <w:tc>
          <w:tcPr>
            <w:tcW w:w="1846" w:type="pct"/>
          </w:tcPr>
          <w:p w14:paraId="39FBF884" w14:textId="24DEC163" w:rsidR="006676F3" w:rsidRDefault="006676F3" w:rsidP="002B332C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ผลกระทบจาก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TFRS 16</w:t>
            </w:r>
          </w:p>
        </w:tc>
        <w:tc>
          <w:tcPr>
            <w:tcW w:w="632" w:type="pct"/>
          </w:tcPr>
          <w:p w14:paraId="1279C316" w14:textId="24AC57AD" w:rsidR="006676F3" w:rsidRPr="003F77F9" w:rsidRDefault="006676F3" w:rsidP="0066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14,333</w:t>
            </w:r>
          </w:p>
        </w:tc>
        <w:tc>
          <w:tcPr>
            <w:tcW w:w="129" w:type="pct"/>
          </w:tcPr>
          <w:p w14:paraId="643DE261" w14:textId="77777777" w:rsidR="006676F3" w:rsidRPr="003F77F9" w:rsidRDefault="006676F3" w:rsidP="0066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352296B4" w14:textId="633D7AC0" w:rsidR="006676F3" w:rsidRPr="003F77F9" w:rsidRDefault="006676F3" w:rsidP="0066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AFC4DB6" w14:textId="77777777" w:rsidR="006676F3" w:rsidRPr="007A20CB" w:rsidRDefault="006676F3" w:rsidP="0066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C3DFC30" w14:textId="1920F5C7" w:rsidR="006676F3" w:rsidRDefault="0066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CC0A6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1007256" w14:textId="77777777" w:rsidR="006676F3" w:rsidRPr="007A20CB" w:rsidRDefault="006676F3" w:rsidP="0066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492F3039" w14:textId="7434EEEE" w:rsidR="006676F3" w:rsidRDefault="006676F3" w:rsidP="0066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C0971" w:rsidRPr="007A20CB" w14:paraId="34E4F9B5" w14:textId="77777777" w:rsidTr="002B332C">
        <w:trPr>
          <w:tblHeader/>
        </w:trPr>
        <w:tc>
          <w:tcPr>
            <w:tcW w:w="1846" w:type="pct"/>
          </w:tcPr>
          <w:p w14:paraId="2A8BAA74" w14:textId="3DF10C93" w:rsidR="002C0971" w:rsidRDefault="002C0971" w:rsidP="002B332C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สัญญาที่เพิ่มขึ้นระหว่างงวด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B16EF85" w14:textId="55E101D3" w:rsidR="002C0971" w:rsidRPr="003F77F9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19,416</w:t>
            </w:r>
          </w:p>
        </w:tc>
        <w:tc>
          <w:tcPr>
            <w:tcW w:w="129" w:type="pct"/>
          </w:tcPr>
          <w:p w14:paraId="49EF90D1" w14:textId="77777777" w:rsidR="002C0971" w:rsidRPr="003F77F9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693710E" w14:textId="489B0BAA" w:rsidR="002C0971" w:rsidRPr="003F77F9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64D25E" w14:textId="77777777" w:rsidR="002C0971" w:rsidRPr="007A20CB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73E74766" w14:textId="2F0761D5" w:rsidR="002C0971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AAF970" w14:textId="77777777" w:rsidR="002C0971" w:rsidRPr="007A20CB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C2FE805" w14:textId="2DBF0B4F" w:rsidR="002C0971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C0971" w:rsidRPr="007A20CB" w14:paraId="021C431C" w14:textId="77777777" w:rsidTr="00A54519">
        <w:trPr>
          <w:tblHeader/>
        </w:trPr>
        <w:tc>
          <w:tcPr>
            <w:tcW w:w="1846" w:type="pct"/>
          </w:tcPr>
          <w:p w14:paraId="3D522A35" w14:textId="77777777" w:rsidR="002C0971" w:rsidRPr="007A20CB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429F8B7" w14:textId="3C3C4832" w:rsidR="002C0971" w:rsidRPr="003F77F9" w:rsidRDefault="00251E47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55,85</w:t>
            </w:r>
            <w:r w:rsidR="003F77F9" w:rsidRPr="003F77F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9" w:type="pct"/>
          </w:tcPr>
          <w:p w14:paraId="29374692" w14:textId="77777777" w:rsidR="002C0971" w:rsidRPr="003F77F9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6608D2EC" w14:textId="773D4DDC" w:rsidR="002C0971" w:rsidRPr="003F77F9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3F77F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</w:t>
            </w:r>
            <w:r w:rsidR="003F77F9" w:rsidRPr="003F77F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  <w:r w:rsidRPr="003F77F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142" w:type="pct"/>
          </w:tcPr>
          <w:p w14:paraId="7B909DBE" w14:textId="77777777" w:rsidR="002C0971" w:rsidRPr="007A20CB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6008572" w14:textId="42F964E5" w:rsidR="002C0971" w:rsidRPr="00AB4C79" w:rsidRDefault="006676F3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27,765</w:t>
            </w:r>
          </w:p>
        </w:tc>
        <w:tc>
          <w:tcPr>
            <w:tcW w:w="148" w:type="pct"/>
          </w:tcPr>
          <w:p w14:paraId="0D0C5756" w14:textId="77777777" w:rsidR="002C0971" w:rsidRPr="007A20CB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2D7F2787" w14:textId="7A1CF30F" w:rsidR="002C0971" w:rsidRPr="007A20CB" w:rsidRDefault="002C0971" w:rsidP="002C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(4,745)</w:t>
            </w:r>
          </w:p>
        </w:tc>
      </w:tr>
    </w:tbl>
    <w:p w14:paraId="11472D37" w14:textId="2366A6F4" w:rsidR="006133E7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341FAD64" w14:textId="20391FCC" w:rsidR="00474522" w:rsidRPr="007A20CB" w:rsidRDefault="0047452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171"/>
        <w:gridCol w:w="239"/>
        <w:gridCol w:w="1290"/>
        <w:gridCol w:w="263"/>
        <w:gridCol w:w="1258"/>
        <w:gridCol w:w="274"/>
        <w:gridCol w:w="1349"/>
      </w:tblGrid>
      <w:tr w:rsidR="00A54519" w:rsidRPr="007A20CB" w14:paraId="29D8BC7D" w14:textId="77777777" w:rsidTr="00A54519">
        <w:trPr>
          <w:tblHeader/>
        </w:trPr>
        <w:tc>
          <w:tcPr>
            <w:tcW w:w="1846" w:type="pct"/>
            <w:shd w:val="clear" w:color="auto" w:fill="auto"/>
          </w:tcPr>
          <w:p w14:paraId="486D945F" w14:textId="77777777" w:rsidR="00A54519" w:rsidRPr="007A20CB" w:rsidRDefault="00A54519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3154" w:type="pct"/>
            <w:gridSpan w:val="7"/>
          </w:tcPr>
          <w:p w14:paraId="2EE1DC9A" w14:textId="6AD0FCE9" w:rsidR="00A54519" w:rsidRPr="007A20CB" w:rsidDel="003621D0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A20CB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4519" w:rsidRPr="007A20CB" w14:paraId="3307D39A" w14:textId="77777777" w:rsidTr="00A54519">
        <w:trPr>
          <w:tblHeader/>
        </w:trPr>
        <w:tc>
          <w:tcPr>
            <w:tcW w:w="1846" w:type="pct"/>
            <w:shd w:val="clear" w:color="auto" w:fill="auto"/>
          </w:tcPr>
          <w:p w14:paraId="7AC3D841" w14:textId="6656A9D5" w:rsidR="00A54519" w:rsidRPr="007A20CB" w:rsidRDefault="00A54519" w:rsidP="00B1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464C3571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74AB0564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555" w:type="pct"/>
            <w:gridSpan w:val="3"/>
          </w:tcPr>
          <w:p w14:paraId="5FFAC942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A54519" w:rsidRPr="007A20CB" w14:paraId="58AFD562" w14:textId="77777777" w:rsidTr="00A54519">
        <w:trPr>
          <w:trHeight w:val="1109"/>
          <w:tblHeader/>
        </w:trPr>
        <w:tc>
          <w:tcPr>
            <w:tcW w:w="1846" w:type="pct"/>
          </w:tcPr>
          <w:p w14:paraId="4E4D80A1" w14:textId="77777777" w:rsidR="00A54519" w:rsidRPr="007A20CB" w:rsidRDefault="00A54519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E4C777C" w14:textId="77777777" w:rsidR="00A54519" w:rsidRPr="007A20CB" w:rsidRDefault="00A54519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6907F1B" w14:textId="77777777" w:rsidR="00A54519" w:rsidRPr="007A20CB" w:rsidRDefault="00A54519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068E4FC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การซื้อและ</w:t>
            </w:r>
          </w:p>
          <w:p w14:paraId="2325578A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การโอนเข้า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 xml:space="preserve"> 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6A9C0140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7DE8F652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การจำหน่าย</w:t>
            </w:r>
          </w:p>
          <w:p w14:paraId="6D3EB494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และการโอนออก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14:paraId="19A2774C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08C756E2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การซื้อและ</w:t>
            </w:r>
          </w:p>
          <w:p w14:paraId="625CDF63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การโอนเข้า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 xml:space="preserve"> 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1FF2B727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3D691302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การจำหน่าย</w:t>
            </w:r>
          </w:p>
          <w:p w14:paraId="030B0447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และการโอนออก</w:t>
            </w: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54519" w:rsidRPr="007A20CB" w14:paraId="6EF9DFB1" w14:textId="77777777" w:rsidTr="00A54519">
        <w:trPr>
          <w:tblHeader/>
        </w:trPr>
        <w:tc>
          <w:tcPr>
            <w:tcW w:w="1846" w:type="pct"/>
          </w:tcPr>
          <w:p w14:paraId="6C99F647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154" w:type="pct"/>
            <w:gridSpan w:val="7"/>
          </w:tcPr>
          <w:p w14:paraId="698A054A" w14:textId="77777777" w:rsidR="00A54519" w:rsidRPr="007A20CB" w:rsidRDefault="00A54519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0DFD" w:rsidRPr="007A20CB" w14:paraId="67FBD84B" w14:textId="77777777" w:rsidTr="00A54519">
        <w:trPr>
          <w:tblHeader/>
        </w:trPr>
        <w:tc>
          <w:tcPr>
            <w:tcW w:w="1846" w:type="pct"/>
          </w:tcPr>
          <w:p w14:paraId="03077427" w14:textId="74560921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</w:t>
            </w:r>
            <w:r w:rsidRPr="007A20C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632" w:type="pct"/>
          </w:tcPr>
          <w:p w14:paraId="4FFFB08B" w14:textId="4FB55434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F249D11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5AAA541D" w14:textId="2BFC88B1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69CC8D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CD92C45" w14:textId="4A859373" w:rsidR="00BB0DFD" w:rsidRPr="00AB4C79" w:rsidRDefault="00BB0DFD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2840DE2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2F15877F" w14:textId="5A39AFE3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BB0DFD" w:rsidRPr="007A20CB" w14:paraId="741B0788" w14:textId="77777777" w:rsidTr="00A54519">
        <w:trPr>
          <w:tblHeader/>
        </w:trPr>
        <w:tc>
          <w:tcPr>
            <w:tcW w:w="1846" w:type="pct"/>
          </w:tcPr>
          <w:p w14:paraId="43A5A830" w14:textId="677B0CE6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อาคารและส</w:t>
            </w:r>
            <w:r w:rsidRPr="007A20C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632" w:type="pct"/>
          </w:tcPr>
          <w:p w14:paraId="45320557" w14:textId="2160AB3F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B03B485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48312AF5" w14:textId="1214BBC8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149CE46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77B2208" w14:textId="0176816A" w:rsidR="00BB0DFD" w:rsidRPr="00AB4C79" w:rsidRDefault="00BB0DFD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D55523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482FFD73" w14:textId="721D8681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A6294" w:rsidRPr="007A20CB" w14:paraId="22845776" w14:textId="77777777" w:rsidTr="00A54519">
        <w:trPr>
          <w:tblHeader/>
        </w:trPr>
        <w:tc>
          <w:tcPr>
            <w:tcW w:w="1846" w:type="pct"/>
          </w:tcPr>
          <w:p w14:paraId="54D73C13" w14:textId="77777777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2" w:type="pct"/>
          </w:tcPr>
          <w:p w14:paraId="5605590E" w14:textId="77777777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02893B8" w14:textId="25285A48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="00474522">
              <w:rPr>
                <w:rFonts w:asciiTheme="majorHAnsi" w:hAnsiTheme="majorHAnsi" w:cstheme="majorHAns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FB7EC7D" w14:textId="77777777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60228EEB" w14:textId="77777777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DF82771" w14:textId="28D1BA18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0DDE16" w14:textId="77777777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2497CC7" w14:textId="77777777" w:rsidR="005A6294" w:rsidRPr="00C718F1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  <w:p w14:paraId="330DC923" w14:textId="3A4F82CB" w:rsidR="005A6294" w:rsidRPr="00C718F1" w:rsidRDefault="00BB0DFD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AB4C79">
              <w:rPr>
                <w:rFonts w:asciiTheme="majorHAnsi" w:hAnsiTheme="majorHAnsi" w:cstheme="majorHAnsi"/>
                <w:sz w:val="30"/>
                <w:szCs w:val="30"/>
              </w:rPr>
              <w:t>127</w:t>
            </w:r>
          </w:p>
        </w:tc>
        <w:tc>
          <w:tcPr>
            <w:tcW w:w="148" w:type="pct"/>
          </w:tcPr>
          <w:p w14:paraId="32EA00B5" w14:textId="77777777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22A22840" w14:textId="77777777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629F40C" w14:textId="41EEEB74" w:rsidR="005A6294" w:rsidRPr="007A20CB" w:rsidRDefault="005A6294" w:rsidP="005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BB0DFD" w:rsidRPr="007A20CB" w14:paraId="112E37BB" w14:textId="77777777" w:rsidTr="00A54519">
        <w:trPr>
          <w:tblHeader/>
        </w:trPr>
        <w:tc>
          <w:tcPr>
            <w:tcW w:w="1846" w:type="pct"/>
          </w:tcPr>
          <w:p w14:paraId="4A1C214F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2" w:type="pct"/>
          </w:tcPr>
          <w:p w14:paraId="3436AC91" w14:textId="6BC86039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086FA7D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45444FA6" w14:textId="10DCF3B4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B05CA8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0DF9290" w14:textId="175983EF" w:rsidR="00BB0DFD" w:rsidRPr="00C718F1" w:rsidRDefault="00BB0DFD" w:rsidP="00AB4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068FFB" w14:textId="77777777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12CE58B8" w14:textId="05CB9092" w:rsidR="00BB0DFD" w:rsidRPr="007A20CB" w:rsidRDefault="00BB0DFD" w:rsidP="00BB0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74522" w:rsidRPr="007A20CB" w14:paraId="12919CC7" w14:textId="77777777" w:rsidTr="00A54519">
        <w:trPr>
          <w:tblHeader/>
        </w:trPr>
        <w:tc>
          <w:tcPr>
            <w:tcW w:w="1846" w:type="pct"/>
          </w:tcPr>
          <w:p w14:paraId="1B494294" w14:textId="1E982288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สินทรัพย์ระหว่างก่อสร้าง</w:t>
            </w:r>
            <w:r w:rsidR="00353126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2" w:type="pct"/>
          </w:tcPr>
          <w:p w14:paraId="648BEB6D" w14:textId="2EE73944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D38F42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5D2BCEEF" w14:textId="778CA564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AE9F9B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A2DF604" w14:textId="69C1244E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43E946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4858D289" w14:textId="6C7BCF55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74522" w:rsidRPr="007A20CB" w14:paraId="0D30B3C1" w14:textId="77777777" w:rsidTr="00A54519">
        <w:trPr>
          <w:tblHeader/>
        </w:trPr>
        <w:tc>
          <w:tcPr>
            <w:tcW w:w="1846" w:type="pct"/>
          </w:tcPr>
          <w:p w14:paraId="1AC9A23F" w14:textId="50DA0992" w:rsidR="00474522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2" w:type="pct"/>
          </w:tcPr>
          <w:p w14:paraId="4462113F" w14:textId="5CC532CE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13C66DF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05432958" w14:textId="143B0273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C95CE83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A20701C" w14:textId="36D9A1B0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79A7C7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7B2673AD" w14:textId="561CA159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6676F3" w:rsidRPr="007A20CB" w14:paraId="2ED535D4" w14:textId="77777777" w:rsidTr="00F551E2">
        <w:trPr>
          <w:tblHeader/>
        </w:trPr>
        <w:tc>
          <w:tcPr>
            <w:tcW w:w="1846" w:type="pct"/>
          </w:tcPr>
          <w:p w14:paraId="5F6B8FDF" w14:textId="77777777" w:rsidR="006676F3" w:rsidRDefault="006676F3" w:rsidP="00F551E2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ผลกระทบจาก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TFRS 16</w:t>
            </w:r>
          </w:p>
        </w:tc>
        <w:tc>
          <w:tcPr>
            <w:tcW w:w="632" w:type="pct"/>
          </w:tcPr>
          <w:p w14:paraId="3C7B3C32" w14:textId="01ABD721" w:rsidR="006676F3" w:rsidRDefault="006676F3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5,031</w:t>
            </w:r>
          </w:p>
        </w:tc>
        <w:tc>
          <w:tcPr>
            <w:tcW w:w="129" w:type="pct"/>
          </w:tcPr>
          <w:p w14:paraId="5EC1305D" w14:textId="77777777" w:rsidR="006676F3" w:rsidRPr="007A20CB" w:rsidRDefault="006676F3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6" w:type="pct"/>
          </w:tcPr>
          <w:p w14:paraId="346956B3" w14:textId="77777777" w:rsidR="006676F3" w:rsidRPr="007A20CB" w:rsidRDefault="006676F3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2FCE9E" w14:textId="77777777" w:rsidR="006676F3" w:rsidRPr="007A20CB" w:rsidRDefault="006676F3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D166913" w14:textId="77777777" w:rsidR="006676F3" w:rsidRDefault="006676F3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CC0A6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FC9EA67" w14:textId="77777777" w:rsidR="006676F3" w:rsidRPr="007A20CB" w:rsidRDefault="006676F3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8" w:type="pct"/>
          </w:tcPr>
          <w:p w14:paraId="5032257E" w14:textId="77777777" w:rsidR="006676F3" w:rsidRDefault="006676F3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74522" w:rsidRPr="007A20CB" w14:paraId="29DB751B" w14:textId="77777777" w:rsidTr="00A54519">
        <w:trPr>
          <w:tblHeader/>
        </w:trPr>
        <w:tc>
          <w:tcPr>
            <w:tcW w:w="1846" w:type="pct"/>
          </w:tcPr>
          <w:p w14:paraId="72CC1813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AC49707" w14:textId="4BCBCC5D" w:rsidR="00474522" w:rsidRPr="007A20CB" w:rsidRDefault="006676F3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5,068</w:t>
            </w:r>
          </w:p>
        </w:tc>
        <w:tc>
          <w:tcPr>
            <w:tcW w:w="129" w:type="pct"/>
          </w:tcPr>
          <w:p w14:paraId="02E2A06B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4B30D72D" w14:textId="0588A2C1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BBBBCEE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5C4BD04C" w14:textId="60273320" w:rsidR="00474522" w:rsidRPr="007A20CB" w:rsidRDefault="00BB0DFD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48" w:type="pct"/>
          </w:tcPr>
          <w:p w14:paraId="6382EBA5" w14:textId="77777777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096F255" w14:textId="5C260C25" w:rsidR="00474522" w:rsidRPr="007A20CB" w:rsidRDefault="00474522" w:rsidP="0047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A20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</w:tr>
    </w:tbl>
    <w:p w14:paraId="387DF126" w14:textId="77777777" w:rsidR="001842A7" w:rsidRDefault="001842A7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040F5661" w14:textId="770FE981" w:rsidR="003D0AED" w:rsidRPr="007A20CB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Pr="007A20CB">
        <w:rPr>
          <w:rFonts w:ascii="Angsana New" w:hAnsi="Angsana New" w:cs="Angsana New" w:hint="cs"/>
          <w:color w:val="auto"/>
          <w:sz w:val="30"/>
          <w:szCs w:val="30"/>
          <w:lang w:val="en-GB"/>
        </w:rPr>
        <w:t xml:space="preserve">31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>มีนาคม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7A20CB">
        <w:rPr>
          <w:rFonts w:ascii="Angsana New" w:hAnsi="Angsana New" w:cs="Angsana New" w:hint="cs"/>
          <w:color w:val="auto"/>
          <w:sz w:val="30"/>
          <w:szCs w:val="30"/>
          <w:lang w:val="en-GB"/>
        </w:rPr>
        <w:t>256</w:t>
      </w:r>
      <w:r w:rsidRPr="007A20CB">
        <w:rPr>
          <w:rFonts w:ascii="Angsana New" w:hAnsi="Angsana New" w:cs="Angsana New"/>
          <w:color w:val="auto"/>
          <w:sz w:val="30"/>
          <w:szCs w:val="30"/>
          <w:lang w:val="en-GB"/>
        </w:rPr>
        <w:t>3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กลุ่มบริษัทได้นำที่ดินพร้อมสิ่งปลูกสร้างซึ่งมีมูลค่าตามบัญชีสุทธิ </w:t>
      </w:r>
      <w:r w:rsidRPr="007A20CB">
        <w:rPr>
          <w:rFonts w:ascii="Angsana New" w:hAnsi="Angsana New" w:cs="Angsana New"/>
          <w:color w:val="auto"/>
          <w:sz w:val="30"/>
          <w:szCs w:val="30"/>
          <w:lang w:val="en-GB"/>
        </w:rPr>
        <w:t>325.70</w:t>
      </w:r>
      <w:r w:rsidRPr="007A20CB">
        <w:rPr>
          <w:rFonts w:ascii="Angsana New" w:hAnsi="Angsana New" w:cs="Angsana New" w:hint="cs"/>
          <w:color w:val="auto"/>
          <w:sz w:val="30"/>
          <w:szCs w:val="30"/>
          <w:lang w:val="en-US"/>
        </w:rPr>
        <w:t xml:space="preserve">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ล้านบาท 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br/>
      </w:r>
      <w:r w:rsidRPr="007A20CB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7A20CB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7A20CB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Pr="007A20CB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256</w:t>
      </w:r>
      <w:r w:rsidRPr="007A20CB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2</w:t>
      </w:r>
      <w:r w:rsidRPr="007A20CB">
        <w:rPr>
          <w:rFonts w:ascii="Angsana New" w:hAnsi="Angsana New" w:cs="Angsana New" w:hint="cs"/>
          <w:i/>
          <w:iCs/>
          <w:color w:val="auto"/>
          <w:sz w:val="30"/>
          <w:szCs w:val="30"/>
          <w:lang w:val="en-US"/>
        </w:rPr>
        <w:t xml:space="preserve">: </w:t>
      </w:r>
      <w:r w:rsidRPr="007A20CB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327.22</w:t>
      </w:r>
      <w:r w:rsidRPr="007A20CB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 xml:space="preserve"> </w:t>
      </w:r>
      <w:r w:rsidRPr="007A20CB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ล้านบาท)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5B717E9C" w14:textId="77777777" w:rsidR="003D0AED" w:rsidRPr="007A20CB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2C13096E" w14:textId="77777777" w:rsidR="003D0AED" w:rsidRPr="007A20CB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bookmarkStart w:id="2" w:name="_Hlk39579293"/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ในไตรมาส 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1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ปี 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>2562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คลังแก๊สและสินทรัพย์ที่เกี่ยวข้องสำหรับธุรกิจจำหน่ายแก๊สปิโตรเลียม ได้เกิดการด้อยค่าจำนวน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22.48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ล้านบาท เนื่องจากมีมูลค่าที่คาดว่าจะได้รับคืนต่ำกว่ามูลค่าตามบัญชี โดยมูลค่าที่คาดว่าจะได้รับคืนคำนวณจากมูลค่าจากการใช้ของหน่วยที่ก่อให้เกิดเงินสดของส่วนงานธุรกิจจำหน่ายแก๊สปิโตรเลียมทั้งหมด การคำนวณดังกล่าวใช้ประมาณการกระแสเงินสดก่อนภาษี โดยอ้างอิงจากการประมาณผลการดำเนินงานของหน่วยสินทรัพย์ ซึ่งครอบคลุมอายุการให้ประโยชน์ของสินทรัพย์ที่ยาวที่สุดของหน่วยสินทรัพย์ที่ก่อให้เกิดเงินสด ซึ่งถือเป็นการประมาณการที่ดีที่สุดของผู้บริหารในการพิจารณามูลค่าที่คาดว่าจะได้รับคืน </w:t>
      </w:r>
    </w:p>
    <w:p w14:paraId="715D83DF" w14:textId="77777777" w:rsidR="003D0AED" w:rsidRPr="007A20CB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2B98E3B8" w14:textId="77777777" w:rsidR="003D0AED" w:rsidRPr="007A20CB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อย่างไรก็ตาม มูลค่าที่คาดว่าจะได้รับคืนอาจจะเปลี่ยนแปลงไป เนื่องมาจากการเปลี่ยนแปลงของสภาพแวดล้อมและสถานการณ์ที่เกี่ยวข้อง ซึ่งอาจจะส่งผลกระทบต่อค่าเผื่อการด้อยค่าในอนาคต</w:t>
      </w:r>
    </w:p>
    <w:p w14:paraId="2364DE4A" w14:textId="77777777" w:rsidR="003D0AED" w:rsidRPr="007A20CB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6FB08B8E" w14:textId="4BA808DA" w:rsidR="003D0AED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</w:pP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lastRenderedPageBreak/>
        <w:t xml:space="preserve">ณ วันที่ 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31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มีนาคม 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2563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คลังแก๊สและ</w:t>
      </w:r>
      <w:r w:rsidRPr="007A20CB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สินทรัพย์ที่เกี่ยวข้องสำหรับธุรกิจจำหน่ายแก๊สปิโตรเลียม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มีมูลค่าตามบัญชีจำนวน </w:t>
      </w:r>
      <w:r w:rsidR="00436B1B"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>53.01</w:t>
      </w:r>
      <w:r w:rsidRPr="007A20C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7A20C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ล้านบาท </w:t>
      </w:r>
      <w:r w:rsidRPr="007A20CB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(</w:t>
      </w:r>
      <w:r w:rsidRPr="007A20CB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31 </w:t>
      </w:r>
      <w:r w:rsidRPr="007A20CB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ธันวาคม </w:t>
      </w:r>
      <w:r w:rsidRPr="007A20CB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2562: 54.07 </w:t>
      </w:r>
      <w:r w:rsidRPr="007A20CB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ล้านบาท)</w:t>
      </w:r>
    </w:p>
    <w:p w14:paraId="08687FC5" w14:textId="77777777" w:rsidR="00BF7362" w:rsidRPr="007A20CB" w:rsidRDefault="00BF7362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US"/>
        </w:rPr>
      </w:pPr>
    </w:p>
    <w:bookmarkEnd w:id="2"/>
    <w:p w14:paraId="149C6FAB" w14:textId="7493C7B2" w:rsidR="00552CDC" w:rsidRPr="007A20CB" w:rsidRDefault="00552CDC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7A20CB">
        <w:rPr>
          <w:b/>
          <w:bCs/>
          <w:cs/>
        </w:rPr>
        <w:t>ส่วนงานดำเนินงานและการจำแนกรายได้</w:t>
      </w:r>
    </w:p>
    <w:p w14:paraId="5074B176" w14:textId="77777777" w:rsidR="00552CDC" w:rsidRPr="007A20CB" w:rsidRDefault="00552CDC" w:rsidP="00552CDC">
      <w:pPr>
        <w:pStyle w:val="BodyText2"/>
        <w:rPr>
          <w:b/>
          <w:bCs/>
          <w:lang w:val="en-US"/>
        </w:rPr>
      </w:pPr>
    </w:p>
    <w:p w14:paraId="27C8DA81" w14:textId="77777777" w:rsidR="00552CDC" w:rsidRPr="007A20CB" w:rsidRDefault="00552CDC" w:rsidP="00552CDC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7A20CB">
        <w:rPr>
          <w:rFonts w:asciiTheme="minorHAnsi" w:hAnsiTheme="minorHAnsi" w:cstheme="minorHAnsi"/>
          <w:i/>
          <w:iCs/>
          <w:cs/>
          <w:lang w:val="en-US"/>
        </w:rPr>
        <w:t>ส่วนงานภูมิศาสตร์</w:t>
      </w:r>
    </w:p>
    <w:p w14:paraId="5F734A26" w14:textId="77777777" w:rsidR="00552CDC" w:rsidRPr="007A20CB" w:rsidRDefault="00552CDC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0F8E3EF8" w:rsidR="00552CDC" w:rsidRPr="007A20CB" w:rsidRDefault="00120E05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7A20CB">
        <w:rPr>
          <w:rFonts w:asciiTheme="minorHAnsi" w:hAnsiTheme="minorHAnsi" w:cstheme="minorHAnsi"/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7A20CB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7751DD1C" w14:textId="54720179" w:rsidR="00552CDC" w:rsidRPr="007A20CB" w:rsidRDefault="00552CDC" w:rsidP="00552CDC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</w:p>
    <w:p w14:paraId="5F87F591" w14:textId="77777777" w:rsidR="00A00B51" w:rsidRPr="007A20CB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463D0FA2" w14:textId="77777777" w:rsidR="00A00B51" w:rsidRPr="007A20CB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09DABE" w14:textId="72B986A2" w:rsidR="00A00B51" w:rsidRPr="00120E05" w:rsidRDefault="00A00B51" w:rsidP="00C03F10">
      <w:pPr>
        <w:pStyle w:val="BodyText2"/>
        <w:rPr>
          <w:rFonts w:asciiTheme="minorHAnsi" w:hAnsiTheme="minorHAnsi" w:cstheme="minorHAnsi"/>
          <w:lang w:val="en-US"/>
        </w:rPr>
        <w:sectPr w:rsidR="00A00B51" w:rsidRPr="00120E05" w:rsidSect="008218B4">
          <w:headerReference w:type="default" r:id="rId11"/>
          <w:pgSz w:w="11909" w:h="16834" w:code="9"/>
          <w:pgMar w:top="806" w:right="1109" w:bottom="576" w:left="1152" w:header="720" w:footer="360" w:gutter="0"/>
          <w:cols w:space="720"/>
          <w:docGrid w:linePitch="245"/>
        </w:sectPr>
      </w:pPr>
    </w:p>
    <w:tbl>
      <w:tblPr>
        <w:tblStyle w:val="TableGrid"/>
        <w:tblW w:w="1435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696"/>
        <w:gridCol w:w="269"/>
        <w:gridCol w:w="730"/>
      </w:tblGrid>
      <w:tr w:rsidR="00AF1BA8" w:rsidRPr="00AF1BA8" w14:paraId="3842C1DA" w14:textId="77777777" w:rsidTr="008B02DA">
        <w:trPr>
          <w:trHeight w:val="270"/>
          <w:tblHeader/>
        </w:trPr>
        <w:tc>
          <w:tcPr>
            <w:tcW w:w="1980" w:type="dxa"/>
            <w:shd w:val="clear" w:color="auto" w:fill="FFFFFF" w:themeFill="background1"/>
            <w:vAlign w:val="bottom"/>
          </w:tcPr>
          <w:p w14:paraId="4790C1DB" w14:textId="77777777" w:rsidR="00AF1BA8" w:rsidRPr="00AF1BA8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07649207" w14:textId="08EBB9BD" w:rsidR="00AF1BA8" w:rsidRPr="00AF1BA8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1B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F0333B" w14:paraId="1F607E2A" w14:textId="77777777" w:rsidTr="008B02DA">
        <w:trPr>
          <w:trHeight w:val="657"/>
          <w:tblHeader/>
        </w:trPr>
        <w:tc>
          <w:tcPr>
            <w:tcW w:w="1980" w:type="dxa"/>
            <w:shd w:val="clear" w:color="auto" w:fill="FFFFFF" w:themeFill="background1"/>
            <w:vAlign w:val="bottom"/>
          </w:tcPr>
          <w:p w14:paraId="77B8DBB4" w14:textId="77777777" w:rsidR="00F0333B" w:rsidRPr="004B48AA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9D17018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F0333B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A7C1F9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F0333B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9E6E12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7935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B6C9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2C40642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D4E177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333B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77E5E82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4BEA641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7A0F3D5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5ACA2E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7D5A4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bottom"/>
          </w:tcPr>
          <w:p w14:paraId="46FE286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0333B" w:rsidRPr="00F0333B" w14:paraId="0A912552" w14:textId="77777777" w:rsidTr="008B02DA">
        <w:trPr>
          <w:trHeight w:val="144"/>
          <w:tblHeader/>
        </w:trPr>
        <w:tc>
          <w:tcPr>
            <w:tcW w:w="1980" w:type="dxa"/>
            <w:vAlign w:val="bottom"/>
          </w:tcPr>
          <w:p w14:paraId="53D4D21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</w:t>
            </w:r>
          </w:p>
          <w:p w14:paraId="268BDAF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F033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033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630" w:type="dxa"/>
            <w:vAlign w:val="bottom"/>
          </w:tcPr>
          <w:p w14:paraId="5E5B710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50BB75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864FD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04B2AC7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558F79F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C46FB0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4A1936E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bottom"/>
          </w:tcPr>
          <w:p w14:paraId="445B089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655A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37F214E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5D19E02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4B81A8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5DE338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86CED9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25E357E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DB00C8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05DDD8E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AD62C4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756D288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7B9D97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FD8195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052307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C19649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76576E8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1338709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bottom"/>
          </w:tcPr>
          <w:p w14:paraId="7743024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0BB3FF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F1BA8" w:rsidRPr="00F0333B" w14:paraId="359EA2E0" w14:textId="77777777" w:rsidTr="008B02DA">
        <w:trPr>
          <w:trHeight w:val="144"/>
          <w:tblHeader/>
        </w:trPr>
        <w:tc>
          <w:tcPr>
            <w:tcW w:w="1980" w:type="dxa"/>
            <w:vAlign w:val="bottom"/>
          </w:tcPr>
          <w:p w14:paraId="14BA952A" w14:textId="77777777" w:rsidR="00AF1BA8" w:rsidRPr="00F0333B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3F763A12" w14:textId="6C00BBE8" w:rsidR="00AF1BA8" w:rsidRPr="00AF1BA8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F0333B" w14:paraId="02DC3F2F" w14:textId="77777777" w:rsidTr="008B02DA">
        <w:trPr>
          <w:trHeight w:val="144"/>
        </w:trPr>
        <w:tc>
          <w:tcPr>
            <w:tcW w:w="1980" w:type="dxa"/>
          </w:tcPr>
          <w:p w14:paraId="4B40FF3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78B57E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57B886A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3461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74660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BD31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445D24E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1AD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39AC2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D8D5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74E9A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3550D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6BFEE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EF53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DB1AD7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57DB4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84567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4D52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1805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6A27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54776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60DD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FD533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E064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72F2919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1B68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64D46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3642F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BB3269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333B" w:rsidRPr="00F0333B" w14:paraId="1940BE13" w14:textId="77777777" w:rsidTr="008B02DA">
        <w:trPr>
          <w:trHeight w:val="144"/>
        </w:trPr>
        <w:tc>
          <w:tcPr>
            <w:tcW w:w="1980" w:type="dxa"/>
          </w:tcPr>
          <w:p w14:paraId="567096C2" w14:textId="5AE14184" w:rsidR="00F0333B" w:rsidRPr="00F0333B" w:rsidRDefault="00163AC4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38548285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1D20045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52E67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195,574</w:t>
            </w:r>
          </w:p>
        </w:tc>
        <w:tc>
          <w:tcPr>
            <w:tcW w:w="236" w:type="dxa"/>
          </w:tcPr>
          <w:p w14:paraId="375FC51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0199C69" w14:textId="77777777" w:rsidR="00F0333B" w:rsidRPr="00F0333B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236" w:type="dxa"/>
          </w:tcPr>
          <w:p w14:paraId="21924EC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E5BC4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270" w:type="dxa"/>
          </w:tcPr>
          <w:p w14:paraId="7C73E2C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CFCBF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10,346</w:t>
            </w:r>
          </w:p>
        </w:tc>
        <w:tc>
          <w:tcPr>
            <w:tcW w:w="236" w:type="dxa"/>
          </w:tcPr>
          <w:p w14:paraId="32D10E0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9135AE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12,360</w:t>
            </w:r>
          </w:p>
        </w:tc>
        <w:tc>
          <w:tcPr>
            <w:tcW w:w="270" w:type="dxa"/>
          </w:tcPr>
          <w:p w14:paraId="169383F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43AAD71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647,476</w:t>
            </w:r>
          </w:p>
        </w:tc>
        <w:tc>
          <w:tcPr>
            <w:tcW w:w="236" w:type="dxa"/>
          </w:tcPr>
          <w:p w14:paraId="4A1C948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BD085" w14:textId="0E9B5E91" w:rsidR="00F0333B" w:rsidRPr="00F0333B" w:rsidRDefault="00B5499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486,357</w:t>
            </w:r>
          </w:p>
        </w:tc>
        <w:tc>
          <w:tcPr>
            <w:tcW w:w="236" w:type="dxa"/>
          </w:tcPr>
          <w:p w14:paraId="39FB5C5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B12C0F5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30,167</w:t>
            </w:r>
          </w:p>
        </w:tc>
        <w:tc>
          <w:tcPr>
            <w:tcW w:w="270" w:type="dxa"/>
          </w:tcPr>
          <w:p w14:paraId="1981762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69EBFD0" w14:textId="1F301414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18,82</w:t>
            </w:r>
            <w:r w:rsidR="0055785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3315BE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9EFEAF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9D7D0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9D16BE7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5F2C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3DAF93E2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851,079</w:t>
            </w:r>
          </w:p>
        </w:tc>
        <w:tc>
          <w:tcPr>
            <w:tcW w:w="269" w:type="dxa"/>
          </w:tcPr>
          <w:p w14:paraId="13C92BF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7A8FEB9" w14:textId="79878C95" w:rsidR="00F0333B" w:rsidRPr="00F0333B" w:rsidRDefault="00B5499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713,750</w:t>
            </w:r>
          </w:p>
        </w:tc>
      </w:tr>
      <w:tr w:rsidR="00F0333B" w:rsidRPr="00F0333B" w14:paraId="5C72DE42" w14:textId="77777777" w:rsidTr="008B02DA">
        <w:trPr>
          <w:trHeight w:val="270"/>
        </w:trPr>
        <w:tc>
          <w:tcPr>
            <w:tcW w:w="1980" w:type="dxa"/>
          </w:tcPr>
          <w:p w14:paraId="63C8A19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EBEAA9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60FD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AEA78A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239EC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18FC2D1" w14:textId="77777777" w:rsidR="00F0333B" w:rsidRPr="00F0333B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236" w:type="dxa"/>
          </w:tcPr>
          <w:p w14:paraId="5331831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(262)</w:t>
            </w:r>
          </w:p>
        </w:tc>
        <w:tc>
          <w:tcPr>
            <w:tcW w:w="270" w:type="dxa"/>
          </w:tcPr>
          <w:p w14:paraId="5F13E46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92D8A8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(6,602)</w:t>
            </w:r>
          </w:p>
        </w:tc>
        <w:tc>
          <w:tcPr>
            <w:tcW w:w="236" w:type="dxa"/>
          </w:tcPr>
          <w:p w14:paraId="0328FBD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5359C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(8,181)</w:t>
            </w:r>
          </w:p>
        </w:tc>
        <w:tc>
          <w:tcPr>
            <w:tcW w:w="270" w:type="dxa"/>
          </w:tcPr>
          <w:p w14:paraId="56A7F0E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3D09A18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(10,182)</w:t>
            </w:r>
          </w:p>
        </w:tc>
        <w:tc>
          <w:tcPr>
            <w:tcW w:w="236" w:type="dxa"/>
          </w:tcPr>
          <w:p w14:paraId="74B4409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21ED1B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(16,895)</w:t>
            </w:r>
          </w:p>
        </w:tc>
        <w:tc>
          <w:tcPr>
            <w:tcW w:w="236" w:type="dxa"/>
          </w:tcPr>
          <w:p w14:paraId="335F88C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0F48CE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(5,933)</w:t>
            </w:r>
          </w:p>
        </w:tc>
        <w:tc>
          <w:tcPr>
            <w:tcW w:w="270" w:type="dxa"/>
          </w:tcPr>
          <w:p w14:paraId="2C68F31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1433EC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(3,759)</w:t>
            </w:r>
          </w:p>
        </w:tc>
        <w:tc>
          <w:tcPr>
            <w:tcW w:w="270" w:type="dxa"/>
          </w:tcPr>
          <w:p w14:paraId="1BCC4EA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342C1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549BE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AEE2385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D6FCC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FAC5069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(22,832)</w:t>
            </w:r>
          </w:p>
        </w:tc>
        <w:tc>
          <w:tcPr>
            <w:tcW w:w="269" w:type="dxa"/>
          </w:tcPr>
          <w:p w14:paraId="0095982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F9D52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(29,097)</w:t>
            </w:r>
          </w:p>
        </w:tc>
      </w:tr>
      <w:tr w:rsidR="00F0333B" w:rsidRPr="00F0333B" w14:paraId="05F10971" w14:textId="77777777" w:rsidTr="008B02DA">
        <w:trPr>
          <w:trHeight w:val="144"/>
        </w:trPr>
        <w:tc>
          <w:tcPr>
            <w:tcW w:w="1980" w:type="dxa"/>
          </w:tcPr>
          <w:p w14:paraId="3DC56BF1" w14:textId="60291AE6" w:rsidR="00F0333B" w:rsidRPr="00F0333B" w:rsidRDefault="00163AC4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AC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CE9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5464997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FB0C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195,574</w:t>
            </w:r>
          </w:p>
        </w:tc>
        <w:tc>
          <w:tcPr>
            <w:tcW w:w="236" w:type="dxa"/>
          </w:tcPr>
          <w:p w14:paraId="1C0CF67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77777777" w:rsidR="00F0333B" w:rsidRPr="00F0333B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</w:p>
        </w:tc>
        <w:tc>
          <w:tcPr>
            <w:tcW w:w="236" w:type="dxa"/>
          </w:tcPr>
          <w:p w14:paraId="2602B15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70" w:type="dxa"/>
          </w:tcPr>
          <w:p w14:paraId="075E5F9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3,744</w:t>
            </w:r>
          </w:p>
        </w:tc>
        <w:tc>
          <w:tcPr>
            <w:tcW w:w="236" w:type="dxa"/>
          </w:tcPr>
          <w:p w14:paraId="2975521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4,179</w:t>
            </w:r>
          </w:p>
        </w:tc>
        <w:tc>
          <w:tcPr>
            <w:tcW w:w="270" w:type="dxa"/>
          </w:tcPr>
          <w:p w14:paraId="09D3F2D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637,294</w:t>
            </w:r>
          </w:p>
        </w:tc>
        <w:tc>
          <w:tcPr>
            <w:tcW w:w="236" w:type="dxa"/>
          </w:tcPr>
          <w:p w14:paraId="3B22E23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23F9E39D" w:rsidR="00F0333B" w:rsidRPr="00F0333B" w:rsidRDefault="00B5499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469,462</w:t>
            </w:r>
          </w:p>
        </w:tc>
        <w:tc>
          <w:tcPr>
            <w:tcW w:w="236" w:type="dxa"/>
          </w:tcPr>
          <w:p w14:paraId="4E80262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24,234</w:t>
            </w:r>
          </w:p>
        </w:tc>
        <w:tc>
          <w:tcPr>
            <w:tcW w:w="270" w:type="dxa"/>
          </w:tcPr>
          <w:p w14:paraId="3F235FD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15,068</w:t>
            </w:r>
          </w:p>
        </w:tc>
        <w:tc>
          <w:tcPr>
            <w:tcW w:w="270" w:type="dxa"/>
          </w:tcPr>
          <w:p w14:paraId="68369C4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8CF2D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7C271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828,247</w:t>
            </w:r>
          </w:p>
        </w:tc>
        <w:tc>
          <w:tcPr>
            <w:tcW w:w="269" w:type="dxa"/>
          </w:tcPr>
          <w:p w14:paraId="2FCEFD9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75D16528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="00B54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54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653</w:t>
            </w:r>
          </w:p>
        </w:tc>
      </w:tr>
      <w:tr w:rsidR="00F0333B" w:rsidRPr="00F0333B" w14:paraId="2D0FE9E6" w14:textId="77777777" w:rsidTr="008B02DA">
        <w:trPr>
          <w:trHeight w:val="144"/>
        </w:trPr>
        <w:tc>
          <w:tcPr>
            <w:tcW w:w="1980" w:type="dxa"/>
          </w:tcPr>
          <w:p w14:paraId="0B03E0B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ED0637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55CD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646B6C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F165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668A87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5066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98B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869DA5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9C2A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5DD36F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37C3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F1086C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F101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4E99BC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ABF9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46505E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161E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243526E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2DCF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283B02C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A438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71CE619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E17A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5A5E4326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D42EEB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C70C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333B" w:rsidRPr="00F0333B" w14:paraId="4A1FADD4" w14:textId="77777777" w:rsidTr="008B02DA">
        <w:trPr>
          <w:trHeight w:val="144"/>
        </w:trPr>
        <w:tc>
          <w:tcPr>
            <w:tcW w:w="1980" w:type="dxa"/>
          </w:tcPr>
          <w:p w14:paraId="568CE15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75AD96B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B57E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E7EA9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B37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2834CBC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B3CB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ED4BF4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BB4C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122A8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F7465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2D07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398E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4DCC60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6EA8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7FA53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211F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A7E22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D117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DB5089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8097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30B889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4151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14B065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DDD4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67DE15A6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F177F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951A5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333B" w:rsidRPr="00F0333B" w14:paraId="125247E7" w14:textId="77777777" w:rsidTr="008B02DA">
        <w:trPr>
          <w:trHeight w:val="144"/>
        </w:trPr>
        <w:tc>
          <w:tcPr>
            <w:tcW w:w="1980" w:type="dxa"/>
          </w:tcPr>
          <w:p w14:paraId="3C5C896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450F7FF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7EAD213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E0FA5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195,574</w:t>
            </w:r>
          </w:p>
        </w:tc>
        <w:tc>
          <w:tcPr>
            <w:tcW w:w="236" w:type="dxa"/>
          </w:tcPr>
          <w:p w14:paraId="1BF021F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654A69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  <w:tc>
          <w:tcPr>
            <w:tcW w:w="236" w:type="dxa"/>
          </w:tcPr>
          <w:p w14:paraId="5888248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9EF47C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270" w:type="dxa"/>
          </w:tcPr>
          <w:p w14:paraId="6BA1A89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CD4FBF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79105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D752EDA" w14:textId="127F01AF" w:rsidR="00F0333B" w:rsidRPr="00F0333B" w:rsidRDefault="00F551E2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93391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201DD4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3CAC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7458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2409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AC52C82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496C0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0C29C5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F588C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8E2BB1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EEB8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20DBBA2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16A2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57C2A765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162,975</w:t>
            </w:r>
          </w:p>
        </w:tc>
        <w:tc>
          <w:tcPr>
            <w:tcW w:w="269" w:type="dxa"/>
          </w:tcPr>
          <w:p w14:paraId="619CBB3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4C7DC10" w14:textId="2D7055D1" w:rsidR="00F0333B" w:rsidRPr="00F0333B" w:rsidRDefault="00F551E2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195,944</w:t>
            </w:r>
          </w:p>
        </w:tc>
      </w:tr>
      <w:tr w:rsidR="00F551E2" w:rsidRPr="00F0333B" w14:paraId="2A55E507" w14:textId="77777777" w:rsidTr="008B02DA">
        <w:trPr>
          <w:trHeight w:val="144"/>
        </w:trPr>
        <w:tc>
          <w:tcPr>
            <w:tcW w:w="1980" w:type="dxa"/>
          </w:tcPr>
          <w:p w14:paraId="799D2695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DE0EC7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9AA75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83D0CE4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45E1F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33B9631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DA1DA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6F6CC1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C247E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3,744</w:t>
            </w:r>
          </w:p>
        </w:tc>
        <w:tc>
          <w:tcPr>
            <w:tcW w:w="236" w:type="dxa"/>
          </w:tcPr>
          <w:p w14:paraId="7300E3B1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42BE920" w14:textId="4998F217" w:rsidR="00F551E2" w:rsidRPr="00F0333B" w:rsidRDefault="00F551E2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4,179</w:t>
            </w:r>
          </w:p>
        </w:tc>
        <w:tc>
          <w:tcPr>
            <w:tcW w:w="270" w:type="dxa"/>
          </w:tcPr>
          <w:p w14:paraId="239B32CA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F831C6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637,294</w:t>
            </w:r>
          </w:p>
        </w:tc>
        <w:tc>
          <w:tcPr>
            <w:tcW w:w="236" w:type="dxa"/>
          </w:tcPr>
          <w:p w14:paraId="339A29DC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C44A7DA" w14:textId="7D22ABC2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469,462</w:t>
            </w:r>
          </w:p>
        </w:tc>
        <w:tc>
          <w:tcPr>
            <w:tcW w:w="236" w:type="dxa"/>
          </w:tcPr>
          <w:p w14:paraId="30E82240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476B2BD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24,234</w:t>
            </w:r>
          </w:p>
        </w:tc>
        <w:tc>
          <w:tcPr>
            <w:tcW w:w="270" w:type="dxa"/>
          </w:tcPr>
          <w:p w14:paraId="68B3CD0E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4CE8E77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15,068</w:t>
            </w:r>
          </w:p>
        </w:tc>
        <w:tc>
          <w:tcPr>
            <w:tcW w:w="270" w:type="dxa"/>
          </w:tcPr>
          <w:p w14:paraId="133C5927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34F28E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9ECB4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60A9B4C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BF691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CEECDE0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665,272</w:t>
            </w:r>
          </w:p>
        </w:tc>
        <w:tc>
          <w:tcPr>
            <w:tcW w:w="269" w:type="dxa"/>
          </w:tcPr>
          <w:p w14:paraId="605CE2DD" w14:textId="77777777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7825FA" w14:textId="0B8C3AEB" w:rsidR="00F551E2" w:rsidRPr="00F0333B" w:rsidRDefault="00F551E2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488,709</w:t>
            </w:r>
          </w:p>
        </w:tc>
      </w:tr>
      <w:tr w:rsidR="00F0333B" w:rsidRPr="00F0333B" w14:paraId="68064B45" w14:textId="77777777" w:rsidTr="008B02DA">
        <w:trPr>
          <w:trHeight w:val="144"/>
        </w:trPr>
        <w:tc>
          <w:tcPr>
            <w:tcW w:w="1980" w:type="dxa"/>
          </w:tcPr>
          <w:p w14:paraId="3C40050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D9BF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4824EB9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7ED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195,574</w:t>
            </w:r>
          </w:p>
        </w:tc>
        <w:tc>
          <w:tcPr>
            <w:tcW w:w="236" w:type="dxa"/>
          </w:tcPr>
          <w:p w14:paraId="0F61B64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</w:p>
        </w:tc>
        <w:tc>
          <w:tcPr>
            <w:tcW w:w="236" w:type="dxa"/>
          </w:tcPr>
          <w:p w14:paraId="14230AF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70" w:type="dxa"/>
          </w:tcPr>
          <w:p w14:paraId="143E3C9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3,744</w:t>
            </w:r>
          </w:p>
        </w:tc>
        <w:tc>
          <w:tcPr>
            <w:tcW w:w="236" w:type="dxa"/>
          </w:tcPr>
          <w:p w14:paraId="552AB98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4,179</w:t>
            </w:r>
          </w:p>
        </w:tc>
        <w:tc>
          <w:tcPr>
            <w:tcW w:w="270" w:type="dxa"/>
          </w:tcPr>
          <w:p w14:paraId="4EFAB86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77777777" w:rsidR="00F0333B" w:rsidRPr="00F0333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637,294</w:t>
            </w:r>
          </w:p>
        </w:tc>
        <w:tc>
          <w:tcPr>
            <w:tcW w:w="236" w:type="dxa"/>
          </w:tcPr>
          <w:p w14:paraId="0060775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26842719" w:rsidR="00F0333B" w:rsidRPr="00F0333B" w:rsidRDefault="00163AC4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469,462</w:t>
            </w:r>
          </w:p>
        </w:tc>
        <w:tc>
          <w:tcPr>
            <w:tcW w:w="236" w:type="dxa"/>
          </w:tcPr>
          <w:p w14:paraId="133B01D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24,234</w:t>
            </w:r>
          </w:p>
        </w:tc>
        <w:tc>
          <w:tcPr>
            <w:tcW w:w="270" w:type="dxa"/>
          </w:tcPr>
          <w:p w14:paraId="257F404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15,068</w:t>
            </w:r>
          </w:p>
        </w:tc>
        <w:tc>
          <w:tcPr>
            <w:tcW w:w="270" w:type="dxa"/>
          </w:tcPr>
          <w:p w14:paraId="3362059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C2F37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65336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3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828,247</w:t>
            </w:r>
          </w:p>
        </w:tc>
        <w:tc>
          <w:tcPr>
            <w:tcW w:w="269" w:type="dxa"/>
          </w:tcPr>
          <w:p w14:paraId="781EB74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36DCA32E" w:rsidR="00F0333B" w:rsidRPr="00F0333B" w:rsidRDefault="00163AC4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684,653</w:t>
            </w:r>
          </w:p>
        </w:tc>
      </w:tr>
      <w:tr w:rsidR="00F0333B" w:rsidRPr="00F0333B" w14:paraId="12784B8F" w14:textId="77777777" w:rsidTr="008B02DA">
        <w:trPr>
          <w:trHeight w:val="144"/>
        </w:trPr>
        <w:tc>
          <w:tcPr>
            <w:tcW w:w="1980" w:type="dxa"/>
          </w:tcPr>
          <w:p w14:paraId="548288B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C35E2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FF9BD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40A5E3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CE7A3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83470D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D8E90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327088F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4046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6A1A5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07E0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6F9BE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C99B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9623FE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93CE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63E2638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045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ADF5BD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F46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38F8426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861D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6DD7E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FD916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737EEB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73415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559EFE06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840E6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829B10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333B" w:rsidRPr="00F0333B" w14:paraId="322FE8B5" w14:textId="77777777" w:rsidTr="008B02DA">
        <w:trPr>
          <w:trHeight w:val="144"/>
        </w:trPr>
        <w:tc>
          <w:tcPr>
            <w:tcW w:w="1980" w:type="dxa"/>
          </w:tcPr>
          <w:p w14:paraId="2BF75869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7B4CF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B07751B" w14:textId="5C515A8F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0BC1" w:rsidRPr="007B4CF4">
              <w:rPr>
                <w:rFonts w:asciiTheme="majorBidi" w:hAnsiTheme="majorBidi" w:cstheme="majorBidi"/>
                <w:sz w:val="24"/>
                <w:szCs w:val="24"/>
              </w:rPr>
              <w:t>4,902</w:t>
            </w:r>
            <w:r w:rsidRPr="007B4C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8247927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A48C009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(21,181)</w:t>
            </w:r>
          </w:p>
        </w:tc>
        <w:tc>
          <w:tcPr>
            <w:tcW w:w="236" w:type="dxa"/>
            <w:vAlign w:val="bottom"/>
          </w:tcPr>
          <w:p w14:paraId="43FBDE47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08B2ECC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(214)</w:t>
            </w:r>
          </w:p>
        </w:tc>
        <w:tc>
          <w:tcPr>
            <w:tcW w:w="236" w:type="dxa"/>
            <w:vAlign w:val="bottom"/>
          </w:tcPr>
          <w:p w14:paraId="668F1C40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B3BC2C8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(395)</w:t>
            </w:r>
          </w:p>
        </w:tc>
        <w:tc>
          <w:tcPr>
            <w:tcW w:w="270" w:type="dxa"/>
            <w:vAlign w:val="bottom"/>
          </w:tcPr>
          <w:p w14:paraId="5EAC2BFA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E1FEDF0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236" w:type="dxa"/>
          </w:tcPr>
          <w:p w14:paraId="79F7DB0A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349AFA15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78BD63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270" w:type="dxa"/>
          </w:tcPr>
          <w:p w14:paraId="0B065CEE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E27C166" w14:textId="77777777" w:rsidR="00F0333B" w:rsidRPr="007B4CF4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29,388</w:t>
            </w:r>
          </w:p>
        </w:tc>
        <w:tc>
          <w:tcPr>
            <w:tcW w:w="236" w:type="dxa"/>
          </w:tcPr>
          <w:p w14:paraId="26331C9B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1DD22C7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BF62C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28,049</w:t>
            </w:r>
          </w:p>
        </w:tc>
        <w:tc>
          <w:tcPr>
            <w:tcW w:w="236" w:type="dxa"/>
          </w:tcPr>
          <w:p w14:paraId="736FD391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145CEF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(2,300)</w:t>
            </w:r>
          </w:p>
        </w:tc>
        <w:tc>
          <w:tcPr>
            <w:tcW w:w="270" w:type="dxa"/>
          </w:tcPr>
          <w:p w14:paraId="3C3E0F05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3D3169F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7A981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(5,880)</w:t>
            </w:r>
          </w:p>
        </w:tc>
        <w:tc>
          <w:tcPr>
            <w:tcW w:w="270" w:type="dxa"/>
          </w:tcPr>
          <w:p w14:paraId="5ACE883D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04D65DA" w14:textId="05FDD8B3" w:rsidR="00F0333B" w:rsidRPr="007B4CF4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0BC1" w:rsidRPr="007B4CF4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Pr="007B4C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4491FED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45ACF18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C79946" w14:textId="77777777" w:rsidR="00F0333B" w:rsidRPr="007B4CF4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/>
                <w:sz w:val="24"/>
                <w:szCs w:val="24"/>
              </w:rPr>
              <w:t>(191</w:t>
            </w:r>
            <w:r w:rsidRPr="007B4CF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8BDAB80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0F6903FA" w14:textId="77777777" w:rsidR="00F0333B" w:rsidRPr="007B4CF4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CA4352" w14:textId="6B744033" w:rsidR="00F0333B" w:rsidRPr="007B4CF4" w:rsidRDefault="003D2A7D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  <w:r w:rsidR="00F0333B" w:rsidRPr="007B4CF4">
              <w:rPr>
                <w:rFonts w:asciiTheme="majorBidi" w:hAnsiTheme="majorBidi" w:cstheme="majorBidi"/>
                <w:sz w:val="24"/>
                <w:szCs w:val="24"/>
              </w:rPr>
              <w:t>,928</w:t>
            </w:r>
          </w:p>
        </w:tc>
        <w:tc>
          <w:tcPr>
            <w:tcW w:w="269" w:type="dxa"/>
            <w:vAlign w:val="bottom"/>
          </w:tcPr>
          <w:p w14:paraId="4C856ECA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5F81898" w14:textId="77777777" w:rsidR="00F0333B" w:rsidRPr="007B4CF4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45790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4CF4">
              <w:rPr>
                <w:rFonts w:asciiTheme="majorBidi" w:hAnsiTheme="majorBidi"/>
                <w:sz w:val="24"/>
                <w:szCs w:val="24"/>
              </w:rPr>
              <w:t>1,073</w:t>
            </w:r>
          </w:p>
        </w:tc>
      </w:tr>
      <w:tr w:rsidR="00F0333B" w:rsidRPr="00F0333B" w14:paraId="2E4E8E7B" w14:textId="77777777" w:rsidTr="008B02DA">
        <w:trPr>
          <w:trHeight w:val="144"/>
        </w:trPr>
        <w:tc>
          <w:tcPr>
            <w:tcW w:w="1980" w:type="dxa"/>
          </w:tcPr>
          <w:p w14:paraId="178E31C4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7E79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D9A2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7B07AE7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F2A1ADD" w14:textId="0C579B9C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E2D09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BE676C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28709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530DD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75D2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CC9B45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D8F92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297DED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B52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BC38C83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F25F8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8475AB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F44E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9208A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21D8F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D74BF1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EA2B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2FB34764" w14:textId="77777777" w:rsidR="00F0333B" w:rsidRPr="00F0333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BC6A405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E8EFB61" w14:textId="77777777" w:rsidR="00F0333B" w:rsidRPr="00F0333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44588B9" w14:textId="54B479AA" w:rsidR="00B829E6" w:rsidRPr="007A20CB" w:rsidRDefault="00B829E6" w:rsidP="00FC6D60">
      <w:pPr>
        <w:pStyle w:val="BodyText2"/>
        <w:ind w:left="540"/>
        <w:rPr>
          <w:b/>
          <w:bCs/>
          <w:cs/>
        </w:rPr>
        <w:sectPr w:rsidR="00B829E6" w:rsidRPr="007A20CB" w:rsidSect="00821023">
          <w:headerReference w:type="default" r:id="rId12"/>
          <w:pgSz w:w="16834" w:h="11909" w:orient="landscape" w:code="9"/>
          <w:pgMar w:top="1152" w:right="806" w:bottom="1109" w:left="576" w:header="720" w:footer="360" w:gutter="0"/>
          <w:cols w:space="720"/>
          <w:docGrid w:linePitch="245"/>
        </w:sect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7"/>
        <w:gridCol w:w="930"/>
        <w:gridCol w:w="270"/>
        <w:gridCol w:w="903"/>
        <w:gridCol w:w="236"/>
        <w:gridCol w:w="934"/>
        <w:gridCol w:w="236"/>
        <w:gridCol w:w="934"/>
        <w:gridCol w:w="269"/>
        <w:gridCol w:w="991"/>
      </w:tblGrid>
      <w:tr w:rsidR="000D6881" w:rsidRPr="00FC6D60" w14:paraId="4622A5CB" w14:textId="77777777" w:rsidTr="003107AE">
        <w:trPr>
          <w:trHeight w:val="463"/>
          <w:tblHeader/>
        </w:trPr>
        <w:tc>
          <w:tcPr>
            <w:tcW w:w="2340" w:type="dxa"/>
            <w:shd w:val="clear" w:color="auto" w:fill="FFFFFF" w:themeFill="background1"/>
            <w:vAlign w:val="bottom"/>
          </w:tcPr>
          <w:p w14:paraId="447DB58C" w14:textId="77777777" w:rsidR="000D6881" w:rsidRPr="00FC6D6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7C1F00A" w14:textId="3C5A9D5A" w:rsidR="000D6881" w:rsidRPr="000D6881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68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60" w:rsidRPr="00FC6D60" w14:paraId="72392B19" w14:textId="77777777" w:rsidTr="00FC6D60">
        <w:trPr>
          <w:trHeight w:val="657"/>
          <w:tblHeader/>
        </w:trPr>
        <w:tc>
          <w:tcPr>
            <w:tcW w:w="2340" w:type="dxa"/>
            <w:shd w:val="clear" w:color="auto" w:fill="FFFFFF" w:themeFill="background1"/>
            <w:vAlign w:val="bottom"/>
          </w:tcPr>
          <w:p w14:paraId="302AE8F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7937CC1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FC6D6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FC6D60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6C9DFE2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042AF50F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C6D60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FC6D60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7F07F56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F5F1A2E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E7C50E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6881" w:rsidRPr="00FC6D60" w14:paraId="31EC4B02" w14:textId="77777777" w:rsidTr="003107AE">
        <w:trPr>
          <w:trHeight w:val="445"/>
          <w:tblHeader/>
        </w:trPr>
        <w:tc>
          <w:tcPr>
            <w:tcW w:w="2340" w:type="dxa"/>
            <w:shd w:val="clear" w:color="auto" w:fill="FFFFFF" w:themeFill="background1"/>
            <w:vAlign w:val="bottom"/>
          </w:tcPr>
          <w:p w14:paraId="70261DE8" w14:textId="77777777" w:rsidR="000D6881" w:rsidRPr="00FC6D6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4F0B8BF" w14:textId="748A259A" w:rsidR="000D6881" w:rsidRPr="000D6881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688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D60" w:rsidRPr="00FC6D60" w14:paraId="74A100C2" w14:textId="77777777" w:rsidTr="00FC6D60">
        <w:trPr>
          <w:trHeight w:val="144"/>
          <w:tblHeader/>
        </w:trPr>
        <w:tc>
          <w:tcPr>
            <w:tcW w:w="2340" w:type="dxa"/>
            <w:shd w:val="clear" w:color="auto" w:fill="FFFFFF" w:themeFill="background1"/>
            <w:vAlign w:val="bottom"/>
          </w:tcPr>
          <w:p w14:paraId="16375539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3CD17FD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C6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C6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C6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E1E2C29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691064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4AA7C0E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 w:themeFill="background1"/>
          </w:tcPr>
          <w:p w14:paraId="0B65E9A6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3" w:type="dxa"/>
            <w:shd w:val="clear" w:color="auto" w:fill="FFFFFF" w:themeFill="background1"/>
            <w:vAlign w:val="bottom"/>
          </w:tcPr>
          <w:p w14:paraId="5FC1407F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3D43503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F0264A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9DBDC6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2A2C8F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A055186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91563C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C6D60" w:rsidRPr="00FC6D60" w14:paraId="2EAB21C0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5FA7194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</w:t>
            </w:r>
          </w:p>
          <w:p w14:paraId="28816394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C6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D5F3BE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8F484B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794E96D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6CBDF39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FFFFFF" w:themeFill="background1"/>
          </w:tcPr>
          <w:p w14:paraId="363F8BBD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EE09911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95CFEF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FAEF346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5B78338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2C31DD6D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0086F86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FC6D60" w14:paraId="0604DA10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763A93D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045CDA9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162,497</w:t>
            </w:r>
          </w:p>
        </w:tc>
        <w:tc>
          <w:tcPr>
            <w:tcW w:w="237" w:type="dxa"/>
            <w:shd w:val="clear" w:color="auto" w:fill="FFFFFF" w:themeFill="background1"/>
          </w:tcPr>
          <w:p w14:paraId="50EF954D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123F7AB3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195,574</w:t>
            </w:r>
          </w:p>
        </w:tc>
        <w:tc>
          <w:tcPr>
            <w:tcW w:w="270" w:type="dxa"/>
            <w:shd w:val="clear" w:color="auto" w:fill="FFFFFF" w:themeFill="background1"/>
          </w:tcPr>
          <w:p w14:paraId="2852E2B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FFFFFF" w:themeFill="background1"/>
          </w:tcPr>
          <w:p w14:paraId="0ECF8CF3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4B5F084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17CDD9B3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69,753</w:t>
            </w:r>
          </w:p>
        </w:tc>
        <w:tc>
          <w:tcPr>
            <w:tcW w:w="236" w:type="dxa"/>
            <w:shd w:val="clear" w:color="auto" w:fill="FFFFFF" w:themeFill="background1"/>
          </w:tcPr>
          <w:p w14:paraId="4F25613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80EABB4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196,805</w:t>
            </w:r>
          </w:p>
        </w:tc>
        <w:tc>
          <w:tcPr>
            <w:tcW w:w="269" w:type="dxa"/>
            <w:shd w:val="clear" w:color="auto" w:fill="FFFFFF" w:themeFill="background1"/>
          </w:tcPr>
          <w:p w14:paraId="15DE11D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035F9C89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265,327</w:t>
            </w:r>
          </w:p>
        </w:tc>
      </w:tr>
      <w:tr w:rsidR="00FC6D60" w:rsidRPr="00FC6D60" w14:paraId="4F0BFE0C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032E4453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FFD396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162,497</w:t>
            </w:r>
          </w:p>
        </w:tc>
        <w:tc>
          <w:tcPr>
            <w:tcW w:w="237" w:type="dxa"/>
            <w:shd w:val="clear" w:color="auto" w:fill="FFFFFF" w:themeFill="background1"/>
          </w:tcPr>
          <w:p w14:paraId="1164D426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2B7830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195,574</w:t>
            </w:r>
          </w:p>
        </w:tc>
        <w:tc>
          <w:tcPr>
            <w:tcW w:w="270" w:type="dxa"/>
            <w:shd w:val="clear" w:color="auto" w:fill="FFFFFF" w:themeFill="background1"/>
          </w:tcPr>
          <w:p w14:paraId="72AEC717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18AEA6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6BF0E25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328A4EA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69,753</w:t>
            </w:r>
          </w:p>
        </w:tc>
        <w:tc>
          <w:tcPr>
            <w:tcW w:w="236" w:type="dxa"/>
            <w:shd w:val="clear" w:color="auto" w:fill="FFFFFF" w:themeFill="background1"/>
          </w:tcPr>
          <w:p w14:paraId="194B4F3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929EEC1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196,805</w:t>
            </w:r>
          </w:p>
        </w:tc>
        <w:tc>
          <w:tcPr>
            <w:tcW w:w="269" w:type="dxa"/>
            <w:shd w:val="clear" w:color="auto" w:fill="FFFFFF" w:themeFill="background1"/>
          </w:tcPr>
          <w:p w14:paraId="58B947C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03FCF4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265,327</w:t>
            </w:r>
          </w:p>
        </w:tc>
      </w:tr>
      <w:tr w:rsidR="00FC6D60" w:rsidRPr="00FC6D60" w14:paraId="44006A42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1A1DF14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9BEA969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7275C87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B98FE63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763DE6E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58D9D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4AA93B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EF2395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8F62C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0CC41F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70C190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629933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FC6D60" w14:paraId="7C58E2C6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5EF94D4D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D176F52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716694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1D2272F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635EDC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FFFFFF" w:themeFill="background1"/>
          </w:tcPr>
          <w:p w14:paraId="2DEE90A7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302F76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997EB6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69ED27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5FD5B4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43A46FA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65CACA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FC6D60" w14:paraId="1B01DDEB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7900D12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F64652A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162,497</w:t>
            </w:r>
          </w:p>
        </w:tc>
        <w:tc>
          <w:tcPr>
            <w:tcW w:w="237" w:type="dxa"/>
            <w:shd w:val="clear" w:color="auto" w:fill="FFFFFF" w:themeFill="background1"/>
          </w:tcPr>
          <w:p w14:paraId="3989C55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5636BB8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195,574</w:t>
            </w:r>
          </w:p>
        </w:tc>
        <w:tc>
          <w:tcPr>
            <w:tcW w:w="270" w:type="dxa"/>
            <w:shd w:val="clear" w:color="auto" w:fill="FFFFFF" w:themeFill="background1"/>
          </w:tcPr>
          <w:p w14:paraId="0228740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FFFFFF" w:themeFill="background1"/>
          </w:tcPr>
          <w:p w14:paraId="64F6C4BE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9E69553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DFB7C0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3D0E697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02AF97C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162,497</w:t>
            </w:r>
          </w:p>
        </w:tc>
        <w:tc>
          <w:tcPr>
            <w:tcW w:w="269" w:type="dxa"/>
            <w:shd w:val="clear" w:color="auto" w:fill="FFFFFF" w:themeFill="background1"/>
          </w:tcPr>
          <w:p w14:paraId="4BB1E097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0201D2D5" w14:textId="77777777" w:rsidR="00FC6D60" w:rsidRPr="00FC6D6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195,574</w:t>
            </w:r>
          </w:p>
        </w:tc>
      </w:tr>
      <w:tr w:rsidR="00FC6D60" w:rsidRPr="00FC6D60" w14:paraId="0EC77704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31AB3E1E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7AC2CB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D8F9A9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29AF0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F2D61A9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86571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2C2859BF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07C8FC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69,753</w:t>
            </w:r>
          </w:p>
        </w:tc>
        <w:tc>
          <w:tcPr>
            <w:tcW w:w="236" w:type="dxa"/>
            <w:shd w:val="clear" w:color="auto" w:fill="FFFFFF" w:themeFill="background1"/>
          </w:tcPr>
          <w:p w14:paraId="7CB621C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3B5610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34,308</w:t>
            </w:r>
          </w:p>
        </w:tc>
        <w:tc>
          <w:tcPr>
            <w:tcW w:w="269" w:type="dxa"/>
            <w:shd w:val="clear" w:color="auto" w:fill="FFFFFF" w:themeFill="background1"/>
          </w:tcPr>
          <w:p w14:paraId="6961A49D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4FE2A" w14:textId="77777777" w:rsidR="00FC6D60" w:rsidRPr="00FC6D6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69,753</w:t>
            </w:r>
          </w:p>
        </w:tc>
      </w:tr>
      <w:tr w:rsidR="00FC6D60" w:rsidRPr="00FC6D60" w14:paraId="6C3E8924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152D7B3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CDBDD1F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162,497</w:t>
            </w:r>
          </w:p>
        </w:tc>
        <w:tc>
          <w:tcPr>
            <w:tcW w:w="237" w:type="dxa"/>
            <w:shd w:val="clear" w:color="auto" w:fill="FFFFFF" w:themeFill="background1"/>
          </w:tcPr>
          <w:p w14:paraId="69BEAB53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2BF90C7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195,574</w:t>
            </w:r>
          </w:p>
        </w:tc>
        <w:tc>
          <w:tcPr>
            <w:tcW w:w="270" w:type="dxa"/>
            <w:shd w:val="clear" w:color="auto" w:fill="FFFFFF" w:themeFill="background1"/>
          </w:tcPr>
          <w:p w14:paraId="1A220547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1263F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4695143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35F100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69,753</w:t>
            </w:r>
          </w:p>
        </w:tc>
        <w:tc>
          <w:tcPr>
            <w:tcW w:w="236" w:type="dxa"/>
            <w:shd w:val="clear" w:color="auto" w:fill="FFFFFF" w:themeFill="background1"/>
          </w:tcPr>
          <w:p w14:paraId="106B777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D33B12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196,805</w:t>
            </w:r>
          </w:p>
        </w:tc>
        <w:tc>
          <w:tcPr>
            <w:tcW w:w="269" w:type="dxa"/>
            <w:shd w:val="clear" w:color="auto" w:fill="FFFFFF" w:themeFill="background1"/>
          </w:tcPr>
          <w:p w14:paraId="138DDA6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00C2D0" w14:textId="77777777" w:rsidR="00FC6D60" w:rsidRPr="00FC6D6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265,327</w:t>
            </w:r>
          </w:p>
        </w:tc>
      </w:tr>
      <w:tr w:rsidR="00FC6D60" w:rsidRPr="00FC6D60" w14:paraId="22A2D4BB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36201347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906589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993EAF9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AAA20C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B7853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A7DBD6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D739EF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FD65DC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DD8F1A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6BBD41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2EC414DA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3360C643" w14:textId="77777777" w:rsidR="00FC6D60" w:rsidRPr="00FC6D6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FC6D60" w14:paraId="3CC26880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</w:tcPr>
          <w:p w14:paraId="5BC7BBFC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</w:t>
            </w:r>
            <w:r w:rsidRPr="00FC6D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839947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9BED6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7EF02CC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(22,132)</w:t>
            </w:r>
          </w:p>
        </w:tc>
        <w:tc>
          <w:tcPr>
            <w:tcW w:w="270" w:type="dxa"/>
            <w:shd w:val="clear" w:color="auto" w:fill="FFFFFF" w:themeFill="background1"/>
          </w:tcPr>
          <w:p w14:paraId="274B3469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FFFFFF" w:themeFill="background1"/>
            <w:vAlign w:val="bottom"/>
          </w:tcPr>
          <w:p w14:paraId="0B2673FE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236" w:type="dxa"/>
            <w:shd w:val="clear" w:color="auto" w:fill="FFFFFF" w:themeFill="background1"/>
          </w:tcPr>
          <w:p w14:paraId="5D3C9490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781C487A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156D4C" w14:textId="456ECC12" w:rsidR="00FC6D60" w:rsidRPr="00FC6D60" w:rsidRDefault="003D2A7D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D2A7D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FC6D60" w:rsidRPr="00FC6D60">
              <w:rPr>
                <w:rFonts w:asciiTheme="majorBidi" w:hAnsiTheme="majorBidi" w:cstheme="majorBidi"/>
                <w:sz w:val="30"/>
                <w:szCs w:val="30"/>
              </w:rPr>
              <w:t>,428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0EFBEB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36E30ADD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3F24855F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771D5E95" w14:textId="77777777" w:rsidR="00FC6D60" w:rsidRPr="00FC6D6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C6D60">
              <w:rPr>
                <w:rFonts w:asciiTheme="majorBidi" w:hAnsiTheme="majorBidi" w:cstheme="majorBidi"/>
                <w:sz w:val="30"/>
                <w:szCs w:val="30"/>
              </w:rPr>
              <w:t>(13,704)</w:t>
            </w:r>
          </w:p>
        </w:tc>
      </w:tr>
      <w:tr w:rsidR="00FC6D60" w:rsidRPr="00FC6D60" w14:paraId="63FFF7CC" w14:textId="77777777" w:rsidTr="00FC6D60">
        <w:trPr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92FBF69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CEC882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22EEE0E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1367779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92455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FFFFFF" w:themeFill="background1"/>
            <w:vAlign w:val="bottom"/>
          </w:tcPr>
          <w:p w14:paraId="437AA8B1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3A66DD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2D074EC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22254D5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A1D33B6" w14:textId="77777777" w:rsidR="00FC6D60" w:rsidRPr="00FC6D6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4D55C022" w14:textId="77777777" w:rsidR="00FC6D60" w:rsidRPr="00FC6D6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DB8C239" w14:textId="77777777" w:rsidR="00FC6D60" w:rsidRPr="00FC6D6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B30F4C4" w14:textId="16FE9E91" w:rsidR="00FC6D60" w:rsidRDefault="00FC6D60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4115D460" w14:textId="7D814D73" w:rsidR="002D1927" w:rsidRDefault="002D1927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6485282A" w14:textId="6362C8F8" w:rsidR="002D1927" w:rsidRDefault="002D1927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5FC4B9A5" w14:textId="1912C9D5" w:rsidR="002D1927" w:rsidRDefault="002D1927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00D5B086" w14:textId="20E1A460" w:rsidR="002D1927" w:rsidRDefault="002D1927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0B6BCA5A" w14:textId="48158948" w:rsidR="002D1927" w:rsidRDefault="002D1927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7D405ECD" w14:textId="2981E1E6" w:rsidR="004F4C74" w:rsidRDefault="004F4C74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76C3FF1B" w14:textId="77777777" w:rsidR="004F4C74" w:rsidRDefault="004F4C74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16739B01" w14:textId="77777777" w:rsidR="002D1927" w:rsidRDefault="002D1927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758C79EC" w14:textId="77777777" w:rsidR="002D1927" w:rsidRPr="00FC6D60" w:rsidRDefault="002D1927" w:rsidP="00FC6D60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3C0AC363" w14:textId="77777777" w:rsidR="004F4C74" w:rsidRPr="004F4C74" w:rsidRDefault="004F4C74" w:rsidP="004F4C74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p w14:paraId="287BDD8B" w14:textId="7E7A7C98" w:rsidR="007533AA" w:rsidRPr="007A20CB" w:rsidRDefault="007533A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</w:rPr>
      </w:pPr>
      <w:r w:rsidRPr="007A20CB">
        <w:rPr>
          <w:rFonts w:asciiTheme="majorHAnsi" w:hAnsiTheme="majorHAnsi"/>
          <w:b/>
          <w:bCs/>
          <w:cs/>
        </w:rPr>
        <w:lastRenderedPageBreak/>
        <w:t>ใบสำคัญแสดงสิทธิที่จะซื้อหุ้นสามัญ</w:t>
      </w:r>
    </w:p>
    <w:p w14:paraId="52AA5B59" w14:textId="77777777" w:rsidR="007533AA" w:rsidRPr="007A20CB" w:rsidRDefault="007533AA" w:rsidP="007533AA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p w14:paraId="742BF64E" w14:textId="3DBBCD13" w:rsidR="007533AA" w:rsidRDefault="00120E05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B4CF4">
        <w:rPr>
          <w:rFonts w:asciiTheme="minorBidi" w:hAnsiTheme="minorBidi" w:cstheme="minorBidi" w:hint="cs"/>
          <w:sz w:val="30"/>
          <w:szCs w:val="30"/>
          <w:cs/>
        </w:rPr>
        <w:t>เมื่อ</w:t>
      </w:r>
      <w:r w:rsidR="007533AA" w:rsidRPr="007B4CF4">
        <w:rPr>
          <w:rFonts w:asciiTheme="minorBidi" w:hAnsiTheme="minorBidi" w:cstheme="minorBidi"/>
          <w:sz w:val="30"/>
          <w:szCs w:val="30"/>
          <w:cs/>
        </w:rPr>
        <w:t xml:space="preserve">วันที่ </w:t>
      </w:r>
      <w:r w:rsidR="00373E45" w:rsidRPr="007B4CF4">
        <w:rPr>
          <w:rFonts w:asciiTheme="minorBidi" w:hAnsiTheme="minorBidi" w:cstheme="minorBidi"/>
          <w:sz w:val="30"/>
          <w:szCs w:val="30"/>
        </w:rPr>
        <w:t>11</w:t>
      </w:r>
      <w:r w:rsidR="007533AA" w:rsidRPr="007B4CF4">
        <w:rPr>
          <w:rFonts w:asciiTheme="minorBidi" w:hAnsiTheme="minorBidi" w:cstheme="minorBidi"/>
          <w:sz w:val="30"/>
          <w:szCs w:val="30"/>
        </w:rPr>
        <w:t xml:space="preserve"> </w:t>
      </w:r>
      <w:r w:rsidR="007533AA" w:rsidRPr="007B4CF4">
        <w:rPr>
          <w:rFonts w:asciiTheme="minorBidi" w:hAnsiTheme="minorBidi" w:cstheme="minorBidi" w:hint="cs"/>
          <w:sz w:val="30"/>
          <w:szCs w:val="30"/>
          <w:cs/>
        </w:rPr>
        <w:t xml:space="preserve">มีนาคม </w:t>
      </w:r>
      <w:r w:rsidR="007533AA" w:rsidRPr="007B4CF4">
        <w:rPr>
          <w:rFonts w:asciiTheme="minorBidi" w:hAnsiTheme="minorBidi" w:cstheme="minorBidi"/>
          <w:sz w:val="30"/>
          <w:szCs w:val="30"/>
        </w:rPr>
        <w:t>256</w:t>
      </w:r>
      <w:r w:rsidR="007533AA" w:rsidRPr="007B4CF4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7533AA" w:rsidRPr="007B4CF4">
        <w:rPr>
          <w:rFonts w:asciiTheme="minorBidi" w:hAnsiTheme="minorBidi" w:cstheme="minorBidi"/>
          <w:sz w:val="30"/>
          <w:szCs w:val="30"/>
          <w:cs/>
        </w:rPr>
        <w:t xml:space="preserve"> 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</w:t>
      </w:r>
      <w:r w:rsidR="00B34873" w:rsidRPr="007B4CF4">
        <w:rPr>
          <w:rFonts w:asciiTheme="minorBidi" w:hAnsiTheme="minorBidi" w:cstheme="minorBidi" w:hint="cs"/>
          <w:sz w:val="30"/>
          <w:szCs w:val="30"/>
          <w:cs/>
        </w:rPr>
        <w:t xml:space="preserve"> โดยมีรายละเอียดดังนี้</w:t>
      </w:r>
    </w:p>
    <w:p w14:paraId="68B71FD3" w14:textId="77777777" w:rsidR="00307F2E" w:rsidRPr="007B4CF4" w:rsidRDefault="00307F2E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2F3D1055" w14:textId="77777777" w:rsidR="00120E05" w:rsidRPr="007B4CF4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B4CF4">
        <w:rPr>
          <w:rFonts w:asciiTheme="minorBidi" w:hAnsiTheme="minorBidi" w:cstheme="minorBidi"/>
          <w:sz w:val="30"/>
          <w:szCs w:val="30"/>
          <w:cs/>
        </w:rPr>
        <w:t>อัตราการใช้สิทธิซื้อหุ้นสามัญ</w:t>
      </w:r>
      <w:r w:rsidRPr="007B4CF4">
        <w:rPr>
          <w:rFonts w:asciiTheme="minorBidi" w:hAnsiTheme="minorBidi" w:cstheme="minorBidi"/>
          <w:sz w:val="30"/>
          <w:szCs w:val="30"/>
          <w:cs/>
        </w:rPr>
        <w:tab/>
      </w:r>
      <w:r w:rsidRPr="007B4CF4">
        <w:rPr>
          <w:rFonts w:asciiTheme="minorBidi" w:hAnsiTheme="minorBidi" w:cstheme="minorBidi"/>
          <w:sz w:val="30"/>
          <w:szCs w:val="30"/>
        </w:rPr>
        <w:t>:</w:t>
      </w:r>
      <w:r w:rsidRPr="007B4CF4">
        <w:rPr>
          <w:rFonts w:asciiTheme="minorBidi" w:hAnsiTheme="minorBidi" w:cstheme="minorBidi"/>
          <w:sz w:val="30"/>
          <w:szCs w:val="30"/>
        </w:rPr>
        <w:tab/>
      </w:r>
      <w:r w:rsidRPr="007B4CF4">
        <w:rPr>
          <w:rFonts w:asciiTheme="minorBidi" w:hAnsiTheme="minorBidi" w:cstheme="minorBidi"/>
          <w:sz w:val="30"/>
          <w:szCs w:val="30"/>
          <w:cs/>
        </w:rPr>
        <w:t xml:space="preserve">ใบสำคัญแสดงสิทธิ </w:t>
      </w:r>
      <w:r w:rsidRPr="007B4CF4">
        <w:rPr>
          <w:rFonts w:asciiTheme="minorBidi" w:hAnsiTheme="minorBidi" w:cstheme="minorBidi"/>
          <w:sz w:val="30"/>
          <w:szCs w:val="30"/>
        </w:rPr>
        <w:t>1</w:t>
      </w:r>
      <w:r w:rsidRPr="007B4CF4">
        <w:rPr>
          <w:rFonts w:asciiTheme="minorBidi" w:hAnsiTheme="minorBidi" w:cstheme="minorBidi"/>
          <w:sz w:val="30"/>
          <w:szCs w:val="30"/>
          <w:cs/>
        </w:rPr>
        <w:t xml:space="preserve"> หน่วยมีสิทธิซื้อหุ้นสามัญได้ </w:t>
      </w:r>
      <w:r w:rsidRPr="007B4CF4">
        <w:rPr>
          <w:rFonts w:asciiTheme="minorBidi" w:hAnsiTheme="minorBidi" w:cstheme="minorBidi"/>
          <w:sz w:val="30"/>
          <w:szCs w:val="30"/>
        </w:rPr>
        <w:t xml:space="preserve">1.12 </w:t>
      </w:r>
      <w:r w:rsidRPr="007B4CF4">
        <w:rPr>
          <w:rFonts w:asciiTheme="minorBidi" w:hAnsiTheme="minorBidi" w:cstheme="minorBidi"/>
          <w:sz w:val="30"/>
          <w:szCs w:val="30"/>
          <w:cs/>
        </w:rPr>
        <w:t>หุ้น</w:t>
      </w:r>
    </w:p>
    <w:p w14:paraId="54A84A18" w14:textId="77777777" w:rsidR="00120E05" w:rsidRPr="00AB4C79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3456"/>
        <w:jc w:val="thaiDistribute"/>
        <w:rPr>
          <w:rFonts w:asciiTheme="minorBidi" w:hAnsiTheme="minorBidi" w:cstheme="minorBidi"/>
          <w:i/>
          <w:iCs/>
          <w:spacing w:val="-4"/>
          <w:sz w:val="30"/>
          <w:szCs w:val="30"/>
        </w:rPr>
      </w:pPr>
      <w:r w:rsidRPr="007B4CF4">
        <w:rPr>
          <w:rFonts w:asciiTheme="minorBidi" w:hAnsiTheme="minorBidi" w:cstheme="minorBidi"/>
          <w:i/>
          <w:iCs/>
          <w:sz w:val="30"/>
          <w:szCs w:val="30"/>
        </w:rPr>
        <w:tab/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</w:rPr>
        <w:t>(31</w:t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ธันวาคม </w:t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2562: </w:t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ใบสำคัญแสดงสิทธิ </w:t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1 </w:t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หน่วยมีสิทธิซื้อหุ้นสามัญได้ </w:t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</w:rPr>
        <w:t>1.07</w:t>
      </w:r>
      <w:r w:rsidRPr="00AB4C79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หุ้น)</w:t>
      </w:r>
    </w:p>
    <w:p w14:paraId="572F63EB" w14:textId="77777777" w:rsidR="00120E05" w:rsidRPr="007B4CF4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7B4CF4">
        <w:rPr>
          <w:rFonts w:asciiTheme="minorBidi" w:hAnsiTheme="minorBidi" w:cstheme="minorBidi"/>
          <w:sz w:val="30"/>
          <w:szCs w:val="30"/>
          <w:cs/>
        </w:rPr>
        <w:t>ราคาใช้สิทธิ</w:t>
      </w:r>
      <w:r w:rsidRPr="007B4CF4">
        <w:rPr>
          <w:rFonts w:asciiTheme="minorBidi" w:hAnsiTheme="minorBidi" w:cstheme="minorBidi"/>
          <w:sz w:val="30"/>
          <w:szCs w:val="30"/>
          <w:cs/>
        </w:rPr>
        <w:tab/>
      </w:r>
      <w:r w:rsidRPr="007B4CF4">
        <w:rPr>
          <w:rFonts w:asciiTheme="minorBidi" w:hAnsiTheme="minorBidi" w:cstheme="minorBidi"/>
          <w:sz w:val="30"/>
          <w:szCs w:val="30"/>
        </w:rPr>
        <w:tab/>
        <w:t>:</w:t>
      </w:r>
      <w:r w:rsidRPr="007B4CF4">
        <w:rPr>
          <w:rFonts w:asciiTheme="minorBidi" w:hAnsiTheme="minorBidi" w:cstheme="minorBidi"/>
          <w:sz w:val="30"/>
          <w:szCs w:val="30"/>
          <w:cs/>
        </w:rPr>
        <w:tab/>
      </w:r>
      <w:r w:rsidRPr="007B4CF4">
        <w:rPr>
          <w:rFonts w:asciiTheme="minorBidi" w:hAnsiTheme="minorBidi" w:cstheme="minorBidi"/>
          <w:sz w:val="30"/>
          <w:szCs w:val="30"/>
        </w:rPr>
        <w:t xml:space="preserve">1.79 </w:t>
      </w:r>
      <w:r w:rsidRPr="007B4CF4">
        <w:rPr>
          <w:rFonts w:asciiTheme="minorBidi" w:hAnsiTheme="minorBidi" w:cstheme="minorBidi"/>
          <w:sz w:val="30"/>
          <w:szCs w:val="30"/>
          <w:cs/>
        </w:rPr>
        <w:t>บาท ต่อหุ้น</w:t>
      </w:r>
      <w:r w:rsidRPr="007B4CF4">
        <w:rPr>
          <w:rFonts w:asciiTheme="minorBidi" w:hAnsiTheme="minorBidi" w:cstheme="minorBidi"/>
          <w:sz w:val="30"/>
          <w:szCs w:val="30"/>
        </w:rPr>
        <w:t xml:space="preserve"> </w:t>
      </w:r>
      <w:r w:rsidRPr="007B4CF4">
        <w:rPr>
          <w:rFonts w:asciiTheme="minorBidi" w:hAnsiTheme="minorBidi" w:cstheme="minorBidi"/>
          <w:i/>
          <w:iCs/>
          <w:sz w:val="30"/>
          <w:szCs w:val="30"/>
        </w:rPr>
        <w:t xml:space="preserve">(31 </w:t>
      </w:r>
      <w:r w:rsidRPr="007B4CF4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ธันวาคม </w:t>
      </w:r>
      <w:r w:rsidRPr="007B4CF4">
        <w:rPr>
          <w:rFonts w:asciiTheme="minorBidi" w:hAnsiTheme="minorBidi" w:cstheme="minorBidi"/>
          <w:i/>
          <w:iCs/>
          <w:sz w:val="30"/>
          <w:szCs w:val="30"/>
        </w:rPr>
        <w:t>2562: 1.88</w:t>
      </w:r>
      <w:r w:rsidRPr="007B4CF4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บาท ต่อหุ้น)</w:t>
      </w:r>
    </w:p>
    <w:p w14:paraId="4A60B7A3" w14:textId="77777777" w:rsidR="00373E45" w:rsidRPr="007B4CF4" w:rsidRDefault="00373E45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06F9A364" w14:textId="2F863309" w:rsidR="007533AA" w:rsidRPr="007B4CF4" w:rsidRDefault="007533AA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B4CF4">
        <w:rPr>
          <w:rFonts w:asciiTheme="minorBidi" w:hAnsiTheme="minorBidi" w:cstheme="min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7B4CF4">
        <w:rPr>
          <w:rFonts w:asciiTheme="minorBidi" w:hAnsiTheme="minorBidi" w:cstheme="minorBidi"/>
          <w:sz w:val="30"/>
          <w:szCs w:val="30"/>
          <w:lang w:val="en-US"/>
        </w:rPr>
        <w:t xml:space="preserve">31 </w:t>
      </w:r>
      <w:r w:rsidRPr="007B4CF4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มีนาคม </w:t>
      </w:r>
      <w:r w:rsidRPr="007B4CF4">
        <w:rPr>
          <w:rFonts w:asciiTheme="minorBidi" w:hAnsiTheme="minorBidi" w:cstheme="minorBidi"/>
          <w:sz w:val="30"/>
          <w:szCs w:val="30"/>
          <w:lang w:val="en-US"/>
        </w:rPr>
        <w:t>2563</w:t>
      </w:r>
      <w:r w:rsidRPr="007B4CF4">
        <w:rPr>
          <w:rFonts w:asciiTheme="minorBidi" w:hAnsiTheme="minorBidi" w:cstheme="minorBidi" w:hint="cs"/>
          <w:sz w:val="30"/>
          <w:szCs w:val="30"/>
          <w:cs/>
        </w:rPr>
        <w:t xml:space="preserve"> ไม่มีรายการเคลื่อนไหวของใบสำคัญแสดงสิทธิที่จะซื้อหุ้น</w:t>
      </w:r>
    </w:p>
    <w:p w14:paraId="2E506A16" w14:textId="6FF88E76" w:rsidR="007533AA" w:rsidRPr="007B4CF4" w:rsidRDefault="007533AA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34AA7B8" w14:textId="5F750CE0" w:rsidR="00965C7D" w:rsidRPr="007B4CF4" w:rsidRDefault="00965C7D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</w:rPr>
      </w:pPr>
      <w:bookmarkStart w:id="3" w:name="_Hlk39789390"/>
      <w:r w:rsidRPr="007B4CF4">
        <w:rPr>
          <w:rFonts w:asciiTheme="majorHAnsi" w:hAnsiTheme="majorHAnsi" w:cstheme="majorHAnsi"/>
          <w:b/>
          <w:bCs/>
          <w:cs/>
        </w:rPr>
        <w:t>เครื่องมือทางการเงิน</w:t>
      </w:r>
    </w:p>
    <w:p w14:paraId="423864B2" w14:textId="1A6F4571" w:rsidR="00965C7D" w:rsidRPr="007A20CB" w:rsidRDefault="00965C7D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45E0D331" w14:textId="03FEEEC7" w:rsidR="001E516D" w:rsidRPr="00881270" w:rsidRDefault="001E516D" w:rsidP="001E516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  <w:r w:rsidRPr="00881270">
        <w:rPr>
          <w:rFonts w:asciiTheme="majorHAnsi" w:hAnsiTheme="majorHAnsi" w:cstheme="majorHAnsi" w:hint="cs"/>
          <w:i/>
          <w:iCs/>
          <w:sz w:val="30"/>
          <w:szCs w:val="30"/>
          <w:cs/>
          <w:lang w:bidi="th-TH"/>
        </w:rPr>
        <w:t>ความเสี่ยงจากอัตราดอกเบี้ย</w:t>
      </w:r>
    </w:p>
    <w:p w14:paraId="661AFD91" w14:textId="347E8323" w:rsidR="001E516D" w:rsidRPr="00881270" w:rsidRDefault="001E516D" w:rsidP="001E516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</w:p>
    <w:p w14:paraId="61ECC397" w14:textId="414885EC" w:rsidR="001E516D" w:rsidRPr="007A20CB" w:rsidRDefault="00EF21B3" w:rsidP="001E516D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881270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88127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881270">
        <w:rPr>
          <w:rFonts w:asciiTheme="majorHAnsi" w:hAnsiTheme="majorHAnsi"/>
          <w:sz w:val="30"/>
          <w:szCs w:val="30"/>
          <w:cs/>
          <w:lang w:val="en-US" w:bidi="th-TH"/>
        </w:rPr>
        <w:t>ได้ทำสัญญากู้เงินระยะยาวจากสถาบันการเงินในประเทศไทย ซึ่งเงินกู้ยืมบางสัญญามีอัตราดอกเบี้ยแบบลอยตัว ซึ่งทำให้กลุ่ม</w:t>
      </w:r>
      <w:r w:rsidRPr="0088127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881270">
        <w:rPr>
          <w:rFonts w:asciiTheme="majorHAnsi" w:hAnsiTheme="majorHAnsi"/>
          <w:sz w:val="30"/>
          <w:szCs w:val="30"/>
          <w:cs/>
          <w:lang w:val="en-US" w:bidi="th-TH"/>
        </w:rPr>
        <w:t>มีความเสี่ยงเกี่ยวกับอัตราดอกเบี้ยเกิดจากการที่อัตราดอกเบี้ยจะเปลี่ยนแปลง ซึ่งอาจก่อให้เกิดผลกระทบต่อการดำเนินงานแก่กลุ่ม</w:t>
      </w:r>
      <w:r w:rsidRPr="00881270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881270">
        <w:rPr>
          <w:rFonts w:asciiTheme="majorHAnsi" w:hAnsiTheme="majorHAnsi"/>
          <w:sz w:val="30"/>
          <w:szCs w:val="30"/>
          <w:cs/>
          <w:lang w:val="en-US" w:bidi="th-TH"/>
        </w:rPr>
        <w:t>ในงวดปัจจุบันและงวดต่อไป ผู้บริหารไม่ได้ใช้เครื่องมือในการบริหารความเสี่ยงจากอัตราดอกเบี้ย เนื่องจากคาดการณ์ว่าอัตราดอกเบี้ยจะเปลี่ยนแปลงไม่มากในสถานการณ์ปัจจุบัน</w:t>
      </w:r>
    </w:p>
    <w:p w14:paraId="6C5FAB19" w14:textId="735AAEA9" w:rsidR="00EF21B3" w:rsidRDefault="00EF21B3" w:rsidP="001E516D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65518306" w14:textId="6954689A" w:rsidR="001E516D" w:rsidRPr="007A20CB" w:rsidRDefault="001E516D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  <w:r w:rsidRPr="007A20CB">
        <w:rPr>
          <w:rFonts w:asciiTheme="majorHAnsi" w:hAnsiTheme="majorHAnsi" w:hint="cs"/>
          <w:i/>
          <w:iCs/>
          <w:sz w:val="30"/>
          <w:szCs w:val="30"/>
          <w:cs/>
          <w:lang w:val="en-US" w:bidi="th-TH"/>
        </w:rPr>
        <w:t>ความเสี่ยงด้านการให้สินเชื่อ</w:t>
      </w:r>
    </w:p>
    <w:p w14:paraId="663DC418" w14:textId="6197727C" w:rsidR="00EF21B3" w:rsidRPr="007A20CB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</w:p>
    <w:p w14:paraId="0A0FDA77" w14:textId="70B0DAF3" w:rsidR="00EF21B3" w:rsidRPr="007A20CB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7A20CB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ไม่มีการกระจุกตัวอย่างมีนัยสำคัญของความเสี่ยงทางด้านสินเชื่อ กลุ่ม</w:t>
      </w:r>
      <w:r w:rsidRPr="007A20CB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</w:t>
      </w:r>
      <w:r w:rsidRPr="007A20CB">
        <w:rPr>
          <w:rFonts w:asciiTheme="majorHAnsi" w:hAnsiTheme="majorHAnsi" w:hint="cs"/>
          <w:sz w:val="30"/>
          <w:szCs w:val="30"/>
          <w:cs/>
          <w:lang w:val="en-US" w:bidi="th-TH"/>
        </w:rPr>
        <w:t xml:space="preserve"> </w:t>
      </w: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ซึ่งมีการจำกัดสินเชื่อลูกค้า รวมถึงได้รับการรับประกันที่เหมาะสมจากลูกค้า รายการเงินสดได้เลือกที่จะทำรายการกับสถาบันการเงินที่มีระดับความน่าเชื่อถือสูง กลุ่ม</w:t>
      </w:r>
      <w:r w:rsidRPr="007A20CB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425055DE" w14:textId="1EFB0F4D" w:rsidR="00EF21B3" w:rsidRPr="007A20CB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6AD2B5F2" w14:textId="50BE8D46" w:rsidR="00EF21B3" w:rsidRPr="007A20CB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  <w:r w:rsidRPr="007A20CB">
        <w:rPr>
          <w:rFonts w:asciiTheme="majorHAnsi" w:hAnsiTheme="majorHAnsi" w:hint="cs"/>
          <w:i/>
          <w:iCs/>
          <w:sz w:val="30"/>
          <w:szCs w:val="30"/>
          <w:cs/>
          <w:lang w:val="en-US" w:bidi="th-TH"/>
        </w:rPr>
        <w:t>ความเสี่ยงด้านสภาพคล่อง</w:t>
      </w:r>
    </w:p>
    <w:p w14:paraId="309AFBD4" w14:textId="77777777" w:rsidR="00EF21B3" w:rsidRPr="007A20CB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</w:p>
    <w:p w14:paraId="2086B4CC" w14:textId="4BCC869A" w:rsidR="00EF21B3" w:rsidRPr="007A20CB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7A20CB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บริหารจำนวนเงินสดที่มีอย่างเพียงพอ</w:t>
      </w:r>
      <w:r w:rsidRPr="007A20CB">
        <w:rPr>
          <w:rFonts w:asciiTheme="majorHAnsi" w:hAnsiTheme="majorHAnsi" w:hint="cs"/>
          <w:sz w:val="30"/>
          <w:szCs w:val="30"/>
          <w:cs/>
          <w:lang w:val="en-US" w:bidi="th-TH"/>
        </w:rPr>
        <w:t xml:space="preserve"> </w:t>
      </w:r>
      <w:r w:rsidRPr="007A20CB">
        <w:rPr>
          <w:rFonts w:asciiTheme="majorHAnsi" w:hAnsiTheme="majorHAnsi"/>
          <w:sz w:val="30"/>
          <w:szCs w:val="30"/>
          <w:cs/>
          <w:lang w:val="en-US" w:bidi="th-TH"/>
        </w:rPr>
        <w:t>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bookmarkEnd w:id="3"/>
    <w:p w14:paraId="0A56EE1A" w14:textId="6255E417" w:rsidR="00965C7D" w:rsidRPr="007A20CB" w:rsidRDefault="00965C7D" w:rsidP="00965C7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cs/>
          <w:lang w:val="en-US" w:bidi="th-TH"/>
        </w:rPr>
      </w:pPr>
      <w:r w:rsidRPr="007A20CB">
        <w:rPr>
          <w:rFonts w:asciiTheme="majorHAnsi" w:hAnsiTheme="majorHAnsi" w:cstheme="majorHAnsi"/>
          <w:b/>
          <w:bCs/>
          <w:i/>
          <w:iCs/>
          <w:sz w:val="30"/>
          <w:szCs w:val="30"/>
          <w:cs/>
          <w:lang w:bidi="th-TH"/>
        </w:rPr>
        <w:lastRenderedPageBreak/>
        <w:t>มูลค่าตามบัญชีและมูลค่ายุติธรรม</w:t>
      </w:r>
    </w:p>
    <w:p w14:paraId="086DD193" w14:textId="77777777" w:rsidR="00784233" w:rsidRPr="007A20CB" w:rsidRDefault="00784233" w:rsidP="00965C7D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44932759" w14:textId="36D46377" w:rsidR="00965C7D" w:rsidRPr="007A20CB" w:rsidRDefault="00965C7D" w:rsidP="00965C7D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A20CB">
        <w:rPr>
          <w:rFonts w:asciiTheme="majorHAnsi" w:hAnsiTheme="majorHAnsi" w:cstheme="majorHAns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7A20CB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</w:p>
    <w:p w14:paraId="781EC706" w14:textId="77777777" w:rsidR="009963C7" w:rsidRPr="007A20CB" w:rsidRDefault="009963C7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7A20CB" w14:paraId="5E70BFB6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8F4BC65" w14:textId="77777777" w:rsidR="006B7FE7" w:rsidRPr="007A20CB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EC6D52" w14:textId="77777777" w:rsidR="006B7FE7" w:rsidRPr="007A20CB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C2ABBBC" w14:textId="77777777" w:rsidR="006B7FE7" w:rsidRPr="007A20CB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A20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7A20CB" w14:paraId="1E70FA48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26778D99" w14:textId="77777777" w:rsidR="006B7FE7" w:rsidRPr="007A20CB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7FF050" w14:textId="77777777" w:rsidR="006B7FE7" w:rsidRPr="007A20C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E32FCB5" w14:textId="77777777" w:rsidR="006B7FE7" w:rsidRPr="007A20C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515AF2E" w14:textId="77777777" w:rsidR="006B7FE7" w:rsidRPr="007A20C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BEE4244" w14:textId="77777777" w:rsidR="006B7FE7" w:rsidRPr="007A20C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7A20CB" w14:paraId="31C89680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6F3E4BE2" w14:textId="77777777" w:rsidR="006B7FE7" w:rsidRPr="007A20CB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11FD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A8FE89" w14:textId="3436E92C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39AFA0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3AA994A9" w14:textId="77777777" w:rsidR="006B7FE7" w:rsidRPr="007A20CB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A20C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B8E759" w14:textId="77777777" w:rsidR="006B7FE7" w:rsidRPr="007A20C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298A76B" w14:textId="77777777" w:rsidR="006B7FE7" w:rsidRPr="007A20CB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A20C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55B7702" w14:textId="77777777" w:rsidR="006B7FE7" w:rsidRPr="007A20C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15C8F0E8" w14:textId="77777777" w:rsidR="006B7FE7" w:rsidRPr="007A20CB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A20C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8CEBB03" w14:textId="77777777" w:rsidR="006B7FE7" w:rsidRPr="007A20C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4A5ECC18" w14:textId="77777777" w:rsidR="006B7FE7" w:rsidRPr="007A20CB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7A20CB" w14:paraId="3668476E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774287E9" w14:textId="77777777" w:rsidR="006B7FE7" w:rsidRPr="007A20CB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64E690" w14:textId="77777777" w:rsidR="006B7FE7" w:rsidRPr="007A20CB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0FEDF1F7" w14:textId="77777777" w:rsidR="006B7FE7" w:rsidRPr="007A20CB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20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A20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7A20CB" w14:paraId="664AEE6B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5989115D" w14:textId="77777777" w:rsidR="006B7FE7" w:rsidRPr="00251E47" w:rsidRDefault="006B7FE7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A6C04C8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00715B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5097DE9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83022EB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B871F3" w14:textId="77777777" w:rsidR="006B7FE7" w:rsidRPr="007A20C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3F87CA7" w14:textId="77777777" w:rsidR="006B7FE7" w:rsidRPr="007A20CB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D2D26E" w14:textId="77777777" w:rsidR="006B7FE7" w:rsidRPr="007A20C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8DFB5E7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246FF" w14:textId="77777777" w:rsidR="006B7FE7" w:rsidRPr="007A20C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047A6395" w14:textId="77777777" w:rsidR="006B7FE7" w:rsidRPr="007A20C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B7FE7" w:rsidRPr="007A20CB" w14:paraId="06E0AF5A" w14:textId="77777777" w:rsidTr="009D775A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3A96DEA" w14:textId="77777777" w:rsidR="006B7FE7" w:rsidRPr="007B4CF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7B4CF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5EA8B30" w14:textId="77777777" w:rsidR="006B7FE7" w:rsidRPr="007B4CF4" w:rsidRDefault="006B7FE7" w:rsidP="00FB3719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EAA0D5" w14:textId="08EA39EC" w:rsidR="006B7FE7" w:rsidRPr="007B4CF4" w:rsidRDefault="00852428" w:rsidP="0084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133,320</w:t>
            </w:r>
          </w:p>
        </w:tc>
        <w:tc>
          <w:tcPr>
            <w:tcW w:w="182" w:type="dxa"/>
            <w:vAlign w:val="bottom"/>
          </w:tcPr>
          <w:p w14:paraId="6128D089" w14:textId="77777777" w:rsidR="006B7FE7" w:rsidRPr="007B4CF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5D50AB5" w14:textId="77777777" w:rsidR="006B7FE7" w:rsidRPr="007B4CF4" w:rsidRDefault="006B7FE7" w:rsidP="00FB371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908B406" w14:textId="77777777" w:rsidR="006B7FE7" w:rsidRPr="007B4CF4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2DEEFDCF" w14:textId="77777777" w:rsidR="006B7FE7" w:rsidRPr="007B4CF4" w:rsidRDefault="006B7FE7" w:rsidP="00FB371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8BA772" w14:textId="77777777" w:rsidR="006B7FE7" w:rsidRPr="007B4CF4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CA39190" w14:textId="10DC44F1" w:rsidR="006B7FE7" w:rsidRPr="007B4CF4" w:rsidRDefault="009D775A" w:rsidP="005B7BB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13</w:t>
            </w:r>
            <w:r w:rsidR="009269B8" w:rsidRPr="007B4CF4">
              <w:rPr>
                <w:rFonts w:ascii="Angsana New" w:hAnsi="Angsana New"/>
                <w:sz w:val="30"/>
                <w:szCs w:val="30"/>
              </w:rPr>
              <w:t>4</w:t>
            </w:r>
            <w:r w:rsidRPr="007B4CF4">
              <w:rPr>
                <w:rFonts w:ascii="Angsana New" w:hAnsi="Angsana New"/>
                <w:sz w:val="30"/>
                <w:szCs w:val="30"/>
              </w:rPr>
              <w:t>,</w:t>
            </w:r>
            <w:r w:rsidR="009269B8" w:rsidRPr="007B4CF4">
              <w:rPr>
                <w:rFonts w:ascii="Angsana New" w:hAnsi="Angsana New"/>
                <w:sz w:val="30"/>
                <w:szCs w:val="30"/>
              </w:rPr>
              <w:t>5</w:t>
            </w:r>
            <w:r w:rsidRPr="007B4CF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14:paraId="6A141049" w14:textId="77777777" w:rsidR="006B7FE7" w:rsidRPr="007B4CF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EC1AB98" w14:textId="5B0FFA1E" w:rsidR="006B7FE7" w:rsidRPr="007B4CF4" w:rsidRDefault="009D775A" w:rsidP="00FB37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13</w:t>
            </w:r>
            <w:r w:rsidR="009269B8" w:rsidRPr="007B4CF4">
              <w:rPr>
                <w:rFonts w:ascii="Angsana New" w:hAnsi="Angsana New"/>
                <w:sz w:val="30"/>
                <w:szCs w:val="30"/>
              </w:rPr>
              <w:t>4</w:t>
            </w:r>
            <w:r w:rsidRPr="007B4CF4">
              <w:rPr>
                <w:rFonts w:ascii="Angsana New" w:hAnsi="Angsana New"/>
                <w:sz w:val="30"/>
                <w:szCs w:val="30"/>
              </w:rPr>
              <w:t>,</w:t>
            </w:r>
            <w:r w:rsidR="009269B8" w:rsidRPr="007B4CF4">
              <w:rPr>
                <w:rFonts w:ascii="Angsana New" w:hAnsi="Angsana New"/>
                <w:sz w:val="30"/>
                <w:szCs w:val="30"/>
              </w:rPr>
              <w:t>5</w:t>
            </w:r>
            <w:r w:rsidRPr="007B4CF4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2DE67FD3" w14:textId="13DCE17D" w:rsidR="006B7FE7" w:rsidRPr="007A20CB" w:rsidRDefault="006B7FE7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7A20CB" w14:paraId="1692DC22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52D3FCC1" w14:textId="33906F5A" w:rsidR="005B7BB2" w:rsidRPr="00251E47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F238C" w:rsidRPr="002B33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9944B49" w14:textId="77777777" w:rsidR="005B7BB2" w:rsidRPr="007A20C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18FAD3" w14:textId="77777777" w:rsidR="005B7BB2" w:rsidRPr="007A20C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E5B3930" w14:textId="77777777" w:rsidR="005B7BB2" w:rsidRPr="007A20C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AD9351" w14:textId="77777777" w:rsidR="005B7BB2" w:rsidRPr="007A20C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98310" w14:textId="77777777" w:rsidR="005B7BB2" w:rsidRPr="007A20CB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425C139" w14:textId="77777777" w:rsidR="005B7BB2" w:rsidRPr="007A20CB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727B53" w14:textId="77777777" w:rsidR="005B7BB2" w:rsidRPr="007A20CB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DF21443" w14:textId="77777777" w:rsidR="005B7BB2" w:rsidRPr="007A20C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04AF2" w14:textId="77777777" w:rsidR="005B7BB2" w:rsidRPr="007A20CB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5480273" w14:textId="77777777" w:rsidR="005B7BB2" w:rsidRPr="007A20C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7BB2" w:rsidRPr="007A20CB" w14:paraId="6B8D12A9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B13BC7A" w14:textId="77777777" w:rsidR="005B7BB2" w:rsidRPr="007A20CB" w:rsidRDefault="005B7BB2" w:rsidP="005B7BB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3249AB" w14:textId="77777777" w:rsidR="005B7BB2" w:rsidRPr="007A20CB" w:rsidRDefault="005B7BB2" w:rsidP="005B7BB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10B8D" w14:textId="0199DBE6" w:rsidR="005B7BB2" w:rsidRPr="007A20CB" w:rsidRDefault="005B7BB2" w:rsidP="0084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143,700</w:t>
            </w:r>
          </w:p>
        </w:tc>
        <w:tc>
          <w:tcPr>
            <w:tcW w:w="182" w:type="dxa"/>
            <w:vAlign w:val="bottom"/>
          </w:tcPr>
          <w:p w14:paraId="0564DF51" w14:textId="77777777" w:rsidR="005B7BB2" w:rsidRPr="007A20C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9D7D7A8" w14:textId="77777777" w:rsidR="005B7BB2" w:rsidRPr="007A20CB" w:rsidRDefault="005B7BB2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8790878" w14:textId="77777777" w:rsidR="005B7BB2" w:rsidRPr="007A20CB" w:rsidRDefault="005B7BB2" w:rsidP="005B7BB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646C587" w14:textId="77777777" w:rsidR="005B7BB2" w:rsidRPr="007A20CB" w:rsidRDefault="005B7BB2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148F08" w14:textId="77777777" w:rsidR="005B7BB2" w:rsidRPr="007A20CB" w:rsidRDefault="005B7BB2" w:rsidP="005B7BB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3BFE839" w14:textId="362C5ECD" w:rsidR="005B7BB2" w:rsidRPr="007A20CB" w:rsidRDefault="005B7BB2" w:rsidP="005B7BB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  <w:tc>
          <w:tcPr>
            <w:tcW w:w="180" w:type="dxa"/>
            <w:vAlign w:val="bottom"/>
          </w:tcPr>
          <w:p w14:paraId="443C7CAB" w14:textId="77777777" w:rsidR="005B7BB2" w:rsidRPr="007A20CB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F877B2B" w14:textId="01DE1263" w:rsidR="005B7BB2" w:rsidRPr="007A20CB" w:rsidRDefault="005B7BB2" w:rsidP="005B7B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</w:tr>
    </w:tbl>
    <w:p w14:paraId="1BC32632" w14:textId="3BF3EA23" w:rsidR="005B7BB2" w:rsidRDefault="005B7BB2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176A0C18" w14:textId="73102178" w:rsidR="00881270" w:rsidRPr="00AB4C79" w:rsidRDefault="00E52E91" w:rsidP="002B332C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cs"/>
          <w:sz w:val="30"/>
          <w:szCs w:val="30"/>
          <w:cs/>
          <w:lang w:bidi="th-TH"/>
        </w:rPr>
        <w:t>เงินกู้ยืมระยะยาวจากสถาบันการเงิน</w:t>
      </w:r>
      <w:r w:rsidRPr="00AB4C79">
        <w:rPr>
          <w:rFonts w:asciiTheme="majorHAnsi" w:hAnsiTheme="majorHAnsi" w:cstheme="majorHAnsi"/>
          <w:sz w:val="30"/>
          <w:szCs w:val="30"/>
          <w:cs/>
          <w:lang w:bidi="th-TH"/>
        </w:rPr>
        <w:t>ข้างต้นแสดงเป็นส่วนหนึ่งของส่วนงาน</w:t>
      </w:r>
      <w:r w:rsidRPr="00E52E91">
        <w:rPr>
          <w:rFonts w:asciiTheme="majorHAnsi" w:hAnsiTheme="majorHAnsi"/>
          <w:sz w:val="30"/>
          <w:szCs w:val="30"/>
          <w:cs/>
          <w:lang w:bidi="th-TH"/>
        </w:rPr>
        <w:t>บริการรับเหมาก่อสร้าง</w:t>
      </w:r>
    </w:p>
    <w:p w14:paraId="009A6779" w14:textId="2DCA92E6" w:rsidR="00881270" w:rsidRDefault="00881270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58ECD386" w14:textId="06E6CBC2" w:rsidR="006B7FE7" w:rsidRPr="007A20CB" w:rsidRDefault="006B7FE7" w:rsidP="001A4865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</w:rPr>
      </w:pPr>
      <w:r w:rsidRPr="007A20CB">
        <w:rPr>
          <w:rFonts w:asciiTheme="majorHAnsi" w:hAnsiTheme="majorHAnsi" w:cstheme="majorHAns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107B95BF" w14:textId="77777777" w:rsidR="006B7FE7" w:rsidRPr="007A20CB" w:rsidRDefault="006B7FE7" w:rsidP="006B7FE7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B7FE7" w:rsidRPr="007A20CB" w14:paraId="4D646976" w14:textId="77777777" w:rsidTr="008422E4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02C8099" w14:textId="77777777" w:rsidR="006B7FE7" w:rsidRPr="007A20CB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64E60F8" w14:textId="77777777" w:rsidR="006B7FE7" w:rsidRPr="007A20CB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37EAFFCF" w14:textId="77777777" w:rsidR="006B7FE7" w:rsidRPr="007A20CB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B7FE7" w:rsidRPr="007A20CB" w14:paraId="77E08DD4" w14:textId="77777777" w:rsidTr="008422E4">
        <w:tc>
          <w:tcPr>
            <w:tcW w:w="2880" w:type="dxa"/>
            <w:shd w:val="clear" w:color="auto" w:fill="auto"/>
          </w:tcPr>
          <w:p w14:paraId="202EB5BA" w14:textId="3473B1BD" w:rsidR="006B7FE7" w:rsidRPr="007A20CB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="008422E4" w:rsidRPr="007A20CB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3AFE5C97" w14:textId="77777777" w:rsidR="006B7FE7" w:rsidRPr="007A20CB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B32D34A" w14:textId="77777777" w:rsidR="006B7FE7" w:rsidRPr="007A20CB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7A20CB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7A20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4C5E38A2" w14:textId="04F970C0" w:rsidR="000C0812" w:rsidRPr="007A20CB" w:rsidRDefault="000C0812" w:rsidP="00735EB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39A80CB4" w14:textId="01F525AA" w:rsidR="00D353E6" w:rsidRPr="007A20CB" w:rsidRDefault="00D353E6" w:rsidP="00D3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7A20CB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5EB299B" w14:textId="77777777" w:rsidR="00D353E6" w:rsidRPr="007A20CB" w:rsidRDefault="00D353E6" w:rsidP="009963C7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09FEFE12" w14:textId="3A744585" w:rsidR="009963C7" w:rsidRPr="007A20CB" w:rsidRDefault="009963C7" w:rsidP="008703F6">
      <w:pPr>
        <w:pStyle w:val="ListParagraph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</w:rPr>
      </w:pPr>
      <w:r w:rsidRPr="007A20CB">
        <w:rPr>
          <w:rFonts w:asciiTheme="majorHAnsi" w:hAnsiTheme="majorHAnsi" w:cstheme="majorHAns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7A20CB">
        <w:rPr>
          <w:rFonts w:asciiTheme="majorHAnsi" w:hAnsiTheme="majorHAnsi" w:cstheme="majorHAnsi"/>
          <w:sz w:val="30"/>
          <w:szCs w:val="30"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A20CB" w:rsidDel="005B6E1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7A20CB">
        <w:rPr>
          <w:rFonts w:asciiTheme="majorHAnsi" w:hAnsiTheme="majorHAnsi" w:cstheme="majorHAns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7A20CB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12E7E509" w14:textId="77777777" w:rsidR="00852428" w:rsidRPr="007A20CB" w:rsidRDefault="00852428">
      <w:pPr>
        <w:rPr>
          <w:sz w:val="30"/>
          <w:szCs w:val="3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AE3966" w:rsidRPr="007B4CF4" w14:paraId="06356918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0943946" w14:textId="77777777" w:rsidR="00D02931" w:rsidRPr="00AE3966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661F28" w14:textId="77777777" w:rsidR="00D02931" w:rsidRPr="00AE3966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250861A" w14:textId="66866FF0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E3966" w:rsidRPr="007B4CF4" w14:paraId="61B282D4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12DC67F9" w14:textId="77777777" w:rsidR="00D02931" w:rsidRPr="007B4CF4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C8D869D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C71EFA1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4A02CEFA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0EC61F7C" w14:textId="39262F03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AE3966" w:rsidRPr="007B4CF4" w14:paraId="4CAB647E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056B5234" w14:textId="77777777" w:rsidR="00D02931" w:rsidRPr="007B4CF4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3D5598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290968FF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90DC661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0806CBA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D7EE37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D34F" w14:textId="49E28514" w:rsidR="00D02931" w:rsidRPr="007B4CF4" w:rsidRDefault="00D02931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03D50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D0811" w14:textId="77777777" w:rsidR="00D02931" w:rsidRPr="007B4CF4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AE3966" w:rsidRPr="007B4CF4" w14:paraId="03709E10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21395079" w14:textId="629D0B17" w:rsidR="004D0C89" w:rsidRPr="007B4CF4" w:rsidRDefault="004D0C89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3501121" w14:textId="2864AF0D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BB7514F" w14:textId="571532F0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2ED0FF36" w14:textId="0BB09095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33C6672F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2DB7883" w14:textId="7D334AB8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29C29465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58AAEE6A" w14:textId="73FBC00A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7B4CF4">
              <w:rPr>
                <w:rFonts w:asciiTheme="majorHAnsi" w:hAnsiTheme="majorHAnsi"/>
                <w:sz w:val="22"/>
                <w:szCs w:val="22"/>
              </w:rPr>
              <w:t>3</w:t>
            </w: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C3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7A78A4A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0893485" w14:textId="3D39AC6B" w:rsidR="004D0C89" w:rsidRPr="007B4CF4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3</w:t>
            </w:r>
            <w:r w:rsidR="004D0C89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B4CF4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4DAADF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1AB0AE42" w14:textId="37FAA35A" w:rsidR="004D0C89" w:rsidRPr="007B4CF4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B4CF4">
              <w:rPr>
                <w:rFonts w:asciiTheme="majorHAnsi" w:hAnsiTheme="majorHAnsi"/>
                <w:sz w:val="22"/>
                <w:szCs w:val="22"/>
              </w:rPr>
              <w:t>12</w:t>
            </w:r>
            <w:r w:rsidR="004D0C89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A0FDAD3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719C896" w14:textId="58326413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7B4CF4">
              <w:rPr>
                <w:rFonts w:asciiTheme="majorHAnsi" w:hAnsiTheme="majorHAnsi"/>
                <w:sz w:val="22"/>
                <w:szCs w:val="22"/>
              </w:rPr>
              <w:t>12</w:t>
            </w: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D2E055E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07EECDA" w14:textId="7133E829" w:rsidR="00C02904" w:rsidRPr="007B4CF4" w:rsidRDefault="00C02904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33C2329" w14:textId="4AB44319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56D0B3F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98FD2B" w14:textId="77777777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330D539" w14:textId="6355332C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E3966" w:rsidRPr="007B4CF4" w14:paraId="69AF0C1D" w14:textId="77777777" w:rsidTr="00E23023">
        <w:tc>
          <w:tcPr>
            <w:tcW w:w="1260" w:type="dxa"/>
          </w:tcPr>
          <w:p w14:paraId="0F4F6301" w14:textId="77777777" w:rsidR="00307F2E" w:rsidRPr="002B332C" w:rsidRDefault="00307F2E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7395E79D" w14:textId="77777777" w:rsidR="00307F2E" w:rsidRPr="002B332C" w:rsidRDefault="00307F2E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</w:p>
          <w:p w14:paraId="0D447D33" w14:textId="58E37276" w:rsidR="00D02931" w:rsidRPr="007B4CF4" w:rsidRDefault="00307F2E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783C99F" w14:textId="77777777" w:rsidR="00D02931" w:rsidRPr="007B4CF4" w:rsidRDefault="00D02931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E33F0F0" w14:textId="79F05B3C" w:rsidR="00D02931" w:rsidRPr="007B4CF4" w:rsidRDefault="00D02931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7B4CF4" w14:paraId="7AEA4484" w14:textId="77777777" w:rsidTr="00E23023">
        <w:tc>
          <w:tcPr>
            <w:tcW w:w="1260" w:type="dxa"/>
          </w:tcPr>
          <w:p w14:paraId="76617C66" w14:textId="77777777" w:rsidR="00180CC6" w:rsidRPr="002B332C" w:rsidRDefault="00180CC6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EE4DD8" w14:textId="77777777" w:rsidR="00180CC6" w:rsidRPr="007B4CF4" w:rsidRDefault="00180CC6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152D0374" w14:textId="14E9164B" w:rsidR="00180CC6" w:rsidRPr="007B4CF4" w:rsidRDefault="00180CC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AE3966" w:rsidRPr="007B4CF4" w14:paraId="53506EF2" w14:textId="77777777" w:rsidTr="00437186">
        <w:tc>
          <w:tcPr>
            <w:tcW w:w="1260" w:type="dxa"/>
          </w:tcPr>
          <w:p w14:paraId="38CD68FC" w14:textId="77777777" w:rsidR="004D0C89" w:rsidRPr="007B4CF4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126C81B1" w14:textId="36175966" w:rsidR="004D0C89" w:rsidRPr="007B4CF4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5C51D61D" w14:textId="77777777" w:rsidR="004D0C89" w:rsidRPr="007B4CF4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4B6A62B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B81E68" w14:textId="233ED044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0278943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52282D56" w14:textId="7C48248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7378CD" w14:textId="67E4C4BB" w:rsidR="004D0C89" w:rsidRPr="007B4CF4" w:rsidRDefault="0043718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0.51</w:t>
            </w:r>
          </w:p>
        </w:tc>
        <w:tc>
          <w:tcPr>
            <w:tcW w:w="236" w:type="dxa"/>
          </w:tcPr>
          <w:p w14:paraId="76652E1B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1D1C59A" w14:textId="6446E108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1EE19C0" w14:textId="138E361E" w:rsidR="004D0C89" w:rsidRPr="007B4CF4" w:rsidRDefault="0043718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0.48</w:t>
            </w:r>
          </w:p>
        </w:tc>
        <w:tc>
          <w:tcPr>
            <w:tcW w:w="236" w:type="dxa"/>
          </w:tcPr>
          <w:p w14:paraId="6528F6E4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B0D9878" w14:textId="7567A3B1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5ECD50" w14:textId="7AC58BAB" w:rsidR="004D0C89" w:rsidRPr="007B4CF4" w:rsidRDefault="0043718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22.</w:t>
            </w:r>
            <w:r w:rsidR="00351CF7" w:rsidRPr="007B4CF4">
              <w:rPr>
                <w:rFonts w:asciiTheme="majorHAnsi" w:hAnsiTheme="majorHAnsi"/>
                <w:sz w:val="22"/>
                <w:szCs w:val="22"/>
              </w:rPr>
              <w:t>90</w:t>
            </w:r>
          </w:p>
        </w:tc>
        <w:tc>
          <w:tcPr>
            <w:tcW w:w="236" w:type="dxa"/>
          </w:tcPr>
          <w:p w14:paraId="5CD0C192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0EB5C89" w14:textId="238EE133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DF76BEE" w14:textId="3A11BAE3" w:rsidR="004D0C89" w:rsidRPr="007B4CF4" w:rsidRDefault="0043718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5EA79890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4EF8A12" w14:textId="4147856F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7F43238" w14:textId="553B6690" w:rsidR="004D0C89" w:rsidRPr="007B4CF4" w:rsidRDefault="0043718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CBC4FF6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615619DB" w14:textId="77777777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6D33A7" w14:textId="221078CB" w:rsidR="00C02904" w:rsidRPr="007B4CF4" w:rsidRDefault="00AA2EB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100</w:t>
            </w:r>
            <w:r w:rsidR="00437186" w:rsidRPr="007B4CF4">
              <w:rPr>
                <w:rFonts w:asciiTheme="majorHAnsi" w:hAnsiTheme="majorHAnsi"/>
                <w:sz w:val="22"/>
                <w:szCs w:val="22"/>
              </w:rPr>
              <w:t>.00</w:t>
            </w:r>
          </w:p>
        </w:tc>
        <w:tc>
          <w:tcPr>
            <w:tcW w:w="240" w:type="dxa"/>
          </w:tcPr>
          <w:p w14:paraId="0FB7E023" w14:textId="205127B6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1E37875B" w14:textId="149CF9C6" w:rsidR="004D0C89" w:rsidRPr="007B4CF4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E3966" w:rsidRPr="00180CC6" w14:paraId="5C6E2665" w14:textId="77777777" w:rsidTr="00E23023">
        <w:tc>
          <w:tcPr>
            <w:tcW w:w="1260" w:type="dxa"/>
          </w:tcPr>
          <w:p w14:paraId="4272E97D" w14:textId="77777777" w:rsidR="00D02931" w:rsidRPr="00180CC6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4D74365A" w14:textId="77777777" w:rsidR="00D02931" w:rsidRPr="00180CC6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0AF7B883" w14:textId="77D3452F" w:rsidR="00D02931" w:rsidRPr="00180CC6" w:rsidRDefault="00D02931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7B4CF4" w14:paraId="53AFCDF6" w14:textId="77777777" w:rsidTr="00E23023">
        <w:tc>
          <w:tcPr>
            <w:tcW w:w="1260" w:type="dxa"/>
          </w:tcPr>
          <w:p w14:paraId="0B520B4F" w14:textId="77777777" w:rsidR="00180CC6" w:rsidRPr="007B4CF4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5889191" w14:textId="77777777" w:rsidR="00180CC6" w:rsidRPr="007B4CF4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3454689" w14:textId="7F120EF0" w:rsidR="00180CC6" w:rsidRPr="007B4CF4" w:rsidRDefault="00180CC6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E3966" w:rsidRPr="007B4CF4" w14:paraId="04E695E0" w14:textId="77777777" w:rsidTr="00D02931">
        <w:tc>
          <w:tcPr>
            <w:tcW w:w="1260" w:type="dxa"/>
          </w:tcPr>
          <w:p w14:paraId="6C192B90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FBD1F4B" w14:textId="311E225E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12583E45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3D5F1E1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56650DF" w14:textId="54EFDFFB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680,705</w:t>
            </w:r>
          </w:p>
        </w:tc>
        <w:tc>
          <w:tcPr>
            <w:tcW w:w="245" w:type="dxa"/>
          </w:tcPr>
          <w:p w14:paraId="424EAEA3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3D98A54" w14:textId="77777777" w:rsidR="00437186" w:rsidRPr="007B4CF4" w:rsidRDefault="0043718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1393F92" w14:textId="0AD15642" w:rsidR="00437186" w:rsidRPr="007B4CF4" w:rsidRDefault="0043718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179,157</w:t>
            </w:r>
          </w:p>
        </w:tc>
        <w:tc>
          <w:tcPr>
            <w:tcW w:w="236" w:type="dxa"/>
          </w:tcPr>
          <w:p w14:paraId="6F34C3E0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25B0C06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C48A598" w14:textId="75271A39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149,436</w:t>
            </w:r>
          </w:p>
        </w:tc>
        <w:tc>
          <w:tcPr>
            <w:tcW w:w="236" w:type="dxa"/>
          </w:tcPr>
          <w:p w14:paraId="2F14F831" w14:textId="02145E36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167AACA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3A05A517" w14:textId="782C79DC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725</w:t>
            </w:r>
          </w:p>
        </w:tc>
        <w:tc>
          <w:tcPr>
            <w:tcW w:w="236" w:type="dxa"/>
          </w:tcPr>
          <w:p w14:paraId="1E422817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BC9A709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59B3A5A" w14:textId="5219CDA0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BFB46B3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7E747E1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F1A3DC0" w14:textId="48C37FE0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192C66C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306E483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FF4E06E" w14:textId="61BED21C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8,970</w:t>
            </w:r>
          </w:p>
        </w:tc>
        <w:tc>
          <w:tcPr>
            <w:tcW w:w="240" w:type="dxa"/>
          </w:tcPr>
          <w:p w14:paraId="5204B651" w14:textId="4C637E66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1C1FD12B" w14:textId="77777777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BFCB4A" w14:textId="13B43DEB" w:rsidR="00437186" w:rsidRPr="007B4CF4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338,288</w:t>
            </w:r>
          </w:p>
        </w:tc>
      </w:tr>
      <w:tr w:rsidR="00760E23" w:rsidRPr="007B4CF4" w14:paraId="103BE6E0" w14:textId="77777777" w:rsidTr="00F551E2">
        <w:tc>
          <w:tcPr>
            <w:tcW w:w="1260" w:type="dxa"/>
          </w:tcPr>
          <w:p w14:paraId="487A484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1634E547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064CA1D3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44E8C4A3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0CC88C4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1A7A218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70232DC" w14:textId="7166A81D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7A65E7FA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(913)</w:t>
            </w:r>
          </w:p>
        </w:tc>
        <w:tc>
          <w:tcPr>
            <w:tcW w:w="236" w:type="dxa"/>
          </w:tcPr>
          <w:p w14:paraId="32815BA8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27A5FCF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5E7889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(712)</w:t>
            </w:r>
          </w:p>
        </w:tc>
        <w:tc>
          <w:tcPr>
            <w:tcW w:w="236" w:type="dxa"/>
          </w:tcPr>
          <w:p w14:paraId="3E710844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156DDA4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4C819440" w14:textId="5549203D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(166)</w:t>
            </w:r>
          </w:p>
        </w:tc>
        <w:tc>
          <w:tcPr>
            <w:tcW w:w="236" w:type="dxa"/>
          </w:tcPr>
          <w:p w14:paraId="22213385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EC227BE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97B873B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2FFA8CC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4FB3CBA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55558244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C733B40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BB4EA33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689B291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(8,970)</w:t>
            </w:r>
          </w:p>
        </w:tc>
        <w:tc>
          <w:tcPr>
            <w:tcW w:w="240" w:type="dxa"/>
          </w:tcPr>
          <w:p w14:paraId="4B94513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13FDBF4C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A07F2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(10,761)</w:t>
            </w:r>
          </w:p>
        </w:tc>
      </w:tr>
      <w:tr w:rsidR="00760E23" w:rsidRPr="007B4CF4" w14:paraId="5BEF4577" w14:textId="77777777" w:rsidTr="002B332C">
        <w:tc>
          <w:tcPr>
            <w:tcW w:w="1260" w:type="dxa"/>
          </w:tcPr>
          <w:p w14:paraId="3076C5B1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8AE467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66919BD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090D24BB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5846CED5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79A45C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68A3353C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3E3A81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66573C6E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BB6326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57B9AA6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8CC4390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1F48999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F3A25FA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34CFD105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92878E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47672B27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760E23" w:rsidRPr="007B4CF4" w14:paraId="56A023EB" w14:textId="77777777" w:rsidTr="002B332C">
        <w:tc>
          <w:tcPr>
            <w:tcW w:w="1260" w:type="dxa"/>
          </w:tcPr>
          <w:p w14:paraId="0EB012EC" w14:textId="77777777" w:rsidR="00760E23" w:rsidRPr="002B332C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AEABC7A" w14:textId="77777777" w:rsidR="00760E23" w:rsidRPr="002B332C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6567D06" w14:textId="09E25452" w:rsidR="00760E23" w:rsidRPr="007B4CF4" w:rsidRDefault="00760E23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3F070A26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C1D2BC6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62507D8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65AADD28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F332C0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1AEEED2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0DDA19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3D74C97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62F3DD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23324040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59D79E5B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3FE2F15C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522A45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6B2C565B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F9D13B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70DC8325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7B4CF4" w14:paraId="0283C1A8" w14:textId="77777777" w:rsidTr="00746920">
        <w:tc>
          <w:tcPr>
            <w:tcW w:w="1260" w:type="dxa"/>
          </w:tcPr>
          <w:p w14:paraId="52967FC1" w14:textId="77777777" w:rsidR="00180CC6" w:rsidRPr="002B332C" w:rsidRDefault="00180CC6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2AFFCCE" w14:textId="77777777" w:rsidR="00180CC6" w:rsidRPr="007B4CF4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6D41DB0" w14:textId="16B88CCD" w:rsidR="00180CC6" w:rsidRPr="007B4CF4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60E23" w:rsidRPr="007B4CF4" w14:paraId="6E8DC165" w14:textId="77777777" w:rsidTr="00F551E2">
        <w:tc>
          <w:tcPr>
            <w:tcW w:w="1260" w:type="dxa"/>
          </w:tcPr>
          <w:p w14:paraId="5D1983E0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36E51BB1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0E641DAF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1D387E2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10C39E" w14:textId="26B371EA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692,304</w:t>
            </w:r>
          </w:p>
        </w:tc>
        <w:tc>
          <w:tcPr>
            <w:tcW w:w="245" w:type="dxa"/>
          </w:tcPr>
          <w:p w14:paraId="6D2D480E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4EA8AEC" w14:textId="77777777" w:rsidR="00760E23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0C1F2449" w14:textId="6A485B3B" w:rsidR="00A53904" w:rsidRPr="007B4CF4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233,034</w:t>
            </w:r>
          </w:p>
        </w:tc>
        <w:tc>
          <w:tcPr>
            <w:tcW w:w="236" w:type="dxa"/>
          </w:tcPr>
          <w:p w14:paraId="21BFBE97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1985CEC" w14:textId="77777777" w:rsidR="00760E23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AA8AD78" w14:textId="7177BA96" w:rsidR="00A53904" w:rsidRPr="007B4CF4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42,433</w:t>
            </w:r>
          </w:p>
        </w:tc>
        <w:tc>
          <w:tcPr>
            <w:tcW w:w="236" w:type="dxa"/>
          </w:tcPr>
          <w:p w14:paraId="04139D6E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8E4E396" w14:textId="77777777" w:rsidR="00760E23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8718FD9" w14:textId="13B08A28" w:rsidR="00A53904" w:rsidRPr="007B4CF4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2,027</w:t>
            </w:r>
          </w:p>
        </w:tc>
        <w:tc>
          <w:tcPr>
            <w:tcW w:w="236" w:type="dxa"/>
          </w:tcPr>
          <w:p w14:paraId="57A83DE4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C5B274C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FFF75C8" w14:textId="56DE38FA" w:rsidR="00760E23" w:rsidRPr="007B4CF4" w:rsidRDefault="00A53904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1,617</w:t>
            </w:r>
          </w:p>
        </w:tc>
        <w:tc>
          <w:tcPr>
            <w:tcW w:w="239" w:type="dxa"/>
          </w:tcPr>
          <w:p w14:paraId="06567E82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F3FF6A7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3E62BB4" w14:textId="6FF157C4" w:rsidR="00760E23" w:rsidRPr="007B4CF4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4,771</w:t>
            </w:r>
          </w:p>
        </w:tc>
        <w:tc>
          <w:tcPr>
            <w:tcW w:w="240" w:type="dxa"/>
          </w:tcPr>
          <w:p w14:paraId="0027535D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FB5C862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BD5613E" w14:textId="7D08A043" w:rsidR="00760E23" w:rsidRPr="007B4CF4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(7,293)</w:t>
            </w:r>
          </w:p>
        </w:tc>
        <w:tc>
          <w:tcPr>
            <w:tcW w:w="240" w:type="dxa"/>
          </w:tcPr>
          <w:p w14:paraId="440089AD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63AE78F4" w14:textId="77777777" w:rsidR="00760E23" w:rsidRPr="007B4CF4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76310F1" w14:textId="343FD9F5" w:rsidR="00760E23" w:rsidRPr="007B4CF4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276,589</w:t>
            </w:r>
          </w:p>
        </w:tc>
      </w:tr>
    </w:tbl>
    <w:p w14:paraId="35A24F25" w14:textId="6E82AF66" w:rsidR="00B1383D" w:rsidRPr="007B4CF4" w:rsidRDefault="00B1383D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268FD5AA" w14:textId="7704AD1A" w:rsidR="00B34873" w:rsidRPr="007B4CF4" w:rsidRDefault="00B34873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0971B031" w14:textId="6980F116" w:rsidR="00B34873" w:rsidRDefault="00B34873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p w14:paraId="12ADB60E" w14:textId="78F4E47D" w:rsidR="00B34873" w:rsidRDefault="00B34873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p w14:paraId="65EE7ADB" w14:textId="08EC0FAF" w:rsidR="00A91E85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p w14:paraId="6322642B" w14:textId="3969BD48" w:rsidR="00A91E85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p w14:paraId="288F5012" w14:textId="1CFF7F02" w:rsidR="00A91E85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p w14:paraId="10B8399C" w14:textId="0686CCE6" w:rsidR="00A91E85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p w14:paraId="7C6F4202" w14:textId="5344383E" w:rsidR="00A91E85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p w14:paraId="7B2E838D" w14:textId="4279C10B" w:rsidR="00A91E85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  <w:highlight w:val="green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D02931" w:rsidRPr="007B4CF4" w14:paraId="7685A37B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350AB415" w14:textId="77777777" w:rsidR="00D02931" w:rsidRPr="00F31E98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6AB4B43" w14:textId="77777777" w:rsidR="00D02931" w:rsidRPr="00F31E98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4734E0A" w14:textId="6432BCB3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2931" w:rsidRPr="007B4CF4" w14:paraId="052CCB2F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FDD9B51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9C7985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54EED056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8BB582B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76325D28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D02931" w:rsidRPr="007B4CF4" w14:paraId="236335DC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227B8319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7611252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6208D57D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07F30670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AAAFE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8E7D81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B6A7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D0A6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9620B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D02931" w:rsidRPr="007B4CF4" w14:paraId="2B6B1924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182B189E" w14:textId="03646333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85C246A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11EDC722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69FD27E9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2FF0F734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4A484C66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52A7BBF8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07E30DE9" w14:textId="55B4DD53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7B4CF4">
              <w:rPr>
                <w:rFonts w:asciiTheme="majorHAnsi" w:hAnsiTheme="majorHAnsi"/>
                <w:sz w:val="22"/>
                <w:szCs w:val="22"/>
              </w:rPr>
              <w:t>3</w:t>
            </w: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995DF1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2B5A62B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B47B43" w14:textId="7555CC6F" w:rsidR="00D02931" w:rsidRPr="007B4CF4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3</w:t>
            </w:r>
            <w:r w:rsidR="00D02931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B4CF4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E9A9A8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21E7695" w14:textId="04800E86" w:rsidR="00D02931" w:rsidRPr="007B4CF4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B4CF4">
              <w:rPr>
                <w:rFonts w:asciiTheme="majorHAnsi" w:hAnsiTheme="majorHAnsi"/>
                <w:sz w:val="22"/>
                <w:szCs w:val="22"/>
              </w:rPr>
              <w:t>12</w:t>
            </w:r>
            <w:r w:rsidR="00D02931"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5B82958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516C825" w14:textId="3256EE83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7B4CF4">
              <w:rPr>
                <w:rFonts w:asciiTheme="majorHAnsi" w:hAnsiTheme="majorHAnsi"/>
                <w:sz w:val="22"/>
                <w:szCs w:val="22"/>
              </w:rPr>
              <w:t>12</w:t>
            </w:r>
            <w:r w:rsidRPr="007B4CF4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6090F9A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4A870D3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CFCF504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F50744B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C8A32EA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D03AC4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02931" w:rsidRPr="007B4CF4" w14:paraId="6E8DB413" w14:textId="77777777" w:rsidTr="00E23023">
        <w:tc>
          <w:tcPr>
            <w:tcW w:w="1260" w:type="dxa"/>
          </w:tcPr>
          <w:p w14:paraId="3D3E5CA4" w14:textId="77777777" w:rsidR="00180CC6" w:rsidRPr="002B332C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1C74D380" w14:textId="77777777" w:rsidR="00180CC6" w:rsidRPr="002B332C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</w:p>
          <w:p w14:paraId="46B04CCD" w14:textId="1F5F2B75" w:rsidR="00D02931" w:rsidRPr="007B4CF4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   </w:t>
            </w: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747F1C53" w14:textId="77777777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B6EA3C6" w14:textId="05532285" w:rsidR="00D02931" w:rsidRPr="007B4CF4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7B4CF4" w14:paraId="1C4EE3F0" w14:textId="77777777" w:rsidTr="00E23023">
        <w:tc>
          <w:tcPr>
            <w:tcW w:w="1260" w:type="dxa"/>
          </w:tcPr>
          <w:p w14:paraId="54489160" w14:textId="77777777" w:rsidR="00180CC6" w:rsidRPr="007B4CF4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EFDF686" w14:textId="77777777" w:rsidR="00180CC6" w:rsidRPr="007B4CF4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6FE76D09" w14:textId="61600D19" w:rsidR="00180CC6" w:rsidRPr="007B4CF4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22067A" w:rsidRPr="007B4CF4" w14:paraId="11F5FD79" w14:textId="77777777" w:rsidTr="00437186">
        <w:tc>
          <w:tcPr>
            <w:tcW w:w="1260" w:type="dxa"/>
          </w:tcPr>
          <w:p w14:paraId="4D42323D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7F8E3961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0E3C3BAC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7C9EBA9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627262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3CAF816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C9C3FB5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44C2D2" w14:textId="417C7232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0.97</w:t>
            </w:r>
          </w:p>
        </w:tc>
        <w:tc>
          <w:tcPr>
            <w:tcW w:w="236" w:type="dxa"/>
          </w:tcPr>
          <w:p w14:paraId="45F2B161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A8BADD6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B989048" w14:textId="43A15294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1.</w:t>
            </w:r>
            <w:r w:rsidR="009E274A">
              <w:rPr>
                <w:rFonts w:asciiTheme="majorHAnsi" w:hAnsiTheme="majorHAnsi"/>
                <w:sz w:val="22"/>
                <w:szCs w:val="22"/>
              </w:rPr>
              <w:t>59</w:t>
            </w:r>
          </w:p>
        </w:tc>
        <w:tc>
          <w:tcPr>
            <w:tcW w:w="236" w:type="dxa"/>
          </w:tcPr>
          <w:p w14:paraId="16E3F413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EAFD816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E79CCFC" w14:textId="0B018782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B987C8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683335F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44C5EFC" w14:textId="2256B4A8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0E4CC61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735D4F4B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90AF7B" w14:textId="5DB7EE46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1DA8FCDE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6F99BCC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0DAE86E" w14:textId="28037F1A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100</w:t>
            </w:r>
            <w:r w:rsidR="00351CF7" w:rsidRPr="007B4CF4">
              <w:rPr>
                <w:rFonts w:asciiTheme="majorHAnsi" w:hAnsiTheme="majorHAnsi"/>
                <w:sz w:val="22"/>
                <w:szCs w:val="22"/>
              </w:rPr>
              <w:t>.00</w:t>
            </w:r>
          </w:p>
        </w:tc>
        <w:tc>
          <w:tcPr>
            <w:tcW w:w="240" w:type="dxa"/>
          </w:tcPr>
          <w:p w14:paraId="49139F99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10DE900B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48B935" w14:textId="75E00D6D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2067A" w:rsidRPr="00180CC6" w14:paraId="2B369861" w14:textId="77777777" w:rsidTr="00E23023">
        <w:tc>
          <w:tcPr>
            <w:tcW w:w="1260" w:type="dxa"/>
          </w:tcPr>
          <w:p w14:paraId="2509CEEB" w14:textId="77777777" w:rsidR="0022067A" w:rsidRPr="00180CC6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453DD8C" w14:textId="77777777" w:rsidR="0022067A" w:rsidRPr="00180CC6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206704F9" w14:textId="03074B1F" w:rsidR="0022067A" w:rsidRPr="00180CC6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7B4CF4" w14:paraId="0BB26416" w14:textId="77777777" w:rsidTr="00E23023">
        <w:tc>
          <w:tcPr>
            <w:tcW w:w="1260" w:type="dxa"/>
          </w:tcPr>
          <w:p w14:paraId="203AC71F" w14:textId="77777777" w:rsidR="00180CC6" w:rsidRPr="007B4CF4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9F5AA09" w14:textId="77777777" w:rsidR="00180CC6" w:rsidRPr="007B4CF4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088D078" w14:textId="49D9A2AD" w:rsidR="00180CC6" w:rsidRPr="007B4CF4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B4CF4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2067A" w:rsidRPr="007B4CF4" w14:paraId="40785DDA" w14:textId="77777777" w:rsidTr="00E23023">
        <w:tc>
          <w:tcPr>
            <w:tcW w:w="1260" w:type="dxa"/>
          </w:tcPr>
          <w:p w14:paraId="6880857F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258E452F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5E00F311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579A898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45ABC2" w14:textId="37D8D274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124,026</w:t>
            </w:r>
          </w:p>
        </w:tc>
        <w:tc>
          <w:tcPr>
            <w:tcW w:w="245" w:type="dxa"/>
          </w:tcPr>
          <w:p w14:paraId="16DAF178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BB653C7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86E40B7" w14:textId="4B52B354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81,8</w:t>
            </w:r>
            <w:r w:rsidR="001A539F" w:rsidRPr="007B4CF4">
              <w:rPr>
                <w:rFonts w:asciiTheme="majorHAnsi" w:hAnsiTheme="majorHAnsi"/>
                <w:sz w:val="22"/>
                <w:szCs w:val="22"/>
              </w:rPr>
              <w:t>8</w:t>
            </w:r>
            <w:r w:rsidRPr="007B4CF4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68B58831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D8097BC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736A63B" w14:textId="1F329961" w:rsidR="0022067A" w:rsidRPr="007B4CF4" w:rsidRDefault="00725C7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2</w:t>
            </w:r>
            <w:r w:rsidR="00353126">
              <w:rPr>
                <w:rFonts w:asciiTheme="majorHAnsi" w:hAnsiTheme="majorHAnsi"/>
                <w:sz w:val="22"/>
                <w:szCs w:val="22"/>
              </w:rPr>
              <w:t>6</w:t>
            </w:r>
            <w:r w:rsidRPr="007B4CF4">
              <w:rPr>
                <w:rFonts w:asciiTheme="majorHAnsi" w:hAnsiTheme="majorHAnsi"/>
                <w:sz w:val="22"/>
                <w:szCs w:val="22"/>
              </w:rPr>
              <w:t>,910</w:t>
            </w:r>
          </w:p>
        </w:tc>
        <w:tc>
          <w:tcPr>
            <w:tcW w:w="236" w:type="dxa"/>
          </w:tcPr>
          <w:p w14:paraId="2693E486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AF31113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2B2C046" w14:textId="39E2FD6A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E86FDDE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6442F8C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BC60F94" w14:textId="60E10106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8508A32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7FE6E75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4D24315" w14:textId="26E07EA2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16448D4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5F4AE2CD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EBC0FE" w14:textId="0508DE65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5,05</w:t>
            </w:r>
            <w:r w:rsidR="009D70F8" w:rsidRPr="007B4CF4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240" w:type="dxa"/>
          </w:tcPr>
          <w:p w14:paraId="2D57A70B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16B01183" w14:textId="77777777" w:rsidR="0022067A" w:rsidRPr="007B4CF4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B9C911F" w14:textId="7D0BBCDE" w:rsidR="0022067A" w:rsidRPr="007B4CF4" w:rsidRDefault="00725C7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113,857</w:t>
            </w:r>
          </w:p>
        </w:tc>
      </w:tr>
      <w:tr w:rsidR="00557850" w:rsidRPr="007B4CF4" w14:paraId="483BE4D5" w14:textId="77777777" w:rsidTr="00F551E2">
        <w:tc>
          <w:tcPr>
            <w:tcW w:w="1260" w:type="dxa"/>
          </w:tcPr>
          <w:p w14:paraId="473FE18A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8BC5262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6BB15EFA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0E9593E2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5710B5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628ADCB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11A02DE0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90C97DB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(791)</w:t>
            </w:r>
          </w:p>
        </w:tc>
        <w:tc>
          <w:tcPr>
            <w:tcW w:w="236" w:type="dxa"/>
          </w:tcPr>
          <w:p w14:paraId="032A9038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2EB57CA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99390A3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(428)</w:t>
            </w:r>
          </w:p>
        </w:tc>
        <w:tc>
          <w:tcPr>
            <w:tcW w:w="236" w:type="dxa"/>
          </w:tcPr>
          <w:p w14:paraId="5D20AD28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99FBF9B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086829D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34D8AB1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0CE70FC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AD12E5E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35EC962E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04A27DE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7E86297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91B06C2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5CDF1A64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60446F7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4CF4">
              <w:rPr>
                <w:rFonts w:asciiTheme="majorHAnsi" w:hAnsiTheme="majorHAnsi"/>
                <w:sz w:val="22"/>
                <w:szCs w:val="22"/>
              </w:rPr>
              <w:t>(5,058)</w:t>
            </w:r>
          </w:p>
        </w:tc>
        <w:tc>
          <w:tcPr>
            <w:tcW w:w="240" w:type="dxa"/>
          </w:tcPr>
          <w:p w14:paraId="1D236D5D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73275788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55F8F0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/>
                <w:b/>
                <w:bCs/>
                <w:sz w:val="22"/>
                <w:szCs w:val="22"/>
              </w:rPr>
              <w:t>(6,277)</w:t>
            </w:r>
          </w:p>
        </w:tc>
      </w:tr>
      <w:tr w:rsidR="00557850" w:rsidRPr="007B4CF4" w14:paraId="5EBF1CE0" w14:textId="77777777" w:rsidTr="002B332C">
        <w:tc>
          <w:tcPr>
            <w:tcW w:w="1260" w:type="dxa"/>
          </w:tcPr>
          <w:p w14:paraId="01D7ACDB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A0EFDE3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C2ECD60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A89B988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09F988F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AC6CFB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02DDBA85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4931EC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060CE7A8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1FD5FF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386179CB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E8A38A4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67ABA186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E60897E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18876B43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2A9D91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63EB8E4D" w14:textId="77777777" w:rsidR="00557850" w:rsidRPr="007B4CF4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557850" w:rsidRPr="007B4CF4" w14:paraId="4CE8CB36" w14:textId="77777777" w:rsidTr="00F551E2">
        <w:tc>
          <w:tcPr>
            <w:tcW w:w="1260" w:type="dxa"/>
          </w:tcPr>
          <w:p w14:paraId="3C4BF235" w14:textId="77777777" w:rsidR="00557850" w:rsidRPr="002B332C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4897C0C8" w14:textId="77777777" w:rsidR="00557850" w:rsidRPr="002B332C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0CB9738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2B332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1D74FBAA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2BE764B4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70F185B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9263DC7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1CCDDD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7B127791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1DF2E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275B9199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ED62A9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73EEE38E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2E9CA9A9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4B258199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8E9B62D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38FED642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6E69D6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5DDEF1A2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7B4CF4" w14:paraId="4D3C9772" w14:textId="77777777" w:rsidTr="00746920">
        <w:tc>
          <w:tcPr>
            <w:tcW w:w="1260" w:type="dxa"/>
          </w:tcPr>
          <w:p w14:paraId="2A4FDEAF" w14:textId="77777777" w:rsidR="00180CC6" w:rsidRPr="002B332C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51E9CF1" w14:textId="77777777" w:rsidR="00180CC6" w:rsidRPr="007B4CF4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FCED7E0" w14:textId="3E8025A3" w:rsidR="00180CC6" w:rsidRPr="007B4CF4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57850" w:rsidRPr="007B4CF4" w14:paraId="70F6868B" w14:textId="77777777" w:rsidTr="00F551E2">
        <w:tc>
          <w:tcPr>
            <w:tcW w:w="1260" w:type="dxa"/>
          </w:tcPr>
          <w:p w14:paraId="19C8BE05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52E92C5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B4CF4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6C157F3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257CA96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D03B701" w14:textId="1DA54E8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145,065</w:t>
            </w:r>
          </w:p>
        </w:tc>
        <w:tc>
          <w:tcPr>
            <w:tcW w:w="245" w:type="dxa"/>
          </w:tcPr>
          <w:p w14:paraId="72908B62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E402FA1" w14:textId="77777777" w:rsidR="0055785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F70053C" w14:textId="12F41741" w:rsidR="00557850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72,280</w:t>
            </w:r>
          </w:p>
        </w:tc>
        <w:tc>
          <w:tcPr>
            <w:tcW w:w="236" w:type="dxa"/>
          </w:tcPr>
          <w:p w14:paraId="3785AF28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E9D5BCA" w14:textId="77777777" w:rsidR="0055785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5D70816" w14:textId="5C4F6D80" w:rsidR="00557850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24,951</w:t>
            </w:r>
          </w:p>
        </w:tc>
        <w:tc>
          <w:tcPr>
            <w:tcW w:w="236" w:type="dxa"/>
          </w:tcPr>
          <w:p w14:paraId="755DF434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06E6248" w14:textId="77777777" w:rsidR="0055785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5BD3382" w14:textId="782A2260" w:rsidR="00557850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737</w:t>
            </w:r>
          </w:p>
        </w:tc>
        <w:tc>
          <w:tcPr>
            <w:tcW w:w="236" w:type="dxa"/>
          </w:tcPr>
          <w:p w14:paraId="166DC36B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BEE9466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ABFCD31" w14:textId="40958F3A" w:rsidR="00557850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1,034</w:t>
            </w:r>
          </w:p>
        </w:tc>
        <w:tc>
          <w:tcPr>
            <w:tcW w:w="239" w:type="dxa"/>
          </w:tcPr>
          <w:p w14:paraId="0B2FBD3A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17B072D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7CF3087" w14:textId="53E1B717" w:rsidR="00557850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3,373</w:t>
            </w:r>
          </w:p>
        </w:tc>
        <w:tc>
          <w:tcPr>
            <w:tcW w:w="240" w:type="dxa"/>
          </w:tcPr>
          <w:p w14:paraId="52856317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62373E19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C562FA0" w14:textId="1F0D48E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</w:t>
            </w:r>
            <w:r w:rsidR="00B8403C">
              <w:rPr>
                <w:rFonts w:asciiTheme="majorHAnsi" w:hAnsiTheme="majorHAnsi"/>
                <w:sz w:val="22"/>
                <w:szCs w:val="22"/>
              </w:rPr>
              <w:t>5,144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116E1892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47B14DDD" w14:textId="77777777" w:rsidR="00557850" w:rsidRPr="007B4CF4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804F34B" w14:textId="18DA0651" w:rsidR="00557850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97,231</w:t>
            </w:r>
          </w:p>
        </w:tc>
      </w:tr>
    </w:tbl>
    <w:p w14:paraId="405142BD" w14:textId="087A1FC2" w:rsidR="00290FE2" w:rsidRPr="007B4CF4" w:rsidRDefault="00290FE2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7FE9C4B" w14:textId="62DB5F86" w:rsidR="00984574" w:rsidRPr="007A20CB" w:rsidRDefault="00027531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 w:cstheme="majorHAnsi"/>
          <w:sz w:val="30"/>
          <w:szCs w:val="30"/>
        </w:rPr>
      </w:pPr>
      <w:r w:rsidRPr="007A20CB">
        <w:rPr>
          <w:rFonts w:asciiTheme="majorHAnsi" w:hAnsiTheme="majorHAns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9C084E" w:rsidRPr="007A20CB">
        <w:rPr>
          <w:rFonts w:asciiTheme="majorHAnsi" w:hAnsiTheme="majorHAnsi"/>
          <w:sz w:val="30"/>
          <w:szCs w:val="30"/>
        </w:rPr>
        <w:t>7</w:t>
      </w:r>
      <w:r w:rsidRPr="007A20CB">
        <w:rPr>
          <w:rFonts w:asciiTheme="majorHAnsi" w:hAnsiTheme="majorHAnsi"/>
          <w:sz w:val="30"/>
          <w:szCs w:val="30"/>
          <w:cs/>
        </w:rPr>
        <w:t xml:space="preserve"> วัน ถึง </w:t>
      </w:r>
      <w:r w:rsidR="009C084E" w:rsidRPr="007A20CB">
        <w:rPr>
          <w:rFonts w:asciiTheme="majorHAnsi" w:hAnsiTheme="majorHAnsi"/>
          <w:sz w:val="30"/>
          <w:szCs w:val="30"/>
        </w:rPr>
        <w:t>60</w:t>
      </w:r>
      <w:r w:rsidRPr="007A20CB">
        <w:rPr>
          <w:rFonts w:asciiTheme="majorHAnsi" w:hAnsiTheme="majorHAnsi"/>
          <w:sz w:val="30"/>
          <w:szCs w:val="30"/>
          <w:cs/>
        </w:rPr>
        <w:t xml:space="preserve"> วัน</w:t>
      </w:r>
    </w:p>
    <w:p w14:paraId="4BF61B28" w14:textId="72D3F88F" w:rsidR="00E21F5A" w:rsidRDefault="00E21F5A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48F36B07" w14:textId="3D5DC6BB" w:rsidR="00180CC6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519DCFF2" w14:textId="2E3F52DA" w:rsidR="00180CC6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4E5A4A2A" w14:textId="78DC0658" w:rsidR="00180CC6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2BEC5D0C" w14:textId="25BA7199" w:rsidR="00180CC6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7CA4C50F" w14:textId="5828BF6B" w:rsidR="00180CC6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2E444629" w14:textId="0C446804" w:rsidR="00180CC6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3757221E" w14:textId="77777777" w:rsidR="00180CC6" w:rsidRPr="007A20CB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6311F4DD" w14:textId="57BD7B1B" w:rsidR="00E21F5A" w:rsidRPr="007A20CB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</w:rPr>
      </w:pPr>
      <w:r w:rsidRPr="007A20CB">
        <w:rPr>
          <w:rFonts w:asciiTheme="majorHAnsi" w:hAnsiTheme="majorHAnsi" w:cstheme="majorHAnsi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7A5E54" w14:textId="0A794917" w:rsidR="00E21F5A" w:rsidRPr="007A20CB" w:rsidRDefault="00E21F5A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tbl>
      <w:tblPr>
        <w:tblW w:w="928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77"/>
        <w:gridCol w:w="13"/>
        <w:gridCol w:w="265"/>
        <w:gridCol w:w="11"/>
        <w:gridCol w:w="988"/>
        <w:gridCol w:w="11"/>
        <w:gridCol w:w="262"/>
        <w:gridCol w:w="11"/>
        <w:gridCol w:w="1086"/>
        <w:gridCol w:w="286"/>
        <w:gridCol w:w="1053"/>
      </w:tblGrid>
      <w:tr w:rsidR="00715D25" w:rsidRPr="007A20CB" w14:paraId="0515696C" w14:textId="77777777" w:rsidTr="00C34129">
        <w:trPr>
          <w:tblHeader/>
        </w:trPr>
        <w:tc>
          <w:tcPr>
            <w:tcW w:w="2327" w:type="pct"/>
            <w:tcBorders>
              <w:top w:val="nil"/>
              <w:bottom w:val="nil"/>
            </w:tcBorders>
          </w:tcPr>
          <w:p w14:paraId="5D08B5B4" w14:textId="77777777" w:rsidR="00715D25" w:rsidRPr="007A20CB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6"/>
            <w:tcBorders>
              <w:top w:val="nil"/>
              <w:bottom w:val="nil"/>
            </w:tcBorders>
          </w:tcPr>
          <w:p w14:paraId="322FA637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9084E11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7EA7C3F4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25" w:rsidRPr="007A20CB" w14:paraId="408A0F21" w14:textId="77777777" w:rsidTr="00C34129">
        <w:trPr>
          <w:trHeight w:val="344"/>
          <w:tblHeader/>
        </w:trPr>
        <w:tc>
          <w:tcPr>
            <w:tcW w:w="2327" w:type="pct"/>
            <w:tcBorders>
              <w:top w:val="nil"/>
            </w:tcBorders>
          </w:tcPr>
          <w:p w14:paraId="2179F86D" w14:textId="77777777" w:rsidR="00715D25" w:rsidRPr="007A20CB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</w:tcBorders>
          </w:tcPr>
          <w:p w14:paraId="5F3C3D2C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gridSpan w:val="2"/>
            <w:tcBorders>
              <w:top w:val="nil"/>
            </w:tcBorders>
          </w:tcPr>
          <w:p w14:paraId="25039714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15C7A8CB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31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27A33503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</w:tcBorders>
          </w:tcPr>
          <w:p w14:paraId="3B356F95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20C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  <w:tcBorders>
              <w:top w:val="nil"/>
            </w:tcBorders>
          </w:tcPr>
          <w:p w14:paraId="0C068983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71D62D05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31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5D25" w:rsidRPr="007A20CB" w14:paraId="1BF5AED1" w14:textId="77777777" w:rsidTr="00304CF0">
        <w:trPr>
          <w:trHeight w:val="344"/>
          <w:tblHeader/>
        </w:trPr>
        <w:tc>
          <w:tcPr>
            <w:tcW w:w="2327" w:type="pct"/>
          </w:tcPr>
          <w:p w14:paraId="0B7337A3" w14:textId="77777777" w:rsidR="00715D25" w:rsidRPr="007A20CB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E2A291A" w14:textId="25F94618" w:rsidR="00715D25" w:rsidRPr="007A20CB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1277AFD4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4A10247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7FE12259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EFB840" w14:textId="6F829843" w:rsidR="00715D25" w:rsidRPr="007A20CB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4" w:type="pct"/>
          </w:tcPr>
          <w:p w14:paraId="597C5C45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CA7FF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5D25" w:rsidRPr="007A20CB" w14:paraId="0E7245F1" w14:textId="77777777" w:rsidTr="00304CF0">
        <w:trPr>
          <w:tblHeader/>
        </w:trPr>
        <w:tc>
          <w:tcPr>
            <w:tcW w:w="2327" w:type="pct"/>
          </w:tcPr>
          <w:p w14:paraId="2AB7EA24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pct"/>
            <w:gridSpan w:val="11"/>
          </w:tcPr>
          <w:p w14:paraId="6C9E42B7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20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A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5D25" w:rsidRPr="007A20CB" w14:paraId="4D613F50" w14:textId="77777777" w:rsidTr="00CA1A47">
        <w:tc>
          <w:tcPr>
            <w:tcW w:w="2327" w:type="pct"/>
          </w:tcPr>
          <w:p w14:paraId="6CDA5CCC" w14:textId="09B1EA16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3" w:type="pct"/>
            <w:gridSpan w:val="2"/>
            <w:tcBorders>
              <w:bottom w:val="nil"/>
            </w:tcBorders>
          </w:tcPr>
          <w:p w14:paraId="1026E032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7388CC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153E182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FF2B8B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D363BF5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A6CBEA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E9CCC4" w14:textId="77777777" w:rsidR="00715D25" w:rsidRPr="007A20C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A47" w:rsidRPr="007A20CB" w14:paraId="0C451A2C" w14:textId="77777777" w:rsidTr="00CA1A47">
        <w:tc>
          <w:tcPr>
            <w:tcW w:w="2327" w:type="pct"/>
          </w:tcPr>
          <w:p w14:paraId="11790AD4" w14:textId="09DF36E5" w:rsidR="00CA1A47" w:rsidRPr="007A20CB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gridSpan w:val="2"/>
            <w:tcBorders>
              <w:top w:val="nil"/>
              <w:bottom w:val="double" w:sz="4" w:space="0" w:color="auto"/>
            </w:tcBorders>
          </w:tcPr>
          <w:p w14:paraId="6BA11219" w14:textId="3EF9802A" w:rsidR="00CA1A47" w:rsidRPr="007A20CB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3" w:type="pct"/>
          </w:tcPr>
          <w:p w14:paraId="1D4033EF" w14:textId="77777777" w:rsidR="00CA1A47" w:rsidRPr="007A20CB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3150C33" w14:textId="42142F60" w:rsidR="00CA1A47" w:rsidRPr="007A20CB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7" w:type="pct"/>
            <w:gridSpan w:val="2"/>
          </w:tcPr>
          <w:p w14:paraId="1981D918" w14:textId="77777777" w:rsidR="00CA1A47" w:rsidRPr="007A20CB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5723C05" w14:textId="4BC41A9F" w:rsidR="00CA1A47" w:rsidRPr="007A20CB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4" w:type="pct"/>
          </w:tcPr>
          <w:p w14:paraId="2A755E8A" w14:textId="77777777" w:rsidR="00CA1A47" w:rsidRPr="007A20CB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89BFC" w14:textId="6DF18F3A" w:rsidR="00CA1A47" w:rsidRPr="007A20CB" w:rsidRDefault="00CA1A47" w:rsidP="00CA1A4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CF0" w:rsidRPr="007A20CB" w14:paraId="7AAD615C" w14:textId="77777777" w:rsidTr="002B332C">
        <w:tc>
          <w:tcPr>
            <w:tcW w:w="2327" w:type="pct"/>
            <w:tcBorders>
              <w:bottom w:val="nil"/>
            </w:tcBorders>
          </w:tcPr>
          <w:p w14:paraId="1D0AAB0D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nil"/>
            </w:tcBorders>
          </w:tcPr>
          <w:p w14:paraId="3D50E45E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nil"/>
            </w:tcBorders>
          </w:tcPr>
          <w:p w14:paraId="6E4F1B6E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6BDC41F2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14:paraId="13CAB260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6229DA6D" w14:textId="77777777" w:rsidR="00304CF0" w:rsidRPr="007A20CB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03C" w:rsidRPr="007A20CB" w14:paraId="2EB51A8C" w14:textId="77777777" w:rsidTr="002B332C">
        <w:tc>
          <w:tcPr>
            <w:tcW w:w="2327" w:type="pct"/>
            <w:tcBorders>
              <w:top w:val="nil"/>
              <w:bottom w:val="nil"/>
            </w:tcBorders>
          </w:tcPr>
          <w:p w14:paraId="2EC8A64E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62A0CE48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4E169917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nil"/>
            </w:tcBorders>
          </w:tcPr>
          <w:p w14:paraId="53FBE7A3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01F241B8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bottom w:val="nil"/>
            </w:tcBorders>
          </w:tcPr>
          <w:p w14:paraId="45CFD9BB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51E0A304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31DAB742" w14:textId="77777777" w:rsidR="00B8403C" w:rsidRPr="007A20CB" w:rsidRDefault="00B8403C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7A20CB" w14:paraId="1BA81546" w14:textId="77777777" w:rsidTr="002B332C">
        <w:tc>
          <w:tcPr>
            <w:tcW w:w="2327" w:type="pct"/>
            <w:tcBorders>
              <w:top w:val="nil"/>
            </w:tcBorders>
          </w:tcPr>
          <w:p w14:paraId="7FD0A32F" w14:textId="1C9F0E6F" w:rsidR="00304CF0" w:rsidRPr="007A20CB" w:rsidRDefault="00914F67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สัญญาเช่าที่ไม่เข้าเงื่อนไขการรับรู้ตาม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TFRS 16</w:t>
            </w:r>
            <w:r w:rsidR="00B840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26" w:type="pct"/>
            <w:tcBorders>
              <w:top w:val="nil"/>
            </w:tcBorders>
          </w:tcPr>
          <w:p w14:paraId="021150AB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6D5056B5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3E1B4C80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3852A6E3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55D92AE1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074EE078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78061031" w14:textId="77777777" w:rsidR="00304CF0" w:rsidRPr="007A20CB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7A20CB" w14:paraId="08F61BE9" w14:textId="77777777" w:rsidTr="00304CF0">
        <w:tc>
          <w:tcPr>
            <w:tcW w:w="2327" w:type="pct"/>
          </w:tcPr>
          <w:p w14:paraId="275EBCB0" w14:textId="519E3483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A20CB">
              <w:rPr>
                <w:rFonts w:ascii="Angsana New" w:hAnsi="Angsana New"/>
                <w:sz w:val="30"/>
                <w:szCs w:val="30"/>
              </w:rPr>
              <w:t>1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</w:tcPr>
          <w:p w14:paraId="78797331" w14:textId="5F36752F" w:rsidR="00304CF0" w:rsidRPr="007A20CB" w:rsidRDefault="009359F6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6,537</w:t>
            </w:r>
          </w:p>
        </w:tc>
        <w:tc>
          <w:tcPr>
            <w:tcW w:w="150" w:type="pct"/>
            <w:gridSpan w:val="2"/>
          </w:tcPr>
          <w:p w14:paraId="66451509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0344EC64" w14:textId="6976EC2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7,820</w:t>
            </w:r>
          </w:p>
        </w:tc>
        <w:tc>
          <w:tcPr>
            <w:tcW w:w="147" w:type="pct"/>
            <w:gridSpan w:val="2"/>
          </w:tcPr>
          <w:p w14:paraId="062D5DF2" w14:textId="200E96AD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1579C770" w14:textId="705AEDC0" w:rsidR="00304CF0" w:rsidRPr="007A20CB" w:rsidRDefault="009C084E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sz w:val="30"/>
                <w:szCs w:val="30"/>
              </w:rPr>
              <w:t>782</w:t>
            </w:r>
          </w:p>
        </w:tc>
        <w:tc>
          <w:tcPr>
            <w:tcW w:w="154" w:type="pct"/>
          </w:tcPr>
          <w:p w14:paraId="7BE4D8D5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55F6D70" w14:textId="4EB4CCEC" w:rsidR="00304CF0" w:rsidRPr="007A20CB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304CF0" w:rsidRPr="007A20CB" w14:paraId="12D3AF15" w14:textId="77777777" w:rsidTr="00EF21B3">
        <w:tc>
          <w:tcPr>
            <w:tcW w:w="2327" w:type="pct"/>
            <w:tcBorders>
              <w:bottom w:val="nil"/>
            </w:tcBorders>
          </w:tcPr>
          <w:p w14:paraId="27B9F7BD" w14:textId="790B4AFF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1 - 5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bottom w:val="nil"/>
            </w:tcBorders>
          </w:tcPr>
          <w:p w14:paraId="2461DA8A" w14:textId="7FD7E8D2" w:rsidR="00304CF0" w:rsidRPr="007A20CB" w:rsidRDefault="00353126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359F6" w:rsidRPr="007A20CB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5909A18B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nil"/>
            </w:tcBorders>
          </w:tcPr>
          <w:p w14:paraId="6187414A" w14:textId="715264B2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9,536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1CE08E06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nil"/>
            </w:tcBorders>
          </w:tcPr>
          <w:p w14:paraId="6DB5435C" w14:textId="4AAC7549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4" w:type="pct"/>
            <w:tcBorders>
              <w:bottom w:val="nil"/>
            </w:tcBorders>
          </w:tcPr>
          <w:p w14:paraId="5DE60FB0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</w:tcPr>
          <w:p w14:paraId="5DF4C919" w14:textId="6FAEA4C4" w:rsidR="00304CF0" w:rsidRPr="007A20CB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304CF0" w:rsidRPr="007A20CB" w14:paraId="1FB8FBA2" w14:textId="77777777" w:rsidTr="00F0411C">
        <w:tc>
          <w:tcPr>
            <w:tcW w:w="2327" w:type="pct"/>
            <w:tcBorders>
              <w:top w:val="nil"/>
              <w:bottom w:val="nil"/>
            </w:tcBorders>
          </w:tcPr>
          <w:p w14:paraId="559BE529" w14:textId="41490E6D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7A20CB">
              <w:rPr>
                <w:rFonts w:ascii="Angsana New" w:hAnsi="Angsana New"/>
                <w:sz w:val="30"/>
                <w:szCs w:val="30"/>
              </w:rPr>
              <w:t>5</w:t>
            </w:r>
            <w:r w:rsidRPr="007A20C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</w:tcPr>
          <w:p w14:paraId="58B32C96" w14:textId="0B1B417D" w:rsidR="00304CF0" w:rsidRPr="007A20CB" w:rsidRDefault="00304CF0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CC25666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single" w:sz="4" w:space="0" w:color="auto"/>
            </w:tcBorders>
          </w:tcPr>
          <w:p w14:paraId="76797413" w14:textId="76BC70FA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2C66E1D5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bottom w:val="single" w:sz="4" w:space="0" w:color="auto"/>
            </w:tcBorders>
          </w:tcPr>
          <w:p w14:paraId="01F275A2" w14:textId="6A34C1D0" w:rsidR="00304CF0" w:rsidRPr="007A20CB" w:rsidRDefault="00304CF0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4D9785BE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</w:tcPr>
          <w:p w14:paraId="48F2A537" w14:textId="4F3D0478" w:rsidR="00304CF0" w:rsidRPr="007A20CB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</w:tr>
      <w:tr w:rsidR="00304CF0" w:rsidRPr="007A20CB" w14:paraId="66F5485A" w14:textId="77777777" w:rsidTr="00F0411C">
        <w:tc>
          <w:tcPr>
            <w:tcW w:w="2327" w:type="pct"/>
            <w:tcBorders>
              <w:top w:val="nil"/>
            </w:tcBorders>
          </w:tcPr>
          <w:p w14:paraId="43EDA4F9" w14:textId="45E4EF75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0EDECC50" w14:textId="7334EFE5" w:rsidR="00304CF0" w:rsidRPr="007A20CB" w:rsidRDefault="009359F6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3531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450C31A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96C19" w14:textId="6EA45158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>21,587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7694E900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BB90D2" w14:textId="09945138" w:rsidR="00304CF0" w:rsidRPr="007A20CB" w:rsidRDefault="009C084E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 w:hint="cs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154" w:type="pct"/>
            <w:tcBorders>
              <w:top w:val="nil"/>
            </w:tcBorders>
          </w:tcPr>
          <w:p w14:paraId="3BAFB0D1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E1F0450" w14:textId="39D40CDF" w:rsidR="00304CF0" w:rsidRPr="007A20CB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>6,803</w:t>
            </w:r>
          </w:p>
        </w:tc>
      </w:tr>
      <w:tr w:rsidR="00B8403C" w:rsidRPr="00B8403C" w14:paraId="1C6F5279" w14:textId="77777777" w:rsidTr="002B332C">
        <w:tc>
          <w:tcPr>
            <w:tcW w:w="2327" w:type="pct"/>
            <w:tcBorders>
              <w:top w:val="nil"/>
              <w:bottom w:val="nil"/>
            </w:tcBorders>
          </w:tcPr>
          <w:p w14:paraId="47281998" w14:textId="77777777" w:rsidR="00B8403C" w:rsidRPr="002B332C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</w:tcPr>
          <w:p w14:paraId="686AAD37" w14:textId="77777777" w:rsidR="00B8403C" w:rsidRPr="002B332C" w:rsidRDefault="00B8403C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5F83FE61" w14:textId="77777777" w:rsidR="00B8403C" w:rsidRPr="002B332C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nil"/>
            </w:tcBorders>
          </w:tcPr>
          <w:p w14:paraId="65C2C28D" w14:textId="77777777" w:rsidR="00B8403C" w:rsidRPr="002B332C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7BAE89F7" w14:textId="77777777" w:rsidR="00B8403C" w:rsidRPr="002B332C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nil"/>
            </w:tcBorders>
          </w:tcPr>
          <w:p w14:paraId="71EFB466" w14:textId="77777777" w:rsidR="00B8403C" w:rsidRPr="002B332C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13E8AE02" w14:textId="77777777" w:rsidR="00B8403C" w:rsidRPr="002B332C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nil"/>
            </w:tcBorders>
          </w:tcPr>
          <w:p w14:paraId="60684D6E" w14:textId="77777777" w:rsidR="00B8403C" w:rsidRPr="002B332C" w:rsidRDefault="00B8403C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B8403C" w:rsidRPr="00B8403C" w14:paraId="67F72A57" w14:textId="77777777" w:rsidTr="002B332C">
        <w:tc>
          <w:tcPr>
            <w:tcW w:w="5000" w:type="pct"/>
            <w:gridSpan w:val="12"/>
            <w:tcBorders>
              <w:top w:val="nil"/>
              <w:bottom w:val="nil"/>
            </w:tcBorders>
          </w:tcPr>
          <w:p w14:paraId="6EA26B31" w14:textId="0A7C47B1" w:rsidR="00B8403C" w:rsidRPr="002B332C" w:rsidRDefault="00B8403C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B332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</w:t>
            </w:r>
            <w:r w:rsidRPr="002B332C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* 31 </w:t>
            </w:r>
            <w:r w:rsidRPr="002B332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2B332C">
              <w:rPr>
                <w:rFonts w:ascii="Angsana New" w:hAnsi="Angsana New"/>
                <w:i/>
                <w:iCs/>
                <w:sz w:val="24"/>
                <w:szCs w:val="24"/>
              </w:rPr>
              <w:t>2562:</w:t>
            </w:r>
            <w:r w:rsidRPr="002B332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  <w:r w:rsidRPr="002B332C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8403C" w:rsidRPr="007A20CB" w14:paraId="6CD0AD8E" w14:textId="77777777" w:rsidTr="002B332C">
        <w:tc>
          <w:tcPr>
            <w:tcW w:w="2327" w:type="pct"/>
            <w:tcBorders>
              <w:top w:val="nil"/>
            </w:tcBorders>
          </w:tcPr>
          <w:p w14:paraId="11483AD2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</w:tcPr>
          <w:p w14:paraId="1B053201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315C0E2E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3398CEEE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08476099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355182C8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13130B26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5C9F7823" w14:textId="77777777" w:rsidR="00B8403C" w:rsidRPr="007A20CB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7A20CB" w14:paraId="59482434" w14:textId="77777777" w:rsidTr="00304CF0">
        <w:tc>
          <w:tcPr>
            <w:tcW w:w="2327" w:type="pct"/>
          </w:tcPr>
          <w:p w14:paraId="00BDE642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6" w:type="pct"/>
          </w:tcPr>
          <w:p w14:paraId="10371319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BE46480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3F04D3D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4D01156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1D35EF54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92B3040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8E6CCB5" w14:textId="77777777" w:rsidR="00304CF0" w:rsidRPr="007A20CB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F27" w:rsidRPr="007A20CB" w14:paraId="5B17E099" w14:textId="77777777" w:rsidTr="00304CF0">
        <w:tc>
          <w:tcPr>
            <w:tcW w:w="2327" w:type="pct"/>
          </w:tcPr>
          <w:p w14:paraId="3FA1C0AC" w14:textId="2FA442BB" w:rsidR="007B2F27" w:rsidRPr="007A20CB" w:rsidRDefault="00914F6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="007B2F27" w:rsidRPr="007A20CB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526" w:type="pct"/>
            <w:shd w:val="clear" w:color="auto" w:fill="auto"/>
          </w:tcPr>
          <w:p w14:paraId="3B6961E6" w14:textId="5B3AD64E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6AA">
              <w:rPr>
                <w:rFonts w:ascii="Angsana New" w:hAnsi="Angsana New"/>
                <w:sz w:val="30"/>
                <w:szCs w:val="30"/>
              </w:rPr>
              <w:t>25,226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06224BF" w14:textId="1A7A2D78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20,167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28897A" w14:textId="77777777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E2F0236" w14:textId="00C10068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C7492E1" w14:textId="77777777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33A398" w14:textId="5A312E11" w:rsidR="007B2F27" w:rsidRPr="007A20CB" w:rsidRDefault="007B2F27" w:rsidP="007B2F2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A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2F27" w:rsidRPr="007A20CB" w14:paraId="7DBEF1D7" w14:textId="77777777" w:rsidTr="00C34129">
        <w:tc>
          <w:tcPr>
            <w:tcW w:w="2327" w:type="pct"/>
          </w:tcPr>
          <w:p w14:paraId="3E103A61" w14:textId="77777777" w:rsidR="007B2F27" w:rsidRPr="007B4CF4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F9C6B31" w14:textId="55DA134A" w:rsidR="007B2F27" w:rsidRPr="007B4CF4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1,048,960</w:t>
            </w:r>
          </w:p>
        </w:tc>
        <w:tc>
          <w:tcPr>
            <w:tcW w:w="150" w:type="pct"/>
            <w:gridSpan w:val="2"/>
          </w:tcPr>
          <w:p w14:paraId="7EC8E301" w14:textId="77777777" w:rsidR="007B2F27" w:rsidRPr="007B4CF4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7BB9A402" w14:textId="5FDA86F4" w:rsidR="007B2F27" w:rsidRPr="007B4CF4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975,023</w:t>
            </w:r>
          </w:p>
        </w:tc>
        <w:tc>
          <w:tcPr>
            <w:tcW w:w="147" w:type="pct"/>
            <w:gridSpan w:val="2"/>
          </w:tcPr>
          <w:p w14:paraId="1BD5CA4E" w14:textId="77777777" w:rsidR="007B2F27" w:rsidRPr="007B4CF4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73BEC343" w14:textId="4475C4F5" w:rsidR="007B2F27" w:rsidRPr="007B4CF4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108,295</w:t>
            </w:r>
          </w:p>
        </w:tc>
        <w:tc>
          <w:tcPr>
            <w:tcW w:w="154" w:type="pct"/>
          </w:tcPr>
          <w:p w14:paraId="7855D2A1" w14:textId="77777777" w:rsidR="007B2F27" w:rsidRPr="007B4CF4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F7E5CE8" w14:textId="1C31A7BC" w:rsidR="007B2F27" w:rsidRPr="007A20CB" w:rsidRDefault="007B2F27" w:rsidP="007B2F27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</w:rPr>
              <w:t>103,295</w:t>
            </w:r>
          </w:p>
        </w:tc>
      </w:tr>
      <w:tr w:rsidR="007B2F27" w:rsidRPr="007A20CB" w14:paraId="23EE3DA1" w14:textId="77777777" w:rsidTr="00C34129">
        <w:tc>
          <w:tcPr>
            <w:tcW w:w="2327" w:type="pct"/>
            <w:tcBorders>
              <w:top w:val="nil"/>
              <w:bottom w:val="nil"/>
            </w:tcBorders>
          </w:tcPr>
          <w:p w14:paraId="2150C2D6" w14:textId="77777777" w:rsidR="007B2F27" w:rsidRPr="00A816AA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16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188385CF" w:rsidR="007B2F27" w:rsidRPr="00A816AA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16AA">
              <w:rPr>
                <w:rFonts w:ascii="Angsana New" w:hAnsi="Angsana New"/>
                <w:b/>
                <w:bCs/>
                <w:sz w:val="30"/>
                <w:szCs w:val="30"/>
              </w:rPr>
              <w:t>1,074,186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A4B3B" w14:textId="54685D1E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>995,190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7E50A6C" w14:textId="77777777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01AD00F2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>108,295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36313DAD" w14:textId="77777777" w:rsidR="007B2F27" w:rsidRPr="007A20CB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A17F3BC" w14:textId="1385AD68" w:rsidR="007B2F27" w:rsidRPr="007A20CB" w:rsidRDefault="007B2F27" w:rsidP="007B2F27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t>103,295</w:t>
            </w:r>
          </w:p>
        </w:tc>
      </w:tr>
    </w:tbl>
    <w:p w14:paraId="1C2A987F" w14:textId="4FF370C6" w:rsidR="00E21F5A" w:rsidRPr="007A20CB" w:rsidRDefault="00E21F5A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736995DE" w14:textId="5B745FE4" w:rsidR="009963C7" w:rsidRPr="007A20CB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r w:rsidRPr="007A20CB">
        <w:rPr>
          <w:b/>
          <w:bCs/>
          <w:cs/>
        </w:rPr>
        <w:t>หนี้สินที่อาจเกิดขึ้น</w:t>
      </w:r>
    </w:p>
    <w:p w14:paraId="3E1156D0" w14:textId="3A3C3FF5" w:rsidR="00E21F5A" w:rsidRPr="007A20CB" w:rsidRDefault="00E21F5A" w:rsidP="00965C7D">
      <w:pPr>
        <w:pStyle w:val="BodyText2"/>
        <w:tabs>
          <w:tab w:val="left" w:pos="540"/>
        </w:tabs>
        <w:rPr>
          <w:b/>
          <w:bCs/>
        </w:rPr>
      </w:pPr>
    </w:p>
    <w:p w14:paraId="21C322AC" w14:textId="7E607BAA" w:rsidR="00715D25" w:rsidRPr="007A20CB" w:rsidRDefault="00180CC6" w:rsidP="0071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บริษัทย่อยแห่งหนึ่ง</w:t>
      </w:r>
      <w:r w:rsidR="00042FE1" w:rsidRPr="007A20CB">
        <w:rPr>
          <w:rFonts w:asciiTheme="majorBidi" w:hAnsiTheme="majorBidi"/>
          <w:sz w:val="30"/>
          <w:szCs w:val="30"/>
          <w:cs/>
        </w:rPr>
        <w:t>ได้ถูกฟ้องร้องเรียกค่าเสียหายในข้อหาผิดสัญญาจ้างทำของจากบริษ</w:t>
      </w:r>
      <w:r w:rsidR="000D5C78">
        <w:rPr>
          <w:rFonts w:asciiTheme="majorBidi" w:hAnsiTheme="majorBidi" w:hint="cs"/>
          <w:sz w:val="30"/>
          <w:szCs w:val="30"/>
          <w:cs/>
        </w:rPr>
        <w:t>ั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ทแห่งหนึ่ง (“โจทก์”) เป็นจำนวนเงิน </w:t>
      </w:r>
      <w:r w:rsidR="009C084E" w:rsidRPr="007A20CB">
        <w:rPr>
          <w:rFonts w:asciiTheme="majorBidi" w:hAnsiTheme="majorBidi"/>
          <w:sz w:val="30"/>
          <w:szCs w:val="30"/>
        </w:rPr>
        <w:t>18</w:t>
      </w:r>
      <w:r w:rsidR="00042FE1" w:rsidRPr="007A20CB">
        <w:rPr>
          <w:rFonts w:asciiTheme="majorBidi" w:hAnsiTheme="majorBidi"/>
          <w:sz w:val="30"/>
          <w:szCs w:val="30"/>
          <w:cs/>
        </w:rPr>
        <w:t>.</w:t>
      </w:r>
      <w:r w:rsidR="009C084E" w:rsidRPr="007A20CB">
        <w:rPr>
          <w:rFonts w:asciiTheme="majorBidi" w:hAnsiTheme="majorBidi"/>
          <w:sz w:val="30"/>
          <w:szCs w:val="30"/>
        </w:rPr>
        <w:t>31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ล้านบาท โดยได้รับหมายเรียกจากศาลแพ่ง เมื่อวันที่ </w:t>
      </w:r>
      <w:r w:rsidR="009C084E" w:rsidRPr="007A20CB">
        <w:rPr>
          <w:rFonts w:asciiTheme="majorBidi" w:hAnsiTheme="majorBidi"/>
          <w:sz w:val="30"/>
          <w:szCs w:val="30"/>
        </w:rPr>
        <w:t>30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9C084E" w:rsidRPr="007A20CB">
        <w:rPr>
          <w:rFonts w:asciiTheme="majorBidi" w:hAnsiTheme="majorBidi"/>
          <w:sz w:val="30"/>
          <w:szCs w:val="30"/>
        </w:rPr>
        <w:t>2562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ทั้งนี้</w:t>
      </w:r>
      <w:r w:rsidR="000D5C78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ได้ยื่นคำให้การและฟ้องแย้งเมื่อวันที่ </w:t>
      </w:r>
      <w:r w:rsidR="009C084E" w:rsidRPr="007A20CB">
        <w:rPr>
          <w:rFonts w:asciiTheme="majorBidi" w:hAnsiTheme="majorBidi"/>
          <w:sz w:val="30"/>
          <w:szCs w:val="30"/>
        </w:rPr>
        <w:t>27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9C084E" w:rsidRPr="007A20CB">
        <w:rPr>
          <w:rFonts w:asciiTheme="majorBidi" w:hAnsiTheme="majorBidi"/>
          <w:sz w:val="30"/>
          <w:szCs w:val="30"/>
        </w:rPr>
        <w:t>2563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โดยได้ฟ้องร้องค่าเสียหายจากโจทก์ ในข้อหาผิดสัญญาจ้างทำให้</w:t>
      </w:r>
      <w:r>
        <w:rPr>
          <w:rFonts w:asciiTheme="majorBidi" w:hAnsiTheme="majorBidi" w:hint="cs"/>
          <w:sz w:val="30"/>
          <w:szCs w:val="30"/>
          <w:cs/>
        </w:rPr>
        <w:t>บ</w:t>
      </w:r>
      <w:r w:rsidR="00042FE1" w:rsidRPr="007A20CB">
        <w:rPr>
          <w:rFonts w:asciiTheme="majorBidi" w:hAnsiTheme="majorBidi"/>
          <w:sz w:val="30"/>
          <w:szCs w:val="30"/>
          <w:cs/>
        </w:rPr>
        <w:t>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ได้รับความเสียหายเป็นจำนวนเงินทั้งสิ้น </w:t>
      </w:r>
      <w:r w:rsidR="009C084E" w:rsidRPr="007A20CB">
        <w:rPr>
          <w:rFonts w:asciiTheme="majorBidi" w:hAnsiTheme="majorBidi"/>
          <w:sz w:val="30"/>
          <w:szCs w:val="30"/>
        </w:rPr>
        <w:t>17</w:t>
      </w:r>
      <w:r w:rsidR="00042FE1" w:rsidRPr="007A20CB">
        <w:rPr>
          <w:rFonts w:asciiTheme="majorBidi" w:hAnsiTheme="majorBidi"/>
          <w:sz w:val="30"/>
          <w:szCs w:val="30"/>
          <w:cs/>
        </w:rPr>
        <w:t>.</w:t>
      </w:r>
      <w:r w:rsidR="009C084E" w:rsidRPr="007A20CB">
        <w:rPr>
          <w:rFonts w:asciiTheme="majorBidi" w:hAnsiTheme="majorBidi"/>
          <w:sz w:val="30"/>
          <w:szCs w:val="30"/>
        </w:rPr>
        <w:t>1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F0411C" w:rsidRPr="007A20CB">
        <w:rPr>
          <w:rFonts w:asciiTheme="majorBidi" w:hAnsiTheme="majorBidi" w:hint="cs"/>
          <w:sz w:val="30"/>
          <w:szCs w:val="30"/>
          <w:cs/>
        </w:rPr>
        <w:t>ทั้งนี้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ศาลกำหนดนัดสืบพยานโจทก์ในวันที่ </w:t>
      </w:r>
      <w:r w:rsidR="009C084E" w:rsidRPr="007A20CB">
        <w:rPr>
          <w:rFonts w:asciiTheme="majorBidi" w:hAnsiTheme="majorBidi"/>
          <w:sz w:val="30"/>
          <w:szCs w:val="30"/>
        </w:rPr>
        <w:t>28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9C084E" w:rsidRPr="007A20CB">
        <w:rPr>
          <w:rFonts w:asciiTheme="majorBidi" w:hAnsiTheme="majorBidi"/>
          <w:sz w:val="30"/>
          <w:szCs w:val="30"/>
        </w:rPr>
        <w:t>2563</w:t>
      </w:r>
      <w:r w:rsidR="00042FE1" w:rsidRPr="007A20CB">
        <w:rPr>
          <w:rFonts w:asciiTheme="majorBidi" w:hAnsiTheme="majorBidi"/>
          <w:sz w:val="30"/>
          <w:szCs w:val="30"/>
          <w:cs/>
        </w:rPr>
        <w:t xml:space="preserve"> และ</w:t>
      </w:r>
      <w:r w:rsidR="00042FE1" w:rsidRPr="007A20CB">
        <w:rPr>
          <w:rFonts w:asciiTheme="majorBidi" w:hAnsiTheme="majorBidi"/>
          <w:spacing w:val="-6"/>
          <w:sz w:val="30"/>
          <w:szCs w:val="30"/>
          <w:cs/>
        </w:rPr>
        <w:t>สืบพยานบริษัท</w:t>
      </w:r>
      <w:r w:rsidR="00397238">
        <w:rPr>
          <w:rFonts w:asciiTheme="majorBidi" w:hAnsiTheme="majorBidi" w:hint="cs"/>
          <w:spacing w:val="-6"/>
          <w:sz w:val="30"/>
          <w:szCs w:val="30"/>
          <w:cs/>
        </w:rPr>
        <w:t>ย่อย</w:t>
      </w:r>
      <w:r w:rsidR="00042FE1" w:rsidRPr="007A20CB">
        <w:rPr>
          <w:rFonts w:asciiTheme="majorBidi" w:hAnsiTheme="majorBidi"/>
          <w:spacing w:val="-6"/>
          <w:sz w:val="30"/>
          <w:szCs w:val="30"/>
          <w:cs/>
        </w:rPr>
        <w:t xml:space="preserve">ในวันที่ </w:t>
      </w:r>
      <w:r w:rsidR="009C084E" w:rsidRPr="007A20CB">
        <w:rPr>
          <w:rFonts w:asciiTheme="majorBidi" w:hAnsiTheme="majorBidi"/>
          <w:spacing w:val="-6"/>
          <w:sz w:val="30"/>
          <w:szCs w:val="30"/>
        </w:rPr>
        <w:t>29</w:t>
      </w:r>
      <w:r w:rsidR="00042FE1" w:rsidRPr="007A20CB">
        <w:rPr>
          <w:rFonts w:asciiTheme="majorBidi" w:hAnsiTheme="majorBidi"/>
          <w:spacing w:val="-6"/>
          <w:sz w:val="30"/>
          <w:szCs w:val="30"/>
          <w:cs/>
        </w:rPr>
        <w:t xml:space="preserve"> พฤษภาคม </w:t>
      </w:r>
      <w:r w:rsidR="009C084E" w:rsidRPr="007A20CB">
        <w:rPr>
          <w:rFonts w:asciiTheme="majorBidi" w:hAnsiTheme="majorBidi"/>
          <w:spacing w:val="-6"/>
          <w:sz w:val="30"/>
          <w:szCs w:val="30"/>
        </w:rPr>
        <w:t>2563</w:t>
      </w:r>
      <w:r w:rsidR="00042FE1" w:rsidRPr="007A20CB">
        <w:rPr>
          <w:rFonts w:asciiTheme="majorBidi" w:hAnsiTheme="majorBidi"/>
          <w:spacing w:val="-6"/>
          <w:sz w:val="30"/>
          <w:szCs w:val="30"/>
          <w:cs/>
        </w:rPr>
        <w:t xml:space="preserve"> อย่างไรก็ตาม บริษัท</w:t>
      </w:r>
      <w:r w:rsidR="00397238">
        <w:rPr>
          <w:rFonts w:asciiTheme="majorBidi" w:hAnsiTheme="majorBidi" w:hint="cs"/>
          <w:spacing w:val="-6"/>
          <w:sz w:val="30"/>
          <w:szCs w:val="30"/>
          <w:cs/>
        </w:rPr>
        <w:t>ย่อย</w:t>
      </w:r>
      <w:r w:rsidR="00042FE1" w:rsidRPr="007A20CB">
        <w:rPr>
          <w:rFonts w:asciiTheme="majorBidi" w:hAnsiTheme="majorBidi"/>
          <w:spacing w:val="-6"/>
          <w:sz w:val="30"/>
          <w:szCs w:val="30"/>
          <w:cs/>
        </w:rPr>
        <w:t>บันทึกประมาณการหนี้สินที่อาจเกิดขึ้นจากผลคดีความ</w:t>
      </w:r>
      <w:r w:rsidR="00042FE1" w:rsidRPr="007A20CB">
        <w:rPr>
          <w:rFonts w:asciiTheme="majorBidi" w:hAnsiTheme="majorBidi"/>
          <w:sz w:val="30"/>
          <w:szCs w:val="30"/>
          <w:cs/>
        </w:rPr>
        <w:t>ดังกล่าวแล้วจำนวนหนึ่งและผู้บริหารเชื่อว่าผลเสียหายที่เกิดขึ้นจะไม่เกินประมาณหนี้สินที่บันทึกไว้</w:t>
      </w:r>
    </w:p>
    <w:p w14:paraId="71603DCC" w14:textId="54157FB0" w:rsidR="00E21F5A" w:rsidRPr="007A20CB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r w:rsidRPr="007A20CB">
        <w:rPr>
          <w:b/>
          <w:bCs/>
          <w:cs/>
        </w:rPr>
        <w:lastRenderedPageBreak/>
        <w:t>เหตุการณ์ภายหลังรอบระยะเวลารายงาน</w:t>
      </w:r>
    </w:p>
    <w:p w14:paraId="6F5D8265" w14:textId="2D35862B" w:rsidR="00E21F5A" w:rsidRPr="00B50CB8" w:rsidRDefault="00E21F5A" w:rsidP="00965C7D">
      <w:pPr>
        <w:pStyle w:val="BodyText2"/>
        <w:tabs>
          <w:tab w:val="left" w:pos="540"/>
        </w:tabs>
        <w:rPr>
          <w:b/>
          <w:bCs/>
          <w:sz w:val="22"/>
          <w:szCs w:val="22"/>
          <w:lang w:val="en-US"/>
        </w:rPr>
      </w:pPr>
    </w:p>
    <w:p w14:paraId="7968E095" w14:textId="611378FA" w:rsidR="00595ECC" w:rsidRPr="007A20CB" w:rsidRDefault="00595ECC" w:rsidP="00965C7D">
      <w:pPr>
        <w:pStyle w:val="BodyText2"/>
        <w:tabs>
          <w:tab w:val="left" w:pos="540"/>
        </w:tabs>
        <w:rPr>
          <w:rFonts w:asciiTheme="minorBidi" w:hAnsiTheme="minorBidi" w:cstheme="minorBidi"/>
          <w:i/>
          <w:iCs/>
          <w:lang w:val="en-US"/>
        </w:rPr>
      </w:pPr>
      <w:r w:rsidRPr="007A20CB">
        <w:rPr>
          <w:b/>
          <w:bCs/>
          <w:cs/>
          <w:lang w:val="en-US"/>
        </w:rPr>
        <w:tab/>
      </w:r>
      <w:r w:rsidRPr="007A20CB">
        <w:rPr>
          <w:rFonts w:asciiTheme="minorBidi" w:hAnsiTheme="minorBidi" w:cstheme="minorBidi"/>
          <w:i/>
          <w:iCs/>
          <w:cs/>
          <w:lang w:val="en-US"/>
        </w:rPr>
        <w:t>บริษัทใหญ่</w:t>
      </w:r>
    </w:p>
    <w:p w14:paraId="4314F1E0" w14:textId="77777777" w:rsidR="00595ECC" w:rsidRPr="00B50CB8" w:rsidRDefault="00595ECC" w:rsidP="00965C7D">
      <w:pPr>
        <w:pStyle w:val="BodyText2"/>
        <w:tabs>
          <w:tab w:val="left" w:pos="540"/>
        </w:tabs>
        <w:rPr>
          <w:rFonts w:asciiTheme="minorBidi" w:hAnsiTheme="minorBidi" w:cstheme="minorBidi"/>
          <w:i/>
          <w:iCs/>
          <w:sz w:val="22"/>
          <w:szCs w:val="22"/>
          <w:lang w:val="en-US"/>
        </w:rPr>
      </w:pPr>
    </w:p>
    <w:p w14:paraId="367E4B6A" w14:textId="6E20FD25" w:rsidR="00595ECC" w:rsidRPr="00AB4C79" w:rsidRDefault="00595ECC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6"/>
          <w:sz w:val="30"/>
          <w:szCs w:val="30"/>
        </w:rPr>
      </w:pPr>
      <w:r w:rsidRPr="007A20CB">
        <w:rPr>
          <w:rFonts w:asciiTheme="minorBidi" w:hAnsiTheme="minorBidi" w:cstheme="minorBidi"/>
          <w:sz w:val="30"/>
          <w:szCs w:val="30"/>
          <w:cs/>
        </w:rPr>
        <w:t xml:space="preserve">ในการประชุมคณะกรรมบริษัทเมื่อวันที่ </w:t>
      </w:r>
      <w:r w:rsidRPr="007A20CB">
        <w:rPr>
          <w:rFonts w:asciiTheme="minorBidi" w:hAnsiTheme="minorBidi" w:cstheme="minorBidi"/>
          <w:sz w:val="30"/>
          <w:szCs w:val="30"/>
        </w:rPr>
        <w:t>6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จากเดิมวันที่ </w:t>
      </w:r>
      <w:r w:rsidRPr="007A20CB">
        <w:rPr>
          <w:rFonts w:asciiTheme="minorBidi" w:hAnsiTheme="minorBidi" w:cstheme="minorBidi"/>
          <w:sz w:val="30"/>
          <w:szCs w:val="30"/>
        </w:rPr>
        <w:t>28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โดยคณะกรรมการบริษัทมอบหมายให้กรรมการ</w:t>
      </w:r>
      <w:r w:rsidRPr="007A20CB">
        <w:rPr>
          <w:rFonts w:asciiTheme="minorBidi" w:hAnsiTheme="minorBidi" w:cstheme="minorBidi"/>
          <w:spacing w:val="-2"/>
          <w:sz w:val="30"/>
          <w:szCs w:val="30"/>
          <w:cs/>
        </w:rPr>
        <w:t xml:space="preserve">ผู้จัดการพิจารณากำหนดวันให้ไม่เกินวันที่ </w:t>
      </w:r>
      <w:r w:rsidRPr="007A20CB">
        <w:rPr>
          <w:rFonts w:asciiTheme="minorBidi" w:hAnsiTheme="minorBidi" w:cstheme="minorBidi"/>
          <w:spacing w:val="-2"/>
          <w:sz w:val="30"/>
          <w:szCs w:val="30"/>
        </w:rPr>
        <w:t>16</w:t>
      </w:r>
      <w:r w:rsidRPr="007A20CB">
        <w:rPr>
          <w:rFonts w:asciiTheme="minorBidi" w:hAnsiTheme="minorBidi" w:cstheme="minorBidi"/>
          <w:spacing w:val="-2"/>
          <w:sz w:val="30"/>
          <w:szCs w:val="30"/>
          <w:cs/>
        </w:rPr>
        <w:t xml:space="preserve"> พฤษภาคม </w:t>
      </w:r>
      <w:r w:rsidRPr="007A20CB">
        <w:rPr>
          <w:rFonts w:asciiTheme="minorBidi" w:hAnsiTheme="minorBidi" w:cstheme="minorBidi"/>
          <w:spacing w:val="-2"/>
          <w:sz w:val="30"/>
          <w:szCs w:val="30"/>
        </w:rPr>
        <w:t>2563</w:t>
      </w:r>
      <w:r w:rsidRPr="007A20CB">
        <w:rPr>
          <w:rFonts w:asciiTheme="minorBidi" w:hAnsiTheme="minorBidi" w:cstheme="minorBidi"/>
          <w:spacing w:val="-2"/>
          <w:sz w:val="30"/>
          <w:szCs w:val="30"/>
          <w:cs/>
        </w:rPr>
        <w:t xml:space="preserve"> อันเนื่องจากสถานการณ์การแพร่ระบาดของเชื้อไวรัส</w:t>
      </w:r>
      <w:r w:rsidRPr="007A20CB">
        <w:rPr>
          <w:rFonts w:asciiTheme="minorBidi" w:hAnsiTheme="minorBidi" w:cstheme="minorBidi"/>
          <w:spacing w:val="4"/>
          <w:sz w:val="30"/>
          <w:szCs w:val="30"/>
          <w:cs/>
        </w:rPr>
        <w:t xml:space="preserve">โคโรนา </w:t>
      </w:r>
      <w:r w:rsidRPr="007A20CB">
        <w:rPr>
          <w:rFonts w:asciiTheme="minorBidi" w:hAnsiTheme="minorBidi" w:cstheme="minorBidi"/>
          <w:spacing w:val="4"/>
          <w:sz w:val="30"/>
          <w:szCs w:val="30"/>
        </w:rPr>
        <w:t>2019</w:t>
      </w:r>
      <w:r w:rsidRPr="007A20CB">
        <w:rPr>
          <w:rFonts w:asciiTheme="minorBidi" w:hAnsiTheme="minorBidi" w:cstheme="minorBidi"/>
          <w:spacing w:val="4"/>
          <w:sz w:val="30"/>
          <w:szCs w:val="30"/>
          <w:cs/>
        </w:rPr>
        <w:t xml:space="preserve"> (</w:t>
      </w:r>
      <w:r w:rsidRPr="007A20CB">
        <w:rPr>
          <w:rFonts w:asciiTheme="minorBidi" w:hAnsiTheme="minorBidi" w:cstheme="minorBidi"/>
          <w:spacing w:val="4"/>
          <w:sz w:val="30"/>
          <w:szCs w:val="30"/>
        </w:rPr>
        <w:t>COVID-19</w:t>
      </w:r>
      <w:r w:rsidRPr="007A20CB">
        <w:rPr>
          <w:rFonts w:asciiTheme="minorBidi" w:hAnsiTheme="minorBidi" w:cstheme="minorBidi"/>
          <w:spacing w:val="4"/>
          <w:sz w:val="30"/>
          <w:szCs w:val="30"/>
          <w:cs/>
        </w:rPr>
        <w:t>) นอกจากนี้ ที่ประชุมคณะกรรมการบริษัทมีมติอนุมัติการจ่ายเงินปันผลระหว่างกาล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แทนการจ่ายเงินปันผลประจำปี </w:t>
      </w:r>
      <w:r w:rsidRPr="007A20CB">
        <w:rPr>
          <w:rFonts w:asciiTheme="minorBidi" w:hAnsiTheme="minorBidi" w:cstheme="minorBidi"/>
          <w:sz w:val="30"/>
          <w:szCs w:val="30"/>
        </w:rPr>
        <w:t>2562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ในอัตราหุ้นละ </w:t>
      </w:r>
      <w:r w:rsidRPr="007A20CB">
        <w:rPr>
          <w:rFonts w:asciiTheme="minorBidi" w:hAnsiTheme="minorBidi" w:cstheme="minorBidi"/>
          <w:sz w:val="30"/>
          <w:szCs w:val="30"/>
        </w:rPr>
        <w:t>0.0274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เป็นจำนวนเงินรวม </w:t>
      </w:r>
      <w:r w:rsidRPr="007A20CB">
        <w:rPr>
          <w:rFonts w:asciiTheme="minorBidi" w:hAnsiTheme="minorBidi" w:cstheme="minorBidi"/>
          <w:sz w:val="30"/>
          <w:szCs w:val="30"/>
        </w:rPr>
        <w:t>21.92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ล้านบาท การจ่ายเงินปันผล</w:t>
      </w:r>
      <w:r w:rsidRPr="007A20CB">
        <w:rPr>
          <w:rFonts w:asciiTheme="minorBidi" w:hAnsiTheme="minorBidi" w:cstheme="minorBidi"/>
          <w:spacing w:val="4"/>
          <w:sz w:val="30"/>
          <w:szCs w:val="30"/>
          <w:cs/>
        </w:rPr>
        <w:t>ระหว่างกาลดังกล่าวให้จ่ายแก่ผู้ถือหุ้นเฉพาะผู้มีสิทธิได้รับเงินปันผลตามวันกำหนดรายชื่อผู้ถือหุ้นที่มีสิทธิรับ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>เงินปันผล (</w:t>
      </w:r>
      <w:r w:rsidRPr="00AB4C79">
        <w:rPr>
          <w:rFonts w:asciiTheme="minorBidi" w:hAnsiTheme="minorBidi" w:cstheme="minorBidi"/>
          <w:spacing w:val="-6"/>
          <w:sz w:val="30"/>
          <w:szCs w:val="30"/>
        </w:rPr>
        <w:t xml:space="preserve">Record Date) 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 xml:space="preserve">เดิม คือวันที่ </w:t>
      </w:r>
      <w:r w:rsidRPr="00AB4C79">
        <w:rPr>
          <w:rFonts w:asciiTheme="minorBidi" w:hAnsiTheme="minorBidi" w:cstheme="minorBidi"/>
          <w:spacing w:val="-6"/>
          <w:sz w:val="30"/>
          <w:szCs w:val="30"/>
        </w:rPr>
        <w:t>16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 xml:space="preserve"> มีนาคม </w:t>
      </w:r>
      <w:r w:rsidRPr="00AB4C79">
        <w:rPr>
          <w:rFonts w:asciiTheme="minorBidi" w:hAnsiTheme="minorBidi" w:cstheme="minorBidi"/>
          <w:spacing w:val="-6"/>
          <w:sz w:val="30"/>
          <w:szCs w:val="30"/>
        </w:rPr>
        <w:t>2563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 xml:space="preserve"> เงินปันผลดังกล่าวได้จ่ายให้แก่ผู้ถือหุ้นใน</w:t>
      </w:r>
      <w:r w:rsidR="00F12B8C" w:rsidRPr="00AB4C79">
        <w:rPr>
          <w:rFonts w:asciiTheme="minorBidi" w:hAnsiTheme="minorBidi" w:cstheme="minorBidi"/>
          <w:spacing w:val="-6"/>
          <w:sz w:val="30"/>
          <w:szCs w:val="30"/>
          <w:cs/>
        </w:rPr>
        <w:t xml:space="preserve">วันที่ </w:t>
      </w:r>
      <w:r w:rsidR="00F12B8C" w:rsidRPr="00AB4C79">
        <w:rPr>
          <w:rFonts w:asciiTheme="minorBidi" w:hAnsiTheme="minorBidi" w:cstheme="minorBidi"/>
          <w:spacing w:val="-6"/>
          <w:sz w:val="30"/>
          <w:szCs w:val="30"/>
        </w:rPr>
        <w:t xml:space="preserve">5 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 xml:space="preserve">พฤษภาคม </w:t>
      </w:r>
      <w:r w:rsidR="009C084E" w:rsidRPr="00AB4C79">
        <w:rPr>
          <w:rFonts w:asciiTheme="minorBidi" w:hAnsiTheme="minorBidi" w:cstheme="minorBidi"/>
          <w:spacing w:val="-6"/>
          <w:sz w:val="30"/>
          <w:szCs w:val="30"/>
        </w:rPr>
        <w:t>2563</w:t>
      </w:r>
    </w:p>
    <w:p w14:paraId="261FF907" w14:textId="77777777" w:rsidR="00595ECC" w:rsidRPr="00B50CB8" w:rsidRDefault="00595ECC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33A13B04" w14:textId="19C7C2D2" w:rsidR="00595ECC" w:rsidRPr="007A20CB" w:rsidRDefault="00595ECC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A20CB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Pr="007A20CB">
        <w:rPr>
          <w:rFonts w:asciiTheme="minorBidi" w:hAnsiTheme="minorBidi" w:cstheme="minorBidi"/>
          <w:sz w:val="30"/>
          <w:szCs w:val="30"/>
        </w:rPr>
        <w:t>16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ที่ประชุมคณะกรรมการบริหารมีมติอนุมัติกำหนดวันประชุมสามัญผู้ถือหุ้นประจำปี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ขึ้นใหม่ในวันที่ </w:t>
      </w:r>
      <w:r w:rsidRPr="007A20CB">
        <w:rPr>
          <w:rFonts w:asciiTheme="minorBidi" w:hAnsiTheme="minorBidi" w:cstheme="minorBidi"/>
          <w:sz w:val="30"/>
          <w:szCs w:val="30"/>
        </w:rPr>
        <w:t>15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พฤษภาคม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</w:p>
    <w:p w14:paraId="631CE167" w14:textId="7F6A96FF" w:rsidR="00595ECC" w:rsidRPr="00B50CB8" w:rsidRDefault="00595ECC" w:rsidP="006E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4B6AF0A0" w14:textId="791B10A3" w:rsidR="00595ECC" w:rsidRPr="007A20CB" w:rsidRDefault="00595ECC" w:rsidP="006E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A20CB">
        <w:rPr>
          <w:rFonts w:asciiTheme="minorBidi" w:hAnsiTheme="minorBidi" w:cstheme="minorBidi"/>
          <w:i/>
          <w:iCs/>
          <w:sz w:val="30"/>
          <w:szCs w:val="30"/>
          <w:cs/>
        </w:rPr>
        <w:t>บริษัทย่อย</w:t>
      </w:r>
    </w:p>
    <w:p w14:paraId="343316B9" w14:textId="77777777" w:rsidR="00595ECC" w:rsidRPr="00B50CB8" w:rsidRDefault="00595ECC" w:rsidP="006E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12EDC25E" w14:textId="4CA8BFA1" w:rsidR="00595ECC" w:rsidRPr="00AB4C79" w:rsidRDefault="00595ECC" w:rsidP="002B332C">
      <w:pPr>
        <w:pStyle w:val="ListParagraph"/>
        <w:numPr>
          <w:ilvl w:val="0"/>
          <w:numId w:val="34"/>
        </w:numPr>
        <w:tabs>
          <w:tab w:val="left" w:pos="540"/>
        </w:tabs>
        <w:spacing w:after="0" w:line="240" w:lineRule="auto"/>
        <w:jc w:val="thaiDistribute"/>
        <w:rPr>
          <w:rFonts w:asciiTheme="minorBidi" w:hAnsiTheme="minorBidi" w:cstheme="minorBidi"/>
          <w:sz w:val="30"/>
          <w:szCs w:val="30"/>
        </w:rPr>
      </w:pPr>
      <w:r w:rsidRPr="00AB4C79">
        <w:rPr>
          <w:rFonts w:asciiTheme="minorBidi" w:hAnsiTheme="minorBidi" w:cstheme="minorBidi"/>
          <w:sz w:val="30"/>
          <w:szCs w:val="30"/>
          <w:cs/>
        </w:rPr>
        <w:t>ในการประชุมคณะกรรมบริษัท</w:t>
      </w:r>
      <w:r w:rsidR="00353126">
        <w:rPr>
          <w:rFonts w:asciiTheme="minorBidi" w:hAnsiTheme="minorBidi" w:cstheme="minorBidi" w:hint="cs"/>
          <w:sz w:val="30"/>
          <w:szCs w:val="30"/>
          <w:cs/>
        </w:rPr>
        <w:t>ของบริษัท ซี เอ แซด (ประเทศไทย) จำกัด (มหาชน) ซึ่งเป็นบริษัทย่อย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Pr="00AB4C79">
        <w:rPr>
          <w:rFonts w:asciiTheme="minorBidi" w:hAnsiTheme="minorBidi" w:cstheme="minorBidi"/>
          <w:sz w:val="30"/>
          <w:szCs w:val="30"/>
        </w:rPr>
        <w:t>6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AB4C79">
        <w:rPr>
          <w:rFonts w:asciiTheme="minorBidi" w:hAnsiTheme="minorBidi" w:cstheme="minorBidi"/>
          <w:sz w:val="30"/>
          <w:szCs w:val="30"/>
        </w:rPr>
        <w:t>2563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AB4C79">
        <w:rPr>
          <w:rFonts w:asciiTheme="minorBidi" w:hAnsiTheme="minorBidi" w:cstheme="minorBidi"/>
          <w:sz w:val="30"/>
          <w:szCs w:val="30"/>
        </w:rPr>
        <w:t>2563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จากเดิมวันที่ </w:t>
      </w:r>
      <w:r w:rsidRPr="00AB4C79">
        <w:rPr>
          <w:rFonts w:asciiTheme="minorBidi" w:hAnsiTheme="minorBidi" w:cstheme="minorBidi"/>
          <w:sz w:val="30"/>
          <w:szCs w:val="30"/>
        </w:rPr>
        <w:t>23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AB4C79">
        <w:rPr>
          <w:rFonts w:asciiTheme="minorBidi" w:hAnsiTheme="minorBidi" w:cstheme="minorBidi"/>
          <w:sz w:val="30"/>
          <w:szCs w:val="30"/>
        </w:rPr>
        <w:t>2563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โดยคณะกรรมการบริษัทมอบหมายให้กรรมการ</w:t>
      </w:r>
      <w:r w:rsidRPr="00AB4C79">
        <w:rPr>
          <w:rFonts w:asciiTheme="minorBidi" w:hAnsiTheme="minorBidi" w:cstheme="minorBidi"/>
          <w:spacing w:val="-2"/>
          <w:sz w:val="30"/>
          <w:szCs w:val="30"/>
          <w:cs/>
        </w:rPr>
        <w:t xml:space="preserve">ผู้จัดการพิจารณากำหนดวันให้ไม่เกินวันที่ </w:t>
      </w:r>
      <w:r w:rsidRPr="00AB4C79">
        <w:rPr>
          <w:rFonts w:asciiTheme="minorBidi" w:hAnsiTheme="minorBidi" w:cstheme="minorBidi"/>
          <w:spacing w:val="-2"/>
          <w:sz w:val="30"/>
          <w:szCs w:val="30"/>
        </w:rPr>
        <w:t>16</w:t>
      </w:r>
      <w:r w:rsidRPr="00AB4C79">
        <w:rPr>
          <w:rFonts w:asciiTheme="minorBidi" w:hAnsiTheme="minorBidi" w:cstheme="minorBidi"/>
          <w:spacing w:val="-2"/>
          <w:sz w:val="30"/>
          <w:szCs w:val="30"/>
          <w:cs/>
        </w:rPr>
        <w:t xml:space="preserve"> พฤษภาคม </w:t>
      </w:r>
      <w:r w:rsidRPr="00AB4C79">
        <w:rPr>
          <w:rFonts w:asciiTheme="minorBidi" w:hAnsiTheme="minorBidi" w:cstheme="minorBidi"/>
          <w:spacing w:val="-2"/>
          <w:sz w:val="30"/>
          <w:szCs w:val="30"/>
        </w:rPr>
        <w:t>2563</w:t>
      </w:r>
      <w:r w:rsidRPr="00AB4C79">
        <w:rPr>
          <w:rFonts w:asciiTheme="minorBidi" w:hAnsiTheme="minorBidi" w:cstheme="minorBidi"/>
          <w:spacing w:val="-2"/>
          <w:sz w:val="30"/>
          <w:szCs w:val="30"/>
          <w:cs/>
        </w:rPr>
        <w:t xml:space="preserve"> อันเนื่องจากสถานการณ์การแพร่ระบาด</w:t>
      </w:r>
      <w:r w:rsidRPr="00AB4C79">
        <w:rPr>
          <w:rFonts w:asciiTheme="minorBidi" w:hAnsiTheme="minorBidi" w:cstheme="minorBidi"/>
          <w:spacing w:val="8"/>
          <w:sz w:val="30"/>
          <w:szCs w:val="30"/>
          <w:cs/>
        </w:rPr>
        <w:t xml:space="preserve">ของเชื้อไวรัสโคโรนา </w:t>
      </w:r>
      <w:r w:rsidRPr="00AB4C79">
        <w:rPr>
          <w:rFonts w:asciiTheme="minorBidi" w:hAnsiTheme="minorBidi" w:cstheme="minorBidi"/>
          <w:spacing w:val="8"/>
          <w:sz w:val="30"/>
          <w:szCs w:val="30"/>
        </w:rPr>
        <w:t>2019</w:t>
      </w:r>
      <w:r w:rsidRPr="00AB4C79">
        <w:rPr>
          <w:rFonts w:asciiTheme="minorBidi" w:hAnsiTheme="minorBidi" w:cstheme="minorBidi"/>
          <w:spacing w:val="8"/>
          <w:sz w:val="30"/>
          <w:szCs w:val="30"/>
          <w:cs/>
        </w:rPr>
        <w:t xml:space="preserve"> (</w:t>
      </w:r>
      <w:r w:rsidRPr="00AB4C79">
        <w:rPr>
          <w:rFonts w:asciiTheme="minorBidi" w:hAnsiTheme="minorBidi" w:cstheme="minorBidi"/>
          <w:spacing w:val="8"/>
          <w:sz w:val="30"/>
          <w:szCs w:val="30"/>
        </w:rPr>
        <w:t>COVID-19</w:t>
      </w:r>
      <w:r w:rsidRPr="00AB4C79">
        <w:rPr>
          <w:rFonts w:asciiTheme="minorBidi" w:hAnsiTheme="minorBidi" w:cstheme="minorBidi"/>
          <w:spacing w:val="8"/>
          <w:sz w:val="30"/>
          <w:szCs w:val="30"/>
          <w:cs/>
        </w:rPr>
        <w:t>) นอกจากนี้ ที่ประชุมคณะกรรมการบริษัทมีมติอนุมัติการจ่าย</w:t>
      </w:r>
      <w:r w:rsidRPr="00AB4C79">
        <w:rPr>
          <w:rFonts w:asciiTheme="minorBidi" w:hAnsiTheme="minorBidi" w:cstheme="minorBidi"/>
          <w:spacing w:val="4"/>
          <w:sz w:val="30"/>
          <w:szCs w:val="30"/>
          <w:cs/>
        </w:rPr>
        <w:t>เงินปันผลระหว่างกาล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แทนการจ่ายเงินปันผลประจำปี </w:t>
      </w:r>
      <w:r w:rsidRPr="00AB4C79">
        <w:rPr>
          <w:rFonts w:asciiTheme="minorBidi" w:hAnsiTheme="minorBidi" w:cstheme="minorBidi"/>
          <w:sz w:val="30"/>
          <w:szCs w:val="30"/>
        </w:rPr>
        <w:t>2562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ในอัตราหุ้นละ </w:t>
      </w:r>
      <w:r w:rsidRPr="00AB4C79">
        <w:rPr>
          <w:rFonts w:asciiTheme="minorBidi" w:hAnsiTheme="minorBidi" w:cstheme="minorBidi"/>
          <w:sz w:val="30"/>
          <w:szCs w:val="30"/>
        </w:rPr>
        <w:t>0.1071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เป็นจำนวนเงินรวม </w:t>
      </w:r>
      <w:r w:rsidRPr="00AB4C79">
        <w:rPr>
          <w:rFonts w:asciiTheme="minorBidi" w:hAnsiTheme="minorBidi" w:cstheme="minorBidi"/>
          <w:sz w:val="30"/>
          <w:szCs w:val="30"/>
        </w:rPr>
        <w:t>30</w:t>
      </w:r>
      <w:r w:rsidRPr="00AB4C7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>ล้านบาท การจ่ายเงินปันผลระหว่างกาลดังกล่าวให้จ่ายแก่ผู้ถือหุ้นเฉพาะผู้มีสิทธิได้รับเงินปันผลตามวันกำหนด</w:t>
      </w:r>
      <w:r w:rsidRPr="00AB4C79">
        <w:rPr>
          <w:rFonts w:asciiTheme="minorBidi" w:hAnsiTheme="minorBidi" w:cstheme="minorBidi"/>
          <w:spacing w:val="-2"/>
          <w:sz w:val="30"/>
          <w:szCs w:val="30"/>
          <w:cs/>
        </w:rPr>
        <w:t>รายชื่อผู้ถือหุ้นที่มีสิทธิรับเงินปันผล (</w:t>
      </w:r>
      <w:r w:rsidRPr="00AB4C79">
        <w:rPr>
          <w:rFonts w:asciiTheme="minorBidi" w:hAnsiTheme="minorBidi" w:cstheme="minorBidi"/>
          <w:spacing w:val="-2"/>
          <w:sz w:val="30"/>
          <w:szCs w:val="30"/>
        </w:rPr>
        <w:t xml:space="preserve">Record Date) </w:t>
      </w:r>
      <w:r w:rsidRPr="00AB4C79">
        <w:rPr>
          <w:rFonts w:asciiTheme="minorBidi" w:hAnsiTheme="minorBidi" w:cstheme="minorBidi"/>
          <w:spacing w:val="-2"/>
          <w:sz w:val="30"/>
          <w:szCs w:val="30"/>
          <w:cs/>
        </w:rPr>
        <w:t xml:space="preserve">เดิม คือวันที่ </w:t>
      </w:r>
      <w:r w:rsidRPr="00AB4C79">
        <w:rPr>
          <w:rFonts w:asciiTheme="minorBidi" w:hAnsiTheme="minorBidi" w:cstheme="minorBidi"/>
          <w:spacing w:val="-2"/>
          <w:sz w:val="30"/>
          <w:szCs w:val="30"/>
        </w:rPr>
        <w:t>16</w:t>
      </w:r>
      <w:r w:rsidRPr="00AB4C79">
        <w:rPr>
          <w:rFonts w:asciiTheme="minorBidi" w:hAnsiTheme="minorBidi" w:cstheme="minorBidi"/>
          <w:spacing w:val="-2"/>
          <w:sz w:val="30"/>
          <w:szCs w:val="30"/>
          <w:cs/>
        </w:rPr>
        <w:t xml:space="preserve"> มีนาคม </w:t>
      </w:r>
      <w:r w:rsidRPr="00AB4C79">
        <w:rPr>
          <w:rFonts w:asciiTheme="minorBidi" w:hAnsiTheme="minorBidi" w:cstheme="minorBidi"/>
          <w:spacing w:val="-2"/>
          <w:sz w:val="30"/>
          <w:szCs w:val="30"/>
        </w:rPr>
        <w:t>2563</w:t>
      </w:r>
      <w:r w:rsidRPr="00AB4C79">
        <w:rPr>
          <w:rFonts w:asciiTheme="minorBidi" w:hAnsiTheme="minorBidi" w:cstheme="minorBidi"/>
          <w:spacing w:val="-2"/>
          <w:sz w:val="30"/>
          <w:szCs w:val="30"/>
          <w:cs/>
        </w:rPr>
        <w:t xml:space="preserve"> เงินปันผลดังกล่าวได้จ่ายให้แก่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>ผู้ถือหุ้นใน</w:t>
      </w:r>
      <w:r w:rsidR="00F12B8C" w:rsidRPr="00AB4C79">
        <w:rPr>
          <w:rFonts w:asciiTheme="minorBidi" w:hAnsiTheme="minorBidi" w:cstheme="minorBidi"/>
          <w:spacing w:val="-6"/>
          <w:sz w:val="30"/>
          <w:szCs w:val="30"/>
          <w:cs/>
        </w:rPr>
        <w:t xml:space="preserve">วันที่ </w:t>
      </w:r>
      <w:r w:rsidR="00F12B8C" w:rsidRPr="00AB4C79">
        <w:rPr>
          <w:rFonts w:asciiTheme="minorBidi" w:hAnsiTheme="minorBidi" w:cstheme="minorBidi"/>
          <w:spacing w:val="-6"/>
          <w:sz w:val="30"/>
          <w:szCs w:val="30"/>
        </w:rPr>
        <w:t xml:space="preserve">5 </w:t>
      </w:r>
      <w:r w:rsidRPr="00AB4C79">
        <w:rPr>
          <w:rFonts w:asciiTheme="minorBidi" w:hAnsiTheme="minorBidi" w:cstheme="minorBidi"/>
          <w:spacing w:val="-6"/>
          <w:sz w:val="30"/>
          <w:szCs w:val="30"/>
          <w:cs/>
        </w:rPr>
        <w:t xml:space="preserve">พฤษภาคม </w:t>
      </w:r>
      <w:r w:rsidRPr="00AB4C79">
        <w:rPr>
          <w:rFonts w:asciiTheme="minorBidi" w:hAnsiTheme="minorBidi" w:cstheme="minorBidi"/>
          <w:spacing w:val="-6"/>
          <w:sz w:val="30"/>
          <w:szCs w:val="30"/>
        </w:rPr>
        <w:t>2563</w:t>
      </w:r>
    </w:p>
    <w:p w14:paraId="464655FB" w14:textId="77777777" w:rsidR="00595ECC" w:rsidRPr="00B50CB8" w:rsidRDefault="00595ECC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135D631D" w14:textId="7C6B6FA2" w:rsidR="00595ECC" w:rsidRPr="007A20CB" w:rsidRDefault="00595ECC" w:rsidP="00AB4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Theme="minorBidi" w:hAnsiTheme="minorBidi" w:cstheme="minorBidi"/>
          <w:sz w:val="30"/>
          <w:szCs w:val="30"/>
        </w:rPr>
      </w:pPr>
      <w:r w:rsidRPr="007A20CB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Pr="007A20CB">
        <w:rPr>
          <w:rFonts w:asciiTheme="minorBidi" w:hAnsiTheme="minorBidi" w:cstheme="minorBidi"/>
          <w:sz w:val="30"/>
          <w:szCs w:val="30"/>
        </w:rPr>
        <w:t>20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ที่ประชุมคณะกรรมการบริหาร</w:t>
      </w:r>
      <w:r w:rsidR="00353126">
        <w:rPr>
          <w:rFonts w:asciiTheme="minorBidi" w:hAnsiTheme="minorBidi" w:cstheme="minorBidi" w:hint="cs"/>
          <w:sz w:val="30"/>
          <w:szCs w:val="30"/>
          <w:cs/>
        </w:rPr>
        <w:t>ของบริษัทย่อยดังกล่าว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มีมติอนุมัติกำหนดวันประชุมสามัญผู้ถือหุ้นประจำปี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ขึ้นใหม่ในวันที่ </w:t>
      </w:r>
      <w:r w:rsidRPr="007A20CB">
        <w:rPr>
          <w:rFonts w:asciiTheme="minorBidi" w:hAnsiTheme="minorBidi" w:cstheme="minorBidi"/>
          <w:sz w:val="30"/>
          <w:szCs w:val="30"/>
        </w:rPr>
        <w:t>14</w:t>
      </w:r>
      <w:r w:rsidRPr="007A20CB">
        <w:rPr>
          <w:rFonts w:asciiTheme="minorBidi" w:hAnsiTheme="minorBidi" w:cstheme="minorBidi"/>
          <w:sz w:val="30"/>
          <w:szCs w:val="30"/>
          <w:cs/>
        </w:rPr>
        <w:t xml:space="preserve"> พฤษภาคม </w:t>
      </w:r>
      <w:r w:rsidRPr="007A20CB">
        <w:rPr>
          <w:rFonts w:asciiTheme="minorBidi" w:hAnsiTheme="minorBidi" w:cstheme="minorBidi"/>
          <w:sz w:val="30"/>
          <w:szCs w:val="30"/>
        </w:rPr>
        <w:t>2563</w:t>
      </w:r>
    </w:p>
    <w:p w14:paraId="0CAE9905" w14:textId="77777777" w:rsidR="00B8403C" w:rsidRPr="00B50CB8" w:rsidRDefault="00B8403C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2C21EAF3" w14:textId="21408167" w:rsidR="00595ECC" w:rsidRDefault="00D72726" w:rsidP="00E2136C">
      <w:pPr>
        <w:pStyle w:val="ListParagraph"/>
        <w:numPr>
          <w:ilvl w:val="0"/>
          <w:numId w:val="34"/>
        </w:numPr>
        <w:tabs>
          <w:tab w:val="left" w:pos="54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  <w:r w:rsidRPr="00AB4C79">
        <w:rPr>
          <w:rFonts w:asciiTheme="minorHAnsi" w:hAnsiTheme="minorHAnsi" w:cstheme="minorHAnsi"/>
          <w:spacing w:val="4"/>
          <w:sz w:val="30"/>
          <w:szCs w:val="30"/>
          <w:cs/>
        </w:rPr>
        <w:t xml:space="preserve">ในเดือนเมษายน </w:t>
      </w:r>
      <w:r w:rsidR="003D2A7D" w:rsidRPr="00AB4C79">
        <w:rPr>
          <w:rFonts w:asciiTheme="minorHAnsi" w:hAnsiTheme="minorHAnsi" w:cstheme="minorHAnsi"/>
          <w:spacing w:val="4"/>
          <w:sz w:val="30"/>
          <w:szCs w:val="30"/>
        </w:rPr>
        <w:t>2563</w:t>
      </w:r>
      <w:r w:rsidRPr="00AB4C79">
        <w:rPr>
          <w:rFonts w:asciiTheme="minorHAnsi" w:hAnsiTheme="minorHAnsi" w:cstheme="minorHAnsi"/>
          <w:spacing w:val="4"/>
          <w:sz w:val="30"/>
          <w:szCs w:val="30"/>
          <w:cs/>
        </w:rPr>
        <w:t xml:space="preserve"> บริษัท</w:t>
      </w:r>
      <w:r w:rsidR="00353126">
        <w:rPr>
          <w:rFonts w:asciiTheme="minorHAnsi" w:hAnsiTheme="minorHAnsi" w:cstheme="minorHAnsi" w:hint="cs"/>
          <w:spacing w:val="4"/>
          <w:sz w:val="30"/>
          <w:szCs w:val="30"/>
          <w:cs/>
        </w:rPr>
        <w:t>ย่อยแห่งหนึ่ง</w:t>
      </w:r>
      <w:r w:rsidRPr="00AB4C79">
        <w:rPr>
          <w:rFonts w:asciiTheme="minorHAnsi" w:hAnsiTheme="minorHAnsi" w:cstheme="minorHAnsi"/>
          <w:spacing w:val="4"/>
          <w:sz w:val="30"/>
          <w:szCs w:val="30"/>
          <w:cs/>
        </w:rPr>
        <w:t>ได้แก้ไขสัญญาวงเงินสินเชื่อกับสถาบันการเงินแห่งหนึ่ง โดยพักการชำระ</w:t>
      </w:r>
      <w:r w:rsidRPr="00AB4C79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เงินต้นเป็นระยะเวลา </w:t>
      </w:r>
      <w:r w:rsidR="003D2A7D" w:rsidRPr="00AB4C79">
        <w:rPr>
          <w:rFonts w:asciiTheme="minorHAnsi" w:hAnsiTheme="minorHAnsi" w:cstheme="minorHAnsi"/>
          <w:spacing w:val="-4"/>
          <w:sz w:val="30"/>
          <w:szCs w:val="30"/>
        </w:rPr>
        <w:t>6</w:t>
      </w:r>
      <w:r w:rsidRPr="00AB4C79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เดือนเริ่มตั้งแต่เดือนเมษายนจนถึงเดือนกันยายน </w:t>
      </w:r>
      <w:r w:rsidR="003D2A7D" w:rsidRPr="00AB4C79">
        <w:rPr>
          <w:rFonts w:asciiTheme="minorHAnsi" w:hAnsiTheme="minorHAnsi" w:cstheme="minorHAnsi"/>
          <w:spacing w:val="-4"/>
          <w:sz w:val="30"/>
          <w:szCs w:val="30"/>
        </w:rPr>
        <w:t>2563</w:t>
      </w:r>
      <w:r w:rsidRPr="00AB4C79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โดยเงินต้นที่ได้รับการพักชำระนั้น</w:t>
      </w:r>
      <w:r w:rsidRPr="00AB4C79">
        <w:rPr>
          <w:rFonts w:asciiTheme="minorHAnsi" w:hAnsiTheme="minorHAnsi" w:cstheme="minorHAnsi"/>
          <w:spacing w:val="4"/>
          <w:sz w:val="30"/>
          <w:szCs w:val="30"/>
          <w:cs/>
        </w:rPr>
        <w:t>ได้บันทึกเป็น</w:t>
      </w:r>
      <w:r w:rsidR="00BC24C7">
        <w:rPr>
          <w:rFonts w:asciiTheme="minorHAnsi" w:hAnsiTheme="minorHAnsi" w:cstheme="minorHAnsi" w:hint="cs"/>
          <w:spacing w:val="4"/>
          <w:sz w:val="30"/>
          <w:szCs w:val="30"/>
          <w:cs/>
        </w:rPr>
        <w:t>ส่วนหนึ่งของ</w:t>
      </w:r>
      <w:r w:rsidRPr="00AB4C79">
        <w:rPr>
          <w:rFonts w:asciiTheme="minorHAnsi" w:hAnsiTheme="minorHAnsi" w:cstheme="minorHAnsi"/>
          <w:spacing w:val="4"/>
          <w:sz w:val="30"/>
          <w:szCs w:val="30"/>
          <w:cs/>
        </w:rPr>
        <w:t>ส่วนของเงินกู้ยืมระยะยาวจากสถาบันการเงินที่ถึงกำหนดชำระภายในหนึ่งปีในงบแสดงฐานะ</w:t>
      </w:r>
      <w:r w:rsidRPr="00AB4C79">
        <w:rPr>
          <w:rFonts w:asciiTheme="minorHAnsi" w:hAnsiTheme="minorHAnsi" w:cstheme="minorHAnsi"/>
          <w:spacing w:val="2"/>
          <w:sz w:val="30"/>
          <w:szCs w:val="30"/>
          <w:cs/>
        </w:rPr>
        <w:t>ทางการเงิน</w:t>
      </w:r>
      <w:r w:rsidR="00353126">
        <w:rPr>
          <w:rFonts w:asciiTheme="minorHAnsi" w:hAnsiTheme="minorHAnsi" w:cstheme="minorHAnsi" w:hint="cs"/>
          <w:spacing w:val="2"/>
          <w:sz w:val="30"/>
          <w:szCs w:val="30"/>
          <w:cs/>
        </w:rPr>
        <w:t>รวม</w:t>
      </w:r>
      <w:r w:rsidRPr="00AB4C79">
        <w:rPr>
          <w:rFonts w:asciiTheme="minorHAnsi" w:hAnsiTheme="minorHAnsi" w:cstheme="minorHAnsi"/>
          <w:spacing w:val="2"/>
          <w:sz w:val="30"/>
          <w:szCs w:val="30"/>
          <w:cs/>
        </w:rPr>
        <w:t xml:space="preserve"> </w:t>
      </w:r>
      <w:r w:rsidR="00BC24C7">
        <w:rPr>
          <w:rFonts w:asciiTheme="minorHAnsi" w:hAnsiTheme="minorHAnsi" w:cstheme="minorHAnsi" w:hint="cs"/>
          <w:spacing w:val="2"/>
          <w:sz w:val="30"/>
          <w:szCs w:val="30"/>
          <w:cs/>
        </w:rPr>
        <w:t xml:space="preserve">ณ วันที่ </w:t>
      </w:r>
      <w:r w:rsidR="00BC24C7">
        <w:rPr>
          <w:rFonts w:asciiTheme="minorHAnsi" w:hAnsiTheme="minorHAnsi" w:cstheme="minorHAnsi"/>
          <w:spacing w:val="2"/>
          <w:sz w:val="30"/>
          <w:szCs w:val="30"/>
          <w:lang w:val="en-US"/>
        </w:rPr>
        <w:t xml:space="preserve">31 </w:t>
      </w:r>
      <w:r w:rsidR="00BC24C7">
        <w:rPr>
          <w:rFonts w:asciiTheme="minorHAnsi" w:hAnsiTheme="minorHAnsi" w:cstheme="minorHAnsi" w:hint="cs"/>
          <w:spacing w:val="2"/>
          <w:sz w:val="30"/>
          <w:szCs w:val="30"/>
          <w:cs/>
          <w:lang w:val="en-US"/>
        </w:rPr>
        <w:t xml:space="preserve">มีนาคม </w:t>
      </w:r>
      <w:r w:rsidR="00BC24C7">
        <w:rPr>
          <w:rFonts w:asciiTheme="minorHAnsi" w:hAnsiTheme="minorHAnsi" w:cstheme="minorHAnsi"/>
          <w:spacing w:val="2"/>
          <w:sz w:val="30"/>
          <w:szCs w:val="30"/>
          <w:lang w:val="en-US"/>
        </w:rPr>
        <w:t xml:space="preserve">2563 </w:t>
      </w:r>
      <w:r w:rsidRPr="00AB4C79">
        <w:rPr>
          <w:rFonts w:asciiTheme="minorHAnsi" w:hAnsiTheme="minorHAnsi" w:cstheme="minorHAnsi"/>
          <w:spacing w:val="2"/>
          <w:sz w:val="30"/>
          <w:szCs w:val="30"/>
          <w:cs/>
        </w:rPr>
        <w:t>โดยงวดสุดท้ายของการชำระคืนของเงินกู้ยืมระยะยาวจากสถาบันการเงินดังกล่าวจะครบกำหนด</w:t>
      </w:r>
      <w:r w:rsidRPr="00AB4C79">
        <w:rPr>
          <w:rFonts w:asciiTheme="minorHAnsi" w:hAnsiTheme="minorHAnsi" w:cstheme="minorHAnsi"/>
          <w:sz w:val="30"/>
          <w:szCs w:val="30"/>
          <w:cs/>
        </w:rPr>
        <w:t xml:space="preserve">ในเดือนกุมภาพันธ์ </w:t>
      </w:r>
      <w:r w:rsidR="003D2A7D" w:rsidRPr="00AB4C79">
        <w:rPr>
          <w:rFonts w:asciiTheme="minorHAnsi" w:hAnsiTheme="minorHAnsi" w:cstheme="minorHAnsi"/>
          <w:sz w:val="30"/>
          <w:szCs w:val="30"/>
        </w:rPr>
        <w:t>2567</w:t>
      </w:r>
      <w:r w:rsidRPr="00AB4C79">
        <w:rPr>
          <w:rFonts w:asciiTheme="minorHAnsi" w:hAnsiTheme="minorHAnsi" w:cstheme="minorHAnsi"/>
          <w:sz w:val="30"/>
          <w:szCs w:val="30"/>
          <w:cs/>
        </w:rPr>
        <w:t xml:space="preserve"> แทนเดือนกันยายน </w:t>
      </w:r>
      <w:r w:rsidR="003D2A7D" w:rsidRPr="00AB4C79">
        <w:rPr>
          <w:rFonts w:asciiTheme="minorHAnsi" w:hAnsiTheme="minorHAnsi" w:cstheme="minorHAnsi"/>
          <w:sz w:val="30"/>
          <w:szCs w:val="30"/>
        </w:rPr>
        <w:t>2566</w:t>
      </w:r>
    </w:p>
    <w:p w14:paraId="1029C641" w14:textId="77777777" w:rsidR="005F371A" w:rsidRPr="00B50CB8" w:rsidRDefault="005F371A" w:rsidP="00AB4C79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Theme="minorHAnsi" w:hAnsiTheme="minorHAnsi" w:cstheme="minorHAnsi"/>
          <w:sz w:val="10"/>
          <w:szCs w:val="10"/>
          <w:lang w:val="en-US"/>
        </w:rPr>
      </w:pPr>
    </w:p>
    <w:p w14:paraId="4CE85A94" w14:textId="53E742C0" w:rsidR="005F371A" w:rsidRPr="00AB4C79" w:rsidRDefault="005F371A" w:rsidP="00AB4C79">
      <w:pPr>
        <w:pStyle w:val="ListParagraph"/>
        <w:numPr>
          <w:ilvl w:val="0"/>
          <w:numId w:val="34"/>
        </w:numPr>
        <w:tabs>
          <w:tab w:val="left" w:pos="540"/>
        </w:tabs>
        <w:spacing w:after="0"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  <w:r w:rsidRPr="00AB4C79">
        <w:rPr>
          <w:rFonts w:asciiTheme="minorHAnsi" w:hAnsiTheme="minorHAnsi" w:cstheme="minorHAnsi"/>
          <w:spacing w:val="10"/>
          <w:sz w:val="30"/>
          <w:szCs w:val="30"/>
          <w:cs/>
        </w:rPr>
        <w:lastRenderedPageBreak/>
        <w:t xml:space="preserve">บริษัท ราชพฤกษ์วิศวกรรม จำกัด ซึ่งเป็นบริษัทย่อย มีมติที่ประชุมวิสามัญผู้ถือหุ้น ครั้งที่ </w:t>
      </w:r>
      <w:r w:rsidRPr="00AB4C79">
        <w:rPr>
          <w:rFonts w:asciiTheme="minorHAnsi" w:hAnsiTheme="minorHAnsi" w:cstheme="minorHAnsi"/>
          <w:spacing w:val="10"/>
          <w:sz w:val="30"/>
          <w:szCs w:val="30"/>
          <w:lang w:val="en-US"/>
        </w:rPr>
        <w:t xml:space="preserve">1/2563 </w:t>
      </w:r>
      <w:r w:rsidRPr="00AB4C79">
        <w:rPr>
          <w:rFonts w:asciiTheme="minorHAnsi" w:hAnsiTheme="minorHAnsi" w:cstheme="minorHAnsi"/>
          <w:spacing w:val="10"/>
          <w:sz w:val="30"/>
          <w:szCs w:val="30"/>
          <w:cs/>
        </w:rPr>
        <w:t>วันที่</w:t>
      </w:r>
      <w:r w:rsidRPr="005F371A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Pr="005F371A">
        <w:rPr>
          <w:rFonts w:asciiTheme="minorHAnsi" w:hAnsiTheme="minorHAnsi" w:cstheme="minorHAnsi"/>
          <w:sz w:val="30"/>
          <w:szCs w:val="30"/>
          <w:lang w:val="en-US"/>
        </w:rPr>
        <w:t xml:space="preserve">7 </w:t>
      </w:r>
      <w:r w:rsidRPr="005F371A">
        <w:rPr>
          <w:rFonts w:asciiTheme="minorHAnsi" w:hAnsiTheme="minorHAnsi" w:cstheme="minorHAnsi"/>
          <w:sz w:val="30"/>
          <w:szCs w:val="30"/>
          <w:cs/>
        </w:rPr>
        <w:t xml:space="preserve">พฤษภาคม </w:t>
      </w:r>
      <w:r w:rsidRPr="005F371A">
        <w:rPr>
          <w:rFonts w:asciiTheme="minorHAnsi" w:hAnsiTheme="minorHAnsi" w:cstheme="minorHAnsi"/>
          <w:sz w:val="30"/>
          <w:szCs w:val="30"/>
          <w:lang w:val="en-US"/>
        </w:rPr>
        <w:t xml:space="preserve">2563 </w:t>
      </w:r>
      <w:r w:rsidRPr="005F371A">
        <w:rPr>
          <w:rFonts w:asciiTheme="minorHAnsi" w:hAnsiTheme="minorHAnsi" w:cstheme="minorHAnsi"/>
          <w:sz w:val="30"/>
          <w:szCs w:val="30"/>
          <w:cs/>
        </w:rPr>
        <w:t xml:space="preserve">อนุมัติการเพิ่มทุนจดทะเบียนของบริษัทจาก </w:t>
      </w:r>
      <w:r w:rsidRPr="005F371A">
        <w:rPr>
          <w:rFonts w:asciiTheme="minorHAnsi" w:hAnsiTheme="minorHAnsi" w:cstheme="minorHAnsi"/>
          <w:sz w:val="30"/>
          <w:szCs w:val="30"/>
          <w:lang w:val="en-US"/>
        </w:rPr>
        <w:t xml:space="preserve">20 </w:t>
      </w:r>
      <w:r w:rsidRPr="005F371A">
        <w:rPr>
          <w:rFonts w:asciiTheme="minorHAnsi" w:hAnsiTheme="minorHAnsi" w:cstheme="minorHAnsi"/>
          <w:sz w:val="30"/>
          <w:szCs w:val="30"/>
          <w:cs/>
        </w:rPr>
        <w:t xml:space="preserve">ล้านบาท เป็น </w:t>
      </w:r>
      <w:r w:rsidRPr="005F371A">
        <w:rPr>
          <w:rFonts w:asciiTheme="minorHAnsi" w:hAnsiTheme="minorHAnsi" w:cstheme="minorHAnsi"/>
          <w:sz w:val="30"/>
          <w:szCs w:val="30"/>
          <w:lang w:val="en-US"/>
        </w:rPr>
        <w:t xml:space="preserve">40 </w:t>
      </w:r>
      <w:r w:rsidRPr="005F371A">
        <w:rPr>
          <w:rFonts w:asciiTheme="minorHAnsi" w:hAnsiTheme="minorHAnsi" w:cstheme="minorHAnsi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5F371A">
        <w:rPr>
          <w:rFonts w:asciiTheme="minorHAnsi" w:hAnsiTheme="minorHAnsi" w:cstheme="minorHAnsi"/>
          <w:sz w:val="30"/>
          <w:szCs w:val="30"/>
          <w:lang w:val="en-US"/>
        </w:rPr>
        <w:t>2</w:t>
      </w:r>
      <w:r w:rsidR="00BE5CFF">
        <w:rPr>
          <w:rFonts w:asciiTheme="minorHAnsi" w:hAnsiTheme="minorHAnsi" w:cstheme="minorHAnsi"/>
          <w:sz w:val="30"/>
          <w:szCs w:val="30"/>
          <w:lang w:val="en-US"/>
        </w:rPr>
        <w:t>0</w:t>
      </w:r>
      <w:r w:rsidRPr="005F371A">
        <w:rPr>
          <w:rFonts w:asciiTheme="minorHAnsi" w:hAnsiTheme="minorHAnsi" w:cstheme="minorHAnsi"/>
          <w:sz w:val="30"/>
          <w:szCs w:val="30"/>
          <w:lang w:val="en-US"/>
        </w:rPr>
        <w:t xml:space="preserve">0,000 </w:t>
      </w:r>
      <w:r w:rsidRPr="005F371A">
        <w:rPr>
          <w:rFonts w:asciiTheme="minorHAnsi" w:hAnsiTheme="minorHAnsi" w:cstheme="minorHAnsi"/>
          <w:sz w:val="30"/>
          <w:szCs w:val="30"/>
          <w:cs/>
        </w:rPr>
        <w:t xml:space="preserve">หุ้น มูลค่าที่ตราไว้หุ้นละ </w:t>
      </w:r>
      <w:r w:rsidRPr="005F371A">
        <w:rPr>
          <w:rFonts w:asciiTheme="minorHAnsi" w:hAnsiTheme="minorHAnsi" w:cstheme="minorHAnsi"/>
          <w:sz w:val="30"/>
          <w:szCs w:val="30"/>
          <w:lang w:val="en-US"/>
        </w:rPr>
        <w:t xml:space="preserve">100 </w:t>
      </w:r>
      <w:r w:rsidRPr="005F371A">
        <w:rPr>
          <w:rFonts w:asciiTheme="minorHAnsi" w:hAnsiTheme="minorHAnsi" w:cstheme="minorHAnsi"/>
          <w:sz w:val="30"/>
          <w:szCs w:val="30"/>
          <w:cs/>
        </w:rPr>
        <w:t>บาท</w:t>
      </w:r>
    </w:p>
    <w:p w14:paraId="0B7E6084" w14:textId="0A497129" w:rsidR="00901007" w:rsidRPr="00B50CB8" w:rsidRDefault="00901007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/>
          <w:sz w:val="30"/>
          <w:szCs w:val="30"/>
        </w:rPr>
      </w:pPr>
    </w:p>
    <w:p w14:paraId="6F3CB3E7" w14:textId="34A0E953" w:rsidR="00490D80" w:rsidRPr="007A20CB" w:rsidRDefault="00490D80" w:rsidP="00490D80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r w:rsidRPr="007A20CB">
        <w:rPr>
          <w:b/>
          <w:bCs/>
          <w:cs/>
        </w:rPr>
        <w:t>การจัดประเภทรายการใหม่</w:t>
      </w:r>
    </w:p>
    <w:p w14:paraId="06CEA340" w14:textId="77777777" w:rsidR="00490D80" w:rsidRPr="00B50CB8" w:rsidRDefault="00490D80" w:rsidP="00490D80">
      <w:pPr>
        <w:pStyle w:val="BodyText2"/>
        <w:tabs>
          <w:tab w:val="left" w:pos="540"/>
        </w:tabs>
        <w:rPr>
          <w:b/>
          <w:bCs/>
          <w:lang w:val="en-US"/>
        </w:rPr>
      </w:pPr>
    </w:p>
    <w:p w14:paraId="6B7F8148" w14:textId="7F6FFD0A" w:rsidR="00490D80" w:rsidRPr="00FF5C6B" w:rsidRDefault="00490D80" w:rsidP="00180CC6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7A20CB">
        <w:rPr>
          <w:rFonts w:ascii="Angsana New" w:hAnsi="Angsana New"/>
          <w:spacing w:val="8"/>
          <w:sz w:val="30"/>
          <w:szCs w:val="30"/>
          <w:cs/>
        </w:rPr>
        <w:t>รายการบางรายการใน</w:t>
      </w:r>
      <w:r w:rsidR="00B50CB8">
        <w:rPr>
          <w:rFonts w:ascii="Angsana New" w:hAnsi="Angsana New" w:hint="cs"/>
          <w:spacing w:val="8"/>
          <w:sz w:val="30"/>
          <w:szCs w:val="30"/>
          <w:cs/>
        </w:rPr>
        <w:t xml:space="preserve">งบแสดงฐานะการเงิน ณ วันที่ </w:t>
      </w:r>
      <w:r w:rsidR="00B50CB8">
        <w:rPr>
          <w:rFonts w:ascii="Angsana New" w:hAnsi="Angsana New"/>
          <w:spacing w:val="8"/>
          <w:sz w:val="30"/>
          <w:szCs w:val="30"/>
        </w:rPr>
        <w:t xml:space="preserve">31 </w:t>
      </w:r>
      <w:r w:rsidR="00B50CB8">
        <w:rPr>
          <w:rFonts w:ascii="Angsana New" w:hAnsi="Angsana New" w:hint="cs"/>
          <w:spacing w:val="8"/>
          <w:sz w:val="30"/>
          <w:szCs w:val="30"/>
          <w:cs/>
        </w:rPr>
        <w:t xml:space="preserve">ธันวาคม </w:t>
      </w:r>
      <w:r w:rsidR="00B50CB8">
        <w:rPr>
          <w:rFonts w:ascii="Angsana New" w:hAnsi="Angsana New"/>
          <w:spacing w:val="8"/>
          <w:sz w:val="30"/>
          <w:szCs w:val="30"/>
        </w:rPr>
        <w:t>2562</w:t>
      </w:r>
      <w:r w:rsidR="00B50CB8">
        <w:rPr>
          <w:rFonts w:ascii="Angsana New" w:hAnsi="Angsana New" w:hint="cs"/>
          <w:spacing w:val="8"/>
          <w:sz w:val="30"/>
          <w:szCs w:val="30"/>
          <w:cs/>
        </w:rPr>
        <w:t xml:space="preserve"> และงบกำไรขาดทุนเบ็ดเสร็จสำหรับ</w:t>
      </w:r>
      <w:r w:rsidR="00B50CB8" w:rsidRPr="00FF5C6B">
        <w:rPr>
          <w:rFonts w:ascii="Angsana New" w:hAnsi="Angsana New" w:hint="cs"/>
          <w:spacing w:val="6"/>
          <w:sz w:val="30"/>
          <w:szCs w:val="30"/>
          <w:cs/>
        </w:rPr>
        <w:t xml:space="preserve">งวดสามเดือนสิ้นสุดวันที่ </w:t>
      </w:r>
      <w:r w:rsidR="00B50CB8" w:rsidRPr="00FF5C6B">
        <w:rPr>
          <w:rFonts w:ascii="Angsana New" w:hAnsi="Angsana New"/>
          <w:spacing w:val="6"/>
          <w:sz w:val="30"/>
          <w:szCs w:val="30"/>
        </w:rPr>
        <w:t xml:space="preserve">31 </w:t>
      </w:r>
      <w:r w:rsidR="00B50CB8" w:rsidRPr="00FF5C6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B50CB8" w:rsidRPr="00FF5C6B">
        <w:rPr>
          <w:rFonts w:ascii="Angsana New" w:hAnsi="Angsana New"/>
          <w:spacing w:val="6"/>
          <w:sz w:val="30"/>
          <w:szCs w:val="30"/>
        </w:rPr>
        <w:t xml:space="preserve">2562 </w:t>
      </w:r>
      <w:r w:rsidR="00B50CB8" w:rsidRPr="00FF5C6B">
        <w:rPr>
          <w:rFonts w:ascii="Angsana New" w:hAnsi="Angsana New" w:hint="cs"/>
          <w:spacing w:val="6"/>
          <w:sz w:val="30"/>
          <w:szCs w:val="30"/>
          <w:cs/>
        </w:rPr>
        <w:t>ซึ่งรวมอยู่ในงบการเงินระหว่างกาล</w:t>
      </w:r>
      <w:r w:rsidR="00180CC6" w:rsidRPr="00FF5C6B">
        <w:rPr>
          <w:rFonts w:ascii="Angsana New" w:hAnsi="Angsana New" w:hint="cs"/>
          <w:spacing w:val="6"/>
          <w:sz w:val="30"/>
          <w:szCs w:val="30"/>
          <w:cs/>
        </w:rPr>
        <w:t xml:space="preserve">ของงวด </w:t>
      </w:r>
      <w:r w:rsidR="00180CC6" w:rsidRPr="00FF5C6B">
        <w:rPr>
          <w:rFonts w:ascii="Angsana New" w:hAnsi="Angsana New"/>
          <w:spacing w:val="6"/>
          <w:sz w:val="30"/>
          <w:szCs w:val="30"/>
        </w:rPr>
        <w:t xml:space="preserve">2562 </w:t>
      </w:r>
      <w:r w:rsidR="00B50CB8" w:rsidRPr="00FF5C6B">
        <w:rPr>
          <w:rFonts w:ascii="Angsana New" w:hAnsi="Angsana New" w:hint="cs"/>
          <w:spacing w:val="6"/>
          <w:sz w:val="30"/>
          <w:szCs w:val="30"/>
          <w:cs/>
        </w:rPr>
        <w:t>เพื่อ</w:t>
      </w:r>
      <w:r w:rsidR="001271C0" w:rsidRPr="00FF5C6B">
        <w:rPr>
          <w:rFonts w:ascii="Angsana New" w:hAnsi="Angsana New" w:hint="cs"/>
          <w:spacing w:val="6"/>
          <w:sz w:val="30"/>
          <w:szCs w:val="30"/>
          <w:cs/>
        </w:rPr>
        <w:t>วั</w:t>
      </w:r>
      <w:r w:rsidR="00B50CB8" w:rsidRPr="00FF5C6B">
        <w:rPr>
          <w:rFonts w:ascii="Angsana New" w:hAnsi="Angsana New" w:hint="cs"/>
          <w:spacing w:val="6"/>
          <w:sz w:val="30"/>
          <w:szCs w:val="30"/>
          <w:cs/>
        </w:rPr>
        <w:t>ตถุประสงค์</w:t>
      </w:r>
      <w:r w:rsidR="00B50CB8" w:rsidRPr="00FF5C6B">
        <w:rPr>
          <w:rFonts w:ascii="Angsana New" w:hAnsi="Angsana New" w:hint="cs"/>
          <w:spacing w:val="-6"/>
          <w:sz w:val="30"/>
          <w:szCs w:val="30"/>
          <w:cs/>
        </w:rPr>
        <w:t>ในการเปรียบเทียบ</w:t>
      </w:r>
      <w:r w:rsidR="00B50CB8" w:rsidRPr="00FF5C6B">
        <w:rPr>
          <w:rFonts w:ascii="Angsana New" w:hAnsi="Angsana New"/>
          <w:spacing w:val="-6"/>
          <w:sz w:val="30"/>
          <w:szCs w:val="30"/>
        </w:rPr>
        <w:t xml:space="preserve"> </w:t>
      </w:r>
      <w:r w:rsidR="00B50CB8" w:rsidRPr="00FF5C6B">
        <w:rPr>
          <w:rFonts w:ascii="Angsana New" w:hAnsi="Angsana New" w:hint="cs"/>
          <w:spacing w:val="-6"/>
          <w:sz w:val="30"/>
          <w:szCs w:val="30"/>
          <w:cs/>
        </w:rPr>
        <w:t>ได้มีการจัดประเภทบางรายการใหม่เพื่อให้สอดคล้องกับการนำเสนองบการเงินระหว่างกา</w:t>
      </w:r>
      <w:r w:rsidR="00180CC6" w:rsidRPr="00FF5C6B">
        <w:rPr>
          <w:rFonts w:ascii="Angsana New" w:hAnsi="Angsana New" w:hint="cs"/>
          <w:spacing w:val="-6"/>
          <w:sz w:val="30"/>
          <w:szCs w:val="30"/>
          <w:cs/>
        </w:rPr>
        <w:t>ลงวด</w:t>
      </w:r>
      <w:r w:rsidR="00B50CB8" w:rsidRPr="00FF5C6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0CB8" w:rsidRPr="00FF5C6B">
        <w:rPr>
          <w:rFonts w:ascii="Angsana New" w:hAnsi="Angsana New"/>
          <w:spacing w:val="-6"/>
          <w:sz w:val="30"/>
          <w:szCs w:val="30"/>
        </w:rPr>
        <w:t>2563</w:t>
      </w:r>
    </w:p>
    <w:p w14:paraId="158F9681" w14:textId="77777777" w:rsidR="00490D80" w:rsidRPr="00B50CB8" w:rsidRDefault="00490D80" w:rsidP="00490D8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169"/>
        <w:gridCol w:w="254"/>
        <w:gridCol w:w="15"/>
        <w:gridCol w:w="1138"/>
        <w:gridCol w:w="33"/>
        <w:gridCol w:w="205"/>
        <w:gridCol w:w="47"/>
        <w:gridCol w:w="1083"/>
      </w:tblGrid>
      <w:tr w:rsidR="00490D80" w:rsidRPr="007B4CF4" w14:paraId="3409B68F" w14:textId="77777777" w:rsidTr="00313FE7">
        <w:trPr>
          <w:trHeight w:val="20"/>
        </w:trPr>
        <w:tc>
          <w:tcPr>
            <w:tcW w:w="2827" w:type="pct"/>
          </w:tcPr>
          <w:p w14:paraId="408D8358" w14:textId="77777777" w:rsidR="00490D80" w:rsidRPr="007A20CB" w:rsidRDefault="00490D80" w:rsidP="00FB3719">
            <w:pPr>
              <w:ind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0C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173" w:type="pct"/>
            <w:gridSpan w:val="8"/>
            <w:tcBorders>
              <w:bottom w:val="single" w:sz="4" w:space="0" w:color="auto"/>
            </w:tcBorders>
          </w:tcPr>
          <w:p w14:paraId="0FF48E74" w14:textId="7F17682E" w:rsidR="00490D80" w:rsidRPr="007B4CF4" w:rsidRDefault="000B2F7C" w:rsidP="00FB3719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0D80" w:rsidRPr="007B4CF4" w14:paraId="0D427983" w14:textId="77777777" w:rsidTr="00313FE7">
        <w:trPr>
          <w:trHeight w:val="20"/>
        </w:trPr>
        <w:tc>
          <w:tcPr>
            <w:tcW w:w="2827" w:type="pct"/>
          </w:tcPr>
          <w:p w14:paraId="73AD4B30" w14:textId="77777777" w:rsidR="00490D80" w:rsidRPr="007B4CF4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5A2A55F7" w14:textId="77777777" w:rsidR="00490D80" w:rsidRPr="007B4CF4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2530C35E" w14:textId="77777777" w:rsidR="00490D80" w:rsidRPr="007B4CF4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vAlign w:val="bottom"/>
          </w:tcPr>
          <w:p w14:paraId="5AC3B06F" w14:textId="77777777" w:rsidR="00490D80" w:rsidRPr="007B4CF4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  <w:vAlign w:val="bottom"/>
          </w:tcPr>
          <w:p w14:paraId="20547083" w14:textId="77777777" w:rsidR="00490D80" w:rsidRPr="007B4CF4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626D116D" w14:textId="5D9D42E8" w:rsidR="00490D80" w:rsidRPr="007B4CF4" w:rsidRDefault="00490D80" w:rsidP="00313FE7">
            <w:pPr>
              <w:pStyle w:val="BodyText"/>
              <w:spacing w:after="0"/>
              <w:ind w:left="-84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313FE7" w:rsidRPr="007B4CF4">
              <w:rPr>
                <w:rFonts w:ascii="Angsana New" w:hAnsi="Angsana New"/>
                <w:sz w:val="30"/>
                <w:szCs w:val="30"/>
              </w:rPr>
              <w:br/>
            </w:r>
            <w:r w:rsidRPr="007B4CF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90D80" w:rsidRPr="007B4CF4" w14:paraId="60AA1876" w14:textId="77777777" w:rsidTr="00313FE7">
        <w:trPr>
          <w:trHeight w:val="20"/>
        </w:trPr>
        <w:tc>
          <w:tcPr>
            <w:tcW w:w="2827" w:type="pct"/>
          </w:tcPr>
          <w:p w14:paraId="4A3C542E" w14:textId="77777777" w:rsidR="00490D80" w:rsidRPr="007B4CF4" w:rsidRDefault="00490D80" w:rsidP="00FB37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3" w:type="pct"/>
            <w:gridSpan w:val="8"/>
          </w:tcPr>
          <w:p w14:paraId="07764E64" w14:textId="77777777" w:rsidR="00490D80" w:rsidRPr="007B4CF4" w:rsidRDefault="00490D80" w:rsidP="00FB3719">
            <w:pPr>
              <w:ind w:left="-5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4C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D80" w:rsidRPr="007B4CF4" w14:paraId="342E19E5" w14:textId="77777777" w:rsidTr="00313FE7">
        <w:trPr>
          <w:trHeight w:val="20"/>
        </w:trPr>
        <w:tc>
          <w:tcPr>
            <w:tcW w:w="2827" w:type="pct"/>
          </w:tcPr>
          <w:p w14:paraId="7879414D" w14:textId="0BBA253F" w:rsidR="00490D80" w:rsidRPr="007B4CF4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44" w:type="pct"/>
          </w:tcPr>
          <w:p w14:paraId="5ECB3064" w14:textId="77777777" w:rsidR="00490D80" w:rsidRPr="007B4CF4" w:rsidRDefault="00490D80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40C4B43" w14:textId="77777777" w:rsidR="00490D80" w:rsidRPr="007B4CF4" w:rsidRDefault="00490D80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6B0287F" w14:textId="77777777" w:rsidR="00490D80" w:rsidRPr="007B4CF4" w:rsidRDefault="00490D80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F0E8433" w14:textId="77777777" w:rsidR="00490D80" w:rsidRPr="007B4CF4" w:rsidRDefault="00490D80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AF2803B" w14:textId="77777777" w:rsidR="00490D80" w:rsidRPr="007B4CF4" w:rsidRDefault="00490D80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E7" w:rsidRPr="007B4CF4" w14:paraId="2B2903C0" w14:textId="77777777" w:rsidTr="00313FE7">
        <w:trPr>
          <w:trHeight w:val="20"/>
        </w:trPr>
        <w:tc>
          <w:tcPr>
            <w:tcW w:w="2827" w:type="pct"/>
          </w:tcPr>
          <w:p w14:paraId="10AAD85A" w14:textId="66988CFF" w:rsidR="00313FE7" w:rsidRPr="007B4CF4" w:rsidRDefault="00313FE7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44" w:type="pct"/>
          </w:tcPr>
          <w:p w14:paraId="053AB763" w14:textId="77777777" w:rsidR="00313FE7" w:rsidRPr="007B4CF4" w:rsidRDefault="00313FE7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99F767" w14:textId="77777777" w:rsidR="00313FE7" w:rsidRPr="007B4CF4" w:rsidRDefault="00313FE7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5B50B3B" w14:textId="77777777" w:rsidR="00313FE7" w:rsidRPr="007B4CF4" w:rsidRDefault="00313FE7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0D7C7DA0" w14:textId="77777777" w:rsidR="00313FE7" w:rsidRPr="007B4CF4" w:rsidRDefault="00313FE7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BEC1686" w14:textId="77777777" w:rsidR="00313FE7" w:rsidRPr="007B4CF4" w:rsidRDefault="00313FE7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D80" w:rsidRPr="007B4CF4" w14:paraId="40D41224" w14:textId="77777777" w:rsidTr="00313FE7">
        <w:trPr>
          <w:trHeight w:val="317"/>
        </w:trPr>
        <w:tc>
          <w:tcPr>
            <w:tcW w:w="2827" w:type="pct"/>
          </w:tcPr>
          <w:p w14:paraId="67A44473" w14:textId="3C453E60" w:rsidR="00490D80" w:rsidRPr="007B4CF4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44" w:type="pct"/>
          </w:tcPr>
          <w:p w14:paraId="23E2DCF3" w14:textId="46F99B79" w:rsidR="00490D80" w:rsidRPr="007B4CF4" w:rsidRDefault="000B2F7C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201,506</w:t>
            </w:r>
          </w:p>
        </w:tc>
        <w:tc>
          <w:tcPr>
            <w:tcW w:w="140" w:type="pct"/>
          </w:tcPr>
          <w:p w14:paraId="514322B4" w14:textId="77777777" w:rsidR="00490D80" w:rsidRPr="007B4CF4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79737B9" w14:textId="6362FCA3" w:rsidR="00490D80" w:rsidRPr="007B4CF4" w:rsidRDefault="00844DBD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20,664</w:t>
            </w:r>
          </w:p>
        </w:tc>
        <w:tc>
          <w:tcPr>
            <w:tcW w:w="131" w:type="pct"/>
            <w:gridSpan w:val="2"/>
          </w:tcPr>
          <w:p w14:paraId="1F417001" w14:textId="77777777" w:rsidR="00490D80" w:rsidRPr="007B4CF4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C7287E4" w14:textId="65BB9156" w:rsidR="00490D80" w:rsidRPr="007B4CF4" w:rsidRDefault="00844DBD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222,170</w:t>
            </w:r>
          </w:p>
        </w:tc>
      </w:tr>
      <w:tr w:rsidR="00313FE7" w:rsidRPr="007B4CF4" w14:paraId="1F56FFAE" w14:textId="77777777" w:rsidTr="00313FE7">
        <w:trPr>
          <w:trHeight w:val="317"/>
        </w:trPr>
        <w:tc>
          <w:tcPr>
            <w:tcW w:w="2827" w:type="pct"/>
          </w:tcPr>
          <w:p w14:paraId="7FBB3C56" w14:textId="3C89D82D" w:rsidR="00313FE7" w:rsidRPr="007B4CF4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4D06A687" w14:textId="38BA834A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27,437</w:t>
            </w:r>
          </w:p>
        </w:tc>
        <w:tc>
          <w:tcPr>
            <w:tcW w:w="140" w:type="pct"/>
          </w:tcPr>
          <w:p w14:paraId="132F697B" w14:textId="77777777" w:rsidR="00313FE7" w:rsidRPr="007B4CF4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CEE3E65" w14:textId="3EA0A73A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(27,437)</w:t>
            </w:r>
          </w:p>
        </w:tc>
        <w:tc>
          <w:tcPr>
            <w:tcW w:w="131" w:type="pct"/>
            <w:gridSpan w:val="2"/>
          </w:tcPr>
          <w:p w14:paraId="7ADC70B2" w14:textId="77777777" w:rsidR="00313FE7" w:rsidRPr="007B4CF4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5DC4BDB" w14:textId="343C402D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8403C" w:rsidRPr="007B4CF4" w14:paraId="43BB5974" w14:textId="77777777" w:rsidTr="00F551E2">
        <w:trPr>
          <w:trHeight w:val="317"/>
        </w:trPr>
        <w:tc>
          <w:tcPr>
            <w:tcW w:w="2827" w:type="pct"/>
          </w:tcPr>
          <w:p w14:paraId="12965526" w14:textId="77777777" w:rsidR="00B8403C" w:rsidRPr="007B4CF4" w:rsidRDefault="00B8403C" w:rsidP="00F551E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644" w:type="pct"/>
          </w:tcPr>
          <w:p w14:paraId="2C4D5677" w14:textId="77777777" w:rsidR="00B8403C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20,664</w:t>
            </w:r>
          </w:p>
        </w:tc>
        <w:tc>
          <w:tcPr>
            <w:tcW w:w="140" w:type="pct"/>
          </w:tcPr>
          <w:p w14:paraId="2DFAEDE5" w14:textId="77777777" w:rsidR="00B8403C" w:rsidRPr="007B4CF4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E853BCB" w14:textId="77777777" w:rsidR="00B8403C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 xml:space="preserve">   (20,664)</w:t>
            </w:r>
          </w:p>
        </w:tc>
        <w:tc>
          <w:tcPr>
            <w:tcW w:w="131" w:type="pct"/>
            <w:gridSpan w:val="2"/>
          </w:tcPr>
          <w:p w14:paraId="285386CE" w14:textId="77777777" w:rsidR="00B8403C" w:rsidRPr="007B4CF4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7675F2F" w14:textId="77777777" w:rsidR="00B8403C" w:rsidRPr="007B4CF4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 xml:space="preserve">     -</w:t>
            </w:r>
          </w:p>
        </w:tc>
      </w:tr>
      <w:tr w:rsidR="00313FE7" w:rsidRPr="007B4CF4" w14:paraId="07D188BB" w14:textId="77777777" w:rsidTr="00313FE7">
        <w:trPr>
          <w:trHeight w:val="317"/>
        </w:trPr>
        <w:tc>
          <w:tcPr>
            <w:tcW w:w="2827" w:type="pct"/>
          </w:tcPr>
          <w:p w14:paraId="0942C0E1" w14:textId="643ED956" w:rsidR="00313FE7" w:rsidRPr="007B4CF4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44" w:type="pct"/>
          </w:tcPr>
          <w:p w14:paraId="60EE4031" w14:textId="77777777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218A71" w14:textId="77777777" w:rsidR="00313FE7" w:rsidRPr="007B4CF4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4C8E772" w14:textId="77777777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A63C474" w14:textId="77777777" w:rsidR="00313FE7" w:rsidRPr="007B4CF4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07446EC" w14:textId="77777777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E7" w:rsidRPr="007B4CF4" w14:paraId="6772035F" w14:textId="77777777" w:rsidTr="00313FE7">
        <w:trPr>
          <w:trHeight w:val="317"/>
        </w:trPr>
        <w:tc>
          <w:tcPr>
            <w:tcW w:w="2827" w:type="pct"/>
          </w:tcPr>
          <w:p w14:paraId="28670B23" w14:textId="1CA593B6" w:rsidR="00313FE7" w:rsidRPr="007B4CF4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1422FE02" w14:textId="63995819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91,120</w:t>
            </w:r>
          </w:p>
        </w:tc>
        <w:tc>
          <w:tcPr>
            <w:tcW w:w="140" w:type="pct"/>
          </w:tcPr>
          <w:p w14:paraId="1D77405C" w14:textId="77777777" w:rsidR="00313FE7" w:rsidRPr="007B4CF4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2ECD4A7" w14:textId="44ED7407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27,437</w:t>
            </w:r>
          </w:p>
        </w:tc>
        <w:tc>
          <w:tcPr>
            <w:tcW w:w="131" w:type="pct"/>
            <w:gridSpan w:val="2"/>
          </w:tcPr>
          <w:p w14:paraId="52A6CC3B" w14:textId="77777777" w:rsidR="00313FE7" w:rsidRPr="007B4CF4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3F5CACD" w14:textId="7C573BD1" w:rsidR="00313FE7" w:rsidRPr="007B4CF4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sz w:val="30"/>
                <w:szCs w:val="30"/>
              </w:rPr>
              <w:t>118,557</w:t>
            </w:r>
          </w:p>
        </w:tc>
      </w:tr>
      <w:tr w:rsidR="001C2D46" w:rsidRPr="00B50CB8" w14:paraId="12D2BE29" w14:textId="77777777" w:rsidTr="00B50CB8">
        <w:trPr>
          <w:trHeight w:val="67"/>
        </w:trPr>
        <w:tc>
          <w:tcPr>
            <w:tcW w:w="2827" w:type="pct"/>
          </w:tcPr>
          <w:p w14:paraId="2ECA21E1" w14:textId="77777777" w:rsidR="001C2D46" w:rsidRPr="00B50CB8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1B827BC6" w14:textId="77777777" w:rsidR="001C2D46" w:rsidRPr="00B50CB8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D315E5" w14:textId="77777777" w:rsidR="001C2D46" w:rsidRPr="00B50CB8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7FBF084" w14:textId="77777777" w:rsidR="001C2D46" w:rsidRPr="00B50CB8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74701C0" w14:textId="77777777" w:rsidR="001C2D46" w:rsidRPr="00B50CB8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A1AD7BA" w14:textId="77777777" w:rsidR="001C2D46" w:rsidRPr="00B50CB8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D46" w:rsidRPr="007B4CF4" w14:paraId="300111DB" w14:textId="77777777" w:rsidTr="00313FE7">
        <w:trPr>
          <w:trHeight w:val="317"/>
        </w:trPr>
        <w:tc>
          <w:tcPr>
            <w:tcW w:w="2827" w:type="pct"/>
          </w:tcPr>
          <w:p w14:paraId="651862DB" w14:textId="3CCD7DD1" w:rsidR="001C2D46" w:rsidRPr="007B4CF4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7B4C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644" w:type="pct"/>
          </w:tcPr>
          <w:p w14:paraId="73955880" w14:textId="77777777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712AC0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81D227" w14:textId="77777777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A680A2A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45AF1F6" w14:textId="77777777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D46" w:rsidRPr="007B4CF4" w14:paraId="4D2BB1F1" w14:textId="77777777" w:rsidTr="00313FE7">
        <w:trPr>
          <w:trHeight w:val="317"/>
        </w:trPr>
        <w:tc>
          <w:tcPr>
            <w:tcW w:w="2827" w:type="pct"/>
          </w:tcPr>
          <w:p w14:paraId="7B424A18" w14:textId="60A50BBB" w:rsidR="001C2D46" w:rsidRPr="007B4CF4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44" w:type="pct"/>
          </w:tcPr>
          <w:p w14:paraId="39216D23" w14:textId="36607E20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490,206</w:t>
            </w:r>
          </w:p>
        </w:tc>
        <w:tc>
          <w:tcPr>
            <w:tcW w:w="140" w:type="pct"/>
          </w:tcPr>
          <w:p w14:paraId="52649947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591028" w14:textId="79EFB8E7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(1,498)</w:t>
            </w:r>
          </w:p>
        </w:tc>
        <w:tc>
          <w:tcPr>
            <w:tcW w:w="131" w:type="pct"/>
            <w:gridSpan w:val="2"/>
          </w:tcPr>
          <w:p w14:paraId="0BCDC6CB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05021C0" w14:textId="634258D4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488,708</w:t>
            </w:r>
          </w:p>
        </w:tc>
      </w:tr>
      <w:tr w:rsidR="001C2D46" w:rsidRPr="007B4CF4" w14:paraId="51396762" w14:textId="77777777" w:rsidTr="00313FE7">
        <w:trPr>
          <w:trHeight w:val="317"/>
        </w:trPr>
        <w:tc>
          <w:tcPr>
            <w:tcW w:w="2827" w:type="pct"/>
          </w:tcPr>
          <w:p w14:paraId="015316EC" w14:textId="211986AE" w:rsidR="001C2D46" w:rsidRPr="007B4CF4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44" w:type="pct"/>
          </w:tcPr>
          <w:p w14:paraId="6BA30B3D" w14:textId="0DBD7A45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(434,385)</w:t>
            </w:r>
          </w:p>
        </w:tc>
        <w:tc>
          <w:tcPr>
            <w:tcW w:w="140" w:type="pct"/>
          </w:tcPr>
          <w:p w14:paraId="68F30324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DCC7BAE" w14:textId="78C8F54C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31" w:type="pct"/>
            <w:gridSpan w:val="2"/>
          </w:tcPr>
          <w:p w14:paraId="38B1A8DD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2A7FA48" w14:textId="7347A0E1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(433,893)</w:t>
            </w:r>
          </w:p>
        </w:tc>
      </w:tr>
      <w:tr w:rsidR="001C2D46" w:rsidRPr="007B4CF4" w14:paraId="2B022004" w14:textId="77777777" w:rsidTr="00313FE7">
        <w:trPr>
          <w:trHeight w:val="317"/>
        </w:trPr>
        <w:tc>
          <w:tcPr>
            <w:tcW w:w="2827" w:type="pct"/>
          </w:tcPr>
          <w:p w14:paraId="3AEE45CF" w14:textId="2FA6DB8B" w:rsidR="001C2D46" w:rsidRPr="007B4CF4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4" w:type="pct"/>
          </w:tcPr>
          <w:p w14:paraId="61F8FC40" w14:textId="6B62325F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  <w:tc>
          <w:tcPr>
            <w:tcW w:w="140" w:type="pct"/>
          </w:tcPr>
          <w:p w14:paraId="27F20C3A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BCBD2E8" w14:textId="22DBF07D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1,498</w:t>
            </w:r>
          </w:p>
        </w:tc>
        <w:tc>
          <w:tcPr>
            <w:tcW w:w="131" w:type="pct"/>
            <w:gridSpan w:val="2"/>
          </w:tcPr>
          <w:p w14:paraId="2566CCD9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3CD6E01" w14:textId="04EF16D3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5,855</w:t>
            </w:r>
          </w:p>
        </w:tc>
      </w:tr>
      <w:tr w:rsidR="001C2D46" w:rsidRPr="007B4CF4" w14:paraId="3B16119D" w14:textId="77777777" w:rsidTr="00313FE7">
        <w:trPr>
          <w:trHeight w:val="317"/>
        </w:trPr>
        <w:tc>
          <w:tcPr>
            <w:tcW w:w="2827" w:type="pct"/>
          </w:tcPr>
          <w:p w14:paraId="4630AFCF" w14:textId="4D67C027" w:rsidR="001C2D46" w:rsidRPr="007B4CF4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</w:tcPr>
          <w:p w14:paraId="54D574F6" w14:textId="5FBCFCF4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(64,206)</w:t>
            </w:r>
          </w:p>
        </w:tc>
        <w:tc>
          <w:tcPr>
            <w:tcW w:w="140" w:type="pct"/>
          </w:tcPr>
          <w:p w14:paraId="1BF4D643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ACC9A77" w14:textId="46DD0B9F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(492)</w:t>
            </w:r>
          </w:p>
        </w:tc>
        <w:tc>
          <w:tcPr>
            <w:tcW w:w="131" w:type="pct"/>
            <w:gridSpan w:val="2"/>
          </w:tcPr>
          <w:p w14:paraId="364E7DB4" w14:textId="77777777" w:rsidR="001C2D46" w:rsidRPr="007B4CF4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C393E40" w14:textId="2F5B4A84" w:rsidR="001C2D46" w:rsidRPr="007B4CF4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(64,698)</w:t>
            </w:r>
          </w:p>
        </w:tc>
      </w:tr>
      <w:tr w:rsidR="00313FE7" w:rsidRPr="009359F6" w14:paraId="422906FB" w14:textId="77777777" w:rsidTr="00313FE7">
        <w:trPr>
          <w:trHeight w:val="20"/>
        </w:trPr>
        <w:tc>
          <w:tcPr>
            <w:tcW w:w="2827" w:type="pct"/>
          </w:tcPr>
          <w:p w14:paraId="74DAB62F" w14:textId="77777777" w:rsidR="00313FE7" w:rsidRPr="007B4CF4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58C1C65" w14:textId="77777777" w:rsidR="00313FE7" w:rsidRPr="007B4CF4" w:rsidRDefault="00313FE7" w:rsidP="00313FE7">
            <w:pPr>
              <w:tabs>
                <w:tab w:val="left" w:pos="11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B29F0C8" w14:textId="77777777" w:rsidR="00313FE7" w:rsidRPr="007B4CF4" w:rsidRDefault="00313FE7" w:rsidP="00313F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071B4C" w14:textId="08E2BEDE" w:rsidR="00313FE7" w:rsidRPr="00313FE7" w:rsidRDefault="00313FE7" w:rsidP="00313FE7">
            <w:pPr>
              <w:tabs>
                <w:tab w:val="decimal" w:pos="624"/>
              </w:tabs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F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-</w:t>
            </w:r>
          </w:p>
        </w:tc>
        <w:tc>
          <w:tcPr>
            <w:tcW w:w="131" w:type="pct"/>
            <w:gridSpan w:val="2"/>
          </w:tcPr>
          <w:p w14:paraId="02AF0928" w14:textId="77777777" w:rsidR="00313FE7" w:rsidRPr="00313FE7" w:rsidRDefault="00313FE7" w:rsidP="00313FE7">
            <w:pPr>
              <w:tabs>
                <w:tab w:val="decimal" w:pos="864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FFEEF25" w14:textId="77777777" w:rsidR="00313FE7" w:rsidRPr="00313FE7" w:rsidRDefault="00313FE7" w:rsidP="00313FE7">
            <w:pPr>
              <w:tabs>
                <w:tab w:val="clear" w:pos="907"/>
                <w:tab w:val="decimal" w:pos="92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4E2D21B" w14:textId="77777777" w:rsidR="00E21F5A" w:rsidRPr="00D602FA" w:rsidRDefault="00E21F5A" w:rsidP="00F551E2">
      <w:pPr>
        <w:pStyle w:val="BodyText2"/>
        <w:tabs>
          <w:tab w:val="left" w:pos="540"/>
        </w:tabs>
        <w:rPr>
          <w:b/>
          <w:bCs/>
          <w:cs/>
          <w:lang w:val="en-US"/>
        </w:rPr>
      </w:pPr>
    </w:p>
    <w:sectPr w:rsidR="00E21F5A" w:rsidRPr="00D602FA" w:rsidSect="00821023">
      <w:head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AC1B6" w14:textId="77777777" w:rsidR="00CD4690" w:rsidRDefault="00CD4690" w:rsidP="003D743A">
      <w:r>
        <w:separator/>
      </w:r>
    </w:p>
  </w:endnote>
  <w:endnote w:type="continuationSeparator" w:id="0">
    <w:p w14:paraId="0A6BFA80" w14:textId="77777777" w:rsidR="00CD4690" w:rsidRDefault="00CD4690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56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F73EFAE" w14:textId="0DF0AFC6" w:rsidR="00746920" w:rsidRPr="00A24530" w:rsidRDefault="00746920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C90A4B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C90A4B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C90A4B">
          <w:rPr>
            <w:rFonts w:asciiTheme="minorHAnsi" w:hAnsiTheme="minorHAnsi" w:cstheme="minorHAnsi"/>
            <w:sz w:val="30"/>
            <w:szCs w:val="30"/>
          </w:rPr>
          <w:fldChar w:fldCharType="separate"/>
        </w:r>
        <w:r>
          <w:rPr>
            <w:rFonts w:asciiTheme="minorHAnsi" w:hAnsiTheme="minorHAnsi" w:cstheme="minorHAnsi"/>
            <w:noProof/>
            <w:sz w:val="30"/>
            <w:szCs w:val="30"/>
          </w:rPr>
          <w:t>29</w:t>
        </w:r>
        <w:r w:rsidRPr="00C90A4B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FDEC6" w14:textId="77777777" w:rsidR="00CD4690" w:rsidRDefault="00CD4690" w:rsidP="003D743A">
      <w:r>
        <w:separator/>
      </w:r>
    </w:p>
  </w:footnote>
  <w:footnote w:type="continuationSeparator" w:id="0">
    <w:p w14:paraId="727709F3" w14:textId="77777777" w:rsidR="00CD4690" w:rsidRDefault="00CD4690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F181" w14:textId="28673F39" w:rsidR="00746920" w:rsidRPr="00406575" w:rsidRDefault="00746920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77777777" w:rsidR="00746920" w:rsidRPr="00FA1E93" w:rsidRDefault="00746920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42E752" w14:textId="19F9C1FE" w:rsidR="00746920" w:rsidRDefault="00746920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F92579E" w14:textId="77777777" w:rsidR="00746920" w:rsidRPr="00695955" w:rsidRDefault="00746920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89588" w14:textId="77777777" w:rsidR="00746920" w:rsidRPr="00406575" w:rsidRDefault="00746920" w:rsidP="00526167">
    <w:pPr>
      <w:tabs>
        <w:tab w:val="clear" w:pos="227"/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0DD550E" w14:textId="77777777" w:rsidR="00746920" w:rsidRPr="00FA1E93" w:rsidRDefault="00746920" w:rsidP="00526167">
    <w:pPr>
      <w:tabs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614BAFA" w14:textId="7B668E14" w:rsidR="00746920" w:rsidRDefault="00746920" w:rsidP="005261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170"/>
      </w:tabs>
      <w:spacing w:line="240" w:lineRule="auto"/>
      <w:ind w:left="810"/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455C7D6" w14:textId="77777777" w:rsidR="00746920" w:rsidRPr="00695955" w:rsidRDefault="00746920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7CF4" w14:textId="77777777" w:rsidR="00746920" w:rsidRPr="00406575" w:rsidRDefault="00746920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77777777" w:rsidR="00746920" w:rsidRPr="00FA1E93" w:rsidRDefault="00746920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D8EEB6F" w14:textId="70106573" w:rsidR="00746920" w:rsidRDefault="00746920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EEAE9FF" w14:textId="77777777" w:rsidR="00746920" w:rsidRPr="00695955" w:rsidRDefault="00746920" w:rsidP="00695955">
    <w:pPr>
      <w:spacing w:line="240" w:lineRule="auto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C694" w14:textId="77777777" w:rsidR="00746920" w:rsidRPr="00406575" w:rsidRDefault="00746920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FB4EA84" w14:textId="77777777" w:rsidR="00746920" w:rsidRPr="00FA1E93" w:rsidRDefault="00746920" w:rsidP="00F55906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95A020" w14:textId="0AB09D43" w:rsidR="00746920" w:rsidRDefault="00746920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2C9AC0" w14:textId="77777777" w:rsidR="00746920" w:rsidRPr="00695955" w:rsidRDefault="00746920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59462" w14:textId="77777777" w:rsidR="00746920" w:rsidRPr="00406575" w:rsidRDefault="00746920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77777777" w:rsidR="00746920" w:rsidRPr="00FA1E93" w:rsidRDefault="00746920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EF34E7" w14:textId="527BDFAE" w:rsidR="00746920" w:rsidRDefault="00746920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2CD2AAD" w14:textId="77777777" w:rsidR="00746920" w:rsidRPr="00695955" w:rsidRDefault="00746920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9"/>
  </w:num>
  <w:num w:numId="15">
    <w:abstractNumId w:val="21"/>
  </w:num>
  <w:num w:numId="16">
    <w:abstractNumId w:val="30"/>
  </w:num>
  <w:num w:numId="17">
    <w:abstractNumId w:val="31"/>
  </w:num>
  <w:num w:numId="18">
    <w:abstractNumId w:val="14"/>
  </w:num>
  <w:num w:numId="19">
    <w:abstractNumId w:val="11"/>
  </w:num>
  <w:num w:numId="20">
    <w:abstractNumId w:val="26"/>
  </w:num>
  <w:num w:numId="21">
    <w:abstractNumId w:val="12"/>
  </w:num>
  <w:num w:numId="22">
    <w:abstractNumId w:val="18"/>
  </w:num>
  <w:num w:numId="23">
    <w:abstractNumId w:val="27"/>
  </w:num>
  <w:num w:numId="24">
    <w:abstractNumId w:val="15"/>
  </w:num>
  <w:num w:numId="25">
    <w:abstractNumId w:val="29"/>
  </w:num>
  <w:num w:numId="26">
    <w:abstractNumId w:val="24"/>
  </w:num>
  <w:num w:numId="27">
    <w:abstractNumId w:val="22"/>
  </w:num>
  <w:num w:numId="28">
    <w:abstractNumId w:val="13"/>
  </w:num>
  <w:num w:numId="29">
    <w:abstractNumId w:val="23"/>
  </w:num>
  <w:num w:numId="30">
    <w:abstractNumId w:val="25"/>
  </w:num>
  <w:num w:numId="31">
    <w:abstractNumId w:val="33"/>
  </w:num>
  <w:num w:numId="32">
    <w:abstractNumId w:val="10"/>
  </w:num>
  <w:num w:numId="33">
    <w:abstractNumId w:val="16"/>
  </w:num>
  <w:num w:numId="34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210"/>
    <w:rsid w:val="000015CF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5D9"/>
    <w:rsid w:val="0002675E"/>
    <w:rsid w:val="00026CE0"/>
    <w:rsid w:val="00026F42"/>
    <w:rsid w:val="00027531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EBA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47D"/>
    <w:rsid w:val="00044C18"/>
    <w:rsid w:val="000458D2"/>
    <w:rsid w:val="00045B6B"/>
    <w:rsid w:val="00046344"/>
    <w:rsid w:val="00047691"/>
    <w:rsid w:val="00047D99"/>
    <w:rsid w:val="00047F49"/>
    <w:rsid w:val="00050C9F"/>
    <w:rsid w:val="0005108A"/>
    <w:rsid w:val="0005138F"/>
    <w:rsid w:val="000518E7"/>
    <w:rsid w:val="00051955"/>
    <w:rsid w:val="0005220B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F03"/>
    <w:rsid w:val="0009759D"/>
    <w:rsid w:val="00097D74"/>
    <w:rsid w:val="000A00DF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D6E"/>
    <w:rsid w:val="000B04CD"/>
    <w:rsid w:val="000B268D"/>
    <w:rsid w:val="000B2C33"/>
    <w:rsid w:val="000B2F7C"/>
    <w:rsid w:val="000B2F95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EA2"/>
    <w:rsid w:val="000C74C4"/>
    <w:rsid w:val="000C77E5"/>
    <w:rsid w:val="000D09EB"/>
    <w:rsid w:val="000D0BE4"/>
    <w:rsid w:val="000D17AF"/>
    <w:rsid w:val="000D19BC"/>
    <w:rsid w:val="000D22E1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6A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56E0"/>
    <w:rsid w:val="000E571C"/>
    <w:rsid w:val="000E5A8D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A"/>
    <w:rsid w:val="000F71D3"/>
    <w:rsid w:val="000F7489"/>
    <w:rsid w:val="000F7504"/>
    <w:rsid w:val="000F75E3"/>
    <w:rsid w:val="000F7604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C7C"/>
    <w:rsid w:val="00141781"/>
    <w:rsid w:val="00141E68"/>
    <w:rsid w:val="00142AF2"/>
    <w:rsid w:val="00142B89"/>
    <w:rsid w:val="00142C73"/>
    <w:rsid w:val="00143542"/>
    <w:rsid w:val="0014402E"/>
    <w:rsid w:val="0014410D"/>
    <w:rsid w:val="0014488B"/>
    <w:rsid w:val="00144E52"/>
    <w:rsid w:val="001453F4"/>
    <w:rsid w:val="0014645C"/>
    <w:rsid w:val="00146723"/>
    <w:rsid w:val="00147DB1"/>
    <w:rsid w:val="001505E6"/>
    <w:rsid w:val="001508E9"/>
    <w:rsid w:val="0015125E"/>
    <w:rsid w:val="001515E9"/>
    <w:rsid w:val="00151DFB"/>
    <w:rsid w:val="00151EF3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821"/>
    <w:rsid w:val="001C3EAB"/>
    <w:rsid w:val="001C4EA9"/>
    <w:rsid w:val="001C4FA9"/>
    <w:rsid w:val="001C5862"/>
    <w:rsid w:val="001C5B6C"/>
    <w:rsid w:val="001C5E12"/>
    <w:rsid w:val="001C61CB"/>
    <w:rsid w:val="001C629F"/>
    <w:rsid w:val="001C657E"/>
    <w:rsid w:val="001C75E4"/>
    <w:rsid w:val="001C7658"/>
    <w:rsid w:val="001D0C60"/>
    <w:rsid w:val="001D1006"/>
    <w:rsid w:val="001D1F9C"/>
    <w:rsid w:val="001D2694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1095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B89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B9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6C5"/>
    <w:rsid w:val="0021194C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5DDD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454"/>
    <w:rsid w:val="002357BF"/>
    <w:rsid w:val="00235F64"/>
    <w:rsid w:val="00236295"/>
    <w:rsid w:val="00236D16"/>
    <w:rsid w:val="00237145"/>
    <w:rsid w:val="00237EB3"/>
    <w:rsid w:val="00240461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50573"/>
    <w:rsid w:val="002511DF"/>
    <w:rsid w:val="00251E47"/>
    <w:rsid w:val="00252AFF"/>
    <w:rsid w:val="00253083"/>
    <w:rsid w:val="00253BB4"/>
    <w:rsid w:val="00253C11"/>
    <w:rsid w:val="0025404F"/>
    <w:rsid w:val="002541C2"/>
    <w:rsid w:val="002549D0"/>
    <w:rsid w:val="00254C95"/>
    <w:rsid w:val="0025565B"/>
    <w:rsid w:val="002563B8"/>
    <w:rsid w:val="0025645E"/>
    <w:rsid w:val="002564FA"/>
    <w:rsid w:val="0025733F"/>
    <w:rsid w:val="002576AE"/>
    <w:rsid w:val="002576D4"/>
    <w:rsid w:val="002579FE"/>
    <w:rsid w:val="0026016E"/>
    <w:rsid w:val="002604AD"/>
    <w:rsid w:val="0026058C"/>
    <w:rsid w:val="002605A9"/>
    <w:rsid w:val="00260BF0"/>
    <w:rsid w:val="00261809"/>
    <w:rsid w:val="00261F66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389F"/>
    <w:rsid w:val="00274128"/>
    <w:rsid w:val="00274213"/>
    <w:rsid w:val="0027422B"/>
    <w:rsid w:val="00274238"/>
    <w:rsid w:val="002753C3"/>
    <w:rsid w:val="002757EE"/>
    <w:rsid w:val="002759DC"/>
    <w:rsid w:val="0027722A"/>
    <w:rsid w:val="00277D84"/>
    <w:rsid w:val="00277EA0"/>
    <w:rsid w:val="00277EB8"/>
    <w:rsid w:val="002805E6"/>
    <w:rsid w:val="00280606"/>
    <w:rsid w:val="0028255A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660E"/>
    <w:rsid w:val="00286AF6"/>
    <w:rsid w:val="00286C7C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45E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B2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6407"/>
    <w:rsid w:val="002B64F2"/>
    <w:rsid w:val="002B754D"/>
    <w:rsid w:val="002B7A32"/>
    <w:rsid w:val="002B7BD7"/>
    <w:rsid w:val="002B7E7D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56EC"/>
    <w:rsid w:val="002E5C9F"/>
    <w:rsid w:val="002E5E09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8C"/>
    <w:rsid w:val="002F2C89"/>
    <w:rsid w:val="002F3B6D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BBA"/>
    <w:rsid w:val="003251AD"/>
    <w:rsid w:val="003253B5"/>
    <w:rsid w:val="00325651"/>
    <w:rsid w:val="00325A22"/>
    <w:rsid w:val="00326456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BCC"/>
    <w:rsid w:val="00356D2E"/>
    <w:rsid w:val="00356DED"/>
    <w:rsid w:val="003572DC"/>
    <w:rsid w:val="003575B3"/>
    <w:rsid w:val="00357644"/>
    <w:rsid w:val="00360222"/>
    <w:rsid w:val="0036112B"/>
    <w:rsid w:val="003618E9"/>
    <w:rsid w:val="00361C89"/>
    <w:rsid w:val="00361CA2"/>
    <w:rsid w:val="003622FF"/>
    <w:rsid w:val="00362322"/>
    <w:rsid w:val="003627D4"/>
    <w:rsid w:val="00362E38"/>
    <w:rsid w:val="00362EBF"/>
    <w:rsid w:val="003633D2"/>
    <w:rsid w:val="003638BC"/>
    <w:rsid w:val="00363C2D"/>
    <w:rsid w:val="00364451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666"/>
    <w:rsid w:val="003700BB"/>
    <w:rsid w:val="00370EBD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C82"/>
    <w:rsid w:val="0037570A"/>
    <w:rsid w:val="00376224"/>
    <w:rsid w:val="003764DD"/>
    <w:rsid w:val="00377351"/>
    <w:rsid w:val="003773E5"/>
    <w:rsid w:val="003778DF"/>
    <w:rsid w:val="00377999"/>
    <w:rsid w:val="0038025B"/>
    <w:rsid w:val="00380AF7"/>
    <w:rsid w:val="00380BE4"/>
    <w:rsid w:val="00380D99"/>
    <w:rsid w:val="00380F27"/>
    <w:rsid w:val="00382017"/>
    <w:rsid w:val="00382230"/>
    <w:rsid w:val="003823B6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103E"/>
    <w:rsid w:val="003A137A"/>
    <w:rsid w:val="003A169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DD"/>
    <w:rsid w:val="003A5AFD"/>
    <w:rsid w:val="003A5D3E"/>
    <w:rsid w:val="003A5EE8"/>
    <w:rsid w:val="003A6129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32AC"/>
    <w:rsid w:val="003C3615"/>
    <w:rsid w:val="003C3857"/>
    <w:rsid w:val="003C3B68"/>
    <w:rsid w:val="003C3FA5"/>
    <w:rsid w:val="003C5BC9"/>
    <w:rsid w:val="003C5E41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E64"/>
    <w:rsid w:val="00402065"/>
    <w:rsid w:val="00402353"/>
    <w:rsid w:val="00402361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50CE"/>
    <w:rsid w:val="00405AD9"/>
    <w:rsid w:val="004063AE"/>
    <w:rsid w:val="00406575"/>
    <w:rsid w:val="004066DF"/>
    <w:rsid w:val="00406A1F"/>
    <w:rsid w:val="00407DC3"/>
    <w:rsid w:val="00410338"/>
    <w:rsid w:val="0041131D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984"/>
    <w:rsid w:val="00420F34"/>
    <w:rsid w:val="00421EA5"/>
    <w:rsid w:val="00423057"/>
    <w:rsid w:val="00423EDA"/>
    <w:rsid w:val="00424023"/>
    <w:rsid w:val="004243BF"/>
    <w:rsid w:val="00425E6B"/>
    <w:rsid w:val="00426D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E51"/>
    <w:rsid w:val="004454B5"/>
    <w:rsid w:val="004458DA"/>
    <w:rsid w:val="00445F1D"/>
    <w:rsid w:val="00446AA5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602BF"/>
    <w:rsid w:val="004607E0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C57"/>
    <w:rsid w:val="00486DF4"/>
    <w:rsid w:val="00486E42"/>
    <w:rsid w:val="00487128"/>
    <w:rsid w:val="004872BE"/>
    <w:rsid w:val="004873BE"/>
    <w:rsid w:val="00487EC8"/>
    <w:rsid w:val="00490D80"/>
    <w:rsid w:val="004925B9"/>
    <w:rsid w:val="00492726"/>
    <w:rsid w:val="0049313D"/>
    <w:rsid w:val="00493683"/>
    <w:rsid w:val="00493867"/>
    <w:rsid w:val="00493A76"/>
    <w:rsid w:val="00493D46"/>
    <w:rsid w:val="004948C9"/>
    <w:rsid w:val="00494ADD"/>
    <w:rsid w:val="00494B0F"/>
    <w:rsid w:val="0049520F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AD0"/>
    <w:rsid w:val="004F3C1C"/>
    <w:rsid w:val="004F47EE"/>
    <w:rsid w:val="004F4C74"/>
    <w:rsid w:val="004F4FA8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7E7"/>
    <w:rsid w:val="0051386B"/>
    <w:rsid w:val="00513889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4B2"/>
    <w:rsid w:val="00522FB0"/>
    <w:rsid w:val="00523D2D"/>
    <w:rsid w:val="00523E22"/>
    <w:rsid w:val="00523F00"/>
    <w:rsid w:val="00523F2E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BDA"/>
    <w:rsid w:val="00532EAE"/>
    <w:rsid w:val="00533951"/>
    <w:rsid w:val="00533F3C"/>
    <w:rsid w:val="00535893"/>
    <w:rsid w:val="00536597"/>
    <w:rsid w:val="00537E57"/>
    <w:rsid w:val="00540ABE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34D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E1A"/>
    <w:rsid w:val="00582C9C"/>
    <w:rsid w:val="00582F20"/>
    <w:rsid w:val="00582FF6"/>
    <w:rsid w:val="00583869"/>
    <w:rsid w:val="00583F8F"/>
    <w:rsid w:val="005848EC"/>
    <w:rsid w:val="00584EBA"/>
    <w:rsid w:val="00585A74"/>
    <w:rsid w:val="00585F88"/>
    <w:rsid w:val="00586718"/>
    <w:rsid w:val="005868D5"/>
    <w:rsid w:val="00586AF7"/>
    <w:rsid w:val="005874BF"/>
    <w:rsid w:val="00587A4A"/>
    <w:rsid w:val="00587CC0"/>
    <w:rsid w:val="005901A5"/>
    <w:rsid w:val="005902CE"/>
    <w:rsid w:val="0059035E"/>
    <w:rsid w:val="00590A86"/>
    <w:rsid w:val="005912E0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84D"/>
    <w:rsid w:val="00596F6F"/>
    <w:rsid w:val="005973D8"/>
    <w:rsid w:val="0059765A"/>
    <w:rsid w:val="00597EAF"/>
    <w:rsid w:val="005A00CC"/>
    <w:rsid w:val="005A0CFB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A50"/>
    <w:rsid w:val="005C7BB9"/>
    <w:rsid w:val="005D1239"/>
    <w:rsid w:val="005D12F2"/>
    <w:rsid w:val="005D1572"/>
    <w:rsid w:val="005D16C1"/>
    <w:rsid w:val="005D2138"/>
    <w:rsid w:val="005D2730"/>
    <w:rsid w:val="005D343A"/>
    <w:rsid w:val="005D3728"/>
    <w:rsid w:val="005D3F24"/>
    <w:rsid w:val="005D4247"/>
    <w:rsid w:val="005D5457"/>
    <w:rsid w:val="005D596D"/>
    <w:rsid w:val="005D5D1B"/>
    <w:rsid w:val="005D604A"/>
    <w:rsid w:val="005D6414"/>
    <w:rsid w:val="005D6545"/>
    <w:rsid w:val="005D7223"/>
    <w:rsid w:val="005D7B73"/>
    <w:rsid w:val="005E000B"/>
    <w:rsid w:val="005E074F"/>
    <w:rsid w:val="005E0E28"/>
    <w:rsid w:val="005E16E7"/>
    <w:rsid w:val="005E1976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BC7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C5B"/>
    <w:rsid w:val="006474E7"/>
    <w:rsid w:val="006474FF"/>
    <w:rsid w:val="00647A2C"/>
    <w:rsid w:val="00647B78"/>
    <w:rsid w:val="00647D34"/>
    <w:rsid w:val="006501D4"/>
    <w:rsid w:val="006503B1"/>
    <w:rsid w:val="00651294"/>
    <w:rsid w:val="0065159D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250"/>
    <w:rsid w:val="006C3433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5366"/>
    <w:rsid w:val="006E5967"/>
    <w:rsid w:val="006E5C43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1B9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DCE"/>
    <w:rsid w:val="00706F09"/>
    <w:rsid w:val="00706F3B"/>
    <w:rsid w:val="0070706B"/>
    <w:rsid w:val="00707837"/>
    <w:rsid w:val="00711776"/>
    <w:rsid w:val="007117F0"/>
    <w:rsid w:val="00711C05"/>
    <w:rsid w:val="00711F9B"/>
    <w:rsid w:val="007129EA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51C8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55D"/>
    <w:rsid w:val="00761708"/>
    <w:rsid w:val="00763003"/>
    <w:rsid w:val="007634F5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585"/>
    <w:rsid w:val="00774F03"/>
    <w:rsid w:val="0077610F"/>
    <w:rsid w:val="00776C2C"/>
    <w:rsid w:val="007775F2"/>
    <w:rsid w:val="00780DAB"/>
    <w:rsid w:val="00780DB8"/>
    <w:rsid w:val="007811C7"/>
    <w:rsid w:val="007814E8"/>
    <w:rsid w:val="007819BB"/>
    <w:rsid w:val="00781B2D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20CB"/>
    <w:rsid w:val="007A2379"/>
    <w:rsid w:val="007A3C42"/>
    <w:rsid w:val="007A45D5"/>
    <w:rsid w:val="007A4BAE"/>
    <w:rsid w:val="007A5793"/>
    <w:rsid w:val="007A60E1"/>
    <w:rsid w:val="007A6800"/>
    <w:rsid w:val="007A6C1B"/>
    <w:rsid w:val="007A7D09"/>
    <w:rsid w:val="007B0126"/>
    <w:rsid w:val="007B0A37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B21"/>
    <w:rsid w:val="007C7F5F"/>
    <w:rsid w:val="007D021D"/>
    <w:rsid w:val="007D03FA"/>
    <w:rsid w:val="007D0747"/>
    <w:rsid w:val="007D0FC9"/>
    <w:rsid w:val="007D16AF"/>
    <w:rsid w:val="007D2C37"/>
    <w:rsid w:val="007D4145"/>
    <w:rsid w:val="007D44D9"/>
    <w:rsid w:val="007D47A8"/>
    <w:rsid w:val="007D4FBD"/>
    <w:rsid w:val="007D528B"/>
    <w:rsid w:val="007D565A"/>
    <w:rsid w:val="007D582E"/>
    <w:rsid w:val="007D5CA6"/>
    <w:rsid w:val="007D601B"/>
    <w:rsid w:val="007D6B6D"/>
    <w:rsid w:val="007D724F"/>
    <w:rsid w:val="007D7CBE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59B7"/>
    <w:rsid w:val="007E622D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4313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1547"/>
    <w:rsid w:val="00801CC3"/>
    <w:rsid w:val="008020E9"/>
    <w:rsid w:val="0080272A"/>
    <w:rsid w:val="00803500"/>
    <w:rsid w:val="008038D6"/>
    <w:rsid w:val="00803F47"/>
    <w:rsid w:val="0080402D"/>
    <w:rsid w:val="008054F0"/>
    <w:rsid w:val="00805500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C05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42B4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EA8"/>
    <w:rsid w:val="008A1FBE"/>
    <w:rsid w:val="008A2196"/>
    <w:rsid w:val="008A220C"/>
    <w:rsid w:val="008A22D6"/>
    <w:rsid w:val="008A29D0"/>
    <w:rsid w:val="008A30EF"/>
    <w:rsid w:val="008A30F7"/>
    <w:rsid w:val="008A4A93"/>
    <w:rsid w:val="008A505C"/>
    <w:rsid w:val="008A5709"/>
    <w:rsid w:val="008A59E3"/>
    <w:rsid w:val="008A5C10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79C"/>
    <w:rsid w:val="008D1923"/>
    <w:rsid w:val="008D1BD0"/>
    <w:rsid w:val="008D25D3"/>
    <w:rsid w:val="008D2959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8C3"/>
    <w:rsid w:val="008E0BFC"/>
    <w:rsid w:val="008E1467"/>
    <w:rsid w:val="008E14DF"/>
    <w:rsid w:val="008E1AC5"/>
    <w:rsid w:val="008E1E32"/>
    <w:rsid w:val="008E1FB3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3074"/>
    <w:rsid w:val="009132F6"/>
    <w:rsid w:val="009139D4"/>
    <w:rsid w:val="00913BD7"/>
    <w:rsid w:val="00913C4C"/>
    <w:rsid w:val="00913D1C"/>
    <w:rsid w:val="00913D57"/>
    <w:rsid w:val="00914761"/>
    <w:rsid w:val="0091496D"/>
    <w:rsid w:val="00914D34"/>
    <w:rsid w:val="00914F67"/>
    <w:rsid w:val="00915504"/>
    <w:rsid w:val="00915D9D"/>
    <w:rsid w:val="0091630A"/>
    <w:rsid w:val="00916409"/>
    <w:rsid w:val="0091690A"/>
    <w:rsid w:val="00916DB5"/>
    <w:rsid w:val="009171B2"/>
    <w:rsid w:val="009172EE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B29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4C3"/>
    <w:rsid w:val="00970890"/>
    <w:rsid w:val="00970B2B"/>
    <w:rsid w:val="009712E9"/>
    <w:rsid w:val="00971C52"/>
    <w:rsid w:val="009720C6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2498"/>
    <w:rsid w:val="009827B0"/>
    <w:rsid w:val="00982A77"/>
    <w:rsid w:val="00982D69"/>
    <w:rsid w:val="00982E8B"/>
    <w:rsid w:val="00982EA1"/>
    <w:rsid w:val="009831C0"/>
    <w:rsid w:val="0098366C"/>
    <w:rsid w:val="00984574"/>
    <w:rsid w:val="00984685"/>
    <w:rsid w:val="00985345"/>
    <w:rsid w:val="009855F6"/>
    <w:rsid w:val="00986C51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359F"/>
    <w:rsid w:val="00993ACA"/>
    <w:rsid w:val="00993CA4"/>
    <w:rsid w:val="00993F32"/>
    <w:rsid w:val="009942A1"/>
    <w:rsid w:val="00994EE1"/>
    <w:rsid w:val="009954B2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ED"/>
    <w:rsid w:val="009A06D9"/>
    <w:rsid w:val="009A0B29"/>
    <w:rsid w:val="009A116C"/>
    <w:rsid w:val="009A13CA"/>
    <w:rsid w:val="009A15D8"/>
    <w:rsid w:val="009A1AA9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F70"/>
    <w:rsid w:val="009B5FC7"/>
    <w:rsid w:val="009B67F2"/>
    <w:rsid w:val="009B683A"/>
    <w:rsid w:val="009B6A60"/>
    <w:rsid w:val="009C084E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9E8"/>
    <w:rsid w:val="009E1B4A"/>
    <w:rsid w:val="009E27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DA7"/>
    <w:rsid w:val="00A03E25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83"/>
    <w:rsid w:val="00A26CDC"/>
    <w:rsid w:val="00A273E7"/>
    <w:rsid w:val="00A3042E"/>
    <w:rsid w:val="00A30C4C"/>
    <w:rsid w:val="00A30F1A"/>
    <w:rsid w:val="00A3125F"/>
    <w:rsid w:val="00A3187F"/>
    <w:rsid w:val="00A32CC9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110B"/>
    <w:rsid w:val="00A41326"/>
    <w:rsid w:val="00A4145E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5716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6AA"/>
    <w:rsid w:val="00A818C1"/>
    <w:rsid w:val="00A81F44"/>
    <w:rsid w:val="00A82444"/>
    <w:rsid w:val="00A826B4"/>
    <w:rsid w:val="00A82E46"/>
    <w:rsid w:val="00A83364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7652"/>
    <w:rsid w:val="00A97A96"/>
    <w:rsid w:val="00A97B3B"/>
    <w:rsid w:val="00A97D8C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37F"/>
    <w:rsid w:val="00AE353C"/>
    <w:rsid w:val="00AE3891"/>
    <w:rsid w:val="00AE3966"/>
    <w:rsid w:val="00AE3D7C"/>
    <w:rsid w:val="00AE4B0F"/>
    <w:rsid w:val="00AE4ED7"/>
    <w:rsid w:val="00AE571A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BFB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40CBD"/>
    <w:rsid w:val="00B4116D"/>
    <w:rsid w:val="00B41647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6668"/>
    <w:rsid w:val="00B56CB5"/>
    <w:rsid w:val="00B57717"/>
    <w:rsid w:val="00B57ECB"/>
    <w:rsid w:val="00B60F18"/>
    <w:rsid w:val="00B611B1"/>
    <w:rsid w:val="00B6135A"/>
    <w:rsid w:val="00B62522"/>
    <w:rsid w:val="00B63039"/>
    <w:rsid w:val="00B63186"/>
    <w:rsid w:val="00B648B8"/>
    <w:rsid w:val="00B64986"/>
    <w:rsid w:val="00B65939"/>
    <w:rsid w:val="00B65ECE"/>
    <w:rsid w:val="00B66756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35"/>
    <w:rsid w:val="00B939A1"/>
    <w:rsid w:val="00B939F3"/>
    <w:rsid w:val="00B942D9"/>
    <w:rsid w:val="00B9482B"/>
    <w:rsid w:val="00B95030"/>
    <w:rsid w:val="00B951CA"/>
    <w:rsid w:val="00B963EB"/>
    <w:rsid w:val="00B968BA"/>
    <w:rsid w:val="00B96A66"/>
    <w:rsid w:val="00B96C5B"/>
    <w:rsid w:val="00B975B1"/>
    <w:rsid w:val="00B97B33"/>
    <w:rsid w:val="00B97F57"/>
    <w:rsid w:val="00BA05A6"/>
    <w:rsid w:val="00BA0AFB"/>
    <w:rsid w:val="00BA1371"/>
    <w:rsid w:val="00BA1BC0"/>
    <w:rsid w:val="00BA1E26"/>
    <w:rsid w:val="00BA1E3B"/>
    <w:rsid w:val="00BA2032"/>
    <w:rsid w:val="00BA2145"/>
    <w:rsid w:val="00BA2E24"/>
    <w:rsid w:val="00BA3169"/>
    <w:rsid w:val="00BA50ED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FC1"/>
    <w:rsid w:val="00BE1425"/>
    <w:rsid w:val="00BE1451"/>
    <w:rsid w:val="00BE1BD6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108DF"/>
    <w:rsid w:val="00C11BF5"/>
    <w:rsid w:val="00C124A3"/>
    <w:rsid w:val="00C128D1"/>
    <w:rsid w:val="00C12F4D"/>
    <w:rsid w:val="00C13096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D73"/>
    <w:rsid w:val="00C50E55"/>
    <w:rsid w:val="00C51386"/>
    <w:rsid w:val="00C51570"/>
    <w:rsid w:val="00C51A4D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857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34A7"/>
    <w:rsid w:val="00C63A88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62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B54"/>
    <w:rsid w:val="00C87D31"/>
    <w:rsid w:val="00C87E62"/>
    <w:rsid w:val="00C87F5D"/>
    <w:rsid w:val="00C9049A"/>
    <w:rsid w:val="00C90A4B"/>
    <w:rsid w:val="00C91336"/>
    <w:rsid w:val="00C91DE5"/>
    <w:rsid w:val="00C925D6"/>
    <w:rsid w:val="00C928B2"/>
    <w:rsid w:val="00C92962"/>
    <w:rsid w:val="00C934A9"/>
    <w:rsid w:val="00C93D92"/>
    <w:rsid w:val="00C95470"/>
    <w:rsid w:val="00C964AB"/>
    <w:rsid w:val="00C96F23"/>
    <w:rsid w:val="00C97040"/>
    <w:rsid w:val="00C9733E"/>
    <w:rsid w:val="00C97871"/>
    <w:rsid w:val="00C97BB7"/>
    <w:rsid w:val="00C97DE9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5990"/>
    <w:rsid w:val="00CA5BC3"/>
    <w:rsid w:val="00CA66DC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690"/>
    <w:rsid w:val="00CD485B"/>
    <w:rsid w:val="00CD54E9"/>
    <w:rsid w:val="00CD5638"/>
    <w:rsid w:val="00CD5831"/>
    <w:rsid w:val="00CD5877"/>
    <w:rsid w:val="00CD5AF6"/>
    <w:rsid w:val="00CD5E43"/>
    <w:rsid w:val="00CD67FE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6110"/>
    <w:rsid w:val="00D06824"/>
    <w:rsid w:val="00D06F8D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4400"/>
    <w:rsid w:val="00D346CA"/>
    <w:rsid w:val="00D34B39"/>
    <w:rsid w:val="00D34EA0"/>
    <w:rsid w:val="00D35327"/>
    <w:rsid w:val="00D353E6"/>
    <w:rsid w:val="00D355CC"/>
    <w:rsid w:val="00D362F6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6066"/>
    <w:rsid w:val="00D461BF"/>
    <w:rsid w:val="00D464FB"/>
    <w:rsid w:val="00D4702B"/>
    <w:rsid w:val="00D47654"/>
    <w:rsid w:val="00D501DD"/>
    <w:rsid w:val="00D5054A"/>
    <w:rsid w:val="00D505B5"/>
    <w:rsid w:val="00D50809"/>
    <w:rsid w:val="00D50F64"/>
    <w:rsid w:val="00D50FF9"/>
    <w:rsid w:val="00D51521"/>
    <w:rsid w:val="00D51C4F"/>
    <w:rsid w:val="00D51F14"/>
    <w:rsid w:val="00D529D3"/>
    <w:rsid w:val="00D52C16"/>
    <w:rsid w:val="00D53348"/>
    <w:rsid w:val="00D5343F"/>
    <w:rsid w:val="00D546E5"/>
    <w:rsid w:val="00D547DB"/>
    <w:rsid w:val="00D547FB"/>
    <w:rsid w:val="00D54C9D"/>
    <w:rsid w:val="00D55600"/>
    <w:rsid w:val="00D55656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FDB"/>
    <w:rsid w:val="00D83175"/>
    <w:rsid w:val="00D8342F"/>
    <w:rsid w:val="00D839B6"/>
    <w:rsid w:val="00D84079"/>
    <w:rsid w:val="00D849B2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B1B"/>
    <w:rsid w:val="00E00C3B"/>
    <w:rsid w:val="00E00F42"/>
    <w:rsid w:val="00E01A99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8C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207D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5149"/>
    <w:rsid w:val="00EA5DE7"/>
    <w:rsid w:val="00EA5E56"/>
    <w:rsid w:val="00EA5F8D"/>
    <w:rsid w:val="00EA6BF8"/>
    <w:rsid w:val="00EA6E7E"/>
    <w:rsid w:val="00EA7F37"/>
    <w:rsid w:val="00EB005C"/>
    <w:rsid w:val="00EB0412"/>
    <w:rsid w:val="00EB06C3"/>
    <w:rsid w:val="00EB09AC"/>
    <w:rsid w:val="00EB0B10"/>
    <w:rsid w:val="00EB12F5"/>
    <w:rsid w:val="00EB13AA"/>
    <w:rsid w:val="00EB19E7"/>
    <w:rsid w:val="00EB1CB0"/>
    <w:rsid w:val="00EB2262"/>
    <w:rsid w:val="00EB32F7"/>
    <w:rsid w:val="00EB34DA"/>
    <w:rsid w:val="00EB3ED4"/>
    <w:rsid w:val="00EB3F1F"/>
    <w:rsid w:val="00EB40B1"/>
    <w:rsid w:val="00EB4922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5419"/>
    <w:rsid w:val="00EC57C8"/>
    <w:rsid w:val="00EC5B3D"/>
    <w:rsid w:val="00EC6080"/>
    <w:rsid w:val="00EC62B8"/>
    <w:rsid w:val="00EC6382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DF4"/>
    <w:rsid w:val="00EE2513"/>
    <w:rsid w:val="00EE2FB1"/>
    <w:rsid w:val="00EE3040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F83"/>
    <w:rsid w:val="00F026E9"/>
    <w:rsid w:val="00F0283D"/>
    <w:rsid w:val="00F0333B"/>
    <w:rsid w:val="00F0411C"/>
    <w:rsid w:val="00F04E91"/>
    <w:rsid w:val="00F05572"/>
    <w:rsid w:val="00F057EB"/>
    <w:rsid w:val="00F05A3B"/>
    <w:rsid w:val="00F05B10"/>
    <w:rsid w:val="00F068B0"/>
    <w:rsid w:val="00F06D46"/>
    <w:rsid w:val="00F0721F"/>
    <w:rsid w:val="00F07845"/>
    <w:rsid w:val="00F10D92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2001"/>
    <w:rsid w:val="00F420A5"/>
    <w:rsid w:val="00F42687"/>
    <w:rsid w:val="00F42810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F"/>
    <w:rsid w:val="00F75ABD"/>
    <w:rsid w:val="00F76725"/>
    <w:rsid w:val="00F76B18"/>
    <w:rsid w:val="00F76B2B"/>
    <w:rsid w:val="00F777EF"/>
    <w:rsid w:val="00F77F0E"/>
    <w:rsid w:val="00F77F98"/>
    <w:rsid w:val="00F81038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3CF"/>
    <w:rsid w:val="00FB6F6B"/>
    <w:rsid w:val="00FB7061"/>
    <w:rsid w:val="00FB70A5"/>
    <w:rsid w:val="00FB7380"/>
    <w:rsid w:val="00FB7C38"/>
    <w:rsid w:val="00FC00D3"/>
    <w:rsid w:val="00FC0A20"/>
    <w:rsid w:val="00FC1369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6F5"/>
    <w:rsid w:val="00FD6CA7"/>
    <w:rsid w:val="00FD6DD7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C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75643-6C71-448F-855B-01CDEBB0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26</Pages>
  <Words>5571</Words>
  <Characters>24718</Characters>
  <Application>Microsoft Office Word</Application>
  <DocSecurity>0</DocSecurity>
  <Lines>205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4</cp:revision>
  <cp:lastPrinted>2020-05-10T07:10:00Z</cp:lastPrinted>
  <dcterms:created xsi:type="dcterms:W3CDTF">2020-05-11T10:24:00Z</dcterms:created>
  <dcterms:modified xsi:type="dcterms:W3CDTF">2020-05-11T10:25:00Z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