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9F56E86" w14:textId="77777777" w:rsidR="00A374CB" w:rsidRPr="003A57FA" w:rsidRDefault="00A374CB" w:rsidP="00A374CB">
      <w:pPr>
        <w:jc w:val="center"/>
        <w:rPr>
          <w:b/>
          <w:bCs/>
          <w:sz w:val="16"/>
          <w:szCs w:val="16"/>
        </w:rPr>
      </w:pPr>
    </w:p>
    <w:p w14:paraId="779DD468" w14:textId="77777777" w:rsidR="00A374CB" w:rsidRDefault="00A374CB" w:rsidP="00A374CB">
      <w:pPr>
        <w:jc w:val="center"/>
        <w:rPr>
          <w:b/>
          <w:bCs/>
          <w:sz w:val="24"/>
          <w:szCs w:val="24"/>
        </w:rPr>
      </w:pPr>
    </w:p>
    <w:p w14:paraId="7CEA8FCA" w14:textId="77777777" w:rsidR="00FC6423" w:rsidRDefault="00FC6423" w:rsidP="00A374CB">
      <w:pPr>
        <w:jc w:val="center"/>
        <w:rPr>
          <w:b/>
          <w:bCs/>
          <w:sz w:val="24"/>
          <w:szCs w:val="24"/>
        </w:rPr>
      </w:pPr>
    </w:p>
    <w:p w14:paraId="4D9B3BE2" w14:textId="77777777" w:rsidR="00B2076E" w:rsidRDefault="00B2076E" w:rsidP="00C443D7">
      <w:pPr>
        <w:spacing w:after="200" w:line="320" w:lineRule="exact"/>
        <w:rPr>
          <w:b/>
          <w:bCs/>
          <w:sz w:val="32"/>
          <w:szCs w:val="32"/>
        </w:rPr>
      </w:pPr>
    </w:p>
    <w:p w14:paraId="57551E8C" w14:textId="77777777" w:rsidR="00E21D7D" w:rsidRPr="00C12D5D" w:rsidRDefault="00E21D7D" w:rsidP="00C443D7">
      <w:pPr>
        <w:spacing w:after="200" w:line="320" w:lineRule="exact"/>
        <w:rPr>
          <w:b/>
          <w:bCs/>
          <w:sz w:val="32"/>
          <w:szCs w:val="32"/>
        </w:rPr>
      </w:pPr>
    </w:p>
    <w:p w14:paraId="7781CBB4" w14:textId="77777777" w:rsidR="00844CCB" w:rsidRDefault="00844CCB" w:rsidP="00FC6423">
      <w:pPr>
        <w:spacing w:after="200" w:line="320" w:lineRule="exact"/>
        <w:ind w:firstLine="1701"/>
        <w:rPr>
          <w:rFonts w:ascii="Angsana New" w:hAnsi="Angsana New"/>
          <w:b/>
          <w:bCs/>
          <w:sz w:val="32"/>
          <w:szCs w:val="32"/>
        </w:rPr>
      </w:pPr>
    </w:p>
    <w:p w14:paraId="4970B958" w14:textId="77777777" w:rsidR="00FC6423" w:rsidRPr="00C12D5D" w:rsidRDefault="00FF509C" w:rsidP="00FC6423">
      <w:pPr>
        <w:spacing w:after="200" w:line="320" w:lineRule="exact"/>
        <w:ind w:firstLine="1701"/>
        <w:rPr>
          <w:rFonts w:ascii="Angsana New" w:hAnsi="Angsana New"/>
          <w:b/>
          <w:bCs/>
          <w:sz w:val="32"/>
          <w:szCs w:val="32"/>
        </w:rPr>
      </w:pPr>
      <w:r>
        <w:rPr>
          <w:rFonts w:ascii="Angsana New" w:hAnsi="Angsana New"/>
          <w:b/>
          <w:bCs/>
          <w:sz w:val="32"/>
          <w:szCs w:val="32"/>
        </w:rPr>
        <w:t xml:space="preserve">NEWCITY </w:t>
      </w:r>
      <w:r>
        <w:rPr>
          <w:rFonts w:ascii="Angsana New" w:hAnsi="Angsana New"/>
          <w:b/>
          <w:bCs/>
          <w:sz w:val="32"/>
          <w:szCs w:val="32"/>
          <w:cs/>
        </w:rPr>
        <w:t>(</w:t>
      </w:r>
      <w:r>
        <w:rPr>
          <w:rFonts w:ascii="Angsana New" w:hAnsi="Angsana New"/>
          <w:b/>
          <w:bCs/>
          <w:sz w:val="32"/>
          <w:szCs w:val="32"/>
        </w:rPr>
        <w:t>BANGKOK</w:t>
      </w:r>
      <w:r>
        <w:rPr>
          <w:rFonts w:ascii="Angsana New" w:hAnsi="Angsana New"/>
          <w:b/>
          <w:bCs/>
          <w:sz w:val="32"/>
          <w:szCs w:val="32"/>
          <w:cs/>
        </w:rPr>
        <w:t xml:space="preserve">) </w:t>
      </w:r>
      <w:r>
        <w:rPr>
          <w:rFonts w:ascii="Angsana New" w:hAnsi="Angsana New"/>
          <w:b/>
          <w:bCs/>
          <w:sz w:val="32"/>
          <w:szCs w:val="32"/>
        </w:rPr>
        <w:t>PUBLIC COMPANY LIMITED</w:t>
      </w:r>
    </w:p>
    <w:p w14:paraId="04832FAD" w14:textId="77777777" w:rsidR="00BA781E" w:rsidRPr="00C12D5D" w:rsidRDefault="00BA781E" w:rsidP="00BA781E">
      <w:pPr>
        <w:spacing w:after="200" w:line="320" w:lineRule="exact"/>
        <w:ind w:firstLine="1701"/>
        <w:rPr>
          <w:rFonts w:ascii="Angsana New" w:hAnsi="Angsana New"/>
          <w:b/>
          <w:bCs/>
          <w:sz w:val="32"/>
          <w:szCs w:val="32"/>
        </w:rPr>
      </w:pPr>
      <w:r>
        <w:rPr>
          <w:rFonts w:ascii="Angsana New" w:hAnsi="Angsana New"/>
          <w:b/>
          <w:bCs/>
          <w:sz w:val="32"/>
          <w:szCs w:val="32"/>
        </w:rPr>
        <w:t>INTERIM FINANCIAL INFORMATION</w:t>
      </w:r>
    </w:p>
    <w:p w14:paraId="37C8B6FF" w14:textId="77777777" w:rsidR="00BA781E" w:rsidRDefault="00FA7BFD" w:rsidP="00BA781E">
      <w:pPr>
        <w:spacing w:after="200" w:line="320" w:lineRule="exact"/>
        <w:ind w:firstLine="1701"/>
        <w:rPr>
          <w:rFonts w:ascii="Angsana New" w:hAnsi="Angsana New"/>
          <w:b/>
          <w:bCs/>
          <w:sz w:val="32"/>
          <w:szCs w:val="32"/>
        </w:rPr>
      </w:pPr>
      <w:r>
        <w:rPr>
          <w:rFonts w:ascii="Angsana New" w:hAnsi="Angsana New"/>
          <w:b/>
          <w:bCs/>
          <w:sz w:val="32"/>
          <w:szCs w:val="32"/>
        </w:rPr>
        <w:t>MARCH 31, 2020</w:t>
      </w:r>
    </w:p>
    <w:p w14:paraId="2A21227D" w14:textId="77777777" w:rsidR="00BA781E" w:rsidRDefault="00BA781E" w:rsidP="00BA781E">
      <w:pPr>
        <w:spacing w:after="200" w:line="320" w:lineRule="exact"/>
        <w:ind w:firstLine="1701"/>
        <w:rPr>
          <w:rFonts w:ascii="Angsana New" w:hAnsi="Angsana New"/>
          <w:b/>
          <w:bCs/>
          <w:sz w:val="32"/>
          <w:szCs w:val="32"/>
        </w:rPr>
      </w:pPr>
      <w:r>
        <w:rPr>
          <w:rFonts w:ascii="Angsana New" w:hAnsi="Angsana New"/>
          <w:b/>
          <w:bCs/>
          <w:sz w:val="32"/>
          <w:szCs w:val="32"/>
        </w:rPr>
        <w:t>AND INDEPENDENT AUDITOR'S REPORT</w:t>
      </w:r>
    </w:p>
    <w:p w14:paraId="5434E4AF" w14:textId="77777777" w:rsidR="00BA781E" w:rsidRPr="00C12D5D" w:rsidRDefault="00BA781E" w:rsidP="00BA781E">
      <w:pPr>
        <w:spacing w:after="200" w:line="320" w:lineRule="exact"/>
        <w:ind w:firstLine="1701"/>
        <w:rPr>
          <w:rFonts w:ascii="Angsana New" w:hAnsi="Angsana New"/>
          <w:b/>
          <w:bCs/>
          <w:sz w:val="32"/>
          <w:szCs w:val="32"/>
        </w:rPr>
      </w:pPr>
      <w:r>
        <w:rPr>
          <w:rFonts w:ascii="Angsana New" w:hAnsi="Angsana New"/>
          <w:b/>
          <w:bCs/>
          <w:sz w:val="32"/>
          <w:szCs w:val="32"/>
        </w:rPr>
        <w:t>ON REVIEW OF INTERIM FINANCIAL INFORMATION</w:t>
      </w:r>
    </w:p>
    <w:p w14:paraId="0C35EE29" w14:textId="77777777" w:rsidR="00A374CB" w:rsidRPr="008A7D52" w:rsidRDefault="00A374CB" w:rsidP="00A374CB">
      <w:pPr>
        <w:spacing w:after="200"/>
        <w:jc w:val="center"/>
        <w:rPr>
          <w:b/>
          <w:bCs/>
          <w:sz w:val="28"/>
          <w:szCs w:val="28"/>
        </w:rPr>
      </w:pPr>
    </w:p>
    <w:p w14:paraId="0BFE538B" w14:textId="77777777" w:rsidR="00A374CB" w:rsidRPr="008A7D52" w:rsidRDefault="00A374CB" w:rsidP="00A374CB">
      <w:pPr>
        <w:spacing w:after="200"/>
        <w:jc w:val="center"/>
        <w:rPr>
          <w:b/>
          <w:bCs/>
          <w:sz w:val="28"/>
          <w:szCs w:val="28"/>
        </w:rPr>
      </w:pPr>
    </w:p>
    <w:p w14:paraId="36D7BB43" w14:textId="77777777" w:rsidR="00A374CB" w:rsidRPr="008A7D52" w:rsidRDefault="00A374CB" w:rsidP="00A374CB">
      <w:pPr>
        <w:spacing w:after="200"/>
        <w:jc w:val="center"/>
        <w:rPr>
          <w:b/>
          <w:bCs/>
          <w:sz w:val="28"/>
          <w:szCs w:val="28"/>
        </w:rPr>
      </w:pPr>
    </w:p>
    <w:p w14:paraId="0D37C2EC" w14:textId="77777777" w:rsidR="00A374CB" w:rsidRPr="008A7D52" w:rsidRDefault="00A374CB" w:rsidP="00A374CB">
      <w:pPr>
        <w:spacing w:after="200"/>
        <w:jc w:val="center"/>
        <w:rPr>
          <w:b/>
          <w:bCs/>
          <w:sz w:val="28"/>
          <w:szCs w:val="28"/>
        </w:rPr>
      </w:pPr>
    </w:p>
    <w:p w14:paraId="2F3D9973" w14:textId="77777777" w:rsidR="00A374CB" w:rsidRPr="008A7D52" w:rsidRDefault="00A374CB" w:rsidP="00A374CB">
      <w:pPr>
        <w:spacing w:after="200"/>
        <w:jc w:val="center"/>
        <w:rPr>
          <w:b/>
          <w:bCs/>
          <w:sz w:val="28"/>
          <w:szCs w:val="28"/>
        </w:rPr>
      </w:pPr>
    </w:p>
    <w:p w14:paraId="69348FB7" w14:textId="77777777" w:rsidR="00A374CB" w:rsidRPr="008A7D52" w:rsidRDefault="00A374CB" w:rsidP="00A374CB">
      <w:pPr>
        <w:spacing w:after="200"/>
        <w:jc w:val="center"/>
        <w:rPr>
          <w:b/>
          <w:bCs/>
          <w:sz w:val="28"/>
          <w:szCs w:val="28"/>
        </w:rPr>
      </w:pPr>
    </w:p>
    <w:p w14:paraId="207A4F80" w14:textId="77777777" w:rsidR="00A374CB" w:rsidRPr="008A7D52" w:rsidRDefault="00A374CB" w:rsidP="00A374CB">
      <w:pPr>
        <w:spacing w:after="200"/>
        <w:jc w:val="center"/>
        <w:rPr>
          <w:b/>
          <w:bCs/>
          <w:sz w:val="28"/>
          <w:szCs w:val="28"/>
        </w:rPr>
      </w:pPr>
    </w:p>
    <w:p w14:paraId="0F48AA2F" w14:textId="77777777" w:rsidR="00A374CB" w:rsidRPr="008A7D52" w:rsidRDefault="00A374CB" w:rsidP="00A374CB">
      <w:pPr>
        <w:spacing w:after="200"/>
        <w:jc w:val="center"/>
        <w:rPr>
          <w:b/>
          <w:bCs/>
          <w:sz w:val="28"/>
          <w:szCs w:val="28"/>
        </w:rPr>
      </w:pPr>
    </w:p>
    <w:p w14:paraId="71B587E4" w14:textId="77777777" w:rsidR="00A374CB" w:rsidRPr="008A7D52" w:rsidRDefault="00A374CB" w:rsidP="00A374CB">
      <w:pPr>
        <w:spacing w:after="200"/>
        <w:jc w:val="center"/>
        <w:rPr>
          <w:b/>
          <w:bCs/>
          <w:sz w:val="28"/>
          <w:szCs w:val="28"/>
        </w:rPr>
      </w:pPr>
    </w:p>
    <w:p w14:paraId="5C2B2638" w14:textId="77777777" w:rsidR="00A374CB" w:rsidRPr="008A7D52" w:rsidRDefault="00A374CB" w:rsidP="00A374CB">
      <w:pPr>
        <w:spacing w:after="200"/>
        <w:jc w:val="center"/>
        <w:rPr>
          <w:b/>
          <w:bCs/>
          <w:sz w:val="28"/>
          <w:szCs w:val="28"/>
        </w:rPr>
      </w:pPr>
    </w:p>
    <w:p w14:paraId="7E661DDD" w14:textId="77777777" w:rsidR="00A374CB" w:rsidRDefault="00A374CB" w:rsidP="00A374CB">
      <w:pPr>
        <w:spacing w:after="200"/>
        <w:jc w:val="center"/>
        <w:rPr>
          <w:b/>
          <w:bCs/>
          <w:sz w:val="28"/>
          <w:szCs w:val="28"/>
        </w:rPr>
      </w:pPr>
    </w:p>
    <w:p w14:paraId="2E949A3A" w14:textId="77777777" w:rsidR="00647322" w:rsidRDefault="00647322" w:rsidP="00A374CB">
      <w:pPr>
        <w:spacing w:after="200"/>
        <w:jc w:val="center"/>
        <w:rPr>
          <w:b/>
          <w:bCs/>
          <w:sz w:val="28"/>
          <w:szCs w:val="28"/>
        </w:rPr>
      </w:pPr>
    </w:p>
    <w:p w14:paraId="15ED6F20" w14:textId="77777777" w:rsidR="000163DB" w:rsidRPr="008A7D52" w:rsidRDefault="000163DB" w:rsidP="00A374CB">
      <w:pPr>
        <w:spacing w:after="200"/>
        <w:jc w:val="center"/>
        <w:rPr>
          <w:b/>
          <w:bCs/>
          <w:sz w:val="28"/>
          <w:szCs w:val="28"/>
        </w:rPr>
      </w:pPr>
    </w:p>
    <w:p w14:paraId="50CCE01D" w14:textId="77777777" w:rsidR="00A374CB" w:rsidRPr="008A7D52" w:rsidRDefault="00A374CB" w:rsidP="00A374CB">
      <w:pPr>
        <w:spacing w:after="200"/>
        <w:jc w:val="center"/>
        <w:rPr>
          <w:b/>
          <w:bCs/>
          <w:sz w:val="28"/>
          <w:szCs w:val="28"/>
        </w:rPr>
      </w:pPr>
    </w:p>
    <w:p w14:paraId="5EBE88EF" w14:textId="77777777" w:rsidR="00A374CB" w:rsidRPr="008A7D52" w:rsidRDefault="00A374CB" w:rsidP="00A374CB">
      <w:pPr>
        <w:spacing w:after="200"/>
        <w:jc w:val="center"/>
        <w:rPr>
          <w:b/>
          <w:bCs/>
          <w:sz w:val="28"/>
          <w:szCs w:val="28"/>
        </w:rPr>
      </w:pPr>
    </w:p>
    <w:p w14:paraId="4E980ED7" w14:textId="77777777" w:rsidR="00A374CB" w:rsidRPr="001076A2" w:rsidRDefault="00A374CB" w:rsidP="00050D91">
      <w:pPr>
        <w:spacing w:after="200"/>
        <w:rPr>
          <w:b/>
          <w:bCs/>
          <w:sz w:val="20"/>
          <w:szCs w:val="20"/>
        </w:rPr>
      </w:pPr>
    </w:p>
    <w:p w14:paraId="3A7E3C07" w14:textId="77777777" w:rsidR="002C45D6" w:rsidRPr="00D4400A" w:rsidRDefault="002C45D6" w:rsidP="00050D91">
      <w:pPr>
        <w:spacing w:after="200"/>
        <w:rPr>
          <w:b/>
          <w:bCs/>
          <w:sz w:val="16"/>
          <w:szCs w:val="16"/>
        </w:rPr>
      </w:pPr>
    </w:p>
    <w:p w14:paraId="17D19DEE" w14:textId="77777777" w:rsidR="001F607D" w:rsidRPr="008A7D52" w:rsidRDefault="001F607D" w:rsidP="00A374CB">
      <w:pPr>
        <w:spacing w:line="240" w:lineRule="auto"/>
        <w:rPr>
          <w:b/>
          <w:bCs/>
          <w:i/>
          <w:iCs/>
          <w:sz w:val="22"/>
          <w:szCs w:val="22"/>
        </w:rPr>
      </w:pPr>
    </w:p>
    <w:p w14:paraId="5FA46E94" w14:textId="77777777" w:rsidR="00364285" w:rsidRDefault="00364285" w:rsidP="008D4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40" w:lineRule="atLeast"/>
        <w:ind w:right="28"/>
        <w:jc w:val="both"/>
        <w:rPr>
          <w:rFonts w:ascii="Angsana New" w:hAnsi="Angsana New"/>
          <w:b/>
          <w:bCs/>
          <w:sz w:val="28"/>
          <w:szCs w:val="28"/>
          <w:lang w:val="en-GB"/>
        </w:rPr>
      </w:pPr>
    </w:p>
    <w:p w14:paraId="423309AB" w14:textId="77777777" w:rsidR="00002326" w:rsidRDefault="00002326" w:rsidP="008D4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40" w:lineRule="atLeast"/>
        <w:ind w:right="28"/>
        <w:jc w:val="both"/>
        <w:rPr>
          <w:rFonts w:ascii="Angsana New" w:hAnsi="Angsana New"/>
          <w:b/>
          <w:bCs/>
          <w:sz w:val="28"/>
          <w:szCs w:val="28"/>
          <w:lang w:val="en-GB"/>
        </w:rPr>
      </w:pPr>
    </w:p>
    <w:p w14:paraId="3B06C029" w14:textId="77777777" w:rsidR="00002326" w:rsidRPr="00C12D5D" w:rsidRDefault="00002326" w:rsidP="008D4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40" w:lineRule="atLeast"/>
        <w:ind w:right="28"/>
        <w:jc w:val="both"/>
        <w:rPr>
          <w:rFonts w:ascii="Angsana New" w:hAnsi="Angsana New"/>
          <w:b/>
          <w:bCs/>
          <w:sz w:val="28"/>
          <w:szCs w:val="28"/>
          <w:lang w:val="en-GB"/>
        </w:rPr>
      </w:pPr>
    </w:p>
    <w:p w14:paraId="0D06B2F9" w14:textId="77777777" w:rsidR="00844CCB" w:rsidRDefault="00844CCB" w:rsidP="00834A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40" w:lineRule="atLeast"/>
        <w:ind w:right="28"/>
        <w:jc w:val="both"/>
        <w:rPr>
          <w:rFonts w:ascii="Angsana New" w:hAnsi="Angsana New"/>
          <w:b/>
          <w:bCs/>
          <w:lang w:val="en-GB"/>
        </w:rPr>
      </w:pPr>
    </w:p>
    <w:p w14:paraId="7A2771B3" w14:textId="77777777" w:rsidR="000B2793" w:rsidRDefault="000B2793" w:rsidP="00834A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40" w:lineRule="atLeast"/>
        <w:ind w:right="28"/>
        <w:jc w:val="both"/>
        <w:rPr>
          <w:rFonts w:ascii="Angsana New" w:hAnsi="Angsana New"/>
          <w:b/>
          <w:bCs/>
          <w:lang w:val="en-GB"/>
        </w:rPr>
      </w:pPr>
    </w:p>
    <w:p w14:paraId="5641E566" w14:textId="77777777" w:rsidR="000B2793" w:rsidRPr="000B2793" w:rsidRDefault="000B2793" w:rsidP="00834A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40" w:lineRule="atLeast"/>
        <w:ind w:right="28"/>
        <w:jc w:val="both"/>
        <w:rPr>
          <w:rFonts w:ascii="Angsana New" w:hAnsi="Angsana New"/>
          <w:b/>
          <w:bCs/>
          <w:cs/>
          <w:lang w:val="en-GB"/>
        </w:rPr>
      </w:pPr>
    </w:p>
    <w:p w14:paraId="550CB846" w14:textId="03A320E1" w:rsidR="00012A56" w:rsidRPr="00D73EC7" w:rsidRDefault="00B80D0D" w:rsidP="00012A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40" w:lineRule="atLeast"/>
        <w:ind w:left="284" w:right="28"/>
        <w:jc w:val="both"/>
        <w:rPr>
          <w:rFonts w:ascii="Angsana New" w:hAnsi="Angsana New"/>
          <w:b/>
          <w:bCs/>
          <w:lang w:val="en-GB"/>
        </w:rPr>
      </w:pPr>
      <w:r>
        <w:rPr>
          <w:rFonts w:ascii="Angsana New" w:hAnsi="Angsana New"/>
          <w:b/>
          <w:bCs/>
          <w:lang w:val="en-GB"/>
        </w:rPr>
        <w:t>INDEPENDENT AUDITOR’S REPORT ON REVIEW OF INTERIM</w:t>
      </w:r>
    </w:p>
    <w:p w14:paraId="640629A6" w14:textId="28AA1A91" w:rsidR="00012A56" w:rsidRPr="00C12D5D" w:rsidRDefault="00B80D0D" w:rsidP="00012A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40" w:lineRule="atLeast"/>
        <w:ind w:left="284" w:right="28"/>
        <w:jc w:val="both"/>
        <w:rPr>
          <w:rFonts w:ascii="Angsana New" w:hAnsi="Angsana New"/>
          <w:b/>
          <w:bCs/>
          <w:sz w:val="32"/>
          <w:szCs w:val="32"/>
          <w:lang w:val="en-GB"/>
        </w:rPr>
      </w:pPr>
      <w:r>
        <w:rPr>
          <w:rFonts w:ascii="Angsana New" w:hAnsi="Angsana New"/>
          <w:b/>
          <w:bCs/>
          <w:lang w:val="en-GB"/>
        </w:rPr>
        <w:t>FINANCIAL INFORMATION</w:t>
      </w:r>
      <w:r w:rsidR="00012A56" w:rsidRPr="00D73EC7">
        <w:rPr>
          <w:rFonts w:ascii="Angsana New" w:hAnsi="Angsana New"/>
          <w:b/>
          <w:bCs/>
          <w:lang w:val="en-GB"/>
        </w:rPr>
        <w:t xml:space="preserve"> </w:t>
      </w:r>
    </w:p>
    <w:p w14:paraId="5B78A570" w14:textId="77777777" w:rsidR="00012A56" w:rsidRPr="00C12D5D" w:rsidRDefault="00012A56" w:rsidP="00012A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both"/>
        <w:rPr>
          <w:rFonts w:ascii="Angsana New" w:hAnsi="Angsana New"/>
          <w:sz w:val="22"/>
          <w:szCs w:val="22"/>
        </w:rPr>
      </w:pPr>
    </w:p>
    <w:p w14:paraId="3E6F9540" w14:textId="232AC084" w:rsidR="00012A56" w:rsidRPr="00C12D5D" w:rsidRDefault="00012A56" w:rsidP="00012A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60" w:lineRule="atLeast"/>
        <w:ind w:left="284"/>
        <w:jc w:val="both"/>
        <w:rPr>
          <w:rFonts w:ascii="Angsana New" w:hAnsi="Angsana New"/>
          <w:sz w:val="28"/>
          <w:szCs w:val="28"/>
        </w:rPr>
      </w:pPr>
      <w:r w:rsidRPr="00C12D5D">
        <w:rPr>
          <w:rFonts w:ascii="Angsana New" w:hAnsi="Angsana New"/>
          <w:sz w:val="28"/>
          <w:szCs w:val="28"/>
        </w:rPr>
        <w:t>To the</w:t>
      </w:r>
      <w:r w:rsidRPr="00C12D5D">
        <w:rPr>
          <w:rFonts w:ascii="Angsana New" w:hAnsi="Angsana New"/>
          <w:sz w:val="28"/>
          <w:szCs w:val="28"/>
          <w:cs/>
        </w:rPr>
        <w:t xml:space="preserve"> </w:t>
      </w:r>
      <w:r w:rsidRPr="00C12D5D">
        <w:rPr>
          <w:rFonts w:ascii="Angsana New" w:hAnsi="Angsana New"/>
          <w:sz w:val="28"/>
          <w:szCs w:val="28"/>
        </w:rPr>
        <w:t xml:space="preserve">Board of Directors </w:t>
      </w:r>
      <w:r w:rsidR="00F0194F">
        <w:rPr>
          <w:rFonts w:ascii="Angsana New" w:hAnsi="Angsana New"/>
          <w:sz w:val="28"/>
          <w:szCs w:val="28"/>
        </w:rPr>
        <w:t xml:space="preserve">and </w:t>
      </w:r>
      <w:r w:rsidR="005D39E1">
        <w:rPr>
          <w:rFonts w:ascii="Angsana New" w:hAnsi="Angsana New"/>
          <w:sz w:val="28"/>
          <w:szCs w:val="28"/>
        </w:rPr>
        <w:t xml:space="preserve">Shareholder </w:t>
      </w:r>
      <w:r w:rsidRPr="00C12D5D">
        <w:rPr>
          <w:rFonts w:ascii="Angsana New" w:hAnsi="Angsana New"/>
          <w:sz w:val="28"/>
          <w:szCs w:val="28"/>
        </w:rPr>
        <w:t xml:space="preserve">of </w:t>
      </w:r>
      <w:proofErr w:type="spellStart"/>
      <w:r w:rsidRPr="00C12D5D">
        <w:rPr>
          <w:rFonts w:ascii="Angsana New" w:hAnsi="Angsana New"/>
          <w:sz w:val="28"/>
          <w:szCs w:val="28"/>
        </w:rPr>
        <w:t>Newcity</w:t>
      </w:r>
      <w:proofErr w:type="spellEnd"/>
      <w:r w:rsidRPr="00C12D5D">
        <w:rPr>
          <w:rFonts w:ascii="Angsana New" w:hAnsi="Angsana New"/>
          <w:sz w:val="28"/>
          <w:szCs w:val="28"/>
        </w:rPr>
        <w:t xml:space="preserve"> </w:t>
      </w:r>
      <w:r w:rsidRPr="00C12D5D">
        <w:rPr>
          <w:rFonts w:ascii="Angsana New" w:hAnsi="Angsana New"/>
          <w:sz w:val="28"/>
          <w:szCs w:val="28"/>
          <w:cs/>
        </w:rPr>
        <w:t>(</w:t>
      </w:r>
      <w:r w:rsidRPr="00C12D5D">
        <w:rPr>
          <w:rFonts w:ascii="Angsana New" w:hAnsi="Angsana New"/>
          <w:sz w:val="28"/>
          <w:szCs w:val="28"/>
        </w:rPr>
        <w:t>Bangkok</w:t>
      </w:r>
      <w:r w:rsidRPr="00C12D5D">
        <w:rPr>
          <w:rFonts w:ascii="Angsana New" w:hAnsi="Angsana New"/>
          <w:sz w:val="28"/>
          <w:szCs w:val="28"/>
          <w:cs/>
        </w:rPr>
        <w:t xml:space="preserve">) </w:t>
      </w:r>
      <w:r w:rsidRPr="00C12D5D">
        <w:rPr>
          <w:rFonts w:ascii="Angsana New" w:hAnsi="Angsana New"/>
          <w:sz w:val="28"/>
          <w:szCs w:val="28"/>
        </w:rPr>
        <w:t>Public Company Limited</w:t>
      </w:r>
    </w:p>
    <w:p w14:paraId="59BD90BD" w14:textId="0398292A" w:rsidR="00012A56" w:rsidRPr="00D73EC7" w:rsidRDefault="00283B2E" w:rsidP="00012A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before="120"/>
        <w:ind w:left="284"/>
        <w:jc w:val="thaiDistribute"/>
        <w:rPr>
          <w:rFonts w:ascii="Angsana New" w:hAnsi="Angsana New"/>
          <w:sz w:val="28"/>
          <w:szCs w:val="28"/>
        </w:rPr>
      </w:pPr>
      <w:r>
        <w:rPr>
          <w:rFonts w:ascii="Angsana New" w:hAnsi="Angsana New"/>
          <w:sz w:val="28"/>
          <w:szCs w:val="28"/>
        </w:rPr>
        <w:t xml:space="preserve">I have </w:t>
      </w:r>
      <w:r w:rsidR="00012A56" w:rsidRPr="00F458A7">
        <w:rPr>
          <w:rFonts w:ascii="Angsana New" w:hAnsi="Angsana New"/>
          <w:sz w:val="28"/>
          <w:szCs w:val="28"/>
        </w:rPr>
        <w:t>reviewed the accompanying statement of financial position</w:t>
      </w:r>
      <w:r w:rsidR="00012A56" w:rsidRPr="00F458A7">
        <w:rPr>
          <w:rFonts w:ascii="Angsana New" w:hAnsi="Angsana New"/>
          <w:spacing w:val="-2"/>
          <w:sz w:val="28"/>
          <w:szCs w:val="28"/>
          <w:cs/>
        </w:rPr>
        <w:t xml:space="preserve"> </w:t>
      </w:r>
      <w:r w:rsidR="00012A56" w:rsidRPr="00F458A7">
        <w:rPr>
          <w:rFonts w:ascii="Angsana New" w:hAnsi="Angsana New"/>
          <w:sz w:val="28"/>
          <w:szCs w:val="28"/>
        </w:rPr>
        <w:t xml:space="preserve">in which the equity method is applied and separate statement of financial position as at </w:t>
      </w:r>
      <w:r w:rsidR="00012A56">
        <w:rPr>
          <w:rFonts w:ascii="Angsana New" w:hAnsi="Angsana New"/>
          <w:sz w:val="28"/>
          <w:szCs w:val="28"/>
        </w:rPr>
        <w:t>March 31</w:t>
      </w:r>
      <w:r w:rsidR="00107851">
        <w:rPr>
          <w:rFonts w:ascii="Angsana New" w:hAnsi="Angsana New"/>
          <w:sz w:val="28"/>
          <w:szCs w:val="28"/>
        </w:rPr>
        <w:t>, 2020</w:t>
      </w:r>
      <w:r w:rsidR="00012A56" w:rsidRPr="00F458A7">
        <w:rPr>
          <w:rFonts w:ascii="Angsana New" w:hAnsi="Angsana New"/>
          <w:sz w:val="28"/>
          <w:szCs w:val="28"/>
        </w:rPr>
        <w:t xml:space="preserve">, and the </w:t>
      </w:r>
      <w:r w:rsidR="00012A56">
        <w:rPr>
          <w:rFonts w:ascii="Angsana New" w:hAnsi="Angsana New"/>
          <w:sz w:val="28"/>
          <w:szCs w:val="28"/>
        </w:rPr>
        <w:t xml:space="preserve">statement of comprehensive income in </w:t>
      </w:r>
      <w:r w:rsidR="00012A56" w:rsidRPr="00F458A7">
        <w:rPr>
          <w:rFonts w:ascii="Angsana New" w:hAnsi="Angsana New"/>
          <w:sz w:val="28"/>
          <w:szCs w:val="28"/>
        </w:rPr>
        <w:t>which the equity method is applied and separate statements of comprehensive income</w:t>
      </w:r>
      <w:r w:rsidR="00946681">
        <w:rPr>
          <w:rFonts w:ascii="Angsana New" w:hAnsi="Angsana New"/>
          <w:sz w:val="28"/>
          <w:szCs w:val="28"/>
        </w:rPr>
        <w:t>,</w:t>
      </w:r>
      <w:r w:rsidR="00012A56" w:rsidRPr="00F458A7">
        <w:rPr>
          <w:rFonts w:ascii="Angsana New" w:hAnsi="Angsana New"/>
          <w:sz w:val="28"/>
          <w:szCs w:val="28"/>
        </w:rPr>
        <w:t xml:space="preserve"> changes in shareholders</w:t>
      </w:r>
      <w:r w:rsidR="00012A56" w:rsidRPr="00F458A7">
        <w:rPr>
          <w:rFonts w:ascii="Angsana New" w:hAnsi="Angsana New"/>
          <w:sz w:val="28"/>
          <w:szCs w:val="28"/>
          <w:cs/>
        </w:rPr>
        <w:t>’</w:t>
      </w:r>
      <w:r w:rsidR="00012A56" w:rsidRPr="00F458A7">
        <w:rPr>
          <w:rFonts w:ascii="Angsana New" w:hAnsi="Angsana New"/>
          <w:sz w:val="28"/>
          <w:szCs w:val="28"/>
        </w:rPr>
        <w:t xml:space="preserve">equity statement in which the equity method is applied and separate statement </w:t>
      </w:r>
      <w:r w:rsidR="006F0E22">
        <w:rPr>
          <w:rFonts w:ascii="Angsana New" w:hAnsi="Angsana New"/>
          <w:sz w:val="28"/>
          <w:szCs w:val="28"/>
        </w:rPr>
        <w:t>of</w:t>
      </w:r>
      <w:r w:rsidR="006F0E22" w:rsidRPr="006F0E22">
        <w:t xml:space="preserve"> </w:t>
      </w:r>
      <w:r w:rsidR="006F0E22" w:rsidRPr="006F0E22">
        <w:rPr>
          <w:rFonts w:ascii="Angsana New" w:hAnsi="Angsana New"/>
          <w:sz w:val="28"/>
          <w:szCs w:val="28"/>
        </w:rPr>
        <w:t xml:space="preserve">changes in </w:t>
      </w:r>
      <w:proofErr w:type="spellStart"/>
      <w:r w:rsidR="006F0E22" w:rsidRPr="006F0E22">
        <w:rPr>
          <w:rFonts w:ascii="Angsana New" w:hAnsi="Angsana New"/>
          <w:sz w:val="28"/>
          <w:szCs w:val="28"/>
        </w:rPr>
        <w:t>shareholders’equity</w:t>
      </w:r>
      <w:proofErr w:type="spellEnd"/>
      <w:r w:rsidR="006F0E22" w:rsidRPr="006F0E22">
        <w:rPr>
          <w:rFonts w:ascii="Angsana New" w:hAnsi="Angsana New"/>
          <w:sz w:val="28"/>
          <w:szCs w:val="28"/>
        </w:rPr>
        <w:t xml:space="preserve"> statement</w:t>
      </w:r>
      <w:r w:rsidR="006F0E22">
        <w:rPr>
          <w:rFonts w:ascii="Angsana New" w:hAnsi="Angsana New"/>
          <w:sz w:val="28"/>
          <w:szCs w:val="28"/>
        </w:rPr>
        <w:t xml:space="preserve"> </w:t>
      </w:r>
      <w:r w:rsidR="00012A56" w:rsidRPr="00F458A7">
        <w:rPr>
          <w:rFonts w:ascii="Angsana New" w:hAnsi="Angsana New"/>
          <w:sz w:val="28"/>
          <w:szCs w:val="28"/>
        </w:rPr>
        <w:t>and cash flows statement in which the equity method is applied and separate statement</w:t>
      </w:r>
      <w:r w:rsidR="00012A56">
        <w:rPr>
          <w:rFonts w:ascii="Angsana New" w:hAnsi="Angsana New"/>
          <w:sz w:val="28"/>
          <w:szCs w:val="28"/>
        </w:rPr>
        <w:t xml:space="preserve"> </w:t>
      </w:r>
      <w:r w:rsidR="00E32789">
        <w:rPr>
          <w:rFonts w:ascii="Angsana New" w:hAnsi="Angsana New"/>
          <w:sz w:val="28"/>
          <w:szCs w:val="28"/>
        </w:rPr>
        <w:t xml:space="preserve">of cash flows statement </w:t>
      </w:r>
      <w:r w:rsidR="00012A56">
        <w:rPr>
          <w:rFonts w:ascii="Angsana New" w:hAnsi="Angsana New"/>
          <w:sz w:val="28"/>
          <w:szCs w:val="28"/>
        </w:rPr>
        <w:t xml:space="preserve">for the three </w:t>
      </w:r>
      <w:r w:rsidR="00012A56" w:rsidRPr="00F458A7">
        <w:rPr>
          <w:rFonts w:ascii="Angsana New" w:hAnsi="Angsana New"/>
          <w:sz w:val="28"/>
          <w:szCs w:val="28"/>
          <w:cs/>
        </w:rPr>
        <w:t>-</w:t>
      </w:r>
      <w:r w:rsidR="00012A56">
        <w:rPr>
          <w:rFonts w:ascii="Angsana New" w:hAnsi="Angsana New"/>
          <w:sz w:val="28"/>
          <w:szCs w:val="28"/>
        </w:rPr>
        <w:t xml:space="preserve"> </w:t>
      </w:r>
      <w:r w:rsidR="00012A56" w:rsidRPr="00F458A7">
        <w:rPr>
          <w:rFonts w:ascii="Angsana New" w:hAnsi="Angsana New"/>
          <w:sz w:val="28"/>
          <w:szCs w:val="28"/>
        </w:rPr>
        <w:t>month period</w:t>
      </w:r>
      <w:r w:rsidR="00012A56">
        <w:rPr>
          <w:rFonts w:ascii="Angsana New" w:hAnsi="Angsana New"/>
          <w:sz w:val="28"/>
          <w:szCs w:val="28"/>
        </w:rPr>
        <w:t>s</w:t>
      </w:r>
      <w:r w:rsidR="00012A56" w:rsidRPr="00F458A7">
        <w:rPr>
          <w:rFonts w:ascii="Angsana New" w:hAnsi="Angsana New"/>
          <w:sz w:val="28"/>
          <w:szCs w:val="28"/>
        </w:rPr>
        <w:t xml:space="preserve"> then ended, and the condensed notes to the financial statements</w:t>
      </w:r>
      <w:r w:rsidR="00012A56" w:rsidRPr="00F458A7">
        <w:rPr>
          <w:rFonts w:ascii="Angsana New" w:hAnsi="Angsana New"/>
          <w:sz w:val="28"/>
          <w:szCs w:val="28"/>
          <w:cs/>
        </w:rPr>
        <w:t xml:space="preserve">. </w:t>
      </w:r>
      <w:r w:rsidR="009621BD">
        <w:rPr>
          <w:rFonts w:ascii="Angsana New" w:hAnsi="Angsana New"/>
          <w:sz w:val="28"/>
          <w:szCs w:val="28"/>
        </w:rPr>
        <w:t>(</w:t>
      </w:r>
      <w:r w:rsidR="00946681" w:rsidRPr="00F458A7">
        <w:rPr>
          <w:rFonts w:ascii="Angsana New" w:hAnsi="Angsana New"/>
          <w:sz w:val="28"/>
          <w:szCs w:val="28"/>
          <w:cs/>
        </w:rPr>
        <w:t>“</w:t>
      </w:r>
      <w:proofErr w:type="gramStart"/>
      <w:r w:rsidR="009621BD">
        <w:rPr>
          <w:rFonts w:ascii="Angsana New" w:hAnsi="Angsana New"/>
          <w:sz w:val="28"/>
          <w:szCs w:val="28"/>
        </w:rPr>
        <w:t>i</w:t>
      </w:r>
      <w:r w:rsidR="002242F9">
        <w:rPr>
          <w:rFonts w:ascii="Angsana New" w:hAnsi="Angsana New"/>
          <w:sz w:val="28"/>
          <w:szCs w:val="28"/>
        </w:rPr>
        <w:t>nterim</w:t>
      </w:r>
      <w:proofErr w:type="gramEnd"/>
      <w:r w:rsidR="002242F9">
        <w:rPr>
          <w:rFonts w:ascii="Angsana New" w:hAnsi="Angsana New"/>
          <w:sz w:val="28"/>
          <w:szCs w:val="28"/>
        </w:rPr>
        <w:t xml:space="preserve"> financial information</w:t>
      </w:r>
      <w:r w:rsidR="00946681" w:rsidRPr="00F458A7">
        <w:rPr>
          <w:rFonts w:ascii="Angsana New" w:hAnsi="Angsana New"/>
          <w:sz w:val="28"/>
          <w:szCs w:val="28"/>
          <w:cs/>
        </w:rPr>
        <w:t>”</w:t>
      </w:r>
      <w:r w:rsidR="00FB17F6">
        <w:rPr>
          <w:rFonts w:ascii="Angsana New" w:hAnsi="Angsana New"/>
          <w:sz w:val="28"/>
          <w:szCs w:val="28"/>
        </w:rPr>
        <w:t>)</w:t>
      </w:r>
      <w:r w:rsidR="00946681">
        <w:rPr>
          <w:rFonts w:ascii="Angsana New" w:hAnsi="Angsana New" w:hint="cs"/>
          <w:sz w:val="28"/>
          <w:szCs w:val="28"/>
          <w:cs/>
        </w:rPr>
        <w:t xml:space="preserve"> </w:t>
      </w:r>
      <w:r w:rsidR="00946681" w:rsidRPr="00C12D5D">
        <w:rPr>
          <w:rFonts w:ascii="Angsana New" w:hAnsi="Angsana New"/>
          <w:sz w:val="28"/>
          <w:szCs w:val="28"/>
        </w:rPr>
        <w:t xml:space="preserve">of </w:t>
      </w:r>
      <w:proofErr w:type="spellStart"/>
      <w:r w:rsidR="00946681" w:rsidRPr="00C12D5D">
        <w:rPr>
          <w:rFonts w:ascii="Angsana New" w:hAnsi="Angsana New"/>
          <w:sz w:val="28"/>
          <w:szCs w:val="28"/>
        </w:rPr>
        <w:t>Newcity</w:t>
      </w:r>
      <w:proofErr w:type="spellEnd"/>
      <w:r w:rsidR="00946681" w:rsidRPr="00C12D5D">
        <w:rPr>
          <w:rFonts w:ascii="Angsana New" w:hAnsi="Angsana New"/>
          <w:sz w:val="28"/>
          <w:szCs w:val="28"/>
        </w:rPr>
        <w:t xml:space="preserve"> </w:t>
      </w:r>
      <w:r w:rsidR="00946681" w:rsidRPr="00C12D5D">
        <w:rPr>
          <w:rFonts w:ascii="Angsana New" w:hAnsi="Angsana New"/>
          <w:sz w:val="28"/>
          <w:szCs w:val="28"/>
          <w:cs/>
        </w:rPr>
        <w:t>(</w:t>
      </w:r>
      <w:r w:rsidR="00946681" w:rsidRPr="00C12D5D">
        <w:rPr>
          <w:rFonts w:ascii="Angsana New" w:hAnsi="Angsana New"/>
          <w:sz w:val="28"/>
          <w:szCs w:val="28"/>
        </w:rPr>
        <w:t>Bangkok</w:t>
      </w:r>
      <w:r w:rsidR="00946681" w:rsidRPr="00C12D5D">
        <w:rPr>
          <w:rFonts w:ascii="Angsana New" w:hAnsi="Angsana New"/>
          <w:sz w:val="28"/>
          <w:szCs w:val="28"/>
          <w:cs/>
        </w:rPr>
        <w:t xml:space="preserve">) </w:t>
      </w:r>
      <w:r w:rsidR="00946681" w:rsidRPr="00C12D5D">
        <w:rPr>
          <w:rFonts w:ascii="Angsana New" w:hAnsi="Angsana New"/>
          <w:sz w:val="28"/>
          <w:szCs w:val="28"/>
        </w:rPr>
        <w:t>Public Company Limited</w:t>
      </w:r>
      <w:r w:rsidR="00D97A4C">
        <w:rPr>
          <w:rFonts w:ascii="Angsana New" w:hAnsi="Angsana New"/>
          <w:sz w:val="28"/>
          <w:szCs w:val="28"/>
        </w:rPr>
        <w:t xml:space="preserve">. </w:t>
      </w:r>
      <w:r w:rsidR="00012A56" w:rsidRPr="00F458A7">
        <w:rPr>
          <w:rFonts w:ascii="Angsana New" w:hAnsi="Angsana New"/>
          <w:sz w:val="28"/>
          <w:szCs w:val="28"/>
        </w:rPr>
        <w:t>Management is responsible for the preparation and presentation of this interim financial information in accordance with Thai Accounting Standard No</w:t>
      </w:r>
      <w:r w:rsidR="00012A56" w:rsidRPr="00F458A7">
        <w:rPr>
          <w:rFonts w:ascii="Angsana New" w:hAnsi="Angsana New"/>
          <w:sz w:val="28"/>
          <w:szCs w:val="28"/>
          <w:cs/>
        </w:rPr>
        <w:t xml:space="preserve">. </w:t>
      </w:r>
      <w:r w:rsidR="00012A56" w:rsidRPr="00F458A7">
        <w:rPr>
          <w:rFonts w:ascii="Angsana New" w:hAnsi="Angsana New"/>
          <w:sz w:val="28"/>
          <w:szCs w:val="28"/>
        </w:rPr>
        <w:t xml:space="preserve">34 </w:t>
      </w:r>
      <w:r w:rsidR="00A55505">
        <w:rPr>
          <w:rFonts w:ascii="Angsana New" w:hAnsi="Angsana New"/>
          <w:sz w:val="28"/>
          <w:szCs w:val="28"/>
        </w:rPr>
        <w:t>“</w:t>
      </w:r>
      <w:r w:rsidR="00012A56" w:rsidRPr="00F458A7">
        <w:rPr>
          <w:rFonts w:ascii="Angsana New" w:hAnsi="Angsana New"/>
          <w:sz w:val="28"/>
          <w:szCs w:val="28"/>
        </w:rPr>
        <w:t>Interim Financial Reporting</w:t>
      </w:r>
      <w:r w:rsidR="00A55505">
        <w:rPr>
          <w:rFonts w:ascii="Angsana New" w:hAnsi="Angsana New"/>
          <w:sz w:val="28"/>
          <w:szCs w:val="28"/>
        </w:rPr>
        <w:t>”</w:t>
      </w:r>
      <w:r w:rsidR="00946681">
        <w:rPr>
          <w:rFonts w:ascii="Angsana New" w:hAnsi="Angsana New"/>
          <w:sz w:val="28"/>
          <w:szCs w:val="28"/>
        </w:rPr>
        <w:t>.</w:t>
      </w:r>
      <w:r w:rsidR="00012A56" w:rsidRPr="00F458A7">
        <w:rPr>
          <w:rFonts w:ascii="Angsana New" w:hAnsi="Angsana New"/>
          <w:sz w:val="28"/>
          <w:szCs w:val="28"/>
          <w:cs/>
        </w:rPr>
        <w:t xml:space="preserve"> </w:t>
      </w:r>
      <w:r w:rsidR="00012A56" w:rsidRPr="00F458A7">
        <w:rPr>
          <w:rFonts w:ascii="Angsana New" w:hAnsi="Angsana New"/>
          <w:sz w:val="28"/>
          <w:szCs w:val="28"/>
        </w:rPr>
        <w:t>My responsibility is to express a conclusion on this interim financial information based on my review</w:t>
      </w:r>
      <w:r w:rsidR="00012A56" w:rsidRPr="00F458A7">
        <w:rPr>
          <w:rFonts w:ascii="Angsana New" w:hAnsi="Angsana New"/>
          <w:sz w:val="28"/>
          <w:szCs w:val="28"/>
          <w:cs/>
        </w:rPr>
        <w:t>.</w:t>
      </w:r>
    </w:p>
    <w:p w14:paraId="5866905B" w14:textId="77777777" w:rsidR="00CB5FA3" w:rsidRPr="00D73EC7" w:rsidRDefault="00CB5FA3" w:rsidP="00CB5F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before="120"/>
        <w:ind w:left="284"/>
        <w:jc w:val="both"/>
        <w:rPr>
          <w:rFonts w:ascii="Angsana New" w:hAnsi="Angsana New"/>
          <w:b/>
          <w:bCs/>
          <w:sz w:val="32"/>
          <w:szCs w:val="32"/>
        </w:rPr>
      </w:pPr>
      <w:r w:rsidRPr="00C12D5D">
        <w:rPr>
          <w:rFonts w:ascii="Angsana New" w:hAnsi="Angsana New"/>
          <w:b/>
          <w:bCs/>
          <w:sz w:val="32"/>
          <w:szCs w:val="32"/>
        </w:rPr>
        <w:t>Scope of Review</w:t>
      </w:r>
    </w:p>
    <w:p w14:paraId="71BCC9E6" w14:textId="7CA6FD00" w:rsidR="00CB5FA3" w:rsidRDefault="00CB5FA3" w:rsidP="00CB5F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before="120"/>
        <w:ind w:left="284"/>
        <w:jc w:val="both"/>
        <w:rPr>
          <w:rFonts w:ascii="Angsana New" w:hAnsi="Angsana New"/>
          <w:sz w:val="28"/>
          <w:szCs w:val="28"/>
        </w:rPr>
      </w:pPr>
      <w:r w:rsidRPr="00C12D5D">
        <w:rPr>
          <w:rFonts w:ascii="Angsana New" w:hAnsi="Angsana New"/>
          <w:sz w:val="28"/>
          <w:szCs w:val="28"/>
        </w:rPr>
        <w:t xml:space="preserve">I conducted my review in accordance with Thai Standard on Review Engagement 2410, </w:t>
      </w:r>
      <w:r w:rsidRPr="00C12D5D">
        <w:rPr>
          <w:rFonts w:ascii="Angsana New" w:hAnsi="Angsana New"/>
          <w:sz w:val="28"/>
          <w:szCs w:val="28"/>
          <w:cs/>
        </w:rPr>
        <w:t>“</w:t>
      </w:r>
      <w:r w:rsidRPr="00C12D5D">
        <w:rPr>
          <w:rFonts w:ascii="Angsana New" w:hAnsi="Angsana New"/>
          <w:sz w:val="28"/>
          <w:szCs w:val="28"/>
        </w:rPr>
        <w:t>Review of Interim Financial Information Performed by</w:t>
      </w:r>
      <w:r w:rsidR="00B80D0D">
        <w:rPr>
          <w:rFonts w:ascii="Angsana New" w:hAnsi="Angsana New"/>
          <w:sz w:val="28"/>
          <w:szCs w:val="28"/>
        </w:rPr>
        <w:t xml:space="preserve"> the Independent Auditor</w:t>
      </w:r>
      <w:r w:rsidRPr="00C12D5D">
        <w:rPr>
          <w:rFonts w:ascii="Angsana New" w:hAnsi="Angsana New"/>
          <w:sz w:val="28"/>
          <w:szCs w:val="28"/>
        </w:rPr>
        <w:t xml:space="preserve"> of the Entity</w:t>
      </w:r>
      <w:r w:rsidRPr="00C12D5D">
        <w:rPr>
          <w:rFonts w:ascii="Angsana New" w:hAnsi="Angsana New"/>
          <w:sz w:val="28"/>
          <w:szCs w:val="28"/>
          <w:cs/>
        </w:rPr>
        <w:t xml:space="preserve">”. </w:t>
      </w:r>
      <w:r w:rsidRPr="00C12D5D">
        <w:rPr>
          <w:rFonts w:ascii="Angsana New" w:hAnsi="Angsana New"/>
          <w:sz w:val="28"/>
          <w:szCs w:val="28"/>
        </w:rPr>
        <w:t>A review of interim financial information consists of making inquiries, primarily of persons responsible for financial and accounting matters, and applying analytical and other review procedures</w:t>
      </w:r>
      <w:r w:rsidRPr="00C12D5D">
        <w:rPr>
          <w:rFonts w:ascii="Angsana New" w:hAnsi="Angsana New"/>
          <w:sz w:val="28"/>
          <w:szCs w:val="28"/>
          <w:cs/>
        </w:rPr>
        <w:t xml:space="preserve">. </w:t>
      </w:r>
      <w:r w:rsidRPr="00C12D5D">
        <w:rPr>
          <w:rFonts w:ascii="Angsana New" w:hAnsi="Angsana New"/>
          <w:sz w:val="28"/>
          <w:szCs w:val="28"/>
        </w:rPr>
        <w:t>A review is substantially less in scope than an audit conducted in accordance with Thai Standards on Auditing and consequently does not enable me to obtain assurance that I would become aware of all significant matters that might be identified in an audit</w:t>
      </w:r>
      <w:r w:rsidRPr="00C12D5D">
        <w:rPr>
          <w:rFonts w:ascii="Angsana New" w:hAnsi="Angsana New"/>
          <w:sz w:val="28"/>
          <w:szCs w:val="28"/>
          <w:cs/>
        </w:rPr>
        <w:t xml:space="preserve">. </w:t>
      </w:r>
      <w:r w:rsidRPr="00C12D5D">
        <w:rPr>
          <w:rFonts w:ascii="Angsana New" w:hAnsi="Angsana New"/>
          <w:sz w:val="28"/>
          <w:szCs w:val="28"/>
        </w:rPr>
        <w:t>Accordingly, I do not express an audit opinion</w:t>
      </w:r>
      <w:r w:rsidRPr="00C12D5D">
        <w:rPr>
          <w:rFonts w:ascii="Angsana New" w:hAnsi="Angsana New"/>
          <w:sz w:val="28"/>
          <w:szCs w:val="28"/>
          <w:cs/>
        </w:rPr>
        <w:t>.</w:t>
      </w:r>
    </w:p>
    <w:p w14:paraId="729A6A66" w14:textId="77777777" w:rsidR="00CB5FA3" w:rsidRPr="00D73EC7" w:rsidRDefault="00CB5FA3" w:rsidP="00153EDF">
      <w:pPr>
        <w:spacing w:before="240" w:after="120"/>
        <w:ind w:left="284"/>
        <w:jc w:val="both"/>
        <w:rPr>
          <w:rFonts w:ascii="Angsana New" w:hAnsi="Angsana New"/>
          <w:b/>
          <w:bCs/>
          <w:sz w:val="32"/>
          <w:szCs w:val="32"/>
        </w:rPr>
      </w:pPr>
      <w:r w:rsidRPr="00C12D5D">
        <w:rPr>
          <w:rFonts w:ascii="Angsana New" w:hAnsi="Angsana New"/>
          <w:b/>
          <w:bCs/>
          <w:sz w:val="32"/>
          <w:szCs w:val="32"/>
        </w:rPr>
        <w:t>Conclusion</w:t>
      </w:r>
      <w:r w:rsidRPr="00153EDF">
        <w:rPr>
          <w:rFonts w:ascii="Angsana New" w:hAnsi="Angsana New"/>
          <w:b/>
          <w:bCs/>
          <w:sz w:val="32"/>
          <w:szCs w:val="32"/>
        </w:rPr>
        <w:tab/>
      </w:r>
    </w:p>
    <w:p w14:paraId="28F0AFFC" w14:textId="77777777" w:rsidR="00CB5FA3" w:rsidRDefault="00CB5FA3" w:rsidP="00CB5F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before="120"/>
        <w:ind w:left="284" w:right="45"/>
        <w:jc w:val="both"/>
        <w:rPr>
          <w:rFonts w:ascii="Angsana New" w:hAnsi="Angsana New"/>
          <w:sz w:val="28"/>
          <w:szCs w:val="28"/>
        </w:rPr>
      </w:pPr>
      <w:r w:rsidRPr="00C12D5D">
        <w:rPr>
          <w:rFonts w:ascii="Angsana New" w:hAnsi="Angsana New"/>
          <w:sz w:val="28"/>
          <w:szCs w:val="28"/>
        </w:rPr>
        <w:t>Based on my review, nothing has come to my attention that causes me to believe that the accompanying interim financial information is not prepared, in all material respects, in accordance with Thai Accounting Standard No</w:t>
      </w:r>
      <w:r w:rsidRPr="00C12D5D">
        <w:rPr>
          <w:rFonts w:ascii="Angsana New" w:hAnsi="Angsana New"/>
          <w:sz w:val="28"/>
          <w:szCs w:val="28"/>
          <w:cs/>
        </w:rPr>
        <w:t xml:space="preserve">. </w:t>
      </w:r>
      <w:r w:rsidRPr="00C12D5D">
        <w:rPr>
          <w:rFonts w:ascii="Angsana New" w:hAnsi="Angsana New"/>
          <w:sz w:val="28"/>
          <w:szCs w:val="28"/>
        </w:rPr>
        <w:t xml:space="preserve">34 </w:t>
      </w:r>
      <w:r w:rsidRPr="00C12D5D">
        <w:rPr>
          <w:rFonts w:ascii="Angsana New" w:hAnsi="Angsana New"/>
          <w:sz w:val="28"/>
          <w:szCs w:val="28"/>
          <w:cs/>
        </w:rPr>
        <w:t>“</w:t>
      </w:r>
      <w:r w:rsidRPr="00C12D5D">
        <w:rPr>
          <w:rFonts w:ascii="Angsana New" w:hAnsi="Angsana New"/>
          <w:sz w:val="28"/>
          <w:szCs w:val="28"/>
        </w:rPr>
        <w:t>Interim Financial Reporting</w:t>
      </w:r>
      <w:r w:rsidRPr="00C12D5D">
        <w:rPr>
          <w:rFonts w:ascii="Angsana New" w:hAnsi="Angsana New"/>
          <w:sz w:val="28"/>
          <w:szCs w:val="28"/>
          <w:cs/>
        </w:rPr>
        <w:t xml:space="preserve">”. </w:t>
      </w:r>
    </w:p>
    <w:p w14:paraId="349C23CD" w14:textId="77777777" w:rsidR="00C46EF5" w:rsidRDefault="00C46EF5" w:rsidP="00CB5F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before="120"/>
        <w:ind w:left="284" w:right="45"/>
        <w:jc w:val="both"/>
        <w:rPr>
          <w:rFonts w:ascii="Angsana New" w:hAnsi="Angsana New"/>
          <w:sz w:val="28"/>
          <w:szCs w:val="28"/>
        </w:rPr>
      </w:pPr>
    </w:p>
    <w:p w14:paraId="65162D5D" w14:textId="77777777" w:rsidR="00C46EF5" w:rsidRDefault="00C46EF5" w:rsidP="00CB5F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before="120"/>
        <w:ind w:left="284" w:right="45"/>
        <w:jc w:val="both"/>
        <w:rPr>
          <w:rFonts w:ascii="Angsana New" w:hAnsi="Angsana New"/>
          <w:sz w:val="28"/>
          <w:szCs w:val="28"/>
        </w:rPr>
      </w:pPr>
    </w:p>
    <w:p w14:paraId="1ED723FA" w14:textId="77777777" w:rsidR="00C46EF5" w:rsidRDefault="00C46EF5" w:rsidP="00CB5F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before="120"/>
        <w:ind w:left="284" w:right="45"/>
        <w:jc w:val="both"/>
        <w:rPr>
          <w:rFonts w:ascii="Angsana New" w:hAnsi="Angsana New"/>
          <w:sz w:val="28"/>
          <w:szCs w:val="28"/>
        </w:rPr>
      </w:pPr>
    </w:p>
    <w:p w14:paraId="3E8BE378" w14:textId="77777777" w:rsidR="00C46EF5" w:rsidRDefault="00C46EF5" w:rsidP="00CB5F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before="120"/>
        <w:ind w:left="284" w:right="45"/>
        <w:jc w:val="both"/>
        <w:rPr>
          <w:rFonts w:ascii="Angsana New" w:hAnsi="Angsana New"/>
          <w:sz w:val="28"/>
          <w:szCs w:val="28"/>
        </w:rPr>
      </w:pPr>
    </w:p>
    <w:p w14:paraId="17A24E89" w14:textId="77777777" w:rsidR="00C46EF5" w:rsidRDefault="00C46EF5" w:rsidP="00CB5F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before="120"/>
        <w:ind w:left="284" w:right="45"/>
        <w:jc w:val="both"/>
        <w:rPr>
          <w:rFonts w:ascii="Angsana New" w:hAnsi="Angsana New"/>
          <w:sz w:val="28"/>
          <w:szCs w:val="28"/>
        </w:rPr>
      </w:pPr>
    </w:p>
    <w:p w14:paraId="27E53773" w14:textId="77777777" w:rsidR="00E21D7D" w:rsidRDefault="00E21D7D" w:rsidP="00CB5F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before="120"/>
        <w:ind w:left="284" w:right="45"/>
        <w:jc w:val="both"/>
        <w:rPr>
          <w:rFonts w:ascii="Angsana New" w:hAnsi="Angsana New"/>
          <w:sz w:val="28"/>
          <w:szCs w:val="28"/>
        </w:rPr>
      </w:pPr>
    </w:p>
    <w:p w14:paraId="1F8CECA7" w14:textId="77777777" w:rsidR="000D729D" w:rsidRDefault="000D729D" w:rsidP="000D729D">
      <w:pPr>
        <w:spacing w:before="120"/>
        <w:ind w:right="28"/>
        <w:jc w:val="right"/>
        <w:rPr>
          <w:rFonts w:ascii="Angsana New" w:hAnsi="Angsana New"/>
          <w:sz w:val="28"/>
          <w:szCs w:val="28"/>
        </w:rPr>
      </w:pPr>
      <w:r w:rsidRPr="000F1ABD">
        <w:rPr>
          <w:rFonts w:ascii="Angsana New" w:hAnsi="Angsana New"/>
          <w:sz w:val="28"/>
          <w:szCs w:val="28"/>
        </w:rPr>
        <w:t>****/2</w:t>
      </w:r>
    </w:p>
    <w:p w14:paraId="2DFF323A" w14:textId="77777777" w:rsidR="00946681" w:rsidRDefault="00946681" w:rsidP="000D729D">
      <w:pPr>
        <w:spacing w:before="120"/>
        <w:ind w:right="28"/>
        <w:jc w:val="center"/>
        <w:rPr>
          <w:rFonts w:ascii="Angsana New" w:hAnsi="Angsana New"/>
          <w:sz w:val="28"/>
          <w:szCs w:val="28"/>
        </w:rPr>
      </w:pPr>
    </w:p>
    <w:p w14:paraId="7C5F8D25" w14:textId="3DB6EF18" w:rsidR="000D729D" w:rsidRPr="000F1ABD" w:rsidRDefault="000D729D" w:rsidP="000D729D">
      <w:pPr>
        <w:spacing w:before="120"/>
        <w:ind w:right="28"/>
        <w:jc w:val="center"/>
        <w:rPr>
          <w:rFonts w:ascii="Angsana New" w:hAnsi="Angsana New"/>
          <w:sz w:val="28"/>
          <w:szCs w:val="28"/>
        </w:rPr>
      </w:pPr>
      <w:r w:rsidRPr="000F1ABD">
        <w:rPr>
          <w:rFonts w:ascii="Angsana New" w:hAnsi="Angsana New"/>
          <w:sz w:val="28"/>
          <w:szCs w:val="28"/>
        </w:rPr>
        <w:t>-2-</w:t>
      </w:r>
    </w:p>
    <w:p w14:paraId="2FFE8EA3" w14:textId="77777777" w:rsidR="005D39E1" w:rsidRPr="005D39E1" w:rsidRDefault="005D39E1" w:rsidP="005D39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240" w:after="120" w:line="380" w:lineRule="exact"/>
        <w:ind w:left="284"/>
        <w:textAlignment w:val="baseline"/>
        <w:rPr>
          <w:rFonts w:ascii="Angsana New" w:hAnsi="Angsana New"/>
          <w:b/>
          <w:bCs/>
          <w:color w:val="000000" w:themeColor="text1"/>
          <w:sz w:val="28"/>
          <w:szCs w:val="28"/>
        </w:rPr>
      </w:pPr>
      <w:r w:rsidRPr="005D39E1">
        <w:rPr>
          <w:rFonts w:ascii="Angsana New" w:hAnsi="Angsana New"/>
          <w:b/>
          <w:bCs/>
          <w:sz w:val="28"/>
          <w:szCs w:val="28"/>
        </w:rPr>
        <w:t xml:space="preserve">Emphasis </w:t>
      </w:r>
      <w:r w:rsidRPr="005D39E1">
        <w:rPr>
          <w:rFonts w:ascii="Angsana New" w:hAnsi="Angsana New"/>
          <w:b/>
          <w:bCs/>
          <w:color w:val="000000" w:themeColor="text1"/>
          <w:sz w:val="28"/>
          <w:szCs w:val="28"/>
        </w:rPr>
        <w:t>of matter</w:t>
      </w:r>
    </w:p>
    <w:p w14:paraId="4EA9C1C0" w14:textId="4E4F7C43" w:rsidR="005D39E1" w:rsidRPr="005D39E1" w:rsidRDefault="005D39E1" w:rsidP="005D39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80" w:after="80" w:line="380" w:lineRule="exact"/>
        <w:ind w:left="284"/>
        <w:jc w:val="thaiDistribute"/>
        <w:textAlignment w:val="baseline"/>
        <w:rPr>
          <w:rFonts w:ascii="Angsana New" w:hAnsi="Angsana New"/>
          <w:sz w:val="28"/>
          <w:szCs w:val="28"/>
        </w:rPr>
      </w:pPr>
      <w:r w:rsidRPr="005D39E1">
        <w:rPr>
          <w:rFonts w:ascii="Angsana New" w:hAnsi="Angsana New"/>
          <w:color w:val="000000" w:themeColor="text1"/>
          <w:sz w:val="28"/>
          <w:szCs w:val="28"/>
        </w:rPr>
        <w:t xml:space="preserve">I draw attention to Note </w:t>
      </w:r>
      <w:r w:rsidR="00B80D0D">
        <w:rPr>
          <w:rFonts w:ascii="Angsana New" w:hAnsi="Angsana New"/>
          <w:color w:val="000000" w:themeColor="text1"/>
          <w:sz w:val="28"/>
          <w:szCs w:val="28"/>
        </w:rPr>
        <w:t>2.1</w:t>
      </w:r>
      <w:r w:rsidRPr="005D39E1">
        <w:rPr>
          <w:rFonts w:ascii="Angsana New" w:hAnsi="Angsana New"/>
          <w:color w:val="000000" w:themeColor="text1"/>
          <w:sz w:val="28"/>
          <w:szCs w:val="28"/>
        </w:rPr>
        <w:t xml:space="preserve"> to the </w:t>
      </w:r>
      <w:r w:rsidRPr="005D39E1">
        <w:rPr>
          <w:rFonts w:ascii="Angsana New" w:hAnsi="Angsana New"/>
          <w:sz w:val="28"/>
          <w:szCs w:val="28"/>
        </w:rPr>
        <w:t>interim</w:t>
      </w:r>
      <w:r>
        <w:rPr>
          <w:rFonts w:ascii="Angsana New" w:hAnsi="Angsana New"/>
          <w:sz w:val="28"/>
          <w:szCs w:val="28"/>
        </w:rPr>
        <w:t xml:space="preserve"> </w:t>
      </w:r>
      <w:r w:rsidRPr="005D39E1">
        <w:rPr>
          <w:rFonts w:ascii="Angsana New" w:hAnsi="Angsana New"/>
          <w:sz w:val="28"/>
          <w:szCs w:val="28"/>
        </w:rPr>
        <w:t>financial statements. Due to the impact of the COVID-19 outbreak, in preparing the</w:t>
      </w:r>
      <w:r w:rsidRPr="005D39E1">
        <w:rPr>
          <w:rFonts w:ascii="Angsana New" w:hAnsi="Angsana New"/>
          <w:sz w:val="28"/>
          <w:szCs w:val="28"/>
          <w:cs/>
        </w:rPr>
        <w:t xml:space="preserve"> </w:t>
      </w:r>
      <w:r w:rsidRPr="005D39E1">
        <w:rPr>
          <w:rFonts w:ascii="Angsana New" w:hAnsi="Angsana New"/>
          <w:sz w:val="28"/>
          <w:szCs w:val="28"/>
        </w:rPr>
        <w:t>interim financial information for the three</w:t>
      </w:r>
      <w:r>
        <w:rPr>
          <w:rFonts w:ascii="Angsana New" w:hAnsi="Angsana New"/>
          <w:sz w:val="28"/>
          <w:szCs w:val="28"/>
        </w:rPr>
        <w:t xml:space="preserve"> </w:t>
      </w:r>
      <w:r w:rsidRPr="005D39E1">
        <w:rPr>
          <w:rFonts w:ascii="Angsana New" w:hAnsi="Angsana New"/>
          <w:sz w:val="28"/>
          <w:szCs w:val="28"/>
        </w:rPr>
        <w:t>-</w:t>
      </w:r>
      <w:r>
        <w:rPr>
          <w:rFonts w:ascii="Angsana New" w:hAnsi="Angsana New"/>
          <w:sz w:val="28"/>
          <w:szCs w:val="28"/>
        </w:rPr>
        <w:t xml:space="preserve"> </w:t>
      </w:r>
      <w:r w:rsidRPr="005D39E1">
        <w:rPr>
          <w:rFonts w:ascii="Angsana New" w:hAnsi="Angsana New"/>
          <w:sz w:val="28"/>
          <w:szCs w:val="28"/>
        </w:rPr>
        <w:t>month period ended March 31, 2020, the</w:t>
      </w:r>
      <w:r>
        <w:rPr>
          <w:rFonts w:ascii="Angsana New" w:hAnsi="Angsana New"/>
          <w:sz w:val="28"/>
          <w:szCs w:val="28"/>
        </w:rPr>
        <w:t xml:space="preserve"> company</w:t>
      </w:r>
      <w:r w:rsidRPr="005D39E1">
        <w:rPr>
          <w:rFonts w:ascii="Angsana New" w:hAnsi="Angsana New"/>
          <w:sz w:val="28"/>
          <w:szCs w:val="28"/>
        </w:rPr>
        <w:t xml:space="preserve"> has adopted the Accounting Guidance on Temporary Relief Measures for Accounting Alternatives Dealing with The Impact of COVID-19 Pandemic issued by the Federation of Accounting Professions. My conclusion is not modified in respect of this matter.</w:t>
      </w:r>
    </w:p>
    <w:p w14:paraId="78B6B368" w14:textId="396ABB8C" w:rsidR="00C46EF5" w:rsidRPr="00153EDF" w:rsidRDefault="00C46EF5" w:rsidP="00C46EF5">
      <w:pPr>
        <w:spacing w:before="240" w:after="120"/>
        <w:ind w:left="284"/>
        <w:jc w:val="both"/>
        <w:rPr>
          <w:rFonts w:ascii="Angsana New" w:hAnsi="Angsana New"/>
          <w:b/>
          <w:bCs/>
          <w:sz w:val="32"/>
          <w:szCs w:val="32"/>
        </w:rPr>
      </w:pPr>
      <w:r w:rsidRPr="00153EDF">
        <w:rPr>
          <w:rFonts w:ascii="Angsana New" w:hAnsi="Angsana New"/>
          <w:b/>
          <w:bCs/>
          <w:sz w:val="32"/>
          <w:szCs w:val="32"/>
        </w:rPr>
        <w:t>Other matters</w:t>
      </w:r>
    </w:p>
    <w:p w14:paraId="6CB5D1F0" w14:textId="3ABCF8A9" w:rsidR="00E73415" w:rsidRPr="00E73415" w:rsidRDefault="00E73415" w:rsidP="00E73415">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before="120" w:after="120" w:line="240" w:lineRule="auto"/>
        <w:ind w:left="284"/>
        <w:jc w:val="thaiDistribute"/>
        <w:rPr>
          <w:rFonts w:ascii="Angsana New" w:hAnsi="Angsana New"/>
          <w:sz w:val="28"/>
          <w:szCs w:val="28"/>
        </w:rPr>
      </w:pPr>
      <w:r w:rsidRPr="007B2A5D">
        <w:rPr>
          <w:rFonts w:ascii="Angsana New" w:hAnsi="Angsana New"/>
          <w:sz w:val="28"/>
          <w:szCs w:val="28"/>
        </w:rPr>
        <w:t xml:space="preserve">Due to the impact of COVID-19 outbreak situation, the Company has postponed the annual general meeting of the Company’s shareholders which results in no resolution for the appointment of the auditor of the </w:t>
      </w:r>
      <w:r w:rsidR="00C770BA">
        <w:rPr>
          <w:rFonts w:ascii="Angsana New" w:hAnsi="Angsana New"/>
          <w:sz w:val="28"/>
          <w:szCs w:val="28"/>
        </w:rPr>
        <w:t>Company</w:t>
      </w:r>
      <w:r w:rsidRPr="007B2A5D">
        <w:rPr>
          <w:rFonts w:ascii="Angsana New" w:hAnsi="Angsana New"/>
          <w:sz w:val="28"/>
          <w:szCs w:val="28"/>
        </w:rPr>
        <w:t xml:space="preserve"> for the accounting period of 2020 yet. However, the Board of Director of the Company has a resolution to propose to the annual general meeting of the Company’s shareholders to appoint me as the auditor of the </w:t>
      </w:r>
      <w:r w:rsidR="00C770BA">
        <w:rPr>
          <w:rFonts w:ascii="Angsana New" w:hAnsi="Angsana New"/>
          <w:sz w:val="28"/>
          <w:szCs w:val="28"/>
        </w:rPr>
        <w:t>Company</w:t>
      </w:r>
      <w:r w:rsidRPr="007B2A5D">
        <w:rPr>
          <w:rFonts w:ascii="Angsana New" w:hAnsi="Angsana New"/>
          <w:sz w:val="28"/>
          <w:szCs w:val="28"/>
        </w:rPr>
        <w:t xml:space="preserve"> for the accounting period of 2020.  I therefore have conducted my review on the interim financial information for first quarter of 2020 which is in compliance with the notification of</w:t>
      </w:r>
      <w:r w:rsidRPr="007B2A5D">
        <w:rPr>
          <w:rFonts w:ascii="Angsana New" w:hAnsi="Angsana New"/>
          <w:sz w:val="28"/>
          <w:szCs w:val="28"/>
          <w:cs/>
        </w:rPr>
        <w:t xml:space="preserve"> </w:t>
      </w:r>
      <w:r w:rsidRPr="007B2A5D">
        <w:rPr>
          <w:rFonts w:ascii="Angsana New" w:hAnsi="Angsana New"/>
          <w:sz w:val="28"/>
          <w:szCs w:val="28"/>
        </w:rPr>
        <w:t>the Capital Market Supervisory Board (CMSB) No.</w:t>
      </w:r>
      <w:r w:rsidRPr="007B2A5D">
        <w:rPr>
          <w:rFonts w:ascii="Angsana New" w:hAnsi="Angsana New"/>
          <w:sz w:val="28"/>
          <w:szCs w:val="28"/>
          <w:cs/>
        </w:rPr>
        <w:t xml:space="preserve"> </w:t>
      </w:r>
      <w:r w:rsidRPr="007B2A5D">
        <w:rPr>
          <w:rFonts w:ascii="Angsana New" w:hAnsi="Angsana New"/>
          <w:sz w:val="28"/>
          <w:szCs w:val="28"/>
        </w:rPr>
        <w:t xml:space="preserve">Tor </w:t>
      </w:r>
      <w:proofErr w:type="spellStart"/>
      <w:r w:rsidRPr="007B2A5D">
        <w:rPr>
          <w:rFonts w:ascii="Angsana New" w:hAnsi="Angsana New"/>
          <w:sz w:val="28"/>
          <w:szCs w:val="28"/>
        </w:rPr>
        <w:t>Chor</w:t>
      </w:r>
      <w:proofErr w:type="spellEnd"/>
      <w:r w:rsidRPr="007B2A5D">
        <w:rPr>
          <w:rFonts w:ascii="Angsana New" w:hAnsi="Angsana New"/>
          <w:sz w:val="28"/>
          <w:szCs w:val="28"/>
        </w:rPr>
        <w:t>. 28/2563 dated March 27, 2020.</w:t>
      </w:r>
    </w:p>
    <w:p w14:paraId="140D9D70" w14:textId="1A81A916" w:rsidR="00C46EF5" w:rsidRDefault="00C46EF5" w:rsidP="00C46EF5">
      <w:pPr>
        <w:pStyle w:val="Default"/>
        <w:ind w:left="284"/>
        <w:jc w:val="thaiDistribute"/>
        <w:rPr>
          <w:rFonts w:ascii="Angsana New" w:hAnsi="Angsana New" w:cs="Angsana New"/>
          <w:color w:val="auto"/>
          <w:sz w:val="28"/>
          <w:szCs w:val="28"/>
        </w:rPr>
      </w:pPr>
      <w:r w:rsidRPr="0087742F">
        <w:rPr>
          <w:rFonts w:ascii="Angsana New" w:eastAsia="SimSun" w:hAnsi="Angsana New"/>
          <w:spacing w:val="-6"/>
          <w:sz w:val="28"/>
          <w:lang w:eastAsia="zh-CN" w:bidi="ar-SA"/>
        </w:rPr>
        <w:t xml:space="preserve">The </w:t>
      </w:r>
      <w:r w:rsidRPr="00F458A7">
        <w:rPr>
          <w:rFonts w:ascii="Angsana New" w:hAnsi="Angsana New"/>
          <w:sz w:val="28"/>
          <w:szCs w:val="28"/>
        </w:rPr>
        <w:t>statement of financial position</w:t>
      </w:r>
      <w:r w:rsidRPr="00F458A7">
        <w:rPr>
          <w:rFonts w:ascii="Angsana New" w:hAnsi="Angsana New"/>
          <w:spacing w:val="-2"/>
          <w:sz w:val="28"/>
          <w:szCs w:val="28"/>
          <w:cs/>
        </w:rPr>
        <w:t xml:space="preserve"> </w:t>
      </w:r>
      <w:r w:rsidRPr="00F458A7">
        <w:rPr>
          <w:rFonts w:ascii="Angsana New" w:hAnsi="Angsana New"/>
          <w:sz w:val="28"/>
          <w:szCs w:val="28"/>
        </w:rPr>
        <w:t>in which the equity method is applied and separate statement of financial position</w:t>
      </w:r>
      <w:r w:rsidRPr="0087742F">
        <w:rPr>
          <w:rFonts w:ascii="Angsana New" w:eastAsia="SimSun" w:hAnsi="Angsana New"/>
          <w:spacing w:val="-6"/>
          <w:sz w:val="28"/>
          <w:lang w:eastAsia="zh-CN" w:bidi="ar-SA"/>
        </w:rPr>
        <w:t xml:space="preserve"> as at December </w:t>
      </w:r>
      <w:r>
        <w:rPr>
          <w:rFonts w:ascii="Angsana New" w:eastAsia="SimSun" w:hAnsi="Angsana New"/>
          <w:spacing w:val="-6"/>
          <w:sz w:val="28"/>
          <w:lang w:eastAsia="zh-CN" w:bidi="ar-SA"/>
        </w:rPr>
        <w:t xml:space="preserve"> </w:t>
      </w:r>
      <w:r w:rsidRPr="0087742F">
        <w:rPr>
          <w:rFonts w:ascii="Angsana New" w:eastAsia="SimSun" w:hAnsi="Angsana New"/>
          <w:spacing w:val="-6"/>
          <w:sz w:val="28"/>
          <w:lang w:eastAsia="zh-CN" w:bidi="ar-SA"/>
        </w:rPr>
        <w:t>31, 201</w:t>
      </w:r>
      <w:r>
        <w:rPr>
          <w:rFonts w:ascii="Angsana New" w:eastAsia="SimSun" w:hAnsi="Angsana New"/>
          <w:spacing w:val="-6"/>
          <w:sz w:val="28"/>
          <w:lang w:eastAsia="zh-CN" w:bidi="ar-SA"/>
        </w:rPr>
        <w:t xml:space="preserve">9 </w:t>
      </w:r>
      <w:r w:rsidRPr="0087742F">
        <w:rPr>
          <w:rFonts w:ascii="Angsana New" w:eastAsia="SimSun" w:hAnsi="Angsana New"/>
          <w:spacing w:val="-6"/>
          <w:sz w:val="28"/>
          <w:lang w:eastAsia="zh-CN" w:bidi="ar-SA"/>
        </w:rPr>
        <w:t xml:space="preserve">of  </w:t>
      </w:r>
      <w:proofErr w:type="spellStart"/>
      <w:r w:rsidRPr="00C12D5D">
        <w:rPr>
          <w:rFonts w:ascii="Angsana New" w:hAnsi="Angsana New"/>
          <w:sz w:val="28"/>
          <w:szCs w:val="28"/>
        </w:rPr>
        <w:t>Newcity</w:t>
      </w:r>
      <w:proofErr w:type="spellEnd"/>
      <w:r w:rsidRPr="00C12D5D">
        <w:rPr>
          <w:rFonts w:ascii="Angsana New" w:hAnsi="Angsana New"/>
          <w:sz w:val="28"/>
          <w:szCs w:val="28"/>
        </w:rPr>
        <w:t xml:space="preserve"> </w:t>
      </w:r>
      <w:r w:rsidRPr="00C12D5D">
        <w:rPr>
          <w:rFonts w:ascii="Angsana New" w:hAnsi="Angsana New"/>
          <w:sz w:val="28"/>
          <w:szCs w:val="28"/>
          <w:cs/>
        </w:rPr>
        <w:t>(</w:t>
      </w:r>
      <w:r w:rsidRPr="00C12D5D">
        <w:rPr>
          <w:rFonts w:ascii="Angsana New" w:hAnsi="Angsana New"/>
          <w:sz w:val="28"/>
          <w:szCs w:val="28"/>
        </w:rPr>
        <w:t>Bangkok</w:t>
      </w:r>
      <w:r w:rsidRPr="00C12D5D">
        <w:rPr>
          <w:rFonts w:ascii="Angsana New" w:hAnsi="Angsana New"/>
          <w:sz w:val="28"/>
          <w:szCs w:val="28"/>
          <w:cs/>
        </w:rPr>
        <w:t>)</w:t>
      </w:r>
      <w:r>
        <w:rPr>
          <w:rFonts w:ascii="Angsana New" w:hAnsi="Angsana New" w:hint="cs"/>
          <w:sz w:val="28"/>
          <w:szCs w:val="28"/>
          <w:cs/>
        </w:rPr>
        <w:t xml:space="preserve"> </w:t>
      </w:r>
      <w:r w:rsidRPr="00C12D5D">
        <w:rPr>
          <w:rFonts w:ascii="Angsana New" w:hAnsi="Angsana New"/>
          <w:sz w:val="28"/>
          <w:szCs w:val="28"/>
        </w:rPr>
        <w:t>Public Company Limited</w:t>
      </w:r>
      <w:r w:rsidRPr="0087742F">
        <w:rPr>
          <w:rFonts w:ascii="Angsana New" w:eastAsia="SimSun" w:hAnsi="Angsana New"/>
          <w:spacing w:val="-6"/>
          <w:sz w:val="28"/>
          <w:lang w:eastAsia="zh-CN" w:bidi="ar-SA"/>
        </w:rPr>
        <w:t>, presented here with for comparative purpose only, were audited by another auditor</w:t>
      </w:r>
      <w:r>
        <w:rPr>
          <w:rFonts w:ascii="Angsana New" w:eastAsia="SimSun" w:hAnsi="Angsana New" w:hint="cs"/>
          <w:spacing w:val="-6"/>
          <w:sz w:val="28"/>
          <w:cs/>
          <w:lang w:eastAsia="zh-CN"/>
        </w:rPr>
        <w:t xml:space="preserve"> </w:t>
      </w:r>
      <w:r>
        <w:rPr>
          <w:rFonts w:ascii="Angsana New" w:eastAsia="SimSun" w:hAnsi="Angsana New"/>
          <w:spacing w:val="-6"/>
          <w:sz w:val="28"/>
          <w:lang w:eastAsia="zh-CN"/>
        </w:rPr>
        <w:t>in my firm</w:t>
      </w:r>
      <w:r w:rsidRPr="0087742F">
        <w:rPr>
          <w:rFonts w:ascii="Angsana New" w:eastAsia="SimSun" w:hAnsi="Angsana New"/>
          <w:spacing w:val="-6"/>
          <w:sz w:val="28"/>
          <w:lang w:eastAsia="zh-CN" w:bidi="ar-SA"/>
        </w:rPr>
        <w:t xml:space="preserve"> whose report dated on </w:t>
      </w:r>
      <w:r>
        <w:rPr>
          <w:rFonts w:ascii="Angsana New" w:eastAsia="SimSun" w:hAnsi="Angsana New"/>
          <w:spacing w:val="-6"/>
          <w:sz w:val="28"/>
          <w:lang w:eastAsia="zh-CN" w:bidi="ar-SA"/>
        </w:rPr>
        <w:t>February 21, 2020</w:t>
      </w:r>
      <w:r w:rsidRPr="0087742F">
        <w:rPr>
          <w:rFonts w:ascii="Angsana New" w:eastAsia="SimSun" w:hAnsi="Angsana New"/>
          <w:spacing w:val="-6"/>
          <w:sz w:val="28"/>
          <w:lang w:eastAsia="zh-CN" w:bidi="ar-SA"/>
        </w:rPr>
        <w:t xml:space="preserve"> expressed an unqualified opinion on those financial statements. The </w:t>
      </w:r>
      <w:r>
        <w:rPr>
          <w:rFonts w:ascii="Angsana New" w:hAnsi="Angsana New"/>
          <w:sz w:val="28"/>
          <w:szCs w:val="28"/>
        </w:rPr>
        <w:t xml:space="preserve">statement of comprehensive income in </w:t>
      </w:r>
      <w:r w:rsidRPr="00F458A7">
        <w:rPr>
          <w:rFonts w:ascii="Angsana New" w:hAnsi="Angsana New"/>
          <w:sz w:val="28"/>
          <w:szCs w:val="28"/>
        </w:rPr>
        <w:t xml:space="preserve">which the equity method is applied and separate statements of comprehensive income, </w:t>
      </w:r>
      <w:r>
        <w:rPr>
          <w:rFonts w:ascii="Angsana New" w:hAnsi="Angsana New"/>
          <w:sz w:val="28"/>
          <w:szCs w:val="28"/>
        </w:rPr>
        <w:t xml:space="preserve">The statement </w:t>
      </w:r>
      <w:r w:rsidRPr="00F458A7">
        <w:rPr>
          <w:rFonts w:ascii="Angsana New" w:hAnsi="Angsana New"/>
          <w:sz w:val="28"/>
          <w:szCs w:val="28"/>
        </w:rPr>
        <w:t>changes in shareholders</w:t>
      </w:r>
      <w:r w:rsidRPr="00F458A7">
        <w:rPr>
          <w:rFonts w:ascii="Angsana New" w:hAnsi="Angsana New"/>
          <w:sz w:val="28"/>
          <w:szCs w:val="28"/>
          <w:cs/>
        </w:rPr>
        <w:t xml:space="preserve">’ </w:t>
      </w:r>
      <w:r w:rsidRPr="00F458A7">
        <w:rPr>
          <w:rFonts w:ascii="Angsana New" w:hAnsi="Angsana New"/>
          <w:sz w:val="28"/>
          <w:szCs w:val="28"/>
        </w:rPr>
        <w:t>equity statement in which the equity method is applied and separate statement and cash flows statement</w:t>
      </w:r>
      <w:r w:rsidRPr="00FE4997">
        <w:rPr>
          <w:rFonts w:ascii="Angsana New" w:hAnsi="Angsana New"/>
          <w:sz w:val="28"/>
          <w:szCs w:val="28"/>
        </w:rPr>
        <w:t xml:space="preserve"> </w:t>
      </w:r>
      <w:r>
        <w:rPr>
          <w:rFonts w:ascii="Angsana New" w:hAnsi="Angsana New"/>
          <w:sz w:val="28"/>
          <w:szCs w:val="28"/>
        </w:rPr>
        <w:t xml:space="preserve">for the </w:t>
      </w:r>
      <w:r w:rsidRPr="00F458A7">
        <w:rPr>
          <w:rFonts w:ascii="Angsana New" w:hAnsi="Angsana New"/>
          <w:sz w:val="28"/>
          <w:szCs w:val="28"/>
        </w:rPr>
        <w:t>three</w:t>
      </w:r>
      <w:r>
        <w:rPr>
          <w:rFonts w:ascii="Angsana New" w:hAnsi="Angsana New" w:hint="cs"/>
          <w:sz w:val="28"/>
          <w:szCs w:val="28"/>
          <w:cs/>
        </w:rPr>
        <w:t xml:space="preserve"> -</w:t>
      </w:r>
      <w:r>
        <w:rPr>
          <w:rFonts w:ascii="Angsana New" w:hAnsi="Angsana New"/>
          <w:sz w:val="28"/>
          <w:szCs w:val="28"/>
        </w:rPr>
        <w:t xml:space="preserve"> month </w:t>
      </w:r>
      <w:r w:rsidRPr="00F458A7">
        <w:rPr>
          <w:rFonts w:ascii="Angsana New" w:hAnsi="Angsana New"/>
          <w:sz w:val="28"/>
          <w:szCs w:val="28"/>
        </w:rPr>
        <w:t>period</w:t>
      </w:r>
      <w:r>
        <w:rPr>
          <w:rFonts w:ascii="Angsana New" w:hAnsi="Angsana New"/>
          <w:sz w:val="28"/>
          <w:szCs w:val="28"/>
        </w:rPr>
        <w:t>s</w:t>
      </w:r>
      <w:r w:rsidRPr="00F458A7">
        <w:rPr>
          <w:rFonts w:ascii="Angsana New" w:hAnsi="Angsana New"/>
          <w:sz w:val="28"/>
          <w:szCs w:val="28"/>
        </w:rPr>
        <w:t xml:space="preserve"> </w:t>
      </w:r>
      <w:r>
        <w:rPr>
          <w:rFonts w:ascii="Angsana New" w:hAnsi="Angsana New"/>
          <w:sz w:val="28"/>
          <w:szCs w:val="28"/>
        </w:rPr>
        <w:t>the</w:t>
      </w:r>
      <w:r w:rsidRPr="00F458A7">
        <w:rPr>
          <w:rFonts w:ascii="Angsana New" w:hAnsi="Angsana New"/>
          <w:sz w:val="28"/>
          <w:szCs w:val="28"/>
        </w:rPr>
        <w:t>n ended</w:t>
      </w:r>
      <w:r>
        <w:rPr>
          <w:rFonts w:ascii="Angsana New" w:hAnsi="Angsana New"/>
          <w:sz w:val="28"/>
          <w:szCs w:val="28"/>
        </w:rPr>
        <w:t xml:space="preserve"> </w:t>
      </w:r>
      <w:r w:rsidR="00B04DAE">
        <w:rPr>
          <w:rFonts w:ascii="Angsana New" w:hAnsi="Angsana New"/>
          <w:sz w:val="28"/>
          <w:szCs w:val="28"/>
        </w:rPr>
        <w:t xml:space="preserve">March 31, 2019 </w:t>
      </w:r>
      <w:r>
        <w:rPr>
          <w:rFonts w:ascii="Angsana New" w:hAnsi="Angsana New"/>
          <w:sz w:val="28"/>
          <w:szCs w:val="28"/>
        </w:rPr>
        <w:t xml:space="preserve">of </w:t>
      </w:r>
      <w:proofErr w:type="spellStart"/>
      <w:r w:rsidRPr="00C12D5D">
        <w:rPr>
          <w:rFonts w:ascii="Angsana New" w:hAnsi="Angsana New"/>
          <w:sz w:val="28"/>
          <w:szCs w:val="28"/>
        </w:rPr>
        <w:t>Newcity</w:t>
      </w:r>
      <w:proofErr w:type="spellEnd"/>
      <w:r w:rsidRPr="00C12D5D">
        <w:rPr>
          <w:rFonts w:ascii="Angsana New" w:hAnsi="Angsana New"/>
          <w:sz w:val="28"/>
          <w:szCs w:val="28"/>
        </w:rPr>
        <w:t xml:space="preserve"> </w:t>
      </w:r>
      <w:r w:rsidRPr="00C12D5D">
        <w:rPr>
          <w:rFonts w:ascii="Angsana New" w:hAnsi="Angsana New"/>
          <w:sz w:val="28"/>
          <w:szCs w:val="28"/>
          <w:cs/>
        </w:rPr>
        <w:t>(</w:t>
      </w:r>
      <w:r w:rsidRPr="00C12D5D">
        <w:rPr>
          <w:rFonts w:ascii="Angsana New" w:hAnsi="Angsana New"/>
          <w:sz w:val="28"/>
          <w:szCs w:val="28"/>
        </w:rPr>
        <w:t>Bangkok</w:t>
      </w:r>
      <w:r w:rsidRPr="00C12D5D">
        <w:rPr>
          <w:rFonts w:ascii="Angsana New" w:hAnsi="Angsana New"/>
          <w:sz w:val="28"/>
          <w:szCs w:val="28"/>
          <w:cs/>
        </w:rPr>
        <w:t>)</w:t>
      </w:r>
      <w:r>
        <w:rPr>
          <w:rFonts w:ascii="Angsana New" w:hAnsi="Angsana New" w:hint="cs"/>
          <w:sz w:val="28"/>
          <w:szCs w:val="28"/>
          <w:cs/>
        </w:rPr>
        <w:t xml:space="preserve"> </w:t>
      </w:r>
      <w:r w:rsidRPr="00C12D5D">
        <w:rPr>
          <w:rFonts w:ascii="Angsana New" w:hAnsi="Angsana New"/>
          <w:sz w:val="28"/>
          <w:szCs w:val="28"/>
        </w:rPr>
        <w:t>Public Company Limited</w:t>
      </w:r>
      <w:r w:rsidRPr="0087742F">
        <w:rPr>
          <w:rFonts w:ascii="Angsana New" w:eastAsia="SimSun" w:hAnsi="Angsana New"/>
          <w:spacing w:val="-6"/>
          <w:sz w:val="28"/>
          <w:lang w:eastAsia="zh-CN" w:bidi="ar-SA"/>
        </w:rPr>
        <w:t>, presented herewith for comparative purpose only, were reviewed by another auditor</w:t>
      </w:r>
      <w:r>
        <w:rPr>
          <w:rFonts w:ascii="Angsana New" w:eastAsia="SimSun" w:hAnsi="Angsana New"/>
          <w:spacing w:val="-6"/>
          <w:sz w:val="28"/>
          <w:lang w:eastAsia="zh-CN" w:bidi="ar-SA"/>
        </w:rPr>
        <w:t xml:space="preserve"> in my firm</w:t>
      </w:r>
      <w:r w:rsidRPr="0087742F">
        <w:rPr>
          <w:rFonts w:ascii="Angsana New" w:eastAsia="SimSun" w:hAnsi="Angsana New"/>
          <w:spacing w:val="-6"/>
          <w:sz w:val="28"/>
          <w:lang w:eastAsia="zh-CN" w:bidi="ar-SA"/>
        </w:rPr>
        <w:t xml:space="preserve"> and concluded that nothing has come to attention that causes to believe that the accompanying interim financial information is not prepared, in all material respects, in accordance with Thai Accounting Standard </w:t>
      </w:r>
      <w:r>
        <w:rPr>
          <w:rFonts w:ascii="Angsana New" w:eastAsia="SimSun" w:hAnsi="Angsana New"/>
          <w:spacing w:val="-6"/>
          <w:sz w:val="28"/>
          <w:lang w:eastAsia="zh-CN" w:bidi="ar-SA"/>
        </w:rPr>
        <w:t xml:space="preserve">No. </w:t>
      </w:r>
      <w:r w:rsidRPr="0087742F">
        <w:rPr>
          <w:rFonts w:ascii="Angsana New" w:eastAsia="SimSun" w:hAnsi="Angsana New"/>
          <w:spacing w:val="-6"/>
          <w:sz w:val="28"/>
          <w:lang w:eastAsia="zh-CN" w:bidi="ar-SA"/>
        </w:rPr>
        <w:t>34, “Interim Financial Repor</w:t>
      </w:r>
      <w:r>
        <w:rPr>
          <w:rFonts w:ascii="Angsana New" w:eastAsia="SimSun" w:hAnsi="Angsana New"/>
          <w:spacing w:val="-6"/>
          <w:sz w:val="28"/>
          <w:lang w:eastAsia="zh-CN" w:bidi="ar-SA"/>
        </w:rPr>
        <w:t>ting” in report dated on May 10</w:t>
      </w:r>
      <w:r w:rsidRPr="0087742F">
        <w:rPr>
          <w:rFonts w:ascii="Angsana New" w:eastAsia="SimSun" w:hAnsi="Angsana New"/>
          <w:spacing w:val="-6"/>
          <w:sz w:val="28"/>
          <w:lang w:eastAsia="zh-CN" w:bidi="ar-SA"/>
        </w:rPr>
        <w:t>, 201</w:t>
      </w:r>
      <w:r>
        <w:rPr>
          <w:rFonts w:ascii="Angsana New" w:eastAsia="SimSun" w:hAnsi="Angsana New"/>
          <w:spacing w:val="-6"/>
          <w:sz w:val="28"/>
          <w:lang w:eastAsia="zh-CN"/>
        </w:rPr>
        <w:t>9.</w:t>
      </w:r>
    </w:p>
    <w:p w14:paraId="7B407D7E" w14:textId="77777777" w:rsidR="007B2A5D" w:rsidRDefault="007B2A5D" w:rsidP="00C46EF5">
      <w:pPr>
        <w:pStyle w:val="Default"/>
        <w:ind w:left="284"/>
        <w:jc w:val="thaiDistribute"/>
        <w:rPr>
          <w:rFonts w:ascii="Angsana New" w:hAnsi="Angsana New" w:cs="Angsana New"/>
          <w:color w:val="auto"/>
          <w:sz w:val="28"/>
          <w:szCs w:val="28"/>
        </w:rPr>
      </w:pPr>
    </w:p>
    <w:p w14:paraId="2376779D" w14:textId="77777777" w:rsidR="00BC0A61" w:rsidRDefault="00BC0A61" w:rsidP="00C46EF5">
      <w:pPr>
        <w:pStyle w:val="Default"/>
        <w:ind w:left="284"/>
        <w:jc w:val="thaiDistribute"/>
        <w:rPr>
          <w:rFonts w:ascii="Angsana New" w:hAnsi="Angsana New" w:cs="Angsana New"/>
          <w:color w:val="auto"/>
          <w:sz w:val="28"/>
          <w:szCs w:val="28"/>
        </w:rPr>
      </w:pPr>
      <w:bookmarkStart w:id="0" w:name="_GoBack"/>
      <w:bookmarkEnd w:id="0"/>
    </w:p>
    <w:p w14:paraId="2FADA8AA" w14:textId="77777777" w:rsidR="005D39E1" w:rsidRDefault="005D39E1" w:rsidP="007B2A5D">
      <w:pPr>
        <w:pStyle w:val="Default"/>
        <w:jc w:val="thaiDistribute"/>
        <w:rPr>
          <w:rFonts w:ascii="Angsana New" w:hAnsi="Angsana New" w:cs="Angsana New"/>
          <w:color w:val="auto"/>
          <w:sz w:val="28"/>
          <w:szCs w:val="28"/>
        </w:rPr>
      </w:pPr>
    </w:p>
    <w:p w14:paraId="622C38D9" w14:textId="77777777" w:rsidR="00DB25B2" w:rsidRPr="00C12D5D" w:rsidRDefault="00DB25B2" w:rsidP="00D73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284" w:right="-43"/>
        <w:jc w:val="both"/>
        <w:rPr>
          <w:rFonts w:ascii="Angsana New" w:hAnsi="Angsana New"/>
          <w:sz w:val="28"/>
          <w:szCs w:val="28"/>
        </w:rPr>
      </w:pPr>
      <w:r w:rsidRPr="00153EDF">
        <w:rPr>
          <w:rFonts w:ascii="Angsana New" w:hAnsi="Angsana New"/>
          <w:sz w:val="28"/>
          <w:szCs w:val="28"/>
          <w:cs/>
        </w:rPr>
        <w:t>(</w:t>
      </w:r>
      <w:r w:rsidR="00153EDF" w:rsidRPr="00153EDF">
        <w:rPr>
          <w:rFonts w:ascii="Angsana New" w:eastAsia="SimSun" w:hAnsi="Angsana New"/>
          <w:sz w:val="28"/>
          <w:szCs w:val="28"/>
        </w:rPr>
        <w:t xml:space="preserve">Mrs. </w:t>
      </w:r>
      <w:proofErr w:type="spellStart"/>
      <w:r w:rsidR="00153EDF" w:rsidRPr="00153EDF">
        <w:rPr>
          <w:rFonts w:ascii="Angsana New" w:eastAsia="SimSun" w:hAnsi="Angsana New"/>
          <w:sz w:val="28"/>
          <w:szCs w:val="28"/>
        </w:rPr>
        <w:t>Sumana</w:t>
      </w:r>
      <w:proofErr w:type="spellEnd"/>
      <w:r w:rsidR="00153EDF" w:rsidRPr="00153EDF">
        <w:rPr>
          <w:rFonts w:ascii="Angsana New" w:eastAsia="SimSun" w:hAnsi="Angsana New"/>
          <w:sz w:val="28"/>
          <w:szCs w:val="28"/>
        </w:rPr>
        <w:t xml:space="preserve"> </w:t>
      </w:r>
      <w:proofErr w:type="spellStart"/>
      <w:r w:rsidR="00153EDF" w:rsidRPr="00153EDF">
        <w:rPr>
          <w:rFonts w:ascii="Angsana New" w:eastAsia="SimSun" w:hAnsi="Angsana New"/>
          <w:sz w:val="28"/>
          <w:szCs w:val="28"/>
        </w:rPr>
        <w:t>Senivongse</w:t>
      </w:r>
      <w:proofErr w:type="spellEnd"/>
      <w:r w:rsidRPr="00153EDF">
        <w:rPr>
          <w:rFonts w:ascii="Angsana New" w:hAnsi="Angsana New"/>
          <w:sz w:val="28"/>
          <w:szCs w:val="28"/>
          <w:cs/>
        </w:rPr>
        <w:t>)</w:t>
      </w:r>
      <w:r w:rsidRPr="00C12D5D">
        <w:rPr>
          <w:rFonts w:ascii="Angsana New" w:hAnsi="Angsana New"/>
          <w:sz w:val="28"/>
          <w:szCs w:val="28"/>
          <w:cs/>
        </w:rPr>
        <w:t xml:space="preserve"> </w:t>
      </w:r>
    </w:p>
    <w:p w14:paraId="558DC31C" w14:textId="77777777" w:rsidR="00DB25B2" w:rsidRPr="00C12D5D" w:rsidRDefault="00DB25B2" w:rsidP="00D73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284" w:right="-43"/>
        <w:jc w:val="both"/>
        <w:rPr>
          <w:rFonts w:ascii="Angsana New" w:hAnsi="Angsana New"/>
          <w:sz w:val="28"/>
          <w:szCs w:val="28"/>
        </w:rPr>
      </w:pPr>
      <w:r w:rsidRPr="00C12D5D">
        <w:rPr>
          <w:rFonts w:ascii="Angsana New" w:hAnsi="Angsana New"/>
          <w:sz w:val="28"/>
          <w:szCs w:val="28"/>
        </w:rPr>
        <w:t>Certified Public Accountant</w:t>
      </w:r>
    </w:p>
    <w:p w14:paraId="3A82E0B0" w14:textId="77777777" w:rsidR="00DB25B2" w:rsidRPr="00C12D5D" w:rsidRDefault="00AF6537" w:rsidP="00D73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284" w:right="-43"/>
        <w:jc w:val="both"/>
        <w:rPr>
          <w:rFonts w:ascii="Angsana New" w:hAnsi="Angsana New"/>
          <w:sz w:val="28"/>
          <w:szCs w:val="28"/>
        </w:rPr>
      </w:pPr>
      <w:r w:rsidRPr="00C12D5D">
        <w:rPr>
          <w:rFonts w:ascii="Angsana New" w:hAnsi="Angsana New"/>
          <w:sz w:val="28"/>
          <w:szCs w:val="28"/>
        </w:rPr>
        <w:t>Registration No</w:t>
      </w:r>
      <w:r w:rsidRPr="00C12D5D">
        <w:rPr>
          <w:rFonts w:ascii="Angsana New" w:hAnsi="Angsana New"/>
          <w:sz w:val="28"/>
          <w:szCs w:val="28"/>
          <w:cs/>
        </w:rPr>
        <w:t xml:space="preserve">. </w:t>
      </w:r>
      <w:r w:rsidR="00292441">
        <w:rPr>
          <w:rFonts w:ascii="Angsana New" w:hAnsi="Angsana New"/>
          <w:sz w:val="28"/>
          <w:szCs w:val="28"/>
        </w:rPr>
        <w:t>5897</w:t>
      </w:r>
    </w:p>
    <w:p w14:paraId="49F29FC5" w14:textId="77777777" w:rsidR="00731B33" w:rsidRDefault="00731B33" w:rsidP="00D73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before="120"/>
        <w:ind w:left="284" w:right="-45"/>
        <w:jc w:val="both"/>
        <w:rPr>
          <w:rFonts w:ascii="Angsana New" w:hAnsi="Angsana New"/>
          <w:sz w:val="28"/>
          <w:szCs w:val="28"/>
        </w:rPr>
      </w:pPr>
    </w:p>
    <w:p w14:paraId="7BE82E9E" w14:textId="77777777" w:rsidR="00DB25B2" w:rsidRPr="00C12D5D" w:rsidRDefault="00FC6423" w:rsidP="00D73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before="120"/>
        <w:ind w:left="284" w:right="-45"/>
        <w:jc w:val="both"/>
        <w:rPr>
          <w:rFonts w:ascii="Angsana New" w:hAnsi="Angsana New"/>
          <w:sz w:val="28"/>
          <w:szCs w:val="28"/>
        </w:rPr>
      </w:pPr>
      <w:r w:rsidRPr="00C12D5D">
        <w:rPr>
          <w:rFonts w:ascii="Angsana New" w:hAnsi="Angsana New"/>
          <w:sz w:val="28"/>
          <w:szCs w:val="28"/>
        </w:rPr>
        <w:t>Karin Audit Company Limited</w:t>
      </w:r>
    </w:p>
    <w:p w14:paraId="15514C60" w14:textId="77777777" w:rsidR="00DB25B2" w:rsidRPr="00C12D5D" w:rsidRDefault="00DB25B2" w:rsidP="00D73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284" w:right="-43"/>
        <w:jc w:val="both"/>
        <w:rPr>
          <w:rFonts w:ascii="Angsana New" w:hAnsi="Angsana New"/>
          <w:sz w:val="28"/>
          <w:szCs w:val="28"/>
        </w:rPr>
      </w:pPr>
      <w:r w:rsidRPr="00C12D5D">
        <w:rPr>
          <w:rFonts w:ascii="Angsana New" w:hAnsi="Angsana New"/>
          <w:sz w:val="28"/>
          <w:szCs w:val="28"/>
        </w:rPr>
        <w:t>Bangkok</w:t>
      </w:r>
    </w:p>
    <w:p w14:paraId="6AEBC4C8" w14:textId="77777777" w:rsidR="00F91677" w:rsidRPr="00BE3515" w:rsidRDefault="00A807A0" w:rsidP="00D73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284" w:right="-43"/>
        <w:jc w:val="both"/>
        <w:rPr>
          <w:rFonts w:ascii="Angsana New" w:hAnsi="Angsana New"/>
          <w:sz w:val="28"/>
          <w:szCs w:val="28"/>
        </w:rPr>
      </w:pPr>
      <w:r w:rsidRPr="00EE60D2">
        <w:rPr>
          <w:rFonts w:ascii="Angsana New" w:hAnsi="Angsana New"/>
          <w:color w:val="000000"/>
          <w:sz w:val="28"/>
          <w:szCs w:val="28"/>
        </w:rPr>
        <w:t>May</w:t>
      </w:r>
      <w:r w:rsidR="005445A8" w:rsidRPr="00EE60D2">
        <w:rPr>
          <w:rFonts w:ascii="Angsana New" w:hAnsi="Angsana New"/>
          <w:sz w:val="28"/>
          <w:szCs w:val="28"/>
          <w:cs/>
        </w:rPr>
        <w:t xml:space="preserve"> </w:t>
      </w:r>
      <w:r w:rsidR="00BA2278" w:rsidRPr="00EE60D2">
        <w:rPr>
          <w:rFonts w:ascii="Angsana New" w:hAnsi="Angsana New"/>
          <w:sz w:val="28"/>
          <w:szCs w:val="28"/>
        </w:rPr>
        <w:t>11</w:t>
      </w:r>
      <w:r w:rsidR="00E033BD" w:rsidRPr="00EE60D2">
        <w:rPr>
          <w:rFonts w:ascii="Angsana New" w:hAnsi="Angsana New"/>
          <w:sz w:val="28"/>
          <w:szCs w:val="28"/>
        </w:rPr>
        <w:t xml:space="preserve">, </w:t>
      </w:r>
      <w:r w:rsidR="00A9498E" w:rsidRPr="00EE60D2">
        <w:rPr>
          <w:rFonts w:ascii="Angsana New" w:hAnsi="Angsana New"/>
          <w:sz w:val="28"/>
          <w:szCs w:val="28"/>
        </w:rPr>
        <w:t>2020</w:t>
      </w:r>
    </w:p>
    <w:sectPr w:rsidR="00F91677" w:rsidRPr="00BE3515" w:rsidSect="001016CE">
      <w:pgSz w:w="11909" w:h="16834" w:code="9"/>
      <w:pgMar w:top="1440" w:right="1152" w:bottom="284" w:left="1440" w:header="475" w:footer="441" w:gutter="0"/>
      <w:pgNumType w:start="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8ABC21B" w14:textId="77777777" w:rsidR="005B5D1A" w:rsidRDefault="005B5D1A">
      <w:r>
        <w:separator/>
      </w:r>
    </w:p>
  </w:endnote>
  <w:endnote w:type="continuationSeparator" w:id="0">
    <w:p w14:paraId="490986C4" w14:textId="77777777" w:rsidR="005B5D1A" w:rsidRDefault="005B5D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01000003" w:usb1="00000000" w:usb2="00000000" w:usb3="00000000" w:csb0="00010001" w:csb1="00000000"/>
  </w:font>
  <w:font w:name="EucrosiaUPC">
    <w:altName w:val="Angsana New"/>
    <w:panose1 w:val="02020603050405020304"/>
    <w:charset w:val="00"/>
    <w:family w:val="roman"/>
    <w:pitch w:val="variable"/>
    <w:sig w:usb0="81000027" w:usb1="00000002" w:usb2="00000000" w:usb3="00000000" w:csb0="00010001" w:csb1="00000000"/>
  </w:font>
  <w:font w:name="Arial">
    <w:panose1 w:val="020B0604020202020204"/>
    <w:charset w:val="00"/>
    <w:family w:val="swiss"/>
    <w:pitch w:val="variable"/>
    <w:sig w:usb0="E0002AFF" w:usb1="C0007843"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Cordia New">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notTrueType/>
    <w:pitch w:val="variable"/>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EE9C241" w14:textId="77777777" w:rsidR="005B5D1A" w:rsidRDefault="005B5D1A">
      <w:r>
        <w:separator/>
      </w:r>
    </w:p>
  </w:footnote>
  <w:footnote w:type="continuationSeparator" w:id="0">
    <w:p w14:paraId="485774A8" w14:textId="77777777" w:rsidR="005B5D1A" w:rsidRDefault="005B5D1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nsid w:val="03EF0C8C"/>
    <w:multiLevelType w:val="hybridMultilevel"/>
    <w:tmpl w:val="C44052A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0B9762A1"/>
    <w:multiLevelType w:val="hybridMultilevel"/>
    <w:tmpl w:val="A1A6F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3">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5">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16">
    <w:nsid w:val="42EE6F25"/>
    <w:multiLevelType w:val="hybridMultilevel"/>
    <w:tmpl w:val="46BAE16A"/>
    <w:lvl w:ilvl="0" w:tplc="EB4C879E">
      <w:start w:val="11"/>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18">
    <w:nsid w:val="7B6A767E"/>
    <w:multiLevelType w:val="hybridMultilevel"/>
    <w:tmpl w:val="1A9E6176"/>
    <w:lvl w:ilvl="0" w:tplc="DD20AEEC">
      <w:start w:val="11"/>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14"/>
  </w:num>
  <w:num w:numId="12">
    <w:abstractNumId w:val="12"/>
  </w:num>
  <w:num w:numId="13">
    <w:abstractNumId w:val="17"/>
  </w:num>
  <w:num w:numId="14">
    <w:abstractNumId w:val="13"/>
  </w:num>
  <w:num w:numId="15">
    <w:abstractNumId w:val="15"/>
  </w:num>
  <w:num w:numId="16">
    <w:abstractNumId w:val="10"/>
  </w:num>
  <w:num w:numId="17">
    <w:abstractNumId w:val="18"/>
  </w:num>
  <w:num w:numId="18">
    <w:abstractNumId w:val="16"/>
  </w:num>
  <w:num w:numId="19">
    <w:abstractNumId w:val="1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isplayHorizontalDrawingGridEvery w:val="0"/>
  <w:displayVerticalDrawingGridEvery w:val="0"/>
  <w:doNotUseMarginsForDrawingGridOrigin/>
  <w:noPunctuationKerning/>
  <w:characterSpacingControl w:val="doNotCompress"/>
  <w:hdrShapeDefaults>
    <o:shapedefaults v:ext="edit" spidmax="2049"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7881"/>
    <w:rsid w:val="000004D7"/>
    <w:rsid w:val="00002326"/>
    <w:rsid w:val="00002F13"/>
    <w:rsid w:val="00012A56"/>
    <w:rsid w:val="00012A72"/>
    <w:rsid w:val="0001484E"/>
    <w:rsid w:val="000163DB"/>
    <w:rsid w:val="00016C8E"/>
    <w:rsid w:val="00017DCE"/>
    <w:rsid w:val="000204DD"/>
    <w:rsid w:val="00027993"/>
    <w:rsid w:val="00027B24"/>
    <w:rsid w:val="00030E3F"/>
    <w:rsid w:val="00031D01"/>
    <w:rsid w:val="000326C1"/>
    <w:rsid w:val="000335E2"/>
    <w:rsid w:val="00043450"/>
    <w:rsid w:val="00050D91"/>
    <w:rsid w:val="000529F3"/>
    <w:rsid w:val="00053155"/>
    <w:rsid w:val="000550BF"/>
    <w:rsid w:val="00056953"/>
    <w:rsid w:val="00060B1C"/>
    <w:rsid w:val="00065065"/>
    <w:rsid w:val="000662C1"/>
    <w:rsid w:val="000670BA"/>
    <w:rsid w:val="00085561"/>
    <w:rsid w:val="00085810"/>
    <w:rsid w:val="00087608"/>
    <w:rsid w:val="00090CEC"/>
    <w:rsid w:val="0009253D"/>
    <w:rsid w:val="00093890"/>
    <w:rsid w:val="000A0767"/>
    <w:rsid w:val="000A1D82"/>
    <w:rsid w:val="000A75B2"/>
    <w:rsid w:val="000B1542"/>
    <w:rsid w:val="000B2793"/>
    <w:rsid w:val="000B3725"/>
    <w:rsid w:val="000B6F7A"/>
    <w:rsid w:val="000C01AC"/>
    <w:rsid w:val="000C13CC"/>
    <w:rsid w:val="000C6A05"/>
    <w:rsid w:val="000D13C7"/>
    <w:rsid w:val="000D1CE8"/>
    <w:rsid w:val="000D2835"/>
    <w:rsid w:val="000D336C"/>
    <w:rsid w:val="000D35F4"/>
    <w:rsid w:val="000D729D"/>
    <w:rsid w:val="000D7820"/>
    <w:rsid w:val="000E04B1"/>
    <w:rsid w:val="000E50A3"/>
    <w:rsid w:val="000F034D"/>
    <w:rsid w:val="000F5430"/>
    <w:rsid w:val="00100DEE"/>
    <w:rsid w:val="00101288"/>
    <w:rsid w:val="001016CE"/>
    <w:rsid w:val="00101FC4"/>
    <w:rsid w:val="001076A2"/>
    <w:rsid w:val="00107851"/>
    <w:rsid w:val="001106F9"/>
    <w:rsid w:val="001107F0"/>
    <w:rsid w:val="001108DF"/>
    <w:rsid w:val="00112A91"/>
    <w:rsid w:val="00115348"/>
    <w:rsid w:val="00116C25"/>
    <w:rsid w:val="0012190A"/>
    <w:rsid w:val="0012266B"/>
    <w:rsid w:val="00123D95"/>
    <w:rsid w:val="00123F03"/>
    <w:rsid w:val="00124C67"/>
    <w:rsid w:val="001276D6"/>
    <w:rsid w:val="00130C3D"/>
    <w:rsid w:val="00133B4F"/>
    <w:rsid w:val="00133BFB"/>
    <w:rsid w:val="001348F8"/>
    <w:rsid w:val="00134B1C"/>
    <w:rsid w:val="00135F7D"/>
    <w:rsid w:val="00136366"/>
    <w:rsid w:val="00136481"/>
    <w:rsid w:val="00137186"/>
    <w:rsid w:val="00141638"/>
    <w:rsid w:val="001417D8"/>
    <w:rsid w:val="00142678"/>
    <w:rsid w:val="001434D5"/>
    <w:rsid w:val="00153EDF"/>
    <w:rsid w:val="00166AA7"/>
    <w:rsid w:val="00170EEB"/>
    <w:rsid w:val="001716CE"/>
    <w:rsid w:val="0017443B"/>
    <w:rsid w:val="00174F43"/>
    <w:rsid w:val="00183803"/>
    <w:rsid w:val="00184E5D"/>
    <w:rsid w:val="001864E4"/>
    <w:rsid w:val="001922DB"/>
    <w:rsid w:val="001A24B1"/>
    <w:rsid w:val="001A495C"/>
    <w:rsid w:val="001A4B01"/>
    <w:rsid w:val="001A7489"/>
    <w:rsid w:val="001B1AD7"/>
    <w:rsid w:val="001B25B2"/>
    <w:rsid w:val="001B56EA"/>
    <w:rsid w:val="001B768B"/>
    <w:rsid w:val="001C2A06"/>
    <w:rsid w:val="001E3764"/>
    <w:rsid w:val="001F607D"/>
    <w:rsid w:val="002046CB"/>
    <w:rsid w:val="0020571F"/>
    <w:rsid w:val="002064E8"/>
    <w:rsid w:val="00207969"/>
    <w:rsid w:val="00210630"/>
    <w:rsid w:val="0022082D"/>
    <w:rsid w:val="00222A00"/>
    <w:rsid w:val="002232FD"/>
    <w:rsid w:val="00223330"/>
    <w:rsid w:val="002242F9"/>
    <w:rsid w:val="0022476F"/>
    <w:rsid w:val="00225767"/>
    <w:rsid w:val="00230AA6"/>
    <w:rsid w:val="00231C5E"/>
    <w:rsid w:val="00242963"/>
    <w:rsid w:val="00245AD3"/>
    <w:rsid w:val="00247D50"/>
    <w:rsid w:val="00250FF4"/>
    <w:rsid w:val="00253251"/>
    <w:rsid w:val="00254105"/>
    <w:rsid w:val="00256933"/>
    <w:rsid w:val="00262B54"/>
    <w:rsid w:val="00266D1C"/>
    <w:rsid w:val="00270D4A"/>
    <w:rsid w:val="002804A9"/>
    <w:rsid w:val="00281810"/>
    <w:rsid w:val="0028195F"/>
    <w:rsid w:val="00283175"/>
    <w:rsid w:val="00283B2E"/>
    <w:rsid w:val="0028596E"/>
    <w:rsid w:val="002903F2"/>
    <w:rsid w:val="00292441"/>
    <w:rsid w:val="002959CB"/>
    <w:rsid w:val="002A026A"/>
    <w:rsid w:val="002A296A"/>
    <w:rsid w:val="002A38DD"/>
    <w:rsid w:val="002A6364"/>
    <w:rsid w:val="002A7B53"/>
    <w:rsid w:val="002A7C8F"/>
    <w:rsid w:val="002B0A32"/>
    <w:rsid w:val="002B0E68"/>
    <w:rsid w:val="002B6011"/>
    <w:rsid w:val="002B7604"/>
    <w:rsid w:val="002C1472"/>
    <w:rsid w:val="002C3AAE"/>
    <w:rsid w:val="002C45D6"/>
    <w:rsid w:val="002C4A7E"/>
    <w:rsid w:val="002C4E7D"/>
    <w:rsid w:val="002C5C68"/>
    <w:rsid w:val="002D43CA"/>
    <w:rsid w:val="002D7778"/>
    <w:rsid w:val="002E0F00"/>
    <w:rsid w:val="002E3272"/>
    <w:rsid w:val="002E3392"/>
    <w:rsid w:val="002E4BEE"/>
    <w:rsid w:val="002E5177"/>
    <w:rsid w:val="002E76E2"/>
    <w:rsid w:val="002F25BD"/>
    <w:rsid w:val="002F2F8D"/>
    <w:rsid w:val="002F35CC"/>
    <w:rsid w:val="002F5E8F"/>
    <w:rsid w:val="003012E8"/>
    <w:rsid w:val="003030E7"/>
    <w:rsid w:val="003039F0"/>
    <w:rsid w:val="0030642C"/>
    <w:rsid w:val="0031423C"/>
    <w:rsid w:val="003159EC"/>
    <w:rsid w:val="003166EA"/>
    <w:rsid w:val="003246D2"/>
    <w:rsid w:val="00325E19"/>
    <w:rsid w:val="0033211A"/>
    <w:rsid w:val="00332D76"/>
    <w:rsid w:val="00333A7C"/>
    <w:rsid w:val="00336559"/>
    <w:rsid w:val="00337E42"/>
    <w:rsid w:val="00343775"/>
    <w:rsid w:val="00344433"/>
    <w:rsid w:val="00350295"/>
    <w:rsid w:val="00350E86"/>
    <w:rsid w:val="003517EA"/>
    <w:rsid w:val="0036176D"/>
    <w:rsid w:val="00361DB3"/>
    <w:rsid w:val="003623B3"/>
    <w:rsid w:val="00363416"/>
    <w:rsid w:val="00364285"/>
    <w:rsid w:val="003646C1"/>
    <w:rsid w:val="00364805"/>
    <w:rsid w:val="00367859"/>
    <w:rsid w:val="00372360"/>
    <w:rsid w:val="00372DE1"/>
    <w:rsid w:val="00372F18"/>
    <w:rsid w:val="00373116"/>
    <w:rsid w:val="003738EF"/>
    <w:rsid w:val="003741C8"/>
    <w:rsid w:val="003754A0"/>
    <w:rsid w:val="00381A17"/>
    <w:rsid w:val="00382EBD"/>
    <w:rsid w:val="00384FFA"/>
    <w:rsid w:val="003960EE"/>
    <w:rsid w:val="003A2215"/>
    <w:rsid w:val="003A3CCA"/>
    <w:rsid w:val="003A4135"/>
    <w:rsid w:val="003A57FA"/>
    <w:rsid w:val="003A69A5"/>
    <w:rsid w:val="003A7552"/>
    <w:rsid w:val="003B1995"/>
    <w:rsid w:val="003B2623"/>
    <w:rsid w:val="003B2876"/>
    <w:rsid w:val="003B2B79"/>
    <w:rsid w:val="003B3D9D"/>
    <w:rsid w:val="003B64E6"/>
    <w:rsid w:val="003C05B2"/>
    <w:rsid w:val="003C41DC"/>
    <w:rsid w:val="003C458C"/>
    <w:rsid w:val="003C66A2"/>
    <w:rsid w:val="003C795A"/>
    <w:rsid w:val="003D61CF"/>
    <w:rsid w:val="003F18B2"/>
    <w:rsid w:val="003F267A"/>
    <w:rsid w:val="003F4E5C"/>
    <w:rsid w:val="003F7D3B"/>
    <w:rsid w:val="00401869"/>
    <w:rsid w:val="00401A1B"/>
    <w:rsid w:val="00406180"/>
    <w:rsid w:val="004061CA"/>
    <w:rsid w:val="0040657D"/>
    <w:rsid w:val="00406B91"/>
    <w:rsid w:val="004103F4"/>
    <w:rsid w:val="0041157F"/>
    <w:rsid w:val="004117DF"/>
    <w:rsid w:val="0041240F"/>
    <w:rsid w:val="004147E1"/>
    <w:rsid w:val="00414A70"/>
    <w:rsid w:val="00422B92"/>
    <w:rsid w:val="00427D2C"/>
    <w:rsid w:val="0043189C"/>
    <w:rsid w:val="00432F73"/>
    <w:rsid w:val="00433287"/>
    <w:rsid w:val="004338B1"/>
    <w:rsid w:val="0043646A"/>
    <w:rsid w:val="00437958"/>
    <w:rsid w:val="004460CB"/>
    <w:rsid w:val="004470AE"/>
    <w:rsid w:val="0044713F"/>
    <w:rsid w:val="00447982"/>
    <w:rsid w:val="00455E09"/>
    <w:rsid w:val="004579EB"/>
    <w:rsid w:val="00465DF1"/>
    <w:rsid w:val="00465FEF"/>
    <w:rsid w:val="004663A2"/>
    <w:rsid w:val="0047300C"/>
    <w:rsid w:val="00484F40"/>
    <w:rsid w:val="00487555"/>
    <w:rsid w:val="00487ADA"/>
    <w:rsid w:val="004906CC"/>
    <w:rsid w:val="0049073D"/>
    <w:rsid w:val="004940A5"/>
    <w:rsid w:val="00496090"/>
    <w:rsid w:val="0049615A"/>
    <w:rsid w:val="004A4BF9"/>
    <w:rsid w:val="004A5F8A"/>
    <w:rsid w:val="004A6BDB"/>
    <w:rsid w:val="004A6DDB"/>
    <w:rsid w:val="004B391F"/>
    <w:rsid w:val="004B41A9"/>
    <w:rsid w:val="004B6D9A"/>
    <w:rsid w:val="004C3101"/>
    <w:rsid w:val="004C6C85"/>
    <w:rsid w:val="004C7BE2"/>
    <w:rsid w:val="004D2DA5"/>
    <w:rsid w:val="004D3067"/>
    <w:rsid w:val="004D3563"/>
    <w:rsid w:val="004D561B"/>
    <w:rsid w:val="004D5CEE"/>
    <w:rsid w:val="004D7F1E"/>
    <w:rsid w:val="004D7FBD"/>
    <w:rsid w:val="004E3BE2"/>
    <w:rsid w:val="004E4880"/>
    <w:rsid w:val="004F13B7"/>
    <w:rsid w:val="004F19B1"/>
    <w:rsid w:val="004F2285"/>
    <w:rsid w:val="004F5E55"/>
    <w:rsid w:val="004F6628"/>
    <w:rsid w:val="00501093"/>
    <w:rsid w:val="00502863"/>
    <w:rsid w:val="00503B4B"/>
    <w:rsid w:val="00505E0B"/>
    <w:rsid w:val="00507A63"/>
    <w:rsid w:val="00516B46"/>
    <w:rsid w:val="005208D3"/>
    <w:rsid w:val="00522F9C"/>
    <w:rsid w:val="005301AC"/>
    <w:rsid w:val="00530CEF"/>
    <w:rsid w:val="00530E9F"/>
    <w:rsid w:val="005323C8"/>
    <w:rsid w:val="0053591E"/>
    <w:rsid w:val="0053783C"/>
    <w:rsid w:val="00540CF9"/>
    <w:rsid w:val="005445A8"/>
    <w:rsid w:val="00546CF4"/>
    <w:rsid w:val="00550FB1"/>
    <w:rsid w:val="005569C2"/>
    <w:rsid w:val="00560947"/>
    <w:rsid w:val="005611E6"/>
    <w:rsid w:val="005622A2"/>
    <w:rsid w:val="005629B4"/>
    <w:rsid w:val="0056434E"/>
    <w:rsid w:val="005672CE"/>
    <w:rsid w:val="00570CD3"/>
    <w:rsid w:val="00571DE8"/>
    <w:rsid w:val="00572213"/>
    <w:rsid w:val="00574011"/>
    <w:rsid w:val="00582EE7"/>
    <w:rsid w:val="00583A26"/>
    <w:rsid w:val="0058548F"/>
    <w:rsid w:val="005863B7"/>
    <w:rsid w:val="005906C9"/>
    <w:rsid w:val="00590D23"/>
    <w:rsid w:val="00591735"/>
    <w:rsid w:val="005938A7"/>
    <w:rsid w:val="00594355"/>
    <w:rsid w:val="0059547E"/>
    <w:rsid w:val="005959B6"/>
    <w:rsid w:val="005A098C"/>
    <w:rsid w:val="005A24D8"/>
    <w:rsid w:val="005A2B7E"/>
    <w:rsid w:val="005A50E6"/>
    <w:rsid w:val="005B5D1A"/>
    <w:rsid w:val="005B6D5C"/>
    <w:rsid w:val="005B723F"/>
    <w:rsid w:val="005C0675"/>
    <w:rsid w:val="005C15A0"/>
    <w:rsid w:val="005C1A5D"/>
    <w:rsid w:val="005C2876"/>
    <w:rsid w:val="005C39EC"/>
    <w:rsid w:val="005C4024"/>
    <w:rsid w:val="005C5EC7"/>
    <w:rsid w:val="005C772F"/>
    <w:rsid w:val="005C7BD1"/>
    <w:rsid w:val="005D1452"/>
    <w:rsid w:val="005D3003"/>
    <w:rsid w:val="005D39E1"/>
    <w:rsid w:val="005D67CC"/>
    <w:rsid w:val="005D798C"/>
    <w:rsid w:val="005E4D02"/>
    <w:rsid w:val="005F5394"/>
    <w:rsid w:val="006076F3"/>
    <w:rsid w:val="0061432C"/>
    <w:rsid w:val="00614F5C"/>
    <w:rsid w:val="006151A6"/>
    <w:rsid w:val="00616425"/>
    <w:rsid w:val="00617101"/>
    <w:rsid w:val="0062078A"/>
    <w:rsid w:val="00624C13"/>
    <w:rsid w:val="00624D8D"/>
    <w:rsid w:val="00631192"/>
    <w:rsid w:val="00643BF8"/>
    <w:rsid w:val="00647322"/>
    <w:rsid w:val="00654A67"/>
    <w:rsid w:val="0065565F"/>
    <w:rsid w:val="00657651"/>
    <w:rsid w:val="006615D6"/>
    <w:rsid w:val="00666938"/>
    <w:rsid w:val="00672FF7"/>
    <w:rsid w:val="006750A7"/>
    <w:rsid w:val="00677B2D"/>
    <w:rsid w:val="00684C08"/>
    <w:rsid w:val="006905B5"/>
    <w:rsid w:val="0069334D"/>
    <w:rsid w:val="0069647A"/>
    <w:rsid w:val="0069699D"/>
    <w:rsid w:val="006A1FFC"/>
    <w:rsid w:val="006A5020"/>
    <w:rsid w:val="006B4407"/>
    <w:rsid w:val="006B6267"/>
    <w:rsid w:val="006B6A7D"/>
    <w:rsid w:val="006C307F"/>
    <w:rsid w:val="006C402D"/>
    <w:rsid w:val="006C5086"/>
    <w:rsid w:val="006D1854"/>
    <w:rsid w:val="006D3F93"/>
    <w:rsid w:val="006D5541"/>
    <w:rsid w:val="006F0E22"/>
    <w:rsid w:val="006F2CF1"/>
    <w:rsid w:val="006F4924"/>
    <w:rsid w:val="0070011C"/>
    <w:rsid w:val="0070069F"/>
    <w:rsid w:val="00703DA4"/>
    <w:rsid w:val="00707EF0"/>
    <w:rsid w:val="00711D1E"/>
    <w:rsid w:val="00715F68"/>
    <w:rsid w:val="007171A9"/>
    <w:rsid w:val="0072437D"/>
    <w:rsid w:val="007243F2"/>
    <w:rsid w:val="0072649C"/>
    <w:rsid w:val="00731B33"/>
    <w:rsid w:val="00731FCB"/>
    <w:rsid w:val="0073749C"/>
    <w:rsid w:val="00747EDD"/>
    <w:rsid w:val="0075060B"/>
    <w:rsid w:val="00751A6C"/>
    <w:rsid w:val="00752D49"/>
    <w:rsid w:val="0075749B"/>
    <w:rsid w:val="00760251"/>
    <w:rsid w:val="00761B26"/>
    <w:rsid w:val="00762186"/>
    <w:rsid w:val="007661C7"/>
    <w:rsid w:val="0077057A"/>
    <w:rsid w:val="007709B2"/>
    <w:rsid w:val="0077134E"/>
    <w:rsid w:val="0078331C"/>
    <w:rsid w:val="00784618"/>
    <w:rsid w:val="00786573"/>
    <w:rsid w:val="00794D22"/>
    <w:rsid w:val="00794DCE"/>
    <w:rsid w:val="00796AB0"/>
    <w:rsid w:val="007A1DDC"/>
    <w:rsid w:val="007A4861"/>
    <w:rsid w:val="007B2A5D"/>
    <w:rsid w:val="007B614A"/>
    <w:rsid w:val="007B6F26"/>
    <w:rsid w:val="007C34BA"/>
    <w:rsid w:val="007C4A04"/>
    <w:rsid w:val="007D0B2B"/>
    <w:rsid w:val="007D18A8"/>
    <w:rsid w:val="007D26E5"/>
    <w:rsid w:val="007D5536"/>
    <w:rsid w:val="007E135D"/>
    <w:rsid w:val="007E297C"/>
    <w:rsid w:val="007E5313"/>
    <w:rsid w:val="007E5D13"/>
    <w:rsid w:val="007F2473"/>
    <w:rsid w:val="007F26EF"/>
    <w:rsid w:val="007F292B"/>
    <w:rsid w:val="007F639F"/>
    <w:rsid w:val="007F78BF"/>
    <w:rsid w:val="00802F3B"/>
    <w:rsid w:val="00805714"/>
    <w:rsid w:val="00806B50"/>
    <w:rsid w:val="00807071"/>
    <w:rsid w:val="00812353"/>
    <w:rsid w:val="008133D7"/>
    <w:rsid w:val="008158F7"/>
    <w:rsid w:val="00815ADA"/>
    <w:rsid w:val="00815E87"/>
    <w:rsid w:val="00816A8B"/>
    <w:rsid w:val="00817AC1"/>
    <w:rsid w:val="00817EC3"/>
    <w:rsid w:val="008236CE"/>
    <w:rsid w:val="0082528D"/>
    <w:rsid w:val="0083403D"/>
    <w:rsid w:val="00834A77"/>
    <w:rsid w:val="0084124D"/>
    <w:rsid w:val="00843E43"/>
    <w:rsid w:val="00844CCB"/>
    <w:rsid w:val="00847DDE"/>
    <w:rsid w:val="00851F5C"/>
    <w:rsid w:val="00852388"/>
    <w:rsid w:val="00852892"/>
    <w:rsid w:val="0085561B"/>
    <w:rsid w:val="008605D9"/>
    <w:rsid w:val="008632C7"/>
    <w:rsid w:val="008647D9"/>
    <w:rsid w:val="00865634"/>
    <w:rsid w:val="00866B1E"/>
    <w:rsid w:val="00871957"/>
    <w:rsid w:val="008738A6"/>
    <w:rsid w:val="0087511F"/>
    <w:rsid w:val="00880EFD"/>
    <w:rsid w:val="008814A9"/>
    <w:rsid w:val="00881870"/>
    <w:rsid w:val="00884F44"/>
    <w:rsid w:val="00885159"/>
    <w:rsid w:val="00891B1D"/>
    <w:rsid w:val="008A7D52"/>
    <w:rsid w:val="008B062F"/>
    <w:rsid w:val="008B1928"/>
    <w:rsid w:val="008B2B33"/>
    <w:rsid w:val="008B3A05"/>
    <w:rsid w:val="008B4D18"/>
    <w:rsid w:val="008B7AE4"/>
    <w:rsid w:val="008C141A"/>
    <w:rsid w:val="008C4650"/>
    <w:rsid w:val="008D0B31"/>
    <w:rsid w:val="008D32E8"/>
    <w:rsid w:val="008D3764"/>
    <w:rsid w:val="008D42F0"/>
    <w:rsid w:val="008D7543"/>
    <w:rsid w:val="008E142B"/>
    <w:rsid w:val="008E4D65"/>
    <w:rsid w:val="0090151C"/>
    <w:rsid w:val="0090327B"/>
    <w:rsid w:val="009036B3"/>
    <w:rsid w:val="00904D7C"/>
    <w:rsid w:val="00904ED4"/>
    <w:rsid w:val="00905557"/>
    <w:rsid w:val="00910DA2"/>
    <w:rsid w:val="00912A6A"/>
    <w:rsid w:val="009134E2"/>
    <w:rsid w:val="0091409E"/>
    <w:rsid w:val="009144A5"/>
    <w:rsid w:val="00914DAC"/>
    <w:rsid w:val="00932E73"/>
    <w:rsid w:val="0093307C"/>
    <w:rsid w:val="0093483B"/>
    <w:rsid w:val="00936C51"/>
    <w:rsid w:val="00946553"/>
    <w:rsid w:val="00946681"/>
    <w:rsid w:val="00947CC1"/>
    <w:rsid w:val="009550D3"/>
    <w:rsid w:val="00956BFE"/>
    <w:rsid w:val="0096076B"/>
    <w:rsid w:val="0096095C"/>
    <w:rsid w:val="009621BD"/>
    <w:rsid w:val="00962AC7"/>
    <w:rsid w:val="00963749"/>
    <w:rsid w:val="0096676F"/>
    <w:rsid w:val="00967FDE"/>
    <w:rsid w:val="00975CC5"/>
    <w:rsid w:val="00977DFF"/>
    <w:rsid w:val="00977E27"/>
    <w:rsid w:val="009819E5"/>
    <w:rsid w:val="00984699"/>
    <w:rsid w:val="009906DA"/>
    <w:rsid w:val="0099108C"/>
    <w:rsid w:val="0099241C"/>
    <w:rsid w:val="0099700D"/>
    <w:rsid w:val="00997E4F"/>
    <w:rsid w:val="009A1E82"/>
    <w:rsid w:val="009A5754"/>
    <w:rsid w:val="009A6007"/>
    <w:rsid w:val="009A68A8"/>
    <w:rsid w:val="009B047C"/>
    <w:rsid w:val="009B15BA"/>
    <w:rsid w:val="009B1FE8"/>
    <w:rsid w:val="009B3134"/>
    <w:rsid w:val="009C4519"/>
    <w:rsid w:val="009C4AA0"/>
    <w:rsid w:val="009C571E"/>
    <w:rsid w:val="009C5D5A"/>
    <w:rsid w:val="009C6E99"/>
    <w:rsid w:val="009D1AC4"/>
    <w:rsid w:val="009D6632"/>
    <w:rsid w:val="009D7CC6"/>
    <w:rsid w:val="009E167D"/>
    <w:rsid w:val="009E59B2"/>
    <w:rsid w:val="009E692D"/>
    <w:rsid w:val="009E70C8"/>
    <w:rsid w:val="009F0A48"/>
    <w:rsid w:val="009F2703"/>
    <w:rsid w:val="009F3ED8"/>
    <w:rsid w:val="009F50CB"/>
    <w:rsid w:val="009F78A7"/>
    <w:rsid w:val="009F7F60"/>
    <w:rsid w:val="00A05CCF"/>
    <w:rsid w:val="00A05F58"/>
    <w:rsid w:val="00A117E2"/>
    <w:rsid w:val="00A2254F"/>
    <w:rsid w:val="00A2392D"/>
    <w:rsid w:val="00A25380"/>
    <w:rsid w:val="00A26440"/>
    <w:rsid w:val="00A31209"/>
    <w:rsid w:val="00A34207"/>
    <w:rsid w:val="00A35F08"/>
    <w:rsid w:val="00A3619B"/>
    <w:rsid w:val="00A374CB"/>
    <w:rsid w:val="00A413F6"/>
    <w:rsid w:val="00A43F2E"/>
    <w:rsid w:val="00A503CC"/>
    <w:rsid w:val="00A5356A"/>
    <w:rsid w:val="00A55505"/>
    <w:rsid w:val="00A55DBE"/>
    <w:rsid w:val="00A62880"/>
    <w:rsid w:val="00A63229"/>
    <w:rsid w:val="00A70D07"/>
    <w:rsid w:val="00A74700"/>
    <w:rsid w:val="00A76052"/>
    <w:rsid w:val="00A807A0"/>
    <w:rsid w:val="00A80A95"/>
    <w:rsid w:val="00A81279"/>
    <w:rsid w:val="00A82448"/>
    <w:rsid w:val="00A82A1C"/>
    <w:rsid w:val="00A83CEA"/>
    <w:rsid w:val="00A9498E"/>
    <w:rsid w:val="00AA3CC1"/>
    <w:rsid w:val="00AB03A5"/>
    <w:rsid w:val="00AB6589"/>
    <w:rsid w:val="00AC2366"/>
    <w:rsid w:val="00AC4DB0"/>
    <w:rsid w:val="00AC5E9E"/>
    <w:rsid w:val="00AC65BF"/>
    <w:rsid w:val="00AC67BE"/>
    <w:rsid w:val="00AD11AB"/>
    <w:rsid w:val="00AD395A"/>
    <w:rsid w:val="00AD4B98"/>
    <w:rsid w:val="00AD69F4"/>
    <w:rsid w:val="00AD7BD4"/>
    <w:rsid w:val="00AE699B"/>
    <w:rsid w:val="00AE69DF"/>
    <w:rsid w:val="00AF0971"/>
    <w:rsid w:val="00AF547A"/>
    <w:rsid w:val="00AF6537"/>
    <w:rsid w:val="00B0205D"/>
    <w:rsid w:val="00B04DAE"/>
    <w:rsid w:val="00B05BCA"/>
    <w:rsid w:val="00B13C58"/>
    <w:rsid w:val="00B14630"/>
    <w:rsid w:val="00B15D1D"/>
    <w:rsid w:val="00B1664A"/>
    <w:rsid w:val="00B2076E"/>
    <w:rsid w:val="00B25AC5"/>
    <w:rsid w:val="00B3118F"/>
    <w:rsid w:val="00B32824"/>
    <w:rsid w:val="00B35113"/>
    <w:rsid w:val="00B37DA8"/>
    <w:rsid w:val="00B401C4"/>
    <w:rsid w:val="00B440EF"/>
    <w:rsid w:val="00B4780E"/>
    <w:rsid w:val="00B51AA5"/>
    <w:rsid w:val="00B51B78"/>
    <w:rsid w:val="00B550ED"/>
    <w:rsid w:val="00B56415"/>
    <w:rsid w:val="00B63EA7"/>
    <w:rsid w:val="00B67DC8"/>
    <w:rsid w:val="00B72C39"/>
    <w:rsid w:val="00B7466C"/>
    <w:rsid w:val="00B76EAA"/>
    <w:rsid w:val="00B7735E"/>
    <w:rsid w:val="00B77468"/>
    <w:rsid w:val="00B80D0D"/>
    <w:rsid w:val="00B83652"/>
    <w:rsid w:val="00B83D22"/>
    <w:rsid w:val="00B85356"/>
    <w:rsid w:val="00B8721F"/>
    <w:rsid w:val="00B91AF9"/>
    <w:rsid w:val="00B97477"/>
    <w:rsid w:val="00BA2278"/>
    <w:rsid w:val="00BA51B8"/>
    <w:rsid w:val="00BA781E"/>
    <w:rsid w:val="00BB6701"/>
    <w:rsid w:val="00BC0616"/>
    <w:rsid w:val="00BC0A61"/>
    <w:rsid w:val="00BC1BAD"/>
    <w:rsid w:val="00BC6044"/>
    <w:rsid w:val="00BC6539"/>
    <w:rsid w:val="00BC72DA"/>
    <w:rsid w:val="00BD2AD5"/>
    <w:rsid w:val="00BD2CCB"/>
    <w:rsid w:val="00BD57D7"/>
    <w:rsid w:val="00BD6652"/>
    <w:rsid w:val="00BE2736"/>
    <w:rsid w:val="00BE3515"/>
    <w:rsid w:val="00BE3B7E"/>
    <w:rsid w:val="00BE4C42"/>
    <w:rsid w:val="00BE61FE"/>
    <w:rsid w:val="00BE77A2"/>
    <w:rsid w:val="00BF3019"/>
    <w:rsid w:val="00BF5994"/>
    <w:rsid w:val="00BF60EC"/>
    <w:rsid w:val="00BF755E"/>
    <w:rsid w:val="00C044F9"/>
    <w:rsid w:val="00C0611A"/>
    <w:rsid w:val="00C066D0"/>
    <w:rsid w:val="00C06D8B"/>
    <w:rsid w:val="00C0763A"/>
    <w:rsid w:val="00C07A72"/>
    <w:rsid w:val="00C12D5D"/>
    <w:rsid w:val="00C14933"/>
    <w:rsid w:val="00C149AB"/>
    <w:rsid w:val="00C1510A"/>
    <w:rsid w:val="00C2129E"/>
    <w:rsid w:val="00C25307"/>
    <w:rsid w:val="00C27A75"/>
    <w:rsid w:val="00C312F6"/>
    <w:rsid w:val="00C34C4C"/>
    <w:rsid w:val="00C358B1"/>
    <w:rsid w:val="00C3756C"/>
    <w:rsid w:val="00C3771C"/>
    <w:rsid w:val="00C42FCF"/>
    <w:rsid w:val="00C43018"/>
    <w:rsid w:val="00C443D7"/>
    <w:rsid w:val="00C4531D"/>
    <w:rsid w:val="00C46E67"/>
    <w:rsid w:val="00C46EF5"/>
    <w:rsid w:val="00C473AB"/>
    <w:rsid w:val="00C52C69"/>
    <w:rsid w:val="00C53915"/>
    <w:rsid w:val="00C5754D"/>
    <w:rsid w:val="00C57607"/>
    <w:rsid w:val="00C6048B"/>
    <w:rsid w:val="00C64539"/>
    <w:rsid w:val="00C679CF"/>
    <w:rsid w:val="00C74E31"/>
    <w:rsid w:val="00C7611D"/>
    <w:rsid w:val="00C770BA"/>
    <w:rsid w:val="00C81D50"/>
    <w:rsid w:val="00C82ACE"/>
    <w:rsid w:val="00C852E1"/>
    <w:rsid w:val="00C8729E"/>
    <w:rsid w:val="00C87DBA"/>
    <w:rsid w:val="00C908D8"/>
    <w:rsid w:val="00C92247"/>
    <w:rsid w:val="00C93957"/>
    <w:rsid w:val="00C94B26"/>
    <w:rsid w:val="00CA185D"/>
    <w:rsid w:val="00CB5FA3"/>
    <w:rsid w:val="00CC7B89"/>
    <w:rsid w:val="00CD03E7"/>
    <w:rsid w:val="00CD2B27"/>
    <w:rsid w:val="00CD4841"/>
    <w:rsid w:val="00CD48DC"/>
    <w:rsid w:val="00CD783C"/>
    <w:rsid w:val="00CE6223"/>
    <w:rsid w:val="00CF44AC"/>
    <w:rsid w:val="00CF5424"/>
    <w:rsid w:val="00CF6BF8"/>
    <w:rsid w:val="00D03ADB"/>
    <w:rsid w:val="00D0446E"/>
    <w:rsid w:val="00D05C65"/>
    <w:rsid w:val="00D06390"/>
    <w:rsid w:val="00D11003"/>
    <w:rsid w:val="00D13E1D"/>
    <w:rsid w:val="00D14786"/>
    <w:rsid w:val="00D14AE3"/>
    <w:rsid w:val="00D16717"/>
    <w:rsid w:val="00D16E9E"/>
    <w:rsid w:val="00D212B1"/>
    <w:rsid w:val="00D21826"/>
    <w:rsid w:val="00D24312"/>
    <w:rsid w:val="00D30749"/>
    <w:rsid w:val="00D42F36"/>
    <w:rsid w:val="00D4400A"/>
    <w:rsid w:val="00D51E7C"/>
    <w:rsid w:val="00D60EE3"/>
    <w:rsid w:val="00D64D5D"/>
    <w:rsid w:val="00D65EE8"/>
    <w:rsid w:val="00D73EC7"/>
    <w:rsid w:val="00D816FF"/>
    <w:rsid w:val="00D85185"/>
    <w:rsid w:val="00D8535A"/>
    <w:rsid w:val="00D913E3"/>
    <w:rsid w:val="00D919E0"/>
    <w:rsid w:val="00D948B9"/>
    <w:rsid w:val="00D97A4C"/>
    <w:rsid w:val="00DA09D1"/>
    <w:rsid w:val="00DA358C"/>
    <w:rsid w:val="00DA50F2"/>
    <w:rsid w:val="00DA5EBD"/>
    <w:rsid w:val="00DA75C7"/>
    <w:rsid w:val="00DB25B2"/>
    <w:rsid w:val="00DB4862"/>
    <w:rsid w:val="00DB6873"/>
    <w:rsid w:val="00DD0964"/>
    <w:rsid w:val="00DD0C29"/>
    <w:rsid w:val="00DD7797"/>
    <w:rsid w:val="00DE2D09"/>
    <w:rsid w:val="00DE5AB4"/>
    <w:rsid w:val="00DE7109"/>
    <w:rsid w:val="00DF1682"/>
    <w:rsid w:val="00DF250A"/>
    <w:rsid w:val="00DF4F3B"/>
    <w:rsid w:val="00DF776C"/>
    <w:rsid w:val="00E03394"/>
    <w:rsid w:val="00E033BD"/>
    <w:rsid w:val="00E06BE3"/>
    <w:rsid w:val="00E10DDB"/>
    <w:rsid w:val="00E168CB"/>
    <w:rsid w:val="00E210B0"/>
    <w:rsid w:val="00E21D7D"/>
    <w:rsid w:val="00E2255C"/>
    <w:rsid w:val="00E272AA"/>
    <w:rsid w:val="00E27518"/>
    <w:rsid w:val="00E27881"/>
    <w:rsid w:val="00E30D51"/>
    <w:rsid w:val="00E32789"/>
    <w:rsid w:val="00E33310"/>
    <w:rsid w:val="00E43F89"/>
    <w:rsid w:val="00E50BF3"/>
    <w:rsid w:val="00E54BB1"/>
    <w:rsid w:val="00E57A34"/>
    <w:rsid w:val="00E60DC0"/>
    <w:rsid w:val="00E60EB9"/>
    <w:rsid w:val="00E640DB"/>
    <w:rsid w:val="00E66B95"/>
    <w:rsid w:val="00E66EA1"/>
    <w:rsid w:val="00E67EFE"/>
    <w:rsid w:val="00E71178"/>
    <w:rsid w:val="00E720DD"/>
    <w:rsid w:val="00E73415"/>
    <w:rsid w:val="00E7424D"/>
    <w:rsid w:val="00E7798E"/>
    <w:rsid w:val="00E81C4C"/>
    <w:rsid w:val="00E842E8"/>
    <w:rsid w:val="00E847CA"/>
    <w:rsid w:val="00E84E1D"/>
    <w:rsid w:val="00E8540F"/>
    <w:rsid w:val="00E8559F"/>
    <w:rsid w:val="00E857F2"/>
    <w:rsid w:val="00E86C26"/>
    <w:rsid w:val="00E8732B"/>
    <w:rsid w:val="00E92F75"/>
    <w:rsid w:val="00E94438"/>
    <w:rsid w:val="00E97839"/>
    <w:rsid w:val="00EA2A52"/>
    <w:rsid w:val="00EA5992"/>
    <w:rsid w:val="00EA6A05"/>
    <w:rsid w:val="00EA7A21"/>
    <w:rsid w:val="00EB09A7"/>
    <w:rsid w:val="00EB6D49"/>
    <w:rsid w:val="00EB7CB7"/>
    <w:rsid w:val="00EC0F01"/>
    <w:rsid w:val="00EC1998"/>
    <w:rsid w:val="00EC4E71"/>
    <w:rsid w:val="00EC63F6"/>
    <w:rsid w:val="00EC6540"/>
    <w:rsid w:val="00EC72C3"/>
    <w:rsid w:val="00EC7B32"/>
    <w:rsid w:val="00EC7B3D"/>
    <w:rsid w:val="00EC7BA6"/>
    <w:rsid w:val="00ED044F"/>
    <w:rsid w:val="00ED6865"/>
    <w:rsid w:val="00EE222B"/>
    <w:rsid w:val="00EE5352"/>
    <w:rsid w:val="00EE60D2"/>
    <w:rsid w:val="00EF350D"/>
    <w:rsid w:val="00EF6CE9"/>
    <w:rsid w:val="00F00EA2"/>
    <w:rsid w:val="00F0194F"/>
    <w:rsid w:val="00F07FAB"/>
    <w:rsid w:val="00F10C79"/>
    <w:rsid w:val="00F13AF1"/>
    <w:rsid w:val="00F13BF3"/>
    <w:rsid w:val="00F15B5E"/>
    <w:rsid w:val="00F174C2"/>
    <w:rsid w:val="00F17F79"/>
    <w:rsid w:val="00F2072C"/>
    <w:rsid w:val="00F242AE"/>
    <w:rsid w:val="00F27E71"/>
    <w:rsid w:val="00F31694"/>
    <w:rsid w:val="00F31A99"/>
    <w:rsid w:val="00F31E24"/>
    <w:rsid w:val="00F3585F"/>
    <w:rsid w:val="00F370AA"/>
    <w:rsid w:val="00F4395C"/>
    <w:rsid w:val="00F458A7"/>
    <w:rsid w:val="00F45F81"/>
    <w:rsid w:val="00F471AD"/>
    <w:rsid w:val="00F50347"/>
    <w:rsid w:val="00F56761"/>
    <w:rsid w:val="00F6318E"/>
    <w:rsid w:val="00F63222"/>
    <w:rsid w:val="00F70366"/>
    <w:rsid w:val="00F718DF"/>
    <w:rsid w:val="00F71932"/>
    <w:rsid w:val="00F71CB4"/>
    <w:rsid w:val="00F74223"/>
    <w:rsid w:val="00F81D7D"/>
    <w:rsid w:val="00F8231B"/>
    <w:rsid w:val="00F82D1A"/>
    <w:rsid w:val="00F84283"/>
    <w:rsid w:val="00F90E19"/>
    <w:rsid w:val="00F9125F"/>
    <w:rsid w:val="00F91677"/>
    <w:rsid w:val="00F91D18"/>
    <w:rsid w:val="00F93CE0"/>
    <w:rsid w:val="00FA2A07"/>
    <w:rsid w:val="00FA38CC"/>
    <w:rsid w:val="00FA67F0"/>
    <w:rsid w:val="00FA7BFD"/>
    <w:rsid w:val="00FB17F6"/>
    <w:rsid w:val="00FB19CE"/>
    <w:rsid w:val="00FB208F"/>
    <w:rsid w:val="00FB2274"/>
    <w:rsid w:val="00FB6E03"/>
    <w:rsid w:val="00FB73A8"/>
    <w:rsid w:val="00FC3DF6"/>
    <w:rsid w:val="00FC4F07"/>
    <w:rsid w:val="00FC52EA"/>
    <w:rsid w:val="00FC6423"/>
    <w:rsid w:val="00FC77F9"/>
    <w:rsid w:val="00FD0C0F"/>
    <w:rsid w:val="00FD18CF"/>
    <w:rsid w:val="00FD421F"/>
    <w:rsid w:val="00FD4C79"/>
    <w:rsid w:val="00FD5682"/>
    <w:rsid w:val="00FD6E8D"/>
    <w:rsid w:val="00FE0178"/>
    <w:rsid w:val="00FE0244"/>
    <w:rsid w:val="00FE0B03"/>
    <w:rsid w:val="00FE4997"/>
    <w:rsid w:val="00FE57E6"/>
    <w:rsid w:val="00FE778E"/>
    <w:rsid w:val="00FE7DFD"/>
    <w:rsid w:val="00FF020E"/>
    <w:rsid w:val="00FF509C"/>
    <w:rsid w:val="00FF72D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f49100" strokecolor="#f49100">
      <v:fill color="#f49100" on="f"/>
      <v:stroke color="#f49100"/>
      <o:colormru v:ext="edit" colors="#f49100,#8f9286"/>
    </o:shapedefaults>
    <o:shapelayout v:ext="edit">
      <o:idmap v:ext="edit" data="1"/>
    </o:shapelayout>
  </w:shapeDefaults>
  <w:decimalSymbol w:val="."/>
  <w:listSeparator w:val=","/>
  <w14:docId w14:val="60A6B2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sz w:val="30"/>
      <w:szCs w:val="30"/>
    </w:rPr>
  </w:style>
  <w:style w:type="paragraph" w:styleId="Heading1">
    <w:name w:val="heading 1"/>
    <w:basedOn w:val="Normal"/>
    <w:next w:val="Normal"/>
    <w:qFormat/>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basedOn w:val="Normal"/>
    <w:next w:val="Normal"/>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EucrosiaUPC"/>
      <w:b/>
      <w:bCs/>
      <w:sz w:val="32"/>
      <w:szCs w:val="32"/>
    </w:rPr>
  </w:style>
  <w:style w:type="paragraph" w:styleId="Heading6">
    <w:name w:val="heading 6"/>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cs="EucrosiaUPC"/>
      <w:b/>
      <w:bCs/>
      <w:sz w:val="28"/>
      <w:szCs w:val="28"/>
    </w:rPr>
  </w:style>
  <w:style w:type="paragraph" w:styleId="Heading7">
    <w:name w:val="heading 7"/>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cs="EucrosiaUPC"/>
      <w:sz w:val="26"/>
      <w:szCs w:val="26"/>
    </w:rPr>
  </w:style>
  <w:style w:type="paragraph" w:styleId="Heading8">
    <w:name w:val="heading 8"/>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7"/>
    </w:pPr>
    <w:rPr>
      <w:rFonts w:cs="EucrosiaUPC"/>
      <w:b/>
      <w:bCs/>
    </w:rPr>
  </w:style>
  <w:style w:type="paragraph" w:styleId="Heading9">
    <w:name w:val="heading 9"/>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outlineLvl w:val="8"/>
    </w:pPr>
    <w:rPr>
      <w:rFonts w:cs="EucrosiaUPC"/>
      <w:spacing w:val="-6"/>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536"/>
        <w:tab w:val="right" w:pos="9072"/>
      </w:tabs>
    </w:pPr>
  </w:style>
  <w:style w:type="character" w:customStyle="1" w:styleId="AAAddress">
    <w:name w:val="AA Address"/>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pPr>
      <w:tabs>
        <w:tab w:val="center" w:pos="4536"/>
        <w:tab w:val="right" w:pos="9072"/>
      </w:tabs>
    </w:pPr>
  </w:style>
  <w:style w:type="paragraph" w:styleId="Caption">
    <w:name w:val="caption"/>
    <w:basedOn w:val="Normal"/>
    <w:next w:val="Normal"/>
    <w:qFormat/>
    <w:rPr>
      <w:rFonts w:cs="Times New Roman"/>
      <w:b/>
      <w:bCs/>
    </w:rPr>
  </w:style>
  <w:style w:type="paragraph" w:styleId="ListBullet">
    <w:name w:val="List Bullet"/>
    <w:basedOn w:val="Normal"/>
    <w:pPr>
      <w:numPr>
        <w:numId w:val="3"/>
      </w:numPr>
      <w:tabs>
        <w:tab w:val="clear" w:pos="360"/>
        <w:tab w:val="left" w:pos="284"/>
      </w:tabs>
      <w:ind w:left="284" w:hanging="284"/>
    </w:pPr>
  </w:style>
  <w:style w:type="paragraph" w:styleId="ListBullet2">
    <w:name w:val="List Bullet 2"/>
    <w:basedOn w:val="Normal"/>
    <w:pPr>
      <w:numPr>
        <w:numId w:val="4"/>
      </w:numPr>
      <w:tabs>
        <w:tab w:val="clear" w:pos="643"/>
        <w:tab w:val="left" w:pos="567"/>
      </w:tabs>
      <w:ind w:left="851" w:hanging="284"/>
    </w:pPr>
  </w:style>
  <w:style w:type="paragraph" w:styleId="ListBullet3">
    <w:name w:val="List Bullet 3"/>
    <w:basedOn w:val="Normal"/>
    <w:pPr>
      <w:numPr>
        <w:numId w:val="1"/>
      </w:numPr>
      <w:tabs>
        <w:tab w:val="clear" w:pos="926"/>
        <w:tab w:val="left" w:pos="851"/>
      </w:tabs>
      <w:ind w:left="1135" w:hanging="284"/>
    </w:pPr>
  </w:style>
  <w:style w:type="paragraph" w:styleId="ListBullet4">
    <w:name w:val="List Bullet 4"/>
    <w:basedOn w:val="Normal"/>
    <w:pPr>
      <w:numPr>
        <w:numId w:val="2"/>
      </w:numPr>
      <w:tabs>
        <w:tab w:val="clear" w:pos="1209"/>
        <w:tab w:val="left" w:pos="1134"/>
      </w:tabs>
      <w:ind w:left="1418" w:hanging="284"/>
    </w:pPr>
  </w:style>
  <w:style w:type="paragraph" w:styleId="ListNumber">
    <w:name w:val="List Number"/>
    <w:basedOn w:val="Normal"/>
    <w:pPr>
      <w:numPr>
        <w:numId w:val="5"/>
      </w:numPr>
      <w:tabs>
        <w:tab w:val="clear" w:pos="360"/>
        <w:tab w:val="left" w:pos="284"/>
      </w:tabs>
      <w:ind w:left="284" w:hanging="284"/>
    </w:pPr>
  </w:style>
  <w:style w:type="paragraph" w:styleId="ListNumber2">
    <w:name w:val="List Number 2"/>
    <w:basedOn w:val="Normal"/>
    <w:pPr>
      <w:numPr>
        <w:numId w:val="6"/>
      </w:numPr>
      <w:tabs>
        <w:tab w:val="clear" w:pos="643"/>
        <w:tab w:val="left" w:pos="567"/>
      </w:tabs>
      <w:ind w:left="851" w:hanging="284"/>
    </w:pPr>
  </w:style>
  <w:style w:type="paragraph" w:styleId="ListNumber3">
    <w:name w:val="List Number 3"/>
    <w:basedOn w:val="Normal"/>
    <w:pPr>
      <w:numPr>
        <w:numId w:val="7"/>
      </w:numPr>
      <w:tabs>
        <w:tab w:val="clear" w:pos="926"/>
        <w:tab w:val="left" w:pos="851"/>
      </w:tabs>
      <w:ind w:left="1135" w:hanging="284"/>
    </w:pPr>
  </w:style>
  <w:style w:type="paragraph" w:styleId="NormalIndent">
    <w:name w:val="Normal Indent"/>
    <w:basedOn w:val="Normal"/>
    <w:pPr>
      <w:ind w:left="284"/>
    </w:pPr>
  </w:style>
  <w:style w:type="paragraph" w:customStyle="1" w:styleId="AAFrameAddress">
    <w:name w:val="AA Frame Address"/>
    <w:basedOn w:val="Heading1"/>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pPr>
      <w:numPr>
        <w:numId w:val="8"/>
      </w:numPr>
      <w:tabs>
        <w:tab w:val="clear" w:pos="1492"/>
        <w:tab w:val="left" w:pos="1418"/>
      </w:tabs>
      <w:ind w:left="1418" w:hanging="284"/>
    </w:pPr>
  </w:style>
  <w:style w:type="paragraph" w:styleId="ListNumber4">
    <w:name w:val="List Number 4"/>
    <w:basedOn w:val="Normal"/>
    <w:pPr>
      <w:numPr>
        <w:numId w:val="9"/>
      </w:numPr>
      <w:tabs>
        <w:tab w:val="clear" w:pos="1209"/>
        <w:tab w:val="left" w:pos="1418"/>
      </w:tabs>
    </w:pPr>
  </w:style>
  <w:style w:type="paragraph" w:styleId="TableofAuthorities">
    <w:name w:val="table of authorities"/>
    <w:basedOn w:val="Normal"/>
    <w:next w:val="Normal"/>
    <w:semiHidden/>
    <w:pPr>
      <w:ind w:left="284" w:hanging="284"/>
    </w:pPr>
  </w:style>
  <w:style w:type="paragraph" w:styleId="Index1">
    <w:name w:val="index 1"/>
    <w:basedOn w:val="Normal"/>
    <w:next w:val="Normal"/>
    <w:autoRedefine/>
    <w:semiHidden/>
    <w:pPr>
      <w:ind w:left="284" w:hanging="284"/>
    </w:pPr>
  </w:style>
  <w:style w:type="paragraph" w:styleId="Index2">
    <w:name w:val="index 2"/>
    <w:basedOn w:val="Normal"/>
    <w:next w:val="Normal"/>
    <w:autoRedefine/>
    <w:semiHidden/>
    <w:pPr>
      <w:ind w:left="568" w:hanging="284"/>
    </w:pPr>
  </w:style>
  <w:style w:type="paragraph" w:styleId="Index3">
    <w:name w:val="index 3"/>
    <w:basedOn w:val="Normal"/>
    <w:next w:val="Normal"/>
    <w:autoRedefine/>
    <w:semiHidden/>
    <w:pPr>
      <w:ind w:left="851" w:hanging="284"/>
    </w:pPr>
  </w:style>
  <w:style w:type="paragraph" w:styleId="Index4">
    <w:name w:val="index 4"/>
    <w:basedOn w:val="Normal"/>
    <w:next w:val="Normal"/>
    <w:semiHidden/>
    <w:pPr>
      <w:ind w:left="1135" w:hanging="284"/>
    </w:pPr>
  </w:style>
  <w:style w:type="paragraph" w:styleId="Index6">
    <w:name w:val="index 6"/>
    <w:basedOn w:val="Normal"/>
    <w:next w:val="Normal"/>
    <w:semiHidden/>
    <w:pPr>
      <w:ind w:left="1702" w:hanging="284"/>
    </w:pPr>
  </w:style>
  <w:style w:type="paragraph" w:styleId="Index5">
    <w:name w:val="index 5"/>
    <w:basedOn w:val="Normal"/>
    <w:next w:val="Normal"/>
    <w:semiHidden/>
    <w:pPr>
      <w:ind w:left="1418" w:hanging="284"/>
    </w:pPr>
  </w:style>
  <w:style w:type="paragraph" w:styleId="Index7">
    <w:name w:val="index 7"/>
    <w:basedOn w:val="Normal"/>
    <w:next w:val="Normal"/>
    <w:semiHidden/>
    <w:pPr>
      <w:ind w:left="1985" w:hanging="284"/>
    </w:pPr>
  </w:style>
  <w:style w:type="paragraph" w:styleId="Index8">
    <w:name w:val="index 8"/>
    <w:basedOn w:val="Normal"/>
    <w:next w:val="Normal"/>
    <w:semiHidden/>
    <w:pPr>
      <w:ind w:left="2269" w:hanging="284"/>
    </w:pPr>
  </w:style>
  <w:style w:type="paragraph" w:styleId="Index9">
    <w:name w:val="index 9"/>
    <w:basedOn w:val="Normal"/>
    <w:next w:val="Normal"/>
    <w:semiHidden/>
    <w:pPr>
      <w:ind w:left="2552" w:hanging="284"/>
    </w:pPr>
  </w:style>
  <w:style w:type="paragraph" w:styleId="TOC2">
    <w:name w:val="toc 2"/>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pPr>
      <w:ind w:left="851"/>
    </w:pPr>
  </w:style>
  <w:style w:type="paragraph" w:styleId="TOC5">
    <w:name w:val="toc 5"/>
    <w:basedOn w:val="Normal"/>
    <w:next w:val="Normal"/>
    <w:semiHidden/>
    <w:pPr>
      <w:ind w:left="1134"/>
    </w:pPr>
  </w:style>
  <w:style w:type="paragraph" w:styleId="TOC6">
    <w:name w:val="toc 6"/>
    <w:basedOn w:val="Normal"/>
    <w:next w:val="Normal"/>
    <w:semiHidden/>
    <w:pPr>
      <w:ind w:left="1418"/>
    </w:pPr>
  </w:style>
  <w:style w:type="paragraph" w:styleId="TOC7">
    <w:name w:val="toc 7"/>
    <w:basedOn w:val="Normal"/>
    <w:next w:val="Normal"/>
    <w:semiHidden/>
    <w:pPr>
      <w:ind w:left="1701"/>
    </w:pPr>
  </w:style>
  <w:style w:type="paragraph" w:styleId="TOC8">
    <w:name w:val="toc 8"/>
    <w:basedOn w:val="Normal"/>
    <w:next w:val="Normal"/>
    <w:semiHidden/>
    <w:pPr>
      <w:ind w:left="1985"/>
    </w:pPr>
  </w:style>
  <w:style w:type="paragraph" w:styleId="TOC9">
    <w:name w:val="toc 9"/>
    <w:basedOn w:val="Normal"/>
    <w:next w:val="Normal"/>
    <w:semiHidden/>
    <w:pPr>
      <w:ind w:left="2268"/>
    </w:pPr>
  </w:style>
  <w:style w:type="paragraph" w:styleId="TableofFigures">
    <w:name w:val="table of figures"/>
    <w:basedOn w:val="Normal"/>
    <w:next w:val="Normal"/>
    <w:semiHidden/>
    <w:pPr>
      <w:ind w:left="567" w:hanging="567"/>
    </w:pPr>
  </w:style>
  <w:style w:type="paragraph" w:styleId="ListBullet5">
    <w:name w:val="List Bullet 5"/>
    <w:basedOn w:val="Normal"/>
    <w:pPr>
      <w:numPr>
        <w:numId w:val="10"/>
      </w:numPr>
      <w:tabs>
        <w:tab w:val="clear" w:pos="1492"/>
        <w:tab w:val="left" w:pos="1418"/>
      </w:tabs>
      <w:ind w:left="1702" w:hanging="284"/>
    </w:pPr>
  </w:style>
  <w:style w:type="paragraph" w:styleId="BodyText">
    <w:name w:val="Body Text"/>
    <w:basedOn w:val="Normal"/>
    <w:pPr>
      <w:spacing w:after="120"/>
    </w:pPr>
  </w:style>
  <w:style w:type="paragraph" w:styleId="BodyTextFirstIndent">
    <w:name w:val="Body Text First Indent"/>
    <w:basedOn w:val="BodyText"/>
    <w:pPr>
      <w:ind w:firstLine="284"/>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left="284" w:firstLine="284"/>
    </w:pPr>
  </w:style>
  <w:style w:type="character" w:styleId="Strong">
    <w:name w:val="Strong"/>
    <w:qFormat/>
    <w:rPr>
      <w:rFonts w:cs="Times New Roman"/>
      <w:b/>
      <w:bCs/>
    </w:rPr>
  </w:style>
  <w:style w:type="paragraph" w:customStyle="1" w:styleId="AA1stlevelbullet">
    <w:name w:val="AA 1st level bullet"/>
    <w:basedOn w:val="Normal"/>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pPr>
      <w:framePr w:w="4253" w:h="1418" w:hRule="exact" w:hSpace="142" w:vSpace="142" w:wrap="around" w:vAnchor="page" w:hAnchor="page" w:x="7457" w:y="568"/>
    </w:pPr>
  </w:style>
  <w:style w:type="character" w:customStyle="1" w:styleId="AACopyright">
    <w:name w:val="AA Copyright"/>
    <w:rPr>
      <w:rFonts w:ascii="Arial" w:hAnsi="Arial"/>
      <w:sz w:val="13"/>
      <w:szCs w:val="13"/>
    </w:rPr>
  </w:style>
  <w:style w:type="paragraph" w:customStyle="1" w:styleId="AA2ndlevelbullet">
    <w:name w:val="AA 2nd level bullet"/>
    <w:basedOn w:val="AA1stlevelbullet"/>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rPr>
  </w:style>
  <w:style w:type="paragraph" w:customStyle="1" w:styleId="ReportHeading1">
    <w:name w:val="ReportHeading1"/>
    <w:basedOn w:val="Normal"/>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pPr>
      <w:framePr w:h="1054" w:wrap="around" w:y="5920"/>
    </w:pPr>
  </w:style>
  <w:style w:type="paragraph" w:customStyle="1" w:styleId="ReportHeading3">
    <w:name w:val="ReportHeading3"/>
    <w:basedOn w:val="ReportHeading2"/>
    <w:pPr>
      <w:framePr w:h="443" w:wrap="around" w:y="8223"/>
    </w:pPr>
  </w:style>
  <w:style w:type="paragraph" w:customStyle="1" w:styleId="a">
    <w:name w:val="¢éÍ¤ÇÒÁ"/>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cs="BrowalliaUPC"/>
      <w:lang w:val="th-TH"/>
    </w:rPr>
  </w:style>
  <w:style w:type="paragraph" w:customStyle="1" w:styleId="ParagraphNumbering">
    <w:name w:val="Paragraph Numbering"/>
    <w:basedOn w:val="Header"/>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pPr>
      <w:framePr w:w="7308" w:h="1134" w:hSpace="180" w:vSpace="180" w:wrap="notBeside" w:vAnchor="text" w:hAnchor="margin" w:x="1" w:y="7"/>
      <w:spacing w:after="240"/>
    </w:pPr>
  </w:style>
  <w:style w:type="paragraph" w:customStyle="1" w:styleId="PictureLeft">
    <w:name w:val="PictureLeft"/>
    <w:basedOn w:val="Normal"/>
    <w:pPr>
      <w:framePr w:w="2603" w:h="1134" w:hSpace="142" w:wrap="around" w:vAnchor="text" w:hAnchor="page" w:x="1526" w:y="6"/>
      <w:spacing w:before="240"/>
    </w:pPr>
  </w:style>
  <w:style w:type="paragraph" w:customStyle="1" w:styleId="PicturteLeftFullLength">
    <w:name w:val="PicturteLeftFullLength"/>
    <w:basedOn w:val="PictureLeft"/>
    <w:pPr>
      <w:framePr w:w="10142" w:hSpace="180" w:vSpace="180" w:wrap="around" w:y="7"/>
    </w:pPr>
  </w:style>
  <w:style w:type="paragraph" w:customStyle="1" w:styleId="AAheadingwocontents">
    <w:name w:val="AA heading wo contents"/>
    <w:basedOn w:val="Normal"/>
    <w:pPr>
      <w:spacing w:line="280" w:lineRule="atLeast"/>
    </w:pPr>
    <w:rPr>
      <w:b/>
      <w:bCs/>
      <w:sz w:val="22"/>
      <w:szCs w:val="22"/>
    </w:rPr>
  </w:style>
  <w:style w:type="paragraph" w:customStyle="1" w:styleId="StandaardOpinion">
    <w:name w:val="StandaardOpinion"/>
    <w:basedOn w:val="Normal"/>
    <w:pPr>
      <w:spacing w:line="280" w:lineRule="atLeast"/>
    </w:pPr>
    <w:rPr>
      <w:sz w:val="22"/>
      <w:szCs w:val="22"/>
    </w:rPr>
  </w:style>
  <w:style w:type="paragraph" w:customStyle="1" w:styleId="T">
    <w:name w:val="Å§ª×Í T"/>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cs="BrowalliaUPC"/>
      <w:lang w:val="th-TH"/>
    </w:rPr>
  </w:style>
  <w:style w:type="character" w:styleId="PageNumber">
    <w:name w:val="page number"/>
    <w:basedOn w:val="DefaultParagraphFont"/>
  </w:style>
  <w:style w:type="paragraph" w:customStyle="1" w:styleId="3">
    <w:name w:val="?????3????"/>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sz w:val="22"/>
      <w:szCs w:val="22"/>
      <w:lang w:val="th-TH"/>
    </w:rPr>
  </w:style>
  <w:style w:type="paragraph" w:customStyle="1" w:styleId="a0">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sz w:val="22"/>
      <w:szCs w:val="22"/>
      <w:lang w:val="th-TH"/>
    </w:rPr>
  </w:style>
  <w:style w:type="paragraph" w:styleId="BodyTextIndent2">
    <w:name w:val="Body Text Indent 2"/>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pPr>
    <w:rPr>
      <w:rFonts w:cs="EucrosiaUPC"/>
    </w:rPr>
  </w:style>
  <w:style w:type="paragraph" w:customStyle="1" w:styleId="a1">
    <w:name w:val="ºÇ¡"/>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a2">
    <w:name w:val="Åº"/>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cs="BrowalliaUPC"/>
      <w:sz w:val="28"/>
      <w:szCs w:val="28"/>
      <w:lang w:val="th-TH"/>
    </w:rPr>
  </w:style>
  <w:style w:type="paragraph" w:styleId="BodyText2">
    <w:name w:val="Body Text 2"/>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31"/>
    </w:pPr>
    <w:rPr>
      <w:rFonts w:cs="EucrosiaUPC"/>
      <w:lang w:val="th-TH"/>
    </w:rPr>
  </w:style>
  <w:style w:type="paragraph" w:styleId="BodyText3">
    <w:name w:val="Body Text 3"/>
    <w:basedOn w:val="Normal"/>
    <w:pPr>
      <w:jc w:val="both"/>
    </w:pPr>
    <w:rPr>
      <w:sz w:val="32"/>
      <w:szCs w:val="32"/>
    </w:rPr>
  </w:style>
  <w:style w:type="table" w:styleId="TableGrid">
    <w:name w:val="Table Grid"/>
    <w:basedOn w:val="TableNormal"/>
    <w:rsid w:val="00230AA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SSETS">
    <w:name w:val="ASSETS"/>
    <w:basedOn w:val="Normal"/>
    <w:rsid w:val="00A63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lockText">
    <w:name w:val="Block Text"/>
    <w:basedOn w:val="Normal"/>
    <w:rsid w:val="00ED04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60" w:line="260" w:lineRule="atLeast"/>
      <w:ind w:left="540" w:right="749" w:hanging="540"/>
      <w:jc w:val="both"/>
    </w:pPr>
    <w:rPr>
      <w:rFonts w:eastAsia="MS Mincho"/>
      <w:sz w:val="22"/>
      <w:szCs w:val="20"/>
      <w:lang w:val="en-GB"/>
    </w:rPr>
  </w:style>
  <w:style w:type="paragraph" w:customStyle="1" w:styleId="E">
    <w:name w:val="ª×èÍºÃÔÉÑ· E"/>
    <w:basedOn w:val="Normal"/>
    <w:rsid w:val="00594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styleId="BalloonText">
    <w:name w:val="Balloon Text"/>
    <w:basedOn w:val="Normal"/>
    <w:semiHidden/>
    <w:rsid w:val="00332D76"/>
    <w:rPr>
      <w:rFonts w:ascii="Tahoma" w:hAnsi="Tahoma"/>
      <w:sz w:val="16"/>
      <w:szCs w:val="18"/>
    </w:rPr>
  </w:style>
  <w:style w:type="character" w:customStyle="1" w:styleId="FooterChar">
    <w:name w:val="Footer Char"/>
    <w:link w:val="Footer"/>
    <w:uiPriority w:val="99"/>
    <w:rsid w:val="004C7BE2"/>
    <w:rPr>
      <w:sz w:val="30"/>
      <w:szCs w:val="30"/>
    </w:rPr>
  </w:style>
  <w:style w:type="paragraph" w:customStyle="1" w:styleId="ps-000-normal">
    <w:name w:val="ps-000-normal"/>
    <w:basedOn w:val="Normal"/>
    <w:rsid w:val="00D65E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pPr>
    <w:rPr>
      <w:rFonts w:ascii="Verdana" w:hAnsi="Verdana" w:cs="Times New Roman"/>
      <w:color w:val="000000"/>
      <w:sz w:val="20"/>
      <w:szCs w:val="20"/>
    </w:rPr>
  </w:style>
  <w:style w:type="paragraph" w:styleId="ListParagraph">
    <w:name w:val="List Paragraph"/>
    <w:basedOn w:val="Normal"/>
    <w:uiPriority w:val="34"/>
    <w:qFormat/>
    <w:rsid w:val="00731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left="720"/>
      <w:contextualSpacing/>
    </w:pPr>
    <w:rPr>
      <w:rFonts w:ascii="Calibri" w:eastAsia="Calibri" w:hAnsi="Calibri" w:cs="Cordia New"/>
      <w:sz w:val="22"/>
      <w:szCs w:val="28"/>
    </w:rPr>
  </w:style>
  <w:style w:type="paragraph" w:customStyle="1" w:styleId="Default">
    <w:name w:val="Default"/>
    <w:rsid w:val="00153EDF"/>
    <w:pPr>
      <w:autoSpaceDE w:val="0"/>
      <w:autoSpaceDN w:val="0"/>
      <w:adjustRightInd w:val="0"/>
    </w:pPr>
    <w:rPr>
      <w:rFonts w:ascii="EucrosiaUPC" w:eastAsia="Calibri" w:hAnsi="EucrosiaUPC" w:cs="EucrosiaUPC"/>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sz w:val="30"/>
      <w:szCs w:val="30"/>
    </w:rPr>
  </w:style>
  <w:style w:type="paragraph" w:styleId="Heading1">
    <w:name w:val="heading 1"/>
    <w:basedOn w:val="Normal"/>
    <w:next w:val="Normal"/>
    <w:qFormat/>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basedOn w:val="Normal"/>
    <w:next w:val="Normal"/>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EucrosiaUPC"/>
      <w:b/>
      <w:bCs/>
      <w:sz w:val="32"/>
      <w:szCs w:val="32"/>
    </w:rPr>
  </w:style>
  <w:style w:type="paragraph" w:styleId="Heading6">
    <w:name w:val="heading 6"/>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cs="EucrosiaUPC"/>
      <w:b/>
      <w:bCs/>
      <w:sz w:val="28"/>
      <w:szCs w:val="28"/>
    </w:rPr>
  </w:style>
  <w:style w:type="paragraph" w:styleId="Heading7">
    <w:name w:val="heading 7"/>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cs="EucrosiaUPC"/>
      <w:sz w:val="26"/>
      <w:szCs w:val="26"/>
    </w:rPr>
  </w:style>
  <w:style w:type="paragraph" w:styleId="Heading8">
    <w:name w:val="heading 8"/>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7"/>
    </w:pPr>
    <w:rPr>
      <w:rFonts w:cs="EucrosiaUPC"/>
      <w:b/>
      <w:bCs/>
    </w:rPr>
  </w:style>
  <w:style w:type="paragraph" w:styleId="Heading9">
    <w:name w:val="heading 9"/>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outlineLvl w:val="8"/>
    </w:pPr>
    <w:rPr>
      <w:rFonts w:cs="EucrosiaUPC"/>
      <w:spacing w:val="-6"/>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536"/>
        <w:tab w:val="right" w:pos="9072"/>
      </w:tabs>
    </w:pPr>
  </w:style>
  <w:style w:type="character" w:customStyle="1" w:styleId="AAAddress">
    <w:name w:val="AA Address"/>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pPr>
      <w:tabs>
        <w:tab w:val="center" w:pos="4536"/>
        <w:tab w:val="right" w:pos="9072"/>
      </w:tabs>
    </w:pPr>
  </w:style>
  <w:style w:type="paragraph" w:styleId="Caption">
    <w:name w:val="caption"/>
    <w:basedOn w:val="Normal"/>
    <w:next w:val="Normal"/>
    <w:qFormat/>
    <w:rPr>
      <w:rFonts w:cs="Times New Roman"/>
      <w:b/>
      <w:bCs/>
    </w:rPr>
  </w:style>
  <w:style w:type="paragraph" w:styleId="ListBullet">
    <w:name w:val="List Bullet"/>
    <w:basedOn w:val="Normal"/>
    <w:pPr>
      <w:numPr>
        <w:numId w:val="3"/>
      </w:numPr>
      <w:tabs>
        <w:tab w:val="clear" w:pos="360"/>
        <w:tab w:val="left" w:pos="284"/>
      </w:tabs>
      <w:ind w:left="284" w:hanging="284"/>
    </w:pPr>
  </w:style>
  <w:style w:type="paragraph" w:styleId="ListBullet2">
    <w:name w:val="List Bullet 2"/>
    <w:basedOn w:val="Normal"/>
    <w:pPr>
      <w:numPr>
        <w:numId w:val="4"/>
      </w:numPr>
      <w:tabs>
        <w:tab w:val="clear" w:pos="643"/>
        <w:tab w:val="left" w:pos="567"/>
      </w:tabs>
      <w:ind w:left="851" w:hanging="284"/>
    </w:pPr>
  </w:style>
  <w:style w:type="paragraph" w:styleId="ListBullet3">
    <w:name w:val="List Bullet 3"/>
    <w:basedOn w:val="Normal"/>
    <w:pPr>
      <w:numPr>
        <w:numId w:val="1"/>
      </w:numPr>
      <w:tabs>
        <w:tab w:val="clear" w:pos="926"/>
        <w:tab w:val="left" w:pos="851"/>
      </w:tabs>
      <w:ind w:left="1135" w:hanging="284"/>
    </w:pPr>
  </w:style>
  <w:style w:type="paragraph" w:styleId="ListBullet4">
    <w:name w:val="List Bullet 4"/>
    <w:basedOn w:val="Normal"/>
    <w:pPr>
      <w:numPr>
        <w:numId w:val="2"/>
      </w:numPr>
      <w:tabs>
        <w:tab w:val="clear" w:pos="1209"/>
        <w:tab w:val="left" w:pos="1134"/>
      </w:tabs>
      <w:ind w:left="1418" w:hanging="284"/>
    </w:pPr>
  </w:style>
  <w:style w:type="paragraph" w:styleId="ListNumber">
    <w:name w:val="List Number"/>
    <w:basedOn w:val="Normal"/>
    <w:pPr>
      <w:numPr>
        <w:numId w:val="5"/>
      </w:numPr>
      <w:tabs>
        <w:tab w:val="clear" w:pos="360"/>
        <w:tab w:val="left" w:pos="284"/>
      </w:tabs>
      <w:ind w:left="284" w:hanging="284"/>
    </w:pPr>
  </w:style>
  <w:style w:type="paragraph" w:styleId="ListNumber2">
    <w:name w:val="List Number 2"/>
    <w:basedOn w:val="Normal"/>
    <w:pPr>
      <w:numPr>
        <w:numId w:val="6"/>
      </w:numPr>
      <w:tabs>
        <w:tab w:val="clear" w:pos="643"/>
        <w:tab w:val="left" w:pos="567"/>
      </w:tabs>
      <w:ind w:left="851" w:hanging="284"/>
    </w:pPr>
  </w:style>
  <w:style w:type="paragraph" w:styleId="ListNumber3">
    <w:name w:val="List Number 3"/>
    <w:basedOn w:val="Normal"/>
    <w:pPr>
      <w:numPr>
        <w:numId w:val="7"/>
      </w:numPr>
      <w:tabs>
        <w:tab w:val="clear" w:pos="926"/>
        <w:tab w:val="left" w:pos="851"/>
      </w:tabs>
      <w:ind w:left="1135" w:hanging="284"/>
    </w:pPr>
  </w:style>
  <w:style w:type="paragraph" w:styleId="NormalIndent">
    <w:name w:val="Normal Indent"/>
    <w:basedOn w:val="Normal"/>
    <w:pPr>
      <w:ind w:left="284"/>
    </w:pPr>
  </w:style>
  <w:style w:type="paragraph" w:customStyle="1" w:styleId="AAFrameAddress">
    <w:name w:val="AA Frame Address"/>
    <w:basedOn w:val="Heading1"/>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pPr>
      <w:numPr>
        <w:numId w:val="8"/>
      </w:numPr>
      <w:tabs>
        <w:tab w:val="clear" w:pos="1492"/>
        <w:tab w:val="left" w:pos="1418"/>
      </w:tabs>
      <w:ind w:left="1418" w:hanging="284"/>
    </w:pPr>
  </w:style>
  <w:style w:type="paragraph" w:styleId="ListNumber4">
    <w:name w:val="List Number 4"/>
    <w:basedOn w:val="Normal"/>
    <w:pPr>
      <w:numPr>
        <w:numId w:val="9"/>
      </w:numPr>
      <w:tabs>
        <w:tab w:val="clear" w:pos="1209"/>
        <w:tab w:val="left" w:pos="1418"/>
      </w:tabs>
    </w:pPr>
  </w:style>
  <w:style w:type="paragraph" w:styleId="TableofAuthorities">
    <w:name w:val="table of authorities"/>
    <w:basedOn w:val="Normal"/>
    <w:next w:val="Normal"/>
    <w:semiHidden/>
    <w:pPr>
      <w:ind w:left="284" w:hanging="284"/>
    </w:pPr>
  </w:style>
  <w:style w:type="paragraph" w:styleId="Index1">
    <w:name w:val="index 1"/>
    <w:basedOn w:val="Normal"/>
    <w:next w:val="Normal"/>
    <w:autoRedefine/>
    <w:semiHidden/>
    <w:pPr>
      <w:ind w:left="284" w:hanging="284"/>
    </w:pPr>
  </w:style>
  <w:style w:type="paragraph" w:styleId="Index2">
    <w:name w:val="index 2"/>
    <w:basedOn w:val="Normal"/>
    <w:next w:val="Normal"/>
    <w:autoRedefine/>
    <w:semiHidden/>
    <w:pPr>
      <w:ind w:left="568" w:hanging="284"/>
    </w:pPr>
  </w:style>
  <w:style w:type="paragraph" w:styleId="Index3">
    <w:name w:val="index 3"/>
    <w:basedOn w:val="Normal"/>
    <w:next w:val="Normal"/>
    <w:autoRedefine/>
    <w:semiHidden/>
    <w:pPr>
      <w:ind w:left="851" w:hanging="284"/>
    </w:pPr>
  </w:style>
  <w:style w:type="paragraph" w:styleId="Index4">
    <w:name w:val="index 4"/>
    <w:basedOn w:val="Normal"/>
    <w:next w:val="Normal"/>
    <w:semiHidden/>
    <w:pPr>
      <w:ind w:left="1135" w:hanging="284"/>
    </w:pPr>
  </w:style>
  <w:style w:type="paragraph" w:styleId="Index6">
    <w:name w:val="index 6"/>
    <w:basedOn w:val="Normal"/>
    <w:next w:val="Normal"/>
    <w:semiHidden/>
    <w:pPr>
      <w:ind w:left="1702" w:hanging="284"/>
    </w:pPr>
  </w:style>
  <w:style w:type="paragraph" w:styleId="Index5">
    <w:name w:val="index 5"/>
    <w:basedOn w:val="Normal"/>
    <w:next w:val="Normal"/>
    <w:semiHidden/>
    <w:pPr>
      <w:ind w:left="1418" w:hanging="284"/>
    </w:pPr>
  </w:style>
  <w:style w:type="paragraph" w:styleId="Index7">
    <w:name w:val="index 7"/>
    <w:basedOn w:val="Normal"/>
    <w:next w:val="Normal"/>
    <w:semiHidden/>
    <w:pPr>
      <w:ind w:left="1985" w:hanging="284"/>
    </w:pPr>
  </w:style>
  <w:style w:type="paragraph" w:styleId="Index8">
    <w:name w:val="index 8"/>
    <w:basedOn w:val="Normal"/>
    <w:next w:val="Normal"/>
    <w:semiHidden/>
    <w:pPr>
      <w:ind w:left="2269" w:hanging="284"/>
    </w:pPr>
  </w:style>
  <w:style w:type="paragraph" w:styleId="Index9">
    <w:name w:val="index 9"/>
    <w:basedOn w:val="Normal"/>
    <w:next w:val="Normal"/>
    <w:semiHidden/>
    <w:pPr>
      <w:ind w:left="2552" w:hanging="284"/>
    </w:pPr>
  </w:style>
  <w:style w:type="paragraph" w:styleId="TOC2">
    <w:name w:val="toc 2"/>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pPr>
      <w:ind w:left="851"/>
    </w:pPr>
  </w:style>
  <w:style w:type="paragraph" w:styleId="TOC5">
    <w:name w:val="toc 5"/>
    <w:basedOn w:val="Normal"/>
    <w:next w:val="Normal"/>
    <w:semiHidden/>
    <w:pPr>
      <w:ind w:left="1134"/>
    </w:pPr>
  </w:style>
  <w:style w:type="paragraph" w:styleId="TOC6">
    <w:name w:val="toc 6"/>
    <w:basedOn w:val="Normal"/>
    <w:next w:val="Normal"/>
    <w:semiHidden/>
    <w:pPr>
      <w:ind w:left="1418"/>
    </w:pPr>
  </w:style>
  <w:style w:type="paragraph" w:styleId="TOC7">
    <w:name w:val="toc 7"/>
    <w:basedOn w:val="Normal"/>
    <w:next w:val="Normal"/>
    <w:semiHidden/>
    <w:pPr>
      <w:ind w:left="1701"/>
    </w:pPr>
  </w:style>
  <w:style w:type="paragraph" w:styleId="TOC8">
    <w:name w:val="toc 8"/>
    <w:basedOn w:val="Normal"/>
    <w:next w:val="Normal"/>
    <w:semiHidden/>
    <w:pPr>
      <w:ind w:left="1985"/>
    </w:pPr>
  </w:style>
  <w:style w:type="paragraph" w:styleId="TOC9">
    <w:name w:val="toc 9"/>
    <w:basedOn w:val="Normal"/>
    <w:next w:val="Normal"/>
    <w:semiHidden/>
    <w:pPr>
      <w:ind w:left="2268"/>
    </w:pPr>
  </w:style>
  <w:style w:type="paragraph" w:styleId="TableofFigures">
    <w:name w:val="table of figures"/>
    <w:basedOn w:val="Normal"/>
    <w:next w:val="Normal"/>
    <w:semiHidden/>
    <w:pPr>
      <w:ind w:left="567" w:hanging="567"/>
    </w:pPr>
  </w:style>
  <w:style w:type="paragraph" w:styleId="ListBullet5">
    <w:name w:val="List Bullet 5"/>
    <w:basedOn w:val="Normal"/>
    <w:pPr>
      <w:numPr>
        <w:numId w:val="10"/>
      </w:numPr>
      <w:tabs>
        <w:tab w:val="clear" w:pos="1492"/>
        <w:tab w:val="left" w:pos="1418"/>
      </w:tabs>
      <w:ind w:left="1702" w:hanging="284"/>
    </w:pPr>
  </w:style>
  <w:style w:type="paragraph" w:styleId="BodyText">
    <w:name w:val="Body Text"/>
    <w:basedOn w:val="Normal"/>
    <w:pPr>
      <w:spacing w:after="120"/>
    </w:pPr>
  </w:style>
  <w:style w:type="paragraph" w:styleId="BodyTextFirstIndent">
    <w:name w:val="Body Text First Indent"/>
    <w:basedOn w:val="BodyText"/>
    <w:pPr>
      <w:ind w:firstLine="284"/>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left="284" w:firstLine="284"/>
    </w:pPr>
  </w:style>
  <w:style w:type="character" w:styleId="Strong">
    <w:name w:val="Strong"/>
    <w:qFormat/>
    <w:rPr>
      <w:rFonts w:cs="Times New Roman"/>
      <w:b/>
      <w:bCs/>
    </w:rPr>
  </w:style>
  <w:style w:type="paragraph" w:customStyle="1" w:styleId="AA1stlevelbullet">
    <w:name w:val="AA 1st level bullet"/>
    <w:basedOn w:val="Normal"/>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pPr>
      <w:framePr w:w="4253" w:h="1418" w:hRule="exact" w:hSpace="142" w:vSpace="142" w:wrap="around" w:vAnchor="page" w:hAnchor="page" w:x="7457" w:y="568"/>
    </w:pPr>
  </w:style>
  <w:style w:type="character" w:customStyle="1" w:styleId="AACopyright">
    <w:name w:val="AA Copyright"/>
    <w:rPr>
      <w:rFonts w:ascii="Arial" w:hAnsi="Arial"/>
      <w:sz w:val="13"/>
      <w:szCs w:val="13"/>
    </w:rPr>
  </w:style>
  <w:style w:type="paragraph" w:customStyle="1" w:styleId="AA2ndlevelbullet">
    <w:name w:val="AA 2nd level bullet"/>
    <w:basedOn w:val="AA1stlevelbullet"/>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rPr>
  </w:style>
  <w:style w:type="paragraph" w:customStyle="1" w:styleId="ReportHeading1">
    <w:name w:val="ReportHeading1"/>
    <w:basedOn w:val="Normal"/>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pPr>
      <w:framePr w:h="1054" w:wrap="around" w:y="5920"/>
    </w:pPr>
  </w:style>
  <w:style w:type="paragraph" w:customStyle="1" w:styleId="ReportHeading3">
    <w:name w:val="ReportHeading3"/>
    <w:basedOn w:val="ReportHeading2"/>
    <w:pPr>
      <w:framePr w:h="443" w:wrap="around" w:y="8223"/>
    </w:pPr>
  </w:style>
  <w:style w:type="paragraph" w:customStyle="1" w:styleId="a">
    <w:name w:val="¢éÍ¤ÇÒÁ"/>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cs="BrowalliaUPC"/>
      <w:lang w:val="th-TH"/>
    </w:rPr>
  </w:style>
  <w:style w:type="paragraph" w:customStyle="1" w:styleId="ParagraphNumbering">
    <w:name w:val="Paragraph Numbering"/>
    <w:basedOn w:val="Header"/>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pPr>
      <w:framePr w:w="7308" w:h="1134" w:hSpace="180" w:vSpace="180" w:wrap="notBeside" w:vAnchor="text" w:hAnchor="margin" w:x="1" w:y="7"/>
      <w:spacing w:after="240"/>
    </w:pPr>
  </w:style>
  <w:style w:type="paragraph" w:customStyle="1" w:styleId="PictureLeft">
    <w:name w:val="PictureLeft"/>
    <w:basedOn w:val="Normal"/>
    <w:pPr>
      <w:framePr w:w="2603" w:h="1134" w:hSpace="142" w:wrap="around" w:vAnchor="text" w:hAnchor="page" w:x="1526" w:y="6"/>
      <w:spacing w:before="240"/>
    </w:pPr>
  </w:style>
  <w:style w:type="paragraph" w:customStyle="1" w:styleId="PicturteLeftFullLength">
    <w:name w:val="PicturteLeftFullLength"/>
    <w:basedOn w:val="PictureLeft"/>
    <w:pPr>
      <w:framePr w:w="10142" w:hSpace="180" w:vSpace="180" w:wrap="around" w:y="7"/>
    </w:pPr>
  </w:style>
  <w:style w:type="paragraph" w:customStyle="1" w:styleId="AAheadingwocontents">
    <w:name w:val="AA heading wo contents"/>
    <w:basedOn w:val="Normal"/>
    <w:pPr>
      <w:spacing w:line="280" w:lineRule="atLeast"/>
    </w:pPr>
    <w:rPr>
      <w:b/>
      <w:bCs/>
      <w:sz w:val="22"/>
      <w:szCs w:val="22"/>
    </w:rPr>
  </w:style>
  <w:style w:type="paragraph" w:customStyle="1" w:styleId="StandaardOpinion">
    <w:name w:val="StandaardOpinion"/>
    <w:basedOn w:val="Normal"/>
    <w:pPr>
      <w:spacing w:line="280" w:lineRule="atLeast"/>
    </w:pPr>
    <w:rPr>
      <w:sz w:val="22"/>
      <w:szCs w:val="22"/>
    </w:rPr>
  </w:style>
  <w:style w:type="paragraph" w:customStyle="1" w:styleId="T">
    <w:name w:val="Å§ª×Í T"/>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cs="BrowalliaUPC"/>
      <w:lang w:val="th-TH"/>
    </w:rPr>
  </w:style>
  <w:style w:type="character" w:styleId="PageNumber">
    <w:name w:val="page number"/>
    <w:basedOn w:val="DefaultParagraphFont"/>
  </w:style>
  <w:style w:type="paragraph" w:customStyle="1" w:styleId="3">
    <w:name w:val="?????3????"/>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sz w:val="22"/>
      <w:szCs w:val="22"/>
      <w:lang w:val="th-TH"/>
    </w:rPr>
  </w:style>
  <w:style w:type="paragraph" w:customStyle="1" w:styleId="a0">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sz w:val="22"/>
      <w:szCs w:val="22"/>
      <w:lang w:val="th-TH"/>
    </w:rPr>
  </w:style>
  <w:style w:type="paragraph" w:styleId="BodyTextIndent2">
    <w:name w:val="Body Text Indent 2"/>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pPr>
    <w:rPr>
      <w:rFonts w:cs="EucrosiaUPC"/>
    </w:rPr>
  </w:style>
  <w:style w:type="paragraph" w:customStyle="1" w:styleId="a1">
    <w:name w:val="ºÇ¡"/>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a2">
    <w:name w:val="Åº"/>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cs="BrowalliaUPC"/>
      <w:sz w:val="28"/>
      <w:szCs w:val="28"/>
      <w:lang w:val="th-TH"/>
    </w:rPr>
  </w:style>
  <w:style w:type="paragraph" w:styleId="BodyText2">
    <w:name w:val="Body Text 2"/>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31"/>
    </w:pPr>
    <w:rPr>
      <w:rFonts w:cs="EucrosiaUPC"/>
      <w:lang w:val="th-TH"/>
    </w:rPr>
  </w:style>
  <w:style w:type="paragraph" w:styleId="BodyText3">
    <w:name w:val="Body Text 3"/>
    <w:basedOn w:val="Normal"/>
    <w:pPr>
      <w:jc w:val="both"/>
    </w:pPr>
    <w:rPr>
      <w:sz w:val="32"/>
      <w:szCs w:val="32"/>
    </w:rPr>
  </w:style>
  <w:style w:type="table" w:styleId="TableGrid">
    <w:name w:val="Table Grid"/>
    <w:basedOn w:val="TableNormal"/>
    <w:rsid w:val="00230AA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SSETS">
    <w:name w:val="ASSETS"/>
    <w:basedOn w:val="Normal"/>
    <w:rsid w:val="00A63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lockText">
    <w:name w:val="Block Text"/>
    <w:basedOn w:val="Normal"/>
    <w:rsid w:val="00ED04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60" w:line="260" w:lineRule="atLeast"/>
      <w:ind w:left="540" w:right="749" w:hanging="540"/>
      <w:jc w:val="both"/>
    </w:pPr>
    <w:rPr>
      <w:rFonts w:eastAsia="MS Mincho"/>
      <w:sz w:val="22"/>
      <w:szCs w:val="20"/>
      <w:lang w:val="en-GB"/>
    </w:rPr>
  </w:style>
  <w:style w:type="paragraph" w:customStyle="1" w:styleId="E">
    <w:name w:val="ª×èÍºÃÔÉÑ· E"/>
    <w:basedOn w:val="Normal"/>
    <w:rsid w:val="00594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styleId="BalloonText">
    <w:name w:val="Balloon Text"/>
    <w:basedOn w:val="Normal"/>
    <w:semiHidden/>
    <w:rsid w:val="00332D76"/>
    <w:rPr>
      <w:rFonts w:ascii="Tahoma" w:hAnsi="Tahoma"/>
      <w:sz w:val="16"/>
      <w:szCs w:val="18"/>
    </w:rPr>
  </w:style>
  <w:style w:type="character" w:customStyle="1" w:styleId="FooterChar">
    <w:name w:val="Footer Char"/>
    <w:link w:val="Footer"/>
    <w:uiPriority w:val="99"/>
    <w:rsid w:val="004C7BE2"/>
    <w:rPr>
      <w:sz w:val="30"/>
      <w:szCs w:val="30"/>
    </w:rPr>
  </w:style>
  <w:style w:type="paragraph" w:customStyle="1" w:styleId="ps-000-normal">
    <w:name w:val="ps-000-normal"/>
    <w:basedOn w:val="Normal"/>
    <w:rsid w:val="00D65E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pPr>
    <w:rPr>
      <w:rFonts w:ascii="Verdana" w:hAnsi="Verdana" w:cs="Times New Roman"/>
      <w:color w:val="000000"/>
      <w:sz w:val="20"/>
      <w:szCs w:val="20"/>
    </w:rPr>
  </w:style>
  <w:style w:type="paragraph" w:styleId="ListParagraph">
    <w:name w:val="List Paragraph"/>
    <w:basedOn w:val="Normal"/>
    <w:uiPriority w:val="34"/>
    <w:qFormat/>
    <w:rsid w:val="00731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left="720"/>
      <w:contextualSpacing/>
    </w:pPr>
    <w:rPr>
      <w:rFonts w:ascii="Calibri" w:eastAsia="Calibri" w:hAnsi="Calibri" w:cs="Cordia New"/>
      <w:sz w:val="22"/>
      <w:szCs w:val="28"/>
    </w:rPr>
  </w:style>
  <w:style w:type="paragraph" w:customStyle="1" w:styleId="Default">
    <w:name w:val="Default"/>
    <w:rsid w:val="00153EDF"/>
    <w:pPr>
      <w:autoSpaceDE w:val="0"/>
      <w:autoSpaceDN w:val="0"/>
      <w:adjustRightInd w:val="0"/>
    </w:pPr>
    <w:rPr>
      <w:rFonts w:ascii="EucrosiaUPC" w:eastAsia="Calibri" w:hAnsi="EucrosiaUPC" w:cs="EucrosiaUPC"/>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4798CA6-2CA0-4CD3-A63F-3306F86E61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Thai Report.dot</Template>
  <TotalTime>159</TotalTime>
  <Pages>3</Pages>
  <Words>717</Words>
  <Characters>4092</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บริษัท ไลท์ติ้ง แอนด์ อีควิปเม้นท์ จำกัด</vt:lpstr>
    </vt:vector>
  </TitlesOfParts>
  <Company/>
  <LinksUpToDate>false</LinksUpToDate>
  <CharactersWithSpaces>4800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ไลท์ติ้ง แอนด์ อีควิปเม้นท์ จำกัด</dc:title>
  <dc:subject/>
  <dc:creator>AA</dc:creator>
  <cp:keywords/>
  <cp:lastModifiedBy>Kanita team</cp:lastModifiedBy>
  <cp:revision>78</cp:revision>
  <cp:lastPrinted>2020-05-11T02:45:00Z</cp:lastPrinted>
  <dcterms:created xsi:type="dcterms:W3CDTF">2018-08-26T12:26:00Z</dcterms:created>
  <dcterms:modified xsi:type="dcterms:W3CDTF">2020-05-11T02:46:00Z</dcterms:modified>
</cp:coreProperties>
</file>