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5A0BB5D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558244BD" w14:textId="080A4F28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1323F03" w14:textId="1FA80A65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0CA37B6E" w14:textId="76C2E5AA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DF1A3E1" w14:textId="2A28CD60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7A5B9F28" w14:textId="27F5C615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1ABCD38C" w14:textId="590C5303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48D979EC" w14:textId="5A2738C9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DBA5FFF" w14:textId="170EC40C" w:rsidR="004871D2" w:rsidRDefault="004871D2" w:rsidP="004C2111">
      <w:pPr>
        <w:pStyle w:val="Reference"/>
        <w:rPr>
          <w:rFonts w:cstheme="minorBidi"/>
          <w:lang w:val="en-US" w:bidi="th-TH"/>
        </w:rPr>
      </w:pPr>
    </w:p>
    <w:p w14:paraId="2C83D152" w14:textId="1B31B60C" w:rsidR="009A0164" w:rsidRDefault="009A0164" w:rsidP="004C2111">
      <w:pPr>
        <w:pStyle w:val="Reference"/>
        <w:rPr>
          <w:rFonts w:cstheme="minorBidi"/>
          <w:lang w:val="en-US" w:bidi="th-TH"/>
        </w:rPr>
      </w:pPr>
    </w:p>
    <w:p w14:paraId="5D21A6C0" w14:textId="6F06FD06" w:rsidR="009A0164" w:rsidRDefault="009A0164" w:rsidP="004C2111">
      <w:pPr>
        <w:pStyle w:val="Reference"/>
        <w:rPr>
          <w:rFonts w:cstheme="minorBidi"/>
          <w:lang w:val="en-US" w:bidi="th-TH"/>
        </w:rPr>
      </w:pPr>
    </w:p>
    <w:p w14:paraId="7A25B0E2" w14:textId="77777777" w:rsidR="009A0164" w:rsidRPr="008541C2" w:rsidRDefault="009A0164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33721B9C" w:rsidR="00634D49" w:rsidRPr="003526F7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คิวทีซี</w:t>
      </w:r>
      <w:r w:rsidR="003526F7"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เอนเนอร์ยี่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3526F7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6FA85BF1" w:rsidR="00CD4D4E" w:rsidRPr="003526F7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คิวทีซี</w:t>
      </w:r>
      <w:r w:rsidR="003526F7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526F7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เอนเนอร์ยี่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8A3206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8A3206" w:rsidRPr="003526F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8A3206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3526F7"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81383" w:rsidRPr="003526F7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B32AF7"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81383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="00E81383" w:rsidRPr="003526F7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887416" w:rsidRPr="003526F7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B1178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AB1178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421A47"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B32AF7"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3526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="004E1B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</w:t>
      </w:r>
      <w:r w:rsidR="009D523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654"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3526F7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3526F7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3526F7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6790352A" w:rsidR="00CD4D4E" w:rsidRPr="003526F7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526F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3526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A79C6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3526F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3526F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3526F7" w:rsidRDefault="0034149A" w:rsidP="00CD4D4E">
      <w:pPr>
        <w:jc w:val="thaiDistribute"/>
        <w:rPr>
          <w:noProof/>
        </w:rPr>
      </w:pPr>
    </w:p>
    <w:p w14:paraId="01EDC511" w14:textId="77777777" w:rsidR="001B4277" w:rsidRPr="003526F7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322EF9C7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F31190A" w14:textId="77777777" w:rsidR="004E728C" w:rsidRPr="003526F7" w:rsidRDefault="004E728C" w:rsidP="00CD4D4E">
      <w:pPr>
        <w:jc w:val="thaiDistribute"/>
        <w:rPr>
          <w:rFonts w:ascii="Browallia New" w:hAnsi="Browallia New" w:cs="Browallia New"/>
        </w:rPr>
      </w:pPr>
    </w:p>
    <w:p w14:paraId="2982C142" w14:textId="5DE3A532" w:rsidR="0034149A" w:rsidRPr="003526F7" w:rsidRDefault="0034149A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3526F7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3526F7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09064CC" w14:textId="470D8444" w:rsidR="00A63B10" w:rsidRPr="00204C07" w:rsidRDefault="009A73BE" w:rsidP="00204C0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A63B10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28764E6" w14:textId="6C980C7A" w:rsidR="00A63B10" w:rsidRDefault="00A63B10" w:rsidP="00A63B10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E0C6A05" w14:textId="77777777" w:rsidR="00A63B10" w:rsidRPr="00A63B10" w:rsidRDefault="00A63B10" w:rsidP="00A63B10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EBE5B6E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</w:t>
      </w:r>
      <w:r w:rsidRPr="003526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3526F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7C65DAF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004CA6E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352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32D6BF38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3729857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0E4B2903" w14:textId="77777777" w:rsidR="003526F7" w:rsidRPr="003526F7" w:rsidRDefault="003526F7" w:rsidP="003526F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3526F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FFAE2DC" w14:textId="4DE88D94" w:rsidR="00D15EA5" w:rsidRDefault="003526F7" w:rsidP="00D15EA5">
      <w:pPr>
        <w:pStyle w:val="BodyText"/>
      </w:pP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 xml:space="preserve">7 </w:t>
      </w:r>
      <w:r w:rsidRPr="00352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Pr="003526F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526F7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foot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22B4FF" w14:textId="77777777" w:rsidR="00233473" w:rsidRDefault="00233473">
      <w:r>
        <w:separator/>
      </w:r>
    </w:p>
  </w:endnote>
  <w:endnote w:type="continuationSeparator" w:id="0">
    <w:p w14:paraId="3192FFFE" w14:textId="77777777" w:rsidR="00233473" w:rsidRDefault="0023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8719C2" w:rsidRPr="0069090D" w14:paraId="296DDBC4" w14:textId="77777777" w:rsidTr="00E1053A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12BFFC9F" w14:textId="77777777" w:rsidR="008719C2" w:rsidRPr="008719C2" w:rsidRDefault="008719C2" w:rsidP="00A11FB4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6A4B25BE" w14:textId="77777777" w:rsidR="008719C2" w:rsidRPr="008719C2" w:rsidRDefault="008719C2" w:rsidP="00A11FB4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5FF3DCE3" w14:textId="77777777" w:rsidR="008719C2" w:rsidRPr="008719C2" w:rsidRDefault="008719C2" w:rsidP="00A11FB4">
          <w:pPr>
            <w:pStyle w:val="LetterFooter"/>
          </w:pPr>
        </w:p>
      </w:tc>
    </w:tr>
    <w:tr w:rsidR="008719C2" w:rsidRPr="0069090D" w14:paraId="69354032" w14:textId="77777777" w:rsidTr="00E1053A">
      <w:trPr>
        <w:trHeight w:val="57"/>
      </w:trPr>
      <w:tc>
        <w:tcPr>
          <w:tcW w:w="5781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7694A5DF" w14:textId="77777777" w:rsidR="008719C2" w:rsidRDefault="008719C2" w:rsidP="00A11FB4">
          <w:pPr>
            <w:pStyle w:val="LicenceNumber"/>
          </w:pPr>
          <w:bookmarkStart w:id="2" w:name="License_Number"/>
          <w:bookmarkEnd w:id="2"/>
        </w:p>
        <w:p w14:paraId="3FAC5AA4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521E1E84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68859F18" w14:textId="77777777" w:rsidR="008719C2" w:rsidRPr="000D0E98" w:rsidRDefault="008719C2" w:rsidP="00A11FB4">
          <w:pPr>
            <w:pStyle w:val="Smlspace"/>
            <w:framePr w:hSpace="0" w:wrap="auto" w:vAnchor="margin" w:yAlign="inline"/>
          </w:pPr>
        </w:p>
      </w:tc>
    </w:tr>
    <w:tr w:rsidR="008B1FD3" w:rsidRPr="0069090D" w14:paraId="7BE907D7" w14:textId="77777777" w:rsidTr="00C63023">
      <w:trPr>
        <w:trHeight w:val="57"/>
      </w:trPr>
      <w:tc>
        <w:tcPr>
          <w:tcW w:w="5781" w:type="dxa"/>
        </w:tcPr>
        <w:p w14:paraId="3AECAE42" w14:textId="77777777" w:rsidR="008B1FD3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24E5E9A1" w14:textId="77777777" w:rsidR="008B1FD3" w:rsidRPr="0069090D" w:rsidRDefault="008B1FD3" w:rsidP="00C63023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23407C30" w14:textId="77777777" w:rsidR="008B1FD3" w:rsidRPr="00577D61" w:rsidRDefault="008B1FD3" w:rsidP="00C63023">
          <w:pPr>
            <w:pStyle w:val="Smlspace"/>
            <w:framePr w:hSpace="0" w:wrap="auto" w:vAnchor="margin" w:yAlign="inline"/>
          </w:pPr>
        </w:p>
      </w:tc>
    </w:tr>
    <w:tr w:rsidR="00F730E3" w:rsidRPr="0069090D" w14:paraId="70F092A6" w14:textId="77777777" w:rsidTr="00DB5F40">
      <w:trPr>
        <w:trHeight w:val="116"/>
      </w:trPr>
      <w:tc>
        <w:tcPr>
          <w:tcW w:w="5781" w:type="dxa"/>
        </w:tcPr>
        <w:p w14:paraId="35DEAB1B" w14:textId="77777777" w:rsidR="00F730E3" w:rsidRDefault="00D15EA5" w:rsidP="00F246A1">
          <w:pPr>
            <w:pStyle w:val="LetterFooter"/>
          </w:pPr>
          <w:bookmarkStart w:id="3" w:name="Footer2_tbl"/>
          <w:bookmarkStart w:id="4" w:name="Footer1_tbl"/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  <w:bookmarkEnd w:id="3"/>
        </w:p>
      </w:tc>
      <w:tc>
        <w:tcPr>
          <w:tcW w:w="227" w:type="dxa"/>
          <w:tcBorders>
            <w:top w:val="nil"/>
          </w:tcBorders>
          <w:vAlign w:val="bottom"/>
        </w:tcPr>
        <w:p w14:paraId="3A570925" w14:textId="77777777" w:rsidR="00F730E3" w:rsidRPr="0069090D" w:rsidRDefault="00F730E3" w:rsidP="00F730E3">
          <w:pPr>
            <w:pStyle w:val="LetterFooter"/>
          </w:pPr>
        </w:p>
      </w:tc>
      <w:tc>
        <w:tcPr>
          <w:tcW w:w="2353" w:type="dxa"/>
        </w:tcPr>
        <w:p w14:paraId="38069E38" w14:textId="77777777" w:rsidR="00F730E3" w:rsidRPr="00577D61" w:rsidRDefault="00F730E3" w:rsidP="00F730E3">
          <w:pPr>
            <w:pStyle w:val="LetterFooterURL"/>
            <w:jc w:val="right"/>
          </w:pPr>
          <w:bookmarkStart w:id="5" w:name="Web"/>
          <w:r>
            <w:t>grantthornton.co.th</w:t>
          </w:r>
          <w:bookmarkEnd w:id="5"/>
        </w:p>
      </w:tc>
    </w:tr>
    <w:bookmarkEnd w:id="4"/>
  </w:tbl>
  <w:p w14:paraId="5836CF02" w14:textId="77777777" w:rsidR="008719C2" w:rsidRPr="005F4D62" w:rsidRDefault="008719C2" w:rsidP="00A1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46F80" w14:textId="77777777" w:rsidR="00233473" w:rsidRDefault="00233473">
      <w:bookmarkStart w:id="0" w:name="_Hlk482348182"/>
      <w:bookmarkEnd w:id="0"/>
      <w:r>
        <w:separator/>
      </w:r>
    </w:p>
  </w:footnote>
  <w:footnote w:type="continuationSeparator" w:id="0">
    <w:p w14:paraId="3C036EEF" w14:textId="77777777" w:rsidR="00233473" w:rsidRDefault="0023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54331DC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5992E1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Pr="004871D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1508"/>
    <w:rsid w:val="00094333"/>
    <w:rsid w:val="00097FAB"/>
    <w:rsid w:val="000A79C6"/>
    <w:rsid w:val="000B65E3"/>
    <w:rsid w:val="000B7090"/>
    <w:rsid w:val="000C2481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1EE9"/>
    <w:rsid w:val="001554CD"/>
    <w:rsid w:val="00155A91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1F3920"/>
    <w:rsid w:val="00204C07"/>
    <w:rsid w:val="0022518C"/>
    <w:rsid w:val="00233473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26F7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5A96"/>
    <w:rsid w:val="00416281"/>
    <w:rsid w:val="00421A47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532C"/>
    <w:rsid w:val="004871D2"/>
    <w:rsid w:val="00487E39"/>
    <w:rsid w:val="0049103F"/>
    <w:rsid w:val="004A0DFE"/>
    <w:rsid w:val="004A3C62"/>
    <w:rsid w:val="004C0971"/>
    <w:rsid w:val="004C0C25"/>
    <w:rsid w:val="004C2111"/>
    <w:rsid w:val="004C732E"/>
    <w:rsid w:val="004D0FD8"/>
    <w:rsid w:val="004D20AE"/>
    <w:rsid w:val="004D3578"/>
    <w:rsid w:val="004D6145"/>
    <w:rsid w:val="004E1B2F"/>
    <w:rsid w:val="004E728C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77D61"/>
    <w:rsid w:val="005822AC"/>
    <w:rsid w:val="00591F0D"/>
    <w:rsid w:val="00594DA2"/>
    <w:rsid w:val="005A29D0"/>
    <w:rsid w:val="005B1823"/>
    <w:rsid w:val="005B405A"/>
    <w:rsid w:val="005C2CCB"/>
    <w:rsid w:val="005C31DA"/>
    <w:rsid w:val="005C5652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73C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919C7"/>
    <w:rsid w:val="00992531"/>
    <w:rsid w:val="00995CD5"/>
    <w:rsid w:val="009A0164"/>
    <w:rsid w:val="009A1787"/>
    <w:rsid w:val="009A4F5A"/>
    <w:rsid w:val="009A73BE"/>
    <w:rsid w:val="009B1F44"/>
    <w:rsid w:val="009B4573"/>
    <w:rsid w:val="009C002A"/>
    <w:rsid w:val="009D5230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60F49"/>
    <w:rsid w:val="00A61E15"/>
    <w:rsid w:val="00A63B10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C06939"/>
    <w:rsid w:val="00C173BF"/>
    <w:rsid w:val="00C21E3B"/>
    <w:rsid w:val="00C3462C"/>
    <w:rsid w:val="00C35B1A"/>
    <w:rsid w:val="00C41C7D"/>
    <w:rsid w:val="00C63023"/>
    <w:rsid w:val="00C63743"/>
    <w:rsid w:val="00C63BD8"/>
    <w:rsid w:val="00C76C6C"/>
    <w:rsid w:val="00C80EC5"/>
    <w:rsid w:val="00C85669"/>
    <w:rsid w:val="00C85D6F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37A3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3515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4627C"/>
    <w:rsid w:val="00E56701"/>
    <w:rsid w:val="00E62754"/>
    <w:rsid w:val="00E64D2D"/>
    <w:rsid w:val="00E81383"/>
    <w:rsid w:val="00E86B53"/>
    <w:rsid w:val="00E9110B"/>
    <w:rsid w:val="00EA2B6F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44E0"/>
    <w:rsid w:val="00F21219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19CC"/>
    <w:rsid w:val="00F974D1"/>
    <w:rsid w:val="00F97986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A0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F2D624989BCC4B91C3509B5ACDFEAC" ma:contentTypeVersion="6" ma:contentTypeDescription="Create a new document." ma:contentTypeScope="" ma:versionID="acfee75d624364037076a7ce56370b96">
  <xsd:schema xmlns:xsd="http://www.w3.org/2001/XMLSchema" xmlns:xs="http://www.w3.org/2001/XMLSchema" xmlns:p="http://schemas.microsoft.com/office/2006/metadata/properties" xmlns:ns2="a995cbd9-5764-43f5-bd3f-0cf1ec58972e" xmlns:ns3="1c180b90-967f-4688-bfe9-3e2f9d25db2e" targetNamespace="http://schemas.microsoft.com/office/2006/metadata/properties" ma:root="true" ma:fieldsID="a35cd7f606ce3c47c7dda18483e60900" ns2:_="" ns3:_="">
    <xsd:import namespace="a995cbd9-5764-43f5-bd3f-0cf1ec58972e"/>
    <xsd:import namespace="1c180b90-967f-4688-bfe9-3e2f9d25d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95cbd9-5764-43f5-bd3f-0cf1ec589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80b90-967f-4688-bfe9-3e2f9d25d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D2D5D-723C-433D-AEA7-D543DAD54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95cbd9-5764-43f5-bd3f-0cf1ec58972e"/>
    <ds:schemaRef ds:uri="1c180b90-967f-4688-bfe9-3e2f9d25d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5acaebf3-cd20-43b5-86b1-e5f19572af7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74512d7-de22-4552-8147-e41533c185ef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51615A-7A56-4FF8-AFE1-707BAFC2D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67</TotalTime>
  <Pages>2</Pages>
  <Words>323</Words>
  <Characters>1248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2020-05-07T07:57:00Z</cp:lastPrinted>
  <dcterms:created xsi:type="dcterms:W3CDTF">2020-05-07T09:22:00Z</dcterms:created>
  <dcterms:modified xsi:type="dcterms:W3CDTF">2020-05-07T10:45:00Z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0x01010091F2D624989BCC4B91C3509B5ACDFEAC</vt:lpwstr>
  </property>
</Properties>
</file>