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1316A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70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A0F0E1D" w14:textId="77777777" w:rsidR="00644987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E9D34BE" w14:textId="3385CF98" w:rsidR="004B71BE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A87005">
        <w:rPr>
          <w:rFonts w:ascii="Angsana New" w:hAnsi="Angsana New"/>
          <w:sz w:val="30"/>
          <w:szCs w:val="30"/>
          <w:cs/>
        </w:rPr>
        <w:t>ระหว่างกาล</w:t>
      </w:r>
    </w:p>
    <w:p w14:paraId="2F79C320" w14:textId="0B057306" w:rsidR="003A52F3" w:rsidRPr="003A52F3" w:rsidRDefault="003A52F3" w:rsidP="003A52F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A52F3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FFD3E6D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D0906E" w14:textId="77777777" w:rsidR="00644987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</w:p>
    <w:p w14:paraId="0A417A45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0CFC6649" w14:textId="77777777" w:rsidR="007F4F4E" w:rsidRPr="00A8700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6CD58E40" w:rsidR="00315926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1592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B2B0DBD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A0B22E5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8467CF0" w14:textId="77777777" w:rsidR="003A4FEE" w:rsidRPr="00AD5F57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2333E38C" w14:textId="77777777" w:rsidR="003A4FEE" w:rsidRPr="00AD5F57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D5F57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F80668F" w14:textId="77777777" w:rsidR="00EF3C33" w:rsidRPr="00A8700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A8700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110CF844" w14:textId="3A874CA7" w:rsidR="009F2180" w:rsidRPr="00A87005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9F2180" w:rsidRPr="00A8700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622C88">
        <w:rPr>
          <w:rFonts w:ascii="Angsana New" w:hAnsi="Angsana New" w:hint="cs"/>
          <w:sz w:val="30"/>
          <w:szCs w:val="30"/>
          <w:cs/>
        </w:rPr>
        <w:t>แบบย่อ</w:t>
      </w:r>
      <w:r w:rsidR="009F2180" w:rsidRPr="00A87005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5167F7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9F2180" w:rsidRPr="00A87005">
        <w:rPr>
          <w:rFonts w:ascii="Angsana New" w:hAnsi="Angsana New"/>
          <w:sz w:val="30"/>
          <w:szCs w:val="30"/>
          <w:cs/>
        </w:rPr>
        <w:t>นี้</w:t>
      </w:r>
    </w:p>
    <w:p w14:paraId="399CF549" w14:textId="77777777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ACE48" w14:textId="75113ECD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A87005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A87005">
        <w:rPr>
          <w:rFonts w:ascii="Angsana New" w:hAnsi="Angsana New"/>
          <w:sz w:val="30"/>
          <w:szCs w:val="30"/>
          <w:cs/>
        </w:rPr>
        <w:t>จาก</w:t>
      </w:r>
      <w:r w:rsidR="009B75F0" w:rsidRPr="00A87005">
        <w:rPr>
          <w:rFonts w:ascii="Angsana New" w:hAnsi="Angsana New"/>
          <w:sz w:val="30"/>
          <w:szCs w:val="30"/>
          <w:cs/>
        </w:rPr>
        <w:t>คณะ</w:t>
      </w:r>
      <w:r w:rsidR="00462C33" w:rsidRPr="00A87005">
        <w:rPr>
          <w:rFonts w:ascii="Angsana New" w:hAnsi="Angsana New"/>
          <w:sz w:val="30"/>
          <w:szCs w:val="30"/>
          <w:cs/>
        </w:rPr>
        <w:t>กรรมการ</w:t>
      </w:r>
      <w:r w:rsidR="00462C33" w:rsidRPr="00C562DB">
        <w:rPr>
          <w:rFonts w:ascii="Angsana New" w:hAnsi="Angsana New"/>
          <w:sz w:val="30"/>
          <w:szCs w:val="30"/>
          <w:cs/>
        </w:rPr>
        <w:t>เมื่อ</w:t>
      </w:r>
      <w:r w:rsidR="00462C33" w:rsidRPr="00B73DC8">
        <w:rPr>
          <w:rFonts w:ascii="Angsana New" w:hAnsi="Angsana New"/>
          <w:sz w:val="30"/>
          <w:szCs w:val="30"/>
          <w:cs/>
        </w:rPr>
        <w:t>วันที่</w:t>
      </w:r>
      <w:r w:rsidR="00E74DF9" w:rsidRPr="00B73DC8">
        <w:rPr>
          <w:rFonts w:ascii="Angsana New" w:hAnsi="Angsana New"/>
          <w:sz w:val="30"/>
          <w:szCs w:val="30"/>
        </w:rPr>
        <w:t xml:space="preserve"> </w:t>
      </w:r>
      <w:r w:rsidR="00C562DB" w:rsidRPr="00B73DC8">
        <w:rPr>
          <w:rFonts w:ascii="Angsana New" w:hAnsi="Angsana New"/>
          <w:sz w:val="30"/>
          <w:szCs w:val="30"/>
        </w:rPr>
        <w:t>1</w:t>
      </w:r>
      <w:r w:rsidR="00DD001B">
        <w:rPr>
          <w:rFonts w:ascii="Angsana New" w:hAnsi="Angsana New"/>
          <w:sz w:val="30"/>
          <w:szCs w:val="30"/>
        </w:rPr>
        <w:t>2</w:t>
      </w:r>
      <w:r w:rsidR="00B73DC8">
        <w:rPr>
          <w:rFonts w:ascii="Angsana New" w:hAnsi="Angsana New"/>
          <w:sz w:val="30"/>
          <w:szCs w:val="30"/>
        </w:rPr>
        <w:t xml:space="preserve"> </w:t>
      </w:r>
      <w:r w:rsidR="00BF136B" w:rsidRPr="00C562D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F136B" w:rsidRPr="00C562DB">
        <w:rPr>
          <w:rFonts w:ascii="Angsana New" w:hAnsi="Angsana New"/>
          <w:sz w:val="30"/>
          <w:szCs w:val="30"/>
        </w:rPr>
        <w:t>2563</w:t>
      </w:r>
    </w:p>
    <w:p w14:paraId="6348750C" w14:textId="77777777" w:rsidR="009F2180" w:rsidRPr="00B148B9" w:rsidRDefault="009F2180" w:rsidP="0034231D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6DBF45D7" w14:textId="77777777" w:rsidR="00FC04D5" w:rsidRPr="00A87005" w:rsidRDefault="00F3624F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</w:t>
      </w:r>
      <w:r w:rsidR="00FC04D5" w:rsidRPr="00A87005">
        <w:rPr>
          <w:rFonts w:ascii="Angsana New" w:hAnsi="Angsana New"/>
          <w:sz w:val="30"/>
          <w:szCs w:val="30"/>
          <w:cs/>
        </w:rPr>
        <w:t>ทั่วไป</w:t>
      </w:r>
    </w:p>
    <w:p w14:paraId="4980DA66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75424" w14:textId="7038869D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4322B5">
        <w:rPr>
          <w:rFonts w:ascii="Angsana New" w:hAnsi="Angsana New"/>
          <w:sz w:val="30"/>
          <w:szCs w:val="30"/>
        </w:rPr>
        <w:t xml:space="preserve">31 </w:t>
      </w:r>
      <w:r w:rsidR="004322B5">
        <w:rPr>
          <w:rFonts w:ascii="Angsana New" w:hAnsi="Angsana New" w:hint="cs"/>
          <w:sz w:val="30"/>
          <w:szCs w:val="30"/>
          <w:cs/>
        </w:rPr>
        <w:t>มีนาคม</w:t>
      </w:r>
      <w:r w:rsidR="004322B5" w:rsidRPr="006B1BBD">
        <w:rPr>
          <w:rFonts w:ascii="Angsana New" w:hAnsi="Angsana New"/>
          <w:sz w:val="30"/>
          <w:szCs w:val="30"/>
          <w:cs/>
        </w:rPr>
        <w:t xml:space="preserve"> </w:t>
      </w:r>
      <w:r w:rsidR="004322B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>5</w:t>
      </w:r>
      <w:r w:rsidR="0066121D" w:rsidRPr="00A87005">
        <w:rPr>
          <w:rFonts w:ascii="Angsana New" w:hAnsi="Angsana New" w:hint="cs"/>
          <w:sz w:val="30"/>
          <w:szCs w:val="30"/>
          <w:cs/>
        </w:rPr>
        <w:t>6</w:t>
      </w:r>
      <w:r w:rsidR="00B34CCC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  <w:cs/>
        </w:rPr>
        <w:t xml:space="preserve"> และ </w:t>
      </w:r>
      <w:r w:rsidR="00F26414" w:rsidRPr="00A87005">
        <w:rPr>
          <w:rFonts w:ascii="Angsana New" w:hAnsi="Angsana New"/>
          <w:sz w:val="30"/>
          <w:szCs w:val="30"/>
        </w:rPr>
        <w:t xml:space="preserve">        </w:t>
      </w:r>
      <w:r w:rsidR="00843B79" w:rsidRPr="00A87005">
        <w:rPr>
          <w:rFonts w:ascii="Angsana New" w:hAnsi="Angsana New"/>
          <w:sz w:val="30"/>
          <w:szCs w:val="30"/>
          <w:cs/>
        </w:rPr>
        <w:br/>
      </w:r>
      <w:r w:rsidRPr="00A87005">
        <w:rPr>
          <w:rFonts w:ascii="Angsana New" w:hAnsi="Angsana New"/>
          <w:sz w:val="30"/>
          <w:szCs w:val="30"/>
        </w:rPr>
        <w:t>31</w:t>
      </w:r>
      <w:r w:rsidRPr="00A8700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61435E" w:rsidRPr="00A87005">
        <w:rPr>
          <w:rFonts w:ascii="Angsana New" w:hAnsi="Angsana New"/>
          <w:sz w:val="30"/>
          <w:szCs w:val="30"/>
        </w:rPr>
        <w:t>6</w:t>
      </w:r>
      <w:r w:rsidR="004322B5">
        <w:rPr>
          <w:rFonts w:ascii="Angsana New" w:hAnsi="Angsana New"/>
          <w:sz w:val="30"/>
          <w:szCs w:val="30"/>
        </w:rPr>
        <w:t>2</w:t>
      </w:r>
      <w:r w:rsidR="00595008" w:rsidRPr="00A87005">
        <w:rPr>
          <w:rFonts w:ascii="Angsana New" w:hAnsi="Angsana New"/>
          <w:sz w:val="30"/>
          <w:szCs w:val="30"/>
        </w:rPr>
        <w:t xml:space="preserve"> </w:t>
      </w:r>
      <w:r w:rsidR="00595008" w:rsidRPr="00A87005">
        <w:rPr>
          <w:rFonts w:ascii="Angsana New" w:hAnsi="Angsana New"/>
          <w:sz w:val="30"/>
          <w:szCs w:val="30"/>
          <w:cs/>
        </w:rPr>
        <w:t>ได้เปิด</w:t>
      </w:r>
      <w:r w:rsidR="005F439A" w:rsidRPr="00A87005">
        <w:rPr>
          <w:rFonts w:ascii="Angsana New" w:hAnsi="Angsana New"/>
          <w:sz w:val="30"/>
          <w:szCs w:val="30"/>
          <w:cs/>
        </w:rPr>
        <w:t>เผยไว้ในหมายเหตุ</w:t>
      </w:r>
      <w:r w:rsidR="00606D84" w:rsidRPr="00A87005">
        <w:rPr>
          <w:rFonts w:ascii="Angsana New" w:hAnsi="Angsana New" w:hint="cs"/>
          <w:sz w:val="30"/>
          <w:szCs w:val="30"/>
          <w:cs/>
        </w:rPr>
        <w:t>ข้อ</w:t>
      </w:r>
      <w:r w:rsidR="00606D84" w:rsidRPr="00A87005">
        <w:rPr>
          <w:rFonts w:ascii="Angsana New" w:hAnsi="Angsana New"/>
          <w:sz w:val="30"/>
          <w:szCs w:val="30"/>
        </w:rPr>
        <w:t xml:space="preserve"> </w:t>
      </w:r>
      <w:r w:rsidR="00C3561A">
        <w:rPr>
          <w:rFonts w:ascii="Angsana New" w:hAnsi="Angsana New"/>
          <w:sz w:val="30"/>
          <w:szCs w:val="30"/>
        </w:rPr>
        <w:t>5</w:t>
      </w:r>
    </w:p>
    <w:p w14:paraId="1E73E829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9E22C4" w14:textId="77777777" w:rsidR="00FC04D5" w:rsidRPr="00A87005" w:rsidRDefault="00FC04D5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50A8AA0B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9056F6" w14:textId="77777777" w:rsidR="006F16E0" w:rsidRPr="00A87005" w:rsidRDefault="006F16E0" w:rsidP="006F1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(ก)</w:t>
      </w:r>
      <w:r w:rsidRPr="00A8700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9651BF2" w14:textId="77777777" w:rsidR="006F16E0" w:rsidRPr="00A87005" w:rsidRDefault="006F16E0" w:rsidP="006F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EDE110" w14:textId="64218713" w:rsidR="00595008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</w:t>
      </w:r>
      <w:r w:rsidR="006125E6">
        <w:rPr>
          <w:rFonts w:ascii="Angsana New" w:hAnsi="Angsana New" w:hint="cs"/>
          <w:sz w:val="30"/>
          <w:szCs w:val="30"/>
          <w:cs/>
        </w:rPr>
        <w:t>ลแบบย่อ</w:t>
      </w:r>
      <w:r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A8700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87005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8A576E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>จัดทำ</w:t>
      </w:r>
      <w:r w:rsidRPr="00A8700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A87005">
        <w:rPr>
          <w:rFonts w:ascii="Angsana New" w:hAnsi="Angsana New"/>
          <w:sz w:val="30"/>
          <w:szCs w:val="30"/>
          <w:cs/>
        </w:rPr>
        <w:t>ระหว่างกาลในรูปแบบ</w:t>
      </w:r>
      <w:r w:rsidRPr="00B34CCC">
        <w:rPr>
          <w:rFonts w:ascii="Angsana New" w:hAnsi="Angsana New"/>
          <w:sz w:val="30"/>
          <w:szCs w:val="30"/>
          <w:cs/>
        </w:rPr>
        <w:t>ย่อ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="00B34CCC" w:rsidRPr="00B34CCC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B34CCC">
        <w:rPr>
          <w:rFonts w:ascii="Angsana New" w:hAnsi="Angsana New"/>
          <w:sz w:val="30"/>
          <w:szCs w:val="30"/>
          <w:cs/>
        </w:rPr>
        <w:t>ตามมาตรฐาน</w:t>
      </w:r>
      <w:r w:rsidRPr="00A87005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34 </w:t>
      </w:r>
      <w:r w:rsidRPr="00A87005">
        <w:rPr>
          <w:rFonts w:ascii="Angsana New" w:hAnsi="Angsana New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8700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14:paraId="2EE00DF6" w14:textId="77777777" w:rsidR="00030FE8" w:rsidRPr="00A87005" w:rsidRDefault="00030FE8" w:rsidP="0059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4E793B" w14:textId="28BF1A95" w:rsidR="00B34CCC" w:rsidRPr="00B34CCC" w:rsidRDefault="00B34CCC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34CCC">
        <w:rPr>
          <w:rFonts w:ascii="Angsana New" w:hAnsi="Angsana New"/>
          <w:sz w:val="30"/>
          <w:szCs w:val="30"/>
        </w:rPr>
        <w:t xml:space="preserve"> 31 </w:t>
      </w:r>
      <w:r w:rsidRPr="00B34CCC">
        <w:rPr>
          <w:rFonts w:ascii="Angsana New" w:hAnsi="Angsana New"/>
          <w:sz w:val="30"/>
          <w:szCs w:val="30"/>
          <w:cs/>
        </w:rPr>
        <w:t>ธันวาคม</w:t>
      </w:r>
      <w:r w:rsidRPr="00B34CCC">
        <w:rPr>
          <w:rFonts w:ascii="Angsana New" w:hAnsi="Angsana New"/>
          <w:sz w:val="30"/>
          <w:szCs w:val="30"/>
        </w:rPr>
        <w:t xml:space="preserve"> 2562</w:t>
      </w:r>
    </w:p>
    <w:p w14:paraId="465BC3BD" w14:textId="77777777" w:rsidR="00123917" w:rsidRPr="00A87005" w:rsidRDefault="00123917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1EEC7958" w14:textId="34E38644" w:rsidR="000A42D8" w:rsidRPr="00B34CCC" w:rsidRDefault="00B34CCC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34CCC">
        <w:rPr>
          <w:rFonts w:ascii="Angsana New" w:hAnsi="Angsana New"/>
          <w:sz w:val="30"/>
          <w:szCs w:val="30"/>
        </w:rPr>
        <w:t xml:space="preserve">16 </w:t>
      </w:r>
      <w:r w:rsidRPr="00B34CC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125E6">
        <w:rPr>
          <w:rFonts w:ascii="Angsana New" w:hAnsi="Angsana New"/>
          <w:sz w:val="30"/>
          <w:szCs w:val="30"/>
          <w:cs/>
        </w:rPr>
        <w:t>สัญญาเช่า</w:t>
      </w:r>
      <w:r w:rsidRPr="00B34CCC">
        <w:rPr>
          <w:rFonts w:ascii="Angsana New" w:hAnsi="Angsana New"/>
          <w:sz w:val="30"/>
          <w:szCs w:val="30"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>(</w:t>
      </w:r>
      <w:r w:rsidRPr="00B34CCC">
        <w:rPr>
          <w:rFonts w:ascii="Angsana New" w:hAnsi="Angsana New"/>
          <w:sz w:val="30"/>
          <w:szCs w:val="30"/>
        </w:rPr>
        <w:t>TFRS 16</w:t>
      </w:r>
      <w:r w:rsidRPr="00B34CCC">
        <w:rPr>
          <w:rFonts w:ascii="Angsana New" w:hAnsi="Angsana New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Pr="00B34CCC">
        <w:rPr>
          <w:rFonts w:ascii="Angsana New" w:hAnsi="Angsana New"/>
          <w:sz w:val="30"/>
          <w:szCs w:val="30"/>
        </w:rPr>
        <w:br/>
      </w:r>
      <w:r w:rsidRPr="00B34CCC">
        <w:rPr>
          <w:rFonts w:ascii="Angsana New" w:hAnsi="Angsana New"/>
          <w:sz w:val="30"/>
          <w:szCs w:val="30"/>
          <w:cs/>
        </w:rPr>
        <w:t xml:space="preserve">การบัญชีไว้ในหมายเหตุข้อ </w:t>
      </w:r>
      <w:r w:rsidRPr="00B34CCC">
        <w:rPr>
          <w:rFonts w:ascii="Angsana New" w:hAnsi="Angsana New"/>
          <w:sz w:val="30"/>
          <w:szCs w:val="30"/>
        </w:rPr>
        <w:t>3</w:t>
      </w:r>
    </w:p>
    <w:p w14:paraId="70F7ECBF" w14:textId="1B386A7D" w:rsidR="000A42D8" w:rsidRDefault="000A42D8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5A09FC" w14:textId="34E346FE" w:rsidR="00D53EB8" w:rsidRDefault="00D53EB8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EB8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D53EB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3EB8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53EB8">
        <w:rPr>
          <w:rFonts w:asciiTheme="majorBidi" w:hAnsiTheme="majorBidi" w:cstheme="majorBidi"/>
          <w:sz w:val="30"/>
          <w:szCs w:val="30"/>
        </w:rPr>
        <w:t xml:space="preserve"> </w:t>
      </w:r>
    </w:p>
    <w:p w14:paraId="0E27556B" w14:textId="77777777" w:rsidR="00995246" w:rsidRPr="00D53EB8" w:rsidRDefault="00995246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E20B8" w14:textId="512A15F9" w:rsidR="00D53EB8" w:rsidRDefault="00D53EB8" w:rsidP="00D5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9D735" w14:textId="66E1FFB7" w:rsidR="00D53EB8" w:rsidRDefault="00D53EB8" w:rsidP="00D5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25C09" w14:textId="77777777" w:rsidR="00123917" w:rsidRPr="00A87005" w:rsidRDefault="00414ECE" w:rsidP="004D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)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ab/>
      </w:r>
      <w:r w:rsidR="00E07F35" w:rsidRPr="00A8700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6D1C0D3" w14:textId="77777777" w:rsidR="004F2118" w:rsidRPr="00A87005" w:rsidRDefault="004F2118" w:rsidP="00792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2899" w14:textId="48AF6EE0" w:rsidR="00983F9D" w:rsidRPr="00083D52" w:rsidRDefault="00083D52" w:rsidP="00083D52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083D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83D52">
        <w:rPr>
          <w:rFonts w:ascii="Angsana New" w:hAnsi="Angsana New" w:hint="cs"/>
          <w:sz w:val="30"/>
          <w:szCs w:val="30"/>
          <w:cs/>
        </w:rPr>
        <w:t>ไว้</w:t>
      </w:r>
      <w:r w:rsidRPr="00083D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83D52">
        <w:rPr>
          <w:rFonts w:ascii="Angsana New" w:hAnsi="Angsana New"/>
          <w:sz w:val="30"/>
          <w:szCs w:val="30"/>
        </w:rPr>
        <w:t xml:space="preserve">31 </w:t>
      </w:r>
      <w:r w:rsidRPr="00083D5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83D52">
        <w:rPr>
          <w:rFonts w:ascii="Angsana New" w:hAnsi="Angsana New"/>
          <w:sz w:val="30"/>
          <w:szCs w:val="30"/>
        </w:rPr>
        <w:t>2562</w:t>
      </w:r>
      <w:r w:rsidRPr="00083D52">
        <w:rPr>
          <w:rFonts w:ascii="Angsana New" w:hAnsi="Angsana New"/>
          <w:sz w:val="30"/>
          <w:szCs w:val="30"/>
          <w:cs/>
        </w:rPr>
        <w:t xml:space="preserve"> </w:t>
      </w:r>
    </w:p>
    <w:p w14:paraId="4AB59CB2" w14:textId="77777777" w:rsidR="00083D52" w:rsidRPr="00A87005" w:rsidRDefault="00083D52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4DF07308" w14:textId="0CB78A98" w:rsidR="00083D52" w:rsidRDefault="00083D52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083D52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84CA0BD" w14:textId="77777777" w:rsidR="00083D52" w:rsidRPr="00083D52" w:rsidRDefault="00083D52" w:rsidP="006125E6">
      <w:pPr>
        <w:spacing w:line="240" w:lineRule="auto"/>
        <w:rPr>
          <w:lang w:val="x-none" w:eastAsia="x-none"/>
        </w:rPr>
      </w:pPr>
    </w:p>
    <w:p w14:paraId="18A4E9BC" w14:textId="5FF8ABBB" w:rsidR="00083D52" w:rsidRDefault="00083D52" w:rsidP="006125E6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083D52">
        <w:rPr>
          <w:rFonts w:ascii="Angsana New" w:hAnsi="Angsana New" w:cs="Angsana New"/>
          <w:cs/>
        </w:rPr>
        <w:t xml:space="preserve">ตั้งแต่วันที่ </w:t>
      </w:r>
      <w:r w:rsidRPr="00083D52">
        <w:rPr>
          <w:rFonts w:ascii="Angsana New" w:hAnsi="Angsana New" w:cs="Angsana New"/>
        </w:rPr>
        <w:t xml:space="preserve">1 </w:t>
      </w:r>
      <w:r w:rsidRPr="00083D52">
        <w:rPr>
          <w:rFonts w:ascii="Angsana New" w:hAnsi="Angsana New" w:cs="Angsana New"/>
          <w:cs/>
        </w:rPr>
        <w:t xml:space="preserve">มกราคม </w:t>
      </w:r>
      <w:r w:rsidRPr="00083D52">
        <w:rPr>
          <w:rFonts w:ascii="Angsana New" w:hAnsi="Angsana New" w:cs="Angsana New"/>
        </w:rPr>
        <w:t xml:space="preserve">2563 </w:t>
      </w:r>
      <w:r w:rsidRPr="00083D52">
        <w:rPr>
          <w:rFonts w:asciiTheme="majorBidi" w:eastAsia="Calibri" w:hAnsiTheme="majorBidi" w:cstheme="majorBidi"/>
          <w:cs/>
          <w:lang w:val="en-GB"/>
        </w:rPr>
        <w:t>กลุ่มบริษัท</w:t>
      </w:r>
      <w:r w:rsidRPr="00083D52">
        <w:rPr>
          <w:rFonts w:ascii="Angsana New" w:hAnsi="Angsana New" w:cs="Angsana New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083D52">
        <w:rPr>
          <w:rFonts w:ascii="Angsana New" w:hAnsi="Angsana New" w:cs="Angsana New"/>
        </w:rPr>
        <w:t xml:space="preserve">TFRS 16 </w:t>
      </w:r>
      <w:r w:rsidRPr="00083D52">
        <w:rPr>
          <w:rFonts w:ascii="Angsana New" w:hAnsi="Angsana New" w:cs="Angsana New" w:hint="cs"/>
          <w:cs/>
        </w:rPr>
        <w:t>เป็นครั้งแร</w:t>
      </w:r>
      <w:r w:rsidRPr="00083D52">
        <w:rPr>
          <w:rFonts w:ascii="Angsana New" w:hAnsi="Angsana New" w:cs="Angsana New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1E11AA5" w14:textId="77777777" w:rsidR="00083D52" w:rsidRPr="00083D52" w:rsidRDefault="00083D52" w:rsidP="00083D52">
      <w:pPr>
        <w:pStyle w:val="BodyText2"/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184"/>
        <w:gridCol w:w="1256"/>
        <w:gridCol w:w="180"/>
        <w:gridCol w:w="990"/>
        <w:gridCol w:w="180"/>
        <w:gridCol w:w="1260"/>
      </w:tblGrid>
      <w:tr w:rsidR="00593384" w:rsidRPr="00D25F5D" w14:paraId="152ED0C1" w14:textId="77777777" w:rsidTr="00941ACF">
        <w:trPr>
          <w:cantSplit/>
          <w:trHeight w:val="299"/>
          <w:tblHeader/>
        </w:trPr>
        <w:tc>
          <w:tcPr>
            <w:tcW w:w="3240" w:type="dxa"/>
            <w:vAlign w:val="bottom"/>
          </w:tcPr>
          <w:p w14:paraId="7A4BC48A" w14:textId="7F586FDF" w:rsidR="00083D52" w:rsidRPr="00593384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14:paraId="47BFE9FA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88001CD" w14:textId="3C394990" w:rsidR="00083D52" w:rsidRPr="00593384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59338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1D1D11D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95035D9" w14:textId="126B0160" w:rsidR="00083D52" w:rsidRPr="00593384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9338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384" w:rsidRPr="00D25F5D" w14:paraId="4C78050D" w14:textId="77777777" w:rsidTr="00941ACF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400B2699" w14:textId="77777777" w:rsidR="00083D52" w:rsidRPr="00593384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14:paraId="06D4950D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66C28E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decimal" w:pos="657"/>
                <w:tab w:val="left" w:pos="3794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4" w:type="dxa"/>
            <w:vAlign w:val="bottom"/>
          </w:tcPr>
          <w:p w14:paraId="15428938" w14:textId="77777777" w:rsidR="00083D52" w:rsidRPr="00593384" w:rsidRDefault="00083D52" w:rsidP="00593384">
            <w:pPr>
              <w:pStyle w:val="acctfourfigures"/>
              <w:tabs>
                <w:tab w:val="left" w:pos="3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496F5B2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1E5C8B07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84" w:right="-77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ของส่วน</w:t>
            </w:r>
          </w:p>
          <w:p w14:paraId="5F4E4B75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38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9B19F05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E62A7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3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48B605C" w14:textId="77777777" w:rsidR="00083D52" w:rsidRPr="00593384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FC6C09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1BC95B1B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ของส่วน</w:t>
            </w:r>
          </w:p>
          <w:p w14:paraId="16B8D960" w14:textId="77777777" w:rsidR="00083D52" w:rsidRPr="00593384" w:rsidRDefault="00083D52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38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</w:tr>
      <w:tr w:rsidR="00593384" w:rsidRPr="00D25F5D" w14:paraId="37AD38BE" w14:textId="77777777" w:rsidTr="00941ACF">
        <w:trPr>
          <w:cantSplit/>
          <w:trHeight w:val="20"/>
          <w:tblHeader/>
        </w:trPr>
        <w:tc>
          <w:tcPr>
            <w:tcW w:w="3240" w:type="dxa"/>
          </w:tcPr>
          <w:p w14:paraId="3366A102" w14:textId="77777777" w:rsidR="00083D52" w:rsidRPr="00593384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033BA90A" w14:textId="77777777" w:rsidR="00083D52" w:rsidRPr="00593384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5040" w:type="dxa"/>
            <w:gridSpan w:val="7"/>
            <w:vAlign w:val="bottom"/>
          </w:tcPr>
          <w:p w14:paraId="22D099E9" w14:textId="33C5FF79" w:rsidR="00083D52" w:rsidRPr="00593384" w:rsidRDefault="00083D52" w:rsidP="00593384">
            <w:pPr>
              <w:pStyle w:val="acctfourfigures"/>
              <w:tabs>
                <w:tab w:val="clear" w:pos="765"/>
                <w:tab w:val="decimal" w:pos="283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9442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93384" w:rsidRPr="000B5E50" w14:paraId="10669047" w14:textId="77777777" w:rsidTr="00941ACF">
        <w:trPr>
          <w:cantSplit/>
          <w:trHeight w:val="20"/>
        </w:trPr>
        <w:tc>
          <w:tcPr>
            <w:tcW w:w="3240" w:type="dxa"/>
          </w:tcPr>
          <w:p w14:paraId="0B66AB3E" w14:textId="77777777" w:rsidR="00083D52" w:rsidRPr="00C562DB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7CC4114F" w14:textId="77777777" w:rsidR="00083D52" w:rsidRPr="00C562DB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D8EEDA" w14:textId="2F6771E7" w:rsidR="00083D52" w:rsidRPr="007A6402" w:rsidRDefault="007A640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492,706</w:t>
            </w:r>
          </w:p>
        </w:tc>
        <w:tc>
          <w:tcPr>
            <w:tcW w:w="184" w:type="dxa"/>
            <w:vAlign w:val="bottom"/>
          </w:tcPr>
          <w:p w14:paraId="054FCB16" w14:textId="77777777" w:rsidR="00083D52" w:rsidRPr="007A6402" w:rsidRDefault="00083D52" w:rsidP="00593384">
            <w:pPr>
              <w:pStyle w:val="acctfourfigures"/>
              <w:tabs>
                <w:tab w:val="left" w:pos="3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12EACB5" w14:textId="607181CD" w:rsidR="00083D52" w:rsidRPr="007A6402" w:rsidRDefault="007A6402" w:rsidP="00593384">
            <w:pPr>
              <w:pStyle w:val="acctfourfigures"/>
              <w:tabs>
                <w:tab w:val="clear" w:pos="765"/>
                <w:tab w:val="decimal" w:pos="1000"/>
                <w:tab w:val="left" w:pos="3794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(4,090)</w:t>
            </w:r>
          </w:p>
        </w:tc>
        <w:tc>
          <w:tcPr>
            <w:tcW w:w="180" w:type="dxa"/>
            <w:vAlign w:val="bottom"/>
          </w:tcPr>
          <w:p w14:paraId="56A491EA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7EA902" w14:textId="130FDDAE" w:rsidR="00083D52" w:rsidRPr="007A6402" w:rsidRDefault="007A640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408,127</w:t>
            </w:r>
          </w:p>
        </w:tc>
        <w:tc>
          <w:tcPr>
            <w:tcW w:w="180" w:type="dxa"/>
            <w:vAlign w:val="bottom"/>
          </w:tcPr>
          <w:p w14:paraId="502673E3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38B437" w14:textId="5F98CCC6" w:rsidR="007A6402" w:rsidRPr="007A6402" w:rsidRDefault="007A6402" w:rsidP="005500FF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3384" w:rsidRPr="000B5E50" w14:paraId="4D0D24BE" w14:textId="77777777" w:rsidTr="00941ACF">
        <w:trPr>
          <w:cantSplit/>
          <w:trHeight w:val="254"/>
        </w:trPr>
        <w:tc>
          <w:tcPr>
            <w:tcW w:w="3240" w:type="dxa"/>
          </w:tcPr>
          <w:p w14:paraId="49B9B5A8" w14:textId="171BE65A" w:rsidR="00083D52" w:rsidRPr="00C562DB" w:rsidRDefault="00083D52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47ABAE8" w14:textId="77777777" w:rsidR="00083D52" w:rsidRPr="00C562DB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613E0F" w14:textId="77777777" w:rsidR="00083D52" w:rsidRPr="007A6402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4968EF4" w14:textId="77777777" w:rsidR="00083D52" w:rsidRPr="007A6402" w:rsidRDefault="00083D52" w:rsidP="00593384">
            <w:pPr>
              <w:pStyle w:val="acctfourfigures"/>
              <w:tabs>
                <w:tab w:val="left" w:pos="3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7EF707BF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000"/>
                <w:tab w:val="left" w:pos="3794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F113CF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91DBEA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AE998B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4534F2" w14:textId="6E657061" w:rsidR="00083D52" w:rsidRPr="007A6402" w:rsidRDefault="00083D52" w:rsidP="007A6402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3384" w:rsidRPr="000B5E50" w14:paraId="1B9E2CD1" w14:textId="77777777" w:rsidTr="00941ACF">
        <w:trPr>
          <w:cantSplit/>
          <w:trHeight w:val="254"/>
        </w:trPr>
        <w:tc>
          <w:tcPr>
            <w:tcW w:w="3240" w:type="dxa"/>
          </w:tcPr>
          <w:p w14:paraId="0C477E8B" w14:textId="77777777" w:rsidR="00083D52" w:rsidRPr="00C562DB" w:rsidRDefault="00083D52" w:rsidP="00593384">
            <w:pPr>
              <w:tabs>
                <w:tab w:val="clear" w:pos="227"/>
                <w:tab w:val="clear" w:pos="5613"/>
                <w:tab w:val="clear" w:pos="6322"/>
                <w:tab w:val="left" w:pos="3794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C562DB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2DCE5517" w14:textId="77777777" w:rsidR="00083D52" w:rsidRPr="00C562DB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A32ED7" w14:textId="77777777" w:rsidR="00083D52" w:rsidRPr="007A6402" w:rsidRDefault="00083D52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248E5FE" w14:textId="77777777" w:rsidR="00083D52" w:rsidRPr="007A6402" w:rsidRDefault="00083D52" w:rsidP="00593384">
            <w:pPr>
              <w:pStyle w:val="acctfourfigures"/>
              <w:tabs>
                <w:tab w:val="left" w:pos="3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1AC0CBB" w14:textId="77777777" w:rsidR="00083D52" w:rsidRPr="00941ACF" w:rsidRDefault="00083D52" w:rsidP="00593384">
            <w:pPr>
              <w:pStyle w:val="acctfourfigures"/>
              <w:tabs>
                <w:tab w:val="clear" w:pos="765"/>
                <w:tab w:val="decimal" w:pos="1000"/>
                <w:tab w:val="left" w:pos="3794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71120A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CDD4A2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63443C" w14:textId="77777777" w:rsidR="00083D52" w:rsidRPr="007A6402" w:rsidRDefault="00083D52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3D9586" w14:textId="77777777" w:rsidR="00083D52" w:rsidRPr="007A6402" w:rsidRDefault="00083D52" w:rsidP="007A6402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0FF" w:rsidRPr="000B5E50" w14:paraId="3CBC67F3" w14:textId="77777777" w:rsidTr="001313E8">
        <w:trPr>
          <w:cantSplit/>
          <w:trHeight w:val="20"/>
        </w:trPr>
        <w:tc>
          <w:tcPr>
            <w:tcW w:w="3240" w:type="dxa"/>
          </w:tcPr>
          <w:p w14:paraId="520FD43F" w14:textId="77777777" w:rsidR="005500FF" w:rsidRPr="00C562DB" w:rsidRDefault="005500FF" w:rsidP="005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3794"/>
              </w:tabs>
              <w:spacing w:line="240" w:lineRule="auto"/>
              <w:ind w:left="371" w:right="8" w:hanging="180"/>
              <w:rPr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44E4FED" w14:textId="68F9A75F" w:rsidR="005500FF" w:rsidRPr="00C562DB" w:rsidRDefault="005500FF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4114E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B5D052D" w14:textId="7F839C67" w:rsidR="005500FF" w:rsidRPr="007A6402" w:rsidRDefault="005500FF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691D">
              <w:rPr>
                <w:rFonts w:asciiTheme="majorBidi" w:hAnsiTheme="majorBidi" w:cstheme="majorBidi"/>
                <w:sz w:val="28"/>
                <w:szCs w:val="28"/>
              </w:rPr>
              <w:t>9,854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0A9C4D2B" w14:textId="77777777" w:rsidR="005500FF" w:rsidRPr="007A6402" w:rsidRDefault="005500FF" w:rsidP="005500FF">
            <w:pPr>
              <w:pStyle w:val="acctfourfigures"/>
              <w:tabs>
                <w:tab w:val="left" w:pos="37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949187B" w14:textId="4B5871D8" w:rsidR="005500FF" w:rsidRPr="007A6402" w:rsidRDefault="005500FF" w:rsidP="00791628">
            <w:pPr>
              <w:pStyle w:val="acctfourfigures"/>
              <w:tabs>
                <w:tab w:val="clear" w:pos="765"/>
                <w:tab w:val="decimal" w:pos="641"/>
                <w:tab w:val="decimal" w:pos="1000"/>
                <w:tab w:val="left" w:pos="3794"/>
              </w:tabs>
              <w:spacing w:line="240" w:lineRule="auto"/>
              <w:ind w:left="-78" w:right="19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743CE073" w14:textId="77777777" w:rsidR="005500FF" w:rsidRPr="007A6402" w:rsidRDefault="005500FF" w:rsidP="005500FF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7B9DB4" w14:textId="48AB1F0B" w:rsidR="005500FF" w:rsidRPr="007A6402" w:rsidRDefault="005500FF" w:rsidP="005500FF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519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519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9691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75DDB08" w14:textId="77777777" w:rsidR="005500FF" w:rsidRPr="007A6402" w:rsidRDefault="005500FF" w:rsidP="005500FF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A8972C" w14:textId="24BB84DB" w:rsidR="005500FF" w:rsidRPr="007A6402" w:rsidRDefault="005500FF" w:rsidP="005500FF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right="2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-</w:t>
            </w:r>
          </w:p>
        </w:tc>
      </w:tr>
      <w:tr w:rsidR="005500FF" w:rsidRPr="000B5E50" w14:paraId="069DAEC9" w14:textId="77777777" w:rsidTr="00D94423">
        <w:trPr>
          <w:cantSplit/>
          <w:trHeight w:val="20"/>
        </w:trPr>
        <w:tc>
          <w:tcPr>
            <w:tcW w:w="3240" w:type="dxa"/>
          </w:tcPr>
          <w:p w14:paraId="22EC9D96" w14:textId="77777777" w:rsidR="005500FF" w:rsidRPr="00C562DB" w:rsidRDefault="005500FF" w:rsidP="005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6A6641D5" w14:textId="77777777" w:rsidR="005500FF" w:rsidRPr="00C562DB" w:rsidRDefault="005500FF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F86703" w14:textId="2A75B04D" w:rsidR="005500FF" w:rsidRPr="007A6402" w:rsidRDefault="005500FF" w:rsidP="0098230F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9691D">
              <w:rPr>
                <w:rFonts w:asciiTheme="majorBidi" w:hAnsiTheme="majorBidi" w:cstheme="majorBidi"/>
                <w:sz w:val="28"/>
                <w:szCs w:val="28"/>
              </w:rPr>
              <w:t>1,423</w:t>
            </w:r>
          </w:p>
        </w:tc>
        <w:tc>
          <w:tcPr>
            <w:tcW w:w="184" w:type="dxa"/>
            <w:vAlign w:val="bottom"/>
          </w:tcPr>
          <w:p w14:paraId="2794C7BE" w14:textId="77777777" w:rsidR="005500FF" w:rsidRPr="007A6402" w:rsidRDefault="005500FF" w:rsidP="005500FF">
            <w:pPr>
              <w:pStyle w:val="acctfourfigures"/>
              <w:tabs>
                <w:tab w:val="left" w:pos="37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1BF7BFF" w14:textId="16EC73F5" w:rsidR="005500FF" w:rsidRPr="007A6402" w:rsidRDefault="005500FF" w:rsidP="001313E8">
            <w:pPr>
              <w:pStyle w:val="acctfourfigures"/>
              <w:tabs>
                <w:tab w:val="clear" w:pos="765"/>
                <w:tab w:val="left" w:pos="896"/>
                <w:tab w:val="decimal" w:pos="1000"/>
                <w:tab w:val="left" w:pos="3794"/>
              </w:tabs>
              <w:spacing w:line="240" w:lineRule="auto"/>
              <w:ind w:right="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7A04B369" w14:textId="77777777" w:rsidR="005500FF" w:rsidRPr="007A6402" w:rsidRDefault="005500FF" w:rsidP="005500FF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63B1D1" w14:textId="1456A423" w:rsidR="005500FF" w:rsidRPr="007A6402" w:rsidRDefault="005500FF" w:rsidP="0098230F">
            <w:pPr>
              <w:pStyle w:val="acctfourfigures"/>
              <w:tabs>
                <w:tab w:val="clear" w:pos="765"/>
                <w:tab w:val="decimal" w:pos="1642"/>
                <w:tab w:val="left" w:pos="3794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114E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51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114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519F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80" w:type="dxa"/>
            <w:vAlign w:val="bottom"/>
          </w:tcPr>
          <w:p w14:paraId="08A95D58" w14:textId="77777777" w:rsidR="005500FF" w:rsidRPr="007A6402" w:rsidRDefault="005500FF" w:rsidP="005500FF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6EB835" w14:textId="2714F58D" w:rsidR="005500FF" w:rsidRPr="007A6402" w:rsidRDefault="005500FF" w:rsidP="005500FF">
            <w:pPr>
              <w:pStyle w:val="acctfourfigures"/>
              <w:tabs>
                <w:tab w:val="clear" w:pos="765"/>
                <w:tab w:val="decimal" w:pos="552"/>
                <w:tab w:val="decimal" w:pos="1642"/>
                <w:tab w:val="left" w:pos="3794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</w:tr>
      <w:tr w:rsidR="001313E8" w:rsidRPr="000B5E50" w14:paraId="0864A8EF" w14:textId="77777777" w:rsidTr="00D94423">
        <w:trPr>
          <w:cantSplit/>
          <w:trHeight w:val="20"/>
        </w:trPr>
        <w:tc>
          <w:tcPr>
            <w:tcW w:w="3240" w:type="dxa"/>
          </w:tcPr>
          <w:p w14:paraId="20064816" w14:textId="77777777" w:rsidR="001313E8" w:rsidRPr="00C562DB" w:rsidRDefault="001313E8" w:rsidP="001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C082F90" w14:textId="77777777" w:rsidR="001313E8" w:rsidRPr="00C562DB" w:rsidRDefault="001313E8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56A4C" w14:textId="3C8C462B" w:rsidR="001313E8" w:rsidRDefault="001313E8" w:rsidP="001313E8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3D9BCE49" w14:textId="77777777" w:rsidR="001313E8" w:rsidRPr="007A6402" w:rsidRDefault="001313E8" w:rsidP="001313E8">
            <w:pPr>
              <w:pStyle w:val="acctfourfigures"/>
              <w:tabs>
                <w:tab w:val="left" w:pos="37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96D8" w14:textId="6ACB8F66" w:rsidR="001313E8" w:rsidRPr="001313E8" w:rsidRDefault="001313E8" w:rsidP="001313E8">
            <w:pPr>
              <w:pStyle w:val="acctfourfigures"/>
              <w:tabs>
                <w:tab w:val="clear" w:pos="765"/>
                <w:tab w:val="decimal" w:pos="1000"/>
                <w:tab w:val="left" w:pos="3794"/>
              </w:tabs>
              <w:spacing w:line="240" w:lineRule="auto"/>
              <w:ind w:right="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13E8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11B8AB85" w14:textId="77777777" w:rsidR="001313E8" w:rsidRPr="007A6402" w:rsidRDefault="001313E8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8D8FE" w14:textId="504F8215" w:rsidR="001313E8" w:rsidRDefault="001313E8" w:rsidP="001313E8">
            <w:pPr>
              <w:pStyle w:val="acctfourfigures"/>
              <w:tabs>
                <w:tab w:val="clear" w:pos="765"/>
                <w:tab w:val="decimal" w:pos="1642"/>
                <w:tab w:val="left" w:pos="3794"/>
              </w:tabs>
              <w:spacing w:line="240" w:lineRule="auto"/>
              <w:ind w:right="-2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(7,433)</w:t>
            </w:r>
          </w:p>
        </w:tc>
        <w:tc>
          <w:tcPr>
            <w:tcW w:w="180" w:type="dxa"/>
            <w:vAlign w:val="bottom"/>
          </w:tcPr>
          <w:p w14:paraId="26C973A6" w14:textId="77777777" w:rsidR="001313E8" w:rsidRPr="007A6402" w:rsidRDefault="001313E8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66606" w14:textId="5D81A18D" w:rsidR="001313E8" w:rsidRDefault="001313E8" w:rsidP="001313E8">
            <w:pPr>
              <w:pStyle w:val="acctfourfigures"/>
              <w:tabs>
                <w:tab w:val="clear" w:pos="765"/>
                <w:tab w:val="decimal" w:pos="552"/>
                <w:tab w:val="decimal" w:pos="1642"/>
                <w:tab w:val="left" w:pos="3794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</w:tr>
      <w:tr w:rsidR="001313E8" w:rsidRPr="000B5E50" w14:paraId="617601CD" w14:textId="77777777" w:rsidTr="00D94423">
        <w:trPr>
          <w:cantSplit/>
          <w:trHeight w:val="20"/>
        </w:trPr>
        <w:tc>
          <w:tcPr>
            <w:tcW w:w="3240" w:type="dxa"/>
          </w:tcPr>
          <w:p w14:paraId="1B0AEFE5" w14:textId="77777777" w:rsidR="001313E8" w:rsidRPr="00C562DB" w:rsidRDefault="001313E8" w:rsidP="001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DA1DD4A" w14:textId="77777777" w:rsidR="001313E8" w:rsidRPr="00C562DB" w:rsidRDefault="001313E8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B32319" w14:textId="77777777" w:rsidR="001313E8" w:rsidRDefault="001313E8" w:rsidP="001313E8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45626F0" w14:textId="77777777" w:rsidR="001313E8" w:rsidRPr="007A6402" w:rsidRDefault="001313E8" w:rsidP="001313E8">
            <w:pPr>
              <w:pStyle w:val="acctfourfigures"/>
              <w:tabs>
                <w:tab w:val="left" w:pos="37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48208926" w14:textId="77777777" w:rsidR="001313E8" w:rsidRDefault="001313E8" w:rsidP="001313E8">
            <w:pPr>
              <w:pStyle w:val="acctfourfigures"/>
              <w:tabs>
                <w:tab w:val="clear" w:pos="765"/>
                <w:tab w:val="decimal" w:pos="1000"/>
                <w:tab w:val="left" w:pos="3794"/>
              </w:tabs>
              <w:spacing w:line="240" w:lineRule="auto"/>
              <w:ind w:right="1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3A46FB" w14:textId="77777777" w:rsidR="001313E8" w:rsidRPr="007A6402" w:rsidRDefault="001313E8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C1CC4D" w14:textId="77777777" w:rsidR="001313E8" w:rsidRDefault="001313E8" w:rsidP="001313E8">
            <w:pPr>
              <w:pStyle w:val="acctfourfigures"/>
              <w:tabs>
                <w:tab w:val="clear" w:pos="765"/>
                <w:tab w:val="decimal" w:pos="1642"/>
                <w:tab w:val="left" w:pos="3794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C75387" w14:textId="77777777" w:rsidR="001313E8" w:rsidRPr="007A6402" w:rsidRDefault="001313E8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DC4CAB" w14:textId="77777777" w:rsidR="001313E8" w:rsidRDefault="001313E8" w:rsidP="001313E8">
            <w:pPr>
              <w:pStyle w:val="acctfourfigures"/>
              <w:tabs>
                <w:tab w:val="clear" w:pos="765"/>
                <w:tab w:val="decimal" w:pos="552"/>
                <w:tab w:val="decimal" w:pos="1642"/>
                <w:tab w:val="left" w:pos="3794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13E8" w:rsidRPr="000B5E50" w14:paraId="670AFDAC" w14:textId="77777777" w:rsidTr="001313E8">
        <w:trPr>
          <w:cantSplit/>
          <w:trHeight w:val="20"/>
        </w:trPr>
        <w:tc>
          <w:tcPr>
            <w:tcW w:w="3240" w:type="dxa"/>
          </w:tcPr>
          <w:p w14:paraId="5AE13B50" w14:textId="77777777" w:rsidR="001313E8" w:rsidRPr="00C562DB" w:rsidRDefault="001313E8" w:rsidP="001313E8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0DAD4DB3" w14:textId="77777777" w:rsidR="001313E8" w:rsidRPr="00C562DB" w:rsidRDefault="001313E8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8A7324" w14:textId="0F4EB5D5" w:rsidR="001313E8" w:rsidRPr="007A6402" w:rsidRDefault="001313E8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484,275</w:t>
            </w:r>
          </w:p>
        </w:tc>
        <w:tc>
          <w:tcPr>
            <w:tcW w:w="184" w:type="dxa"/>
            <w:vAlign w:val="bottom"/>
          </w:tcPr>
          <w:p w14:paraId="766FFEDF" w14:textId="77777777" w:rsidR="001313E8" w:rsidRPr="007A6402" w:rsidRDefault="001313E8" w:rsidP="001313E8">
            <w:pPr>
              <w:pStyle w:val="acctfourfigures"/>
              <w:tabs>
                <w:tab w:val="left" w:pos="379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vAlign w:val="bottom"/>
          </w:tcPr>
          <w:p w14:paraId="4191A633" w14:textId="17692E4D" w:rsidR="001313E8" w:rsidRPr="007A6402" w:rsidRDefault="001313E8" w:rsidP="001313E8">
            <w:pPr>
              <w:pStyle w:val="acctfourfigures"/>
              <w:tabs>
                <w:tab w:val="clear" w:pos="765"/>
                <w:tab w:val="decimal" w:pos="1000"/>
                <w:tab w:val="left" w:pos="3794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(4,090)</w:t>
            </w:r>
          </w:p>
        </w:tc>
        <w:tc>
          <w:tcPr>
            <w:tcW w:w="180" w:type="dxa"/>
            <w:vAlign w:val="bottom"/>
          </w:tcPr>
          <w:p w14:paraId="0BA1CFAB" w14:textId="77777777" w:rsidR="001313E8" w:rsidRPr="007A6402" w:rsidRDefault="001313E8" w:rsidP="001313E8">
            <w:pPr>
              <w:pStyle w:val="acctfourfigures"/>
              <w:tabs>
                <w:tab w:val="decimal" w:pos="1181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A87E21" w14:textId="1E102051" w:rsidR="001313E8" w:rsidRPr="007A6402" w:rsidRDefault="001313E8" w:rsidP="001313E8">
            <w:pPr>
              <w:pStyle w:val="acctfourfigures"/>
              <w:tabs>
                <w:tab w:val="clear" w:pos="765"/>
                <w:tab w:val="decimal" w:pos="730"/>
                <w:tab w:val="decimal" w:pos="1181"/>
                <w:tab w:val="left" w:pos="3794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400,694</w:t>
            </w:r>
          </w:p>
        </w:tc>
        <w:tc>
          <w:tcPr>
            <w:tcW w:w="180" w:type="dxa"/>
            <w:vAlign w:val="bottom"/>
          </w:tcPr>
          <w:p w14:paraId="2FFB9BDE" w14:textId="77777777" w:rsidR="001313E8" w:rsidRPr="007A6402" w:rsidRDefault="001313E8" w:rsidP="001313E8">
            <w:pPr>
              <w:pStyle w:val="acctfourfigures"/>
              <w:tabs>
                <w:tab w:val="decimal" w:pos="1181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297725B" w14:textId="5F97BE91" w:rsidR="001313E8" w:rsidRPr="007A6402" w:rsidRDefault="001313E8" w:rsidP="001313E8">
            <w:pPr>
              <w:pStyle w:val="acctfourfigures"/>
              <w:tabs>
                <w:tab w:val="decimal" w:pos="1181"/>
                <w:tab w:val="left" w:pos="3794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8A47730" w14:textId="41D8BBBA" w:rsidR="00083D52" w:rsidRDefault="00083D52" w:rsidP="00083D5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49CDCC" w14:textId="77777777" w:rsidR="00593384" w:rsidRPr="00593384" w:rsidRDefault="00593384" w:rsidP="0059338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9338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933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D68F18A" w14:textId="77777777" w:rsidR="00593384" w:rsidRPr="00593384" w:rsidRDefault="00593384" w:rsidP="00593384">
      <w:pPr>
        <w:pStyle w:val="BodyText2"/>
        <w:ind w:left="540"/>
        <w:jc w:val="thaiDistribute"/>
        <w:rPr>
          <w:rFonts w:ascii="Angsana New" w:hAnsi="Angsana New"/>
        </w:rPr>
      </w:pPr>
    </w:p>
    <w:p w14:paraId="0E06FA3A" w14:textId="67C439EB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593384">
        <w:rPr>
          <w:rFonts w:ascii="Angsana New" w:hAnsi="Angsana New"/>
          <w:sz w:val="30"/>
          <w:szCs w:val="30"/>
          <w:cs/>
        </w:rPr>
        <w:t>ได้</w:t>
      </w:r>
      <w:r w:rsidRPr="0059338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593384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5933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3384">
        <w:rPr>
          <w:rFonts w:ascii="Angsana New" w:hAnsi="Angsana New"/>
          <w:sz w:val="30"/>
          <w:szCs w:val="30"/>
        </w:rPr>
        <w:t xml:space="preserve">1 </w:t>
      </w:r>
      <w:r w:rsidRPr="0059338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93384">
        <w:rPr>
          <w:rFonts w:ascii="Angsana New" w:hAnsi="Angsana New"/>
          <w:sz w:val="30"/>
          <w:szCs w:val="30"/>
        </w:rPr>
        <w:t xml:space="preserve">2563 </w:t>
      </w:r>
      <w:r w:rsidRPr="0059338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93384">
        <w:rPr>
          <w:rFonts w:asciiTheme="majorBidi" w:hAnsiTheme="majorBidi" w:cstheme="majorBidi"/>
          <w:sz w:val="30"/>
          <w:szCs w:val="30"/>
        </w:rPr>
        <w:t xml:space="preserve"> 2562</w:t>
      </w:r>
      <w:r w:rsidRPr="00593384">
        <w:rPr>
          <w:rFonts w:ascii="Angsana New" w:hAnsi="Angsana New"/>
          <w:sz w:val="30"/>
          <w:szCs w:val="30"/>
        </w:rPr>
        <w:t xml:space="preserve"> </w:t>
      </w:r>
    </w:p>
    <w:p w14:paraId="0055C7D5" w14:textId="77777777" w:rsidR="00593384" w:rsidRDefault="0059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4E752E69" w14:textId="75DFD938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338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93384">
        <w:rPr>
          <w:rFonts w:ascii="Angsana New" w:hAnsi="Angsana New"/>
          <w:sz w:val="30"/>
          <w:szCs w:val="30"/>
        </w:rPr>
        <w:t xml:space="preserve"> </w:t>
      </w:r>
      <w:r w:rsidRPr="00593384">
        <w:rPr>
          <w:rFonts w:ascii="Angsana New" w:hAnsi="Angsana New"/>
          <w:sz w:val="30"/>
          <w:szCs w:val="30"/>
          <w:cs/>
        </w:rPr>
        <w:t>โดย</w:t>
      </w:r>
      <w:r w:rsidRPr="00593384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59338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59338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593384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32A6AD0E" w14:textId="01D641FB" w:rsidR="00593384" w:rsidRDefault="00593384" w:rsidP="00593384">
      <w:pPr>
        <w:rPr>
          <w:lang w:val="x-none" w:eastAsia="x-none"/>
        </w:rPr>
      </w:pPr>
    </w:p>
    <w:p w14:paraId="13A870E1" w14:textId="58F967C4" w:rsidR="00593384" w:rsidRPr="0078082B" w:rsidRDefault="00593384" w:rsidP="005933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FFF336B" w14:textId="77777777" w:rsidR="00593384" w:rsidRPr="0078082B" w:rsidRDefault="00593384" w:rsidP="005933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454E1" w14:textId="2DD4BDEF" w:rsidR="00593384" w:rsidRPr="0078082B" w:rsidRDefault="00593384" w:rsidP="005933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78082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78082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78082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78082B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701920BD" w14:textId="77777777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F09ED2C" w14:textId="1349F21B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 xml:space="preserve">2563 </w:t>
      </w:r>
      <w:r w:rsidRPr="0078082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78082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78082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DC63DD" w14:textId="77777777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593384" w:rsidRPr="00593384" w14:paraId="77CDD797" w14:textId="77777777" w:rsidTr="00B9421E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43EFD593" w14:textId="16D9A5B1" w:rsidR="00593384" w:rsidRPr="00593384" w:rsidRDefault="00593384" w:rsidP="00B942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13C65" w14:textId="77777777" w:rsidR="00593384" w:rsidRPr="00593384" w:rsidRDefault="00593384" w:rsidP="00B9421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5D6E048" w14:textId="36B62D66" w:rsidR="00593384" w:rsidRPr="00593384" w:rsidRDefault="00593384" w:rsidP="00B9421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671215" w14:textId="77777777" w:rsidR="00593384" w:rsidRPr="00593384" w:rsidRDefault="00593384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D8712" w14:textId="77777777" w:rsidR="00593384" w:rsidRPr="00593384" w:rsidRDefault="00593384" w:rsidP="00B9421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A39668" w14:textId="05F88171" w:rsidR="00593384" w:rsidRPr="00593384" w:rsidRDefault="00593384" w:rsidP="00B9421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93384" w:rsidRPr="00593384" w14:paraId="133FFC18" w14:textId="77777777" w:rsidTr="00B9421E">
        <w:trPr>
          <w:cantSplit/>
          <w:tblHeader/>
        </w:trPr>
        <w:tc>
          <w:tcPr>
            <w:tcW w:w="5760" w:type="dxa"/>
          </w:tcPr>
          <w:p w14:paraId="2ED4A475" w14:textId="77777777" w:rsidR="00593384" w:rsidRPr="00593384" w:rsidRDefault="00593384" w:rsidP="00B942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EB5E5DC" w14:textId="7973C341" w:rsidR="00593384" w:rsidRPr="00593384" w:rsidRDefault="00593384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A1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3384" w:rsidRPr="00593384" w14:paraId="69A27502" w14:textId="77777777" w:rsidTr="000D528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18B6F006" w14:textId="77777777" w:rsidR="00593384" w:rsidRPr="0078082B" w:rsidRDefault="00593384" w:rsidP="00B9421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D22DEB6" w14:textId="77777777" w:rsidR="00593384" w:rsidRPr="00593384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6BF5C" w14:textId="77777777" w:rsidR="00593384" w:rsidRPr="00593384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A8250E" w14:textId="77777777" w:rsidR="00593384" w:rsidRPr="00593384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84" w:rsidRPr="005975B5" w14:paraId="7D3E1A14" w14:textId="77777777" w:rsidTr="0078082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186FAF49" w14:textId="77777777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5975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FA44A08" w14:textId="63B894CB" w:rsidR="00593384" w:rsidRPr="005975B5" w:rsidRDefault="004114EA" w:rsidP="004114E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,156</w:t>
            </w:r>
          </w:p>
        </w:tc>
        <w:tc>
          <w:tcPr>
            <w:tcW w:w="180" w:type="dxa"/>
          </w:tcPr>
          <w:p w14:paraId="2CB8C576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C0E51" w14:textId="7F855659" w:rsidR="00593384" w:rsidRPr="005975B5" w:rsidRDefault="004114EA" w:rsidP="004114E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25,156</w:t>
            </w:r>
          </w:p>
        </w:tc>
      </w:tr>
      <w:tr w:rsidR="00593384" w:rsidRPr="005975B5" w14:paraId="79D14384" w14:textId="77777777" w:rsidTr="000D528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4FDF4F4F" w14:textId="77777777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4F278E5" w14:textId="4D991707" w:rsidR="00593384" w:rsidRPr="005975B5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14C8F4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DF15D" w14:textId="0BA82B7D" w:rsidR="00593384" w:rsidRPr="005975B5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3384" w:rsidRPr="005975B5" w14:paraId="343F9BF4" w14:textId="77777777" w:rsidTr="0078082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6C180AC6" w14:textId="429B8095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75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</w:t>
            </w:r>
            <w:r w:rsidR="0078082B"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1623674" w14:textId="77777777" w:rsidR="00593384" w:rsidRPr="005975B5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CFE8F7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92A11" w14:textId="77777777" w:rsidR="00593384" w:rsidRPr="005975B5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84" w:rsidRPr="005975B5" w14:paraId="1A2570C6" w14:textId="77777777" w:rsidTr="0078082B">
        <w:trPr>
          <w:cantSplit/>
        </w:trPr>
        <w:tc>
          <w:tcPr>
            <w:tcW w:w="5760" w:type="dxa"/>
            <w:shd w:val="clear" w:color="auto" w:fill="auto"/>
          </w:tcPr>
          <w:p w14:paraId="3C72C151" w14:textId="298A884B" w:rsidR="00593384" w:rsidRPr="005975B5" w:rsidRDefault="00593384" w:rsidP="0059338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96F20DC" w14:textId="1D20C15E" w:rsidR="00593384" w:rsidRPr="005975B5" w:rsidRDefault="00FE3AA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9,854</w:t>
            </w:r>
          </w:p>
        </w:tc>
        <w:tc>
          <w:tcPr>
            <w:tcW w:w="180" w:type="dxa"/>
          </w:tcPr>
          <w:p w14:paraId="574C68FE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4C6A5" w14:textId="0F785526" w:rsidR="00593384" w:rsidRPr="005975B5" w:rsidRDefault="00FE3AA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9,291</w:t>
            </w:r>
          </w:p>
        </w:tc>
      </w:tr>
      <w:tr w:rsidR="00593384" w:rsidRPr="00593384" w14:paraId="34674EA0" w14:textId="77777777" w:rsidTr="0078082B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5E681A7" w14:textId="77777777" w:rsidR="00593384" w:rsidRPr="005975B5" w:rsidRDefault="00593384" w:rsidP="00B9421E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8DAE1" w14:textId="77FB82EE" w:rsidR="00593384" w:rsidRPr="005975B5" w:rsidRDefault="00FE3AA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35,010</w:t>
            </w:r>
          </w:p>
        </w:tc>
        <w:tc>
          <w:tcPr>
            <w:tcW w:w="180" w:type="dxa"/>
          </w:tcPr>
          <w:p w14:paraId="09C1C335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7715" w14:textId="125482BD" w:rsidR="00593384" w:rsidRPr="005975B5" w:rsidRDefault="00FE3AA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34,447</w:t>
            </w:r>
          </w:p>
        </w:tc>
      </w:tr>
    </w:tbl>
    <w:p w14:paraId="1D80FAB7" w14:textId="77777777" w:rsidR="0078082B" w:rsidRDefault="0078082B" w:rsidP="0078082B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14:paraId="071F40FD" w14:textId="1DB2E17D" w:rsidR="0078082B" w:rsidRPr="0078082B" w:rsidRDefault="0078082B" w:rsidP="0078082B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8082B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78082B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8082B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 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>2563</w:t>
      </w:r>
    </w:p>
    <w:p w14:paraId="672BE820" w14:textId="77777777" w:rsidR="0078082B" w:rsidRPr="0078082B" w:rsidRDefault="0078082B" w:rsidP="0078082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082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78082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A74F0B0" w14:textId="77777777" w:rsidR="0078082B" w:rsidRPr="0078082B" w:rsidRDefault="0078082B" w:rsidP="0078082B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3425A58" w14:textId="4266AE6B" w:rsidR="0078082B" w:rsidRPr="0078082B" w:rsidRDefault="0078082B" w:rsidP="0078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 xml:space="preserve">2563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D4C9F">
        <w:rPr>
          <w:rFonts w:asciiTheme="majorBidi" w:hAnsiTheme="majorBidi" w:cstheme="majorBidi"/>
          <w:sz w:val="30"/>
          <w:szCs w:val="30"/>
        </w:rPr>
        <w:t xml:space="preserve">TFRS 16 </w:t>
      </w:r>
      <w:r w:rsidRPr="008D4C9F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17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(TAS 17)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4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D4C9F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(TFRIC 4)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D4C9F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90A39A" w14:textId="77777777" w:rsidR="0078082B" w:rsidRPr="0078082B" w:rsidRDefault="0078082B" w:rsidP="0078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E14FA6" w14:textId="7FC924AA" w:rsidR="0078082B" w:rsidRPr="0078082B" w:rsidRDefault="0078082B" w:rsidP="00780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D4C9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8D4C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D4C9F">
        <w:rPr>
          <w:rFonts w:asciiTheme="majorBidi" w:hAnsiTheme="majorBidi" w:cstheme="majorBidi"/>
          <w:sz w:val="30"/>
          <w:szCs w:val="30"/>
        </w:rPr>
        <w:t xml:space="preserve"> 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>2563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780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FC4998D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</w:rPr>
      </w:pPr>
    </w:p>
    <w:p w14:paraId="04437CCF" w14:textId="4A38A7BF" w:rsidR="0078082B" w:rsidRPr="008D4C9F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C17D439" w14:textId="033B2101" w:rsidR="0078082B" w:rsidRDefault="0078082B" w:rsidP="0078082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8D4C9F">
        <w:rPr>
          <w:rFonts w:asciiTheme="majorBidi" w:hAnsiTheme="majorBidi" w:cstheme="majorBidi"/>
          <w:sz w:val="30"/>
          <w:szCs w:val="30"/>
        </w:rPr>
        <w:t xml:space="preserve">12 </w:t>
      </w:r>
      <w:r w:rsidRPr="008D4C9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24008880" w14:textId="77777777" w:rsidR="00485680" w:rsidRPr="008D4C9F" w:rsidRDefault="00485680" w:rsidP="0048568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D4C9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6DC3E3" w14:textId="77777777" w:rsidR="00485680" w:rsidRPr="008D4C9F" w:rsidRDefault="00485680" w:rsidP="00485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6D455BC0" w14:textId="65023660" w:rsidR="008D4C9F" w:rsidRDefault="008D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78082B" w:rsidRPr="0078082B" w14:paraId="270AC866" w14:textId="77777777" w:rsidTr="00B9421E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8DDC957" w14:textId="421CE1CD" w:rsidR="0078082B" w:rsidRPr="0078082B" w:rsidRDefault="0078082B" w:rsidP="00B9421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751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751E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F81DA5C" w14:textId="690F511C" w:rsidR="0078082B" w:rsidRPr="0078082B" w:rsidRDefault="0078082B" w:rsidP="00B9421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0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3A2C767" w14:textId="77777777" w:rsidR="0078082B" w:rsidRPr="0078082B" w:rsidRDefault="0078082B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C874F1" w14:textId="77777777" w:rsidR="0078082B" w:rsidRPr="0078082B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33AEFB5" w14:textId="4787CD07" w:rsidR="0078082B" w:rsidRPr="0078082B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082B" w:rsidRPr="0078082B" w14:paraId="11D06F38" w14:textId="77777777" w:rsidTr="00B9421E">
        <w:trPr>
          <w:cantSplit/>
          <w:trHeight w:val="20"/>
          <w:tblHeader/>
        </w:trPr>
        <w:tc>
          <w:tcPr>
            <w:tcW w:w="5670" w:type="dxa"/>
          </w:tcPr>
          <w:p w14:paraId="63B6BC22" w14:textId="77777777" w:rsidR="0078082B" w:rsidRPr="0078082B" w:rsidRDefault="0078082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45C3E56" w14:textId="77777777" w:rsidR="0078082B" w:rsidRPr="0078082B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82B" w:rsidRPr="0078082B" w14:paraId="408A7A71" w14:textId="77777777" w:rsidTr="00B9421E">
        <w:trPr>
          <w:cantSplit/>
          <w:trHeight w:val="20"/>
        </w:trPr>
        <w:tc>
          <w:tcPr>
            <w:tcW w:w="5670" w:type="dxa"/>
          </w:tcPr>
          <w:p w14:paraId="04476222" w14:textId="77777777" w:rsidR="0078082B" w:rsidRPr="00D673AE" w:rsidRDefault="0078082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18C5AF7" w14:textId="77777777" w:rsidR="0078082B" w:rsidRPr="0078082B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082B" w:rsidRPr="0078082B" w14:paraId="45A8638D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1B880A2F" w14:textId="77777777" w:rsidR="0078082B" w:rsidRPr="00D673AE" w:rsidRDefault="0078082B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4CFB6B57" w14:textId="64794654" w:rsidR="0078082B" w:rsidRPr="00DF5576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0" w:type="dxa"/>
            <w:vAlign w:val="bottom"/>
          </w:tcPr>
          <w:p w14:paraId="6451C045" w14:textId="77777777" w:rsidR="0078082B" w:rsidRPr="00DF5576" w:rsidRDefault="0078082B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4A04D6" w14:textId="1A500703" w:rsidR="0078082B" w:rsidRPr="00DF5576" w:rsidRDefault="00DF557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34,690</w:t>
            </w:r>
          </w:p>
        </w:tc>
      </w:tr>
      <w:tr w:rsidR="00DF5576" w:rsidRPr="0078082B" w14:paraId="49DFB7FD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680001F2" w14:textId="34D97E51" w:rsidR="00DF5576" w:rsidRPr="00791628" w:rsidRDefault="00DF5576" w:rsidP="00DF55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3578611" w14:textId="0148826A" w:rsidR="00DF5576" w:rsidRPr="00DF5576" w:rsidRDefault="00DF5576" w:rsidP="00DF55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0" w:type="dxa"/>
            <w:vAlign w:val="bottom"/>
          </w:tcPr>
          <w:p w14:paraId="2FBF1C42" w14:textId="77777777" w:rsidR="00DF5576" w:rsidRPr="00DF5576" w:rsidRDefault="00DF5576" w:rsidP="00DF55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ABE0E6" w14:textId="649B2CD0" w:rsidR="00DF5576" w:rsidRPr="00DF5576" w:rsidRDefault="00DF5576" w:rsidP="00DF55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34,690</w:t>
            </w:r>
          </w:p>
        </w:tc>
      </w:tr>
    </w:tbl>
    <w:p w14:paraId="46D843A6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78082B" w:rsidRPr="0078082B" w14:paraId="43D32EBA" w14:textId="77777777" w:rsidTr="009F15C4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81D5A65" w14:textId="028E5A1F" w:rsidR="0078082B" w:rsidRPr="009F15C4" w:rsidRDefault="0078082B" w:rsidP="00B9421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1B4D3" w14:textId="2A23FED3" w:rsidR="0078082B" w:rsidRPr="009F15C4" w:rsidRDefault="0078082B" w:rsidP="00B9421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22DE38" w14:textId="77777777" w:rsidR="0078082B" w:rsidRPr="009F15C4" w:rsidRDefault="0078082B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DB3BC79" w14:textId="77777777" w:rsidR="0078082B" w:rsidRPr="009F15C4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352354A" w14:textId="7E18C158" w:rsidR="0078082B" w:rsidRPr="009F15C4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082B" w:rsidRPr="0078082B" w14:paraId="4BB4341A" w14:textId="77777777" w:rsidTr="009F15C4">
        <w:trPr>
          <w:cantSplit/>
          <w:trHeight w:val="20"/>
          <w:tblHeader/>
        </w:trPr>
        <w:tc>
          <w:tcPr>
            <w:tcW w:w="5670" w:type="dxa"/>
            <w:shd w:val="clear" w:color="auto" w:fill="auto"/>
          </w:tcPr>
          <w:p w14:paraId="17B45D0E" w14:textId="77777777" w:rsidR="0078082B" w:rsidRPr="009F15C4" w:rsidRDefault="0078082B" w:rsidP="00B942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D62A07F" w14:textId="77777777" w:rsidR="0078082B" w:rsidRPr="009F15C4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82B" w:rsidRPr="0078082B" w14:paraId="299E39DC" w14:textId="77777777" w:rsidTr="009F15C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B3FAEF9" w14:textId="4344724C" w:rsidR="0078082B" w:rsidRPr="009F15C4" w:rsidRDefault="0078082B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9F15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286504" w14:textId="3196C041" w:rsidR="0078082B" w:rsidRPr="009F15C4" w:rsidRDefault="0098230F" w:rsidP="0098230F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65,581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B82D22" w14:textId="77777777" w:rsidR="0078082B" w:rsidRPr="009F15C4" w:rsidRDefault="0078082B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9A853A8" w14:textId="1F7E7755" w:rsidR="0078082B" w:rsidRPr="009F15C4" w:rsidRDefault="000F10E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62</w:t>
            </w:r>
            <w:r w:rsidR="00982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931</w:t>
            </w:r>
          </w:p>
        </w:tc>
      </w:tr>
      <w:tr w:rsidR="0078082B" w:rsidRPr="0078082B" w14:paraId="1AF8017D" w14:textId="77777777" w:rsidTr="009F15C4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361E80FE" w14:textId="77777777" w:rsidR="0078082B" w:rsidRPr="009F15C4" w:rsidRDefault="0078082B" w:rsidP="00B942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4B476278" w14:textId="0AD7615E" w:rsidR="0078082B" w:rsidRPr="009F15C4" w:rsidRDefault="001D3149" w:rsidP="009823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(27,083)</w:t>
            </w:r>
          </w:p>
        </w:tc>
        <w:tc>
          <w:tcPr>
            <w:tcW w:w="181" w:type="dxa"/>
            <w:shd w:val="clear" w:color="auto" w:fill="auto"/>
          </w:tcPr>
          <w:p w14:paraId="0C997967" w14:textId="77777777" w:rsidR="0078082B" w:rsidRPr="009F15C4" w:rsidRDefault="0078082B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6D315CB" w14:textId="17A8065A" w:rsidR="0078082B" w:rsidRPr="009F15C4" w:rsidRDefault="001D3149" w:rsidP="0098230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(26,044)</w:t>
            </w:r>
          </w:p>
        </w:tc>
      </w:tr>
      <w:tr w:rsidR="0098230F" w:rsidRPr="0078082B" w14:paraId="571A232A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6E6C63F1" w14:textId="50B036E5" w:rsidR="0098230F" w:rsidRPr="009F15C4" w:rsidRDefault="0098230F" w:rsidP="009823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2F429" w14:textId="316E2010" w:rsidR="0098230F" w:rsidRPr="009F15C4" w:rsidRDefault="001D3149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9D9A0A" w14:textId="77777777" w:rsidR="0098230F" w:rsidRPr="009F15C4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B66F8" w14:textId="1A46C97D" w:rsidR="0098230F" w:rsidRPr="009F15C4" w:rsidRDefault="001D3149" w:rsidP="0098230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36,887</w:t>
            </w:r>
          </w:p>
        </w:tc>
      </w:tr>
      <w:tr w:rsidR="0098230F" w:rsidRPr="00D96541" w14:paraId="179D071F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1336C823" w14:textId="77777777" w:rsidR="0098230F" w:rsidRPr="009F15C4" w:rsidRDefault="0098230F" w:rsidP="00B942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20C3F1D4" w14:textId="37A8A222" w:rsidR="0098230F" w:rsidRPr="009F15C4" w:rsidRDefault="0098230F" w:rsidP="00B9421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1741" w14:textId="730F962B" w:rsidR="0098230F" w:rsidRPr="00D96541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85C5CB" w14:textId="77777777" w:rsidR="0098230F" w:rsidRPr="00D96541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1EAE4" w14:textId="157B729F" w:rsidR="0098230F" w:rsidRPr="00D96541" w:rsidRDefault="00DF557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34,690</w:t>
            </w:r>
          </w:p>
        </w:tc>
      </w:tr>
      <w:tr w:rsidR="0098230F" w:rsidRPr="0078082B" w14:paraId="1E86B0A5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7E26DF03" w14:textId="2BC2A2C2" w:rsidR="0098230F" w:rsidRPr="009F15C4" w:rsidRDefault="0098230F" w:rsidP="00B942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3446837B" w14:textId="21C1DBE9" w:rsidR="0098230F" w:rsidRPr="009F15C4" w:rsidRDefault="00D96541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4,214</w:t>
            </w:r>
          </w:p>
        </w:tc>
        <w:tc>
          <w:tcPr>
            <w:tcW w:w="181" w:type="dxa"/>
            <w:shd w:val="clear" w:color="auto" w:fill="auto"/>
          </w:tcPr>
          <w:p w14:paraId="102ED63C" w14:textId="77777777" w:rsidR="0098230F" w:rsidRPr="009F15C4" w:rsidRDefault="0098230F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FDD7963" w14:textId="266C417D" w:rsidR="0098230F" w:rsidRPr="009F15C4" w:rsidRDefault="00D96541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</w:tr>
      <w:tr w:rsidR="0098230F" w:rsidRPr="0078082B" w14:paraId="131B5BAD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0624336" w14:textId="1C3D14D1" w:rsidR="0098230F" w:rsidRPr="009F15C4" w:rsidRDefault="0098230F" w:rsidP="00B9421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94D8E" w14:textId="5197273F" w:rsidR="0098230F" w:rsidRPr="00485680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40,457</w:t>
            </w:r>
          </w:p>
        </w:tc>
        <w:tc>
          <w:tcPr>
            <w:tcW w:w="181" w:type="dxa"/>
            <w:shd w:val="clear" w:color="auto" w:fill="auto"/>
          </w:tcPr>
          <w:p w14:paraId="23E0F962" w14:textId="77777777" w:rsidR="0098230F" w:rsidRPr="00485680" w:rsidRDefault="0098230F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BF24E" w14:textId="50DE536A" w:rsidR="00DF5576" w:rsidRPr="00485680" w:rsidRDefault="00DF5576" w:rsidP="00DF55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36,805</w:t>
            </w:r>
          </w:p>
        </w:tc>
      </w:tr>
      <w:tr w:rsidR="0098230F" w:rsidRPr="0078082B" w14:paraId="200E1843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B98BE50" w14:textId="369E7767" w:rsidR="0098230F" w:rsidRPr="009F15C4" w:rsidRDefault="0098230F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9BAF5" w14:textId="7DDDDAFF" w:rsidR="0098230F" w:rsidRPr="009F15C4" w:rsidRDefault="008E2CAB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</w:t>
            </w:r>
            <w:r w:rsidR="001D31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F16362D" w14:textId="77777777" w:rsidR="0098230F" w:rsidRPr="009F15C4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28C7" w14:textId="706A88A0" w:rsidR="0098230F" w:rsidRPr="009F15C4" w:rsidRDefault="008E2CAB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</w:tbl>
    <w:p w14:paraId="25D1983E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A401C79" w14:textId="77777777" w:rsidR="00593384" w:rsidRPr="0078082B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89151AF" w14:textId="77777777" w:rsidR="00593384" w:rsidRDefault="00593384" w:rsidP="0059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br w:type="page"/>
      </w:r>
    </w:p>
    <w:p w14:paraId="523CA242" w14:textId="0D3D6DA8" w:rsidR="00FC04D5" w:rsidRPr="00A87005" w:rsidRDefault="008C523A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บุ</w:t>
      </w:r>
      <w:r w:rsidR="00095950" w:rsidRPr="00A87005">
        <w:rPr>
          <w:rFonts w:ascii="Angsana New" w:hAnsi="Angsana New"/>
          <w:sz w:val="30"/>
          <w:szCs w:val="30"/>
          <w:cs/>
        </w:rPr>
        <w:t>คคลหรือ</w:t>
      </w:r>
      <w:r w:rsidR="00A62D43" w:rsidRPr="00A8700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7B2993B1" w14:textId="569446B5" w:rsidR="00E631C3" w:rsidRPr="00382145" w:rsidRDefault="00E631C3" w:rsidP="0072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134E937" w14:textId="06EE1995" w:rsidR="00382145" w:rsidRDefault="00382145" w:rsidP="0038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7A100E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322B5">
        <w:rPr>
          <w:rFonts w:ascii="Angsana New" w:hAnsi="Angsana New"/>
          <w:sz w:val="30"/>
          <w:szCs w:val="30"/>
        </w:rPr>
        <w:t>2</w:t>
      </w:r>
    </w:p>
    <w:p w14:paraId="501F8FCF" w14:textId="77777777" w:rsidR="00382145" w:rsidRPr="00382145" w:rsidRDefault="00382145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9AF9339" w14:textId="40E2BF10" w:rsidR="00C967E7" w:rsidRPr="00C967E7" w:rsidRDefault="00C967E7" w:rsidP="00C96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C967E7">
        <w:rPr>
          <w:rFonts w:ascii="Angsana New" w:hAnsi="Angsana New"/>
          <w:sz w:val="30"/>
          <w:szCs w:val="30"/>
          <w:cs/>
        </w:rPr>
        <w:t xml:space="preserve">รายการที่สำคัญกับบริษัทย่อยสำหรับงวดสามเดือนสิ้นสุดวันที่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C967E7">
        <w:rPr>
          <w:rFonts w:ascii="Angsana New" w:hAnsi="Angsana New"/>
          <w:sz w:val="30"/>
          <w:szCs w:val="30"/>
          <w:cs/>
        </w:rPr>
        <w:t xml:space="preserve"> </w:t>
      </w:r>
      <w:r w:rsidRPr="00C967E7">
        <w:rPr>
          <w:rFonts w:ascii="Angsana New" w:hAnsi="Angsana New" w:hint="cs"/>
          <w:sz w:val="30"/>
          <w:szCs w:val="30"/>
          <w:cs/>
        </w:rPr>
        <w:t>มีนาคม</w:t>
      </w:r>
      <w:r w:rsidRPr="00C967E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FAFF12A" w14:textId="77777777" w:rsidR="00C967E7" w:rsidRPr="00C967E7" w:rsidRDefault="00C967E7" w:rsidP="00C96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1"/>
        <w:gridCol w:w="1096"/>
      </w:tblGrid>
      <w:tr w:rsidR="00C967E7" w:rsidRPr="00C967E7" w14:paraId="488BD28A" w14:textId="77777777" w:rsidTr="00C967E7">
        <w:trPr>
          <w:tblHeader/>
        </w:trPr>
        <w:tc>
          <w:tcPr>
            <w:tcW w:w="2187" w:type="pct"/>
          </w:tcPr>
          <w:p w14:paraId="6BC38A9B" w14:textId="77777777" w:rsidR="00C967E7" w:rsidRPr="00C967E7" w:rsidRDefault="00C967E7" w:rsidP="00C967E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47A95EE9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967E7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47AADB33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0A8031B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67E7" w:rsidRPr="00C967E7" w14:paraId="6C90D3AA" w14:textId="77777777" w:rsidTr="00C967E7">
        <w:trPr>
          <w:tblHeader/>
        </w:trPr>
        <w:tc>
          <w:tcPr>
            <w:tcW w:w="2187" w:type="pct"/>
          </w:tcPr>
          <w:p w14:paraId="3718C6A9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67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shd w:val="clear" w:color="auto" w:fill="auto"/>
          </w:tcPr>
          <w:p w14:paraId="4C8A0E1F" w14:textId="43617ABC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674C9519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000D81F" w14:textId="73CE7004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3B6FD04A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B96751C" w14:textId="55B2D078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66178CB6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07DFE48" w14:textId="0842A9B6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967E7" w:rsidRPr="00C967E7" w14:paraId="2628A928" w14:textId="77777777" w:rsidTr="00C967E7">
        <w:trPr>
          <w:tblHeader/>
        </w:trPr>
        <w:tc>
          <w:tcPr>
            <w:tcW w:w="2187" w:type="pct"/>
          </w:tcPr>
          <w:p w14:paraId="0B1513DA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42A745AC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7E7" w:rsidRPr="00C967E7" w14:paraId="1837BF7A" w14:textId="77777777" w:rsidTr="00C967E7">
        <w:trPr>
          <w:trHeight w:val="87"/>
        </w:trPr>
        <w:tc>
          <w:tcPr>
            <w:tcW w:w="2187" w:type="pct"/>
          </w:tcPr>
          <w:p w14:paraId="00EE3CED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4EA3F7F5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6C6420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049D0B3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D86241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A3E41F0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74645D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3B04E5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7E7" w:rsidRPr="00C967E7" w14:paraId="2155EC81" w14:textId="77777777" w:rsidTr="00C967E7">
        <w:tc>
          <w:tcPr>
            <w:tcW w:w="2187" w:type="pct"/>
          </w:tcPr>
          <w:p w14:paraId="2DB97B0C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3FB23907" w14:textId="5D77EB24" w:rsidR="005D188D" w:rsidRPr="00C967E7" w:rsidRDefault="005D188D" w:rsidP="005D1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4287D4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A619208" w14:textId="006DF22F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2BF15C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CD70F98" w14:textId="0BD56F99" w:rsidR="00C967E7" w:rsidRPr="00C967E7" w:rsidRDefault="005D188D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42" w:type="pct"/>
          </w:tcPr>
          <w:p w14:paraId="517E0466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A7B9026" w14:textId="271D77AC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C967E7" w:rsidRPr="00C967E7" w14:paraId="44395D7C" w14:textId="77777777" w:rsidTr="00C967E7">
        <w:tc>
          <w:tcPr>
            <w:tcW w:w="2187" w:type="pct"/>
          </w:tcPr>
          <w:p w14:paraId="785EDD83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2" w:type="pct"/>
          </w:tcPr>
          <w:p w14:paraId="6A64E3D2" w14:textId="5C84AB41" w:rsidR="00C967E7" w:rsidRPr="00C967E7" w:rsidRDefault="005D188D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84EB98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54F0D2B" w14:textId="6CE6F8C4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B91A7C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3A0E97" w14:textId="79BC5C58" w:rsidR="00C967E7" w:rsidRPr="00C967E7" w:rsidRDefault="005D188D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168,275</w:t>
            </w:r>
          </w:p>
        </w:tc>
        <w:tc>
          <w:tcPr>
            <w:tcW w:w="142" w:type="pct"/>
          </w:tcPr>
          <w:p w14:paraId="5A4EA752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675E75B" w14:textId="736EB5DD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157,761</w:t>
            </w:r>
          </w:p>
        </w:tc>
      </w:tr>
      <w:tr w:rsidR="00C967E7" w:rsidRPr="00C967E7" w14:paraId="7D46DCCD" w14:textId="77777777" w:rsidTr="00C967E7">
        <w:tc>
          <w:tcPr>
            <w:tcW w:w="2187" w:type="pct"/>
          </w:tcPr>
          <w:p w14:paraId="67C42633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2" w:type="pct"/>
          </w:tcPr>
          <w:p w14:paraId="6AFA6FA8" w14:textId="68AABB05" w:rsidR="00C967E7" w:rsidRPr="00C967E7" w:rsidRDefault="005D188D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9A66E9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26ABB41" w14:textId="52A28BB3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39E98CF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6592220" w14:textId="2F19BF20" w:rsidR="00C967E7" w:rsidRPr="00C967E7" w:rsidRDefault="005D188D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42" w:type="pct"/>
          </w:tcPr>
          <w:p w14:paraId="347F192A" w14:textId="777777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F53D8C" w14:textId="3CE72477" w:rsidR="00C967E7" w:rsidRPr="00C967E7" w:rsidRDefault="00C967E7" w:rsidP="00C96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</w:tr>
      <w:tr w:rsidR="00AA2250" w:rsidRPr="00C967E7" w14:paraId="443FD6D3" w14:textId="77777777" w:rsidTr="00C967E7">
        <w:tc>
          <w:tcPr>
            <w:tcW w:w="2187" w:type="pct"/>
          </w:tcPr>
          <w:p w14:paraId="3221AD52" w14:textId="176CDF28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2" w:type="pct"/>
          </w:tcPr>
          <w:p w14:paraId="5102EF24" w14:textId="3A769C2E" w:rsidR="00AA2250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9D1570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4C4FF7" w14:textId="73525724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A48E53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F4C697" w14:textId="2394C4FA" w:rsidR="00AA2250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B7370CA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BAB85F" w14:textId="7222D60C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AA2250" w:rsidRPr="00C967E7" w14:paraId="55854509" w14:textId="77777777" w:rsidTr="00C967E7">
        <w:tc>
          <w:tcPr>
            <w:tcW w:w="2187" w:type="pct"/>
          </w:tcPr>
          <w:p w14:paraId="2291A67A" w14:textId="34C04FFB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2" w:type="pct"/>
          </w:tcPr>
          <w:p w14:paraId="48AC4F7E" w14:textId="4DB7985F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725EF5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FB189BC" w14:textId="7387CDDD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FDDBFF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DED9249" w14:textId="3A4296B7" w:rsidR="00AA2250" w:rsidRPr="00F20E94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142" w:type="pct"/>
          </w:tcPr>
          <w:p w14:paraId="1E11F3C2" w14:textId="77777777" w:rsidR="00AA2250" w:rsidRPr="00F20E94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31C1090F" w14:textId="433B79F0" w:rsidR="00AA2250" w:rsidRPr="00F20E94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</w:tr>
      <w:tr w:rsidR="00AA2250" w:rsidRPr="00C967E7" w14:paraId="2A8F2299" w14:textId="77777777" w:rsidTr="00C967E7">
        <w:tc>
          <w:tcPr>
            <w:tcW w:w="2187" w:type="pct"/>
          </w:tcPr>
          <w:p w14:paraId="74B65A22" w14:textId="320DC0C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2" w:type="pct"/>
          </w:tcPr>
          <w:p w14:paraId="12ACD1D3" w14:textId="030AC180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FA4EB7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AA8BC3" w14:textId="056BDF5E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CC0840C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96696B" w14:textId="3427A681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  <w:tc>
          <w:tcPr>
            <w:tcW w:w="142" w:type="pct"/>
          </w:tcPr>
          <w:p w14:paraId="35571C64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E8FF18" w14:textId="4EDD5CC1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1,962</w:t>
            </w:r>
          </w:p>
        </w:tc>
      </w:tr>
      <w:tr w:rsidR="00AA2250" w:rsidRPr="00C967E7" w14:paraId="3992BE39" w14:textId="77777777" w:rsidTr="00C967E7">
        <w:tc>
          <w:tcPr>
            <w:tcW w:w="2187" w:type="pct"/>
          </w:tcPr>
          <w:p w14:paraId="502F0A1E" w14:textId="1D3C272A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7A40621" w14:textId="27B741F0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BE2AD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383D3A6" w14:textId="3C695932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5B681E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B5EE16" w14:textId="308FB82B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27B9BC2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B132C2E" w14:textId="14991DC5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250" w:rsidRPr="00C967E7" w14:paraId="196846D2" w14:textId="77777777" w:rsidTr="00C967E7">
        <w:tc>
          <w:tcPr>
            <w:tcW w:w="2187" w:type="pct"/>
          </w:tcPr>
          <w:p w14:paraId="4D985E8F" w14:textId="5117C15E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14:paraId="69706339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B624B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F168FE4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9B03F4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F39795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0B1735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8860B33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250" w:rsidRPr="00C967E7" w14:paraId="7F0FE18C" w14:textId="77777777" w:rsidTr="00C967E7">
        <w:tc>
          <w:tcPr>
            <w:tcW w:w="2187" w:type="pct"/>
          </w:tcPr>
          <w:p w14:paraId="5071AEF8" w14:textId="28794D7F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14:paraId="34524147" w14:textId="509ECBFD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12,197</w:t>
            </w:r>
          </w:p>
        </w:tc>
        <w:tc>
          <w:tcPr>
            <w:tcW w:w="144" w:type="pct"/>
          </w:tcPr>
          <w:p w14:paraId="529F0AD2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A6F05D0" w14:textId="7704945B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12,743</w:t>
            </w:r>
          </w:p>
        </w:tc>
        <w:tc>
          <w:tcPr>
            <w:tcW w:w="144" w:type="pct"/>
          </w:tcPr>
          <w:p w14:paraId="503EC923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B735FC" w14:textId="05BC5309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9,948</w:t>
            </w:r>
          </w:p>
        </w:tc>
        <w:tc>
          <w:tcPr>
            <w:tcW w:w="142" w:type="pct"/>
          </w:tcPr>
          <w:p w14:paraId="769EB818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2096FB9" w14:textId="24CA2A02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10,458</w:t>
            </w:r>
          </w:p>
        </w:tc>
      </w:tr>
      <w:tr w:rsidR="00AA2250" w:rsidRPr="00C967E7" w14:paraId="6F9835DB" w14:textId="77777777" w:rsidTr="00C967E7">
        <w:tc>
          <w:tcPr>
            <w:tcW w:w="2187" w:type="pct"/>
          </w:tcPr>
          <w:p w14:paraId="1F4CB3CB" w14:textId="578A6B0D" w:rsidR="00AA2250" w:rsidRPr="00C967E7" w:rsidRDefault="00AA2250" w:rsidP="00AA225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</w:tcPr>
          <w:p w14:paraId="5C9A3701" w14:textId="65EFE888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4" w:type="pct"/>
          </w:tcPr>
          <w:p w14:paraId="233D0D69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8384C22" w14:textId="26A0C1C4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44" w:type="pct"/>
          </w:tcPr>
          <w:p w14:paraId="22CDB023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7EAE4E3" w14:textId="3B17A924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42" w:type="pct"/>
          </w:tcPr>
          <w:p w14:paraId="195BBED2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B43668" w14:textId="18E1DF81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AA2250" w:rsidRPr="00C967E7" w14:paraId="2AA7FB9C" w14:textId="77777777" w:rsidTr="00D71C4E">
        <w:tc>
          <w:tcPr>
            <w:tcW w:w="2187" w:type="pct"/>
          </w:tcPr>
          <w:p w14:paraId="3D56F8FC" w14:textId="6327176E" w:rsidR="00AA2250" w:rsidRPr="00C967E7" w:rsidRDefault="00AA2250" w:rsidP="00AA225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96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C9AC113" w14:textId="31B550C3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12,567</w:t>
            </w:r>
          </w:p>
        </w:tc>
        <w:tc>
          <w:tcPr>
            <w:tcW w:w="144" w:type="pct"/>
          </w:tcPr>
          <w:p w14:paraId="67EDD476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9FC958D" w14:textId="4953D83B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</w:rPr>
              <w:t>13,071</w:t>
            </w:r>
          </w:p>
        </w:tc>
        <w:tc>
          <w:tcPr>
            <w:tcW w:w="144" w:type="pct"/>
          </w:tcPr>
          <w:p w14:paraId="5A01FE2A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9807717" w14:textId="4BCA7142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10,208</w:t>
            </w:r>
          </w:p>
        </w:tc>
        <w:tc>
          <w:tcPr>
            <w:tcW w:w="142" w:type="pct"/>
          </w:tcPr>
          <w:p w14:paraId="70655B0F" w14:textId="77777777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B634701" w14:textId="16B49E6E" w:rsidR="00AA2250" w:rsidRPr="00C967E7" w:rsidRDefault="00AA2250" w:rsidP="00AA2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</w:rPr>
              <w:t>10,664</w:t>
            </w:r>
          </w:p>
        </w:tc>
      </w:tr>
    </w:tbl>
    <w:p w14:paraId="21F5D79F" w14:textId="77777777" w:rsidR="002F0485" w:rsidRPr="00382145" w:rsidRDefault="002F0485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F5DABE7" w14:textId="2013891F" w:rsidR="00C50E63" w:rsidRPr="00D673AE" w:rsidRDefault="00C50E63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673AE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="00C967E7" w:rsidRPr="00D673AE">
        <w:rPr>
          <w:rFonts w:ascii="Angsana New" w:hAnsi="Angsana New"/>
          <w:sz w:val="30"/>
          <w:szCs w:val="30"/>
        </w:rPr>
        <w:t>31</w:t>
      </w:r>
      <w:r w:rsidR="00C967E7" w:rsidRPr="00D673AE">
        <w:rPr>
          <w:rFonts w:ascii="Angsana New" w:hAnsi="Angsana New"/>
          <w:sz w:val="30"/>
          <w:szCs w:val="30"/>
          <w:cs/>
        </w:rPr>
        <w:t xml:space="preserve"> </w:t>
      </w:r>
      <w:r w:rsidR="00C967E7" w:rsidRPr="00D673AE">
        <w:rPr>
          <w:rFonts w:ascii="Angsana New" w:hAnsi="Angsana New" w:hint="cs"/>
          <w:sz w:val="30"/>
          <w:szCs w:val="30"/>
          <w:cs/>
        </w:rPr>
        <w:t>มีนาคม</w:t>
      </w:r>
      <w:r w:rsidR="00C967E7" w:rsidRPr="00D673AE">
        <w:rPr>
          <w:rFonts w:ascii="Angsana New" w:hAnsi="Angsana New"/>
          <w:sz w:val="30"/>
          <w:szCs w:val="30"/>
          <w:cs/>
        </w:rPr>
        <w:t xml:space="preserve"> </w:t>
      </w:r>
      <w:r w:rsidR="00C967E7" w:rsidRPr="00D673AE">
        <w:rPr>
          <w:rFonts w:ascii="Angsana New" w:hAnsi="Angsana New"/>
          <w:sz w:val="30"/>
          <w:szCs w:val="30"/>
        </w:rPr>
        <w:t>25</w:t>
      </w:r>
      <w:r w:rsidR="00C967E7" w:rsidRPr="00D673AE">
        <w:rPr>
          <w:rFonts w:ascii="Angsana New" w:hAnsi="Angsana New" w:hint="cs"/>
          <w:sz w:val="30"/>
          <w:szCs w:val="30"/>
          <w:cs/>
        </w:rPr>
        <w:t>6</w:t>
      </w:r>
      <w:r w:rsidR="00C967E7" w:rsidRPr="00D673AE">
        <w:rPr>
          <w:rFonts w:ascii="Angsana New" w:hAnsi="Angsana New"/>
          <w:sz w:val="30"/>
          <w:szCs w:val="30"/>
        </w:rPr>
        <w:t>3</w:t>
      </w:r>
      <w:r w:rsidR="00C967E7" w:rsidRPr="00D673AE">
        <w:rPr>
          <w:rFonts w:ascii="Angsana New" w:hAnsi="Angsana New" w:hint="cs"/>
          <w:sz w:val="30"/>
          <w:szCs w:val="30"/>
          <w:cs/>
        </w:rPr>
        <w:t xml:space="preserve"> </w:t>
      </w:r>
      <w:r w:rsidRPr="00D673AE">
        <w:rPr>
          <w:rFonts w:ascii="Angsana New" w:hAnsi="Angsana New"/>
          <w:sz w:val="30"/>
          <w:szCs w:val="30"/>
          <w:cs/>
        </w:rPr>
        <w:t xml:space="preserve">และ </w:t>
      </w:r>
      <w:r w:rsidRPr="00D673AE">
        <w:rPr>
          <w:rFonts w:ascii="Angsana New" w:hAnsi="Angsana New"/>
          <w:sz w:val="30"/>
          <w:szCs w:val="30"/>
        </w:rPr>
        <w:t xml:space="preserve">31 </w:t>
      </w:r>
      <w:r w:rsidRPr="00D673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673AE">
        <w:rPr>
          <w:rFonts w:ascii="Angsana New" w:hAnsi="Angsana New"/>
          <w:sz w:val="30"/>
          <w:szCs w:val="30"/>
        </w:rPr>
        <w:t>25</w:t>
      </w:r>
      <w:r w:rsidR="007265E8" w:rsidRPr="00D673AE">
        <w:rPr>
          <w:rFonts w:ascii="Angsana New" w:hAnsi="Angsana New" w:hint="cs"/>
          <w:sz w:val="30"/>
          <w:szCs w:val="30"/>
          <w:cs/>
        </w:rPr>
        <w:t>6</w:t>
      </w:r>
      <w:r w:rsidR="00C967E7" w:rsidRPr="00D673AE">
        <w:rPr>
          <w:rFonts w:ascii="Angsana New" w:hAnsi="Angsana New"/>
          <w:sz w:val="30"/>
          <w:szCs w:val="30"/>
        </w:rPr>
        <w:t>2</w:t>
      </w:r>
      <w:r w:rsidRPr="00D673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98B626" w14:textId="77777777" w:rsidR="007265E8" w:rsidRPr="00D673AE" w:rsidRDefault="007265E8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68"/>
        <w:gridCol w:w="1161"/>
        <w:gridCol w:w="20"/>
        <w:gridCol w:w="259"/>
        <w:gridCol w:w="11"/>
        <w:gridCol w:w="1069"/>
        <w:gridCol w:w="13"/>
        <w:gridCol w:w="259"/>
        <w:gridCol w:w="17"/>
        <w:gridCol w:w="1065"/>
      </w:tblGrid>
      <w:tr w:rsidR="007265E8" w:rsidRPr="00D673AE" w14:paraId="6E1F7F6B" w14:textId="77777777" w:rsidTr="005E38C1">
        <w:trPr>
          <w:tblHeader/>
        </w:trPr>
        <w:tc>
          <w:tcPr>
            <w:tcW w:w="2156" w:type="pct"/>
          </w:tcPr>
          <w:p w14:paraId="3890CC1D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4"/>
          </w:tcPr>
          <w:p w14:paraId="25F33533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673A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7E4CB5FF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5FEEFAFC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2A09" w:rsidRPr="00D673AE" w14:paraId="75D86DC0" w14:textId="77777777" w:rsidTr="00763749">
        <w:trPr>
          <w:tblHeader/>
        </w:trPr>
        <w:tc>
          <w:tcPr>
            <w:tcW w:w="2156" w:type="pct"/>
          </w:tcPr>
          <w:p w14:paraId="49681EF6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A789D35" w14:textId="4C8AB2B0" w:rsidR="00DF2A09" w:rsidRPr="00D673AE" w:rsidRDefault="00C967E7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4033CBED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E231C7D" w14:textId="5FD257DA" w:rsidR="00DF2A09" w:rsidRPr="00D673AE" w:rsidRDefault="00C967E7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="00DF2A09"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408B5A3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1D2CF9F8" w14:textId="2E3AADF9" w:rsidR="00DF2A09" w:rsidRPr="00D673AE" w:rsidRDefault="00C967E7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17E6B12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9DE726C" w14:textId="3FA1E3FF" w:rsidR="00DF2A09" w:rsidRPr="00D673AE" w:rsidRDefault="00C967E7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="00DF2A09"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2A09" w:rsidRPr="00D673AE" w14:paraId="114CC420" w14:textId="77777777" w:rsidTr="00763749">
        <w:trPr>
          <w:tblHeader/>
        </w:trPr>
        <w:tc>
          <w:tcPr>
            <w:tcW w:w="2156" w:type="pct"/>
          </w:tcPr>
          <w:p w14:paraId="0AF75AC3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E618FA1" w14:textId="184F8E09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 w:rsidR="00C967E7" w:rsidRPr="00D673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0FCFF473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7E194E7" w14:textId="4AC83A81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967E7" w:rsidRPr="00D67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41A3370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C344181" w14:textId="1EEB1133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 w:rsidR="00C967E7" w:rsidRPr="00D673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BC1C854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42F2FE2" w14:textId="65ECA573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967E7" w:rsidRPr="00D67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F2A09" w:rsidRPr="00D673AE" w14:paraId="0FBBF7DC" w14:textId="77777777" w:rsidTr="005E38C1">
        <w:trPr>
          <w:tblHeader/>
        </w:trPr>
        <w:tc>
          <w:tcPr>
            <w:tcW w:w="2156" w:type="pct"/>
          </w:tcPr>
          <w:p w14:paraId="490CBCFE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4" w:type="pct"/>
            <w:gridSpan w:val="11"/>
          </w:tcPr>
          <w:p w14:paraId="08BB2D0D" w14:textId="77777777" w:rsidR="00DF2A09" w:rsidRPr="00D673AE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67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09" w:rsidRPr="008F21A2" w14:paraId="015DC95C" w14:textId="77777777" w:rsidTr="005E38C1">
        <w:tc>
          <w:tcPr>
            <w:tcW w:w="2156" w:type="pct"/>
          </w:tcPr>
          <w:p w14:paraId="392065E0" w14:textId="77777777" w:rsidR="00DF2A09" w:rsidRPr="008F21A2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1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2AF109A2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0B5BB9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CABA2C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2E550E77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018B4F7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1EE31105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810A385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A09" w:rsidRPr="008F21A2" w14:paraId="7DC158B3" w14:textId="77777777" w:rsidTr="005E38C1">
        <w:trPr>
          <w:trHeight w:val="86"/>
        </w:trPr>
        <w:tc>
          <w:tcPr>
            <w:tcW w:w="2156" w:type="pct"/>
          </w:tcPr>
          <w:p w14:paraId="06029010" w14:textId="77777777" w:rsidR="00DF2A09" w:rsidRPr="008F21A2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B5D6DC9" w14:textId="74421C58" w:rsidR="00DF2A09" w:rsidRPr="008F21A2" w:rsidRDefault="005D188D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49914B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357B98F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477673DF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26481272" w14:textId="5C838CF7" w:rsidR="00DF2A09" w:rsidRPr="008F21A2" w:rsidRDefault="005D188D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46,703</w:t>
            </w:r>
          </w:p>
        </w:tc>
        <w:tc>
          <w:tcPr>
            <w:tcW w:w="148" w:type="pct"/>
            <w:gridSpan w:val="2"/>
          </w:tcPr>
          <w:p w14:paraId="35F8707D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1700336B" w14:textId="2998635B" w:rsidR="00DF2A09" w:rsidRPr="008F21A2" w:rsidRDefault="005D188D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52,944</w:t>
            </w:r>
          </w:p>
        </w:tc>
      </w:tr>
      <w:tr w:rsidR="00DF2A09" w:rsidRPr="008F21A2" w14:paraId="32CB25BA" w14:textId="77777777" w:rsidTr="005E38C1">
        <w:tc>
          <w:tcPr>
            <w:tcW w:w="2156" w:type="pct"/>
          </w:tcPr>
          <w:p w14:paraId="7D74BA25" w14:textId="77777777" w:rsidR="00DF2A09" w:rsidRPr="008F21A2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21605AC" w14:textId="27465B80" w:rsidR="00DF2A09" w:rsidRPr="008F21A2" w:rsidRDefault="005D188D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E43E13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C2E2749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21A5F7D5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177D3" w14:textId="7D77BE9A" w:rsidR="00DF2A09" w:rsidRPr="008F21A2" w:rsidRDefault="005D188D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46,703</w:t>
            </w:r>
          </w:p>
        </w:tc>
        <w:tc>
          <w:tcPr>
            <w:tcW w:w="148" w:type="pct"/>
            <w:gridSpan w:val="2"/>
          </w:tcPr>
          <w:p w14:paraId="59FEC480" w14:textId="77777777" w:rsidR="00DF2A09" w:rsidRPr="008F21A2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53D3E" w14:textId="7577CBED" w:rsidR="00DF2A09" w:rsidRPr="008F21A2" w:rsidRDefault="005D188D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52,944</w:t>
            </w:r>
          </w:p>
        </w:tc>
      </w:tr>
      <w:tr w:rsidR="00DF2A09" w:rsidRPr="00A87005" w14:paraId="10CA1722" w14:textId="77777777" w:rsidTr="005E38C1">
        <w:tc>
          <w:tcPr>
            <w:tcW w:w="2156" w:type="pct"/>
          </w:tcPr>
          <w:p w14:paraId="4431D880" w14:textId="18DFD5C9" w:rsidR="00DF2A09" w:rsidRPr="00A87005" w:rsidRDefault="00DF2A09" w:rsidP="00DF2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74B7E8A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425E62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2B9EC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378306F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4E6E5DE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90D63CB" w14:textId="77777777" w:rsidR="00DF2A09" w:rsidRPr="00A87005" w:rsidRDefault="00DF2A09" w:rsidP="00DF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1BA3D2F" w14:textId="77777777" w:rsidR="00DF2A09" w:rsidRPr="00A87005" w:rsidRDefault="00DF2A09" w:rsidP="00307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E5F" w:rsidRPr="00A87005" w14:paraId="58301EA9" w14:textId="77777777" w:rsidTr="005E38C1">
        <w:tc>
          <w:tcPr>
            <w:tcW w:w="2156" w:type="pct"/>
          </w:tcPr>
          <w:p w14:paraId="55F4A5F5" w14:textId="5CD6215D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9" w:type="pct"/>
          </w:tcPr>
          <w:p w14:paraId="258F873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4403D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53BF9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1EA136B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BF7CA9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7C249B3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644176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E5F" w:rsidRPr="00A87005" w14:paraId="6C4492AB" w14:textId="77777777" w:rsidTr="005E38C1">
        <w:tc>
          <w:tcPr>
            <w:tcW w:w="2156" w:type="pct"/>
          </w:tcPr>
          <w:p w14:paraId="33E62BEC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02FDBE5" w14:textId="340AA96F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13ADE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902EB8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01282DF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61335CFB" w14:textId="38C85A5D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19,237</w:t>
            </w:r>
          </w:p>
        </w:tc>
        <w:tc>
          <w:tcPr>
            <w:tcW w:w="148" w:type="pct"/>
            <w:gridSpan w:val="2"/>
          </w:tcPr>
          <w:p w14:paraId="0A82FD5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E3D2F18" w14:textId="744BB238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DD0E5F" w:rsidRPr="00A87005" w14:paraId="52A3E031" w14:textId="77777777" w:rsidTr="005E38C1">
        <w:tc>
          <w:tcPr>
            <w:tcW w:w="2156" w:type="pct"/>
          </w:tcPr>
          <w:p w14:paraId="1DBB99FE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0F6018" w14:textId="1812CEE2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E642C0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D9B84E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246AB3A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2375C2" w14:textId="074881A3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19,237</w:t>
            </w:r>
          </w:p>
        </w:tc>
        <w:tc>
          <w:tcPr>
            <w:tcW w:w="148" w:type="pct"/>
            <w:gridSpan w:val="2"/>
          </w:tcPr>
          <w:p w14:paraId="27697B5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AD2CFF" w14:textId="1E80E3A5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15,391</w:t>
            </w:r>
          </w:p>
        </w:tc>
      </w:tr>
      <w:tr w:rsidR="00DD0E5F" w:rsidRPr="00A87005" w14:paraId="2EC3A9A8" w14:textId="77777777" w:rsidTr="005E38C1">
        <w:tc>
          <w:tcPr>
            <w:tcW w:w="2156" w:type="pct"/>
          </w:tcPr>
          <w:p w14:paraId="73DCA26C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24FF54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081A24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83C210B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05CC57E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0B54DAA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5155DEF3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6656E60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0E5F" w:rsidRPr="00A87005" w14:paraId="43D61E6A" w14:textId="77777777" w:rsidTr="005E38C1">
        <w:tc>
          <w:tcPr>
            <w:tcW w:w="2156" w:type="pct"/>
          </w:tcPr>
          <w:p w14:paraId="23506953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5EE5601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A3D1AF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AFE810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2667E36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104B3A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C6C3BC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F3DE063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296" w:firstLine="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E5F" w:rsidRPr="00A87005" w14:paraId="66335FDF" w14:textId="77777777" w:rsidTr="00C562D1">
        <w:tc>
          <w:tcPr>
            <w:tcW w:w="2156" w:type="pct"/>
          </w:tcPr>
          <w:p w14:paraId="0859AA4B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2E6B44B" w14:textId="2497797D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9F922A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B724E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00FB55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5ACBB5F" w14:textId="0DE30002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136,284</w:t>
            </w:r>
          </w:p>
        </w:tc>
        <w:tc>
          <w:tcPr>
            <w:tcW w:w="148" w:type="pct"/>
            <w:gridSpan w:val="2"/>
          </w:tcPr>
          <w:p w14:paraId="0E9D138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3B0266ED" w14:textId="642C8E4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183,488</w:t>
            </w:r>
          </w:p>
        </w:tc>
      </w:tr>
      <w:tr w:rsidR="00DD0E5F" w:rsidRPr="00A87005" w14:paraId="1AD7689F" w14:textId="77777777" w:rsidTr="005E38C1">
        <w:tc>
          <w:tcPr>
            <w:tcW w:w="2156" w:type="pct"/>
          </w:tcPr>
          <w:p w14:paraId="5BF1DCAE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ABE3EA" w14:textId="621C6B8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5366A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958B3B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30B0E4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EB9D0" w14:textId="182E7979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136,284</w:t>
            </w:r>
          </w:p>
        </w:tc>
        <w:tc>
          <w:tcPr>
            <w:tcW w:w="148" w:type="pct"/>
            <w:gridSpan w:val="2"/>
          </w:tcPr>
          <w:p w14:paraId="4D9B577A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77B7EA" w14:textId="1C5B2AB6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183,488</w:t>
            </w:r>
          </w:p>
        </w:tc>
      </w:tr>
      <w:tr w:rsidR="00DD0E5F" w:rsidRPr="00A87005" w14:paraId="709E5517" w14:textId="77777777" w:rsidTr="005E38C1">
        <w:tc>
          <w:tcPr>
            <w:tcW w:w="2156" w:type="pct"/>
          </w:tcPr>
          <w:p w14:paraId="54D562B8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9390736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3BD6585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07E483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2ED64670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6D591026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0CCD7D5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424F207E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0E5F" w:rsidRPr="00A87005" w14:paraId="4F3508B8" w14:textId="77777777" w:rsidTr="005E38C1">
        <w:tc>
          <w:tcPr>
            <w:tcW w:w="2156" w:type="pct"/>
          </w:tcPr>
          <w:p w14:paraId="053352F6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9" w:type="pct"/>
          </w:tcPr>
          <w:p w14:paraId="1D0267B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0524BE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0367DA9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57FA4B1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3CDE22E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30ED8A20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D8CCC9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0E5F" w:rsidRPr="00A87005" w14:paraId="34C8BF15" w14:textId="77777777" w:rsidTr="00C562D1">
        <w:trPr>
          <w:trHeight w:val="56"/>
        </w:trPr>
        <w:tc>
          <w:tcPr>
            <w:tcW w:w="2156" w:type="pct"/>
          </w:tcPr>
          <w:p w14:paraId="409C628B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7D5752" w14:textId="7755FFF1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8BC30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DC6908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65A37DD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4C1F38B5" w14:textId="47E58973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48" w:type="pct"/>
            <w:gridSpan w:val="2"/>
          </w:tcPr>
          <w:p w14:paraId="64CF59E8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01B9178A" w14:textId="496B24CF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DD0E5F" w:rsidRPr="00A87005" w14:paraId="12F4C7EF" w14:textId="77777777" w:rsidTr="00226F23">
        <w:tc>
          <w:tcPr>
            <w:tcW w:w="2156" w:type="pct"/>
          </w:tcPr>
          <w:p w14:paraId="14575A15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76278CC0" w14:textId="3948C1F4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4F99A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6C5CDA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D6FEF9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73EDD" w14:textId="465035FF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48" w:type="pct"/>
            <w:gridSpan w:val="2"/>
          </w:tcPr>
          <w:p w14:paraId="6A4350F1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51148" w14:textId="2E6FE720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1,526</w:t>
            </w:r>
          </w:p>
        </w:tc>
      </w:tr>
      <w:tr w:rsidR="00DD0E5F" w:rsidRPr="00A87005" w14:paraId="02EA1360" w14:textId="77777777" w:rsidTr="00226F23">
        <w:tc>
          <w:tcPr>
            <w:tcW w:w="2156" w:type="pct"/>
          </w:tcPr>
          <w:p w14:paraId="027AD1D4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CD0602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1064DA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9DCFB93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7DABE0F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45E21DC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0E9E12A0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613D2CB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0E5F" w:rsidRPr="00A87005" w14:paraId="4C08A3A5" w14:textId="77777777" w:rsidTr="00226F23">
        <w:tc>
          <w:tcPr>
            <w:tcW w:w="2156" w:type="pct"/>
          </w:tcPr>
          <w:p w14:paraId="48CEBBAF" w14:textId="767FD6AF" w:rsidR="00DD0E5F" w:rsidRPr="00226F23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 (2562: หนี้สินตามสัญญาเช่าการเงินที่ถึงกำหนดชำระภายในหนึ่งปี)</w:t>
            </w:r>
          </w:p>
        </w:tc>
        <w:tc>
          <w:tcPr>
            <w:tcW w:w="589" w:type="pct"/>
          </w:tcPr>
          <w:p w14:paraId="3E031273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E7928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CEC38B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1D482311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375F633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F72F71E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87F05A7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0E5F" w:rsidRPr="00A87005" w14:paraId="4CEC03E1" w14:textId="77777777" w:rsidTr="00226F23">
        <w:tc>
          <w:tcPr>
            <w:tcW w:w="2156" w:type="pct"/>
          </w:tcPr>
          <w:p w14:paraId="3E72550E" w14:textId="6F089EF8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335C53D" w14:textId="2205CD25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DC961F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977D863" w14:textId="539BB8F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75B51F7C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4085D55D" w14:textId="5C80A02C" w:rsidR="00DD0E5F" w:rsidRPr="00425A0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5A0F">
              <w:rPr>
                <w:rFonts w:ascii="Angsana New" w:hAnsi="Angsana New"/>
                <w:sz w:val="30"/>
                <w:szCs w:val="30"/>
              </w:rPr>
              <w:t>3,209</w:t>
            </w:r>
          </w:p>
        </w:tc>
        <w:tc>
          <w:tcPr>
            <w:tcW w:w="148" w:type="pct"/>
            <w:gridSpan w:val="2"/>
          </w:tcPr>
          <w:p w14:paraId="69573603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1BFFA23" w14:textId="10D9FF5B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0E5F" w:rsidRPr="00A87005" w14:paraId="29527E83" w14:textId="77777777" w:rsidTr="00226F23">
        <w:tc>
          <w:tcPr>
            <w:tcW w:w="2156" w:type="pct"/>
          </w:tcPr>
          <w:p w14:paraId="59C34C87" w14:textId="38C78429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5BBB00" w14:textId="1813C23C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21AE51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D291F8F" w14:textId="490F3DDB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DAC8B6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C3804" w14:textId="7A5D4231" w:rsidR="00DD0E5F" w:rsidRPr="00425A0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A0F">
              <w:rPr>
                <w:rFonts w:ascii="Angsana New" w:hAnsi="Angsana New"/>
                <w:b/>
                <w:bCs/>
                <w:sz w:val="30"/>
                <w:szCs w:val="30"/>
              </w:rPr>
              <w:t>3,209</w:t>
            </w:r>
          </w:p>
        </w:tc>
        <w:tc>
          <w:tcPr>
            <w:tcW w:w="148" w:type="pct"/>
            <w:gridSpan w:val="2"/>
          </w:tcPr>
          <w:p w14:paraId="75ADF699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DA433E" w14:textId="1626126A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0E5F" w:rsidRPr="00A87005" w14:paraId="14B3A33A" w14:textId="77777777" w:rsidTr="00226F23">
        <w:tc>
          <w:tcPr>
            <w:tcW w:w="2156" w:type="pct"/>
          </w:tcPr>
          <w:p w14:paraId="6A273CF9" w14:textId="77777777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E5AFC70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39348AE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4457F59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D751BB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10B4F301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8DB37C5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5CF74234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0E5F" w:rsidRPr="00A87005" w14:paraId="04CDE750" w14:textId="77777777" w:rsidTr="00226F23">
        <w:tc>
          <w:tcPr>
            <w:tcW w:w="2156" w:type="pct"/>
          </w:tcPr>
          <w:p w14:paraId="644CBFAC" w14:textId="060F2529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(2562: หนี้สินตาม</w:t>
            </w: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589" w:type="pct"/>
          </w:tcPr>
          <w:p w14:paraId="6F621381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33CE4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B93C893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F828FC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ED1F5F1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7D5111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3FE7B52" w14:textId="77777777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0E5F" w:rsidRPr="00A87005" w14:paraId="3DD76864" w14:textId="77777777" w:rsidTr="00226F23">
        <w:tc>
          <w:tcPr>
            <w:tcW w:w="2156" w:type="pct"/>
          </w:tcPr>
          <w:p w14:paraId="5BAE1E4D" w14:textId="1956014B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CD440B" w14:textId="1F3A8049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B82C30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684379C" w14:textId="225822E0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9560D0D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153F7A1A" w14:textId="5AE5BABC" w:rsidR="00DD0E5F" w:rsidRPr="00425A0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5A0F">
              <w:rPr>
                <w:rFonts w:ascii="Angsana New" w:hAnsi="Angsana New"/>
                <w:sz w:val="30"/>
                <w:szCs w:val="30"/>
              </w:rPr>
              <w:t>5,975</w:t>
            </w:r>
          </w:p>
        </w:tc>
        <w:tc>
          <w:tcPr>
            <w:tcW w:w="148" w:type="pct"/>
            <w:gridSpan w:val="2"/>
          </w:tcPr>
          <w:p w14:paraId="3F3BEAC6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78AA71A9" w14:textId="5467E852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0E5F" w:rsidRPr="00A87005" w14:paraId="72FB5DA0" w14:textId="77777777" w:rsidTr="00226F23">
        <w:tc>
          <w:tcPr>
            <w:tcW w:w="2156" w:type="pct"/>
          </w:tcPr>
          <w:p w14:paraId="159E4EA0" w14:textId="137C5C43" w:rsidR="00DD0E5F" w:rsidRPr="00A87005" w:rsidRDefault="00DD0E5F" w:rsidP="00DD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3B19B4" w14:textId="2A3EA140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55F677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DD189C" w14:textId="3FBCDEBB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805E95F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D6AD0A" w14:textId="1A2C54AB" w:rsidR="00DD0E5F" w:rsidRPr="00425A0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A0F">
              <w:rPr>
                <w:rFonts w:ascii="Angsana New" w:hAnsi="Angsana New"/>
                <w:b/>
                <w:bCs/>
                <w:sz w:val="30"/>
                <w:szCs w:val="30"/>
              </w:rPr>
              <w:t>5,975</w:t>
            </w:r>
          </w:p>
        </w:tc>
        <w:tc>
          <w:tcPr>
            <w:tcW w:w="148" w:type="pct"/>
            <w:gridSpan w:val="2"/>
          </w:tcPr>
          <w:p w14:paraId="27B93612" w14:textId="77777777" w:rsidR="00DD0E5F" w:rsidRPr="00A87005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C176D" w14:textId="31486EB4" w:rsidR="00DD0E5F" w:rsidRDefault="00DD0E5F" w:rsidP="00DD0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A123A5" w14:textId="77777777" w:rsidR="005E38C1" w:rsidRDefault="005E38C1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89319C" w14:textId="77777777" w:rsidR="00910305" w:rsidRPr="00A87005" w:rsidRDefault="00910305" w:rsidP="00FD0A16">
      <w:pPr>
        <w:autoSpaceDE w:val="0"/>
        <w:autoSpaceDN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5C7BC79" w14:textId="30AA2A19" w:rsidR="00FA41AD" w:rsidRPr="00F30A14" w:rsidRDefault="00763749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  <w:sectPr w:rsidR="00FA41AD" w:rsidRPr="00F30A14" w:rsidSect="00C670A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96519D" w14:textId="23348350" w:rsidR="00B43C36" w:rsidRPr="00A87005" w:rsidRDefault="00FF4415" w:rsidP="009101B5">
      <w:pPr>
        <w:pStyle w:val="Heading5"/>
        <w:tabs>
          <w:tab w:val="left" w:pos="540"/>
          <w:tab w:val="left" w:pos="630"/>
        </w:tabs>
        <w:spacing w:line="350" w:lineRule="exact"/>
        <w:ind w:left="907" w:hanging="90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B43C36" w:rsidRPr="00A87005">
        <w:rPr>
          <w:rFonts w:ascii="Angsana New" w:hAnsi="Angsana New"/>
          <w:sz w:val="30"/>
          <w:szCs w:val="30"/>
        </w:rPr>
        <w:tab/>
      </w:r>
      <w:r w:rsidR="00B43C36"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3C5BDD8" w14:textId="77777777" w:rsidR="009101B5" w:rsidRP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16"/>
          <w:szCs w:val="16"/>
        </w:rPr>
      </w:pPr>
    </w:p>
    <w:p w14:paraId="2410B7B9" w14:textId="02804656" w:rsidR="00FA41AD" w:rsidRPr="00A87005" w:rsidRDefault="00AD7914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2040E4">
        <w:rPr>
          <w:rFonts w:ascii="Angsana New" w:hAnsi="Angsana New"/>
          <w:sz w:val="30"/>
          <w:szCs w:val="30"/>
        </w:rPr>
        <w:t xml:space="preserve">31 </w:t>
      </w:r>
      <w:r w:rsidR="002040E4">
        <w:rPr>
          <w:rFonts w:ascii="Angsana New" w:hAnsi="Angsana New" w:hint="cs"/>
          <w:sz w:val="30"/>
          <w:szCs w:val="30"/>
          <w:cs/>
        </w:rPr>
        <w:t>มีนาคม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2040E4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z w:val="30"/>
          <w:szCs w:val="30"/>
        </w:rPr>
        <w:t xml:space="preserve"> 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2040E4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94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348"/>
        <w:gridCol w:w="812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05630" w:rsidRPr="00A87005" w:rsidDel="00685444" w14:paraId="63718211" w14:textId="77777777" w:rsidTr="009F2B88">
        <w:trPr>
          <w:cantSplit/>
          <w:tblHeader/>
        </w:trPr>
        <w:tc>
          <w:tcPr>
            <w:tcW w:w="2070" w:type="dxa"/>
          </w:tcPr>
          <w:p w14:paraId="30650D2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FB6359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9"/>
          </w:tcPr>
          <w:p w14:paraId="7C32799B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60" w:type="dxa"/>
            <w:gridSpan w:val="11"/>
          </w:tcPr>
          <w:p w14:paraId="37701F67" w14:textId="77777777" w:rsidR="00005630" w:rsidRPr="00A87005" w:rsidRDefault="00DE6E5E" w:rsidP="009101B5">
            <w:pPr>
              <w:pStyle w:val="acctfourfigures"/>
              <w:tabs>
                <w:tab w:val="clear" w:pos="765"/>
              </w:tabs>
              <w:spacing w:line="35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A77C3" w:rsidRPr="00A87005" w:rsidDel="00685444" w14:paraId="4DF2F31A" w14:textId="77777777" w:rsidTr="009F2B88">
        <w:trPr>
          <w:cantSplit/>
          <w:tblHeader/>
        </w:trPr>
        <w:tc>
          <w:tcPr>
            <w:tcW w:w="2070" w:type="dxa"/>
          </w:tcPr>
          <w:p w14:paraId="1497A33D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90" w:type="dxa"/>
          </w:tcPr>
          <w:p w14:paraId="185E2591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48" w:type="dxa"/>
          </w:tcPr>
          <w:p w14:paraId="6ED3ED4F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802" w:type="dxa"/>
            <w:gridSpan w:val="3"/>
          </w:tcPr>
          <w:p w14:paraId="5343F4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03BAE7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726258E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D7B9951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B5A56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960B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F40126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80E1AA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0209B5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2040E4" w:rsidRPr="00A87005" w14:paraId="0AB557A0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7C64F845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956860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6D207B7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627EACFA" w14:textId="15707486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0BEE72F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6B7D349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316FDB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9D2AAF" w14:textId="79E20F13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C7B3473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97CE15" w14:textId="0FDC191D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3C9DF36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84DD73" w14:textId="56CA5C51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E3085E0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8CE161" w14:textId="592234E1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AF1B94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C1F8B2" w14:textId="27A764B1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16EAF4B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476F92" w14:textId="1EDF946F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658FE4AB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C44550A" w14:textId="511E7AE1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47F4BC8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28B07C1" w14:textId="1AE13E75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</w:tr>
      <w:tr w:rsidR="002040E4" w:rsidRPr="00A87005" w14:paraId="0CDC8C5D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69EF46CD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B7C10B9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19A526B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185871BF" w14:textId="0C56B983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4105993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490952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6F777BA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B8F023" w14:textId="137EA86B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7E15930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B2764A0" w14:textId="608AA066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4C0DF7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DC08D46" w14:textId="706D36EC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EF8C0BF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8074538" w14:textId="5756B8BA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9F7230D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087BEB" w14:textId="08AB25E0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1586CA2E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06F816" w14:textId="1A52B10E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96858BA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20D7C6" w14:textId="1D49E0EC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E0298AE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4A80535" w14:textId="494F20D2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2040E4" w:rsidRPr="00A87005" w14:paraId="5F9CA68C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0401718E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66DF6AE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39D3D7E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424CBACD" w14:textId="47A821A2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A734E0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A42627" w14:textId="06192C60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588986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A0AE1F" w14:textId="181F165A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44D04D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F7E92D" w14:textId="290F3495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B91699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A4CEB6" w14:textId="7BA92DA5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A9B01DE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A39544" w14:textId="1BFB019A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A20F98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3D1568" w14:textId="24490090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76B12CB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BCD1AE" w14:textId="0318939F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3C4FB8A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F2DCBC" w14:textId="1FA76443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0AFF07" w14:textId="77777777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E66424" w14:textId="72BF8E34" w:rsidR="002040E4" w:rsidRPr="00A87005" w:rsidRDefault="002040E4" w:rsidP="002040E4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9101B5" w:rsidRPr="00A87005" w14:paraId="711C31FB" w14:textId="77777777" w:rsidTr="009F2B88">
        <w:trPr>
          <w:cantSplit/>
          <w:trHeight w:val="389"/>
          <w:tblHeader/>
        </w:trPr>
        <w:tc>
          <w:tcPr>
            <w:tcW w:w="2070" w:type="dxa"/>
          </w:tcPr>
          <w:p w14:paraId="17AE312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0A0C5BE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2CEC752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shd w:val="clear" w:color="auto" w:fill="auto"/>
          </w:tcPr>
          <w:p w14:paraId="51C1383B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7060D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0" w:type="dxa"/>
            <w:gridSpan w:val="15"/>
            <w:shd w:val="clear" w:color="auto" w:fill="auto"/>
          </w:tcPr>
          <w:p w14:paraId="48D010AA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101B5" w:rsidRPr="00A87005" w14:paraId="005A1633" w14:textId="77777777" w:rsidTr="009F2B88">
        <w:trPr>
          <w:cantSplit/>
        </w:trPr>
        <w:tc>
          <w:tcPr>
            <w:tcW w:w="2070" w:type="dxa"/>
          </w:tcPr>
          <w:p w14:paraId="61B65D6C" w14:textId="77777777" w:rsidR="009101B5" w:rsidRPr="00A87005" w:rsidRDefault="009101B5" w:rsidP="009101B5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2C2AE02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9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3E65C4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2" w:type="dxa"/>
          </w:tcPr>
          <w:p w14:paraId="376E483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D6141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CD9E9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49870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D192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4A439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0F8C5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6A31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B94E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FB485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12175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15CB6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C2A139A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ED036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C69C9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71C8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B204F28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89944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60A9DF2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9101B5" w:rsidRPr="00A87005" w14:paraId="4943B90C" w14:textId="77777777" w:rsidTr="009F2B88">
        <w:trPr>
          <w:cantSplit/>
        </w:trPr>
        <w:tc>
          <w:tcPr>
            <w:tcW w:w="2070" w:type="dxa"/>
          </w:tcPr>
          <w:p w14:paraId="1B12485E" w14:textId="77777777" w:rsidR="009101B5" w:rsidRPr="00A87005" w:rsidRDefault="009101B5" w:rsidP="009101B5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90" w:type="dxa"/>
          </w:tcPr>
          <w:p w14:paraId="276F0D93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48" w:type="dxa"/>
          </w:tcPr>
          <w:p w14:paraId="6A6896F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497393E3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FD3A5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B4E5E4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8E4291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08C88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017180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6C3DE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8E965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295009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F032FF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E156A7" w14:textId="77777777" w:rsidR="009101B5" w:rsidRPr="00A87005" w:rsidRDefault="009101B5" w:rsidP="009101B5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C5FB71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4BEF6D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32CE61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84C53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8FCC25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397722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02D2F4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B63A87E" w14:textId="77777777" w:rsidR="009101B5" w:rsidRPr="00A87005" w:rsidRDefault="009101B5" w:rsidP="009101B5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3C6A" w:rsidRPr="00A87005" w14:paraId="4EADA3E2" w14:textId="77777777" w:rsidTr="009F2B88">
        <w:trPr>
          <w:cantSplit/>
        </w:trPr>
        <w:tc>
          <w:tcPr>
            <w:tcW w:w="2070" w:type="dxa"/>
          </w:tcPr>
          <w:p w14:paraId="461EE1F1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bookmarkStart w:id="1" w:name="_Hlk39416793"/>
            <w:r w:rsidRPr="00A87005">
              <w:rPr>
                <w:rFonts w:ascii="Angsana New" w:hAnsi="Angsana New"/>
                <w:sz w:val="26"/>
                <w:szCs w:val="26"/>
                <w:cs/>
              </w:rPr>
              <w:t>แมนูแฟคเจอริ่ง</w:t>
            </w:r>
            <w:r w:rsidRPr="00A870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bookmarkEnd w:id="1"/>
          </w:p>
        </w:tc>
        <w:tc>
          <w:tcPr>
            <w:tcW w:w="1890" w:type="dxa"/>
          </w:tcPr>
          <w:p w14:paraId="29CEB99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</w:tcPr>
          <w:p w14:paraId="7AB1891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7E48DD9" w14:textId="5C1B3F2C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66227FB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899C8A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E4741E9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B85113" w14:textId="03918599" w:rsidR="00933C6A" w:rsidRPr="00A87005" w:rsidRDefault="00011197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180" w:type="dxa"/>
          </w:tcPr>
          <w:p w14:paraId="100B200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5D90D2E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14:paraId="42DB669E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FC8B1F" w14:textId="4BBD3A4F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80" w:type="dxa"/>
          </w:tcPr>
          <w:p w14:paraId="7472084A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B4EB9A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14:paraId="18BF625E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2D6773" w14:textId="599DA242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E65C34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6BFDE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F9338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13AB85A" w14:textId="4D252EAA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80" w:type="dxa"/>
          </w:tcPr>
          <w:p w14:paraId="74BF4DA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11F9EB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933C6A" w:rsidRPr="00A87005" w14:paraId="2B293DA3" w14:textId="77777777" w:rsidTr="009F2B88">
        <w:trPr>
          <w:cantSplit/>
        </w:trPr>
        <w:tc>
          <w:tcPr>
            <w:tcW w:w="2070" w:type="dxa"/>
          </w:tcPr>
          <w:p w14:paraId="7674E413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90" w:type="dxa"/>
          </w:tcPr>
          <w:p w14:paraId="7D5E97F9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A87005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348" w:type="dxa"/>
          </w:tcPr>
          <w:p w14:paraId="30F91B07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5F8EA0DA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BDA5B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8AFAC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C37F0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ED2E8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1F862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696E9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C45F1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0ACBB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F3E54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B6DF6E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A63A4E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1796C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00455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709D1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46E1E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55457DE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BBC567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90CD86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3C6A" w:rsidRPr="00A87005" w14:paraId="02FEE333" w14:textId="77777777" w:rsidTr="009F2B88">
        <w:trPr>
          <w:cantSplit/>
        </w:trPr>
        <w:tc>
          <w:tcPr>
            <w:tcW w:w="2070" w:type="dxa"/>
          </w:tcPr>
          <w:p w14:paraId="682E5348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90" w:type="dxa"/>
          </w:tcPr>
          <w:p w14:paraId="543DD7E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A87005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639143F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56E91C4B" w14:textId="0CBC9C98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47EF409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8E98E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98DD0C2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8E6457" w14:textId="44CE7FDF" w:rsidR="00933C6A" w:rsidRPr="00A87005" w:rsidRDefault="00011197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41AC2A7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E69877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1D73B04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3F2DBF" w14:textId="72EE75AD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421E">
              <w:rPr>
                <w:rFonts w:ascii="Angsana New" w:hAnsi="Angsana New" w:cs="Angsana New"/>
                <w:sz w:val="26"/>
                <w:szCs w:val="26"/>
                <w:lang w:val="en-US"/>
              </w:rPr>
              <w:t>60,000</w:t>
            </w:r>
          </w:p>
        </w:tc>
        <w:tc>
          <w:tcPr>
            <w:tcW w:w="180" w:type="dxa"/>
          </w:tcPr>
          <w:p w14:paraId="64CAE5EE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E3CAE1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7BEAF76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21DFD9" w14:textId="0F66B57E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952894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4277B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FF7169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52BB09F" w14:textId="4904AFB2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C6A">
              <w:rPr>
                <w:rFonts w:ascii="Angsana New" w:hAnsi="Angsana New" w:cs="Angsana New"/>
                <w:sz w:val="26"/>
                <w:szCs w:val="26"/>
                <w:lang w:val="en-US"/>
              </w:rPr>
              <w:t>60,000</w:t>
            </w:r>
          </w:p>
        </w:tc>
        <w:tc>
          <w:tcPr>
            <w:tcW w:w="180" w:type="dxa"/>
          </w:tcPr>
          <w:p w14:paraId="68239BF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2B177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933C6A" w:rsidRPr="00A87005" w14:paraId="450B170E" w14:textId="77777777" w:rsidTr="009F2B88">
        <w:trPr>
          <w:cantSplit/>
        </w:trPr>
        <w:tc>
          <w:tcPr>
            <w:tcW w:w="2070" w:type="dxa"/>
          </w:tcPr>
          <w:p w14:paraId="075EBB27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90" w:type="dxa"/>
          </w:tcPr>
          <w:p w14:paraId="583E6D4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48" w:type="dxa"/>
          </w:tcPr>
          <w:p w14:paraId="6DF44BA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812" w:type="dxa"/>
          </w:tcPr>
          <w:p w14:paraId="5006252C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CCE02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F0EF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AE877A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903A6C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1E18A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A57DB6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4994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9948F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95024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85067B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56685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EE7CC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65CB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19105E4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BFB5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206B1E4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E35DE2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9569DC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3C6A" w:rsidRPr="00A87005" w14:paraId="587719FA" w14:textId="77777777" w:rsidTr="009F2B88">
        <w:trPr>
          <w:cantSplit/>
        </w:trPr>
        <w:tc>
          <w:tcPr>
            <w:tcW w:w="2070" w:type="dxa"/>
          </w:tcPr>
          <w:p w14:paraId="558050EC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26"/>
                <w:szCs w:val="26"/>
              </w:rPr>
              <w:t>Co.,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90" w:type="dxa"/>
          </w:tcPr>
          <w:p w14:paraId="36AD4999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48" w:type="dxa"/>
          </w:tcPr>
          <w:p w14:paraId="30ED409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812" w:type="dxa"/>
          </w:tcPr>
          <w:p w14:paraId="18D37158" w14:textId="17A13B3B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02AFEEF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6E99AC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580A3A92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75D0C7" w14:textId="7B9FE0D7" w:rsidR="00933C6A" w:rsidRPr="00A87005" w:rsidRDefault="00011197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1197">
              <w:rPr>
                <w:rFonts w:ascii="Angsana New" w:hAnsi="Angsana New" w:cs="Angsana New"/>
                <w:sz w:val="26"/>
                <w:szCs w:val="26"/>
                <w:lang w:val="en-US"/>
              </w:rPr>
              <w:t>1,648</w:t>
            </w:r>
          </w:p>
        </w:tc>
        <w:tc>
          <w:tcPr>
            <w:tcW w:w="180" w:type="dxa"/>
          </w:tcPr>
          <w:p w14:paraId="11D71EB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04C108DA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14:paraId="7C7D4E89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E3AD893" w14:textId="2286B37D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421E">
              <w:rPr>
                <w:rFonts w:ascii="Angsana New" w:hAnsi="Angsana New" w:cs="Angsana New"/>
                <w:sz w:val="26"/>
                <w:szCs w:val="26"/>
                <w:lang w:val="en-US"/>
              </w:rPr>
              <w:t>1,483</w:t>
            </w:r>
          </w:p>
        </w:tc>
        <w:tc>
          <w:tcPr>
            <w:tcW w:w="180" w:type="dxa"/>
          </w:tcPr>
          <w:p w14:paraId="6293748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9C232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1BCBD4A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A8DD81" w14:textId="724D4B62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6A6D4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7B14B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D69A6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AEF41A8" w14:textId="585BD103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C6A">
              <w:rPr>
                <w:rFonts w:ascii="Angsana New" w:hAnsi="Angsana New" w:cs="Angsana New"/>
                <w:sz w:val="26"/>
                <w:szCs w:val="26"/>
                <w:lang w:val="en-US"/>
              </w:rPr>
              <w:t>1,483</w:t>
            </w:r>
          </w:p>
        </w:tc>
        <w:tc>
          <w:tcPr>
            <w:tcW w:w="180" w:type="dxa"/>
          </w:tcPr>
          <w:p w14:paraId="37B69FC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1B5ACB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933C6A" w:rsidRPr="00A87005" w14:paraId="69BA36C9" w14:textId="77777777" w:rsidTr="009F2B88">
        <w:trPr>
          <w:cantSplit/>
        </w:trPr>
        <w:tc>
          <w:tcPr>
            <w:tcW w:w="2070" w:type="dxa"/>
          </w:tcPr>
          <w:p w14:paraId="6C2C6BF3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90" w:type="dxa"/>
          </w:tcPr>
          <w:p w14:paraId="7F364B3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48" w:type="dxa"/>
          </w:tcPr>
          <w:p w14:paraId="60EFE287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0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812" w:type="dxa"/>
          </w:tcPr>
          <w:p w14:paraId="6DD250B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70AB52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692D0C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F2116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9299C5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22165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CC030DD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1F9B1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8D0D6D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49139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197F2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EDDC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7F0458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D670C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0B1165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B42E6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F65E570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1FCB5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C961D0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3C6A" w:rsidRPr="00A87005" w14:paraId="013850AF" w14:textId="77777777" w:rsidTr="000D3B0D">
        <w:trPr>
          <w:cantSplit/>
        </w:trPr>
        <w:tc>
          <w:tcPr>
            <w:tcW w:w="2070" w:type="dxa"/>
          </w:tcPr>
          <w:p w14:paraId="27D4AF23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8700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24"/>
                <w:szCs w:val="24"/>
              </w:rPr>
              <w:t>(VIETNAM)</w:t>
            </w:r>
            <w:r w:rsidRPr="00A87005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87005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14:paraId="254F9DB2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 xml:space="preserve">   LIMITED</w:t>
            </w:r>
          </w:p>
        </w:tc>
        <w:tc>
          <w:tcPr>
            <w:tcW w:w="1890" w:type="dxa"/>
          </w:tcPr>
          <w:p w14:paraId="7A61702E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7198F99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812" w:type="dxa"/>
          </w:tcPr>
          <w:p w14:paraId="415D0B5B" w14:textId="77777777" w:rsidR="00933C6A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E9DC5D" w14:textId="7B63D5EF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40B7B5E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2CB0C47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2A2EF1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5FBA0889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55EF68" w14:textId="77777777" w:rsidR="00933C6A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529A5C1" w14:textId="6C1EE753" w:rsidR="00011197" w:rsidRPr="00A87005" w:rsidRDefault="00011197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32,249</w:t>
            </w:r>
          </w:p>
        </w:tc>
        <w:tc>
          <w:tcPr>
            <w:tcW w:w="180" w:type="dxa"/>
          </w:tcPr>
          <w:p w14:paraId="09C8C5A4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652E6F6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17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736905" w14:textId="1F81644A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32,249</w:t>
            </w:r>
          </w:p>
        </w:tc>
        <w:tc>
          <w:tcPr>
            <w:tcW w:w="180" w:type="dxa"/>
          </w:tcPr>
          <w:p w14:paraId="1790D63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F22872" w14:textId="0F97AD4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421E">
              <w:rPr>
                <w:rFonts w:ascii="Angsana New" w:hAnsi="Angsana New" w:cs="Angsana New"/>
                <w:sz w:val="26"/>
                <w:szCs w:val="26"/>
                <w:lang w:val="en-US"/>
              </w:rPr>
              <w:t>32,249</w:t>
            </w:r>
          </w:p>
        </w:tc>
        <w:tc>
          <w:tcPr>
            <w:tcW w:w="180" w:type="dxa"/>
            <w:vAlign w:val="bottom"/>
          </w:tcPr>
          <w:p w14:paraId="7106948C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03A6FA" w14:textId="77A91E58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80" w:type="dxa"/>
            <w:vAlign w:val="bottom"/>
          </w:tcPr>
          <w:p w14:paraId="55298AC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84789" w14:textId="1A51D9AD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D572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45E4F7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36D912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D6557B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F736C68" w14:textId="77777777" w:rsidR="00933C6A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94E1BA8" w14:textId="147B8FD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3C6A">
              <w:rPr>
                <w:rFonts w:ascii="Angsana New" w:hAnsi="Angsana New" w:cs="Angsana New"/>
                <w:sz w:val="26"/>
                <w:szCs w:val="26"/>
                <w:lang w:val="en-US"/>
              </w:rPr>
              <w:t>32,249</w:t>
            </w:r>
          </w:p>
        </w:tc>
        <w:tc>
          <w:tcPr>
            <w:tcW w:w="180" w:type="dxa"/>
          </w:tcPr>
          <w:p w14:paraId="1487BE1F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9566AE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90FCA0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16,455</w:t>
            </w:r>
          </w:p>
        </w:tc>
      </w:tr>
      <w:tr w:rsidR="00933C6A" w:rsidRPr="00A87005" w14:paraId="45C161B2" w14:textId="77777777" w:rsidTr="009F2B88">
        <w:trPr>
          <w:cantSplit/>
        </w:trPr>
        <w:tc>
          <w:tcPr>
            <w:tcW w:w="2070" w:type="dxa"/>
          </w:tcPr>
          <w:p w14:paraId="687BF2C8" w14:textId="77777777" w:rsidR="00933C6A" w:rsidRPr="00A87005" w:rsidRDefault="00933C6A" w:rsidP="00933C6A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761DDF1C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</w:tcPr>
          <w:p w14:paraId="7305358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29E3355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8308F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FC30A5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AE2EAE7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5A8C43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3D95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764B0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B28422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7D9A85" w14:textId="25852B33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95757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,124</w:t>
            </w:r>
          </w:p>
        </w:tc>
        <w:tc>
          <w:tcPr>
            <w:tcW w:w="180" w:type="dxa"/>
          </w:tcPr>
          <w:p w14:paraId="679DB270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D34F87" w14:textId="21A5AEFE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  <w:tc>
          <w:tcPr>
            <w:tcW w:w="180" w:type="dxa"/>
          </w:tcPr>
          <w:p w14:paraId="709EA38A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4D980" w14:textId="51188B0D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8BA6D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4A08B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2FD021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5087CF" w14:textId="27BE152A" w:rsidR="00933C6A" w:rsidRPr="00A87005" w:rsidRDefault="00AC412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9575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,124</w:t>
            </w:r>
          </w:p>
        </w:tc>
        <w:tc>
          <w:tcPr>
            <w:tcW w:w="180" w:type="dxa"/>
          </w:tcPr>
          <w:p w14:paraId="7676F9EC" w14:textId="77777777" w:rsidR="00933C6A" w:rsidRPr="00A87005" w:rsidRDefault="00933C6A" w:rsidP="00933C6A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5EB7E3" w14:textId="77777777" w:rsidR="00933C6A" w:rsidRPr="00A87005" w:rsidRDefault="00933C6A" w:rsidP="00933C6A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177,330</w:t>
            </w:r>
          </w:p>
        </w:tc>
      </w:tr>
    </w:tbl>
    <w:p w14:paraId="2C005E7D" w14:textId="5030BE49" w:rsidR="00FA41AD" w:rsidRDefault="00FA41AD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lang w:val="en-GB"/>
        </w:rPr>
      </w:pPr>
    </w:p>
    <w:p w14:paraId="0FAC64B7" w14:textId="63A06EB6" w:rsidR="00617B5C" w:rsidRDefault="00617B5C" w:rsidP="00617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lang w:val="en-GB"/>
        </w:rPr>
      </w:pPr>
      <w:r w:rsidRPr="00A87005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บริษัทไม่มีเงินปันผลรับจากบริษัทย่อยสำหรับแต่ละงวด</w:t>
      </w:r>
      <w:r>
        <w:rPr>
          <w:rFonts w:ascii="Angsana New" w:hAnsi="Angsana New" w:hint="cs"/>
          <w:sz w:val="30"/>
          <w:szCs w:val="30"/>
          <w:cs/>
          <w:lang w:val="en-GB"/>
        </w:rPr>
        <w:t>สามเดือน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/>
          <w:sz w:val="30"/>
          <w:szCs w:val="30"/>
          <w:lang w:val="en-GB"/>
        </w:rPr>
        <w:t xml:space="preserve"> 31 </w:t>
      </w:r>
      <w:r>
        <w:rPr>
          <w:rFonts w:ascii="Angsana New" w:hAnsi="Angsana New" w:hint="cs"/>
          <w:sz w:val="30"/>
          <w:szCs w:val="30"/>
          <w:cs/>
          <w:lang w:val="en-GB"/>
        </w:rPr>
        <w:t>ธันวาคม</w:t>
      </w:r>
      <w:r w:rsidRPr="00A87005">
        <w:rPr>
          <w:rFonts w:ascii="Angsana New" w:hAnsi="Angsana New"/>
          <w:sz w:val="30"/>
          <w:szCs w:val="30"/>
          <w:lang w:val="en-GB"/>
        </w:rPr>
        <w:t xml:space="preserve"> 256</w:t>
      </w:r>
      <w:r>
        <w:rPr>
          <w:rFonts w:ascii="Angsana New" w:hAnsi="Angsana New" w:hint="cs"/>
          <w:sz w:val="30"/>
          <w:szCs w:val="30"/>
          <w:cs/>
          <w:lang w:val="en-GB"/>
        </w:rPr>
        <w:t>2</w:t>
      </w:r>
    </w:p>
    <w:p w14:paraId="3F9294DF" w14:textId="30C84468" w:rsidR="00617B5C" w:rsidRPr="00617B5C" w:rsidRDefault="00617B5C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rPr>
          <w:rFonts w:ascii="Angsana New" w:hAnsi="Angsana New"/>
          <w:sz w:val="30"/>
          <w:szCs w:val="30"/>
          <w:cs/>
        </w:rPr>
        <w:sectPr w:rsidR="00617B5C" w:rsidRPr="00617B5C" w:rsidSect="005759D7"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p w14:paraId="29932A79" w14:textId="130C5AAB" w:rsidR="00D017A9" w:rsidRPr="005014DA" w:rsidRDefault="00D017A9" w:rsidP="00D017A9">
      <w:pPr>
        <w:tabs>
          <w:tab w:val="clear" w:pos="454"/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1690">
        <w:rPr>
          <w:rFonts w:ascii="Angsana New" w:hAnsi="Angsana New"/>
          <w:sz w:val="30"/>
          <w:szCs w:val="30"/>
          <w:cs/>
        </w:rPr>
        <w:lastRenderedPageBreak/>
        <w:t>ในการประชุม</w:t>
      </w:r>
      <w:r w:rsidRPr="00701690">
        <w:rPr>
          <w:rFonts w:ascii="Angsana New" w:hAnsi="Angsana New" w:hint="cs"/>
          <w:sz w:val="30"/>
          <w:szCs w:val="30"/>
          <w:cs/>
        </w:rPr>
        <w:t>ผู้ถือหุ้น</w:t>
      </w:r>
      <w:r w:rsidR="00D354F7" w:rsidRPr="00617B5C">
        <w:rPr>
          <w:rFonts w:ascii="Angsana New" w:hAnsi="Angsana New"/>
          <w:sz w:val="30"/>
          <w:szCs w:val="30"/>
          <w:cs/>
          <w:lang w:val="en-GB"/>
        </w:rPr>
        <w:t>ของบริษัทย่อย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354F7" w:rsidRPr="00D354F7">
        <w:rPr>
          <w:rFonts w:ascii="Angsana New" w:hAnsi="Angsana New"/>
          <w:sz w:val="30"/>
          <w:szCs w:val="30"/>
          <w:cs/>
          <w:lang w:val="en-GB"/>
        </w:rPr>
        <w:t>บริษัท แอล แอนด์ อี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354F7" w:rsidRPr="00D354F7">
        <w:rPr>
          <w:rFonts w:ascii="Angsana New" w:hAnsi="Angsana New"/>
          <w:sz w:val="30"/>
          <w:szCs w:val="30"/>
          <w:cs/>
          <w:lang w:val="en-GB"/>
        </w:rPr>
        <w:t>แมนูแฟคเจอริ่ง จำกัด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0169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01690">
        <w:rPr>
          <w:rFonts w:ascii="Angsana New" w:hAnsi="Angsana New"/>
          <w:sz w:val="30"/>
          <w:szCs w:val="30"/>
        </w:rPr>
        <w:t xml:space="preserve">3 </w:t>
      </w:r>
      <w:r w:rsidRPr="0070169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01690">
        <w:rPr>
          <w:rFonts w:ascii="Angsana New" w:hAnsi="Angsana New"/>
          <w:sz w:val="30"/>
          <w:szCs w:val="30"/>
        </w:rPr>
        <w:t xml:space="preserve">2563 </w:t>
      </w:r>
      <w:r w:rsidRPr="00701690">
        <w:rPr>
          <w:rFonts w:ascii="Angsana New" w:hAnsi="Angsana New" w:hint="cs"/>
          <w:sz w:val="30"/>
          <w:szCs w:val="30"/>
          <w:cs/>
        </w:rPr>
        <w:t>ที่ประชุม</w:t>
      </w:r>
      <w:r w:rsidRPr="00701690">
        <w:rPr>
          <w:rFonts w:ascii="Angsana New" w:hAnsi="Angsana New"/>
          <w:sz w:val="30"/>
          <w:szCs w:val="30"/>
          <w:cs/>
        </w:rPr>
        <w:t>ได้อนุมัติ</w:t>
      </w:r>
      <w:r>
        <w:rPr>
          <w:rFonts w:ascii="Angsana New" w:hAnsi="Angsana New" w:hint="cs"/>
          <w:sz w:val="30"/>
          <w:szCs w:val="30"/>
          <w:cs/>
        </w:rPr>
        <w:t xml:space="preserve">ให้เพิ่มทุน จากทุนจดทะเบียนเดิม </w:t>
      </w:r>
      <w:r>
        <w:rPr>
          <w:rFonts w:ascii="Angsana New" w:hAnsi="Angsana New"/>
          <w:sz w:val="30"/>
          <w:szCs w:val="30"/>
        </w:rPr>
        <w:t xml:space="preserve">90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z w:val="30"/>
          <w:szCs w:val="30"/>
        </w:rPr>
        <w:t xml:space="preserve">140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โดยการออกหุ้นใหม่เป็นหุ้นสามัญ </w:t>
      </w:r>
      <w:r>
        <w:rPr>
          <w:rFonts w:ascii="Angsana New" w:hAnsi="Angsana New"/>
          <w:sz w:val="30"/>
          <w:szCs w:val="30"/>
        </w:rPr>
        <w:t xml:space="preserve">500,000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E12BD">
        <w:rPr>
          <w:rFonts w:ascii="Angsana New" w:hAnsi="Angsana New"/>
          <w:sz w:val="30"/>
          <w:szCs w:val="30"/>
          <w:cs/>
        </w:rPr>
        <w:t>การเพิ่ม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0E12BD">
        <w:rPr>
          <w:rFonts w:ascii="Angsana New" w:hAnsi="Angsana New"/>
          <w:sz w:val="30"/>
          <w:szCs w:val="30"/>
          <w:cs/>
        </w:rPr>
        <w:t xml:space="preserve">นี้ได้จดทะเบียนกับกระทรวงพาณิชย์ในเดือนกุมภาพันธ์ </w:t>
      </w:r>
      <w:r w:rsidRPr="000E12BD">
        <w:rPr>
          <w:rFonts w:ascii="Angsana New" w:hAnsi="Angsana New"/>
          <w:sz w:val="30"/>
          <w:szCs w:val="30"/>
        </w:rPr>
        <w:t>2563</w:t>
      </w:r>
    </w:p>
    <w:p w14:paraId="1FE5F21D" w14:textId="77777777" w:rsidR="00617B5C" w:rsidRPr="00D354F7" w:rsidRDefault="00617B5C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756600D5" w14:textId="738712B7" w:rsidR="00F96958" w:rsidRPr="00A87005" w:rsidRDefault="00FF4415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146D41" w:rsidRPr="00A87005">
        <w:rPr>
          <w:rFonts w:ascii="Angsana New" w:hAnsi="Angsana New"/>
          <w:sz w:val="30"/>
          <w:szCs w:val="30"/>
          <w:lang w:val="en-US"/>
        </w:rPr>
        <w:tab/>
      </w:r>
      <w:r w:rsidR="00F96958"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653AD2B4" w14:textId="77777777" w:rsidR="00B842A2" w:rsidRPr="00A87005" w:rsidRDefault="00B842A2" w:rsidP="006D2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0D2B9EA2" w14:textId="689EABB3" w:rsidR="00DD44FB" w:rsidRPr="00DD44FB" w:rsidRDefault="00DD44FB" w:rsidP="00DD44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D44FB">
        <w:rPr>
          <w:rFonts w:ascii="Angsana New" w:hAnsi="Angsana New"/>
          <w:b/>
          <w:sz w:val="30"/>
          <w:szCs w:val="30"/>
          <w:cs/>
        </w:rPr>
        <w:t>ก</w:t>
      </w:r>
      <w:r w:rsidRPr="00DD44FB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Pr="00DD44FB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DD44FB">
        <w:rPr>
          <w:rFonts w:ascii="Angsana New" w:hAnsi="Angsana New"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D44F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751E0">
        <w:rPr>
          <w:rFonts w:ascii="Angsana New" w:hAnsi="Angsana New"/>
          <w:sz w:val="30"/>
          <w:szCs w:val="30"/>
        </w:rPr>
        <w:br/>
        <w:t>31</w:t>
      </w:r>
      <w:r w:rsidRPr="00DD44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751E0">
        <w:rPr>
          <w:rFonts w:ascii="Angsana New" w:hAnsi="Angsana New"/>
          <w:sz w:val="30"/>
          <w:szCs w:val="30"/>
        </w:rPr>
        <w:t>2563</w:t>
      </w:r>
      <w:r w:rsidRPr="00DD44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9A32E7" w14:textId="0E7D40D5" w:rsidR="000D3B0D" w:rsidRPr="00DD44FB" w:rsidRDefault="000D3B0D" w:rsidP="000D3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1351"/>
        <w:gridCol w:w="271"/>
        <w:gridCol w:w="1440"/>
        <w:gridCol w:w="271"/>
        <w:gridCol w:w="1350"/>
        <w:gridCol w:w="271"/>
        <w:gridCol w:w="1436"/>
      </w:tblGrid>
      <w:tr w:rsidR="00DD44FB" w:rsidRPr="00DD44FB" w14:paraId="76128AF3" w14:textId="77777777" w:rsidTr="00834FA8">
        <w:trPr>
          <w:tblHeader/>
        </w:trPr>
        <w:tc>
          <w:tcPr>
            <w:tcW w:w="1587" w:type="pct"/>
            <w:shd w:val="clear" w:color="auto" w:fill="auto"/>
          </w:tcPr>
          <w:p w14:paraId="35372929" w14:textId="0DFD6535" w:rsidR="00DD44FB" w:rsidRPr="00DD44FB" w:rsidRDefault="00DD44FB" w:rsidP="00D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35" w:type="pct"/>
            <w:gridSpan w:val="3"/>
          </w:tcPr>
          <w:p w14:paraId="2032CADC" w14:textId="7412CBF6" w:rsidR="00DD44FB" w:rsidRPr="00DD44FB" w:rsidDel="003621D0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79D1FE7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4" w:type="pct"/>
            <w:gridSpan w:val="3"/>
          </w:tcPr>
          <w:p w14:paraId="41DDD3C9" w14:textId="51251F09" w:rsidR="00DD44FB" w:rsidRPr="00DD44FB" w:rsidDel="003621D0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25DD" w:rsidRPr="00DD44FB" w14:paraId="31A82B3D" w14:textId="77777777" w:rsidTr="00834FA8">
        <w:trPr>
          <w:trHeight w:val="1109"/>
          <w:tblHeader/>
        </w:trPr>
        <w:tc>
          <w:tcPr>
            <w:tcW w:w="1587" w:type="pct"/>
          </w:tcPr>
          <w:p w14:paraId="406990AD" w14:textId="77777777" w:rsidR="00DD44FB" w:rsidRPr="00DD44FB" w:rsidRDefault="00DD44F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01531" w14:textId="77777777" w:rsidR="00DD44FB" w:rsidRPr="00DD44FB" w:rsidRDefault="00DD44F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99B233" w14:textId="77777777" w:rsidR="00DD44FB" w:rsidRPr="00DD44FB" w:rsidRDefault="00DD44F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42560740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960E8FB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0BF81C38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485F416C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95DA51A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14:paraId="68939A41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01919838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9893F56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314F996A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55BD4E46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A70BA4E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D44FB" w:rsidRPr="00DD44FB" w14:paraId="107AE93D" w14:textId="77777777" w:rsidTr="00834FA8">
        <w:trPr>
          <w:tblHeader/>
        </w:trPr>
        <w:tc>
          <w:tcPr>
            <w:tcW w:w="1587" w:type="pct"/>
          </w:tcPr>
          <w:p w14:paraId="1B8F8207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3" w:type="pct"/>
            <w:gridSpan w:val="7"/>
          </w:tcPr>
          <w:p w14:paraId="6B7C093A" w14:textId="5CDD6441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B19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625DD" w:rsidRPr="00DD44FB" w14:paraId="57F6A50D" w14:textId="77777777" w:rsidTr="00834FA8">
        <w:trPr>
          <w:tblHeader/>
        </w:trPr>
        <w:tc>
          <w:tcPr>
            <w:tcW w:w="1587" w:type="pct"/>
          </w:tcPr>
          <w:p w14:paraId="565283AE" w14:textId="7EDDFBCA" w:rsidR="00DD44FB" w:rsidRPr="00DD44FB" w:rsidRDefault="00A939F5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="00DD44FB"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21" w:type="pct"/>
          </w:tcPr>
          <w:p w14:paraId="36927EBB" w14:textId="06D36C73" w:rsidR="00DD44FB" w:rsidRPr="00C57742" w:rsidRDefault="00A50DEB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45" w:type="pct"/>
          </w:tcPr>
          <w:p w14:paraId="66C0B975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0A979D1E" w14:textId="7BC95E48" w:rsidR="00DD44FB" w:rsidRPr="00C57742" w:rsidRDefault="00A50DEB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7332AE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5F6C328C" w14:textId="2A9BA964" w:rsidR="00DD44FB" w:rsidRPr="00C57742" w:rsidRDefault="00A50DEB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45" w:type="pct"/>
          </w:tcPr>
          <w:p w14:paraId="54DC1015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1961CCB3" w14:textId="51707307" w:rsidR="00DD44FB" w:rsidRPr="00C57742" w:rsidRDefault="00A50DEB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25DD" w:rsidRPr="00DD44FB" w14:paraId="53271FC8" w14:textId="77777777" w:rsidTr="00834FA8">
        <w:trPr>
          <w:tblHeader/>
        </w:trPr>
        <w:tc>
          <w:tcPr>
            <w:tcW w:w="1587" w:type="pct"/>
          </w:tcPr>
          <w:p w14:paraId="2C26BC24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21" w:type="pct"/>
          </w:tcPr>
          <w:p w14:paraId="650C7171" w14:textId="3547074D" w:rsidR="00DD44FB" w:rsidRPr="00C57742" w:rsidRDefault="00A50DEB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1,867</w:t>
            </w:r>
          </w:p>
        </w:tc>
        <w:tc>
          <w:tcPr>
            <w:tcW w:w="145" w:type="pct"/>
          </w:tcPr>
          <w:p w14:paraId="3E4A0540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38B83C18" w14:textId="03ABBAB4" w:rsidR="00DD44FB" w:rsidRPr="00C57742" w:rsidRDefault="00A50DEB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E64860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337354AE" w14:textId="4667626E" w:rsidR="00DD44FB" w:rsidRPr="00C57742" w:rsidRDefault="00A50DEB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145" w:type="pct"/>
          </w:tcPr>
          <w:p w14:paraId="6A846DD3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757636F4" w14:textId="61F9C728" w:rsidR="00DD44FB" w:rsidRPr="00C57742" w:rsidRDefault="00A50DEB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25DD" w:rsidRPr="00DD44FB" w14:paraId="7B10F653" w14:textId="77777777" w:rsidTr="00834FA8">
        <w:trPr>
          <w:tblHeader/>
        </w:trPr>
        <w:tc>
          <w:tcPr>
            <w:tcW w:w="1587" w:type="pct"/>
          </w:tcPr>
          <w:p w14:paraId="1EFB204A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21" w:type="pct"/>
          </w:tcPr>
          <w:p w14:paraId="23126830" w14:textId="435DCD50" w:rsidR="00DD44FB" w:rsidRPr="00C57742" w:rsidRDefault="00FC13EF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8,138</w:t>
            </w:r>
          </w:p>
        </w:tc>
        <w:tc>
          <w:tcPr>
            <w:tcW w:w="145" w:type="pct"/>
          </w:tcPr>
          <w:p w14:paraId="02D01985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046FC21C" w14:textId="424B50F6" w:rsidR="00DD44FB" w:rsidRPr="00C57742" w:rsidRDefault="00CF3B85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4FA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E7667E4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F7C7DBF" w14:textId="0737DDE5" w:rsidR="00DD44FB" w:rsidRPr="00C57742" w:rsidRDefault="00A50DEB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F0D077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127A5B65" w14:textId="465A2DC9" w:rsidR="00DD44FB" w:rsidRPr="00C57742" w:rsidRDefault="00A50DEB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25DD" w:rsidRPr="00DD44FB" w14:paraId="2B903DC6" w14:textId="77777777" w:rsidTr="00834FA8">
        <w:trPr>
          <w:tblHeader/>
        </w:trPr>
        <w:tc>
          <w:tcPr>
            <w:tcW w:w="1587" w:type="pct"/>
          </w:tcPr>
          <w:p w14:paraId="54C6B6AD" w14:textId="77777777" w:rsidR="00DD44FB" w:rsidRPr="00DD44FB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21" w:type="pct"/>
          </w:tcPr>
          <w:p w14:paraId="1BC2DB2D" w14:textId="77777777" w:rsidR="00834FA8" w:rsidRDefault="00834FA8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5AF3AC" w14:textId="7DEA2CBA" w:rsidR="00DD44FB" w:rsidRPr="00C57742" w:rsidRDefault="00A50DEB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6,560</w:t>
            </w:r>
          </w:p>
        </w:tc>
        <w:tc>
          <w:tcPr>
            <w:tcW w:w="145" w:type="pct"/>
          </w:tcPr>
          <w:p w14:paraId="294BDB98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29DDA14" w14:textId="77777777" w:rsidR="00834FA8" w:rsidRDefault="00834FA8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34142F" w14:textId="3668B7F1" w:rsidR="00DD44FB" w:rsidRPr="00C57742" w:rsidRDefault="00CF3B85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3EF" w:rsidRPr="00C57742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EF7313C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6ADBFA98" w14:textId="77777777" w:rsidR="00834FA8" w:rsidRDefault="00834FA8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287C53" w14:textId="5CC41EBC" w:rsidR="00DD44FB" w:rsidRPr="00C57742" w:rsidRDefault="00A50DEB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5,082</w:t>
            </w:r>
          </w:p>
        </w:tc>
        <w:tc>
          <w:tcPr>
            <w:tcW w:w="145" w:type="pct"/>
          </w:tcPr>
          <w:p w14:paraId="78365876" w14:textId="77777777" w:rsidR="00DD44FB" w:rsidRPr="00C57742" w:rsidRDefault="00DD44FB" w:rsidP="00B942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1A09A054" w14:textId="77777777" w:rsidR="00834FA8" w:rsidRDefault="00834FA8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EC9EAD" w14:textId="6953B4AE" w:rsidR="00DD44FB" w:rsidRPr="00C57742" w:rsidRDefault="00CF3B85" w:rsidP="00B62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3EF" w:rsidRPr="00C57742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4FA8" w:rsidRPr="00DD44FB" w14:paraId="638CC520" w14:textId="77777777" w:rsidTr="00834FA8">
        <w:trPr>
          <w:tblHeader/>
        </w:trPr>
        <w:tc>
          <w:tcPr>
            <w:tcW w:w="1587" w:type="pct"/>
          </w:tcPr>
          <w:p w14:paraId="579E901F" w14:textId="77777777" w:rsidR="00834FA8" w:rsidRPr="00DD44FB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21" w:type="pct"/>
          </w:tcPr>
          <w:p w14:paraId="790BE221" w14:textId="150ECBAE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1D5A2A9D" w14:textId="77777777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272188A7" w14:textId="277C7396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4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842A4F" w14:textId="77777777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5580905" w14:textId="0B5E6C90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1D5EC302" w14:textId="77777777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576BF46C" w14:textId="2FE75590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4FA8" w:rsidRPr="00DD44FB" w14:paraId="63E046F0" w14:textId="77777777" w:rsidTr="00834FA8">
        <w:trPr>
          <w:tblHeader/>
        </w:trPr>
        <w:tc>
          <w:tcPr>
            <w:tcW w:w="1587" w:type="pct"/>
          </w:tcPr>
          <w:p w14:paraId="2A733A10" w14:textId="33F2B264" w:rsidR="00834FA8" w:rsidRPr="00DD44FB" w:rsidRDefault="00834FA8" w:rsidP="00647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4" w:right="-131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  <w:r w:rsidR="006473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254AF461" w14:textId="77777777" w:rsidR="00834FA8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873EB2" w14:textId="478E06A1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32,932</w:t>
            </w:r>
          </w:p>
        </w:tc>
        <w:tc>
          <w:tcPr>
            <w:tcW w:w="145" w:type="pct"/>
          </w:tcPr>
          <w:p w14:paraId="13D60891" w14:textId="77777777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75D7643B" w14:textId="77777777" w:rsidR="00834FA8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350AF" w14:textId="4F4FCA1B" w:rsidR="00834FA8" w:rsidRPr="00C57742" w:rsidRDefault="00CF3B85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4FA8" w:rsidRPr="00C57742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10B1148" w14:textId="77777777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4DC15F6" w14:textId="77777777" w:rsidR="00834FA8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A2CA7A" w14:textId="632D1DC6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742">
              <w:rPr>
                <w:rFonts w:asciiTheme="majorBidi" w:hAnsiTheme="majorBidi" w:cstheme="majorBidi"/>
                <w:sz w:val="30"/>
                <w:szCs w:val="30"/>
              </w:rPr>
              <w:t>5,224</w:t>
            </w:r>
          </w:p>
        </w:tc>
        <w:tc>
          <w:tcPr>
            <w:tcW w:w="145" w:type="pct"/>
          </w:tcPr>
          <w:p w14:paraId="403E838F" w14:textId="77777777" w:rsidR="00834FA8" w:rsidRPr="00C57742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25E64C0E" w14:textId="77777777" w:rsidR="00834FA8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9EB9A" w14:textId="28DDCF21" w:rsidR="00834FA8" w:rsidRPr="00C57742" w:rsidRDefault="00CF3B85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4FA8" w:rsidRPr="00C57742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4FA8" w:rsidRPr="00DD44FB" w14:paraId="565341AB" w14:textId="77777777" w:rsidTr="00834FA8">
        <w:trPr>
          <w:tblHeader/>
        </w:trPr>
        <w:tc>
          <w:tcPr>
            <w:tcW w:w="1587" w:type="pct"/>
          </w:tcPr>
          <w:p w14:paraId="2E0E56C8" w14:textId="77777777" w:rsidR="00834FA8" w:rsidRPr="00DD44FB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723F837" w14:textId="7AF9B164" w:rsidR="00834FA8" w:rsidRPr="00A50DEB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50,122</w:t>
            </w:r>
          </w:p>
        </w:tc>
        <w:tc>
          <w:tcPr>
            <w:tcW w:w="145" w:type="pct"/>
          </w:tcPr>
          <w:p w14:paraId="36E20420" w14:textId="77777777" w:rsidR="00834FA8" w:rsidRPr="00A50DEB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7C51F9C" w14:textId="5636BB2A" w:rsidR="00834FA8" w:rsidRPr="00A50DEB" w:rsidRDefault="00CF3B85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34F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05A714D" w14:textId="77777777" w:rsidR="00834FA8" w:rsidRPr="00A50DEB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28B95158" w14:textId="7CF91C8E" w:rsidR="00834FA8" w:rsidRPr="00A50DEB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0D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11,971</w:t>
            </w:r>
          </w:p>
        </w:tc>
        <w:tc>
          <w:tcPr>
            <w:tcW w:w="145" w:type="pct"/>
          </w:tcPr>
          <w:p w14:paraId="6872638D" w14:textId="77777777" w:rsidR="00834FA8" w:rsidRPr="00E33AB6" w:rsidRDefault="00834FA8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0762047F" w14:textId="72005275" w:rsidR="00834FA8" w:rsidRPr="00A50DEB" w:rsidRDefault="00CF3B85" w:rsidP="00834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34F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62CF16F" w14:textId="77777777" w:rsidR="00DD44FB" w:rsidRPr="00DD44FB" w:rsidRDefault="00DD44FB" w:rsidP="000D3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p w14:paraId="0B314DC4" w14:textId="77777777" w:rsidR="00BB5181" w:rsidRDefault="00BB5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E1A64C" w14:textId="77582285" w:rsidR="00DD44FB" w:rsidRDefault="00DD44FB" w:rsidP="00D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00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ในระหว่างงวด</w:t>
      </w:r>
      <w:r w:rsidR="00B625DD" w:rsidRPr="00CD600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625DD" w:rsidRPr="00CD600F">
        <w:rPr>
          <w:rFonts w:asciiTheme="majorBidi" w:hAnsiTheme="majorBidi" w:cstheme="majorBidi"/>
          <w:sz w:val="30"/>
          <w:szCs w:val="30"/>
        </w:rPr>
        <w:t>31</w:t>
      </w:r>
      <w:r w:rsidRPr="00CD600F">
        <w:rPr>
          <w:rFonts w:asciiTheme="majorBidi" w:hAnsiTheme="majorBidi" w:cstheme="majorBidi"/>
          <w:sz w:val="30"/>
          <w:szCs w:val="30"/>
        </w:rPr>
        <w:t xml:space="preserve"> </w:t>
      </w:r>
      <w:r w:rsidR="00B625DD" w:rsidRPr="00CD600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600F">
        <w:rPr>
          <w:rFonts w:asciiTheme="majorBidi" w:hAnsiTheme="majorBidi" w:cstheme="majorBidi"/>
          <w:sz w:val="30"/>
          <w:szCs w:val="30"/>
        </w:rPr>
        <w:t xml:space="preserve">2563 </w:t>
      </w:r>
      <w:r w:rsidRPr="002174E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2174EA">
        <w:rPr>
          <w:rFonts w:asciiTheme="majorBidi" w:hAnsiTheme="majorBidi" w:cstheme="majorBidi"/>
          <w:sz w:val="30"/>
          <w:szCs w:val="30"/>
        </w:rPr>
        <w:t xml:space="preserve"> </w:t>
      </w:r>
      <w:r w:rsidR="00F539B7" w:rsidRPr="002174EA">
        <w:rPr>
          <w:rFonts w:asciiTheme="majorBidi" w:hAnsiTheme="majorBidi" w:cstheme="majorBidi" w:hint="cs"/>
          <w:sz w:val="30"/>
          <w:szCs w:val="30"/>
          <w:cs/>
        </w:rPr>
        <w:t xml:space="preserve">อาคาร </w:t>
      </w:r>
      <w:r w:rsidRPr="002174EA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F539B7" w:rsidRPr="002174EA">
        <w:rPr>
          <w:rFonts w:asciiTheme="majorBidi" w:hAnsiTheme="majorBidi" w:cstheme="majorBidi" w:hint="cs"/>
          <w:sz w:val="30"/>
          <w:szCs w:val="30"/>
          <w:cs/>
        </w:rPr>
        <w:t xml:space="preserve"> เครื่องใช้สำนักงานและยานพาหนะ </w:t>
      </w:r>
      <w:r w:rsidRPr="002174EA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C31DB4">
        <w:rPr>
          <w:rFonts w:asciiTheme="majorBidi" w:hAnsiTheme="majorBidi" w:cstheme="majorBidi"/>
          <w:sz w:val="30"/>
          <w:szCs w:val="30"/>
        </w:rPr>
        <w:t xml:space="preserve">3 </w:t>
      </w:r>
      <w:r w:rsidR="00C31DB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8A04AB">
        <w:rPr>
          <w:rFonts w:asciiTheme="majorBidi" w:hAnsiTheme="majorBidi" w:cstheme="majorBidi"/>
          <w:sz w:val="30"/>
          <w:szCs w:val="30"/>
        </w:rPr>
        <w:t>5</w:t>
      </w:r>
      <w:r w:rsidRPr="002174E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2174EA"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/>
          <w:sz w:val="30"/>
          <w:szCs w:val="30"/>
          <w:cs/>
        </w:rPr>
        <w:t>ค่าเช่าคงที่ตลอดอายุสัญญา</w:t>
      </w:r>
    </w:p>
    <w:p w14:paraId="7D6346AE" w14:textId="649B860F" w:rsidR="0067013E" w:rsidRDefault="0067013E" w:rsidP="00D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EABD" w14:textId="38BD6E68" w:rsidR="00C57742" w:rsidRPr="005A7977" w:rsidRDefault="00C57742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74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C57742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C577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24E3910" w14:textId="77777777" w:rsidR="00C57742" w:rsidRPr="005A7977" w:rsidRDefault="00C57742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5"/>
        <w:gridCol w:w="915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C57742" w:rsidRPr="005A7977" w14:paraId="0D7A23F9" w14:textId="77777777" w:rsidTr="00B97F5D">
        <w:trPr>
          <w:trHeight w:val="20"/>
          <w:tblHeader/>
        </w:trPr>
        <w:tc>
          <w:tcPr>
            <w:tcW w:w="2145" w:type="dxa"/>
            <w:shd w:val="clear" w:color="auto" w:fill="auto"/>
            <w:vAlign w:val="bottom"/>
          </w:tcPr>
          <w:p w14:paraId="6DF003EF" w14:textId="77777777" w:rsidR="00C57742" w:rsidRPr="005A7977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15" w:type="dxa"/>
          </w:tcPr>
          <w:p w14:paraId="2BD3E1F5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7A9050D6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57742" w:rsidRPr="005A7977" w14:paraId="072AE560" w14:textId="77777777" w:rsidTr="00B97F5D">
        <w:trPr>
          <w:trHeight w:val="20"/>
          <w:tblHeader/>
        </w:trPr>
        <w:tc>
          <w:tcPr>
            <w:tcW w:w="2145" w:type="dxa"/>
            <w:shd w:val="clear" w:color="auto" w:fill="auto"/>
            <w:vAlign w:val="bottom"/>
          </w:tcPr>
          <w:p w14:paraId="21C2AF3F" w14:textId="77777777" w:rsidR="00C57742" w:rsidRPr="005A7977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A79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15" w:type="dxa"/>
          </w:tcPr>
          <w:p w14:paraId="44C9C8AC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0C243E96" w14:textId="77777777" w:rsidR="00C57742" w:rsidRPr="005A7977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1BAA2" w14:textId="77777777" w:rsidR="00C57742" w:rsidRPr="005A7977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3CE1D742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3F0BC2DD" w14:textId="77777777" w:rsidR="00C57742" w:rsidRPr="005A7977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13F617E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BE402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B6F446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61C5E936" w14:textId="77777777" w:rsidR="00C57742" w:rsidRPr="005A7977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09096E9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45FA1766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26608B16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0C48090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D850FA4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B60608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761239B1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343C44DF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57742" w:rsidRPr="00442952" w14:paraId="016E72BD" w14:textId="77777777" w:rsidTr="00B97F5D">
        <w:trPr>
          <w:trHeight w:val="20"/>
          <w:tblHeader/>
        </w:trPr>
        <w:tc>
          <w:tcPr>
            <w:tcW w:w="2145" w:type="dxa"/>
          </w:tcPr>
          <w:p w14:paraId="13AE367F" w14:textId="77777777" w:rsidR="00C57742" w:rsidRPr="005A7977" w:rsidRDefault="00C57742" w:rsidP="00B97F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1D6D5678" w14:textId="665F2171" w:rsidR="00C57742" w:rsidRPr="005A7977" w:rsidRDefault="00C57742" w:rsidP="00B97F5D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069AF324" w14:textId="77777777" w:rsidR="00C57742" w:rsidRPr="005A7977" w:rsidRDefault="00C57742" w:rsidP="00B97F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742" w:rsidRPr="00442952" w14:paraId="7BE69954" w14:textId="77777777" w:rsidTr="00AE011F">
        <w:trPr>
          <w:trHeight w:val="20"/>
        </w:trPr>
        <w:tc>
          <w:tcPr>
            <w:tcW w:w="2145" w:type="dxa"/>
          </w:tcPr>
          <w:p w14:paraId="05347B27" w14:textId="77777777" w:rsidR="00C57742" w:rsidRPr="005A7977" w:rsidRDefault="00C57742" w:rsidP="00B9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7977">
              <w:rPr>
                <w:rFonts w:ascii="Angsana New" w:hAnsi="Angsana New"/>
                <w:sz w:val="30"/>
                <w:szCs w:val="30"/>
              </w:rPr>
              <w:t>3</w:t>
            </w:r>
            <w:r w:rsidRPr="005A7977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15" w:type="dxa"/>
          </w:tcPr>
          <w:p w14:paraId="49654D60" w14:textId="6A92DC5E" w:rsidR="00C57742" w:rsidRPr="005A7977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5648C7" w14:textId="77CA0792" w:rsidR="00C57742" w:rsidRPr="00E80C28" w:rsidRDefault="00E80C28" w:rsidP="00005DFA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28"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185" w:type="dxa"/>
          </w:tcPr>
          <w:p w14:paraId="5F32E045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D29913" w14:textId="44C4F10E" w:rsidR="00C57742" w:rsidRPr="00E80C28" w:rsidRDefault="00005DFA" w:rsidP="00005DFA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28"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  <w:tc>
          <w:tcPr>
            <w:tcW w:w="182" w:type="dxa"/>
            <w:shd w:val="clear" w:color="auto" w:fill="auto"/>
          </w:tcPr>
          <w:p w14:paraId="534737DB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6E36B11C" w14:textId="224D4826" w:rsidR="00C57742" w:rsidRPr="00E80C28" w:rsidRDefault="00005DFA" w:rsidP="00005D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C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4,055</w:t>
            </w:r>
          </w:p>
        </w:tc>
        <w:tc>
          <w:tcPr>
            <w:tcW w:w="182" w:type="dxa"/>
            <w:shd w:val="clear" w:color="auto" w:fill="auto"/>
          </w:tcPr>
          <w:p w14:paraId="4335763C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05A766" w14:textId="3A877E2B" w:rsidR="00C57742" w:rsidRPr="00E80C28" w:rsidRDefault="00005DFA" w:rsidP="00005DFA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0C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Pr="00E80C28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178" w:type="dxa"/>
          </w:tcPr>
          <w:p w14:paraId="74F3D875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49C3E9A1" w14:textId="01C46E19" w:rsidR="00C57742" w:rsidRPr="00E80C28" w:rsidRDefault="00E80C28" w:rsidP="00F45664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C28">
              <w:rPr>
                <w:rFonts w:ascii="Angsana New" w:hAnsi="Angsana New" w:cs="Angsana New"/>
                <w:sz w:val="30"/>
                <w:szCs w:val="30"/>
              </w:rPr>
              <w:t>44,715</w:t>
            </w:r>
          </w:p>
        </w:tc>
      </w:tr>
      <w:tr w:rsidR="00C57742" w:rsidRPr="00442952" w14:paraId="0F656A06" w14:textId="77777777" w:rsidTr="00AE011F">
        <w:trPr>
          <w:trHeight w:val="20"/>
        </w:trPr>
        <w:tc>
          <w:tcPr>
            <w:tcW w:w="2145" w:type="dxa"/>
          </w:tcPr>
          <w:p w14:paraId="58953588" w14:textId="77777777" w:rsidR="00C57742" w:rsidRPr="005A7977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15" w:type="dxa"/>
          </w:tcPr>
          <w:p w14:paraId="6F3392B9" w14:textId="77777777" w:rsidR="00C57742" w:rsidRPr="005A7977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90A7C3" w14:textId="77777777" w:rsidR="00C57742" w:rsidRPr="00005DFA" w:rsidRDefault="00C57742" w:rsidP="00005DFA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DFA">
              <w:rPr>
                <w:rFonts w:ascii="Angsana New" w:hAnsi="Angsana New"/>
                <w:sz w:val="30"/>
                <w:szCs w:val="30"/>
              </w:rPr>
              <w:t>7,184</w:t>
            </w:r>
          </w:p>
        </w:tc>
        <w:tc>
          <w:tcPr>
            <w:tcW w:w="185" w:type="dxa"/>
          </w:tcPr>
          <w:p w14:paraId="5080B4B0" w14:textId="77777777" w:rsidR="00C57742" w:rsidRPr="00005DFA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4A09D66" w14:textId="77777777" w:rsidR="00C57742" w:rsidRPr="00AE011F" w:rsidRDefault="00C57742" w:rsidP="00005DFA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011F">
              <w:rPr>
                <w:rFonts w:ascii="Angsana New" w:hAnsi="Angsana New"/>
                <w:sz w:val="30"/>
                <w:szCs w:val="30"/>
              </w:rPr>
              <w:t>40,116</w:t>
            </w:r>
          </w:p>
        </w:tc>
        <w:tc>
          <w:tcPr>
            <w:tcW w:w="182" w:type="dxa"/>
            <w:shd w:val="clear" w:color="auto" w:fill="auto"/>
          </w:tcPr>
          <w:p w14:paraId="50C34D9C" w14:textId="77777777" w:rsidR="00C57742" w:rsidRPr="00AE011F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8547BD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0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71E1757" w14:textId="77777777" w:rsidR="00C57742" w:rsidRPr="00AE011F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726436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0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77B2BE8" w14:textId="77777777" w:rsidR="00C57742" w:rsidRPr="00005DFA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B503747" w14:textId="77777777" w:rsidR="00C57742" w:rsidRPr="00005DFA" w:rsidRDefault="00C57742" w:rsidP="00F45664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DFA">
              <w:rPr>
                <w:rFonts w:ascii="Angsana New" w:hAnsi="Angsana New" w:cs="Angsana New"/>
                <w:sz w:val="30"/>
                <w:szCs w:val="30"/>
              </w:rPr>
              <w:t>47,300</w:t>
            </w:r>
          </w:p>
        </w:tc>
      </w:tr>
      <w:tr w:rsidR="00C57742" w:rsidRPr="00442952" w14:paraId="66798E98" w14:textId="77777777" w:rsidTr="00AE011F">
        <w:trPr>
          <w:trHeight w:val="20"/>
        </w:trPr>
        <w:tc>
          <w:tcPr>
            <w:tcW w:w="2145" w:type="dxa"/>
          </w:tcPr>
          <w:p w14:paraId="40A129BE" w14:textId="77777777" w:rsidR="00C57742" w:rsidRPr="005A7977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A7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15" w:type="dxa"/>
          </w:tcPr>
          <w:p w14:paraId="01CB3565" w14:textId="77777777" w:rsidR="00C57742" w:rsidRPr="005A7977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CC0F39" w14:textId="63190083" w:rsidR="00C57742" w:rsidRPr="00E80C28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2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80C28" w:rsidRPr="00E80C28">
              <w:rPr>
                <w:rFonts w:ascii="Angsana New" w:hAnsi="Angsana New"/>
                <w:sz w:val="30"/>
                <w:szCs w:val="30"/>
              </w:rPr>
              <w:t>3,773</w:t>
            </w:r>
            <w:r w:rsidRPr="00E80C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" w:type="dxa"/>
          </w:tcPr>
          <w:p w14:paraId="0E70EC02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D1ABB4E" w14:textId="03117209" w:rsidR="00C57742" w:rsidRPr="00E80C28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2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05DFA" w:rsidRPr="00E80C28">
              <w:rPr>
                <w:rFonts w:ascii="Angsana New" w:hAnsi="Angsana New"/>
                <w:sz w:val="30"/>
                <w:szCs w:val="30"/>
              </w:rPr>
              <w:t>154</w:t>
            </w:r>
            <w:r w:rsidRPr="00E80C2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5906A1E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043BF04" w14:textId="6A46F4CE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C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005DFA" w:rsidRPr="00E80C28">
              <w:rPr>
                <w:rFonts w:ascii="Angsana New" w:hAnsi="Angsana New" w:cs="Angsana New"/>
                <w:sz w:val="30"/>
                <w:szCs w:val="30"/>
              </w:rPr>
              <w:t>535</w:t>
            </w:r>
            <w:r w:rsidRPr="00E80C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203C62F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6C8B9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C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E80C28">
              <w:rPr>
                <w:rFonts w:ascii="Angsana New" w:hAnsi="Angsana New" w:cs="Angsana New"/>
                <w:sz w:val="30"/>
                <w:szCs w:val="30"/>
              </w:rPr>
              <w:t>252</w:t>
            </w:r>
            <w:r w:rsidRPr="00E80C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2BDF3E45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E64A779" w14:textId="361B9708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0C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E80C28" w:rsidRPr="00E80C28">
              <w:rPr>
                <w:rFonts w:ascii="Angsana New" w:hAnsi="Angsana New" w:cs="Angsana New"/>
                <w:sz w:val="30"/>
                <w:szCs w:val="30"/>
              </w:rPr>
              <w:t>4,714</w:t>
            </w:r>
            <w:r w:rsidRPr="00E80C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7742" w:rsidRPr="00F35E94" w14:paraId="1B04DBED" w14:textId="77777777" w:rsidTr="00AE011F">
        <w:trPr>
          <w:trHeight w:val="20"/>
        </w:trPr>
        <w:tc>
          <w:tcPr>
            <w:tcW w:w="2145" w:type="dxa"/>
            <w:vAlign w:val="bottom"/>
          </w:tcPr>
          <w:p w14:paraId="60603B8D" w14:textId="77777777" w:rsidR="00C57742" w:rsidRPr="005A7977" w:rsidRDefault="00C57742" w:rsidP="00B97F5D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A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15" w:type="dxa"/>
          </w:tcPr>
          <w:p w14:paraId="66D9845C" w14:textId="77777777" w:rsidR="00C57742" w:rsidRPr="005A7977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7AC17" w14:textId="63CA7C4B" w:rsidR="00C57742" w:rsidRPr="00E80C28" w:rsidRDefault="00E80C28" w:rsidP="00005DFA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C28">
              <w:rPr>
                <w:rFonts w:ascii="Angsana New" w:hAnsi="Angsana New"/>
                <w:b/>
                <w:bCs/>
                <w:sz w:val="30"/>
                <w:szCs w:val="30"/>
              </w:rPr>
              <w:t>35,041</w:t>
            </w:r>
          </w:p>
        </w:tc>
        <w:tc>
          <w:tcPr>
            <w:tcW w:w="185" w:type="dxa"/>
          </w:tcPr>
          <w:p w14:paraId="3E51D30F" w14:textId="77777777" w:rsidR="00C57742" w:rsidRPr="00E80C28" w:rsidRDefault="00C57742" w:rsidP="00005DFA">
            <w:pPr>
              <w:pStyle w:val="acctfourfigures"/>
              <w:tabs>
                <w:tab w:val="left" w:pos="726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AC515" w14:textId="63BFDB24" w:rsidR="00C57742" w:rsidRPr="00E80C28" w:rsidRDefault="00C57742" w:rsidP="00005DFA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C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05DFA" w:rsidRPr="00E80C28">
              <w:rPr>
                <w:rFonts w:ascii="Angsana New" w:hAnsi="Angsana New"/>
                <w:b/>
                <w:bCs/>
                <w:sz w:val="30"/>
                <w:szCs w:val="30"/>
              </w:rPr>
              <w:t>3,350</w:t>
            </w:r>
          </w:p>
        </w:tc>
        <w:tc>
          <w:tcPr>
            <w:tcW w:w="182" w:type="dxa"/>
            <w:shd w:val="clear" w:color="auto" w:fill="auto"/>
          </w:tcPr>
          <w:p w14:paraId="7207A046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CA1FB" w14:textId="10338360" w:rsidR="00C57742" w:rsidRPr="00E80C28" w:rsidRDefault="00005DFA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C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3,520</w:t>
            </w:r>
          </w:p>
        </w:tc>
        <w:tc>
          <w:tcPr>
            <w:tcW w:w="182" w:type="dxa"/>
            <w:shd w:val="clear" w:color="auto" w:fill="auto"/>
          </w:tcPr>
          <w:p w14:paraId="78FEDA18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1C899" w14:textId="3794949F" w:rsidR="00C57742" w:rsidRPr="00E80C28" w:rsidRDefault="00005DFA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C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5,390</w:t>
            </w:r>
          </w:p>
        </w:tc>
        <w:tc>
          <w:tcPr>
            <w:tcW w:w="178" w:type="dxa"/>
          </w:tcPr>
          <w:p w14:paraId="3379756B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A498F" w14:textId="13B00742" w:rsidR="00C57742" w:rsidRPr="00E80C28" w:rsidRDefault="00E80C28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0C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87,301</w:t>
            </w:r>
          </w:p>
        </w:tc>
      </w:tr>
    </w:tbl>
    <w:p w14:paraId="46CEB626" w14:textId="53C378F5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5"/>
        <w:gridCol w:w="915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C57742" w:rsidRPr="00442952" w14:paraId="233F1B67" w14:textId="77777777" w:rsidTr="00B97F5D">
        <w:trPr>
          <w:trHeight w:val="20"/>
          <w:tblHeader/>
        </w:trPr>
        <w:tc>
          <w:tcPr>
            <w:tcW w:w="2145" w:type="dxa"/>
            <w:shd w:val="clear" w:color="auto" w:fill="auto"/>
            <w:vAlign w:val="bottom"/>
          </w:tcPr>
          <w:p w14:paraId="37D8F573" w14:textId="77777777" w:rsidR="00C57742" w:rsidRPr="00442952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15" w:type="dxa"/>
          </w:tcPr>
          <w:p w14:paraId="194D005E" w14:textId="77777777" w:rsidR="00C57742" w:rsidRPr="00442952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3A13C37B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57742" w:rsidRPr="00442952" w14:paraId="4B3CDE69" w14:textId="77777777" w:rsidTr="00B97F5D">
        <w:trPr>
          <w:trHeight w:val="20"/>
          <w:tblHeader/>
        </w:trPr>
        <w:tc>
          <w:tcPr>
            <w:tcW w:w="2145" w:type="dxa"/>
            <w:shd w:val="clear" w:color="auto" w:fill="auto"/>
            <w:vAlign w:val="bottom"/>
          </w:tcPr>
          <w:p w14:paraId="470B1077" w14:textId="77777777" w:rsidR="00C57742" w:rsidRPr="009A5C49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A5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15" w:type="dxa"/>
          </w:tcPr>
          <w:p w14:paraId="0E837B1A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65164E10" w14:textId="77777777" w:rsidR="00C57742" w:rsidRPr="009A5C49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DAFCE" w14:textId="77777777" w:rsidR="00C57742" w:rsidRPr="009A5C49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3F0E2C35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1DC2B3D7" w14:textId="77777777" w:rsidR="00C57742" w:rsidRPr="009A5C49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179F6A0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748D1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B15AF4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51FB4B75" w14:textId="77777777" w:rsidR="00C57742" w:rsidRPr="009A5C49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08ABB6B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5544D1A2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C2B24EB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E3428E2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21133F4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902E6EB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F617F97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6A68A2DD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57742" w:rsidRPr="00442952" w14:paraId="18939336" w14:textId="77777777" w:rsidTr="00B97F5D">
        <w:trPr>
          <w:trHeight w:val="20"/>
          <w:tblHeader/>
        </w:trPr>
        <w:tc>
          <w:tcPr>
            <w:tcW w:w="2145" w:type="dxa"/>
          </w:tcPr>
          <w:p w14:paraId="792D5216" w14:textId="77777777" w:rsidR="00C57742" w:rsidRPr="009A5C49" w:rsidRDefault="00C57742" w:rsidP="00B97F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5AB2FE11" w14:textId="392051AF" w:rsidR="00C57742" w:rsidRPr="009A5C49" w:rsidRDefault="00C57742" w:rsidP="00B97F5D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1FC9B78E" w14:textId="77777777" w:rsidR="00C57742" w:rsidRPr="009A5C49" w:rsidRDefault="00C57742" w:rsidP="00B97F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742" w:rsidRPr="00473B90" w14:paraId="462143E8" w14:textId="77777777" w:rsidTr="00B97F5D">
        <w:trPr>
          <w:trHeight w:val="20"/>
        </w:trPr>
        <w:tc>
          <w:tcPr>
            <w:tcW w:w="2145" w:type="dxa"/>
          </w:tcPr>
          <w:p w14:paraId="7083432D" w14:textId="77777777" w:rsidR="00C57742" w:rsidRPr="009A5C49" w:rsidRDefault="00C57742" w:rsidP="00B9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A5C49">
              <w:rPr>
                <w:rFonts w:ascii="Angsana New" w:hAnsi="Angsana New"/>
                <w:sz w:val="30"/>
                <w:szCs w:val="30"/>
              </w:rPr>
              <w:t>3</w:t>
            </w:r>
            <w:r w:rsidRPr="009A5C49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15" w:type="dxa"/>
          </w:tcPr>
          <w:p w14:paraId="76B4F6E7" w14:textId="27EA6631" w:rsidR="00C57742" w:rsidRPr="009A5C49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70E8F1" w14:textId="24812740" w:rsidR="00C57742" w:rsidRPr="00005923" w:rsidRDefault="00005923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923"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185" w:type="dxa"/>
          </w:tcPr>
          <w:p w14:paraId="61A5241D" w14:textId="77777777" w:rsidR="00C57742" w:rsidRPr="00005923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676014" w14:textId="77777777" w:rsidR="00C57742" w:rsidRPr="00005923" w:rsidRDefault="00C57742" w:rsidP="008029FD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923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82" w:type="dxa"/>
          </w:tcPr>
          <w:p w14:paraId="73DD962F" w14:textId="77777777" w:rsidR="00C57742" w:rsidRPr="00005923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6D78EC0" w14:textId="77777777" w:rsidR="00C57742" w:rsidRPr="00005923" w:rsidRDefault="00C57742" w:rsidP="008029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923">
              <w:rPr>
                <w:rFonts w:ascii="Angsana New" w:hAnsi="Angsana New" w:cs="Angsana New"/>
                <w:sz w:val="30"/>
                <w:szCs w:val="30"/>
              </w:rPr>
              <w:t>2,502</w:t>
            </w:r>
          </w:p>
        </w:tc>
        <w:tc>
          <w:tcPr>
            <w:tcW w:w="182" w:type="dxa"/>
          </w:tcPr>
          <w:p w14:paraId="668C1106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5F2A4" w14:textId="58E56557" w:rsidR="00C57742" w:rsidRPr="00005923" w:rsidRDefault="008029FD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923">
              <w:rPr>
                <w:rFonts w:ascii="Angsana New" w:hAnsi="Angsana New" w:cs="Angsana New"/>
                <w:sz w:val="30"/>
                <w:szCs w:val="30"/>
              </w:rPr>
              <w:t>5,642</w:t>
            </w:r>
          </w:p>
        </w:tc>
        <w:tc>
          <w:tcPr>
            <w:tcW w:w="178" w:type="dxa"/>
          </w:tcPr>
          <w:p w14:paraId="15EA40CB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6C45C99" w14:textId="1113342D" w:rsidR="00C57742" w:rsidRPr="00005923" w:rsidRDefault="00005923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923">
              <w:rPr>
                <w:rFonts w:ascii="Angsana New" w:hAnsi="Angsana New" w:cs="Angsana New"/>
                <w:sz w:val="30"/>
                <w:szCs w:val="30"/>
              </w:rPr>
              <w:t>40,332</w:t>
            </w:r>
          </w:p>
        </w:tc>
      </w:tr>
      <w:tr w:rsidR="00C57742" w:rsidRPr="00473B90" w14:paraId="1C897AB8" w14:textId="77777777" w:rsidTr="00B97F5D">
        <w:trPr>
          <w:trHeight w:val="20"/>
        </w:trPr>
        <w:tc>
          <w:tcPr>
            <w:tcW w:w="2145" w:type="dxa"/>
          </w:tcPr>
          <w:p w14:paraId="0536EB75" w14:textId="77777777" w:rsidR="00C57742" w:rsidRPr="009A5C49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15" w:type="dxa"/>
          </w:tcPr>
          <w:p w14:paraId="26F3A89E" w14:textId="77777777" w:rsidR="00C57742" w:rsidRPr="009A5C49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988951" w14:textId="77777777" w:rsidR="00C57742" w:rsidRPr="008029FD" w:rsidRDefault="00C57742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29FD">
              <w:rPr>
                <w:rFonts w:ascii="Angsana New" w:hAnsi="Angsana New"/>
                <w:sz w:val="30"/>
                <w:szCs w:val="30"/>
              </w:rPr>
              <w:t>9,964</w:t>
            </w:r>
          </w:p>
        </w:tc>
        <w:tc>
          <w:tcPr>
            <w:tcW w:w="185" w:type="dxa"/>
          </w:tcPr>
          <w:p w14:paraId="32D8D30D" w14:textId="77777777" w:rsidR="00C57742" w:rsidRPr="008029FD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255F7B" w14:textId="77777777" w:rsidR="00C57742" w:rsidRPr="00AE011F" w:rsidRDefault="00C57742" w:rsidP="003825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0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0BCCCFA6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B46BE3D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0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3FD0712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05205E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0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8B7A677" w14:textId="77777777" w:rsidR="00C57742" w:rsidRPr="008029FD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87A07C9" w14:textId="77777777" w:rsidR="00C57742" w:rsidRPr="008029FD" w:rsidRDefault="00C57742" w:rsidP="008029FD">
            <w:pPr>
              <w:tabs>
                <w:tab w:val="clear" w:pos="454"/>
                <w:tab w:val="clear" w:pos="680"/>
                <w:tab w:val="decimal" w:pos="452"/>
                <w:tab w:val="left" w:pos="632"/>
                <w:tab w:val="decimal" w:pos="1181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9FD">
              <w:rPr>
                <w:rFonts w:ascii="Angsana New" w:hAnsi="Angsana New"/>
                <w:sz w:val="30"/>
                <w:szCs w:val="30"/>
              </w:rPr>
              <w:t>9,964</w:t>
            </w:r>
          </w:p>
        </w:tc>
      </w:tr>
      <w:tr w:rsidR="00005923" w:rsidRPr="00473B90" w14:paraId="33DA0432" w14:textId="77777777" w:rsidTr="00005923">
        <w:trPr>
          <w:trHeight w:val="20"/>
        </w:trPr>
        <w:tc>
          <w:tcPr>
            <w:tcW w:w="2145" w:type="dxa"/>
          </w:tcPr>
          <w:p w14:paraId="6135B05F" w14:textId="77777777" w:rsidR="00005923" w:rsidRPr="009A5C49" w:rsidRDefault="00005923" w:rsidP="000059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A5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15" w:type="dxa"/>
          </w:tcPr>
          <w:p w14:paraId="63BC09F2" w14:textId="77777777" w:rsidR="00005923" w:rsidRPr="009A5C49" w:rsidRDefault="00005923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D67629" w14:textId="5AEEC24F" w:rsidR="00005923" w:rsidRPr="00005923" w:rsidRDefault="00005923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5923">
              <w:rPr>
                <w:rFonts w:ascii="Angsana New" w:hAnsi="Angsana New"/>
                <w:sz w:val="30"/>
                <w:szCs w:val="30"/>
              </w:rPr>
              <w:t>3,7</w:t>
            </w:r>
            <w:r w:rsidR="00EE1E73">
              <w:rPr>
                <w:rFonts w:ascii="Angsana New" w:hAnsi="Angsana New"/>
                <w:sz w:val="30"/>
                <w:szCs w:val="30"/>
              </w:rPr>
              <w:t>81)</w:t>
            </w:r>
          </w:p>
        </w:tc>
        <w:tc>
          <w:tcPr>
            <w:tcW w:w="185" w:type="dxa"/>
          </w:tcPr>
          <w:p w14:paraId="217FD64B" w14:textId="77777777" w:rsidR="00005923" w:rsidRPr="00005923" w:rsidRDefault="00005923" w:rsidP="0000592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04CB517" w14:textId="77777777" w:rsidR="00005923" w:rsidRPr="00005923" w:rsidRDefault="00005923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0592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05923">
              <w:rPr>
                <w:rFonts w:ascii="Angsana New" w:hAnsi="Angsana New"/>
                <w:sz w:val="30"/>
                <w:szCs w:val="30"/>
              </w:rPr>
              <w:t>05</w:t>
            </w:r>
            <w:r w:rsidRPr="000059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" w:type="dxa"/>
          </w:tcPr>
          <w:p w14:paraId="59CC15E3" w14:textId="77777777" w:rsidR="00005923" w:rsidRPr="00005923" w:rsidRDefault="00005923" w:rsidP="0000592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57079D7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05923">
              <w:rPr>
                <w:rFonts w:ascii="Angsana New" w:hAnsi="Angsana New" w:cs="Angsana New"/>
                <w:sz w:val="30"/>
                <w:szCs w:val="30"/>
              </w:rPr>
              <w:t>327</w:t>
            </w:r>
            <w:r w:rsidRPr="00005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46FECE73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42E519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05923">
              <w:rPr>
                <w:rFonts w:ascii="Angsana New" w:hAnsi="Angsana New" w:cs="Angsana New"/>
                <w:sz w:val="30"/>
                <w:szCs w:val="30"/>
              </w:rPr>
              <w:t>252</w:t>
            </w:r>
            <w:r w:rsidRPr="00005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795BC952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1473571" w14:textId="5789B1DB" w:rsidR="00005923" w:rsidRPr="00005923" w:rsidRDefault="00005923" w:rsidP="00005923">
            <w:pPr>
              <w:pStyle w:val="acctfourfigures"/>
              <w:tabs>
                <w:tab w:val="clear" w:pos="765"/>
                <w:tab w:val="decimal" w:pos="632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005923">
              <w:rPr>
                <w:rFonts w:ascii="Angsana New" w:hAnsi="Angsana New" w:cs="Angsana New"/>
                <w:sz w:val="30"/>
                <w:szCs w:val="30"/>
              </w:rPr>
              <w:t>4,4</w:t>
            </w:r>
            <w:r w:rsidR="00EE1E73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00592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7742" w:rsidRPr="00C57742" w14:paraId="5B221682" w14:textId="77777777" w:rsidTr="00B97F5D">
        <w:trPr>
          <w:trHeight w:val="20"/>
        </w:trPr>
        <w:tc>
          <w:tcPr>
            <w:tcW w:w="2145" w:type="dxa"/>
            <w:vAlign w:val="bottom"/>
          </w:tcPr>
          <w:p w14:paraId="4DDFCB54" w14:textId="77777777" w:rsidR="00C57742" w:rsidRPr="009A5C49" w:rsidRDefault="00C57742" w:rsidP="00B97F5D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5C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15" w:type="dxa"/>
          </w:tcPr>
          <w:p w14:paraId="1D883534" w14:textId="77777777" w:rsidR="00C57742" w:rsidRPr="009A5C49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DBDA5" w14:textId="5AA9BE7B" w:rsidR="00C57742" w:rsidRPr="00005923" w:rsidRDefault="00005923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923">
              <w:rPr>
                <w:rFonts w:ascii="Angsana New" w:hAnsi="Angsana New"/>
                <w:b/>
                <w:bCs/>
                <w:sz w:val="30"/>
                <w:szCs w:val="30"/>
              </w:rPr>
              <w:t>37,8</w:t>
            </w:r>
            <w:r w:rsidR="00EE1E73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5" w:type="dxa"/>
          </w:tcPr>
          <w:p w14:paraId="46112DCB" w14:textId="77777777" w:rsidR="00C57742" w:rsidRPr="00005923" w:rsidRDefault="00C57742" w:rsidP="00B97F5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B032" w14:textId="77777777" w:rsidR="00C57742" w:rsidRPr="00005923" w:rsidRDefault="00C57742" w:rsidP="008029FD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923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82" w:type="dxa"/>
          </w:tcPr>
          <w:p w14:paraId="2D7233C6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902F5" w14:textId="77777777" w:rsidR="00C57742" w:rsidRPr="00005923" w:rsidRDefault="00C57742" w:rsidP="008029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9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2,175</w:t>
            </w:r>
          </w:p>
        </w:tc>
        <w:tc>
          <w:tcPr>
            <w:tcW w:w="182" w:type="dxa"/>
          </w:tcPr>
          <w:p w14:paraId="5333242E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FD4DF" w14:textId="4BFB5CB9" w:rsidR="00C57742" w:rsidRPr="00005923" w:rsidRDefault="008029FD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059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5,390</w:t>
            </w:r>
          </w:p>
        </w:tc>
        <w:tc>
          <w:tcPr>
            <w:tcW w:w="178" w:type="dxa"/>
          </w:tcPr>
          <w:p w14:paraId="509658E2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C944" w14:textId="380B829E" w:rsidR="00C57742" w:rsidRPr="00005923" w:rsidRDefault="00005923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059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45,83</w:t>
            </w:r>
            <w:r w:rsidR="00EE1E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45C66D24" w14:textId="77777777" w:rsidR="00C57742" w:rsidRDefault="00C57742" w:rsidP="00C57742">
      <w:pPr>
        <w:rPr>
          <w:lang w:val="x-none" w:eastAsia="x-none"/>
        </w:rPr>
      </w:pPr>
    </w:p>
    <w:p w14:paraId="0D04446C" w14:textId="62B2297E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7EEBAFC" w14:textId="4C884B2F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3B92AA9" w14:textId="11A64E0B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40CBBC3" w14:textId="678BF16B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B97DF1" w14:textId="2D219238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F337FF" w14:textId="3CB820AE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A08F00" w14:textId="77777777" w:rsidR="00001317" w:rsidRPr="00A87005" w:rsidRDefault="00001317" w:rsidP="00FF4415">
      <w:pPr>
        <w:pStyle w:val="Heading5"/>
        <w:numPr>
          <w:ilvl w:val="0"/>
          <w:numId w:val="36"/>
        </w:numPr>
        <w:tabs>
          <w:tab w:val="left" w:pos="513"/>
        </w:tabs>
        <w:spacing w:line="240" w:lineRule="auto"/>
        <w:ind w:hanging="72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579AA62D" w14:textId="77777777" w:rsidR="00F94FC4" w:rsidRPr="00A87005" w:rsidRDefault="00F94FC4" w:rsidP="00F94FC4">
      <w:pPr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6"/>
        <w:gridCol w:w="270"/>
        <w:gridCol w:w="1170"/>
        <w:gridCol w:w="6"/>
        <w:gridCol w:w="264"/>
        <w:gridCol w:w="6"/>
        <w:gridCol w:w="1176"/>
        <w:gridCol w:w="270"/>
        <w:gridCol w:w="1174"/>
      </w:tblGrid>
      <w:tr w:rsidR="00F94FC4" w:rsidRPr="00A87005" w14:paraId="2A3F698B" w14:textId="77777777" w:rsidTr="000D3B0D">
        <w:trPr>
          <w:tblHeader/>
        </w:trPr>
        <w:tc>
          <w:tcPr>
            <w:tcW w:w="3420" w:type="dxa"/>
          </w:tcPr>
          <w:p w14:paraId="62E5E882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2915AD1A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3F9E8B2C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404DF0D3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6" w:type="dxa"/>
            <w:gridSpan w:val="4"/>
          </w:tcPr>
          <w:p w14:paraId="091CA054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D3B0D" w:rsidRPr="00A87005" w14:paraId="77DDC7FA" w14:textId="77777777" w:rsidTr="000D3B0D">
        <w:trPr>
          <w:trHeight w:val="380"/>
          <w:tblHeader/>
        </w:trPr>
        <w:tc>
          <w:tcPr>
            <w:tcW w:w="3420" w:type="dxa"/>
          </w:tcPr>
          <w:p w14:paraId="5DC0C7B8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BACFF6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4C8DC58" w14:textId="31258198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8B9FCDB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2260BB6" w14:textId="447C4F4E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9C411F" w14:textId="77777777" w:rsidR="000D3B0D" w:rsidRPr="00A87005" w:rsidRDefault="000D3B0D" w:rsidP="000D3B0D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D7B33B4" w14:textId="14D6D3FB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A7B5A62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9471AD9" w14:textId="569AAD42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D3B0D" w:rsidRPr="00A87005" w14:paraId="5E92EC78" w14:textId="77777777" w:rsidTr="000D3B0D">
        <w:trPr>
          <w:trHeight w:val="380"/>
          <w:tblHeader/>
        </w:trPr>
        <w:tc>
          <w:tcPr>
            <w:tcW w:w="3420" w:type="dxa"/>
          </w:tcPr>
          <w:p w14:paraId="124DB729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7864C1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7BE172F" w14:textId="16572539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8C1C1A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741EC37F" w14:textId="14B6B002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3EC5DD" w14:textId="77777777" w:rsidR="000D3B0D" w:rsidRPr="00A87005" w:rsidRDefault="000D3B0D" w:rsidP="000D3B0D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2398A53" w14:textId="5158BF1D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7C603A" w14:textId="77777777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284753F" w14:textId="616921B4" w:rsidR="000D3B0D" w:rsidRPr="00A87005" w:rsidRDefault="000D3B0D" w:rsidP="000D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D6A19" w:rsidRPr="00A87005" w14:paraId="7AF41BCC" w14:textId="77777777" w:rsidTr="000D3B0D">
        <w:trPr>
          <w:tblHeader/>
        </w:trPr>
        <w:tc>
          <w:tcPr>
            <w:tcW w:w="3420" w:type="dxa"/>
          </w:tcPr>
          <w:p w14:paraId="458697B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77962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2" w:type="dxa"/>
            <w:gridSpan w:val="9"/>
          </w:tcPr>
          <w:p w14:paraId="21C76ED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6A19" w:rsidRPr="00A87005" w14:paraId="6A5BBAF0" w14:textId="77777777" w:rsidTr="000D3B0D">
        <w:tc>
          <w:tcPr>
            <w:tcW w:w="3420" w:type="dxa"/>
          </w:tcPr>
          <w:p w14:paraId="01DB5E52" w14:textId="3CABA116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="008048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5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4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57BE10F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19E58E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9AF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83312C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632B9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98CF40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ADA7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1C790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49A3E3F7" w14:textId="77777777" w:rsidTr="000D3B0D">
        <w:trPr>
          <w:trHeight w:val="371"/>
        </w:trPr>
        <w:tc>
          <w:tcPr>
            <w:tcW w:w="3420" w:type="dxa"/>
          </w:tcPr>
          <w:p w14:paraId="5C1F6845" w14:textId="5CDC6B01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270" w:type="dxa"/>
            <w:shd w:val="clear" w:color="auto" w:fill="auto"/>
          </w:tcPr>
          <w:p w14:paraId="3BF00C2A" w14:textId="77777777" w:rsidR="002D6A19" w:rsidRPr="009D29CF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1CA90EF" w14:textId="5AC26A62" w:rsidR="000F5755" w:rsidRPr="0047061E" w:rsidRDefault="00E33AB6" w:rsidP="004706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061E">
              <w:rPr>
                <w:rFonts w:ascii="Angsana New" w:hAnsi="Angsana New"/>
                <w:sz w:val="30"/>
                <w:szCs w:val="30"/>
                <w:lang w:val="en-US"/>
              </w:rPr>
              <w:t>12,6</w:t>
            </w:r>
            <w:r w:rsidR="00010376" w:rsidRPr="004706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A04AB" w:rsidRPr="0047061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326DC3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5D1B3908" w14:textId="521B8F82" w:rsidR="002D6A19" w:rsidRPr="00A87005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13,495</w:t>
            </w:r>
          </w:p>
        </w:tc>
        <w:tc>
          <w:tcPr>
            <w:tcW w:w="270" w:type="dxa"/>
            <w:gridSpan w:val="2"/>
          </w:tcPr>
          <w:p w14:paraId="7867CA6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9BEAA4E" w14:textId="780683D8" w:rsidR="00146666" w:rsidRPr="00A87005" w:rsidRDefault="00F369A2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70" w:type="dxa"/>
          </w:tcPr>
          <w:p w14:paraId="08CBBF38" w14:textId="77777777" w:rsidR="002E5976" w:rsidRPr="00A87005" w:rsidRDefault="002E5976" w:rsidP="00F26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A43E48D" w14:textId="573A10BB" w:rsidR="002D6A19" w:rsidRPr="00A87005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3,341</w:t>
            </w:r>
          </w:p>
        </w:tc>
      </w:tr>
      <w:tr w:rsidR="002D6A19" w:rsidRPr="00A87005" w14:paraId="71304BE6" w14:textId="77777777" w:rsidTr="000D3B0D">
        <w:tc>
          <w:tcPr>
            <w:tcW w:w="3420" w:type="dxa"/>
          </w:tcPr>
          <w:p w14:paraId="2F6D6667" w14:textId="57D4ADDF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12FE57E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AAA82B6" w14:textId="778B9BC4" w:rsidR="00B86450" w:rsidRPr="00A87005" w:rsidRDefault="00E33AB6" w:rsidP="004706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1,041,490</w:t>
            </w:r>
          </w:p>
        </w:tc>
        <w:tc>
          <w:tcPr>
            <w:tcW w:w="270" w:type="dxa"/>
          </w:tcPr>
          <w:p w14:paraId="0A6551B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575B8F43" w14:textId="6E1D08BE" w:rsidR="002D6A19" w:rsidRPr="00A87005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1,096,175</w:t>
            </w:r>
          </w:p>
        </w:tc>
        <w:tc>
          <w:tcPr>
            <w:tcW w:w="270" w:type="dxa"/>
            <w:gridSpan w:val="2"/>
          </w:tcPr>
          <w:p w14:paraId="6E93EF2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171BD328" w14:textId="7E776D74" w:rsidR="00146666" w:rsidRPr="00A87005" w:rsidRDefault="00F369A2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918,891</w:t>
            </w:r>
          </w:p>
        </w:tc>
        <w:tc>
          <w:tcPr>
            <w:tcW w:w="270" w:type="dxa"/>
          </w:tcPr>
          <w:p w14:paraId="2180602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3F0350F" w14:textId="6F32D84B" w:rsidR="002D6A19" w:rsidRPr="00A87005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</w:tr>
      <w:tr w:rsidR="002D6A19" w:rsidRPr="00A87005" w14:paraId="416C7BF5" w14:textId="77777777" w:rsidTr="000D3B0D">
        <w:tc>
          <w:tcPr>
            <w:tcW w:w="3420" w:type="dxa"/>
          </w:tcPr>
          <w:p w14:paraId="64DCB36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01DAA81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C7067D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06CE3" w14:textId="6D612871" w:rsidR="00146666" w:rsidRPr="00A87005" w:rsidRDefault="00E33AB6" w:rsidP="004706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1,054,14</w:t>
            </w:r>
            <w:r w:rsidR="008A04A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47E02D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5256" w14:textId="171D9EA2" w:rsidR="002D6A19" w:rsidRPr="00A87005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1,109,670</w:t>
            </w:r>
          </w:p>
        </w:tc>
        <w:tc>
          <w:tcPr>
            <w:tcW w:w="270" w:type="dxa"/>
            <w:gridSpan w:val="2"/>
            <w:vAlign w:val="bottom"/>
          </w:tcPr>
          <w:p w14:paraId="5F2C9FA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7C97F" w14:textId="140937DB" w:rsidR="00146666" w:rsidRPr="00A87005" w:rsidRDefault="00F369A2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918,908</w:t>
            </w:r>
          </w:p>
        </w:tc>
        <w:tc>
          <w:tcPr>
            <w:tcW w:w="270" w:type="dxa"/>
            <w:vAlign w:val="bottom"/>
          </w:tcPr>
          <w:p w14:paraId="07AA098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428C3" w14:textId="3181D0C6" w:rsidR="002D6A19" w:rsidRPr="00A87005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01037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,204</w:t>
            </w:r>
          </w:p>
        </w:tc>
      </w:tr>
      <w:tr w:rsidR="002D6A19" w:rsidRPr="00A87005" w14:paraId="7D77F56C" w14:textId="77777777" w:rsidTr="000D3B0D">
        <w:tc>
          <w:tcPr>
            <w:tcW w:w="3420" w:type="dxa"/>
          </w:tcPr>
          <w:p w14:paraId="79DC4BE7" w14:textId="418D438F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270" w:type="dxa"/>
            <w:shd w:val="clear" w:color="auto" w:fill="auto"/>
          </w:tcPr>
          <w:p w14:paraId="1358DE5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B423256" w14:textId="24631F8B" w:rsidR="007F462E" w:rsidRPr="00A87005" w:rsidRDefault="00E33AB6" w:rsidP="0047061E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54,879</w:t>
            </w:r>
          </w:p>
        </w:tc>
        <w:tc>
          <w:tcPr>
            <w:tcW w:w="270" w:type="dxa"/>
            <w:vAlign w:val="bottom"/>
          </w:tcPr>
          <w:p w14:paraId="3592141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F0670E0" w14:textId="638DDF21" w:rsidR="002D6A19" w:rsidRPr="00A87005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74,229</w:t>
            </w:r>
          </w:p>
        </w:tc>
        <w:tc>
          <w:tcPr>
            <w:tcW w:w="270" w:type="dxa"/>
            <w:gridSpan w:val="2"/>
            <w:vAlign w:val="bottom"/>
          </w:tcPr>
          <w:p w14:paraId="0525069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4849410" w14:textId="1F4E3B49" w:rsidR="007F462E" w:rsidRPr="00A87005" w:rsidRDefault="00F369A2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70" w:type="dxa"/>
            <w:vAlign w:val="bottom"/>
          </w:tcPr>
          <w:p w14:paraId="4D310CD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F4C4ECE" w14:textId="25B37CFC" w:rsidR="002D6A19" w:rsidRPr="00A87005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2D6A19" w:rsidRPr="00A87005" w14:paraId="07D38541" w14:textId="77777777" w:rsidTr="00FC2AE9">
        <w:tc>
          <w:tcPr>
            <w:tcW w:w="3420" w:type="dxa"/>
          </w:tcPr>
          <w:p w14:paraId="7E0F2019" w14:textId="06EC58F0" w:rsidR="002D6A19" w:rsidRPr="00A87005" w:rsidRDefault="00E2072F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072F">
              <w:rPr>
                <w:rFonts w:ascii="Angsana New" w:hAnsi="Angsana New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หนี้สินตามสัญญาเช่าการเงินที่ถึงกำหนดชำระภายในหนึ่งปี)</w:t>
            </w:r>
          </w:p>
        </w:tc>
        <w:tc>
          <w:tcPr>
            <w:tcW w:w="270" w:type="dxa"/>
            <w:shd w:val="clear" w:color="auto" w:fill="auto"/>
          </w:tcPr>
          <w:p w14:paraId="254F66A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AB58" w14:textId="4DF250AD" w:rsidR="007F462E" w:rsidRPr="00FC2AE9" w:rsidRDefault="00293A1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24,909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33DCA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1BA8" w14:textId="2E9193AD" w:rsidR="002D6A19" w:rsidRPr="00FC2AE9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2AE9">
              <w:rPr>
                <w:rFonts w:ascii="Angsana New" w:hAnsi="Angsana New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89E275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99998" w14:textId="3BB642CB" w:rsidR="007F462E" w:rsidRPr="00FC2AE9" w:rsidRDefault="00FC2AE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16,789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64318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B0AA1" w14:textId="287CE8AD" w:rsidR="002D6A19" w:rsidRPr="00FC2AE9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2D6A19" w:rsidRPr="00A87005" w14:paraId="157DC97F" w14:textId="77777777" w:rsidTr="00FC2AE9">
        <w:tc>
          <w:tcPr>
            <w:tcW w:w="3420" w:type="dxa"/>
          </w:tcPr>
          <w:p w14:paraId="58ABBC0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4F58E88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C6ACA" w14:textId="5DA2294E" w:rsidR="002D6A19" w:rsidRPr="00FC2AE9" w:rsidRDefault="00293A16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293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93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133</w:t>
            </w:r>
            <w:r w:rsidRPr="00293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293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42F99DA0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DF95" w14:textId="49AD56C8" w:rsidR="002D6A19" w:rsidRPr="00FC2AE9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2E5CE0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E00F" w14:textId="11898030" w:rsidR="002D6A19" w:rsidRPr="00FC2AE9" w:rsidRDefault="00FC2AE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990,456</w:t>
            </w:r>
          </w:p>
        </w:tc>
        <w:tc>
          <w:tcPr>
            <w:tcW w:w="270" w:type="dxa"/>
            <w:shd w:val="clear" w:color="auto" w:fill="auto"/>
          </w:tcPr>
          <w:p w14:paraId="1B795B78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D107" w14:textId="58896A29" w:rsidR="002D6A19" w:rsidRPr="00FC2AE9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1,049,440</w:t>
            </w:r>
          </w:p>
        </w:tc>
      </w:tr>
      <w:tr w:rsidR="002D6A19" w:rsidRPr="00A87005" w14:paraId="769B1F38" w14:textId="77777777" w:rsidTr="000D3B0D">
        <w:trPr>
          <w:trHeight w:val="395"/>
        </w:trPr>
        <w:tc>
          <w:tcPr>
            <w:tcW w:w="3420" w:type="dxa"/>
          </w:tcPr>
          <w:p w14:paraId="15A7B95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E454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D3391C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B430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3F61F1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3386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068989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2E7B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5714CC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2524FE3A" w14:textId="77777777" w:rsidTr="000D3B0D">
        <w:trPr>
          <w:trHeight w:val="395"/>
        </w:trPr>
        <w:tc>
          <w:tcPr>
            <w:tcW w:w="3420" w:type="dxa"/>
          </w:tcPr>
          <w:p w14:paraId="380998A3" w14:textId="4BBF473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804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5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048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6331714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AD3258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88F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31801A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03BF1A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9C7301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047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B9458F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4416606A" w14:textId="77777777" w:rsidTr="000D3B0D">
        <w:tc>
          <w:tcPr>
            <w:tcW w:w="3420" w:type="dxa"/>
          </w:tcPr>
          <w:p w14:paraId="1739C765" w14:textId="62634CF1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  <w:shd w:val="clear" w:color="auto" w:fill="auto"/>
          </w:tcPr>
          <w:p w14:paraId="1EA33CB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EB38E66" w14:textId="5A6E230F" w:rsidR="007F462E" w:rsidRPr="00ED6EC9" w:rsidRDefault="00ED6EC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10,500</w:t>
            </w:r>
          </w:p>
        </w:tc>
        <w:tc>
          <w:tcPr>
            <w:tcW w:w="270" w:type="dxa"/>
          </w:tcPr>
          <w:p w14:paraId="796AC421" w14:textId="77777777" w:rsidR="002D6A19" w:rsidRPr="00B90A9F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E40B537" w14:textId="44CA6EA2" w:rsidR="002D6A19" w:rsidRPr="00A87005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9,941</w:t>
            </w:r>
          </w:p>
        </w:tc>
        <w:tc>
          <w:tcPr>
            <w:tcW w:w="270" w:type="dxa"/>
            <w:gridSpan w:val="2"/>
          </w:tcPr>
          <w:p w14:paraId="13750841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B6FA88B" w14:textId="40243EDB" w:rsidR="007F462E" w:rsidRPr="00A87005" w:rsidRDefault="00F369A2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1D80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55D3710" w14:textId="2FB301F0" w:rsidR="002D6A19" w:rsidRPr="00A87005" w:rsidRDefault="000D3B0D" w:rsidP="000D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6A19" w:rsidRPr="00EB53BD" w14:paraId="44AD196E" w14:textId="77777777" w:rsidTr="000D3B0D">
        <w:tc>
          <w:tcPr>
            <w:tcW w:w="3420" w:type="dxa"/>
          </w:tcPr>
          <w:p w14:paraId="297DA929" w14:textId="3DF2A1FC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E2072F">
              <w:rPr>
                <w:rFonts w:ascii="Angsana New" w:hAnsi="Angsana New"/>
                <w:sz w:val="30"/>
                <w:szCs w:val="30"/>
              </w:rPr>
              <w:br/>
            </w:r>
            <w:r w:rsidR="00E2072F"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2072F" w:rsidRPr="00E2072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E2072F"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270" w:type="dxa"/>
            <w:shd w:val="clear" w:color="auto" w:fill="auto"/>
          </w:tcPr>
          <w:p w14:paraId="54CF5DE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BCDCB8E" w14:textId="77777777" w:rsidR="00293A16" w:rsidRDefault="00293A16" w:rsidP="00B97F5D">
            <w:pPr>
              <w:tabs>
                <w:tab w:val="clear" w:pos="907"/>
                <w:tab w:val="left" w:pos="608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251BF0F" w14:textId="01DFA51C" w:rsidR="00EB53BD" w:rsidRPr="00FC2AE9" w:rsidRDefault="00293A16" w:rsidP="00B97F5D">
            <w:pPr>
              <w:tabs>
                <w:tab w:val="clear" w:pos="907"/>
                <w:tab w:val="left" w:pos="608"/>
              </w:tabs>
              <w:ind w:right="73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58,550</w:t>
            </w:r>
          </w:p>
        </w:tc>
        <w:tc>
          <w:tcPr>
            <w:tcW w:w="270" w:type="dxa"/>
          </w:tcPr>
          <w:p w14:paraId="051B6404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2B77B1C5" w14:textId="77777777" w:rsidR="00EB53BD" w:rsidRPr="00FC2AE9" w:rsidRDefault="00EB53B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06D89E76" w14:textId="4E54EF93" w:rsidR="002D6A19" w:rsidRPr="00FC2AE9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270" w:type="dxa"/>
            <w:gridSpan w:val="2"/>
          </w:tcPr>
          <w:p w14:paraId="3F43C067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0113129" w14:textId="77777777" w:rsidR="00EB53BD" w:rsidRPr="00FC2AE9" w:rsidRDefault="00EB53B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2538F75A" w14:textId="5F3B4A3C" w:rsidR="002D6A19" w:rsidRPr="00FC2AE9" w:rsidRDefault="00FC2AE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25,861</w:t>
            </w:r>
          </w:p>
        </w:tc>
        <w:tc>
          <w:tcPr>
            <w:tcW w:w="270" w:type="dxa"/>
          </w:tcPr>
          <w:p w14:paraId="1575F98F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AB1EE6C" w14:textId="37C7FE69" w:rsidR="002D6A19" w:rsidRPr="00FC2AE9" w:rsidRDefault="002D6A19" w:rsidP="00EB5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69F3AFD3" w14:textId="08D28A5B" w:rsidR="00EB53BD" w:rsidRPr="00FC2AE9" w:rsidRDefault="00EB53BD" w:rsidP="00EB5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2D6A19" w:rsidRPr="00A87005" w14:paraId="2CF096DD" w14:textId="77777777" w:rsidTr="000D3B0D">
        <w:tc>
          <w:tcPr>
            <w:tcW w:w="3420" w:type="dxa"/>
          </w:tcPr>
          <w:p w14:paraId="3FB55A6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B59887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52AC7" w14:textId="31C11B77" w:rsidR="002D6A19" w:rsidRPr="00FC2AE9" w:rsidRDefault="00DB13A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1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</w:t>
            </w:r>
            <w:r w:rsidRPr="00DB13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B1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050</w:t>
            </w:r>
          </w:p>
        </w:tc>
        <w:tc>
          <w:tcPr>
            <w:tcW w:w="270" w:type="dxa"/>
            <w:vAlign w:val="bottom"/>
          </w:tcPr>
          <w:p w14:paraId="20D6DD33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BD40" w14:textId="7A187C40" w:rsidR="002D6A19" w:rsidRPr="00FC2AE9" w:rsidRDefault="000D3B0D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2A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12,867</w:t>
            </w:r>
          </w:p>
        </w:tc>
        <w:tc>
          <w:tcPr>
            <w:tcW w:w="270" w:type="dxa"/>
            <w:gridSpan w:val="2"/>
            <w:vAlign w:val="bottom"/>
          </w:tcPr>
          <w:p w14:paraId="47992447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483" w14:textId="3D8227AB" w:rsidR="002D6A19" w:rsidRPr="00FC2AE9" w:rsidRDefault="00FC2AE9" w:rsidP="00FC2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25,861</w:t>
            </w:r>
          </w:p>
        </w:tc>
        <w:tc>
          <w:tcPr>
            <w:tcW w:w="270" w:type="dxa"/>
            <w:vAlign w:val="bottom"/>
          </w:tcPr>
          <w:p w14:paraId="14E124F0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BB85" w14:textId="1035E693" w:rsidR="002D6A19" w:rsidRPr="00FC2AE9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1,388</w:t>
            </w:r>
          </w:p>
        </w:tc>
      </w:tr>
      <w:tr w:rsidR="002D6A19" w:rsidRPr="00A87005" w14:paraId="166872C4" w14:textId="77777777" w:rsidTr="000D3B0D">
        <w:trPr>
          <w:cantSplit/>
          <w:trHeight w:hRule="exact" w:val="259"/>
        </w:trPr>
        <w:tc>
          <w:tcPr>
            <w:tcW w:w="3420" w:type="dxa"/>
          </w:tcPr>
          <w:p w14:paraId="24D862F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589C6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7507FE" w14:textId="77777777" w:rsidR="002D6A19" w:rsidRPr="00FC2AE9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05651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14:paraId="7FBC405B" w14:textId="77777777" w:rsidR="002D6A19" w:rsidRPr="00FC2AE9" w:rsidRDefault="002D6A19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FDE894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ED069FA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E9188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EA1F609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6A19" w:rsidRPr="00A87005" w14:paraId="72BD53FC" w14:textId="77777777" w:rsidTr="000D3B0D">
        <w:tc>
          <w:tcPr>
            <w:tcW w:w="3420" w:type="dxa"/>
          </w:tcPr>
          <w:p w14:paraId="4007853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B8EA22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9EF0F07" w14:textId="378B8B3C" w:rsidR="002D6A19" w:rsidRPr="00FC2AE9" w:rsidRDefault="00DB13AE" w:rsidP="002D6A1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13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1,202,984</w:t>
            </w:r>
          </w:p>
        </w:tc>
        <w:tc>
          <w:tcPr>
            <w:tcW w:w="270" w:type="dxa"/>
          </w:tcPr>
          <w:p w14:paraId="53205230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</w:tcPr>
          <w:p w14:paraId="19FDE2B1" w14:textId="1EB00DDE" w:rsidR="002D6A19" w:rsidRPr="00FC2AE9" w:rsidRDefault="000D3B0D" w:rsidP="00F0330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2A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1,198,054</w:t>
            </w:r>
          </w:p>
        </w:tc>
        <w:tc>
          <w:tcPr>
            <w:tcW w:w="270" w:type="dxa"/>
            <w:gridSpan w:val="2"/>
          </w:tcPr>
          <w:p w14:paraId="3BEE5F51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42CB770C" w14:textId="5AADDAE9" w:rsidR="002D6A19" w:rsidRPr="00FC2AE9" w:rsidRDefault="00FC2AE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1,016,317</w:t>
            </w:r>
          </w:p>
        </w:tc>
        <w:tc>
          <w:tcPr>
            <w:tcW w:w="270" w:type="dxa"/>
          </w:tcPr>
          <w:p w14:paraId="12A2F249" w14:textId="77777777" w:rsidR="002D6A19" w:rsidRPr="00FC2AE9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103595B7" w14:textId="048DCBB8" w:rsidR="002D6A19" w:rsidRPr="00FC2AE9" w:rsidRDefault="000D3B0D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1,050,828</w:t>
            </w:r>
          </w:p>
        </w:tc>
      </w:tr>
    </w:tbl>
    <w:p w14:paraId="644BE7D3" w14:textId="77777777" w:rsidR="0080123C" w:rsidRPr="00A87005" w:rsidRDefault="0080123C" w:rsidP="00E06D7A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1216045" w14:textId="0575557C" w:rsidR="00BF2F68" w:rsidRDefault="0019748C" w:rsidP="00D4357B">
      <w:pPr>
        <w:pStyle w:val="block"/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A87005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br w:type="page"/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FD774E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31 </w:t>
      </w:r>
      <w:r w:rsidR="00FD774E" w:rsidRPr="00FD774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มีนาคม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FD774E" w:rsidRPr="00FD774E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030044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="009315E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ได้ใช้หลักทรัพย์</w:t>
      </w:r>
      <w:r w:rsidR="00030044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หลักประกันเงินเบิกเกินบัญชี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เงิ</w:t>
      </w:r>
      <w:r w:rsidR="0023775C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นกู้ยืมระยะสั้นและเงินกู้ยืมระยะ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="00BF2F68" w:rsidRPr="00FD774E">
        <w:rPr>
          <w:rFonts w:ascii="Angsana New" w:hAnsi="Angsana New" w:cs="Angsana New" w:hint="cs"/>
          <w:sz w:val="30"/>
          <w:szCs w:val="30"/>
          <w:cs/>
        </w:rPr>
        <w:t>จากสถาบันการเงินของบริษัท</w:t>
      </w:r>
      <w:r w:rsidR="00030044" w:rsidRPr="00FD774E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411E1927" w14:textId="77777777" w:rsidR="00FD774E" w:rsidRPr="00FD774E" w:rsidRDefault="00FD774E" w:rsidP="00D4357B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577976" w:rsidRPr="00A87005" w14:paraId="44823A99" w14:textId="77777777" w:rsidTr="00FD774E">
        <w:trPr>
          <w:tblHeader/>
        </w:trPr>
        <w:tc>
          <w:tcPr>
            <w:tcW w:w="3960" w:type="dxa"/>
          </w:tcPr>
          <w:p w14:paraId="58771176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6AE5C703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C10B48E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7EB65CD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CAD6ED9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774E" w:rsidRPr="00A87005" w14:paraId="1CCA4B40" w14:textId="77777777" w:rsidTr="00FD774E">
        <w:trPr>
          <w:trHeight w:val="380"/>
          <w:tblHeader/>
        </w:trPr>
        <w:tc>
          <w:tcPr>
            <w:tcW w:w="3960" w:type="dxa"/>
          </w:tcPr>
          <w:p w14:paraId="530EC929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4811F7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CE63C65" w14:textId="6304A8D2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7A7DEB7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7B4CC" w14:textId="1A7C76CF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E7FD74A" w14:textId="77777777" w:rsidR="00FD774E" w:rsidRPr="00A87005" w:rsidRDefault="00FD774E" w:rsidP="00FD774E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732247" w14:textId="34AD08CA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0F6C2F4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1D738" w14:textId="7339A615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774E" w:rsidRPr="00A87005" w14:paraId="4FE2D0F9" w14:textId="77777777" w:rsidTr="00FD774E">
        <w:trPr>
          <w:trHeight w:val="380"/>
          <w:tblHeader/>
        </w:trPr>
        <w:tc>
          <w:tcPr>
            <w:tcW w:w="3960" w:type="dxa"/>
          </w:tcPr>
          <w:p w14:paraId="17B589CE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A74561D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C186BCE" w14:textId="36DB09D1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EC8C6F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46CEC" w14:textId="069E87BC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63511B" w14:textId="77777777" w:rsidR="00FD774E" w:rsidRPr="00A87005" w:rsidRDefault="00FD774E" w:rsidP="00FD774E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2B5B91" w14:textId="7D6BF4AE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648C96" w14:textId="77777777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23834" w14:textId="7B247090" w:rsidR="00FD774E" w:rsidRPr="00A87005" w:rsidRDefault="00FD774E" w:rsidP="00FD7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D6A19" w:rsidRPr="00A87005" w14:paraId="0A4890E0" w14:textId="77777777" w:rsidTr="00FD774E">
        <w:trPr>
          <w:tblHeader/>
        </w:trPr>
        <w:tc>
          <w:tcPr>
            <w:tcW w:w="3960" w:type="dxa"/>
          </w:tcPr>
          <w:p w14:paraId="4B77AF2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867A8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47184CD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1B27" w:rsidRPr="00A87005" w14:paraId="6D6C72B5" w14:textId="77777777" w:rsidTr="00FD774E">
        <w:tc>
          <w:tcPr>
            <w:tcW w:w="3960" w:type="dxa"/>
          </w:tcPr>
          <w:p w14:paraId="1CEAA0C4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70264C4D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4A22A8" w14:textId="5699BD98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F20441A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14E59" w14:textId="7A5690A0" w:rsidR="00421B27" w:rsidRPr="00A8700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658768F2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D20A19" w14:textId="75B342F3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2DA1011" w14:textId="77777777" w:rsidR="00421B27" w:rsidRPr="004A288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70B61" w14:textId="4C773BAD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421B27" w:rsidRPr="00A87005" w14:paraId="4DAD8866" w14:textId="77777777" w:rsidTr="00FD774E">
        <w:tc>
          <w:tcPr>
            <w:tcW w:w="3960" w:type="dxa"/>
          </w:tcPr>
          <w:p w14:paraId="74798E39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7652264D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8945314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748C083" w14:textId="05507430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7D0E38BA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C8855" w14:textId="133897DA" w:rsidR="00421B27" w:rsidRPr="00A8700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12D6CD32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29109E" w14:textId="42381D5F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</w:tcPr>
          <w:p w14:paraId="3C6F5776" w14:textId="77777777" w:rsidR="00421B27" w:rsidRPr="004A288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E5272" w14:textId="77D84DF6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421B27" w:rsidRPr="00A87005" w14:paraId="687FFFC1" w14:textId="77777777" w:rsidTr="00FD774E">
        <w:tc>
          <w:tcPr>
            <w:tcW w:w="3960" w:type="dxa"/>
          </w:tcPr>
          <w:p w14:paraId="1556989C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36294D33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69835DAA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1F7CB2E" w14:textId="7A861007" w:rsidR="00421B27" w:rsidRPr="004A2885" w:rsidRDefault="004A2885" w:rsidP="00B60AE8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3A8B09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7AE0C" w14:textId="7D263B04" w:rsidR="00421B27" w:rsidRPr="00A87005" w:rsidRDefault="004A2885" w:rsidP="00B60AE8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4CFB98" w14:textId="77777777" w:rsidR="00421B27" w:rsidRPr="00A8700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1127D9" w14:textId="47226A8B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2C327957" w14:textId="77777777" w:rsidR="00421B27" w:rsidRPr="004A2885" w:rsidRDefault="00421B27" w:rsidP="00421B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474C3" w14:textId="20B5859D" w:rsidR="00421B27" w:rsidRPr="004A2885" w:rsidRDefault="004A2885" w:rsidP="00421B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</w:tbl>
    <w:p w14:paraId="534E985F" w14:textId="77777777" w:rsidR="001B446D" w:rsidRPr="00A87005" w:rsidRDefault="001B446D" w:rsidP="0066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384B5B" w14:textId="77777777" w:rsidR="0019748C" w:rsidRPr="00A87005" w:rsidRDefault="00D25A6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="004869AA" w:rsidRPr="00A8700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8700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4FAFA98A" w14:textId="18D44494" w:rsidR="008D3F7E" w:rsidRDefault="008D3F7E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81"/>
        <w:gridCol w:w="140"/>
        <w:gridCol w:w="759"/>
        <w:gridCol w:w="142"/>
        <w:gridCol w:w="1118"/>
        <w:gridCol w:w="136"/>
        <w:gridCol w:w="1124"/>
        <w:gridCol w:w="139"/>
        <w:gridCol w:w="851"/>
        <w:gridCol w:w="138"/>
        <w:gridCol w:w="1122"/>
      </w:tblGrid>
      <w:tr w:rsidR="00554140" w:rsidRPr="00B27D15" w14:paraId="052B1783" w14:textId="77777777" w:rsidTr="004A4FBF">
        <w:trPr>
          <w:tblHeader/>
        </w:trPr>
        <w:tc>
          <w:tcPr>
            <w:tcW w:w="2610" w:type="dxa"/>
          </w:tcPr>
          <w:p w14:paraId="18A8934C" w14:textId="758297FF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เช่า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0" w:type="dxa"/>
            <w:gridSpan w:val="11"/>
          </w:tcPr>
          <w:p w14:paraId="16278522" w14:textId="77777777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54140" w:rsidRPr="00B27D15" w14:paraId="58CE9E3D" w14:textId="77777777" w:rsidTr="00554140">
        <w:trPr>
          <w:tblHeader/>
        </w:trPr>
        <w:tc>
          <w:tcPr>
            <w:tcW w:w="2610" w:type="dxa"/>
          </w:tcPr>
          <w:p w14:paraId="4416D270" w14:textId="480AC471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41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049E2D8B" w14:textId="3732C3AE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541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dxa"/>
          </w:tcPr>
          <w:p w14:paraId="4345E64B" w14:textId="77777777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4" w:type="dxa"/>
            <w:gridSpan w:val="5"/>
            <w:tcBorders>
              <w:bottom w:val="single" w:sz="4" w:space="0" w:color="auto"/>
            </w:tcBorders>
          </w:tcPr>
          <w:p w14:paraId="3A93F299" w14:textId="2A18E447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554140" w:rsidRPr="00B27D15" w14:paraId="1C39FD27" w14:textId="77777777" w:rsidTr="00554140">
        <w:trPr>
          <w:trHeight w:val="432"/>
          <w:tblHeader/>
        </w:trPr>
        <w:tc>
          <w:tcPr>
            <w:tcW w:w="2610" w:type="dxa"/>
            <w:shd w:val="clear" w:color="auto" w:fill="auto"/>
          </w:tcPr>
          <w:p w14:paraId="7BD7CDFB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60142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14:paraId="7E6B0A2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2724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8143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D7CB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76649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7EDBA92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BF52492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688C1F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86F5A8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8AF357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0A62B1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107ED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B29C36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54140" w:rsidRPr="00B27D15" w14:paraId="2A72DE68" w14:textId="77777777" w:rsidTr="004A4FBF">
        <w:trPr>
          <w:tblHeader/>
        </w:trPr>
        <w:tc>
          <w:tcPr>
            <w:tcW w:w="2610" w:type="dxa"/>
          </w:tcPr>
          <w:p w14:paraId="77B18B45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7138C88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140" w:rsidRPr="00B27D15" w14:paraId="4F660C1E" w14:textId="77777777" w:rsidTr="004A4FBF">
        <w:tc>
          <w:tcPr>
            <w:tcW w:w="2610" w:type="dxa"/>
          </w:tcPr>
          <w:p w14:paraId="13CB0823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03DDB6" w14:textId="7A44F786" w:rsidR="00554140" w:rsidRPr="00272809" w:rsidRDefault="0071653E" w:rsidP="0071653E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65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28</w:t>
            </w:r>
            <w:r w:rsidRPr="007165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165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  <w:r w:rsidR="00272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5D756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6D7B48" w14:textId="67F5159F" w:rsidR="00554140" w:rsidRPr="00B27D15" w:rsidRDefault="00CF3B85" w:rsidP="0071653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1653E" w:rsidRPr="007165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  <w:r w:rsidR="0071653E" w:rsidRPr="007165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1653E" w:rsidRPr="007165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652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1F5FF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B132F0" w14:textId="2B9AE705" w:rsidR="00554140" w:rsidRPr="00196782" w:rsidRDefault="0071653E" w:rsidP="008315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65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</w:t>
            </w:r>
            <w:r w:rsidR="002728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FC0179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9D1422A" w14:textId="11DB65A1" w:rsidR="00554140" w:rsidRPr="00B27D15" w:rsidRDefault="00554140" w:rsidP="0055414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1,480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BE442D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E4F611" w14:textId="113B1EF2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4140"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0C0BA59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0CB9CFD0" w14:textId="2CCBCFBF" w:rsidR="00554140" w:rsidRPr="00B27D15" w:rsidRDefault="00554140" w:rsidP="005541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  <w:lang w:bidi="th-TH"/>
              </w:rPr>
              <w:t>1,288</w:t>
            </w:r>
          </w:p>
        </w:tc>
      </w:tr>
      <w:tr w:rsidR="00554140" w:rsidRPr="00B27D15" w14:paraId="6FB96E6E" w14:textId="77777777" w:rsidTr="004A4FBF">
        <w:tc>
          <w:tcPr>
            <w:tcW w:w="2610" w:type="dxa"/>
          </w:tcPr>
          <w:p w14:paraId="18EBC58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8056B5D" w14:textId="17106273" w:rsidR="00554140" w:rsidRPr="00B27D15" w:rsidRDefault="0071653E" w:rsidP="0071653E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165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63</w:t>
            </w:r>
            <w:r w:rsidRPr="007165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1653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="00272809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273CEE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F4A5C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8898B6" w14:textId="29126212" w:rsidR="00554140" w:rsidRPr="00B27D15" w:rsidRDefault="00CF3B85" w:rsidP="0071653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653E" w:rsidRPr="0071653E">
              <w:rPr>
                <w:rFonts w:ascii="Angsana New" w:hAnsi="Angsana New" w:cs="Angsana New"/>
                <w:sz w:val="30"/>
                <w:szCs w:val="30"/>
              </w:rPr>
              <w:t>4,558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575AA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73D9F05" w14:textId="3BA148DE" w:rsidR="00554140" w:rsidRPr="00196782" w:rsidRDefault="0071653E" w:rsidP="008315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1653E">
              <w:rPr>
                <w:rFonts w:ascii="Angsana New" w:hAnsi="Angsana New" w:cs="Angsana New"/>
                <w:sz w:val="30"/>
                <w:szCs w:val="30"/>
              </w:rPr>
              <w:t>58,5</w:t>
            </w:r>
            <w:r w:rsidR="00273CEE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20A614D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343A2AF" w14:textId="311B369D" w:rsidR="00554140" w:rsidRPr="00B27D15" w:rsidRDefault="00554140" w:rsidP="0055414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C4FA01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B7B788" w14:textId="4E9ECB30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4140" w:rsidRPr="00B27D15">
              <w:rPr>
                <w:rFonts w:ascii="Angsana New" w:hAnsi="Angsana New" w:cs="Angsana New"/>
                <w:sz w:val="30"/>
                <w:szCs w:val="30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08949B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639BAA1" w14:textId="6DBA171D" w:rsidR="00554140" w:rsidRPr="00B27D15" w:rsidRDefault="00554140" w:rsidP="005541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B27D15">
              <w:rPr>
                <w:rFonts w:ascii="Angsana New" w:hAnsi="Angsana New" w:cs="Angsana New"/>
                <w:sz w:val="30"/>
                <w:szCs w:val="30"/>
              </w:rPr>
              <w:t>2,926</w:t>
            </w:r>
          </w:p>
        </w:tc>
      </w:tr>
      <w:tr w:rsidR="00554140" w:rsidRPr="00B27D15" w14:paraId="45E40775" w14:textId="77777777" w:rsidTr="004A4FBF">
        <w:tc>
          <w:tcPr>
            <w:tcW w:w="2610" w:type="dxa"/>
          </w:tcPr>
          <w:p w14:paraId="37CE57CA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AB488" w14:textId="3C396B29" w:rsidR="00554140" w:rsidRPr="00B27D15" w:rsidRDefault="0071653E" w:rsidP="0071653E">
            <w:pPr>
              <w:pStyle w:val="acctfourfigures"/>
              <w:tabs>
                <w:tab w:val="clear" w:pos="765"/>
                <w:tab w:val="decimal" w:pos="75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1653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91</w:t>
            </w:r>
            <w:r w:rsidRPr="007165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1653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66</w:t>
            </w:r>
            <w:r w:rsidR="00273C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BC7834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C68F1" w14:textId="29A37ED7" w:rsidR="00554140" w:rsidRPr="00B27D15" w:rsidRDefault="00CF3B85" w:rsidP="0071653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1653E" w:rsidRPr="0071653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="0071653E" w:rsidRPr="007165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1653E" w:rsidRPr="0071653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32AE4E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5CE7C" w14:textId="186C0DCC" w:rsidR="00554140" w:rsidRPr="0002090B" w:rsidRDefault="0071653E" w:rsidP="0083152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7165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83,4</w:t>
            </w:r>
            <w:r w:rsidR="00273C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DDF577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B6A11" w14:textId="37216575" w:rsidR="00554140" w:rsidRPr="00B27D15" w:rsidRDefault="00554140" w:rsidP="0055414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890CF24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75E11" w14:textId="744EFCD8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54140"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6905850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8E05D" w14:textId="5CE9040B" w:rsidR="00554140" w:rsidRPr="00B27D15" w:rsidRDefault="00554140" w:rsidP="005541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27D1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4,214</w:t>
            </w:r>
          </w:p>
        </w:tc>
      </w:tr>
    </w:tbl>
    <w:p w14:paraId="2257AD85" w14:textId="7AF06F4E" w:rsidR="00554140" w:rsidRDefault="0055414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5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64"/>
        <w:gridCol w:w="190"/>
        <w:gridCol w:w="723"/>
        <w:gridCol w:w="142"/>
        <w:gridCol w:w="1117"/>
        <w:gridCol w:w="136"/>
        <w:gridCol w:w="1123"/>
        <w:gridCol w:w="139"/>
        <w:gridCol w:w="851"/>
        <w:gridCol w:w="139"/>
        <w:gridCol w:w="1129"/>
        <w:gridCol w:w="12"/>
      </w:tblGrid>
      <w:tr w:rsidR="00554140" w:rsidRPr="003B6086" w14:paraId="27CDA46F" w14:textId="77777777" w:rsidTr="00554140">
        <w:trPr>
          <w:tblHeader/>
        </w:trPr>
        <w:tc>
          <w:tcPr>
            <w:tcW w:w="2610" w:type="dxa"/>
          </w:tcPr>
          <w:p w14:paraId="755E4930" w14:textId="2F0059BE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เช่า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65" w:type="dxa"/>
            <w:gridSpan w:val="12"/>
          </w:tcPr>
          <w:p w14:paraId="3D2AA375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4140" w:rsidRPr="003B6086" w14:paraId="203E39A1" w14:textId="77777777" w:rsidTr="00554140">
        <w:trPr>
          <w:gridAfter w:val="1"/>
          <w:wAfter w:w="12" w:type="dxa"/>
          <w:tblHeader/>
        </w:trPr>
        <w:tc>
          <w:tcPr>
            <w:tcW w:w="2610" w:type="dxa"/>
          </w:tcPr>
          <w:p w14:paraId="172A0381" w14:textId="2B2F5CC5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rPr>
                <w:rFonts w:ascii="Angsana New" w:hAnsi="Angsana New"/>
                <w:sz w:val="30"/>
                <w:szCs w:val="30"/>
              </w:rPr>
            </w:pPr>
            <w:r w:rsidRPr="005541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32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D522C9" w14:textId="7D7DEBAB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541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dxa"/>
            <w:shd w:val="clear" w:color="auto" w:fill="auto"/>
          </w:tcPr>
          <w:p w14:paraId="28A45854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DD6A27" w14:textId="0407C9E4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554140" w:rsidRPr="003B6086" w14:paraId="2FCD37E4" w14:textId="77777777" w:rsidTr="00554140">
        <w:trPr>
          <w:gridAfter w:val="1"/>
          <w:wAfter w:w="12" w:type="dxa"/>
          <w:trHeight w:val="1324"/>
          <w:tblHeader/>
        </w:trPr>
        <w:tc>
          <w:tcPr>
            <w:tcW w:w="2610" w:type="dxa"/>
            <w:shd w:val="clear" w:color="auto" w:fill="auto"/>
          </w:tcPr>
          <w:p w14:paraId="0E3598B4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2FE23F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D074ED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C68AB02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752CF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4BC7C5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5E3B8CBB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D92DCAB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2853D3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24BF57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CD1F7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3D9856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E09EF3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E2BC263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54140" w:rsidRPr="003B6086" w14:paraId="16ACE2D2" w14:textId="77777777" w:rsidTr="00554140">
        <w:trPr>
          <w:trHeight w:val="281"/>
          <w:tblHeader/>
        </w:trPr>
        <w:tc>
          <w:tcPr>
            <w:tcW w:w="2610" w:type="dxa"/>
          </w:tcPr>
          <w:p w14:paraId="6EE5FD31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5" w:type="dxa"/>
            <w:gridSpan w:val="12"/>
          </w:tcPr>
          <w:p w14:paraId="082F3910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140" w:rsidRPr="003B6086" w14:paraId="28938F41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1A627D05" w14:textId="3EC19B9D" w:rsidR="00554140" w:rsidRPr="003B6086" w:rsidRDefault="00554140" w:rsidP="009A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</w:t>
            </w:r>
            <w:r w:rsidR="009A3F57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3B6086">
              <w:rPr>
                <w:rFonts w:ascii="Angsana New" w:hAnsi="Angsana New"/>
                <w:sz w:val="30"/>
                <w:szCs w:val="30"/>
                <w:cs/>
              </w:rPr>
              <w:t>นึ่งปี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62EA9B" w14:textId="2633044D" w:rsidR="00554140" w:rsidRPr="00A57AA2" w:rsidRDefault="00A57AA2" w:rsidP="0071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18,379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0CF0DB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24E2010" w14:textId="5DED4B7D" w:rsidR="00554140" w:rsidRPr="003B6086" w:rsidRDefault="00CF3B85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71653E" w:rsidRPr="0071653E">
              <w:rPr>
                <w:rFonts w:ascii="Angsana New" w:hAnsi="Angsana New"/>
                <w:sz w:val="30"/>
                <w:szCs w:val="30"/>
                <w:lang w:val="en-GB"/>
              </w:rPr>
              <w:t>1,590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30E5F2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0F2507A" w14:textId="331611A0" w:rsidR="00554140" w:rsidRPr="003B6086" w:rsidRDefault="00196782" w:rsidP="001967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16,789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B0630CF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8B62E5" w14:textId="478DFC4D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95DC20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E99AC1" w14:textId="681D418F" w:rsidR="00554140" w:rsidRPr="003B6086" w:rsidRDefault="00CF3B85" w:rsidP="007D299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4140" w:rsidRPr="003B6086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8E29CAE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8A18C63" w14:textId="26E0B535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727</w:t>
            </w:r>
          </w:p>
        </w:tc>
      </w:tr>
      <w:tr w:rsidR="00196782" w:rsidRPr="003B6086" w14:paraId="1FA80FFA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3FEB698F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D6E96" w14:textId="161936AF" w:rsidR="00196782" w:rsidRPr="00A57AA2" w:rsidRDefault="00A57AA2" w:rsidP="0071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26,843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0C84FF3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006D9" w14:textId="09EC51F8" w:rsidR="00196782" w:rsidRPr="003B6086" w:rsidRDefault="00CF3B85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71653E" w:rsidRPr="0071653E">
              <w:rPr>
                <w:rFonts w:ascii="Angsana New" w:hAnsi="Angsana New"/>
                <w:sz w:val="30"/>
                <w:szCs w:val="30"/>
                <w:lang w:val="en-GB"/>
              </w:rPr>
              <w:t>982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03B06A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9677" w14:textId="35332980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="002A7814">
              <w:rPr>
                <w:rFonts w:ascii="Angsana New" w:hAnsi="Angsana New"/>
                <w:sz w:val="30"/>
                <w:szCs w:val="30"/>
                <w:lang w:val="en-GB"/>
              </w:rPr>
              <w:t>,861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80049C5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CBD4" w14:textId="7E004FB3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50A65DF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2FE65" w14:textId="68007E4E" w:rsidR="00196782" w:rsidRPr="003B6086" w:rsidRDefault="00CF3B85" w:rsidP="007D299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6782" w:rsidRPr="003B6086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162F20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1AAE93" w14:textId="5099BFCC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1,388</w:t>
            </w:r>
          </w:p>
        </w:tc>
      </w:tr>
      <w:tr w:rsidR="00196782" w:rsidRPr="003B6086" w14:paraId="10AB2CBC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0D79A3BE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B732A" w14:textId="154CD9CE" w:rsidR="00196782" w:rsidRPr="003B6086" w:rsidRDefault="0071653E" w:rsidP="0071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165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45</w:t>
            </w:r>
            <w:r w:rsidRPr="0071653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7165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223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6CDBC25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9F85" w14:textId="156F08D1" w:rsidR="00196782" w:rsidRPr="003B6086" w:rsidRDefault="00CF3B85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71653E" w:rsidRPr="007165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2</w:t>
            </w:r>
            <w:r w:rsidR="0071653E" w:rsidRPr="0071653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71653E" w:rsidRPr="007165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572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6FA77B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8DE65" w14:textId="54DC93BA" w:rsidR="00196782" w:rsidRPr="003B6086" w:rsidRDefault="002A7814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A781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42,650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DF891D2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F09EA" w14:textId="3628E23F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A2C541D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3AAFC" w14:textId="2399E9B4" w:rsidR="00196782" w:rsidRPr="007F22ED" w:rsidRDefault="00CF3B85" w:rsidP="007D2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jc w:val="center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6782" w:rsidRPr="003B6086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E36634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4BEDF" w14:textId="5CDE11C2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2,115</w:t>
            </w:r>
          </w:p>
        </w:tc>
      </w:tr>
    </w:tbl>
    <w:p w14:paraId="74EAF8F8" w14:textId="77777777" w:rsidR="00554140" w:rsidRPr="00A87005" w:rsidRDefault="0055414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467A" w14:textId="585ADAC3" w:rsidR="005E5C35" w:rsidRPr="00A87005" w:rsidRDefault="00315926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9C88FDC" w14:textId="77777777" w:rsidR="00146D41" w:rsidRPr="00A87005" w:rsidRDefault="00146D41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43C715" w14:textId="77777777" w:rsidR="007D7CBC" w:rsidRPr="00A87005" w:rsidRDefault="007D7CBC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กลุ่มบริษัทดำเนินกิจการในส่วนงานธุรกิจเดียวคือ ธุรกิจแสงสว่าง  </w:t>
      </w:r>
      <w:r w:rsidR="00DC7F0C" w:rsidRPr="00A87005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="009C5A5C" w:rsidRPr="00A87005">
        <w:rPr>
          <w:rFonts w:ascii="Angsana New" w:hAnsi="Angsana New"/>
          <w:sz w:val="30"/>
          <w:szCs w:val="30"/>
          <w:cs/>
        </w:rPr>
        <w:br/>
      </w:r>
      <w:r w:rsidR="00DC7F0C"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="004E3228" w:rsidRPr="00A87005">
        <w:rPr>
          <w:rFonts w:ascii="Angsana New" w:hAnsi="Angsana New"/>
          <w:sz w:val="30"/>
          <w:szCs w:val="30"/>
          <w:cs/>
        </w:rPr>
        <w:t>ที่สำคัญ</w:t>
      </w:r>
      <w:r w:rsidR="00DC7F0C" w:rsidRPr="00A87005">
        <w:rPr>
          <w:rFonts w:ascii="Angsana New" w:hAnsi="Angsana New"/>
          <w:sz w:val="30"/>
          <w:szCs w:val="30"/>
          <w:cs/>
        </w:rPr>
        <w:t>แบ่งได้เป็น งานโครงการและการขายปลีก ซึ่งทั้งสองช่องทางมีกลุ่มลูกค้า</w:t>
      </w:r>
      <w:r w:rsidR="004E3228" w:rsidRPr="00A87005">
        <w:rPr>
          <w:rFonts w:ascii="Angsana New" w:hAnsi="Angsana New"/>
          <w:sz w:val="30"/>
          <w:szCs w:val="30"/>
          <w:cs/>
        </w:rPr>
        <w:t>และผลิตภัณฑ์</w:t>
      </w:r>
      <w:r w:rsidR="00662127" w:rsidRPr="00A87005">
        <w:rPr>
          <w:rFonts w:ascii="Angsana New" w:hAnsi="Angsana New"/>
          <w:sz w:val="30"/>
          <w:szCs w:val="30"/>
          <w:cs/>
        </w:rPr>
        <w:t>ที่คล้ายคลึงกัน</w:t>
      </w:r>
      <w:r w:rsidR="00662127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</w:t>
      </w:r>
      <w:r w:rsidR="00B45FB9" w:rsidRPr="00A87005">
        <w:rPr>
          <w:rFonts w:ascii="Angsana New" w:hAnsi="Angsana New"/>
          <w:sz w:val="30"/>
          <w:szCs w:val="30"/>
          <w:cs/>
        </w:rPr>
        <w:t>เพื่อรายงาน</w:t>
      </w:r>
      <w:r w:rsidRPr="00A87005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472D0B98" w14:textId="77777777" w:rsidR="00DB13AE" w:rsidRDefault="00DB13A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95A80" w14:textId="62F0B3C2" w:rsidR="003A039E" w:rsidRPr="00A87005" w:rsidRDefault="003A039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5851D397" w14:textId="77777777" w:rsidR="00405CD3" w:rsidRPr="00A87005" w:rsidRDefault="00405CD3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2F21B2" w14:textId="16C1838B" w:rsidR="00B45FB9" w:rsidRDefault="00B45FB9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4112159D" w14:textId="310CFD23" w:rsidR="00E1305D" w:rsidRDefault="00E1305D" w:rsidP="00DB1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846BA1" w14:textId="5EEE6163" w:rsidR="00AA6EB3" w:rsidRPr="00A87005" w:rsidRDefault="00AA6EB3" w:rsidP="00FF441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sz w:val="30"/>
          <w:szCs w:val="30"/>
        </w:rPr>
      </w:pPr>
      <w:r w:rsidRPr="00A8700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1AA2D4DD" w14:textId="77777777" w:rsidR="000859B9" w:rsidRPr="004E1EE2" w:rsidRDefault="000859B9" w:rsidP="000859B9">
      <w:pPr>
        <w:pStyle w:val="block"/>
        <w:spacing w:after="0" w:line="240" w:lineRule="auto"/>
        <w:ind w:left="72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53C0CF1D" w14:textId="7217C95A" w:rsidR="00BB3DD4" w:rsidRPr="00E67802" w:rsidRDefault="00E1305D" w:rsidP="00DC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8F1A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24398A">
        <w:rPr>
          <w:rFonts w:ascii="Angsana New" w:hAnsi="Angsana New" w:hint="cs"/>
          <w:sz w:val="30"/>
          <w:szCs w:val="30"/>
          <w:cs/>
        </w:rPr>
        <w:t>สาม</w:t>
      </w:r>
      <w:r w:rsidRPr="008F1AF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F1AF0">
        <w:rPr>
          <w:rFonts w:ascii="Angsana New" w:hAnsi="Angsana New"/>
          <w:sz w:val="30"/>
          <w:szCs w:val="30"/>
        </w:rPr>
        <w:t>3</w:t>
      </w:r>
      <w:r w:rsidR="008F1AF0" w:rsidRPr="008F1AF0">
        <w:rPr>
          <w:rFonts w:ascii="Angsana New" w:hAnsi="Angsana New"/>
          <w:sz w:val="30"/>
          <w:szCs w:val="30"/>
        </w:rPr>
        <w:t xml:space="preserve">1 </w:t>
      </w:r>
      <w:r w:rsidR="008F1AF0" w:rsidRPr="008F1AF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F1AF0">
        <w:rPr>
          <w:rFonts w:ascii="Angsana New" w:hAnsi="Angsana New"/>
          <w:sz w:val="30"/>
          <w:szCs w:val="30"/>
        </w:rPr>
        <w:t xml:space="preserve">2563 </w:t>
      </w:r>
      <w:r w:rsidRPr="008F1AF0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8F1AF0" w:rsidRPr="00E9033F">
        <w:rPr>
          <w:rFonts w:ascii="Angsana New" w:hAnsi="Angsana New"/>
          <w:sz w:val="30"/>
          <w:szCs w:val="30"/>
        </w:rPr>
        <w:t>3</w:t>
      </w:r>
      <w:r w:rsidR="00310869">
        <w:rPr>
          <w:rFonts w:ascii="Angsana New" w:hAnsi="Angsana New"/>
          <w:sz w:val="30"/>
          <w:szCs w:val="30"/>
        </w:rPr>
        <w:t>2</w:t>
      </w:r>
      <w:r w:rsidRPr="00E9033F">
        <w:rPr>
          <w:rFonts w:ascii="Angsana New" w:hAnsi="Angsana New"/>
          <w:sz w:val="30"/>
          <w:szCs w:val="30"/>
        </w:rPr>
        <w:t xml:space="preserve"> </w:t>
      </w:r>
      <w:r w:rsidRPr="008F1AF0">
        <w:rPr>
          <w:rFonts w:ascii="Angsana New" w:hAnsi="Angsana New"/>
          <w:i/>
          <w:iCs/>
          <w:sz w:val="30"/>
          <w:szCs w:val="30"/>
        </w:rPr>
        <w:t xml:space="preserve">(2562: </w:t>
      </w:r>
      <w:r w:rsidRPr="008F1AF0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8F1AF0">
        <w:rPr>
          <w:rFonts w:ascii="Angsana New" w:hAnsi="Angsana New"/>
          <w:i/>
          <w:iCs/>
          <w:sz w:val="30"/>
          <w:szCs w:val="30"/>
        </w:rPr>
        <w:t xml:space="preserve">29) </w:t>
      </w:r>
      <w:r w:rsidRPr="008F1AF0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506816">
        <w:rPr>
          <w:rFonts w:ascii="Angsana New" w:hAnsi="Angsana New" w:hint="cs"/>
          <w:sz w:val="30"/>
          <w:szCs w:val="30"/>
          <w:cs/>
        </w:rPr>
        <w:t>ขาดทุนทางภาษีของบริษัทย่อย</w:t>
      </w:r>
      <w:r w:rsidR="00DC2BA1" w:rsidRPr="00DC2BA1">
        <w:rPr>
          <w:rFonts w:ascii="Angsana New" w:hAnsi="Angsana New"/>
          <w:sz w:val="30"/>
          <w:szCs w:val="30"/>
          <w:cs/>
        </w:rPr>
        <w:t>ซึ่งสินทรัพย์ภาษีเงินได้รอการตัดบัญชีไม่ได้รับการบันทึก</w:t>
      </w:r>
      <w:r w:rsidR="000463D0">
        <w:rPr>
          <w:rFonts w:ascii="Angsana New" w:hAnsi="Angsana New" w:hint="cs"/>
          <w:sz w:val="30"/>
          <w:szCs w:val="30"/>
          <w:cs/>
        </w:rPr>
        <w:t>เนื่องจากยังไม่มีกำไรทางภาษี</w:t>
      </w:r>
      <w:r w:rsidR="00DC2BA1" w:rsidRPr="00DC2BA1">
        <w:rPr>
          <w:rFonts w:ascii="Angsana New" w:hAnsi="Angsana New"/>
          <w:sz w:val="30"/>
          <w:szCs w:val="30"/>
          <w:cs/>
        </w:rPr>
        <w:t xml:space="preserve"> </w:t>
      </w:r>
    </w:p>
    <w:p w14:paraId="6BAB0319" w14:textId="5A57F8DC" w:rsidR="000859B9" w:rsidRDefault="000859B9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7BF30542" w14:textId="351DA00D" w:rsidR="00DB13AE" w:rsidRDefault="00DB13AE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4C91DBED" w14:textId="77777777" w:rsidR="00DB13AE" w:rsidRPr="004E1EE2" w:rsidRDefault="00DB13AE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26D66886" w14:textId="77777777" w:rsidR="00AB71A2" w:rsidRPr="00A87005" w:rsidRDefault="00AB71A2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14223573" w14:textId="77777777" w:rsidR="000859B9" w:rsidRPr="004E1EE2" w:rsidRDefault="000859B9" w:rsidP="000859B9">
      <w:pPr>
        <w:pStyle w:val="block"/>
        <w:spacing w:after="0" w:line="240" w:lineRule="auto"/>
        <w:ind w:left="72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372F64A8" w14:textId="4E0BD69B" w:rsidR="00263A47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8700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0355EFE" w14:textId="77777777" w:rsidR="00AB71A2" w:rsidRPr="004E1EE2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0A8A0793" w14:textId="77777777" w:rsidR="00DB516E" w:rsidRPr="00A87005" w:rsidRDefault="00DB516E" w:rsidP="002B2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87005">
        <w:rPr>
          <w:rFonts w:ascii="Angsana New" w:hAnsi="Angsana New"/>
          <w:spacing w:val="4"/>
          <w:sz w:val="30"/>
          <w:szCs w:val="30"/>
          <w:cs/>
          <w:lang w:val="th-TH"/>
        </w:rPr>
        <w:t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</w:t>
      </w:r>
      <w:r w:rsidRPr="00A87005">
        <w:rPr>
          <w:rFonts w:ascii="Angsana New" w:hAnsi="Angsana New"/>
          <w:sz w:val="30"/>
          <w:szCs w:val="30"/>
          <w:cs/>
          <w:lang w:val="th-TH"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C5148F3" w14:textId="77777777" w:rsidR="00DB516E" w:rsidRPr="00A87005" w:rsidRDefault="00DB516E" w:rsidP="0071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6FAC464" w14:textId="5CB694F3" w:rsidR="00315926" w:rsidRDefault="00FE7D2A" w:rsidP="00E13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="00A71615" w:rsidRPr="00A87005">
        <w:rPr>
          <w:rFonts w:ascii="Angsana New" w:hAnsi="Angsana New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A87005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และหนี้สินตามสัญญาเช</w:t>
      </w:r>
      <w:r w:rsidR="00DB516E" w:rsidRPr="00A87005">
        <w:rPr>
          <w:rFonts w:ascii="Angsana New" w:hAnsi="Angsana New"/>
          <w:sz w:val="30"/>
          <w:szCs w:val="30"/>
          <w:cs/>
        </w:rPr>
        <w:t>่า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14:paraId="45F40A9B" w14:textId="571F5B3D" w:rsidR="000859B9" w:rsidRDefault="000859B9" w:rsidP="0008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27CDD336" w14:textId="49866525" w:rsidR="000B5A80" w:rsidRPr="00D71C4E" w:rsidRDefault="000B5A80" w:rsidP="00D71C4E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71C4E">
        <w:rPr>
          <w:rFonts w:ascii="Angsana New" w:hAnsi="Angsana New" w:cs="Angsana New"/>
          <w:b/>
          <w:bCs/>
          <w:sz w:val="30"/>
          <w:szCs w:val="30"/>
          <w:cs/>
        </w:rPr>
        <w:t>ผลขาดทุนจากการด้อยค่า</w:t>
      </w:r>
    </w:p>
    <w:p w14:paraId="68FC080D" w14:textId="6495A97B" w:rsidR="000B5A80" w:rsidRPr="000B5A80" w:rsidRDefault="000B5A80" w:rsidP="0008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293DF64D" w14:textId="2B1FE4FB" w:rsidR="000B5A80" w:rsidRPr="00D71C4E" w:rsidRDefault="000B5A80" w:rsidP="000B5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D71C4E">
        <w:rPr>
          <w:rFonts w:ascii="Angsana New" w:hAnsi="Angsana New"/>
          <w:spacing w:val="4"/>
          <w:sz w:val="30"/>
          <w:szCs w:val="30"/>
          <w:lang w:val="th-TH"/>
        </w:rPr>
        <w:t>12</w:t>
      </w: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เดือนข้างหน้า ทั้งนี้ </w:t>
      </w:r>
      <w:r w:rsidRPr="00D71C4E">
        <w:rPr>
          <w:rFonts w:ascii="Angsana New" w:hAnsi="Angsana New"/>
          <w:spacing w:val="4"/>
          <w:sz w:val="30"/>
          <w:szCs w:val="30"/>
          <w:cs/>
          <w:lang w:val="th-TH"/>
        </w:rPr>
        <w:t>กลุ่มบริษัท</w:t>
      </w: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D71C4E">
        <w:rPr>
          <w:rFonts w:ascii="Angsana New" w:hAnsi="Angsana New"/>
          <w:spacing w:val="4"/>
          <w:sz w:val="30"/>
          <w:szCs w:val="30"/>
          <w:lang w:val="th-TH"/>
        </w:rPr>
        <w:t xml:space="preserve"> </w:t>
      </w:r>
    </w:p>
    <w:p w14:paraId="491EAD6E" w14:textId="77777777" w:rsidR="000B5A80" w:rsidRPr="00D71C4E" w:rsidRDefault="000B5A80" w:rsidP="000B5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</w:p>
    <w:p w14:paraId="21C714CF" w14:textId="6DBC8655" w:rsidR="009255F7" w:rsidRDefault="009255F7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>ค่าเผื่อ</w:t>
      </w:r>
      <w:r w:rsidR="00F17562"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ผลขาดทุนจาก</w:t>
      </w: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>การด้อยค่าของลูกหนี้การค้าคำนวณด้วยวิธีการอย่างง่ายในการประมาณการระยะเวลาการเก็บเงินจากลูกหนี้แต่ละ</w:t>
      </w:r>
      <w:r>
        <w:rPr>
          <w:rFonts w:ascii="Angsana New" w:hAnsi="Angsana New" w:hint="cs"/>
          <w:spacing w:val="4"/>
          <w:sz w:val="30"/>
          <w:szCs w:val="30"/>
          <w:cs/>
          <w:lang w:val="th-TH"/>
        </w:rPr>
        <w:t>ราย</w:t>
      </w: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และอ้างอิงระยะเวลาการเก็บเงินในอดีตแล้วนำมาคิดลดด้วยอัตราเงินกู้ยืม</w:t>
      </w:r>
      <w:r w:rsidR="00F1756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F17562"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ปรับปรุงด้วยปัจจัยที่เกี่ยวข้องโดยตรงกับลูกหนี้</w:t>
      </w:r>
    </w:p>
    <w:p w14:paraId="1252B5E7" w14:textId="1695D420" w:rsidR="00506816" w:rsidRDefault="0050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"/>
        <w:tblW w:w="93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620"/>
        <w:gridCol w:w="270"/>
        <w:gridCol w:w="1530"/>
        <w:gridCol w:w="270"/>
        <w:gridCol w:w="1718"/>
      </w:tblGrid>
      <w:tr w:rsidR="000B5A80" w:rsidRPr="002E2B73" w14:paraId="499268AB" w14:textId="77777777" w:rsidTr="000B5A8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C41574D" w14:textId="1F345214" w:rsidR="000B5A80" w:rsidRPr="00BF776C" w:rsidRDefault="000B5A80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5"/>
            <w:vAlign w:val="bottom"/>
          </w:tcPr>
          <w:p w14:paraId="71BF0E3F" w14:textId="2755BCAF" w:rsidR="000B5A80" w:rsidRPr="00BF776C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A80" w:rsidRPr="002E2B73" w14:paraId="3A610744" w14:textId="77777777" w:rsidTr="000B5A8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0C6439D" w14:textId="049C3402" w:rsidR="000B5A80" w:rsidRPr="00BF776C" w:rsidRDefault="000B5A80" w:rsidP="000B5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211C8932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3CE75CE5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E39B28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0C3F877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70" w:type="dxa"/>
            <w:vAlign w:val="bottom"/>
          </w:tcPr>
          <w:p w14:paraId="391FCA24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vAlign w:val="bottom"/>
          </w:tcPr>
          <w:p w14:paraId="139AA9E9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F751986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B5A80" w:rsidRPr="00C96A13" w14:paraId="4C8B488C" w14:textId="77777777" w:rsidTr="000B5A80">
        <w:trPr>
          <w:trHeight w:val="164"/>
          <w:tblHeader/>
        </w:trPr>
        <w:tc>
          <w:tcPr>
            <w:tcW w:w="3960" w:type="dxa"/>
          </w:tcPr>
          <w:p w14:paraId="37609086" w14:textId="5F66F65D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4CECCDD" w14:textId="04342473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F77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14:paraId="6685BB59" w14:textId="0ACEA64F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7CC1BB" w14:textId="37C657DC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520F474" w14:textId="77777777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0C4EF7F6" w14:textId="7812560D" w:rsidR="000B5A80" w:rsidRPr="00BF776C" w:rsidRDefault="000B5A80" w:rsidP="000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F77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94758" w:rsidRPr="00C96A13" w14:paraId="0E3F0EDA" w14:textId="77777777" w:rsidTr="000B5A80">
        <w:trPr>
          <w:trHeight w:val="20"/>
        </w:trPr>
        <w:tc>
          <w:tcPr>
            <w:tcW w:w="3960" w:type="dxa"/>
          </w:tcPr>
          <w:p w14:paraId="166AF4D5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203F5E48" w14:textId="0F77A72A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360,673</w:t>
            </w:r>
          </w:p>
        </w:tc>
        <w:tc>
          <w:tcPr>
            <w:tcW w:w="270" w:type="dxa"/>
          </w:tcPr>
          <w:p w14:paraId="3B135595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C71808" w14:textId="6721B64A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F1E21E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317C7270" w14:textId="44B910CD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4758" w:rsidRPr="00C96A13" w14:paraId="00995129" w14:textId="77777777" w:rsidTr="000B5A80">
        <w:trPr>
          <w:trHeight w:val="20"/>
        </w:trPr>
        <w:tc>
          <w:tcPr>
            <w:tcW w:w="3960" w:type="dxa"/>
          </w:tcPr>
          <w:p w14:paraId="242984B5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67D4E07A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CA1E0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B0177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40C11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4E8FE036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4758" w:rsidRPr="00C96A13" w14:paraId="68F3F6B3" w14:textId="77777777" w:rsidTr="000B5A80">
        <w:trPr>
          <w:trHeight w:val="20"/>
        </w:trPr>
        <w:tc>
          <w:tcPr>
            <w:tcW w:w="3960" w:type="dxa"/>
          </w:tcPr>
          <w:p w14:paraId="14CB47B2" w14:textId="715FCBE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BF776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F776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558A3B2D" w14:textId="622E23E9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2B25">
              <w:rPr>
                <w:rFonts w:ascii="Angsana New" w:hAnsi="Angsana New"/>
                <w:sz w:val="30"/>
                <w:szCs w:val="30"/>
              </w:rPr>
              <w:t>246,526</w:t>
            </w:r>
          </w:p>
        </w:tc>
        <w:tc>
          <w:tcPr>
            <w:tcW w:w="270" w:type="dxa"/>
          </w:tcPr>
          <w:p w14:paraId="39B33E5A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6BD258" w14:textId="0489E83E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15708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7A24984F" w14:textId="338A124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4758" w:rsidRPr="00C96A13" w14:paraId="10690B0F" w14:textId="77777777" w:rsidTr="000B5A80">
        <w:trPr>
          <w:trHeight w:val="20"/>
        </w:trPr>
        <w:tc>
          <w:tcPr>
            <w:tcW w:w="3960" w:type="dxa"/>
          </w:tcPr>
          <w:p w14:paraId="403D50B2" w14:textId="77777777" w:rsidR="00A94758" w:rsidRPr="00BF776C" w:rsidRDefault="00A94758" w:rsidP="00A94758">
            <w:pPr>
              <w:pStyle w:val="Heading5"/>
              <w:spacing w:line="240" w:lineRule="auto"/>
              <w:outlineLvl w:val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F776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3 - 6 </w:t>
            </w:r>
            <w:r w:rsidRPr="00BF776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  <w:r w:rsidRPr="00BF776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14:paraId="724C0F5C" w14:textId="0B4D85F3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="Angsana New" w:hAnsi="Angsana New"/>
                <w:sz w:val="30"/>
                <w:szCs w:val="30"/>
              </w:rPr>
              <w:t>-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F776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0E48B198" w14:textId="77777777" w:rsidR="00A94758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2B25">
              <w:rPr>
                <w:rFonts w:ascii="Angsana New" w:hAnsi="Angsana New"/>
                <w:sz w:val="30"/>
                <w:szCs w:val="30"/>
              </w:rPr>
              <w:t>38,413</w:t>
            </w:r>
          </w:p>
          <w:p w14:paraId="6AF6308F" w14:textId="75B769B1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4758">
              <w:rPr>
                <w:rFonts w:asciiTheme="majorBidi" w:hAnsiTheme="majorBidi" w:cstheme="majorBidi"/>
                <w:sz w:val="30"/>
                <w:szCs w:val="30"/>
              </w:rPr>
              <w:t>53,256</w:t>
            </w:r>
          </w:p>
        </w:tc>
        <w:tc>
          <w:tcPr>
            <w:tcW w:w="270" w:type="dxa"/>
          </w:tcPr>
          <w:p w14:paraId="1847F86F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C083E7" w14:textId="1D44E4FF" w:rsidR="00A94758" w:rsidRPr="002F53DF" w:rsidRDefault="002F53D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6.95</w:t>
            </w:r>
          </w:p>
          <w:p w14:paraId="1C12749F" w14:textId="6BEFC899" w:rsidR="00A94758" w:rsidRPr="002F53DF" w:rsidRDefault="002F53DF" w:rsidP="0067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4.42</w:t>
            </w:r>
          </w:p>
        </w:tc>
        <w:tc>
          <w:tcPr>
            <w:tcW w:w="270" w:type="dxa"/>
          </w:tcPr>
          <w:p w14:paraId="0B10B761" w14:textId="77777777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0E951289" w14:textId="457D8BDD" w:rsidR="00A94758" w:rsidRPr="002F53DF" w:rsidRDefault="002F53DF" w:rsidP="002F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2,669</w:t>
            </w:r>
          </w:p>
          <w:p w14:paraId="1B57BFE2" w14:textId="1F39241D" w:rsidR="00A94758" w:rsidRPr="002F53DF" w:rsidRDefault="002F53D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2,354</w:t>
            </w:r>
          </w:p>
        </w:tc>
      </w:tr>
      <w:tr w:rsidR="00A94758" w:rsidRPr="00C96A13" w14:paraId="741233FE" w14:textId="77777777" w:rsidTr="000B5A80">
        <w:trPr>
          <w:trHeight w:val="20"/>
        </w:trPr>
        <w:tc>
          <w:tcPr>
            <w:tcW w:w="3960" w:type="dxa"/>
          </w:tcPr>
          <w:p w14:paraId="28D9FCA4" w14:textId="1DC5039F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76C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BF776C">
              <w:rPr>
                <w:rFonts w:ascii="Angsana New" w:hAnsi="Angsana New"/>
                <w:sz w:val="30"/>
                <w:szCs w:val="30"/>
              </w:rPr>
              <w:t>12</w:t>
            </w:r>
            <w:r w:rsidRPr="00BF776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4DBDF046" w14:textId="436B989D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2B25">
              <w:rPr>
                <w:rFonts w:ascii="Angsana New" w:hAnsi="Angsana New"/>
                <w:sz w:val="30"/>
                <w:szCs w:val="30"/>
              </w:rPr>
              <w:t>127,476</w:t>
            </w:r>
          </w:p>
        </w:tc>
        <w:tc>
          <w:tcPr>
            <w:tcW w:w="270" w:type="dxa"/>
          </w:tcPr>
          <w:p w14:paraId="0A648E7B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BAC0DA" w14:textId="428F89AE" w:rsidR="00A94758" w:rsidRPr="002F53DF" w:rsidRDefault="002F53D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21.35</w:t>
            </w:r>
          </w:p>
        </w:tc>
        <w:tc>
          <w:tcPr>
            <w:tcW w:w="270" w:type="dxa"/>
          </w:tcPr>
          <w:p w14:paraId="6D853F90" w14:textId="77777777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</w:tcPr>
          <w:p w14:paraId="2BE46562" w14:textId="50EE04D3" w:rsidR="00A94758" w:rsidRPr="002F53DF" w:rsidRDefault="002F53D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27,221</w:t>
            </w:r>
          </w:p>
        </w:tc>
      </w:tr>
      <w:tr w:rsidR="00A94758" w:rsidRPr="00C96A13" w14:paraId="0B4CAD33" w14:textId="77777777" w:rsidTr="00B97F5D">
        <w:trPr>
          <w:trHeight w:val="20"/>
        </w:trPr>
        <w:tc>
          <w:tcPr>
            <w:tcW w:w="3960" w:type="dxa"/>
          </w:tcPr>
          <w:p w14:paraId="79619DD7" w14:textId="55D01CC0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77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F14A00" w14:textId="4C8A15BA" w:rsidR="00A94758" w:rsidRPr="00D32EB5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826,344</w:t>
            </w:r>
          </w:p>
        </w:tc>
        <w:tc>
          <w:tcPr>
            <w:tcW w:w="270" w:type="dxa"/>
          </w:tcPr>
          <w:p w14:paraId="205497A9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4AEDC8" w14:textId="14A1EABF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10520" w14:textId="77777777" w:rsidR="00A94758" w:rsidRPr="002F53DF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5F7E4C94" w14:textId="10DCA31F" w:rsidR="00A94758" w:rsidRPr="002F53DF" w:rsidRDefault="002F53DF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32,244</w:t>
            </w:r>
          </w:p>
        </w:tc>
      </w:tr>
      <w:tr w:rsidR="00A94758" w:rsidRPr="00C96A13" w14:paraId="7A07F25C" w14:textId="77777777" w:rsidTr="007A69A6">
        <w:trPr>
          <w:trHeight w:val="20"/>
        </w:trPr>
        <w:tc>
          <w:tcPr>
            <w:tcW w:w="3960" w:type="dxa"/>
          </w:tcPr>
          <w:p w14:paraId="179D326E" w14:textId="5FBE9849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77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77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F776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620" w:type="dxa"/>
          </w:tcPr>
          <w:p w14:paraId="04A46295" w14:textId="53A41A8A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2EA4">
              <w:rPr>
                <w:rFonts w:ascii="Angsana New" w:hAnsi="Angsana New"/>
                <w:sz w:val="30"/>
                <w:szCs w:val="30"/>
              </w:rPr>
              <w:t>32,244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0CE448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9E5708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D7C36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</w:tcPr>
          <w:p w14:paraId="49130732" w14:textId="0C9CE86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758" w:rsidRPr="00C96A13" w14:paraId="27243149" w14:textId="77777777" w:rsidTr="007A69A6">
        <w:trPr>
          <w:trHeight w:val="20"/>
        </w:trPr>
        <w:tc>
          <w:tcPr>
            <w:tcW w:w="3960" w:type="dxa"/>
          </w:tcPr>
          <w:p w14:paraId="4D83F1F4" w14:textId="6BADEE28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E60005" w14:textId="007DAC8A" w:rsidR="00A94758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(6,508)</w:t>
            </w:r>
          </w:p>
        </w:tc>
        <w:tc>
          <w:tcPr>
            <w:tcW w:w="270" w:type="dxa"/>
          </w:tcPr>
          <w:p w14:paraId="679BAC9C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39D2FB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FE01D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3425BF2F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4758" w:rsidRPr="00C96A13" w14:paraId="7842D002" w14:textId="77777777" w:rsidTr="00E3417B">
        <w:trPr>
          <w:trHeight w:val="20"/>
        </w:trPr>
        <w:tc>
          <w:tcPr>
            <w:tcW w:w="3960" w:type="dxa"/>
          </w:tcPr>
          <w:p w14:paraId="1DE9B487" w14:textId="7FDDE96D" w:rsidR="00A94758" w:rsidRPr="00F1671E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7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9BF5152" w14:textId="51745B19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787,592</w:t>
            </w:r>
          </w:p>
        </w:tc>
        <w:tc>
          <w:tcPr>
            <w:tcW w:w="270" w:type="dxa"/>
          </w:tcPr>
          <w:p w14:paraId="5916D7A1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5B24C3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E2E8C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26C854D" w14:textId="77777777" w:rsidR="00A94758" w:rsidRPr="00BF776C" w:rsidRDefault="00A94758" w:rsidP="00A94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FB2750C" w14:textId="5F9D078A" w:rsidR="000B5A80" w:rsidRDefault="000B5A80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3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620"/>
        <w:gridCol w:w="270"/>
        <w:gridCol w:w="1530"/>
        <w:gridCol w:w="270"/>
        <w:gridCol w:w="1718"/>
      </w:tblGrid>
      <w:tr w:rsidR="000B5A80" w:rsidRPr="002E2B73" w14:paraId="1B5AD49D" w14:textId="77777777" w:rsidTr="004114EA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E4CF04F" w14:textId="77777777" w:rsidR="000B5A80" w:rsidRPr="000B5A80" w:rsidRDefault="000B5A80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5"/>
            <w:vAlign w:val="bottom"/>
          </w:tcPr>
          <w:p w14:paraId="18AC0C26" w14:textId="25401DA3" w:rsidR="000B5A80" w:rsidRPr="000B5A80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B5A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A80" w:rsidRPr="00BC0EB2" w14:paraId="4A13F187" w14:textId="77777777" w:rsidTr="004E7078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69B5777" w14:textId="77777777" w:rsidR="000B5A80" w:rsidRPr="004E7078" w:rsidRDefault="000B5A80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772E33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41652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91FAE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74513285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C1020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  <w:vAlign w:val="bottom"/>
          </w:tcPr>
          <w:p w14:paraId="6BD3868C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CDD8A6B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B5A80" w:rsidRPr="00BC0EB2" w14:paraId="12FCA565" w14:textId="77777777" w:rsidTr="004E7078">
        <w:trPr>
          <w:trHeight w:val="164"/>
          <w:tblHeader/>
        </w:trPr>
        <w:tc>
          <w:tcPr>
            <w:tcW w:w="3960" w:type="dxa"/>
            <w:shd w:val="clear" w:color="auto" w:fill="auto"/>
          </w:tcPr>
          <w:p w14:paraId="7A25ACE5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66B9C4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E70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09F14F53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97CE2B2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7117B57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14B586AF" w14:textId="77777777" w:rsidR="000B5A80" w:rsidRPr="004E7078" w:rsidRDefault="000B5A8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E70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65A9" w:rsidRPr="00BC0EB2" w14:paraId="5FDA6BEE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0161C18D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1E4AF7FF" w14:textId="404BD611" w:rsidR="00C365A9" w:rsidRPr="004E7078" w:rsidRDefault="009F2AA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361,307</w:t>
            </w:r>
          </w:p>
        </w:tc>
        <w:tc>
          <w:tcPr>
            <w:tcW w:w="270" w:type="dxa"/>
            <w:shd w:val="clear" w:color="auto" w:fill="auto"/>
          </w:tcPr>
          <w:p w14:paraId="3D18A6D6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5C543BB" w14:textId="421F8F62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45951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26A33FFC" w14:textId="0A84B696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65A9" w:rsidRPr="00BC0EB2" w14:paraId="2543DA86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596B6AF1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  <w:shd w:val="clear" w:color="auto" w:fill="auto"/>
          </w:tcPr>
          <w:p w14:paraId="08F28575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F68E2D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FB948C9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2A2B33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66C817BF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5A9" w:rsidRPr="00BC0EB2" w14:paraId="5F2339B4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3722FBE1" w14:textId="0252AE33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4E707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707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5425BF3A" w14:textId="19D03C59" w:rsidR="00C365A9" w:rsidRPr="004E7078" w:rsidRDefault="009F2AA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246,767</w:t>
            </w:r>
          </w:p>
        </w:tc>
        <w:tc>
          <w:tcPr>
            <w:tcW w:w="270" w:type="dxa"/>
            <w:shd w:val="clear" w:color="auto" w:fill="auto"/>
          </w:tcPr>
          <w:p w14:paraId="472601C4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81E930C" w14:textId="7144FE70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FBFAD7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48D2EEE2" w14:textId="382C6444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65A9" w:rsidRPr="00BC0EB2" w14:paraId="1D1D5E1B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27B618F6" w14:textId="77777777" w:rsidR="00C365A9" w:rsidRPr="004E7078" w:rsidRDefault="00C365A9" w:rsidP="00C365A9">
            <w:pPr>
              <w:pStyle w:val="Heading5"/>
              <w:spacing w:line="240" w:lineRule="auto"/>
              <w:outlineLvl w:val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E70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3 - 6 </w:t>
            </w:r>
            <w:r w:rsidRPr="004E707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เดือน</w:t>
            </w:r>
            <w:r w:rsidRPr="004E707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  <w:p w14:paraId="656993EB" w14:textId="0FE84BD8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="Angsana New" w:hAnsi="Angsana New"/>
                <w:sz w:val="30"/>
                <w:szCs w:val="30"/>
              </w:rPr>
              <w:t>-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707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4754E483" w14:textId="77777777" w:rsidR="00C365A9" w:rsidRDefault="009F2AA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38,577</w:t>
            </w:r>
          </w:p>
          <w:p w14:paraId="1E5C7CEF" w14:textId="2AB20B3F" w:rsidR="009F2AA3" w:rsidRPr="004E7078" w:rsidRDefault="009F2AA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53,490</w:t>
            </w:r>
          </w:p>
        </w:tc>
        <w:tc>
          <w:tcPr>
            <w:tcW w:w="270" w:type="dxa"/>
            <w:shd w:val="clear" w:color="auto" w:fill="auto"/>
          </w:tcPr>
          <w:p w14:paraId="5D319924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020BD2" w14:textId="2EE3EB03" w:rsidR="006C11D3" w:rsidRPr="002F53DF" w:rsidRDefault="002F53DF" w:rsidP="002F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6.92</w:t>
            </w:r>
          </w:p>
          <w:p w14:paraId="52CCDC62" w14:textId="59CF7AE8" w:rsidR="004E7078" w:rsidRPr="002F53DF" w:rsidRDefault="002F53DF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4.41</w:t>
            </w:r>
          </w:p>
        </w:tc>
        <w:tc>
          <w:tcPr>
            <w:tcW w:w="270" w:type="dxa"/>
            <w:shd w:val="clear" w:color="auto" w:fill="auto"/>
          </w:tcPr>
          <w:p w14:paraId="182F816F" w14:textId="77777777" w:rsidR="00C365A9" w:rsidRPr="002F53DF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2B221E2E" w14:textId="433B2A26" w:rsidR="00C365A9" w:rsidRPr="002F53DF" w:rsidRDefault="002F53DF" w:rsidP="002F5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2,669</w:t>
            </w:r>
          </w:p>
          <w:p w14:paraId="71852D07" w14:textId="5EB2C030" w:rsidR="000265F3" w:rsidRPr="002F53DF" w:rsidRDefault="002F53DF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</w:tr>
      <w:tr w:rsidR="00C365A9" w:rsidRPr="00BC0EB2" w14:paraId="59155112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0AAFEF54" w14:textId="1D25C219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7078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4E7078">
              <w:rPr>
                <w:rFonts w:ascii="Angsana New" w:hAnsi="Angsana New"/>
                <w:sz w:val="30"/>
                <w:szCs w:val="30"/>
              </w:rPr>
              <w:t>12</w:t>
            </w:r>
            <w:r w:rsidRPr="004E707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A7D21DD" w14:textId="651A581E" w:rsidR="00C365A9" w:rsidRPr="004E7078" w:rsidRDefault="009F2AA3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120,948</w:t>
            </w:r>
          </w:p>
        </w:tc>
        <w:tc>
          <w:tcPr>
            <w:tcW w:w="270" w:type="dxa"/>
            <w:shd w:val="clear" w:color="auto" w:fill="auto"/>
          </w:tcPr>
          <w:p w14:paraId="4D88E58A" w14:textId="77777777" w:rsidR="00C365A9" w:rsidRPr="004E7078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DAB933" w14:textId="512045DC" w:rsidR="00C365A9" w:rsidRPr="002F53DF" w:rsidRDefault="002F53DF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22.12</w:t>
            </w:r>
          </w:p>
        </w:tc>
        <w:tc>
          <w:tcPr>
            <w:tcW w:w="270" w:type="dxa"/>
            <w:shd w:val="clear" w:color="auto" w:fill="auto"/>
          </w:tcPr>
          <w:p w14:paraId="3CFF99BE" w14:textId="77777777" w:rsidR="00C365A9" w:rsidRPr="002F53DF" w:rsidRDefault="00C365A9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34B9DB0D" w14:textId="570FE14D" w:rsidR="00C365A9" w:rsidRPr="002F53DF" w:rsidRDefault="002F53DF" w:rsidP="00C3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sz w:val="30"/>
                <w:szCs w:val="30"/>
              </w:rPr>
              <w:t>26,754</w:t>
            </w:r>
          </w:p>
        </w:tc>
      </w:tr>
      <w:tr w:rsidR="00473B90" w:rsidRPr="00BC0EB2" w14:paraId="0B5F8EFD" w14:textId="77777777" w:rsidTr="004E7078">
        <w:trPr>
          <w:trHeight w:val="20"/>
        </w:trPr>
        <w:tc>
          <w:tcPr>
            <w:tcW w:w="3960" w:type="dxa"/>
            <w:shd w:val="clear" w:color="auto" w:fill="auto"/>
          </w:tcPr>
          <w:p w14:paraId="21D40718" w14:textId="38059AAD" w:rsidR="00473B90" w:rsidRPr="004E7078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E70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E20D83E" w14:textId="5B697E17" w:rsidR="00473B90" w:rsidRPr="002C7D7C" w:rsidRDefault="009F2AA3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2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821,089</w:t>
            </w:r>
          </w:p>
        </w:tc>
        <w:tc>
          <w:tcPr>
            <w:tcW w:w="270" w:type="dxa"/>
            <w:shd w:val="clear" w:color="auto" w:fill="auto"/>
          </w:tcPr>
          <w:p w14:paraId="2D14A907" w14:textId="77777777" w:rsidR="00473B90" w:rsidRPr="004E7078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CA5379B" w14:textId="421F1E7C" w:rsidR="00473B90" w:rsidRPr="002F53DF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52E26B" w14:textId="77777777" w:rsidR="00473B90" w:rsidRPr="002F53DF" w:rsidRDefault="00473B90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4E3AF" w14:textId="2AE2E8E3" w:rsidR="00473B90" w:rsidRPr="002F53DF" w:rsidRDefault="002F53DF" w:rsidP="0047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3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31,781</w:t>
            </w:r>
          </w:p>
        </w:tc>
      </w:tr>
      <w:tr w:rsidR="00473B90" w:rsidRPr="00BC0EB2" w14:paraId="66C77159" w14:textId="77777777" w:rsidTr="00122DD8">
        <w:trPr>
          <w:trHeight w:val="20"/>
        </w:trPr>
        <w:tc>
          <w:tcPr>
            <w:tcW w:w="3960" w:type="dxa"/>
            <w:shd w:val="clear" w:color="auto" w:fill="auto"/>
          </w:tcPr>
          <w:p w14:paraId="6BFD2E4A" w14:textId="60694F6C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70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E70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E707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620" w:type="dxa"/>
            <w:shd w:val="clear" w:color="auto" w:fill="auto"/>
          </w:tcPr>
          <w:p w14:paraId="6AE5B76E" w14:textId="3C057415" w:rsidR="00473B90" w:rsidRPr="004E7078" w:rsidRDefault="004E7078" w:rsidP="002C7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2EA4">
              <w:rPr>
                <w:rFonts w:ascii="Angsana New" w:hAnsi="Angsana New"/>
                <w:sz w:val="30"/>
                <w:szCs w:val="30"/>
              </w:rPr>
              <w:t>31,781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BADC31" w14:textId="7777777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9E068F" w14:textId="7777777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6E9616" w14:textId="77777777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double" w:sz="4" w:space="0" w:color="auto"/>
            </w:tcBorders>
            <w:shd w:val="clear" w:color="auto" w:fill="auto"/>
          </w:tcPr>
          <w:p w14:paraId="12808051" w14:textId="1CE6A06F" w:rsidR="00473B90" w:rsidRPr="004E7078" w:rsidRDefault="00473B90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DD8" w:rsidRPr="00BC0EB2" w14:paraId="61D5F1C0" w14:textId="77777777" w:rsidTr="00122DD8">
        <w:trPr>
          <w:trHeight w:val="20"/>
        </w:trPr>
        <w:tc>
          <w:tcPr>
            <w:tcW w:w="3960" w:type="dxa"/>
            <w:shd w:val="clear" w:color="auto" w:fill="auto"/>
          </w:tcPr>
          <w:p w14:paraId="14D98987" w14:textId="18613BB9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รายได้และดอกเบี้ยรอการรับรู้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87DB730" w14:textId="1548E482" w:rsidR="00122DD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(6,508)</w:t>
            </w:r>
          </w:p>
        </w:tc>
        <w:tc>
          <w:tcPr>
            <w:tcW w:w="270" w:type="dxa"/>
            <w:shd w:val="clear" w:color="auto" w:fill="auto"/>
          </w:tcPr>
          <w:p w14:paraId="09E9A0A8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C4F604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1EDF01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705E0440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2DD8" w:rsidRPr="00BC0EB2" w14:paraId="3F39095C" w14:textId="77777777" w:rsidTr="00F1671E">
        <w:trPr>
          <w:trHeight w:val="20"/>
        </w:trPr>
        <w:tc>
          <w:tcPr>
            <w:tcW w:w="3960" w:type="dxa"/>
            <w:shd w:val="clear" w:color="auto" w:fill="auto"/>
          </w:tcPr>
          <w:p w14:paraId="0C545FF1" w14:textId="297633AA" w:rsidR="00122DD8" w:rsidRPr="00F1671E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7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156A7" w14:textId="73F8D331" w:rsidR="00122DD8" w:rsidRPr="009F2AA3" w:rsidRDefault="009F2AA3" w:rsidP="009F2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2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AA3">
              <w:rPr>
                <w:rFonts w:ascii="Angsana New" w:hAnsi="Angsana New"/>
                <w:b/>
                <w:bCs/>
                <w:sz w:val="30"/>
                <w:szCs w:val="30"/>
              </w:rPr>
              <w:t>782,800</w:t>
            </w:r>
          </w:p>
        </w:tc>
        <w:tc>
          <w:tcPr>
            <w:tcW w:w="270" w:type="dxa"/>
            <w:shd w:val="clear" w:color="auto" w:fill="auto"/>
          </w:tcPr>
          <w:p w14:paraId="1495FDB1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322B8B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BD4ED5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shd w:val="clear" w:color="auto" w:fill="auto"/>
          </w:tcPr>
          <w:p w14:paraId="1D862B54" w14:textId="77777777" w:rsidR="00122DD8" w:rsidRPr="004E7078" w:rsidRDefault="00122DD8" w:rsidP="0012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6272AA" w14:textId="0351AE64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6F9BE74D" w14:textId="4B055EEC" w:rsidR="00597428" w:rsidRDefault="00597428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597428" w:rsidRPr="00597428" w14:paraId="0F49D2F0" w14:textId="77777777" w:rsidTr="00597428">
        <w:trPr>
          <w:cantSplit/>
          <w:tblHeader/>
        </w:trPr>
        <w:tc>
          <w:tcPr>
            <w:tcW w:w="3870" w:type="dxa"/>
          </w:tcPr>
          <w:p w14:paraId="3EA3A1BB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2610" w:type="dxa"/>
            <w:gridSpan w:val="3"/>
            <w:hideMark/>
          </w:tcPr>
          <w:p w14:paraId="268053B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18194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hideMark/>
          </w:tcPr>
          <w:p w14:paraId="4B8D8590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428" w:rsidRPr="00597428" w14:paraId="2C37B03B" w14:textId="77777777" w:rsidTr="00597428">
        <w:trPr>
          <w:cantSplit/>
          <w:tblHeader/>
        </w:trPr>
        <w:tc>
          <w:tcPr>
            <w:tcW w:w="3870" w:type="dxa"/>
          </w:tcPr>
          <w:p w14:paraId="1E2DEAB3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6291A0A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9742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7CC24E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DB027F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9742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9F98F6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65FF8BD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9742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A4384F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210DE9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9742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7428" w:rsidRPr="00597428" w14:paraId="59BD6211" w14:textId="77777777" w:rsidTr="00597428">
        <w:trPr>
          <w:cantSplit/>
          <w:tblHeader/>
        </w:trPr>
        <w:tc>
          <w:tcPr>
            <w:tcW w:w="3870" w:type="dxa"/>
          </w:tcPr>
          <w:p w14:paraId="6F708074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49FCC4BF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14AEB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17FD92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9742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BAA73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43AE3D4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72209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B5A13F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9742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597428" w:rsidRPr="00597428" w14:paraId="015FACAC" w14:textId="77777777" w:rsidTr="00597428">
        <w:trPr>
          <w:cantSplit/>
          <w:tblHeader/>
        </w:trPr>
        <w:tc>
          <w:tcPr>
            <w:tcW w:w="3870" w:type="dxa"/>
          </w:tcPr>
          <w:p w14:paraId="516816DE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90" w:type="dxa"/>
            <w:gridSpan w:val="7"/>
            <w:hideMark/>
          </w:tcPr>
          <w:p w14:paraId="214223AF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428" w:rsidRPr="00597428" w14:paraId="6DFEEED8" w14:textId="77777777" w:rsidTr="00597428">
        <w:trPr>
          <w:cantSplit/>
        </w:trPr>
        <w:tc>
          <w:tcPr>
            <w:tcW w:w="3870" w:type="dxa"/>
            <w:hideMark/>
          </w:tcPr>
          <w:p w14:paraId="4E6FE985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365E8582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334AAA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8303F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1B3BB88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23DE7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419CAD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86F3D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04479B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428" w:rsidRPr="00597428" w14:paraId="55CD18A5" w14:textId="77777777" w:rsidTr="00597428">
        <w:trPr>
          <w:cantSplit/>
        </w:trPr>
        <w:tc>
          <w:tcPr>
            <w:tcW w:w="3870" w:type="dxa"/>
            <w:hideMark/>
          </w:tcPr>
          <w:p w14:paraId="681DD498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170" w:type="dxa"/>
            <w:hideMark/>
          </w:tcPr>
          <w:p w14:paraId="5B71BC6F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6D9C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5FED468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7EC2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26EB941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369C52B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261D86E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1,275</w:t>
            </w:r>
          </w:p>
        </w:tc>
      </w:tr>
      <w:tr w:rsidR="00597428" w:rsidRPr="00597428" w14:paraId="04967D6A" w14:textId="77777777" w:rsidTr="00597428">
        <w:trPr>
          <w:cantSplit/>
        </w:trPr>
        <w:tc>
          <w:tcPr>
            <w:tcW w:w="3870" w:type="dxa"/>
            <w:hideMark/>
          </w:tcPr>
          <w:p w14:paraId="38374BC8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กำหนดชำระ </w:t>
            </w:r>
          </w:p>
        </w:tc>
        <w:tc>
          <w:tcPr>
            <w:tcW w:w="1170" w:type="dxa"/>
          </w:tcPr>
          <w:p w14:paraId="3C63095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9B4E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784DF68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F6A4F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E23FD3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B6CEA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12286B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428" w:rsidRPr="00597428" w14:paraId="4055BA3D" w14:textId="77777777" w:rsidTr="00597428">
        <w:trPr>
          <w:cantSplit/>
        </w:trPr>
        <w:tc>
          <w:tcPr>
            <w:tcW w:w="3870" w:type="dxa"/>
            <w:hideMark/>
          </w:tcPr>
          <w:p w14:paraId="1C55ECB4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1170" w:type="dxa"/>
            <w:hideMark/>
          </w:tcPr>
          <w:p w14:paraId="27667AC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80DF6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807A50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3986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A0A4F2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488A892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5BD0AD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</w:tr>
      <w:tr w:rsidR="00597428" w:rsidRPr="00597428" w14:paraId="705982CA" w14:textId="77777777" w:rsidTr="00597428">
        <w:trPr>
          <w:cantSplit/>
        </w:trPr>
        <w:tc>
          <w:tcPr>
            <w:tcW w:w="3870" w:type="dxa"/>
            <w:hideMark/>
          </w:tcPr>
          <w:p w14:paraId="33D691B9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49A13EB2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1170" w:type="dxa"/>
            <w:hideMark/>
          </w:tcPr>
          <w:p w14:paraId="49EF205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75B9404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3382F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4DEF480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6FAA1B8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F5A6B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586C9A4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163</w:t>
            </w:r>
          </w:p>
          <w:p w14:paraId="5966924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4F07298D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60D1EC0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201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br/>
              <w:t>23</w:t>
            </w:r>
          </w:p>
        </w:tc>
      </w:tr>
      <w:tr w:rsidR="00597428" w:rsidRPr="00597428" w14:paraId="0F0EAF4F" w14:textId="77777777" w:rsidTr="00597428">
        <w:trPr>
          <w:cantSplit/>
        </w:trPr>
        <w:tc>
          <w:tcPr>
            <w:tcW w:w="3870" w:type="dxa"/>
            <w:hideMark/>
          </w:tcPr>
          <w:p w14:paraId="34FB77F2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2E353C6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C26AC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29445EB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352B9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17B969C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44,934</w:t>
            </w:r>
          </w:p>
        </w:tc>
        <w:tc>
          <w:tcPr>
            <w:tcW w:w="270" w:type="dxa"/>
          </w:tcPr>
          <w:p w14:paraId="3F1C110C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hideMark/>
          </w:tcPr>
          <w:p w14:paraId="32C6C8B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52,261</w:t>
            </w:r>
          </w:p>
        </w:tc>
      </w:tr>
      <w:tr w:rsidR="00597428" w:rsidRPr="00597428" w14:paraId="55DCA6E5" w14:textId="77777777" w:rsidTr="00597428">
        <w:trPr>
          <w:cantSplit/>
        </w:trPr>
        <w:tc>
          <w:tcPr>
            <w:tcW w:w="3870" w:type="dxa"/>
          </w:tcPr>
          <w:p w14:paraId="41681E39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5C573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A78A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44585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D029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59AC5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46,703</w:t>
            </w:r>
          </w:p>
        </w:tc>
        <w:tc>
          <w:tcPr>
            <w:tcW w:w="270" w:type="dxa"/>
          </w:tcPr>
          <w:p w14:paraId="6635F3C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6EA0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597428" w:rsidRPr="00597428" w14:paraId="76E4BC62" w14:textId="77777777" w:rsidTr="00597428">
        <w:trPr>
          <w:cantSplit/>
        </w:trPr>
        <w:tc>
          <w:tcPr>
            <w:tcW w:w="3870" w:type="dxa"/>
            <w:hideMark/>
          </w:tcPr>
          <w:p w14:paraId="0CFB7A4F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FD76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6844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E2C3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2A39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4A32B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(2,272)</w:t>
            </w:r>
          </w:p>
        </w:tc>
        <w:tc>
          <w:tcPr>
            <w:tcW w:w="270" w:type="dxa"/>
          </w:tcPr>
          <w:p w14:paraId="1E87868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415EF5" w14:textId="6CA4033E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"/>
                <w:tab w:val="decimal" w:pos="787"/>
              </w:tabs>
              <w:spacing w:line="240" w:lineRule="auto"/>
              <w:ind w:left="-10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7428" w:rsidRPr="00597428" w14:paraId="69736137" w14:textId="77777777" w:rsidTr="00597428">
        <w:trPr>
          <w:cantSplit/>
        </w:trPr>
        <w:tc>
          <w:tcPr>
            <w:tcW w:w="3870" w:type="dxa"/>
            <w:hideMark/>
          </w:tcPr>
          <w:p w14:paraId="401C0492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E8306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4BCD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1CBE5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F320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FEEC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44,431</w:t>
            </w:r>
          </w:p>
        </w:tc>
        <w:tc>
          <w:tcPr>
            <w:tcW w:w="270" w:type="dxa"/>
          </w:tcPr>
          <w:p w14:paraId="65A7D18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D4F2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597428" w:rsidRPr="00597428" w14:paraId="68A5B90A" w14:textId="77777777" w:rsidTr="00597428">
        <w:trPr>
          <w:cantSplit/>
        </w:trPr>
        <w:tc>
          <w:tcPr>
            <w:tcW w:w="3870" w:type="dxa"/>
          </w:tcPr>
          <w:p w14:paraId="0A655C2B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90" w:type="dxa"/>
            <w:gridSpan w:val="7"/>
          </w:tcPr>
          <w:p w14:paraId="6D8D814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97428" w:rsidRPr="00597428" w14:paraId="059DBA25" w14:textId="77777777" w:rsidTr="00597428">
        <w:trPr>
          <w:cantSplit/>
        </w:trPr>
        <w:tc>
          <w:tcPr>
            <w:tcW w:w="3870" w:type="dxa"/>
            <w:hideMark/>
          </w:tcPr>
          <w:p w14:paraId="38B8A7A6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5490" w:type="dxa"/>
            <w:gridSpan w:val="7"/>
          </w:tcPr>
          <w:p w14:paraId="1F045E2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97428" w:rsidRPr="00597428" w14:paraId="0B6747AF" w14:textId="77777777" w:rsidTr="00597428">
        <w:trPr>
          <w:cantSplit/>
        </w:trPr>
        <w:tc>
          <w:tcPr>
            <w:tcW w:w="3870" w:type="dxa"/>
            <w:hideMark/>
          </w:tcPr>
          <w:p w14:paraId="0EFAD019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170" w:type="dxa"/>
            <w:hideMark/>
          </w:tcPr>
          <w:p w14:paraId="470DFA7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335,038</w:t>
            </w:r>
          </w:p>
        </w:tc>
        <w:tc>
          <w:tcPr>
            <w:tcW w:w="270" w:type="dxa"/>
          </w:tcPr>
          <w:p w14:paraId="7E4E879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5B475F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523,837</w:t>
            </w:r>
          </w:p>
        </w:tc>
        <w:tc>
          <w:tcPr>
            <w:tcW w:w="270" w:type="dxa"/>
          </w:tcPr>
          <w:p w14:paraId="171E2A9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7B53F27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334,921</w:t>
            </w:r>
          </w:p>
        </w:tc>
        <w:tc>
          <w:tcPr>
            <w:tcW w:w="270" w:type="dxa"/>
          </w:tcPr>
          <w:p w14:paraId="5E89876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5D1BB7C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523,529</w:t>
            </w:r>
          </w:p>
        </w:tc>
      </w:tr>
      <w:tr w:rsidR="00597428" w:rsidRPr="00597428" w14:paraId="3404CE11" w14:textId="77777777" w:rsidTr="00597428">
        <w:trPr>
          <w:cantSplit/>
        </w:trPr>
        <w:tc>
          <w:tcPr>
            <w:tcW w:w="3870" w:type="dxa"/>
            <w:hideMark/>
          </w:tcPr>
          <w:p w14:paraId="1435C2FE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6D864983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F0C1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340B98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1A800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4AF774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7F784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735BF9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7428" w:rsidRPr="00597428" w14:paraId="1D02A401" w14:textId="77777777" w:rsidTr="00597428">
        <w:trPr>
          <w:cantSplit/>
        </w:trPr>
        <w:tc>
          <w:tcPr>
            <w:tcW w:w="3870" w:type="dxa"/>
            <w:hideMark/>
          </w:tcPr>
          <w:p w14:paraId="37622876" w14:textId="2A020310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4BB6F8E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246,526</w:t>
            </w:r>
          </w:p>
        </w:tc>
        <w:tc>
          <w:tcPr>
            <w:tcW w:w="270" w:type="dxa"/>
          </w:tcPr>
          <w:p w14:paraId="4576AA8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7479C2C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309,282</w:t>
            </w:r>
          </w:p>
        </w:tc>
        <w:tc>
          <w:tcPr>
            <w:tcW w:w="270" w:type="dxa"/>
          </w:tcPr>
          <w:p w14:paraId="7E3156A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45D63E4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246,145</w:t>
            </w:r>
          </w:p>
        </w:tc>
        <w:tc>
          <w:tcPr>
            <w:tcW w:w="270" w:type="dxa"/>
          </w:tcPr>
          <w:p w14:paraId="471FFC2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3118BC7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305,638</w:t>
            </w:r>
          </w:p>
        </w:tc>
      </w:tr>
      <w:tr w:rsidR="00597428" w:rsidRPr="00597428" w14:paraId="05C1CE11" w14:textId="77777777" w:rsidTr="00597428">
        <w:trPr>
          <w:cantSplit/>
        </w:trPr>
        <w:tc>
          <w:tcPr>
            <w:tcW w:w="3870" w:type="dxa"/>
            <w:hideMark/>
          </w:tcPr>
          <w:p w14:paraId="095A897E" w14:textId="5C52055B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7159530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38,413</w:t>
            </w:r>
          </w:p>
        </w:tc>
        <w:tc>
          <w:tcPr>
            <w:tcW w:w="270" w:type="dxa"/>
          </w:tcPr>
          <w:p w14:paraId="0AD4275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07F5F3C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30,212</w:t>
            </w:r>
          </w:p>
        </w:tc>
        <w:tc>
          <w:tcPr>
            <w:tcW w:w="270" w:type="dxa"/>
          </w:tcPr>
          <w:p w14:paraId="0195AB2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65D2CD4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38,414</w:t>
            </w:r>
          </w:p>
        </w:tc>
        <w:tc>
          <w:tcPr>
            <w:tcW w:w="270" w:type="dxa"/>
          </w:tcPr>
          <w:p w14:paraId="631B0BA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1F9A83DF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29,542</w:t>
            </w:r>
          </w:p>
        </w:tc>
      </w:tr>
      <w:tr w:rsidR="00597428" w:rsidRPr="00597428" w14:paraId="2A0975A1" w14:textId="77777777" w:rsidTr="00597428">
        <w:trPr>
          <w:cantSplit/>
        </w:trPr>
        <w:tc>
          <w:tcPr>
            <w:tcW w:w="3870" w:type="dxa"/>
            <w:hideMark/>
          </w:tcPr>
          <w:p w14:paraId="770B23A9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170" w:type="dxa"/>
            <w:hideMark/>
          </w:tcPr>
          <w:p w14:paraId="0164012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53,256</w:t>
            </w:r>
          </w:p>
        </w:tc>
        <w:tc>
          <w:tcPr>
            <w:tcW w:w="270" w:type="dxa"/>
          </w:tcPr>
          <w:p w14:paraId="748D319F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7B595A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69,668</w:t>
            </w:r>
          </w:p>
        </w:tc>
        <w:tc>
          <w:tcPr>
            <w:tcW w:w="270" w:type="dxa"/>
          </w:tcPr>
          <w:p w14:paraId="3C3AF47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3CC1806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53,256</w:t>
            </w:r>
          </w:p>
        </w:tc>
        <w:tc>
          <w:tcPr>
            <w:tcW w:w="270" w:type="dxa"/>
          </w:tcPr>
          <w:p w14:paraId="6667BCF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34C94FD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69,296</w:t>
            </w:r>
          </w:p>
        </w:tc>
      </w:tr>
      <w:tr w:rsidR="00597428" w:rsidRPr="00597428" w14:paraId="41C997DC" w14:textId="77777777" w:rsidTr="00597428">
        <w:trPr>
          <w:cantSplit/>
        </w:trPr>
        <w:tc>
          <w:tcPr>
            <w:tcW w:w="3870" w:type="dxa"/>
            <w:hideMark/>
          </w:tcPr>
          <w:p w14:paraId="47F258A3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F3311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127,476</w:t>
            </w:r>
          </w:p>
        </w:tc>
        <w:tc>
          <w:tcPr>
            <w:tcW w:w="270" w:type="dxa"/>
          </w:tcPr>
          <w:p w14:paraId="0E96E274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A365C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143,498</w:t>
            </w:r>
          </w:p>
        </w:tc>
        <w:tc>
          <w:tcPr>
            <w:tcW w:w="270" w:type="dxa"/>
          </w:tcPr>
          <w:p w14:paraId="6484466E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ED017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76,014</w:t>
            </w:r>
          </w:p>
        </w:tc>
        <w:tc>
          <w:tcPr>
            <w:tcW w:w="270" w:type="dxa"/>
          </w:tcPr>
          <w:p w14:paraId="1ED1CBF0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977E6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80,240</w:t>
            </w:r>
          </w:p>
        </w:tc>
      </w:tr>
      <w:tr w:rsidR="00597428" w:rsidRPr="00597428" w14:paraId="1FE6DB1C" w14:textId="77777777" w:rsidTr="00597428">
        <w:trPr>
          <w:cantSplit/>
        </w:trPr>
        <w:tc>
          <w:tcPr>
            <w:tcW w:w="3870" w:type="dxa"/>
          </w:tcPr>
          <w:p w14:paraId="6DD39C93" w14:textId="77777777" w:rsidR="00597428" w:rsidRPr="00597428" w:rsidRDefault="00597428" w:rsidP="0059742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2AA27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800,709</w:t>
            </w:r>
          </w:p>
        </w:tc>
        <w:tc>
          <w:tcPr>
            <w:tcW w:w="270" w:type="dxa"/>
          </w:tcPr>
          <w:p w14:paraId="00A6D0C0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1AA3075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1,076,497</w:t>
            </w:r>
          </w:p>
        </w:tc>
        <w:tc>
          <w:tcPr>
            <w:tcW w:w="270" w:type="dxa"/>
          </w:tcPr>
          <w:p w14:paraId="7B5DEAF9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0C51A5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748,750</w:t>
            </w:r>
          </w:p>
        </w:tc>
        <w:tc>
          <w:tcPr>
            <w:tcW w:w="270" w:type="dxa"/>
          </w:tcPr>
          <w:p w14:paraId="3CA520D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25EA12F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1,008,245</w:t>
            </w:r>
          </w:p>
        </w:tc>
      </w:tr>
      <w:tr w:rsidR="00597428" w:rsidRPr="00597428" w14:paraId="2AE9FC34" w14:textId="77777777" w:rsidTr="00597428">
        <w:trPr>
          <w:cantSplit/>
        </w:trPr>
        <w:tc>
          <w:tcPr>
            <w:tcW w:w="3870" w:type="dxa"/>
            <w:hideMark/>
          </w:tcPr>
          <w:p w14:paraId="7670964A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170" w:type="dxa"/>
            <w:hideMark/>
          </w:tcPr>
          <w:p w14:paraId="58427BE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(2,861)</w:t>
            </w:r>
          </w:p>
        </w:tc>
        <w:tc>
          <w:tcPr>
            <w:tcW w:w="270" w:type="dxa"/>
          </w:tcPr>
          <w:p w14:paraId="09986A3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72EBDC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  <w:tc>
          <w:tcPr>
            <w:tcW w:w="270" w:type="dxa"/>
          </w:tcPr>
          <w:p w14:paraId="17327ACB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69D83E2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(2,861)</w:t>
            </w:r>
          </w:p>
        </w:tc>
        <w:tc>
          <w:tcPr>
            <w:tcW w:w="270" w:type="dxa"/>
          </w:tcPr>
          <w:p w14:paraId="63D9292D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D0D8668" w14:textId="77777777" w:rsidR="00597428" w:rsidRPr="00597428" w:rsidRDefault="00597428" w:rsidP="00597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</w:tr>
      <w:tr w:rsidR="00D8787E" w:rsidRPr="00597428" w14:paraId="002E92B0" w14:textId="77777777" w:rsidTr="00597428">
        <w:trPr>
          <w:cantSplit/>
        </w:trPr>
        <w:tc>
          <w:tcPr>
            <w:tcW w:w="3870" w:type="dxa"/>
            <w:hideMark/>
          </w:tcPr>
          <w:p w14:paraId="6ADEBA63" w14:textId="77777777" w:rsidR="00D8787E" w:rsidRPr="00597428" w:rsidRDefault="00D8787E" w:rsidP="00D8787E">
            <w:pPr>
              <w:tabs>
                <w:tab w:val="clear" w:pos="227"/>
                <w:tab w:val="left" w:pos="342"/>
              </w:tabs>
              <w:spacing w:line="240" w:lineRule="auto"/>
              <w:ind w:left="30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15F8C" w14:textId="3C274F09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 w:rsidRPr="00597428">
              <w:rPr>
                <w:rFonts w:ascii="Angsana New" w:hAnsi="Angsana New"/>
                <w:sz w:val="30"/>
                <w:szCs w:val="30"/>
                <w:cs/>
                <w:lang w:val="th-TH"/>
              </w:rPr>
              <w:t>32</w:t>
            </w:r>
            <w:r w:rsidRPr="00597428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597428">
              <w:rPr>
                <w:rFonts w:ascii="Angsana New" w:hAnsi="Angsana New"/>
                <w:sz w:val="30"/>
                <w:szCs w:val="30"/>
                <w:cs/>
                <w:lang w:val="th-TH"/>
              </w:rPr>
              <w:t>244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14:paraId="32DB7A2B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A8449" w14:textId="735917F4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70" w:type="dxa"/>
          </w:tcPr>
          <w:p w14:paraId="47E1B4F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95143" w14:textId="56FB1CF4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</w:t>
            </w:r>
            <w:r w:rsidRPr="00597428">
              <w:rPr>
                <w:rFonts w:ascii="Angsana New" w:hAnsi="Angsana New"/>
                <w:sz w:val="30"/>
                <w:szCs w:val="30"/>
                <w:cs/>
                <w:lang w:val="th-TH"/>
              </w:rPr>
              <w:t>29</w:t>
            </w:r>
            <w:r w:rsidRPr="00597428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597428">
              <w:rPr>
                <w:rFonts w:ascii="Angsana New" w:hAnsi="Angsana New"/>
                <w:sz w:val="30"/>
                <w:szCs w:val="30"/>
                <w:cs/>
                <w:lang w:val="th-TH"/>
              </w:rPr>
              <w:t>509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14:paraId="69DF3AC6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EAA0D" w14:textId="3EAE50E9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"/>
                <w:tab w:val="decimal" w:pos="967"/>
              </w:tabs>
              <w:spacing w:line="240" w:lineRule="auto"/>
              <w:ind w:left="-108"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</w:tr>
      <w:tr w:rsidR="00D8787E" w:rsidRPr="00597428" w14:paraId="3CCCDD7B" w14:textId="77777777" w:rsidTr="00597428">
        <w:trPr>
          <w:cantSplit/>
        </w:trPr>
        <w:tc>
          <w:tcPr>
            <w:tcW w:w="3870" w:type="dxa"/>
            <w:hideMark/>
          </w:tcPr>
          <w:p w14:paraId="15BE14E0" w14:textId="77777777" w:rsidR="00D8787E" w:rsidRPr="00597428" w:rsidRDefault="00D8787E" w:rsidP="00D878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38BED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765,604</w:t>
            </w:r>
          </w:p>
        </w:tc>
        <w:tc>
          <w:tcPr>
            <w:tcW w:w="270" w:type="dxa"/>
          </w:tcPr>
          <w:p w14:paraId="2C8BCDE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6816C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1,048,300</w:t>
            </w:r>
          </w:p>
        </w:tc>
        <w:tc>
          <w:tcPr>
            <w:tcW w:w="270" w:type="dxa"/>
          </w:tcPr>
          <w:p w14:paraId="563E98A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73EA28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760,811</w:t>
            </w:r>
          </w:p>
        </w:tc>
        <w:tc>
          <w:tcPr>
            <w:tcW w:w="270" w:type="dxa"/>
          </w:tcPr>
          <w:p w14:paraId="0BEADB0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E21F05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1,033,971</w:t>
            </w:r>
          </w:p>
        </w:tc>
      </w:tr>
      <w:tr w:rsidR="00D8787E" w:rsidRPr="00597428" w14:paraId="3BDAB636" w14:textId="77777777" w:rsidTr="00597428">
        <w:trPr>
          <w:cantSplit/>
        </w:trPr>
        <w:tc>
          <w:tcPr>
            <w:tcW w:w="3870" w:type="dxa"/>
          </w:tcPr>
          <w:p w14:paraId="1A598948" w14:textId="77777777" w:rsidR="00D8787E" w:rsidRPr="00597428" w:rsidRDefault="00D8787E" w:rsidP="00D878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4619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503D1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54CFD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5C7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A01D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15476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2516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364A7151" w14:textId="77777777" w:rsidTr="00597428">
        <w:trPr>
          <w:cantSplit/>
        </w:trPr>
        <w:tc>
          <w:tcPr>
            <w:tcW w:w="5040" w:type="dxa"/>
            <w:gridSpan w:val="2"/>
          </w:tcPr>
          <w:p w14:paraId="508D19D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65B3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A858F8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E07D12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F2AF082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598452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3E35F02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70C087BF" w14:textId="77777777" w:rsidTr="00597428">
        <w:trPr>
          <w:cantSplit/>
        </w:trPr>
        <w:tc>
          <w:tcPr>
            <w:tcW w:w="5040" w:type="dxa"/>
            <w:gridSpan w:val="2"/>
          </w:tcPr>
          <w:p w14:paraId="60E9FAE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B5EE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58404AD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B4555D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53B9591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E5D22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0BB693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358F189D" w14:textId="77777777" w:rsidTr="00597428">
        <w:trPr>
          <w:cantSplit/>
        </w:trPr>
        <w:tc>
          <w:tcPr>
            <w:tcW w:w="5040" w:type="dxa"/>
            <w:gridSpan w:val="2"/>
          </w:tcPr>
          <w:p w14:paraId="6F9A823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39F8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758CB70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5609A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9BCB5B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93FEDA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13A4D51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3E523A81" w14:textId="77777777" w:rsidTr="00597428">
        <w:trPr>
          <w:cantSplit/>
        </w:trPr>
        <w:tc>
          <w:tcPr>
            <w:tcW w:w="5040" w:type="dxa"/>
            <w:gridSpan w:val="2"/>
          </w:tcPr>
          <w:p w14:paraId="252494A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6FA9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14A78636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D490EB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AC8764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6DE1F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3D81F9A0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7630D0C8" w14:textId="77777777" w:rsidTr="00597428">
        <w:trPr>
          <w:cantSplit/>
        </w:trPr>
        <w:tc>
          <w:tcPr>
            <w:tcW w:w="5040" w:type="dxa"/>
            <w:gridSpan w:val="2"/>
            <w:hideMark/>
          </w:tcPr>
          <w:p w14:paraId="739B365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th-TH"/>
              </w:rPr>
            </w:pPr>
            <w:r w:rsidRPr="0059742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  <w:lastRenderedPageBreak/>
              <w:t xml:space="preserve">  ลูกหนี้การค้าที่ครบกำหนดชำระเกินกว่าหนึ่งปี</w:t>
            </w:r>
          </w:p>
        </w:tc>
        <w:tc>
          <w:tcPr>
            <w:tcW w:w="270" w:type="dxa"/>
          </w:tcPr>
          <w:p w14:paraId="24815CE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1D6294B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FAE322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36E874BB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D2FA8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EE30482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4D4C8BDE" w14:textId="77777777" w:rsidTr="00597428">
        <w:trPr>
          <w:cantSplit/>
        </w:trPr>
        <w:tc>
          <w:tcPr>
            <w:tcW w:w="3870" w:type="dxa"/>
          </w:tcPr>
          <w:p w14:paraId="49C67587" w14:textId="77777777" w:rsidR="00D8787E" w:rsidRPr="00597428" w:rsidRDefault="00D8787E" w:rsidP="00D8787E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7930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F095B1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1AAB5D7A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2DD14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7C3A22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1C0C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ABDC57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3B3F5A1A" w14:textId="77777777" w:rsidTr="00597428">
        <w:trPr>
          <w:cantSplit/>
        </w:trPr>
        <w:tc>
          <w:tcPr>
            <w:tcW w:w="3870" w:type="dxa"/>
            <w:hideMark/>
          </w:tcPr>
          <w:p w14:paraId="0C9E9B3E" w14:textId="77777777" w:rsidR="00D8787E" w:rsidRPr="00597428" w:rsidRDefault="00D8787E" w:rsidP="00D8787E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</w:tcPr>
          <w:p w14:paraId="3BB659F6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A6144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76590F5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76EFA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3D5B688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C874D2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D3667F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787E" w:rsidRPr="00597428" w14:paraId="03D01AF5" w14:textId="77777777" w:rsidTr="00597428">
        <w:trPr>
          <w:cantSplit/>
        </w:trPr>
        <w:tc>
          <w:tcPr>
            <w:tcW w:w="3870" w:type="dxa"/>
            <w:hideMark/>
          </w:tcPr>
          <w:p w14:paraId="08707C74" w14:textId="77777777" w:rsidR="00D8787E" w:rsidRPr="00597428" w:rsidRDefault="00D8787E" w:rsidP="00D878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170" w:type="dxa"/>
            <w:hideMark/>
          </w:tcPr>
          <w:p w14:paraId="5E631BE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25,635</w:t>
            </w:r>
          </w:p>
        </w:tc>
        <w:tc>
          <w:tcPr>
            <w:tcW w:w="270" w:type="dxa"/>
          </w:tcPr>
          <w:p w14:paraId="1B3305E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0F76283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  <w:tc>
          <w:tcPr>
            <w:tcW w:w="270" w:type="dxa"/>
          </w:tcPr>
          <w:p w14:paraId="42F2844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6CC962A5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25,636</w:t>
            </w:r>
          </w:p>
        </w:tc>
        <w:tc>
          <w:tcPr>
            <w:tcW w:w="270" w:type="dxa"/>
          </w:tcPr>
          <w:p w14:paraId="04DA3F6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hideMark/>
          </w:tcPr>
          <w:p w14:paraId="43BEA516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</w:tr>
      <w:tr w:rsidR="00D8787E" w:rsidRPr="00597428" w14:paraId="61A98F90" w14:textId="77777777" w:rsidTr="00597428">
        <w:trPr>
          <w:cantSplit/>
          <w:trHeight w:val="434"/>
        </w:trPr>
        <w:tc>
          <w:tcPr>
            <w:tcW w:w="3870" w:type="dxa"/>
            <w:hideMark/>
          </w:tcPr>
          <w:p w14:paraId="61A6D3F0" w14:textId="77777777" w:rsidR="00D8787E" w:rsidRPr="00597428" w:rsidRDefault="00D8787E" w:rsidP="00D878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1D7B1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(3,647)</w:t>
            </w:r>
          </w:p>
        </w:tc>
        <w:tc>
          <w:tcPr>
            <w:tcW w:w="270" w:type="dxa"/>
          </w:tcPr>
          <w:p w14:paraId="7E0850E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4EAE4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  <w:tc>
          <w:tcPr>
            <w:tcW w:w="270" w:type="dxa"/>
          </w:tcPr>
          <w:p w14:paraId="5D83E433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65B4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(3,647)</w:t>
            </w:r>
          </w:p>
        </w:tc>
        <w:tc>
          <w:tcPr>
            <w:tcW w:w="270" w:type="dxa"/>
          </w:tcPr>
          <w:p w14:paraId="6578C26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7D7AA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</w:tr>
      <w:tr w:rsidR="00D8787E" w:rsidRPr="00597428" w14:paraId="5D9E9EA3" w14:textId="77777777" w:rsidTr="00597428">
        <w:trPr>
          <w:cantSplit/>
        </w:trPr>
        <w:tc>
          <w:tcPr>
            <w:tcW w:w="3870" w:type="dxa"/>
            <w:hideMark/>
          </w:tcPr>
          <w:p w14:paraId="40F57C5A" w14:textId="77777777" w:rsidR="00D8787E" w:rsidRPr="00597428" w:rsidRDefault="00D8787E" w:rsidP="00D8787E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B057E6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21,988</w:t>
            </w:r>
          </w:p>
        </w:tc>
        <w:tc>
          <w:tcPr>
            <w:tcW w:w="270" w:type="dxa"/>
          </w:tcPr>
          <w:p w14:paraId="1C28C5CF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952F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  <w:tc>
          <w:tcPr>
            <w:tcW w:w="270" w:type="dxa"/>
          </w:tcPr>
          <w:p w14:paraId="2930B37C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626926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21,989</w:t>
            </w:r>
          </w:p>
        </w:tc>
        <w:tc>
          <w:tcPr>
            <w:tcW w:w="270" w:type="dxa"/>
          </w:tcPr>
          <w:p w14:paraId="7668AD1E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C661B1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</w:tr>
      <w:tr w:rsidR="00D8787E" w:rsidRPr="00597428" w14:paraId="39ADB401" w14:textId="77777777" w:rsidTr="00597428">
        <w:trPr>
          <w:cantSplit/>
        </w:trPr>
        <w:tc>
          <w:tcPr>
            <w:tcW w:w="3870" w:type="dxa"/>
            <w:hideMark/>
          </w:tcPr>
          <w:p w14:paraId="2938BD2A" w14:textId="77777777" w:rsidR="00D8787E" w:rsidRPr="00597428" w:rsidRDefault="00D8787E" w:rsidP="00D8787E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DC7F5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787,592</w:t>
            </w:r>
          </w:p>
        </w:tc>
        <w:tc>
          <w:tcPr>
            <w:tcW w:w="270" w:type="dxa"/>
          </w:tcPr>
          <w:p w14:paraId="0BACB15D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E87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1,073,085</w:t>
            </w:r>
          </w:p>
        </w:tc>
        <w:tc>
          <w:tcPr>
            <w:tcW w:w="270" w:type="dxa"/>
          </w:tcPr>
          <w:p w14:paraId="1F0F24F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9E00A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782,800</w:t>
            </w:r>
          </w:p>
        </w:tc>
        <w:tc>
          <w:tcPr>
            <w:tcW w:w="270" w:type="dxa"/>
          </w:tcPr>
          <w:p w14:paraId="4CE49DF9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D3817" w14:textId="77777777" w:rsidR="00D8787E" w:rsidRPr="00597428" w:rsidRDefault="00D8787E" w:rsidP="00D87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1,058,756</w:t>
            </w:r>
          </w:p>
        </w:tc>
      </w:tr>
    </w:tbl>
    <w:p w14:paraId="28176E82" w14:textId="77777777" w:rsidR="00597428" w:rsidRPr="00A87005" w:rsidRDefault="00597428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0D58999" w14:textId="352BBA5F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/>
          <w:sz w:val="30"/>
          <w:szCs w:val="30"/>
          <w:cs/>
        </w:rPr>
        <w:t xml:space="preserve">วัน ถึง </w:t>
      </w:r>
      <w:r w:rsidRPr="00A87005">
        <w:rPr>
          <w:rFonts w:ascii="Angsana New" w:hAnsi="Angsana New"/>
          <w:sz w:val="30"/>
          <w:szCs w:val="30"/>
        </w:rPr>
        <w:t xml:space="preserve">120 </w:t>
      </w:r>
      <w:r w:rsidRPr="00A87005">
        <w:rPr>
          <w:rFonts w:ascii="Angsana New" w:hAnsi="Angsana New"/>
          <w:sz w:val="30"/>
          <w:szCs w:val="30"/>
          <w:cs/>
        </w:rPr>
        <w:t>วัน ยกเว้นรายได้จากการขายตามสัญญาระยะยาว</w:t>
      </w:r>
    </w:p>
    <w:p w14:paraId="6999A44D" w14:textId="46411D5A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220"/>
        <w:gridCol w:w="1080"/>
        <w:gridCol w:w="1440"/>
        <w:gridCol w:w="270"/>
        <w:gridCol w:w="1350"/>
      </w:tblGrid>
      <w:tr w:rsidR="008E1B23" w:rsidRPr="003C6606" w14:paraId="616240D7" w14:textId="77777777" w:rsidTr="008E1B23">
        <w:trPr>
          <w:tblHeader/>
        </w:trPr>
        <w:tc>
          <w:tcPr>
            <w:tcW w:w="5220" w:type="dxa"/>
            <w:vAlign w:val="bottom"/>
          </w:tcPr>
          <w:p w14:paraId="39C8EA69" w14:textId="0D131A8B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BD5883F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D8CB60" w14:textId="0ECB505C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CFF10B3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04904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6DFBD0" w14:textId="0AF8CF31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E1B23" w:rsidRPr="003C6606" w14:paraId="59422F0A" w14:textId="77777777" w:rsidTr="008E1B23">
        <w:trPr>
          <w:tblHeader/>
        </w:trPr>
        <w:tc>
          <w:tcPr>
            <w:tcW w:w="5220" w:type="dxa"/>
          </w:tcPr>
          <w:p w14:paraId="115E4FA0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216698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1E69BB46" w14:textId="6BB8911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B23" w:rsidRPr="003C6606" w14:paraId="2F1C451A" w14:textId="77777777" w:rsidTr="00A02261">
        <w:trPr>
          <w:tblHeader/>
        </w:trPr>
        <w:tc>
          <w:tcPr>
            <w:tcW w:w="5220" w:type="dxa"/>
          </w:tcPr>
          <w:p w14:paraId="5B137ED4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5F56FF2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46418" w14:textId="6B3E83B8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="Angsana New" w:hAnsi="Angsana New"/>
                <w:sz w:val="30"/>
                <w:szCs w:val="30"/>
              </w:rPr>
              <w:tab/>
            </w:r>
            <w:r w:rsidR="0078177A">
              <w:rPr>
                <w:rFonts w:ascii="Angsana New" w:hAnsi="Angsana New"/>
                <w:sz w:val="30"/>
                <w:szCs w:val="30"/>
              </w:rPr>
              <w:t>35,010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10A3A5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62A9E3" w14:textId="0608F591" w:rsidR="008E1B23" w:rsidRPr="00507672" w:rsidRDefault="0078177A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center" w:pos="4536"/>
                <w:tab w:val="right" w:pos="9072"/>
              </w:tabs>
              <w:ind w:right="2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34,447</w:t>
            </w:r>
          </w:p>
        </w:tc>
      </w:tr>
      <w:tr w:rsidR="008E1B23" w:rsidRPr="003C6606" w14:paraId="65BCFEB8" w14:textId="77777777" w:rsidTr="00A02261">
        <w:trPr>
          <w:tblHeader/>
        </w:trPr>
        <w:tc>
          <w:tcPr>
            <w:tcW w:w="5220" w:type="dxa"/>
          </w:tcPr>
          <w:p w14:paraId="6A93D5E7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81E87E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100FD" w14:textId="146544FF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="Angsana New" w:hAnsi="Angsana New"/>
                <w:sz w:val="30"/>
                <w:szCs w:val="30"/>
              </w:rPr>
              <w:tab/>
            </w:r>
            <w:r w:rsidR="003C6606" w:rsidRPr="00507672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4FD43B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8DD1F9" w14:textId="03D3F641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="Angsana New" w:hAnsi="Angsana New"/>
                <w:sz w:val="30"/>
                <w:szCs w:val="30"/>
              </w:rPr>
              <w:tab/>
            </w:r>
            <w:r w:rsidR="003C6606" w:rsidRPr="00507672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8E1B23" w:rsidRPr="003C6606" w14:paraId="361DDC28" w14:textId="77777777" w:rsidTr="00A02261">
        <w:trPr>
          <w:tblHeader/>
        </w:trPr>
        <w:tc>
          <w:tcPr>
            <w:tcW w:w="5220" w:type="dxa"/>
          </w:tcPr>
          <w:p w14:paraId="1E84BAB4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080" w:type="dxa"/>
          </w:tcPr>
          <w:p w14:paraId="64FB4768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F4D94" w14:textId="20FCCDAD" w:rsidR="008E1B23" w:rsidRPr="00507672" w:rsidRDefault="00BA56BD" w:rsidP="00BA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8"/>
                <w:tab w:val="center" w:pos="4536"/>
                <w:tab w:val="right" w:pos="9072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3">
              <w:rPr>
                <w:rFonts w:asciiTheme="majorBidi" w:hAnsiTheme="majorBidi" w:cstheme="majorBidi"/>
                <w:sz w:val="30"/>
                <w:szCs w:val="30"/>
              </w:rPr>
              <w:t>3,311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7FF6B6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89D0D" w14:textId="178CB9A0" w:rsidR="008E1B23" w:rsidRPr="00507672" w:rsidRDefault="00BA56BD" w:rsidP="00BA5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center" w:pos="4536"/>
                <w:tab w:val="right" w:pos="9072"/>
              </w:tabs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2FC3">
              <w:rPr>
                <w:rFonts w:asciiTheme="majorBidi" w:hAnsiTheme="majorBidi" w:cstheme="majorBidi"/>
                <w:sz w:val="30"/>
                <w:szCs w:val="30"/>
              </w:rPr>
              <w:t>3,211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E1B23" w:rsidRPr="003C6606" w14:paraId="4559EA9C" w14:textId="77777777" w:rsidTr="00A02261">
        <w:trPr>
          <w:tblHeader/>
        </w:trPr>
        <w:tc>
          <w:tcPr>
            <w:tcW w:w="5220" w:type="dxa"/>
          </w:tcPr>
          <w:p w14:paraId="24AD9387" w14:textId="771CDB76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076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2017211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1CFB6" w14:textId="3BA7C59A" w:rsidR="008E1B23" w:rsidRPr="0078177A" w:rsidRDefault="0078177A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A7BA5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62C99" w14:textId="5009786F" w:rsidR="008E1B23" w:rsidRPr="0078177A" w:rsidRDefault="0078177A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17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31,781</w:t>
            </w:r>
          </w:p>
        </w:tc>
      </w:tr>
    </w:tbl>
    <w:p w14:paraId="4B0FD771" w14:textId="77777777" w:rsidR="008E1B23" w:rsidRPr="00A87005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80B9C6" w14:textId="77777777" w:rsidR="009255F7" w:rsidRDefault="009255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0A192E" w14:textId="71D9FB0B" w:rsidR="00677CD3" w:rsidRPr="00A87005" w:rsidRDefault="00A42423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0474CA6A" w14:textId="77777777" w:rsidR="009E7A30" w:rsidRPr="00A87005" w:rsidRDefault="009E7A30" w:rsidP="009E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60"/>
        <w:gridCol w:w="11"/>
        <w:gridCol w:w="1076"/>
        <w:gridCol w:w="270"/>
        <w:gridCol w:w="1176"/>
        <w:gridCol w:w="277"/>
        <w:gridCol w:w="1067"/>
        <w:gridCol w:w="13"/>
        <w:gridCol w:w="270"/>
        <w:gridCol w:w="1144"/>
        <w:gridCol w:w="17"/>
      </w:tblGrid>
      <w:tr w:rsidR="00854539" w:rsidRPr="00A87005" w14:paraId="237BAE2C" w14:textId="77777777" w:rsidTr="000602BF">
        <w:trPr>
          <w:tblHeader/>
        </w:trPr>
        <w:tc>
          <w:tcPr>
            <w:tcW w:w="2019" w:type="pct"/>
          </w:tcPr>
          <w:p w14:paraId="0F85E9AD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F6248EC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18944C9F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C4C1CCC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5"/>
          </w:tcPr>
          <w:p w14:paraId="5EF977F4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EE2" w:rsidRPr="00A87005" w14:paraId="39BA4000" w14:textId="77777777" w:rsidTr="000602BF">
        <w:trPr>
          <w:trHeight w:val="380"/>
          <w:tblHeader/>
        </w:trPr>
        <w:tc>
          <w:tcPr>
            <w:tcW w:w="2019" w:type="pct"/>
          </w:tcPr>
          <w:p w14:paraId="5AD5A25A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0C244C4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7D4E686" w14:textId="64BDA903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4D9C7BEB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74ACD07" w14:textId="1F6E9874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5BA8332C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5EC01093" w14:textId="28FE0F68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0948BF55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6E0D0E2" w14:textId="1D4F0D25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1EE2" w:rsidRPr="00A87005" w14:paraId="1F29B509" w14:textId="77777777" w:rsidTr="000602BF">
        <w:trPr>
          <w:trHeight w:val="380"/>
          <w:tblHeader/>
        </w:trPr>
        <w:tc>
          <w:tcPr>
            <w:tcW w:w="2019" w:type="pct"/>
          </w:tcPr>
          <w:p w14:paraId="393607EF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8DB1DAF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90EB5D1" w14:textId="3AD6AB3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461D458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81BD709" w14:textId="536791DD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F154E69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F6DD954" w14:textId="6DC1DC01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437346D" w14:textId="77777777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4E2E2F5" w14:textId="4F973FCE" w:rsidR="004E1EE2" w:rsidRPr="00A87005" w:rsidRDefault="004E1EE2" w:rsidP="004E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D6A19" w:rsidRPr="00A87005" w14:paraId="61881B39" w14:textId="77777777" w:rsidTr="004E1EE2">
        <w:trPr>
          <w:tblHeader/>
        </w:trPr>
        <w:tc>
          <w:tcPr>
            <w:tcW w:w="2019" w:type="pct"/>
          </w:tcPr>
          <w:p w14:paraId="1E12E08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53D699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9"/>
          </w:tcPr>
          <w:p w14:paraId="3008ED65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6A19" w:rsidRPr="00A87005" w14:paraId="2DE2A416" w14:textId="77777777" w:rsidTr="000602BF">
        <w:trPr>
          <w:trHeight w:val="443"/>
        </w:trPr>
        <w:tc>
          <w:tcPr>
            <w:tcW w:w="2019" w:type="pct"/>
          </w:tcPr>
          <w:p w14:paraId="3D894A4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6F24C5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867B6AB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78AC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F3A0CD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6CAE44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D663FB8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A7479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724C3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6A19" w:rsidRPr="00A87005" w14:paraId="1D2CAEE3" w14:textId="77777777" w:rsidTr="000602BF">
        <w:tc>
          <w:tcPr>
            <w:tcW w:w="2019" w:type="pct"/>
          </w:tcPr>
          <w:p w14:paraId="6ABDAC1E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980E9B9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193041F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11EFA7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B23C410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259752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B2AE1DC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2769D3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E138046" w14:textId="77777777" w:rsidR="002D6A19" w:rsidRPr="00A87005" w:rsidRDefault="002D6A19" w:rsidP="002D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2BF" w:rsidRPr="00A87005" w14:paraId="713305BD" w14:textId="77777777" w:rsidTr="000602BF">
        <w:tc>
          <w:tcPr>
            <w:tcW w:w="2019" w:type="pct"/>
          </w:tcPr>
          <w:p w14:paraId="7230AC5D" w14:textId="77777777" w:rsidR="000602BF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14:paraId="3A4904AB" w14:textId="50516B76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44E007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0297E6F" w14:textId="77777777" w:rsidR="000602BF" w:rsidRDefault="000602BF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532018" w14:textId="16D702FF" w:rsidR="008463A2" w:rsidRPr="00A87005" w:rsidRDefault="008463A2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21,588</w:t>
            </w:r>
          </w:p>
        </w:tc>
        <w:tc>
          <w:tcPr>
            <w:tcW w:w="144" w:type="pct"/>
          </w:tcPr>
          <w:p w14:paraId="3703115C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8A69F1" w14:textId="77777777" w:rsidR="000602BF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BBDCBB2" w14:textId="7A0EF5A6" w:rsidR="000602BF" w:rsidRPr="00A87005" w:rsidRDefault="000602BF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26,192</w:t>
            </w:r>
          </w:p>
        </w:tc>
        <w:tc>
          <w:tcPr>
            <w:tcW w:w="148" w:type="pct"/>
          </w:tcPr>
          <w:p w14:paraId="0B3C13E7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7B6F6914" w14:textId="77777777" w:rsidR="000602BF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AD44D27" w14:textId="51FA9F65" w:rsidR="008463A2" w:rsidRPr="00A87005" w:rsidRDefault="008463A2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2,336</w:t>
            </w:r>
          </w:p>
        </w:tc>
        <w:tc>
          <w:tcPr>
            <w:tcW w:w="144" w:type="pct"/>
          </w:tcPr>
          <w:p w14:paraId="5DA0888A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AA3C91B" w14:textId="77777777" w:rsidR="000602BF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72A2F8E3" w14:textId="786715CE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</w:tr>
      <w:tr w:rsidR="000602BF" w:rsidRPr="00A87005" w14:paraId="7F39AED3" w14:textId="77777777" w:rsidTr="005A2FC3">
        <w:tc>
          <w:tcPr>
            <w:tcW w:w="2019" w:type="pct"/>
          </w:tcPr>
          <w:p w14:paraId="563DE972" w14:textId="4D700571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0318FFC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86D7AA9" w14:textId="556E2703" w:rsidR="000602BF" w:rsidRPr="00A87005" w:rsidRDefault="005148B2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463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44" w:type="pct"/>
          </w:tcPr>
          <w:p w14:paraId="0B075D25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48D0D50" w14:textId="2AF2DCDD" w:rsidR="000602BF" w:rsidRPr="00A87005" w:rsidRDefault="000602BF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8" w:type="pct"/>
          </w:tcPr>
          <w:p w14:paraId="22448ABC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3A8B0B84" w14:textId="3787DC53" w:rsidR="000602BF" w:rsidRPr="00A87005" w:rsidRDefault="005148B2" w:rsidP="00791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4589CB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1DC3E520" w14:textId="25BC6990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2BF" w:rsidRPr="00A87005" w14:paraId="5C64904A" w14:textId="77777777" w:rsidTr="005A2FC3">
        <w:tc>
          <w:tcPr>
            <w:tcW w:w="2019" w:type="pct"/>
          </w:tcPr>
          <w:p w14:paraId="62F4E051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74E7371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7AFA518" w14:textId="6097897B" w:rsidR="000602BF" w:rsidRPr="00A87005" w:rsidRDefault="008463A2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22,982</w:t>
            </w:r>
          </w:p>
        </w:tc>
        <w:tc>
          <w:tcPr>
            <w:tcW w:w="144" w:type="pct"/>
          </w:tcPr>
          <w:p w14:paraId="385D6AE7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2DAE9F2" w14:textId="420FD1FE" w:rsidR="000602BF" w:rsidRPr="00A87005" w:rsidRDefault="000602BF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26,433</w:t>
            </w:r>
          </w:p>
        </w:tc>
        <w:tc>
          <w:tcPr>
            <w:tcW w:w="148" w:type="pct"/>
          </w:tcPr>
          <w:p w14:paraId="534DD46F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DB9956" w14:textId="08F13CD8" w:rsidR="000602BF" w:rsidRPr="00A87005" w:rsidRDefault="008463A2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2,336</w:t>
            </w:r>
          </w:p>
        </w:tc>
        <w:tc>
          <w:tcPr>
            <w:tcW w:w="144" w:type="pct"/>
          </w:tcPr>
          <w:p w14:paraId="62967179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C2B43" w14:textId="482A782D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6,940</w:t>
            </w:r>
          </w:p>
        </w:tc>
      </w:tr>
      <w:tr w:rsidR="005A2FC3" w:rsidRPr="00A87005" w14:paraId="55A5A6D9" w14:textId="77777777" w:rsidTr="005A2FC3">
        <w:tc>
          <w:tcPr>
            <w:tcW w:w="2019" w:type="pct"/>
          </w:tcPr>
          <w:p w14:paraId="047D9CDC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1F753B9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853DC10" w14:textId="77777777" w:rsidR="005A2FC3" w:rsidRDefault="005A2FC3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42E3550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BC046A9" w14:textId="77777777" w:rsidR="005A2FC3" w:rsidRDefault="005A2FC3" w:rsidP="000602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6379F8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</w:tcPr>
          <w:p w14:paraId="254AD7E4" w14:textId="77777777" w:rsidR="005A2FC3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3491387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</w:tcPr>
          <w:p w14:paraId="657F09BE" w14:textId="77777777" w:rsidR="005A2FC3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02BF" w:rsidRPr="00A87005" w14:paraId="367E9A93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17E27993" w14:textId="70BCBC97" w:rsidR="000602BF" w:rsidRPr="005A2FC3" w:rsidRDefault="005A2FC3" w:rsidP="005A2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39" w:type="pct"/>
            <w:shd w:val="clear" w:color="auto" w:fill="auto"/>
          </w:tcPr>
          <w:p w14:paraId="665EC9F3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D766F67" w14:textId="77777777" w:rsidR="000602BF" w:rsidRPr="00A87005" w:rsidRDefault="000602BF" w:rsidP="000602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9CB37D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D9E798F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AA30CD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1EF7BF" w14:textId="77777777" w:rsidR="000602BF" w:rsidRPr="00A87005" w:rsidRDefault="000602BF" w:rsidP="000602B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6133AF9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ACA1B19" w14:textId="77777777" w:rsidR="000602BF" w:rsidRPr="00A87005" w:rsidRDefault="000602BF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FC3" w:rsidRPr="00A87005" w14:paraId="06657C21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3EBD6395" w14:textId="16178B3D" w:rsidR="005A2FC3" w:rsidRPr="005A2FC3" w:rsidRDefault="005A2FC3" w:rsidP="005A2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39" w:type="pct"/>
            <w:shd w:val="clear" w:color="auto" w:fill="auto"/>
          </w:tcPr>
          <w:p w14:paraId="02A22CC4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229C0251" w14:textId="77777777" w:rsidR="005A2FC3" w:rsidRPr="00A87005" w:rsidRDefault="005A2FC3" w:rsidP="000602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11B039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FA26088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5E3BD8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2A7974" w14:textId="77777777" w:rsidR="005A2FC3" w:rsidRPr="00A87005" w:rsidRDefault="005A2FC3" w:rsidP="000602B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5822284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C7317D1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FC3" w:rsidRPr="00A87005" w14:paraId="63998ADC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012CAD5A" w14:textId="3D39963C" w:rsidR="005A2FC3" w:rsidRPr="00A87005" w:rsidRDefault="005A2FC3" w:rsidP="005A2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9" w:type="pct"/>
            <w:shd w:val="clear" w:color="auto" w:fill="auto"/>
          </w:tcPr>
          <w:p w14:paraId="2A02F684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4EB7EEDC" w14:textId="1123035D" w:rsidR="005A2FC3" w:rsidRPr="00A87005" w:rsidRDefault="009220BE" w:rsidP="000602BF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18,668</w:t>
            </w:r>
          </w:p>
        </w:tc>
        <w:tc>
          <w:tcPr>
            <w:tcW w:w="144" w:type="pct"/>
          </w:tcPr>
          <w:p w14:paraId="01534927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2A0314" w14:textId="1DCDDEA0" w:rsidR="005A2FC3" w:rsidRPr="00A87005" w:rsidRDefault="005A2FC3" w:rsidP="005A2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2FC3">
              <w:rPr>
                <w:rFonts w:ascii="Angsana New" w:hAnsi="Angsana New"/>
                <w:sz w:val="30"/>
                <w:szCs w:val="30"/>
              </w:rPr>
              <w:t>41,993</w:t>
            </w:r>
          </w:p>
        </w:tc>
        <w:tc>
          <w:tcPr>
            <w:tcW w:w="148" w:type="pct"/>
          </w:tcPr>
          <w:p w14:paraId="2DC51306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779CD3" w14:textId="2F8CAE1E" w:rsidR="005A2FC3" w:rsidRPr="009220BE" w:rsidRDefault="009220BE" w:rsidP="000602B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18,087</w:t>
            </w:r>
          </w:p>
        </w:tc>
        <w:tc>
          <w:tcPr>
            <w:tcW w:w="151" w:type="pct"/>
            <w:gridSpan w:val="2"/>
          </w:tcPr>
          <w:p w14:paraId="13C84E14" w14:textId="77777777" w:rsidR="005A2FC3" w:rsidRPr="00A87005" w:rsidRDefault="005A2FC3" w:rsidP="0006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6681FD3" w14:textId="4115AE7E" w:rsidR="005A2FC3" w:rsidRPr="00A87005" w:rsidRDefault="005A2FC3" w:rsidP="005A2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2FC3">
              <w:rPr>
                <w:rFonts w:ascii="Angsana New" w:hAnsi="Angsana New"/>
                <w:sz w:val="30"/>
                <w:szCs w:val="30"/>
              </w:rPr>
              <w:t>40,094</w:t>
            </w:r>
          </w:p>
        </w:tc>
      </w:tr>
      <w:tr w:rsidR="009220BE" w:rsidRPr="00A87005" w14:paraId="564D0261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1B494992" w14:textId="214E70B1" w:rsidR="009220BE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9" w:type="pct"/>
            <w:shd w:val="clear" w:color="auto" w:fill="auto"/>
          </w:tcPr>
          <w:p w14:paraId="6598226E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186DBF3D" w14:textId="06FA995E" w:rsidR="009220BE" w:rsidRPr="00A87005" w:rsidRDefault="009220BE" w:rsidP="009220BE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4E4281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65A234E" w14:textId="7DE25FE3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2FC3">
              <w:rPr>
                <w:rFonts w:ascii="Angsana New" w:hAnsi="Angsana New"/>
                <w:sz w:val="30"/>
                <w:szCs w:val="30"/>
              </w:rPr>
              <w:t>23,588</w:t>
            </w:r>
          </w:p>
        </w:tc>
        <w:tc>
          <w:tcPr>
            <w:tcW w:w="148" w:type="pct"/>
          </w:tcPr>
          <w:p w14:paraId="2B095C60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1299E14" w14:textId="04C935D2" w:rsidR="009220BE" w:rsidRPr="00A87005" w:rsidRDefault="009220BE" w:rsidP="009220B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4A21884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9936315" w14:textId="77D3E6E5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2FC3">
              <w:rPr>
                <w:rFonts w:ascii="Angsana New" w:hAnsi="Angsana New"/>
                <w:sz w:val="30"/>
                <w:szCs w:val="30"/>
              </w:rPr>
              <w:t>22,837</w:t>
            </w:r>
          </w:p>
        </w:tc>
      </w:tr>
      <w:tr w:rsidR="009220BE" w:rsidRPr="00A87005" w14:paraId="55A64E4C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6DA205AB" w14:textId="2323EE9B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  <w:shd w:val="clear" w:color="auto" w:fill="auto"/>
          </w:tcPr>
          <w:p w14:paraId="7BC06CF9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19667" w14:textId="39522AC2" w:rsidR="009220BE" w:rsidRPr="009220BE" w:rsidRDefault="009220BE" w:rsidP="009220B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2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18,668</w:t>
            </w:r>
          </w:p>
        </w:tc>
        <w:tc>
          <w:tcPr>
            <w:tcW w:w="144" w:type="pct"/>
          </w:tcPr>
          <w:p w14:paraId="4393B054" w14:textId="77777777" w:rsidR="009220BE" w:rsidRPr="009220BE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3E0683A" w14:textId="4F5C2A41" w:rsidR="009220BE" w:rsidRPr="009220BE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220B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65,581</w:t>
            </w:r>
          </w:p>
        </w:tc>
        <w:tc>
          <w:tcPr>
            <w:tcW w:w="148" w:type="pct"/>
          </w:tcPr>
          <w:p w14:paraId="230B2727" w14:textId="77777777" w:rsidR="009220BE" w:rsidRPr="009220BE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DE9D1D7" w14:textId="01B4DDA1" w:rsidR="009220BE" w:rsidRPr="009220BE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20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18,087</w:t>
            </w:r>
          </w:p>
        </w:tc>
        <w:tc>
          <w:tcPr>
            <w:tcW w:w="151" w:type="pct"/>
            <w:gridSpan w:val="2"/>
          </w:tcPr>
          <w:p w14:paraId="0E241AAC" w14:textId="77777777" w:rsidR="009220BE" w:rsidRPr="009220BE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A1FEBD0" w14:textId="663CAF15" w:rsidR="009220BE" w:rsidRPr="009220BE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220B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62,931</w:t>
            </w:r>
          </w:p>
        </w:tc>
      </w:tr>
      <w:tr w:rsidR="009220BE" w:rsidRPr="00A87005" w14:paraId="6E968ACE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12B2C76B" w14:textId="75D4DB65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F991A27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5F8D328B" w14:textId="77777777" w:rsidR="009220BE" w:rsidRPr="00A87005" w:rsidRDefault="009220BE" w:rsidP="009220B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D8D962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8186B1B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D1B0DE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67B081F" w14:textId="77777777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8F34E13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09070D51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0BE" w:rsidRPr="00A87005" w14:paraId="08D96F50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6B30D940" w14:textId="6E74ED11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9" w:type="pct"/>
            <w:shd w:val="clear" w:color="auto" w:fill="auto"/>
          </w:tcPr>
          <w:p w14:paraId="4C0B59CB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6A80B02A" w14:textId="77777777" w:rsidR="009220BE" w:rsidRPr="00A87005" w:rsidRDefault="009220BE" w:rsidP="009220B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F318EB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0FCB29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F1AAEE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37276D" w14:textId="77777777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2F07EEE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F422D87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20BE" w:rsidRPr="00A87005" w14:paraId="177CA943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000C9B57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39" w:type="pct"/>
            <w:shd w:val="clear" w:color="auto" w:fill="auto"/>
          </w:tcPr>
          <w:p w14:paraId="7EB0014A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412E65ED" w14:textId="3118424A" w:rsidR="009220BE" w:rsidRPr="00A87005" w:rsidRDefault="009220BE" w:rsidP="009220B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108,645</w:t>
            </w:r>
          </w:p>
        </w:tc>
        <w:tc>
          <w:tcPr>
            <w:tcW w:w="144" w:type="pct"/>
          </w:tcPr>
          <w:p w14:paraId="2C0907E5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80AB03" w14:textId="5B7A0C05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103,715</w:t>
            </w:r>
          </w:p>
        </w:tc>
        <w:tc>
          <w:tcPr>
            <w:tcW w:w="148" w:type="pct"/>
          </w:tcPr>
          <w:p w14:paraId="702D9596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D0934E" w14:textId="101BBB4D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106,953</w:t>
            </w:r>
          </w:p>
        </w:tc>
        <w:tc>
          <w:tcPr>
            <w:tcW w:w="151" w:type="pct"/>
            <w:gridSpan w:val="2"/>
          </w:tcPr>
          <w:p w14:paraId="1FAFDBE6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893C1C0" w14:textId="7AB767B2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102,023</w:t>
            </w:r>
          </w:p>
        </w:tc>
      </w:tr>
      <w:tr w:rsidR="009220BE" w:rsidRPr="00A87005" w14:paraId="171E8918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24761FE5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9" w:type="pct"/>
            <w:shd w:val="clear" w:color="auto" w:fill="auto"/>
          </w:tcPr>
          <w:p w14:paraId="62B262A4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07F0E3C" w14:textId="193C07F5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20,469</w:t>
            </w:r>
          </w:p>
        </w:tc>
        <w:tc>
          <w:tcPr>
            <w:tcW w:w="144" w:type="pct"/>
          </w:tcPr>
          <w:p w14:paraId="5551F9C6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E80303" w14:textId="742BFB32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148" w:type="pct"/>
          </w:tcPr>
          <w:p w14:paraId="13C85B04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7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586287" w14:textId="4F9DE114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9,652</w:t>
            </w:r>
          </w:p>
        </w:tc>
        <w:tc>
          <w:tcPr>
            <w:tcW w:w="151" w:type="pct"/>
            <w:gridSpan w:val="2"/>
          </w:tcPr>
          <w:p w14:paraId="41C87FC1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9D71F" w14:textId="69120595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20BE" w:rsidRPr="00A87005" w14:paraId="576595A2" w14:textId="77777777" w:rsidTr="000602BF">
        <w:trPr>
          <w:gridAfter w:val="1"/>
          <w:wAfter w:w="9" w:type="pct"/>
        </w:trPr>
        <w:tc>
          <w:tcPr>
            <w:tcW w:w="2158" w:type="pct"/>
            <w:gridSpan w:val="2"/>
          </w:tcPr>
          <w:p w14:paraId="097E267A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81" w:type="pct"/>
            <w:gridSpan w:val="2"/>
          </w:tcPr>
          <w:p w14:paraId="4796D81B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ED7016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FF19B2A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DA6350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20DD39" w14:textId="77777777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AD3BE1B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30E8F4" w14:textId="77777777" w:rsidR="009220BE" w:rsidRPr="00A87005" w:rsidRDefault="009220BE" w:rsidP="009220BE">
            <w:pPr>
              <w:pStyle w:val="acctfourfigures"/>
              <w:tabs>
                <w:tab w:val="clear" w:pos="765"/>
                <w:tab w:val="decimal" w:pos="770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0BE" w:rsidRPr="00A87005" w14:paraId="7830BBF3" w14:textId="77777777" w:rsidTr="000602BF">
        <w:trPr>
          <w:gridAfter w:val="1"/>
          <w:wAfter w:w="9" w:type="pct"/>
        </w:trPr>
        <w:tc>
          <w:tcPr>
            <w:tcW w:w="2158" w:type="pct"/>
            <w:gridSpan w:val="2"/>
          </w:tcPr>
          <w:p w14:paraId="6F2A3C25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ที่เปิดแล้วแต่ยังไม่เข้าเงื่อนไขการเป็นหนี้สิน</w:t>
            </w:r>
          </w:p>
        </w:tc>
        <w:tc>
          <w:tcPr>
            <w:tcW w:w="581" w:type="pct"/>
            <w:gridSpan w:val="2"/>
          </w:tcPr>
          <w:p w14:paraId="42523E8B" w14:textId="69712172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4,002</w:t>
            </w:r>
          </w:p>
        </w:tc>
        <w:tc>
          <w:tcPr>
            <w:tcW w:w="144" w:type="pct"/>
          </w:tcPr>
          <w:p w14:paraId="683631EF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269D0E" w14:textId="1AECB274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  <w:tc>
          <w:tcPr>
            <w:tcW w:w="148" w:type="pct"/>
          </w:tcPr>
          <w:p w14:paraId="1E63E5E6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9776ACA" w14:textId="76D0AA08" w:rsidR="009220BE" w:rsidRPr="00A87005" w:rsidRDefault="009220BE" w:rsidP="009220B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548CE1A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17AC11" w14:textId="416E228F" w:rsidR="009220BE" w:rsidRPr="00A87005" w:rsidRDefault="009220BE" w:rsidP="009220B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0BE" w:rsidRPr="00A87005" w14:paraId="75935B9D" w14:textId="77777777" w:rsidTr="000602BF">
        <w:trPr>
          <w:gridAfter w:val="1"/>
          <w:wAfter w:w="9" w:type="pct"/>
          <w:trHeight w:val="379"/>
        </w:trPr>
        <w:tc>
          <w:tcPr>
            <w:tcW w:w="2019" w:type="pct"/>
          </w:tcPr>
          <w:p w14:paraId="00A746D4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  <w:shd w:val="clear" w:color="auto" w:fill="auto"/>
          </w:tcPr>
          <w:p w14:paraId="2C54D5B5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975E6A" w14:textId="52B0DEA5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133,116</w:t>
            </w:r>
          </w:p>
        </w:tc>
        <w:tc>
          <w:tcPr>
            <w:tcW w:w="144" w:type="pct"/>
          </w:tcPr>
          <w:p w14:paraId="430DEFCC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8B53AD5" w14:textId="0D25185A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118,782</w:t>
            </w:r>
          </w:p>
        </w:tc>
        <w:tc>
          <w:tcPr>
            <w:tcW w:w="148" w:type="pct"/>
          </w:tcPr>
          <w:p w14:paraId="2B9EA910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0C8A0AF" w14:textId="5628802A" w:rsidR="009220BE" w:rsidRPr="00A87005" w:rsidRDefault="009220BE" w:rsidP="009220B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116,605</w:t>
            </w:r>
          </w:p>
        </w:tc>
        <w:tc>
          <w:tcPr>
            <w:tcW w:w="151" w:type="pct"/>
            <w:gridSpan w:val="2"/>
          </w:tcPr>
          <w:p w14:paraId="2BC91332" w14:textId="77777777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BF232CA" w14:textId="1F2D8762" w:rsidR="009220BE" w:rsidRPr="00A87005" w:rsidRDefault="009220BE" w:rsidP="00922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102,023</w:t>
            </w:r>
          </w:p>
        </w:tc>
      </w:tr>
    </w:tbl>
    <w:p w14:paraId="312E91AB" w14:textId="77777777" w:rsidR="00A83311" w:rsidRPr="00A87005" w:rsidRDefault="00A83311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0D00D005" w14:textId="0F4376BE" w:rsidR="009220BE" w:rsidRDefault="009220BE" w:rsidP="009220B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7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กลุ่มบริษัทมีสัญญาเช่าหลายฉบับกับบริษัทในประเทศหลายแห่ง ซึ่งครอบคลุมการเช่าโชว์รูม สิ่งอำนวยความสะดวกและบริการ โดยมีระยะเวลา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ถึง </w:t>
      </w:r>
      <w:r>
        <w:rPr>
          <w:rFonts w:ascii="Angsana New" w:hAnsi="Angsana New" w:hint="cs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ปี ซึ่งจะสิ้นสุดในปี </w:t>
      </w:r>
      <w:r>
        <w:rPr>
          <w:rFonts w:ascii="Angsana New" w:hAnsi="Angsana New" w:hint="cs"/>
          <w:sz w:val="30"/>
          <w:szCs w:val="30"/>
        </w:rPr>
        <w:t xml:space="preserve">2563 </w:t>
      </w:r>
    </w:p>
    <w:p w14:paraId="64AB65D8" w14:textId="77777777" w:rsidR="009220BE" w:rsidRDefault="009220BE" w:rsidP="00DB7E42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51A8A34" w14:textId="641A6BEE" w:rsidR="00FA3704" w:rsidRPr="00A87005" w:rsidRDefault="00BF47FE" w:rsidP="00DB7E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pacing w:val="6"/>
          <w:sz w:val="30"/>
          <w:szCs w:val="30"/>
          <w:cs/>
        </w:rPr>
        <w:t>กลุ่ม</w:t>
      </w:r>
      <w:r w:rsidR="00370665" w:rsidRPr="00A87005">
        <w:rPr>
          <w:rFonts w:ascii="Angsana New" w:hAnsi="Angsana New"/>
          <w:spacing w:val="6"/>
          <w:sz w:val="30"/>
          <w:szCs w:val="30"/>
          <w:cs/>
        </w:rPr>
        <w:t>บริษัทมีสัญญาซื้อเ</w:t>
      </w:r>
      <w:r w:rsidR="00F85400" w:rsidRPr="00A87005">
        <w:rPr>
          <w:rFonts w:ascii="Angsana New" w:hAnsi="Angsana New"/>
          <w:spacing w:val="6"/>
          <w:sz w:val="30"/>
          <w:szCs w:val="30"/>
          <w:cs/>
        </w:rPr>
        <w:t>งินตราต่างประเทศล่วงหน้าคงเหลือ</w:t>
      </w:r>
      <w:bookmarkStart w:id="2" w:name="_Hlk15140817"/>
      <w:r w:rsidR="0065309A">
        <w:rPr>
          <w:rFonts w:ascii="Angsana New" w:hAnsi="Angsana New"/>
          <w:spacing w:val="6"/>
          <w:sz w:val="30"/>
          <w:szCs w:val="30"/>
        </w:rPr>
        <w:t xml:space="preserve"> 0.5</w:t>
      </w:r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bookmarkEnd w:id="2"/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>ล้าน</w:t>
      </w:r>
      <w:r w:rsidR="006B36CD" w:rsidRPr="00A87005">
        <w:rPr>
          <w:rFonts w:ascii="Angsana New" w:hAnsi="Angsana New" w:hint="cs"/>
          <w:spacing w:val="6"/>
          <w:sz w:val="30"/>
          <w:szCs w:val="30"/>
          <w:cs/>
        </w:rPr>
        <w:t>เหรียญ</w:t>
      </w:r>
      <w:r w:rsidR="001E7C8F" w:rsidRPr="00A87005">
        <w:rPr>
          <w:rFonts w:ascii="Angsana New" w:hAnsi="Angsana New" w:hint="cs"/>
          <w:spacing w:val="6"/>
          <w:sz w:val="30"/>
          <w:szCs w:val="30"/>
          <w:cs/>
        </w:rPr>
        <w:t>สหรัฐ</w:t>
      </w:r>
      <w:r w:rsidR="006B36CD" w:rsidRPr="00A87005">
        <w:rPr>
          <w:rFonts w:ascii="Angsana New" w:hAnsi="Angsana New" w:hint="cs"/>
          <w:spacing w:val="6"/>
          <w:sz w:val="30"/>
          <w:szCs w:val="30"/>
          <w:cs/>
        </w:rPr>
        <w:t>อเมริกา</w:t>
      </w:r>
      <w:bookmarkStart w:id="3" w:name="_Hlk15140826"/>
      <w:r w:rsidR="0065309A">
        <w:rPr>
          <w:rFonts w:ascii="Angsana New" w:hAnsi="Angsana New"/>
          <w:spacing w:val="6"/>
          <w:sz w:val="30"/>
          <w:szCs w:val="30"/>
        </w:rPr>
        <w:t xml:space="preserve"> 0.1</w:t>
      </w:r>
      <w:r w:rsidR="00416DB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bookmarkEnd w:id="3"/>
      <w:r w:rsidR="00416DB5" w:rsidRPr="00A87005">
        <w:rPr>
          <w:rFonts w:ascii="Angsana New" w:hAnsi="Angsana New" w:hint="cs"/>
          <w:spacing w:val="6"/>
          <w:sz w:val="30"/>
          <w:szCs w:val="30"/>
          <w:cs/>
        </w:rPr>
        <w:t>ล้านยูโร</w:t>
      </w:r>
      <w:r w:rsidR="00D70465" w:rsidRPr="00A87005">
        <w:rPr>
          <w:rFonts w:ascii="Angsana New" w:hAnsi="Angsana New"/>
          <w:spacing w:val="6"/>
          <w:sz w:val="30"/>
          <w:szCs w:val="30"/>
        </w:rPr>
        <w:t xml:space="preserve"> </w:t>
      </w:r>
      <w:r w:rsidR="0065309A">
        <w:rPr>
          <w:rFonts w:ascii="Angsana New" w:hAnsi="Angsana New" w:hint="cs"/>
          <w:spacing w:val="6"/>
          <w:sz w:val="30"/>
          <w:szCs w:val="30"/>
          <w:cs/>
        </w:rPr>
        <w:t xml:space="preserve">และ </w:t>
      </w:r>
      <w:r w:rsidR="0065309A">
        <w:rPr>
          <w:rFonts w:ascii="Angsana New" w:hAnsi="Angsana New"/>
          <w:spacing w:val="6"/>
          <w:sz w:val="30"/>
          <w:szCs w:val="30"/>
        </w:rPr>
        <w:t xml:space="preserve">0.2 </w:t>
      </w:r>
      <w:r w:rsidR="0065309A">
        <w:rPr>
          <w:rFonts w:ascii="Angsana New" w:hAnsi="Angsana New" w:hint="cs"/>
          <w:spacing w:val="6"/>
          <w:sz w:val="30"/>
          <w:szCs w:val="30"/>
          <w:cs/>
        </w:rPr>
        <w:t xml:space="preserve">ล้านหยวน </w:t>
      </w:r>
      <w:r w:rsidR="00762A05" w:rsidRPr="00A87005">
        <w:rPr>
          <w:rFonts w:ascii="Angsana New" w:hAnsi="Angsana New"/>
          <w:spacing w:val="-2"/>
          <w:sz w:val="30"/>
          <w:szCs w:val="30"/>
          <w:cs/>
        </w:rPr>
        <w:t>เทียบเท่าจำนวนเงิน</w:t>
      </w:r>
      <w:r w:rsidR="00762A05" w:rsidRPr="00A87005">
        <w:rPr>
          <w:rFonts w:ascii="Angsana New" w:hAnsi="Angsana New"/>
          <w:spacing w:val="-2"/>
          <w:sz w:val="30"/>
          <w:szCs w:val="30"/>
        </w:rPr>
        <w:t xml:space="preserve"> </w:t>
      </w:r>
      <w:r w:rsidR="0065309A">
        <w:rPr>
          <w:rFonts w:ascii="Angsana New" w:hAnsi="Angsana New"/>
          <w:spacing w:val="-2"/>
          <w:sz w:val="30"/>
          <w:szCs w:val="30"/>
        </w:rPr>
        <w:t xml:space="preserve">20.5 </w:t>
      </w:r>
      <w:r w:rsidR="00370665" w:rsidRPr="00A87005">
        <w:rPr>
          <w:rFonts w:ascii="Angsana New" w:hAnsi="Angsana New"/>
          <w:spacing w:val="-2"/>
          <w:sz w:val="30"/>
          <w:szCs w:val="30"/>
          <w:cs/>
        </w:rPr>
        <w:t>ล้าน</w:t>
      </w:r>
      <w:r w:rsidR="00370665" w:rsidRPr="00FA1C9A">
        <w:rPr>
          <w:rFonts w:ascii="Angsana New" w:hAnsi="Angsana New"/>
          <w:spacing w:val="-2"/>
          <w:sz w:val="30"/>
          <w:szCs w:val="30"/>
          <w:cs/>
        </w:rPr>
        <w:t>บาท</w:t>
      </w:r>
      <w:r w:rsidR="001F330C" w:rsidRPr="00FA1C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0665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4E1EE2" w:rsidRPr="00FA1C9A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370665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ธันวาคม </w:t>
      </w:r>
      <w:r w:rsidR="004E1EE2" w:rsidRPr="00FA1C9A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5C2C00" w:rsidRPr="00FA1C9A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F0330C" w:rsidRPr="00FA1C9A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370665" w:rsidRPr="00FA1C9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5C2C00" w:rsidRPr="00FA1C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1114E" w:rsidRPr="00FA1C9A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C07701" w:rsidRPr="00FA1C9A">
        <w:rPr>
          <w:rFonts w:ascii="Angsana New" w:hAnsi="Angsana New"/>
          <w:i/>
          <w:iCs/>
          <w:spacing w:val="-2"/>
          <w:sz w:val="30"/>
          <w:szCs w:val="30"/>
        </w:rPr>
        <w:t>.1</w:t>
      </w:r>
      <w:r w:rsidR="00F85400" w:rsidRPr="00FA1C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70665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>ล้านเหรียญ</w:t>
      </w:r>
      <w:r w:rsidR="005C2C00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>สหรัฐอเมริกา</w:t>
      </w:r>
      <w:r w:rsidR="005C2C00" w:rsidRPr="00FA1C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06FD6" w:rsidRPr="00FA1C9A">
        <w:rPr>
          <w:rFonts w:ascii="Angsana New" w:hAnsi="Angsana New"/>
          <w:i/>
          <w:iCs/>
          <w:spacing w:val="-2"/>
          <w:sz w:val="30"/>
          <w:szCs w:val="30"/>
        </w:rPr>
        <w:t>0.</w:t>
      </w:r>
      <w:r w:rsidR="00C07701" w:rsidRPr="00FA1C9A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370665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ล้านยูโร</w:t>
      </w:r>
      <w:r w:rsidR="00C07701" w:rsidRPr="00FA1C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6702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>เทียบเท่าจำนวนเงิน</w:t>
      </w:r>
      <w:r w:rsidR="00C06702" w:rsidRPr="00FA1C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7701" w:rsidRPr="00FA1C9A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FA1C9A" w:rsidRPr="00FA1C9A">
        <w:rPr>
          <w:rFonts w:ascii="Angsana New" w:hAnsi="Angsana New"/>
          <w:i/>
          <w:iCs/>
          <w:spacing w:val="-2"/>
          <w:sz w:val="30"/>
          <w:szCs w:val="30"/>
        </w:rPr>
        <w:t>.7</w:t>
      </w:r>
      <w:r w:rsidR="00C06702" w:rsidRPr="00FA1C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06702" w:rsidRPr="00FA1C9A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370665" w:rsidRPr="00FA1C9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F24FC1" w:rsidRPr="00FA1C9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90685" w:rsidRPr="00FA1C9A">
        <w:rPr>
          <w:rFonts w:ascii="Angsana New" w:hAnsi="Angsana New"/>
          <w:sz w:val="30"/>
          <w:szCs w:val="30"/>
          <w:cs/>
        </w:rPr>
        <w:t>ซึ่งจะสิ้นสุดใ</w:t>
      </w:r>
      <w:r w:rsidR="00990685" w:rsidRPr="00F0330C">
        <w:rPr>
          <w:rFonts w:ascii="Angsana New" w:hAnsi="Angsana New"/>
          <w:sz w:val="30"/>
          <w:szCs w:val="30"/>
          <w:cs/>
        </w:rPr>
        <w:t>นระหว่าง</w:t>
      </w:r>
      <w:r w:rsidR="00A1114E" w:rsidRPr="00F0330C">
        <w:rPr>
          <w:rFonts w:ascii="Angsana New" w:hAnsi="Angsana New" w:hint="cs"/>
          <w:sz w:val="30"/>
          <w:szCs w:val="30"/>
          <w:cs/>
        </w:rPr>
        <w:t>เดือน</w:t>
      </w:r>
      <w:r w:rsidR="00DB7E42">
        <w:rPr>
          <w:rFonts w:ascii="Angsana New" w:hAnsi="Angsana New" w:hint="cs"/>
          <w:sz w:val="30"/>
          <w:szCs w:val="30"/>
          <w:cs/>
        </w:rPr>
        <w:t>เมษายน</w:t>
      </w:r>
      <w:r w:rsidR="00A1114E" w:rsidRPr="00F0330C">
        <w:rPr>
          <w:rFonts w:ascii="Angsana New" w:hAnsi="Angsana New" w:hint="cs"/>
          <w:sz w:val="30"/>
          <w:szCs w:val="30"/>
          <w:cs/>
        </w:rPr>
        <w:t xml:space="preserve"> ถึง </w:t>
      </w:r>
      <w:r w:rsidR="0065309A" w:rsidRPr="00F0330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1114E" w:rsidRPr="00F0330C">
        <w:rPr>
          <w:rFonts w:ascii="Angsana New" w:hAnsi="Angsana New"/>
          <w:sz w:val="30"/>
          <w:szCs w:val="30"/>
        </w:rPr>
        <w:t>2563</w:t>
      </w:r>
    </w:p>
    <w:p w14:paraId="032B94ED" w14:textId="6D536639" w:rsidR="001F330C" w:rsidRPr="00C4066F" w:rsidRDefault="001F330C" w:rsidP="008D3F7E">
      <w:pPr>
        <w:tabs>
          <w:tab w:val="clear" w:pos="227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066F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บริษัทมีสัญญาซื้อเงินตราต่างประเทศล่วงหน้าคงเหลือ</w:t>
      </w:r>
      <w:r w:rsidR="00E273A6" w:rsidRPr="00C4066F">
        <w:rPr>
          <w:rFonts w:ascii="Angsana New" w:hAnsi="Angsana New" w:hint="cs"/>
          <w:sz w:val="30"/>
          <w:szCs w:val="30"/>
          <w:cs/>
        </w:rPr>
        <w:t xml:space="preserve"> </w:t>
      </w:r>
      <w:r w:rsidR="00E273A6" w:rsidRPr="00C4066F">
        <w:rPr>
          <w:rFonts w:ascii="Angsana New" w:hAnsi="Angsana New"/>
          <w:sz w:val="30"/>
          <w:szCs w:val="30"/>
        </w:rPr>
        <w:t>0.3</w:t>
      </w:r>
      <w:r w:rsidR="00510EB4" w:rsidRPr="00C4066F">
        <w:rPr>
          <w:rFonts w:ascii="Angsana New" w:hAnsi="Angsana New"/>
          <w:sz w:val="30"/>
          <w:szCs w:val="30"/>
        </w:rPr>
        <w:t xml:space="preserve"> </w:t>
      </w:r>
      <w:r w:rsidRPr="00C4066F">
        <w:rPr>
          <w:rFonts w:ascii="Angsana New" w:hAnsi="Angsana New" w:hint="cs"/>
          <w:sz w:val="30"/>
          <w:szCs w:val="30"/>
          <w:cs/>
        </w:rPr>
        <w:t>ล้าน</w:t>
      </w:r>
      <w:r w:rsidR="006B36CD" w:rsidRPr="00C4066F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C4066F">
        <w:rPr>
          <w:rFonts w:ascii="Angsana New" w:hAnsi="Angsana New" w:hint="cs"/>
          <w:sz w:val="30"/>
          <w:szCs w:val="30"/>
          <w:cs/>
        </w:rPr>
        <w:t xml:space="preserve"> เทียบเท่าจำนวนเงิน</w:t>
      </w:r>
      <w:bookmarkStart w:id="4" w:name="_Hlk15140872"/>
      <w:r w:rsidR="00E273A6" w:rsidRPr="00C4066F">
        <w:rPr>
          <w:rFonts w:ascii="Angsana New" w:hAnsi="Angsana New"/>
          <w:sz w:val="30"/>
          <w:szCs w:val="30"/>
        </w:rPr>
        <w:t xml:space="preserve"> 9.7</w:t>
      </w:r>
      <w:r w:rsidRPr="00C4066F">
        <w:rPr>
          <w:rFonts w:ascii="Angsana New" w:hAnsi="Angsana New"/>
          <w:sz w:val="30"/>
          <w:szCs w:val="30"/>
        </w:rPr>
        <w:t xml:space="preserve"> </w:t>
      </w:r>
      <w:bookmarkEnd w:id="4"/>
      <w:r w:rsidRPr="00C4066F">
        <w:rPr>
          <w:rFonts w:ascii="Angsana New" w:hAnsi="Angsana New" w:hint="cs"/>
          <w:sz w:val="30"/>
          <w:szCs w:val="30"/>
          <w:cs/>
        </w:rPr>
        <w:t>ล้านบาท</w:t>
      </w:r>
      <w:r w:rsidR="00BE308C" w:rsidRPr="00C4066F">
        <w:rPr>
          <w:rFonts w:ascii="Angsana New" w:hAnsi="Angsana New"/>
          <w:sz w:val="30"/>
          <w:szCs w:val="30"/>
        </w:rPr>
        <w:t xml:space="preserve"> </w:t>
      </w:r>
      <w:r w:rsidRPr="00C4066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4066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4066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D5108" w:rsidRPr="00C4066F">
        <w:rPr>
          <w:rFonts w:ascii="Angsana New" w:hAnsi="Angsana New"/>
          <w:i/>
          <w:iCs/>
          <w:sz w:val="30"/>
          <w:szCs w:val="30"/>
        </w:rPr>
        <w:t>256</w:t>
      </w:r>
      <w:r w:rsidR="00A1114E" w:rsidRPr="00C4066F">
        <w:rPr>
          <w:rFonts w:ascii="Angsana New" w:hAnsi="Angsana New"/>
          <w:i/>
          <w:iCs/>
          <w:sz w:val="30"/>
          <w:szCs w:val="30"/>
        </w:rPr>
        <w:t>2</w:t>
      </w:r>
      <w:r w:rsidR="00CD5108" w:rsidRPr="00C4066F">
        <w:rPr>
          <w:rFonts w:ascii="Angsana New" w:hAnsi="Angsana New"/>
          <w:i/>
          <w:iCs/>
          <w:sz w:val="30"/>
          <w:szCs w:val="30"/>
        </w:rPr>
        <w:t>:</w:t>
      </w:r>
      <w:r w:rsidR="00CD5108" w:rsidRPr="00C4066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1114E" w:rsidRPr="00C4066F">
        <w:rPr>
          <w:rFonts w:ascii="Angsana New" w:hAnsi="Angsana New"/>
          <w:i/>
          <w:iCs/>
          <w:sz w:val="30"/>
          <w:szCs w:val="30"/>
          <w:cs/>
        </w:rPr>
        <w:t>บริษัท</w:t>
      </w:r>
      <w:r w:rsidR="00A1114E" w:rsidRPr="00C4066F">
        <w:rPr>
          <w:rFonts w:ascii="Angsana New" w:hAnsi="Angsana New" w:hint="cs"/>
          <w:i/>
          <w:iCs/>
          <w:sz w:val="30"/>
          <w:szCs w:val="30"/>
          <w:cs/>
        </w:rPr>
        <w:t>ไม่มีสั</w:t>
      </w:r>
      <w:r w:rsidR="00A1114E" w:rsidRPr="00C4066F">
        <w:rPr>
          <w:rFonts w:ascii="Angsana New" w:hAnsi="Angsana New"/>
          <w:i/>
          <w:iCs/>
          <w:sz w:val="30"/>
          <w:szCs w:val="30"/>
          <w:cs/>
        </w:rPr>
        <w:t>ญญา</w:t>
      </w:r>
      <w:r w:rsidR="00A1114E" w:rsidRPr="00C4066F">
        <w:rPr>
          <w:rFonts w:ascii="Angsana New" w:hAnsi="Angsana New" w:hint="cs"/>
          <w:i/>
          <w:iCs/>
          <w:sz w:val="30"/>
          <w:szCs w:val="30"/>
          <w:cs/>
        </w:rPr>
        <w:t>ซื้อ</w:t>
      </w:r>
      <w:r w:rsidR="00A1114E" w:rsidRPr="00C4066F">
        <w:rPr>
          <w:rFonts w:ascii="Angsana New" w:hAnsi="Angsana New"/>
          <w:i/>
          <w:iCs/>
          <w:sz w:val="30"/>
          <w:szCs w:val="30"/>
          <w:cs/>
        </w:rPr>
        <w:t>เงินตราต่างประเทศล่วงหน้า</w:t>
      </w:r>
      <w:r w:rsidRPr="00C4066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</w:p>
    <w:p w14:paraId="39FD0098" w14:textId="77777777" w:rsidR="00D078A4" w:rsidRPr="00A87005" w:rsidRDefault="00D078A4" w:rsidP="00F8540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A0C9F6A" w14:textId="5F7F3670" w:rsidR="00036597" w:rsidRPr="00A87005" w:rsidRDefault="00700E93" w:rsidP="000765C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 w:hint="cs"/>
          <w:spacing w:val="14"/>
          <w:sz w:val="30"/>
          <w:szCs w:val="30"/>
          <w:cs/>
        </w:rPr>
        <w:t>กลุ่ม</w:t>
      </w:r>
      <w:r w:rsidRPr="00A87005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87005">
        <w:rPr>
          <w:rFonts w:ascii="Angsana New" w:hAnsi="Angsana New" w:hint="cs"/>
          <w:spacing w:val="14"/>
          <w:sz w:val="30"/>
          <w:szCs w:val="30"/>
          <w:cs/>
        </w:rPr>
        <w:t>หลาย</w:t>
      </w:r>
      <w:r w:rsidRPr="00A87005">
        <w:rPr>
          <w:rFonts w:ascii="Angsana New" w:hAnsi="Angsana New"/>
          <w:spacing w:val="14"/>
          <w:sz w:val="30"/>
          <w:szCs w:val="30"/>
          <w:cs/>
        </w:rPr>
        <w:t>แห่งเพื่อการใช้ไฟฟ้า</w:t>
      </w:r>
      <w:r w:rsidRPr="00A87005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bookmarkStart w:id="5" w:name="_Hlk15140887"/>
      <w:r w:rsidR="00E273A6">
        <w:rPr>
          <w:rFonts w:ascii="Angsana New" w:hAnsi="Angsana New"/>
          <w:spacing w:val="-4"/>
          <w:sz w:val="30"/>
          <w:szCs w:val="30"/>
        </w:rPr>
        <w:t xml:space="preserve"> 13.7</w:t>
      </w:r>
      <w:r w:rsidR="00430D19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5"/>
      <w:r w:rsidRPr="00A8700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pacing w:val="-4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A8700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4F72D3" w:rsidRPr="00A87005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A1114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4F72D3"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A1114E">
        <w:rPr>
          <w:rFonts w:ascii="Angsana New" w:hAnsi="Angsana New"/>
          <w:i/>
          <w:iCs/>
          <w:spacing w:val="-4"/>
          <w:sz w:val="30"/>
          <w:szCs w:val="30"/>
        </w:rPr>
        <w:t>13.2</w:t>
      </w:r>
      <w:r w:rsidRPr="00A8700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และค้ำประกัน</w:t>
      </w:r>
      <w:r w:rsidR="0092705F" w:rsidRPr="00A87005">
        <w:rPr>
          <w:rFonts w:ascii="Angsana New" w:hAnsi="Angsana New" w:hint="cs"/>
          <w:spacing w:val="-4"/>
          <w:sz w:val="30"/>
          <w:szCs w:val="30"/>
          <w:cs/>
        </w:rPr>
        <w:t>ผลงาน</w:t>
      </w:r>
      <w:r w:rsidRPr="00A87005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bookmarkStart w:id="6" w:name="_Hlk15140898"/>
      <w:r w:rsidR="00E273A6">
        <w:rPr>
          <w:rFonts w:ascii="Angsana New" w:hAnsi="Angsana New"/>
          <w:spacing w:val="-4"/>
          <w:sz w:val="30"/>
          <w:szCs w:val="30"/>
        </w:rPr>
        <w:t xml:space="preserve"> 95</w:t>
      </w:r>
      <w:r w:rsidR="001F330C" w:rsidRPr="00A87005">
        <w:rPr>
          <w:rFonts w:ascii="Angsana New" w:hAnsi="Angsana New"/>
          <w:spacing w:val="-4"/>
          <w:sz w:val="30"/>
          <w:szCs w:val="30"/>
        </w:rPr>
        <w:t xml:space="preserve"> </w:t>
      </w:r>
      <w:bookmarkEnd w:id="6"/>
      <w:r w:rsidR="00A1114E">
        <w:rPr>
          <w:rFonts w:ascii="Angsana New" w:hAnsi="Angsana New"/>
          <w:sz w:val="30"/>
          <w:szCs w:val="30"/>
        </w:rPr>
        <w:br/>
      </w:r>
      <w:r w:rsidR="00782ED8" w:rsidRPr="00782ED8">
        <w:rPr>
          <w:rFonts w:ascii="Angsana New" w:hAnsi="Angsana New" w:hint="cs"/>
          <w:sz w:val="30"/>
          <w:szCs w:val="30"/>
          <w:cs/>
        </w:rPr>
        <w:t>ล้านบาท</w:t>
      </w:r>
      <w:r w:rsidR="00782ED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2705F" w:rsidRPr="00A87005">
        <w:rPr>
          <w:rFonts w:ascii="Angsana New" w:hAnsi="Angsana New"/>
          <w:i/>
          <w:iCs/>
          <w:sz w:val="30"/>
          <w:szCs w:val="30"/>
        </w:rPr>
        <w:t>25</w:t>
      </w:r>
      <w:r w:rsidR="004F72D3" w:rsidRPr="00A87005">
        <w:rPr>
          <w:rFonts w:ascii="Angsana New" w:hAnsi="Angsana New"/>
          <w:i/>
          <w:iCs/>
          <w:sz w:val="30"/>
          <w:szCs w:val="30"/>
        </w:rPr>
        <w:t>6</w:t>
      </w:r>
      <w:r w:rsidR="00A1114E">
        <w:rPr>
          <w:rFonts w:ascii="Angsana New" w:hAnsi="Angsana New"/>
          <w:i/>
          <w:iCs/>
          <w:sz w:val="30"/>
          <w:szCs w:val="30"/>
        </w:rPr>
        <w:t>2</w:t>
      </w:r>
      <w:r w:rsidR="00AD58B5"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A1114E">
        <w:rPr>
          <w:rFonts w:ascii="Angsana New" w:hAnsi="Angsana New"/>
          <w:i/>
          <w:iCs/>
          <w:sz w:val="30"/>
          <w:szCs w:val="30"/>
        </w:rPr>
        <w:t>90.</w:t>
      </w:r>
      <w:r w:rsidR="00680314" w:rsidRPr="00A87005">
        <w:rPr>
          <w:rFonts w:ascii="Angsana New" w:hAnsi="Angsana New"/>
          <w:i/>
          <w:iCs/>
          <w:sz w:val="30"/>
          <w:szCs w:val="30"/>
        </w:rPr>
        <w:t>5</w:t>
      </w:r>
      <w:r w:rsidR="0092705F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114C67F9" w14:textId="77777777" w:rsidR="00BF6CF1" w:rsidRPr="00A87005" w:rsidRDefault="00BF6CF1" w:rsidP="000765C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B3D735B" w14:textId="4339D8E1" w:rsidR="00036597" w:rsidRPr="00A87005" w:rsidRDefault="00D24A09" w:rsidP="00E039EA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spacing w:val="18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A87005">
        <w:rPr>
          <w:rFonts w:ascii="Angsana New" w:hAnsi="Angsana New" w:hint="cs"/>
          <w:spacing w:val="18"/>
          <w:sz w:val="30"/>
          <w:szCs w:val="30"/>
          <w:cs/>
        </w:rPr>
        <w:t>หลาย</w:t>
      </w:r>
      <w:r w:rsidRPr="00A87005">
        <w:rPr>
          <w:rFonts w:ascii="Angsana New" w:hAnsi="Angsana New"/>
          <w:spacing w:val="18"/>
          <w:sz w:val="30"/>
          <w:szCs w:val="30"/>
          <w:cs/>
        </w:rPr>
        <w:t>แ</w:t>
      </w:r>
      <w:r w:rsidR="00B85C33" w:rsidRPr="00A87005">
        <w:rPr>
          <w:rFonts w:ascii="Angsana New" w:hAnsi="Angsana New" w:hint="cs"/>
          <w:spacing w:val="18"/>
          <w:sz w:val="30"/>
          <w:szCs w:val="30"/>
          <w:cs/>
        </w:rPr>
        <w:t>ห่</w:t>
      </w:r>
      <w:r w:rsidRPr="00A87005">
        <w:rPr>
          <w:rFonts w:ascii="Angsana New" w:hAnsi="Angsana New"/>
          <w:spacing w:val="18"/>
          <w:sz w:val="30"/>
          <w:szCs w:val="30"/>
          <w:cs/>
        </w:rPr>
        <w:t>งเพื่อการใช้ไฟฟ้า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Pr="00A87005">
        <w:rPr>
          <w:rFonts w:ascii="Angsana New" w:hAnsi="Angsana New"/>
          <w:spacing w:val="8"/>
          <w:sz w:val="30"/>
          <w:szCs w:val="30"/>
          <w:cs/>
        </w:rPr>
        <w:t>เงิน</w:t>
      </w:r>
      <w:bookmarkStart w:id="7" w:name="_Hlk15140909"/>
      <w:r w:rsidR="00E273A6">
        <w:rPr>
          <w:rFonts w:ascii="Angsana New" w:hAnsi="Angsana New"/>
          <w:spacing w:val="8"/>
          <w:sz w:val="30"/>
          <w:szCs w:val="30"/>
        </w:rPr>
        <w:t xml:space="preserve"> 12</w:t>
      </w:r>
      <w:r w:rsidR="00AE535D" w:rsidRPr="00A87005">
        <w:rPr>
          <w:rFonts w:ascii="Angsana New" w:hAnsi="Angsana New"/>
          <w:spacing w:val="8"/>
          <w:sz w:val="30"/>
          <w:szCs w:val="30"/>
        </w:rPr>
        <w:t xml:space="preserve"> </w:t>
      </w:r>
      <w:bookmarkEnd w:id="7"/>
      <w:r w:rsidRPr="00A87005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pacing w:val="8"/>
          <w:sz w:val="30"/>
          <w:szCs w:val="30"/>
        </w:rPr>
        <w:t> 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>(</w:t>
      </w:r>
      <w:r w:rsidR="00985882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>3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1</w:t>
      </w:r>
      <w:r w:rsidR="00985882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</w:t>
      </w:r>
      <w:r w:rsidR="00D078A4" w:rsidRPr="00A87005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</w:t>
      </w:r>
      <w:r w:rsidR="00A1114E">
        <w:rPr>
          <w:rFonts w:ascii="Angsana New" w:hAnsi="Angsana New"/>
          <w:i/>
          <w:iCs/>
          <w:spacing w:val="8"/>
          <w:sz w:val="30"/>
          <w:szCs w:val="30"/>
        </w:rPr>
        <w:t>25</w:t>
      </w:r>
      <w:r w:rsidR="00017B92" w:rsidRPr="00A87005">
        <w:rPr>
          <w:rFonts w:ascii="Angsana New" w:hAnsi="Angsana New"/>
          <w:i/>
          <w:iCs/>
          <w:spacing w:val="8"/>
          <w:sz w:val="30"/>
          <w:szCs w:val="30"/>
        </w:rPr>
        <w:t>6</w:t>
      </w:r>
      <w:r w:rsidR="00A1114E">
        <w:rPr>
          <w:rFonts w:ascii="Angsana New" w:hAnsi="Angsana New"/>
          <w:i/>
          <w:iCs/>
          <w:spacing w:val="8"/>
          <w:sz w:val="30"/>
          <w:szCs w:val="30"/>
        </w:rPr>
        <w:t>2</w:t>
      </w:r>
      <w:r w:rsidR="00D3459C" w:rsidRPr="00A87005">
        <w:rPr>
          <w:rFonts w:ascii="Angsana New" w:hAnsi="Angsana New"/>
          <w:i/>
          <w:iCs/>
          <w:spacing w:val="8"/>
          <w:sz w:val="30"/>
          <w:szCs w:val="30"/>
        </w:rPr>
        <w:t>: 11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>.</w:t>
      </w:r>
      <w:r w:rsidR="00A1114E">
        <w:rPr>
          <w:rFonts w:ascii="Angsana New" w:hAnsi="Angsana New"/>
          <w:i/>
          <w:iCs/>
          <w:spacing w:val="8"/>
          <w:sz w:val="30"/>
          <w:szCs w:val="30"/>
        </w:rPr>
        <w:t>5</w:t>
      </w:r>
      <w:r w:rsidRPr="00A87005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Pr="00A87005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ล้านบาท) 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 xml:space="preserve">และค้ำประกันผลงานเป็นจำนวนเงิน </w:t>
      </w:r>
      <w:r w:rsidR="00E273A6">
        <w:rPr>
          <w:rFonts w:ascii="Angsana New" w:hAnsi="Angsana New"/>
          <w:spacing w:val="8"/>
          <w:sz w:val="30"/>
          <w:szCs w:val="30"/>
        </w:rPr>
        <w:t xml:space="preserve">95 </w:t>
      </w:r>
      <w:r w:rsidRPr="00A87005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81069" w:rsidRPr="00A87005">
        <w:rPr>
          <w:rFonts w:ascii="Angsana New" w:hAnsi="Angsana New"/>
          <w:i/>
          <w:iCs/>
          <w:sz w:val="30"/>
          <w:szCs w:val="30"/>
        </w:rPr>
        <w:t>3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1</w:t>
      </w:r>
      <w:r w:rsidR="00281069"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="00985882" w:rsidRPr="00A8700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D078A4"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1114E">
        <w:rPr>
          <w:rFonts w:ascii="Angsana New" w:hAnsi="Angsana New"/>
          <w:i/>
          <w:iCs/>
          <w:sz w:val="30"/>
          <w:szCs w:val="30"/>
        </w:rPr>
        <w:t>25</w:t>
      </w:r>
      <w:r w:rsidR="00D3459C" w:rsidRPr="00A87005">
        <w:rPr>
          <w:rFonts w:ascii="Angsana New" w:hAnsi="Angsana New"/>
          <w:i/>
          <w:iCs/>
          <w:sz w:val="30"/>
          <w:szCs w:val="30"/>
        </w:rPr>
        <w:t>6</w:t>
      </w:r>
      <w:r w:rsidR="001A3309">
        <w:rPr>
          <w:rFonts w:ascii="Angsana New" w:hAnsi="Angsana New"/>
          <w:i/>
          <w:iCs/>
          <w:sz w:val="30"/>
          <w:szCs w:val="30"/>
        </w:rPr>
        <w:t>2</w:t>
      </w:r>
      <w:r w:rsidR="00D3459C"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 w:rsidR="00A1114E">
        <w:rPr>
          <w:rFonts w:ascii="Angsana New" w:hAnsi="Angsana New"/>
          <w:i/>
          <w:iCs/>
          <w:sz w:val="30"/>
          <w:szCs w:val="30"/>
        </w:rPr>
        <w:t>90.5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3F7F30DE" w14:textId="77777777" w:rsidR="009D7487" w:rsidRPr="00A87005" w:rsidRDefault="009D7487" w:rsidP="00E039EA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65B36C6" w14:textId="77777777" w:rsidR="00E67CE5" w:rsidRPr="00A87005" w:rsidRDefault="00E67CE5" w:rsidP="00E67CE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 xml:space="preserve">หนี้สินที่อาจเกิดขึ้น    </w:t>
      </w:r>
    </w:p>
    <w:p w14:paraId="24514A49" w14:textId="77777777" w:rsidR="00E67CE5" w:rsidRPr="00A87005" w:rsidRDefault="00E67CE5" w:rsidP="00E67CE5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9B8BD7" w14:textId="63640F41" w:rsidR="00E67CE5" w:rsidRDefault="00E67CE5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C967E7">
        <w:rPr>
          <w:rFonts w:ascii="Angsana New" w:hAnsi="Angsana New"/>
          <w:sz w:val="30"/>
          <w:szCs w:val="30"/>
          <w:cs/>
        </w:rPr>
        <w:t xml:space="preserve"> </w:t>
      </w:r>
      <w:r w:rsidRPr="00C967E7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25</w:t>
      </w:r>
      <w:r w:rsidRPr="00A8700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สินเชื่อของบริษัทย่อยบางแห่งเป็นจำนวนวงเงินรวม</w:t>
      </w:r>
      <w:r>
        <w:rPr>
          <w:rFonts w:ascii="Angsana New" w:hAnsi="Angsana New"/>
          <w:sz w:val="30"/>
          <w:szCs w:val="30"/>
        </w:rPr>
        <w:t xml:space="preserve"> 918 </w:t>
      </w:r>
      <w:r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31</w:t>
      </w:r>
      <w:r w:rsidRPr="00A8700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Pr="00A87005"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918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>
        <w:rPr>
          <w:rFonts w:ascii="Angsana New" w:hAnsi="Angsana New"/>
          <w:sz w:val="30"/>
          <w:szCs w:val="30"/>
        </w:rPr>
        <w:t xml:space="preserve"> 1</w:t>
      </w:r>
      <w:r w:rsidR="00913A41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87005">
        <w:rPr>
          <w:rFonts w:ascii="Angsana New" w:hAnsi="Angsana New"/>
          <w:sz w:val="30"/>
          <w:szCs w:val="30"/>
        </w:rPr>
        <w:t>(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87005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A87005">
        <w:rPr>
          <w:rFonts w:ascii="Angsana New" w:hAnsi="Angsana New"/>
          <w:i/>
          <w:iCs/>
          <w:sz w:val="30"/>
          <w:szCs w:val="30"/>
        </w:rPr>
        <w:t>: 16</w:t>
      </w:r>
      <w:r>
        <w:rPr>
          <w:rFonts w:ascii="Angsana New" w:hAnsi="Angsana New"/>
          <w:i/>
          <w:iCs/>
          <w:sz w:val="30"/>
          <w:szCs w:val="30"/>
        </w:rPr>
        <w:t>0</w:t>
      </w:r>
      <w:r w:rsidRPr="00A87005">
        <w:rPr>
          <w:rFonts w:ascii="Angsana New" w:hAnsi="Angsana New"/>
          <w:i/>
          <w:iCs/>
          <w:sz w:val="30"/>
          <w:szCs w:val="30"/>
        </w:rPr>
        <w:t xml:space="preserve">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87005">
        <w:rPr>
          <w:rFonts w:ascii="Angsana New" w:hAnsi="Angsana New" w:hint="cs"/>
          <w:sz w:val="30"/>
          <w:szCs w:val="30"/>
          <w:cs/>
        </w:rPr>
        <w:t>)</w:t>
      </w:r>
    </w:p>
    <w:p w14:paraId="34934890" w14:textId="77777777" w:rsidR="00E67CE5" w:rsidRPr="00A87005" w:rsidRDefault="00E67CE5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E48FCE" w14:textId="5FBB6DC6" w:rsidR="00E67CE5" w:rsidRPr="00E67CE5" w:rsidRDefault="00E67CE5" w:rsidP="00E67CE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เหตุก</w:t>
      </w:r>
      <w:r w:rsidRPr="00E67CE5">
        <w:rPr>
          <w:rFonts w:ascii="Angsana New" w:hAnsi="Angsana New" w:hint="cs"/>
          <w:sz w:val="30"/>
          <w:szCs w:val="30"/>
          <w:cs/>
          <w:lang w:val="en-US"/>
        </w:rPr>
        <w:t>ารณ์ภายหลังรอบระยะเวลารายงาน</w:t>
      </w:r>
      <w:r w:rsidRPr="00E67CE5">
        <w:rPr>
          <w:rFonts w:ascii="Angsana New" w:hAnsi="Angsana New"/>
          <w:sz w:val="30"/>
          <w:szCs w:val="30"/>
          <w:cs/>
          <w:lang w:val="en-US"/>
        </w:rPr>
        <w:t xml:space="preserve">    </w:t>
      </w:r>
    </w:p>
    <w:p w14:paraId="34DB75FB" w14:textId="346F3A91" w:rsidR="00E67CE5" w:rsidRDefault="00E67CE5" w:rsidP="00E67CE5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2A26AD43" w14:textId="6FB90903" w:rsidR="00E67CE5" w:rsidRPr="00E67CE5" w:rsidRDefault="00E67CE5" w:rsidP="00E67CE5">
      <w:pPr>
        <w:ind w:left="540"/>
        <w:jc w:val="thaiDistribute"/>
        <w:rPr>
          <w:cs/>
          <w:lang w:eastAsia="x-none"/>
        </w:rPr>
      </w:pPr>
      <w:r w:rsidRPr="00100DA4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DF5576">
        <w:rPr>
          <w:rFonts w:ascii="Angsana New" w:hAnsi="Angsana New"/>
          <w:sz w:val="30"/>
          <w:szCs w:val="30"/>
        </w:rPr>
        <w:t>7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="00DF5576">
        <w:rPr>
          <w:rFonts w:ascii="Angsana New" w:hAnsi="Angsana New" w:hint="cs"/>
          <w:sz w:val="30"/>
          <w:szCs w:val="30"/>
          <w:cs/>
        </w:rPr>
        <w:t>เมษายน</w:t>
      </w:r>
      <w:r w:rsidRPr="00100DA4">
        <w:rPr>
          <w:rFonts w:ascii="Angsana New" w:hAnsi="Angsana New"/>
          <w:sz w:val="30"/>
          <w:szCs w:val="30"/>
          <w:cs/>
        </w:rPr>
        <w:t xml:space="preserve">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>คณะกรรมการได้อนุมัติการจัดสรรกำไรเป็นเงินปันผลจากกำไร</w:t>
      </w:r>
      <w:r w:rsidR="00DF557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00DA4">
        <w:rPr>
          <w:rFonts w:ascii="Angsana New" w:hAnsi="Angsana New"/>
          <w:sz w:val="30"/>
          <w:szCs w:val="30"/>
          <w:cs/>
        </w:rPr>
        <w:t xml:space="preserve">ของบริษัท ในอัตราหุ้นละ </w:t>
      </w:r>
      <w:r w:rsidRPr="00100DA4">
        <w:rPr>
          <w:rFonts w:ascii="Angsana New" w:hAnsi="Angsana New"/>
          <w:sz w:val="30"/>
          <w:szCs w:val="30"/>
        </w:rPr>
        <w:t>0.1</w:t>
      </w:r>
      <w:r>
        <w:rPr>
          <w:rFonts w:ascii="Angsana New" w:hAnsi="Angsana New"/>
          <w:sz w:val="30"/>
          <w:szCs w:val="30"/>
        </w:rPr>
        <w:t>4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บาท (จำนวนทั้งสิ้นไม่เกิน </w:t>
      </w:r>
      <w:r>
        <w:rPr>
          <w:rFonts w:ascii="Angsana New" w:hAnsi="Angsana New"/>
          <w:sz w:val="30"/>
          <w:szCs w:val="30"/>
        </w:rPr>
        <w:t>68.88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Pr="00100DA4">
        <w:rPr>
          <w:rFonts w:ascii="Angsana New" w:hAnsi="Angsana New"/>
          <w:sz w:val="30"/>
          <w:szCs w:val="30"/>
          <w:cs/>
        </w:rPr>
        <w:t xml:space="preserve">ล้านบาท) เงินปันผลดังกล่าวจะจ่ายภายในเดือนพฤษภาคม </w:t>
      </w:r>
      <w:r w:rsidRPr="00100DA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100DA4">
        <w:rPr>
          <w:rFonts w:ascii="Angsana New" w:hAnsi="Angsana New"/>
          <w:sz w:val="30"/>
          <w:szCs w:val="30"/>
        </w:rPr>
        <w:t xml:space="preserve"> </w:t>
      </w:r>
      <w:r w:rsidR="00DF5576">
        <w:rPr>
          <w:rFonts w:ascii="Angsana New" w:hAnsi="Angsana New" w:hint="cs"/>
          <w:sz w:val="30"/>
          <w:szCs w:val="30"/>
          <w:cs/>
        </w:rPr>
        <w:t xml:space="preserve">การจ่ายเงินปันผลระหว่างกาลนี้ เป็นการจ่ายแทนเงินปันผลจากกำไรสำหรับปีซึ่งที่ประชุมคณะกรรมการได้อนุมัติไปเมื่อวันที่ </w:t>
      </w:r>
      <w:r w:rsidR="00DF5576">
        <w:rPr>
          <w:rFonts w:ascii="Angsana New" w:hAnsi="Angsana New"/>
          <w:sz w:val="30"/>
          <w:szCs w:val="30"/>
        </w:rPr>
        <w:t xml:space="preserve">18 </w:t>
      </w:r>
      <w:r w:rsidR="00DF557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F5576">
        <w:rPr>
          <w:rFonts w:ascii="Angsana New" w:hAnsi="Angsana New"/>
          <w:sz w:val="30"/>
          <w:szCs w:val="30"/>
        </w:rPr>
        <w:t>2563</w:t>
      </w:r>
    </w:p>
    <w:p w14:paraId="6933DD94" w14:textId="77777777" w:rsidR="000859B9" w:rsidRPr="000859B9" w:rsidRDefault="000859B9" w:rsidP="000859B9">
      <w:pPr>
        <w:rPr>
          <w:lang w:val="x-none" w:eastAsia="x-none"/>
        </w:rPr>
      </w:pPr>
    </w:p>
    <w:p w14:paraId="4B661BF0" w14:textId="77777777" w:rsidR="0082678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4AB0BD" w14:textId="77777777"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F0146" w:rsidSect="001F538F">
      <w:headerReference w:type="default" r:id="rId1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B188E" w14:textId="77777777" w:rsidR="00290099" w:rsidRDefault="00290099" w:rsidP="00FC04D5">
      <w:r>
        <w:separator/>
      </w:r>
    </w:p>
  </w:endnote>
  <w:endnote w:type="continuationSeparator" w:id="0">
    <w:p w14:paraId="5B81DA03" w14:textId="77777777" w:rsidR="00290099" w:rsidRDefault="00290099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69562" w14:textId="77777777" w:rsidR="00DB13AE" w:rsidRPr="004D76EF" w:rsidRDefault="00DB13AE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07110" w14:textId="77777777" w:rsidR="00290099" w:rsidRDefault="00290099" w:rsidP="00FC04D5">
      <w:r>
        <w:separator/>
      </w:r>
    </w:p>
  </w:footnote>
  <w:footnote w:type="continuationSeparator" w:id="0">
    <w:p w14:paraId="61EA6E23" w14:textId="77777777" w:rsidR="00290099" w:rsidRDefault="00290099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28A8F" w14:textId="77777777" w:rsidR="00DB13AE" w:rsidRPr="003B5EBA" w:rsidRDefault="00DB13AE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DB13AE" w:rsidRPr="003B5EBA" w:rsidRDefault="00DB13AE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22D46D" w14:textId="45A8ED35" w:rsidR="00DB13AE" w:rsidRDefault="00DB13AE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03C2606" w14:textId="77777777" w:rsidR="00DB13AE" w:rsidRDefault="00DB13AE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5C615" w14:textId="77777777" w:rsidR="00DB13AE" w:rsidRPr="003B5EBA" w:rsidRDefault="00DB13AE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DB13AE" w:rsidRPr="003B5EBA" w:rsidRDefault="00DB13AE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2CB289" w14:textId="6219C285" w:rsidR="00DB13AE" w:rsidRDefault="00DB13AE" w:rsidP="00DF2A0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B13AE" w:rsidRPr="0021561A" w:rsidRDefault="00DB13AE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4"/>
  </w:num>
  <w:num w:numId="14">
    <w:abstractNumId w:val="20"/>
  </w:num>
  <w:num w:numId="15">
    <w:abstractNumId w:val="24"/>
  </w:num>
  <w:num w:numId="16">
    <w:abstractNumId w:val="37"/>
  </w:num>
  <w:num w:numId="17">
    <w:abstractNumId w:val="36"/>
  </w:num>
  <w:num w:numId="18">
    <w:abstractNumId w:val="14"/>
  </w:num>
  <w:num w:numId="19">
    <w:abstractNumId w:val="26"/>
  </w:num>
  <w:num w:numId="20">
    <w:abstractNumId w:val="31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8"/>
  </w:num>
  <w:num w:numId="27">
    <w:abstractNumId w:val="21"/>
  </w:num>
  <w:num w:numId="28">
    <w:abstractNumId w:val="29"/>
  </w:num>
  <w:num w:numId="29">
    <w:abstractNumId w:val="16"/>
  </w:num>
  <w:num w:numId="30">
    <w:abstractNumId w:val="38"/>
  </w:num>
  <w:num w:numId="31">
    <w:abstractNumId w:val="33"/>
  </w:num>
  <w:num w:numId="32">
    <w:abstractNumId w:val="35"/>
  </w:num>
  <w:num w:numId="33">
    <w:abstractNumId w:val="27"/>
  </w:num>
  <w:num w:numId="34">
    <w:abstractNumId w:val="22"/>
  </w:num>
  <w:num w:numId="35">
    <w:abstractNumId w:val="30"/>
  </w:num>
  <w:num w:numId="36">
    <w:abstractNumId w:val="18"/>
  </w:num>
  <w:num w:numId="37">
    <w:abstractNumId w:val="25"/>
  </w:num>
  <w:num w:numId="38">
    <w:abstractNumId w:val="32"/>
  </w:num>
  <w:num w:numId="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7B11"/>
    <w:rsid w:val="00007ED1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90B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297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C5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A31"/>
    <w:rsid w:val="00142A5A"/>
    <w:rsid w:val="00142B15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A51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278"/>
    <w:rsid w:val="001D0497"/>
    <w:rsid w:val="001D097C"/>
    <w:rsid w:val="001D168A"/>
    <w:rsid w:val="001D1B7E"/>
    <w:rsid w:val="001D23BA"/>
    <w:rsid w:val="001D2DE0"/>
    <w:rsid w:val="001D3149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4EA"/>
    <w:rsid w:val="00217FB0"/>
    <w:rsid w:val="002201C1"/>
    <w:rsid w:val="0022027C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98A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099"/>
    <w:rsid w:val="00290824"/>
    <w:rsid w:val="00290EF1"/>
    <w:rsid w:val="002912DB"/>
    <w:rsid w:val="00293054"/>
    <w:rsid w:val="00293A16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5278"/>
    <w:rsid w:val="002A6863"/>
    <w:rsid w:val="002A6B74"/>
    <w:rsid w:val="002A6C68"/>
    <w:rsid w:val="002A74AE"/>
    <w:rsid w:val="002A7814"/>
    <w:rsid w:val="002A7E4D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4FEE"/>
    <w:rsid w:val="003A52F3"/>
    <w:rsid w:val="003A5B81"/>
    <w:rsid w:val="003A61C9"/>
    <w:rsid w:val="003A6EDF"/>
    <w:rsid w:val="003A77C3"/>
    <w:rsid w:val="003A77E4"/>
    <w:rsid w:val="003B03B9"/>
    <w:rsid w:val="003B0A28"/>
    <w:rsid w:val="003B0C82"/>
    <w:rsid w:val="003B185D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17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0B8"/>
    <w:rsid w:val="0044720D"/>
    <w:rsid w:val="004474F1"/>
    <w:rsid w:val="004479C8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5B68"/>
    <w:rsid w:val="004668A5"/>
    <w:rsid w:val="00466CFE"/>
    <w:rsid w:val="0046763A"/>
    <w:rsid w:val="004700B0"/>
    <w:rsid w:val="0047025B"/>
    <w:rsid w:val="0047061E"/>
    <w:rsid w:val="004709C1"/>
    <w:rsid w:val="00470C49"/>
    <w:rsid w:val="00471350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F94"/>
    <w:rsid w:val="004A1D96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5119"/>
    <w:rsid w:val="0054590D"/>
    <w:rsid w:val="00546058"/>
    <w:rsid w:val="00546C85"/>
    <w:rsid w:val="00547389"/>
    <w:rsid w:val="0055005E"/>
    <w:rsid w:val="005500FF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0A46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F63"/>
    <w:rsid w:val="00587358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13EC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D86"/>
    <w:rsid w:val="005D28A2"/>
    <w:rsid w:val="005D2BD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6F01"/>
    <w:rsid w:val="005F736F"/>
    <w:rsid w:val="005F7D8E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94B"/>
    <w:rsid w:val="00611BFF"/>
    <w:rsid w:val="00611CEE"/>
    <w:rsid w:val="006120CD"/>
    <w:rsid w:val="006125E6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3E"/>
    <w:rsid w:val="006701EE"/>
    <w:rsid w:val="00670866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1D3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BF2"/>
    <w:rsid w:val="00782232"/>
    <w:rsid w:val="0078242D"/>
    <w:rsid w:val="00782ED8"/>
    <w:rsid w:val="00783F60"/>
    <w:rsid w:val="007840C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402"/>
    <w:rsid w:val="007A69A6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52A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4AB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C0A03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636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6F"/>
    <w:rsid w:val="009061BC"/>
    <w:rsid w:val="0090644F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4CD"/>
    <w:rsid w:val="00914650"/>
    <w:rsid w:val="009146F9"/>
    <w:rsid w:val="0091527D"/>
    <w:rsid w:val="00915805"/>
    <w:rsid w:val="00915D7F"/>
    <w:rsid w:val="00917347"/>
    <w:rsid w:val="0091776A"/>
    <w:rsid w:val="00917FF0"/>
    <w:rsid w:val="00920E2A"/>
    <w:rsid w:val="00920EF9"/>
    <w:rsid w:val="00921A81"/>
    <w:rsid w:val="00921BA0"/>
    <w:rsid w:val="009220BE"/>
    <w:rsid w:val="0092324E"/>
    <w:rsid w:val="009233EB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E00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6211"/>
    <w:rsid w:val="00996655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5A5C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15C4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4E"/>
    <w:rsid w:val="00A111F8"/>
    <w:rsid w:val="00A11244"/>
    <w:rsid w:val="00A12349"/>
    <w:rsid w:val="00A12380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40B6"/>
    <w:rsid w:val="00AD435B"/>
    <w:rsid w:val="00AD45E8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1ED"/>
    <w:rsid w:val="00B20667"/>
    <w:rsid w:val="00B20B0E"/>
    <w:rsid w:val="00B210D8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C0B"/>
    <w:rsid w:val="00B73DC8"/>
    <w:rsid w:val="00B73F8F"/>
    <w:rsid w:val="00B741B7"/>
    <w:rsid w:val="00B7431B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A13"/>
    <w:rsid w:val="00C35A7E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7B9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BD2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17A9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6A1"/>
    <w:rsid w:val="00D22BC7"/>
    <w:rsid w:val="00D2335B"/>
    <w:rsid w:val="00D23A1E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758"/>
    <w:rsid w:val="00D81822"/>
    <w:rsid w:val="00D819ED"/>
    <w:rsid w:val="00D82412"/>
    <w:rsid w:val="00D833DD"/>
    <w:rsid w:val="00D83A37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6154"/>
    <w:rsid w:val="00D96541"/>
    <w:rsid w:val="00D969E6"/>
    <w:rsid w:val="00D96A40"/>
    <w:rsid w:val="00D97015"/>
    <w:rsid w:val="00D9708C"/>
    <w:rsid w:val="00D97EAA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496"/>
    <w:rsid w:val="00DD219A"/>
    <w:rsid w:val="00DD232F"/>
    <w:rsid w:val="00DD26B1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576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072F"/>
    <w:rsid w:val="00E21458"/>
    <w:rsid w:val="00E2182D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AB6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40254"/>
    <w:rsid w:val="00E403E5"/>
    <w:rsid w:val="00E40A87"/>
    <w:rsid w:val="00E40E58"/>
    <w:rsid w:val="00E41086"/>
    <w:rsid w:val="00E41220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80D"/>
    <w:rsid w:val="00E609CE"/>
    <w:rsid w:val="00E60F73"/>
    <w:rsid w:val="00E610CB"/>
    <w:rsid w:val="00E620CC"/>
    <w:rsid w:val="00E62143"/>
    <w:rsid w:val="00E62963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3BD"/>
    <w:rsid w:val="00EB550E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D0D"/>
    <w:rsid w:val="00ED2D1B"/>
    <w:rsid w:val="00ED32FD"/>
    <w:rsid w:val="00ED47D6"/>
    <w:rsid w:val="00ED5638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330C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A13"/>
    <w:rsid w:val="00F63219"/>
    <w:rsid w:val="00F636C9"/>
    <w:rsid w:val="00F642F9"/>
    <w:rsid w:val="00F64612"/>
    <w:rsid w:val="00F649DE"/>
    <w:rsid w:val="00F64F67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B25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8171B-78AA-42CA-AD33-FA6CD315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20</Pages>
  <Words>4277</Words>
  <Characters>18473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2020-04-30T15:39:00Z</cp:lastPrinted>
  <dcterms:created xsi:type="dcterms:W3CDTF">2020-05-12T06:36:00Z</dcterms:created>
  <dcterms:modified xsi:type="dcterms:W3CDTF">2020-05-12T06:38:00Z</dcterms:modified>
</cp:coreProperties>
</file>