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78296" w14:textId="77777777" w:rsidR="00293F01" w:rsidRPr="00860827"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14:paraId="78398BDB"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52B748D1"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5C71684B" w14:textId="77777777" w:rsidR="00472B66" w:rsidRPr="00022DCF"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14:paraId="05BAF472" w14:textId="77777777" w:rsidR="00472B66" w:rsidRPr="00022DCF"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14:paraId="70405BCE"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022DCF">
        <w:rPr>
          <w:rFonts w:ascii="Times New Roman" w:hAnsi="Times New Roman" w:cs="Times New Roman"/>
          <w:b/>
          <w:bCs/>
          <w:sz w:val="40"/>
          <w:szCs w:val="40"/>
        </w:rPr>
        <w:t>Lighting and Equipment Public Company Limited</w:t>
      </w:r>
    </w:p>
    <w:p w14:paraId="700ED5FC"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022DCF">
        <w:rPr>
          <w:rFonts w:ascii="Times New Roman" w:hAnsi="Times New Roman" w:cs="Times New Roman"/>
          <w:b/>
          <w:bCs/>
          <w:sz w:val="40"/>
          <w:szCs w:val="40"/>
        </w:rPr>
        <w:t>and its Subsidiaries</w:t>
      </w:r>
    </w:p>
    <w:p w14:paraId="043410F9"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40"/>
          <w:szCs w:val="40"/>
        </w:rPr>
      </w:pPr>
    </w:p>
    <w:p w14:paraId="5C7BCDA3" w14:textId="77777777" w:rsidR="00794398" w:rsidRPr="00022DCF"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022DCF">
        <w:rPr>
          <w:rFonts w:ascii="Times New Roman" w:hAnsi="Times New Roman" w:cs="Times New Roman"/>
          <w:sz w:val="36"/>
          <w:szCs w:val="36"/>
        </w:rPr>
        <w:t>Interim financial statements</w:t>
      </w:r>
    </w:p>
    <w:p w14:paraId="148CD45D" w14:textId="77777777" w:rsidR="00794398" w:rsidRPr="00022DCF"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022DCF">
        <w:rPr>
          <w:rFonts w:ascii="Times New Roman" w:hAnsi="Times New Roman" w:cs="Times New Roman"/>
          <w:sz w:val="36"/>
          <w:szCs w:val="36"/>
        </w:rPr>
        <w:t>for the three-month period ended</w:t>
      </w:r>
    </w:p>
    <w:p w14:paraId="79BBA7B5" w14:textId="77777777" w:rsidR="00794398" w:rsidRPr="00794398"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6"/>
          <w:szCs w:val="36"/>
        </w:rPr>
      </w:pPr>
      <w:r>
        <w:rPr>
          <w:rFonts w:ascii="Times New Roman" w:hAnsi="Times New Roman" w:cs="Times New Roman"/>
          <w:sz w:val="36"/>
          <w:szCs w:val="36"/>
        </w:rPr>
        <w:t>31 March 20</w:t>
      </w:r>
      <w:r>
        <w:rPr>
          <w:rFonts w:ascii="Times New Roman" w:hAnsi="Times New Roman" w:cstheme="minorBidi"/>
          <w:sz w:val="36"/>
          <w:szCs w:val="36"/>
        </w:rPr>
        <w:t>20</w:t>
      </w:r>
    </w:p>
    <w:p w14:paraId="2F1DC63D" w14:textId="77777777" w:rsidR="00794398" w:rsidRPr="00022DCF"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022DCF">
        <w:rPr>
          <w:rFonts w:ascii="Times New Roman" w:hAnsi="Times New Roman" w:cs="Times New Roman"/>
          <w:sz w:val="36"/>
          <w:szCs w:val="36"/>
        </w:rPr>
        <w:t>and</w:t>
      </w:r>
    </w:p>
    <w:p w14:paraId="244AD2D3" w14:textId="77777777" w:rsidR="00794398"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6"/>
          <w:szCs w:val="36"/>
        </w:rPr>
      </w:pPr>
      <w:r w:rsidRPr="00022DCF">
        <w:rPr>
          <w:rFonts w:ascii="Times New Roman" w:hAnsi="Times New Roman" w:cs="Times New Roman"/>
          <w:sz w:val="36"/>
          <w:szCs w:val="36"/>
        </w:rPr>
        <w:t xml:space="preserve">Independent auditor’s </w:t>
      </w:r>
      <w:r w:rsidR="00AE13FD">
        <w:rPr>
          <w:rFonts w:ascii="Times New Roman" w:hAnsi="Times New Roman" w:cs="Times New Roman"/>
          <w:sz w:val="36"/>
          <w:szCs w:val="36"/>
        </w:rPr>
        <w:t>review report</w:t>
      </w:r>
      <w:r w:rsidRPr="00022DCF">
        <w:rPr>
          <w:rFonts w:ascii="Times New Roman" w:hAnsi="Times New Roman" w:cs="Times New Roman"/>
          <w:sz w:val="36"/>
          <w:szCs w:val="36"/>
        </w:rPr>
        <w:t xml:space="preserve"> </w:t>
      </w:r>
    </w:p>
    <w:p w14:paraId="6586B920" w14:textId="77777777" w:rsidR="00794398" w:rsidRP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pPr>
    </w:p>
    <w:p w14:paraId="7C78DD9C" w14:textId="77777777" w:rsid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pPr>
    </w:p>
    <w:p w14:paraId="43DA9379" w14:textId="77777777" w:rsid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pPr>
    </w:p>
    <w:p w14:paraId="33584EB7" w14:textId="77777777" w:rsidR="00794398" w:rsidRPr="00794398"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sectPr w:rsidR="00794398" w:rsidRPr="00794398" w:rsidSect="00CF1FCC">
          <w:headerReference w:type="default" r:id="rId8"/>
          <w:footerReference w:type="even" r:id="rId9"/>
          <w:footerReference w:type="default" r:id="rId10"/>
          <w:headerReference w:type="first" r:id="rId11"/>
          <w:type w:val="nextColumn"/>
          <w:pgSz w:w="11909" w:h="16834" w:code="9"/>
          <w:pgMar w:top="900" w:right="1152" w:bottom="576" w:left="1152" w:header="720" w:footer="720" w:gutter="0"/>
          <w:pgNumType w:start="0"/>
          <w:cols w:space="720"/>
          <w:titlePg/>
        </w:sectPr>
      </w:pPr>
    </w:p>
    <w:p w14:paraId="5DD0A070"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r w:rsidRPr="00022DCF">
        <w:rPr>
          <w:rFonts w:ascii="Times New Roman" w:hAnsi="Times New Roman" w:cs="Times New Roman"/>
          <w:b/>
          <w:bCs/>
          <w:sz w:val="28"/>
          <w:szCs w:val="28"/>
        </w:rPr>
        <w:lastRenderedPageBreak/>
        <w:t>Independent Auditor’s Rep</w:t>
      </w:r>
      <w:bookmarkStart w:id="0" w:name="_GoBack"/>
      <w:bookmarkEnd w:id="0"/>
      <w:r w:rsidRPr="00022DCF">
        <w:rPr>
          <w:rFonts w:ascii="Times New Roman" w:hAnsi="Times New Roman" w:cs="Times New Roman"/>
          <w:b/>
          <w:bCs/>
          <w:sz w:val="28"/>
          <w:szCs w:val="28"/>
        </w:rPr>
        <w:t xml:space="preserve">ort on Review </w:t>
      </w:r>
      <w:r w:rsidRPr="004B4E8E">
        <w:rPr>
          <w:rFonts w:ascii="Times New Roman" w:hAnsi="Times New Roman" w:cs="Times New Roman"/>
          <w:b/>
          <w:bCs/>
          <w:sz w:val="28"/>
          <w:szCs w:val="28"/>
        </w:rPr>
        <w:t>of Interim</w:t>
      </w:r>
      <w:r w:rsidRPr="00022DCF">
        <w:rPr>
          <w:rFonts w:ascii="Times New Roman" w:hAnsi="Times New Roman" w:cs="Times New Roman"/>
          <w:b/>
          <w:bCs/>
          <w:sz w:val="28"/>
          <w:szCs w:val="28"/>
        </w:rPr>
        <w:t xml:space="preserve"> Financial Information</w:t>
      </w:r>
    </w:p>
    <w:p w14:paraId="27A7E05A"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14:paraId="6E56933E"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14:paraId="0A5B945C"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b/>
          <w:bCs/>
          <w:sz w:val="24"/>
          <w:szCs w:val="24"/>
        </w:rPr>
      </w:pPr>
      <w:r w:rsidRPr="00022DCF">
        <w:rPr>
          <w:rFonts w:ascii="Times New Roman" w:hAnsi="Times New Roman" w:cs="Times New Roman"/>
          <w:b/>
          <w:bCs/>
          <w:sz w:val="24"/>
          <w:szCs w:val="24"/>
        </w:rPr>
        <w:t>To the Board of Directors of Lighting and Equipment Public Company Limited</w:t>
      </w:r>
    </w:p>
    <w:p w14:paraId="76573103"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14:paraId="0A0024A6" w14:textId="77777777" w:rsidR="009D71CE" w:rsidRPr="00022DCF"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14:paraId="428A9ECA" w14:textId="77777777" w:rsidR="00B6404E" w:rsidRPr="00022DCF" w:rsidRDefault="00B6404E" w:rsidP="00B6404E">
      <w:pPr>
        <w:jc w:val="both"/>
        <w:rPr>
          <w:rFonts w:ascii="Times New Roman" w:hAnsi="Times New Roman" w:cs="Times New Roman"/>
          <w:sz w:val="22"/>
        </w:rPr>
      </w:pPr>
      <w:r w:rsidRPr="002F69D1">
        <w:rPr>
          <w:rFonts w:ascii="Times New Roman" w:hAnsi="Times New Roman" w:cs="Times New Roman"/>
          <w:sz w:val="22"/>
        </w:rPr>
        <w:t xml:space="preserve">I have reviewed the accompanying consolidated and separate statements of financial position of Lighting and Equipment Public Company Limited and its subsidiaries, and of Lighting and Equipment Public </w:t>
      </w:r>
      <w:r w:rsidRPr="00093C7D">
        <w:rPr>
          <w:rFonts w:ascii="Times New Roman" w:hAnsi="Times New Roman" w:cs="Times New Roman"/>
          <w:spacing w:val="-4"/>
          <w:sz w:val="22"/>
        </w:rPr>
        <w:t xml:space="preserve">Company Limited, respectively, as at </w:t>
      </w:r>
      <w:r w:rsidR="00794398">
        <w:rPr>
          <w:rFonts w:ascii="Times New Roman" w:hAnsi="Times New Roman" w:cs="Times New Roman"/>
          <w:spacing w:val="-4"/>
          <w:sz w:val="22"/>
        </w:rPr>
        <w:t>31 March 2020</w:t>
      </w:r>
      <w:r w:rsidRPr="00093C7D">
        <w:rPr>
          <w:rFonts w:ascii="Times New Roman" w:hAnsi="Times New Roman" w:cs="Times New Roman"/>
          <w:spacing w:val="-4"/>
          <w:sz w:val="22"/>
        </w:rPr>
        <w:t>; the consolidated and separate statements of comprehensive income</w:t>
      </w:r>
      <w:r w:rsidRPr="002F69D1">
        <w:rPr>
          <w:rFonts w:ascii="Times New Roman" w:hAnsi="Times New Roman" w:cs="Cordia New"/>
          <w:sz w:val="22"/>
        </w:rPr>
        <w:t xml:space="preserve">, </w:t>
      </w:r>
      <w:r w:rsidRPr="002F69D1">
        <w:rPr>
          <w:rFonts w:ascii="Times New Roman" w:hAnsi="Times New Roman" w:cs="Times New Roman"/>
          <w:sz w:val="22"/>
        </w:rPr>
        <w:t xml:space="preserve">changes in equity and cash flows </w:t>
      </w:r>
      <w:r w:rsidR="007661E6" w:rsidRPr="002F69D1">
        <w:rPr>
          <w:rFonts w:ascii="Times New Roman" w:hAnsi="Times New Roman" w:cs="Times New Roman"/>
          <w:sz w:val="22"/>
        </w:rPr>
        <w:t xml:space="preserve">for the three-month period ended </w:t>
      </w:r>
      <w:r w:rsidR="007661E6">
        <w:rPr>
          <w:rFonts w:ascii="Times New Roman" w:hAnsi="Times New Roman" w:cs="Times New Roman"/>
          <w:sz w:val="22"/>
        </w:rPr>
        <w:t>31 March 2020</w:t>
      </w:r>
      <w:r w:rsidRPr="002F69D1">
        <w:rPr>
          <w:rFonts w:ascii="Times New Roman" w:hAnsi="Times New Roman" w:cs="Times New Roman"/>
          <w:sz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022DCF">
        <w:rPr>
          <w:rFonts w:ascii="Times New Roman" w:hAnsi="Times New Roman" w:cs="Times New Roman"/>
          <w:sz w:val="22"/>
        </w:rPr>
        <w:t xml:space="preserve"> </w:t>
      </w:r>
    </w:p>
    <w:p w14:paraId="5AFA84D9" w14:textId="77777777" w:rsidR="00093C7D" w:rsidRPr="00022DCF" w:rsidRDefault="00093C7D" w:rsidP="00093C7D">
      <w:pPr>
        <w:pStyle w:val="RNormal"/>
        <w:rPr>
          <w:szCs w:val="18"/>
          <w:lang w:bidi="th-TH"/>
        </w:rPr>
      </w:pPr>
    </w:p>
    <w:p w14:paraId="57C74E06" w14:textId="77777777" w:rsidR="00093C7D" w:rsidRPr="00022DCF" w:rsidRDefault="00093C7D" w:rsidP="00093C7D">
      <w:pPr>
        <w:jc w:val="both"/>
        <w:rPr>
          <w:rFonts w:ascii="Times New Roman" w:hAnsi="Times New Roman" w:cs="Times New Roman"/>
          <w:i/>
          <w:iCs/>
          <w:sz w:val="22"/>
        </w:rPr>
      </w:pPr>
      <w:r w:rsidRPr="00022DCF">
        <w:rPr>
          <w:rFonts w:ascii="Times New Roman" w:hAnsi="Times New Roman" w:cs="Times New Roman"/>
          <w:i/>
          <w:iCs/>
          <w:sz w:val="22"/>
        </w:rPr>
        <w:t>Scope of Review</w:t>
      </w:r>
    </w:p>
    <w:p w14:paraId="14092A2D" w14:textId="77777777" w:rsidR="00093C7D" w:rsidRPr="00022DCF" w:rsidRDefault="00093C7D" w:rsidP="00093C7D">
      <w:pPr>
        <w:jc w:val="both"/>
        <w:rPr>
          <w:rFonts w:ascii="Times New Roman" w:hAnsi="Times New Roman" w:cs="Times New Roman"/>
          <w:sz w:val="22"/>
        </w:rPr>
      </w:pPr>
    </w:p>
    <w:p w14:paraId="3EA3CCB3" w14:textId="77777777" w:rsidR="00093C7D" w:rsidRPr="00022DCF" w:rsidRDefault="00093C7D" w:rsidP="00093C7D">
      <w:pPr>
        <w:jc w:val="both"/>
        <w:rPr>
          <w:rFonts w:ascii="Times New Roman" w:hAnsi="Times New Roman" w:cs="Times New Roman"/>
          <w:sz w:val="22"/>
        </w:rPr>
      </w:pPr>
      <w:r w:rsidRPr="00022DCF">
        <w:rPr>
          <w:rFonts w:ascii="Times New Roman" w:hAnsi="Times New Roman" w:cs="Times New Roma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CF0CC64" w14:textId="77777777" w:rsidR="00093C7D" w:rsidRPr="00022DCF" w:rsidRDefault="00093C7D" w:rsidP="00093C7D">
      <w:pPr>
        <w:jc w:val="both"/>
        <w:rPr>
          <w:rFonts w:ascii="Times New Roman" w:hAnsi="Times New Roman" w:cs="Times New Roman"/>
          <w:sz w:val="22"/>
        </w:rPr>
      </w:pPr>
    </w:p>
    <w:p w14:paraId="2CDDD83E" w14:textId="77777777" w:rsidR="00093C7D" w:rsidRPr="00022DCF" w:rsidRDefault="00093C7D" w:rsidP="00093C7D">
      <w:pPr>
        <w:jc w:val="both"/>
        <w:rPr>
          <w:rFonts w:ascii="Times New Roman" w:hAnsi="Times New Roman" w:cs="Times New Roman"/>
          <w:i/>
          <w:iCs/>
          <w:sz w:val="22"/>
        </w:rPr>
      </w:pPr>
      <w:r w:rsidRPr="00022DCF">
        <w:rPr>
          <w:rFonts w:ascii="Times New Roman" w:hAnsi="Times New Roman" w:cs="Times New Roman"/>
          <w:i/>
          <w:iCs/>
          <w:sz w:val="22"/>
        </w:rPr>
        <w:t>Conclusion</w:t>
      </w:r>
    </w:p>
    <w:p w14:paraId="55BD9A0A" w14:textId="77777777" w:rsidR="00093C7D" w:rsidRPr="00022DCF" w:rsidRDefault="00093C7D" w:rsidP="00093C7D">
      <w:pPr>
        <w:jc w:val="both"/>
        <w:rPr>
          <w:rFonts w:ascii="Times New Roman" w:hAnsi="Times New Roman" w:cs="Times New Roman"/>
          <w:sz w:val="22"/>
        </w:rPr>
      </w:pPr>
    </w:p>
    <w:p w14:paraId="65CB5177" w14:textId="77777777"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022DCF">
        <w:rPr>
          <w:rFonts w:ascii="Times New Roman" w:hAnsi="Times New Roman" w:cs="Times New Roman"/>
          <w:sz w:val="22"/>
        </w:rPr>
        <w:t>Based on my review, nothing has come to my attention that causes me to believe that the accompanying interim financial information is not prepared, in all material respects, in accordance with Thai Accounting Standards 34, “Interim Financial Reporting”.</w:t>
      </w:r>
    </w:p>
    <w:p w14:paraId="44012848" w14:textId="77777777" w:rsidR="00093C7D" w:rsidRPr="00022DCF" w:rsidRDefault="00093C7D" w:rsidP="00093C7D">
      <w:pPr>
        <w:pStyle w:val="RNormal"/>
        <w:spacing w:line="240" w:lineRule="atLeast"/>
      </w:pPr>
    </w:p>
    <w:p w14:paraId="7B733B21" w14:textId="77777777" w:rsidR="00093C7D" w:rsidRPr="00022DCF" w:rsidRDefault="00093C7D" w:rsidP="00093C7D">
      <w:pPr>
        <w:pStyle w:val="RNormal"/>
        <w:spacing w:line="240" w:lineRule="atLeast"/>
      </w:pPr>
    </w:p>
    <w:p w14:paraId="0EB04D30" w14:textId="77777777" w:rsidR="00093C7D" w:rsidRPr="00022DCF" w:rsidRDefault="00093C7D" w:rsidP="00093C7D">
      <w:pPr>
        <w:pStyle w:val="RNormal"/>
        <w:spacing w:line="240" w:lineRule="atLeast"/>
      </w:pPr>
    </w:p>
    <w:p w14:paraId="1C8DE901" w14:textId="77777777" w:rsidR="00093C7D" w:rsidRPr="00022DCF" w:rsidRDefault="00093C7D" w:rsidP="00093C7D">
      <w:pPr>
        <w:pStyle w:val="RNormal"/>
        <w:spacing w:line="240" w:lineRule="atLeast"/>
      </w:pPr>
    </w:p>
    <w:p w14:paraId="0B30988B" w14:textId="77777777" w:rsidR="00093C7D" w:rsidRPr="00022DCF" w:rsidRDefault="00093C7D" w:rsidP="00093C7D">
      <w:pPr>
        <w:pStyle w:val="RNormal"/>
        <w:spacing w:line="240" w:lineRule="atLeast"/>
      </w:pPr>
    </w:p>
    <w:p w14:paraId="6258C36B" w14:textId="77777777" w:rsidR="00093C7D" w:rsidRPr="00022DCF" w:rsidRDefault="00093C7D" w:rsidP="00093C7D">
      <w:pPr>
        <w:pStyle w:val="E2"/>
        <w:spacing w:line="240" w:lineRule="atLeast"/>
        <w:ind w:left="0" w:right="0"/>
        <w:jc w:val="both"/>
        <w:rPr>
          <w:rFonts w:cs="Times New Roman"/>
          <w:lang w:val="en-US"/>
        </w:rPr>
      </w:pPr>
      <w:r w:rsidRPr="00022DCF">
        <w:rPr>
          <w:rFonts w:cs="Times New Roman"/>
          <w:lang w:val="en-US"/>
        </w:rPr>
        <w:t>(Siripen Sukcharoenyingyong)</w:t>
      </w:r>
    </w:p>
    <w:p w14:paraId="024DBF2F" w14:textId="77777777"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Certified Public Accountant</w:t>
      </w:r>
    </w:p>
    <w:p w14:paraId="7BAC2358" w14:textId="77777777" w:rsidR="00093C7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Registration No. 3636</w:t>
      </w:r>
    </w:p>
    <w:p w14:paraId="15D4ECCC" w14:textId="77777777" w:rsidR="00093C7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48D0209" w14:textId="77777777"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5093E863" w14:textId="77777777" w:rsidR="00093C7D" w:rsidRPr="00022DCF"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22DCF">
        <w:rPr>
          <w:rFonts w:ascii="Times New Roman" w:hAnsi="Times New Roman" w:cs="Times New Roman"/>
          <w:sz w:val="22"/>
          <w:szCs w:val="22"/>
        </w:rPr>
        <w:t xml:space="preserve">KPMG </w:t>
      </w:r>
      <w:proofErr w:type="spellStart"/>
      <w:r w:rsidRPr="00022DCF">
        <w:rPr>
          <w:rFonts w:ascii="Times New Roman" w:hAnsi="Times New Roman" w:cs="Times New Roman"/>
          <w:sz w:val="22"/>
          <w:szCs w:val="22"/>
        </w:rPr>
        <w:t>Phoomchai</w:t>
      </w:r>
      <w:proofErr w:type="spellEnd"/>
      <w:r w:rsidRPr="00022DCF">
        <w:rPr>
          <w:rFonts w:ascii="Times New Roman" w:hAnsi="Times New Roman" w:cs="Times New Roman"/>
          <w:sz w:val="22"/>
          <w:szCs w:val="22"/>
        </w:rPr>
        <w:t xml:space="preserve"> Audit Ltd.</w:t>
      </w:r>
    </w:p>
    <w:p w14:paraId="554704FE" w14:textId="77777777" w:rsidR="00093C7D" w:rsidRDefault="00093C7D"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022DCF">
        <w:rPr>
          <w:rFonts w:ascii="Times New Roman" w:hAnsi="Times New Roman" w:cs="Times New Roman"/>
          <w:sz w:val="22"/>
          <w:szCs w:val="22"/>
        </w:rPr>
        <w:t>Bangkok</w:t>
      </w:r>
    </w:p>
    <w:p w14:paraId="209754C0" w14:textId="208D9F05" w:rsidR="008F0BFE" w:rsidRDefault="00237F69"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heme="minorBidi"/>
          <w:sz w:val="22"/>
          <w:szCs w:val="22"/>
        </w:rPr>
      </w:pPr>
      <w:r>
        <w:rPr>
          <w:rFonts w:ascii="Times New Roman" w:hAnsi="Times New Roman"/>
          <w:sz w:val="22"/>
          <w:szCs w:val="28"/>
        </w:rPr>
        <w:t>1</w:t>
      </w:r>
      <w:r w:rsidR="00375AB5">
        <w:rPr>
          <w:rFonts w:ascii="Times New Roman" w:hAnsi="Times New Roman"/>
          <w:sz w:val="22"/>
          <w:szCs w:val="28"/>
        </w:rPr>
        <w:t>2</w:t>
      </w:r>
      <w:r w:rsidR="00163AC8">
        <w:rPr>
          <w:rFonts w:ascii="Times New Roman" w:hAnsi="Times New Roman" w:cs="Times New Roman"/>
          <w:sz w:val="22"/>
          <w:szCs w:val="22"/>
        </w:rPr>
        <w:t xml:space="preserve"> </w:t>
      </w:r>
      <w:r w:rsidR="00962899">
        <w:rPr>
          <w:rFonts w:ascii="Times New Roman" w:hAnsi="Times New Roman" w:cs="Times New Roman"/>
          <w:sz w:val="22"/>
          <w:szCs w:val="22"/>
        </w:rPr>
        <w:t>May</w:t>
      </w:r>
      <w:r w:rsidR="00163AC8">
        <w:rPr>
          <w:rFonts w:ascii="Times New Roman" w:hAnsi="Times New Roman" w:cs="Times New Roman"/>
          <w:sz w:val="22"/>
          <w:szCs w:val="22"/>
        </w:rPr>
        <w:t xml:space="preserve"> </w:t>
      </w:r>
      <w:r w:rsidR="008C08B4">
        <w:rPr>
          <w:rFonts w:ascii="Times New Roman" w:hAnsi="Times New Roman" w:cs="Times New Roman"/>
          <w:sz w:val="22"/>
          <w:szCs w:val="22"/>
        </w:rPr>
        <w:t>20</w:t>
      </w:r>
      <w:r w:rsidR="00794398">
        <w:rPr>
          <w:rFonts w:ascii="Times New Roman" w:hAnsi="Times New Roman" w:cstheme="minorBidi"/>
          <w:sz w:val="22"/>
          <w:szCs w:val="22"/>
        </w:rPr>
        <w:t>20</w:t>
      </w:r>
    </w:p>
    <w:p w14:paraId="1D6A2650" w14:textId="77777777" w:rsidR="00F94C60" w:rsidRPr="00F30AF5" w:rsidRDefault="00F94C60" w:rsidP="00F30AF5">
      <w:pPr>
        <w:ind w:left="540"/>
        <w:rPr>
          <w:rFonts w:ascii="Times New Roman" w:hAnsi="Times New Roman" w:cs="Times New Roman"/>
          <w:sz w:val="22"/>
          <w:szCs w:val="22"/>
        </w:rPr>
      </w:pPr>
    </w:p>
    <w:sectPr w:rsidR="00F94C60" w:rsidRPr="00F30AF5" w:rsidSect="00036B44">
      <w:footerReference w:type="default" r:id="rId12"/>
      <w:pgSz w:w="11909" w:h="16834" w:code="9"/>
      <w:pgMar w:top="691" w:right="119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F7287" w14:textId="77777777" w:rsidR="00073CF2" w:rsidRDefault="00073CF2">
      <w:r>
        <w:separator/>
      </w:r>
    </w:p>
  </w:endnote>
  <w:endnote w:type="continuationSeparator" w:id="0">
    <w:p w14:paraId="02CAD32F" w14:textId="77777777" w:rsidR="00073CF2" w:rsidRDefault="0007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B2258" w14:textId="77777777" w:rsidR="005A44F0" w:rsidRDefault="005A44F0" w:rsidP="007B10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F516F46" w14:textId="77777777" w:rsidR="005A44F0" w:rsidRDefault="005A44F0" w:rsidP="000710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206AB" w14:textId="77777777" w:rsidR="005A44F0" w:rsidRPr="00A37EF2" w:rsidRDefault="005A44F0"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14</w:t>
    </w:r>
    <w:r w:rsidRPr="00125F79">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B492D" w14:textId="4E1249C1" w:rsidR="005A44F0" w:rsidRPr="00A37EF2" w:rsidRDefault="005A44F0" w:rsidP="008B0824">
    <w:pPr>
      <w:pStyle w:val="Footer"/>
      <w:tabs>
        <w:tab w:val="clear" w:pos="4536"/>
        <w:tab w:val="left" w:pos="4560"/>
        <w:tab w:val="center" w:pos="4779"/>
      </w:tabs>
      <w:jc w:val="center"/>
      <w:rPr>
        <w:rFonts w:ascii="Times New Roman" w:hAnsi="Times New Roman"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A2D28" w14:textId="77777777" w:rsidR="00073CF2" w:rsidRDefault="00073CF2">
      <w:r>
        <w:separator/>
      </w:r>
    </w:p>
  </w:footnote>
  <w:footnote w:type="continuationSeparator" w:id="0">
    <w:p w14:paraId="0146AA73" w14:textId="77777777" w:rsidR="00073CF2" w:rsidRDefault="00073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2919C" w14:textId="2EBF61E3" w:rsidR="00575172" w:rsidRDefault="00575172">
    <w:pPr>
      <w:pStyle w:val="Header"/>
      <w:rPr>
        <w:rFonts w:ascii="Times New Roman" w:hAnsi="Times New Roman" w:cs="Times New Roman"/>
        <w:sz w:val="28"/>
        <w:szCs w:val="28"/>
      </w:rPr>
    </w:pPr>
  </w:p>
  <w:p w14:paraId="7F1AFC94" w14:textId="4958C608" w:rsidR="00575172" w:rsidRDefault="00575172">
    <w:pPr>
      <w:pStyle w:val="Header"/>
      <w:rPr>
        <w:rFonts w:ascii="Times New Roman" w:hAnsi="Times New Roman" w:cs="Times New Roman"/>
        <w:sz w:val="28"/>
        <w:szCs w:val="28"/>
      </w:rPr>
    </w:pPr>
  </w:p>
  <w:p w14:paraId="6DB1FBF1" w14:textId="601B40FD" w:rsidR="00575172" w:rsidRDefault="00575172">
    <w:pPr>
      <w:pStyle w:val="Header"/>
      <w:rPr>
        <w:rFonts w:ascii="Times New Roman" w:hAnsi="Times New Roman" w:cs="Times New Roman"/>
        <w:sz w:val="28"/>
        <w:szCs w:val="28"/>
      </w:rPr>
    </w:pPr>
  </w:p>
  <w:p w14:paraId="10990E3E" w14:textId="5AC41C51" w:rsidR="00575172" w:rsidRDefault="00575172">
    <w:pPr>
      <w:pStyle w:val="Header"/>
      <w:rPr>
        <w:rFonts w:ascii="Times New Roman" w:hAnsi="Times New Roman" w:cs="Times New Roman"/>
        <w:sz w:val="28"/>
        <w:szCs w:val="28"/>
      </w:rPr>
    </w:pPr>
  </w:p>
  <w:p w14:paraId="307F2751" w14:textId="19142ABD" w:rsidR="00575172" w:rsidRDefault="00575172">
    <w:pPr>
      <w:pStyle w:val="Header"/>
      <w:rPr>
        <w:rFonts w:ascii="Times New Roman" w:hAnsi="Times New Roman" w:cs="Times New Roman"/>
        <w:sz w:val="28"/>
        <w:szCs w:val="28"/>
      </w:rPr>
    </w:pPr>
  </w:p>
  <w:p w14:paraId="35B8661C" w14:textId="7E3204A7" w:rsidR="00575172" w:rsidRDefault="00575172">
    <w:pPr>
      <w:pStyle w:val="Header"/>
      <w:rPr>
        <w:rFonts w:ascii="Times New Roman" w:hAnsi="Times New Roman" w:cs="Times New Roman"/>
        <w:sz w:val="28"/>
        <w:szCs w:val="28"/>
      </w:rPr>
    </w:pPr>
  </w:p>
  <w:p w14:paraId="5FE97B9E" w14:textId="1B384D78" w:rsidR="00575172" w:rsidRDefault="00575172">
    <w:pPr>
      <w:pStyle w:val="Header"/>
      <w:rPr>
        <w:rFonts w:ascii="Times New Roman" w:hAnsi="Times New Roman" w:cs="Times New Roman"/>
        <w:sz w:val="28"/>
        <w:szCs w:val="28"/>
      </w:rPr>
    </w:pPr>
  </w:p>
  <w:p w14:paraId="5A00ABBD" w14:textId="66C965DF" w:rsidR="00575172" w:rsidRDefault="00575172">
    <w:pPr>
      <w:pStyle w:val="Header"/>
      <w:rPr>
        <w:rFonts w:ascii="Times New Roman" w:hAnsi="Times New Roman" w:cs="Times New Roman"/>
        <w:sz w:val="28"/>
        <w:szCs w:val="28"/>
      </w:rPr>
    </w:pPr>
  </w:p>
  <w:p w14:paraId="575611A6" w14:textId="1BEFEDE4" w:rsidR="00575172" w:rsidRDefault="00575172">
    <w:pPr>
      <w:pStyle w:val="Header"/>
      <w:rPr>
        <w:rFonts w:ascii="Times New Roman" w:hAnsi="Times New Roman" w:cs="Times New Roman"/>
        <w:sz w:val="28"/>
        <w:szCs w:val="28"/>
      </w:rPr>
    </w:pPr>
  </w:p>
  <w:p w14:paraId="5E85FC79" w14:textId="55339415" w:rsidR="00575172" w:rsidRDefault="00575172">
    <w:pPr>
      <w:pStyle w:val="Header"/>
      <w:rPr>
        <w:rFonts w:ascii="Times New Roman" w:hAnsi="Times New Roman" w:cs="Times New Roman"/>
        <w:sz w:val="28"/>
        <w:szCs w:val="28"/>
      </w:rPr>
    </w:pPr>
  </w:p>
  <w:p w14:paraId="36C4D993" w14:textId="38DB9E1D" w:rsidR="00575172" w:rsidRDefault="00575172">
    <w:pPr>
      <w:pStyle w:val="Header"/>
      <w:rPr>
        <w:rFonts w:ascii="Times New Roman" w:hAnsi="Times New Roman" w:cs="Times New Roman"/>
        <w:sz w:val="28"/>
        <w:szCs w:val="28"/>
      </w:rPr>
    </w:pPr>
  </w:p>
  <w:p w14:paraId="5C4DA3D6" w14:textId="77777777" w:rsidR="00575172" w:rsidRPr="00575172" w:rsidRDefault="00575172">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FCB3A" w14:textId="77777777" w:rsidR="005A44F0" w:rsidRDefault="005A44F0"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BD43C33" w14:textId="77777777" w:rsidR="005A44F0" w:rsidRDefault="005A44F0"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81638FC" w14:textId="77777777" w:rsidR="005A44F0" w:rsidRDefault="005A44F0"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794E7D3" w14:textId="77777777" w:rsidR="005A44F0" w:rsidRDefault="005A44F0"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8E600C" w14:textId="77777777" w:rsidR="005A44F0" w:rsidRDefault="005A44F0"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F077066" w14:textId="77777777" w:rsidR="005A44F0" w:rsidRDefault="005A44F0"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6FA9D6" w14:textId="77777777" w:rsidR="005A44F0" w:rsidRDefault="005A44F0"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5D333BB" w14:textId="77777777" w:rsidR="005A44F0" w:rsidRDefault="005A44F0"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2748797" w14:textId="77777777" w:rsidR="005A44F0" w:rsidRDefault="005A44F0"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B829309" w14:textId="77777777" w:rsidR="005A44F0" w:rsidRDefault="005A44F0"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4F7851" w14:textId="77777777" w:rsidR="005A44F0" w:rsidRPr="0007105D" w:rsidRDefault="005A44F0"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28"/>
  </w:num>
  <w:num w:numId="14">
    <w:abstractNumId w:val="20"/>
  </w:num>
  <w:num w:numId="15">
    <w:abstractNumId w:val="24"/>
  </w:num>
  <w:num w:numId="16">
    <w:abstractNumId w:val="20"/>
  </w:num>
  <w:num w:numId="17">
    <w:abstractNumId w:val="12"/>
  </w:num>
  <w:num w:numId="18">
    <w:abstractNumId w:val="33"/>
  </w:num>
  <w:num w:numId="19">
    <w:abstractNumId w:val="34"/>
  </w:num>
  <w:num w:numId="20">
    <w:abstractNumId w:val="15"/>
  </w:num>
  <w:num w:numId="21">
    <w:abstractNumId w:val="11"/>
  </w:num>
  <w:num w:numId="22">
    <w:abstractNumId w:val="37"/>
  </w:num>
  <w:num w:numId="23">
    <w:abstractNumId w:val="13"/>
  </w:num>
  <w:num w:numId="24">
    <w:abstractNumId w:val="10"/>
  </w:num>
  <w:num w:numId="25">
    <w:abstractNumId w:val="35"/>
  </w:num>
  <w:num w:numId="26">
    <w:abstractNumId w:val="19"/>
  </w:num>
  <w:num w:numId="27">
    <w:abstractNumId w:val="14"/>
  </w:num>
  <w:num w:numId="28">
    <w:abstractNumId w:val="25"/>
  </w:num>
  <w:num w:numId="29">
    <w:abstractNumId w:val="38"/>
  </w:num>
  <w:num w:numId="30">
    <w:abstractNumId w:val="16"/>
  </w:num>
  <w:num w:numId="31">
    <w:abstractNumId w:val="21"/>
  </w:num>
  <w:num w:numId="32">
    <w:abstractNumId w:val="26"/>
  </w:num>
  <w:num w:numId="33">
    <w:abstractNumId w:val="17"/>
  </w:num>
  <w:num w:numId="34">
    <w:abstractNumId w:val="31"/>
  </w:num>
  <w:num w:numId="35">
    <w:abstractNumId w:val="30"/>
  </w:num>
  <w:num w:numId="36">
    <w:abstractNumId w:val="32"/>
  </w:num>
  <w:num w:numId="37">
    <w:abstractNumId w:val="36"/>
  </w:num>
  <w:num w:numId="38">
    <w:abstractNumId w:val="27"/>
  </w:num>
  <w:num w:numId="39">
    <w:abstractNumId w:val="22"/>
  </w:num>
  <w:num w:numId="40">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6ED"/>
    <w:rsid w:val="00000839"/>
    <w:rsid w:val="00000973"/>
    <w:rsid w:val="00001708"/>
    <w:rsid w:val="0000294B"/>
    <w:rsid w:val="00002EC6"/>
    <w:rsid w:val="00002F16"/>
    <w:rsid w:val="0000305E"/>
    <w:rsid w:val="0000429D"/>
    <w:rsid w:val="00005DCC"/>
    <w:rsid w:val="0000694D"/>
    <w:rsid w:val="00006F0F"/>
    <w:rsid w:val="00007A3B"/>
    <w:rsid w:val="00007C7E"/>
    <w:rsid w:val="0001058E"/>
    <w:rsid w:val="000109FE"/>
    <w:rsid w:val="00011203"/>
    <w:rsid w:val="000116F3"/>
    <w:rsid w:val="00013455"/>
    <w:rsid w:val="000134E9"/>
    <w:rsid w:val="00013714"/>
    <w:rsid w:val="00014946"/>
    <w:rsid w:val="00014EE0"/>
    <w:rsid w:val="00015D1E"/>
    <w:rsid w:val="00016242"/>
    <w:rsid w:val="00016289"/>
    <w:rsid w:val="000176C6"/>
    <w:rsid w:val="0001778F"/>
    <w:rsid w:val="00020213"/>
    <w:rsid w:val="0002124D"/>
    <w:rsid w:val="000212B3"/>
    <w:rsid w:val="00022DCF"/>
    <w:rsid w:val="000230D0"/>
    <w:rsid w:val="00023589"/>
    <w:rsid w:val="00023DC2"/>
    <w:rsid w:val="00023E45"/>
    <w:rsid w:val="00023FA5"/>
    <w:rsid w:val="0002427F"/>
    <w:rsid w:val="00024F46"/>
    <w:rsid w:val="00024FA1"/>
    <w:rsid w:val="000252A1"/>
    <w:rsid w:val="00026242"/>
    <w:rsid w:val="00026383"/>
    <w:rsid w:val="00026E2A"/>
    <w:rsid w:val="000274D0"/>
    <w:rsid w:val="000277D3"/>
    <w:rsid w:val="00027DBA"/>
    <w:rsid w:val="00027F1B"/>
    <w:rsid w:val="00030B2F"/>
    <w:rsid w:val="000316A1"/>
    <w:rsid w:val="00032BBA"/>
    <w:rsid w:val="0003319E"/>
    <w:rsid w:val="00033259"/>
    <w:rsid w:val="00033815"/>
    <w:rsid w:val="00033A54"/>
    <w:rsid w:val="00034925"/>
    <w:rsid w:val="00034C12"/>
    <w:rsid w:val="00034D97"/>
    <w:rsid w:val="00035334"/>
    <w:rsid w:val="00035F66"/>
    <w:rsid w:val="0003622A"/>
    <w:rsid w:val="000362C9"/>
    <w:rsid w:val="00036B44"/>
    <w:rsid w:val="000371CE"/>
    <w:rsid w:val="000371DF"/>
    <w:rsid w:val="000372FC"/>
    <w:rsid w:val="00037F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F5"/>
    <w:rsid w:val="000534EB"/>
    <w:rsid w:val="000535C7"/>
    <w:rsid w:val="0005394E"/>
    <w:rsid w:val="000539BC"/>
    <w:rsid w:val="0005469B"/>
    <w:rsid w:val="00054D68"/>
    <w:rsid w:val="000566D0"/>
    <w:rsid w:val="00056B41"/>
    <w:rsid w:val="00056E7E"/>
    <w:rsid w:val="0005718D"/>
    <w:rsid w:val="00057AEE"/>
    <w:rsid w:val="0006024B"/>
    <w:rsid w:val="00062031"/>
    <w:rsid w:val="0006224E"/>
    <w:rsid w:val="0006239A"/>
    <w:rsid w:val="0006256B"/>
    <w:rsid w:val="00062DF5"/>
    <w:rsid w:val="00062E02"/>
    <w:rsid w:val="00062F2C"/>
    <w:rsid w:val="000630DD"/>
    <w:rsid w:val="000636AD"/>
    <w:rsid w:val="00064328"/>
    <w:rsid w:val="000651B5"/>
    <w:rsid w:val="00066687"/>
    <w:rsid w:val="00070DC9"/>
    <w:rsid w:val="0007105D"/>
    <w:rsid w:val="00071432"/>
    <w:rsid w:val="00071671"/>
    <w:rsid w:val="000716B1"/>
    <w:rsid w:val="00071B86"/>
    <w:rsid w:val="00071C78"/>
    <w:rsid w:val="00071CA9"/>
    <w:rsid w:val="00071D5F"/>
    <w:rsid w:val="00071ED8"/>
    <w:rsid w:val="00072894"/>
    <w:rsid w:val="00073C77"/>
    <w:rsid w:val="00073CF2"/>
    <w:rsid w:val="000741B7"/>
    <w:rsid w:val="000744BF"/>
    <w:rsid w:val="00074765"/>
    <w:rsid w:val="0007529D"/>
    <w:rsid w:val="00076255"/>
    <w:rsid w:val="000771CB"/>
    <w:rsid w:val="00077930"/>
    <w:rsid w:val="00077AE3"/>
    <w:rsid w:val="00077C3C"/>
    <w:rsid w:val="00080D76"/>
    <w:rsid w:val="000814B8"/>
    <w:rsid w:val="00081E63"/>
    <w:rsid w:val="00082C29"/>
    <w:rsid w:val="00082E2A"/>
    <w:rsid w:val="0008443C"/>
    <w:rsid w:val="0008576E"/>
    <w:rsid w:val="00085B7F"/>
    <w:rsid w:val="000864A7"/>
    <w:rsid w:val="00086C37"/>
    <w:rsid w:val="00086D5A"/>
    <w:rsid w:val="00087C65"/>
    <w:rsid w:val="000901F2"/>
    <w:rsid w:val="00090F5A"/>
    <w:rsid w:val="0009102D"/>
    <w:rsid w:val="000910FC"/>
    <w:rsid w:val="00091625"/>
    <w:rsid w:val="000919DE"/>
    <w:rsid w:val="000920EC"/>
    <w:rsid w:val="000936D2"/>
    <w:rsid w:val="00093767"/>
    <w:rsid w:val="00093C7D"/>
    <w:rsid w:val="0009415A"/>
    <w:rsid w:val="000942F0"/>
    <w:rsid w:val="00095467"/>
    <w:rsid w:val="0009547D"/>
    <w:rsid w:val="0009550E"/>
    <w:rsid w:val="0009557A"/>
    <w:rsid w:val="0009591A"/>
    <w:rsid w:val="00096015"/>
    <w:rsid w:val="000966C3"/>
    <w:rsid w:val="000967B3"/>
    <w:rsid w:val="000968FC"/>
    <w:rsid w:val="00096A57"/>
    <w:rsid w:val="000A1704"/>
    <w:rsid w:val="000A1D07"/>
    <w:rsid w:val="000A21D8"/>
    <w:rsid w:val="000A32F0"/>
    <w:rsid w:val="000A37F9"/>
    <w:rsid w:val="000A3B45"/>
    <w:rsid w:val="000A415E"/>
    <w:rsid w:val="000A435C"/>
    <w:rsid w:val="000A473A"/>
    <w:rsid w:val="000A532C"/>
    <w:rsid w:val="000A581F"/>
    <w:rsid w:val="000A58F6"/>
    <w:rsid w:val="000A61C1"/>
    <w:rsid w:val="000A636C"/>
    <w:rsid w:val="000A6A99"/>
    <w:rsid w:val="000A6BA7"/>
    <w:rsid w:val="000A6CDB"/>
    <w:rsid w:val="000A78DF"/>
    <w:rsid w:val="000B1144"/>
    <w:rsid w:val="000B169C"/>
    <w:rsid w:val="000B1F6B"/>
    <w:rsid w:val="000B2820"/>
    <w:rsid w:val="000B28D6"/>
    <w:rsid w:val="000B2AF0"/>
    <w:rsid w:val="000B2BF3"/>
    <w:rsid w:val="000B2EAC"/>
    <w:rsid w:val="000B2F92"/>
    <w:rsid w:val="000B3362"/>
    <w:rsid w:val="000B36AC"/>
    <w:rsid w:val="000B37F0"/>
    <w:rsid w:val="000B4098"/>
    <w:rsid w:val="000B40E3"/>
    <w:rsid w:val="000B491B"/>
    <w:rsid w:val="000B4CDE"/>
    <w:rsid w:val="000B5243"/>
    <w:rsid w:val="000B7C86"/>
    <w:rsid w:val="000C0EBB"/>
    <w:rsid w:val="000C18EA"/>
    <w:rsid w:val="000C1AD9"/>
    <w:rsid w:val="000C2BC6"/>
    <w:rsid w:val="000C2F0F"/>
    <w:rsid w:val="000C30F2"/>
    <w:rsid w:val="000C33E2"/>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F13"/>
    <w:rsid w:val="000D678A"/>
    <w:rsid w:val="000D6AAD"/>
    <w:rsid w:val="000D735B"/>
    <w:rsid w:val="000D76D0"/>
    <w:rsid w:val="000D7AB4"/>
    <w:rsid w:val="000D7CC8"/>
    <w:rsid w:val="000E00E4"/>
    <w:rsid w:val="000E09A0"/>
    <w:rsid w:val="000E114C"/>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AA4"/>
    <w:rsid w:val="00101ECE"/>
    <w:rsid w:val="0010257E"/>
    <w:rsid w:val="0010303F"/>
    <w:rsid w:val="00103674"/>
    <w:rsid w:val="00103F03"/>
    <w:rsid w:val="00104003"/>
    <w:rsid w:val="001041F0"/>
    <w:rsid w:val="001048F1"/>
    <w:rsid w:val="00104F62"/>
    <w:rsid w:val="00105DC0"/>
    <w:rsid w:val="00106BB0"/>
    <w:rsid w:val="001074C4"/>
    <w:rsid w:val="00110444"/>
    <w:rsid w:val="001106A8"/>
    <w:rsid w:val="0011089A"/>
    <w:rsid w:val="00111904"/>
    <w:rsid w:val="00111948"/>
    <w:rsid w:val="00111ED6"/>
    <w:rsid w:val="001126CC"/>
    <w:rsid w:val="00113058"/>
    <w:rsid w:val="001133FD"/>
    <w:rsid w:val="0011367F"/>
    <w:rsid w:val="001136C0"/>
    <w:rsid w:val="00114FF5"/>
    <w:rsid w:val="00116FB0"/>
    <w:rsid w:val="00117583"/>
    <w:rsid w:val="0011792A"/>
    <w:rsid w:val="00117E84"/>
    <w:rsid w:val="00120377"/>
    <w:rsid w:val="00120553"/>
    <w:rsid w:val="00120D6A"/>
    <w:rsid w:val="00120F7C"/>
    <w:rsid w:val="0012102D"/>
    <w:rsid w:val="0012234F"/>
    <w:rsid w:val="00122A16"/>
    <w:rsid w:val="00123ECB"/>
    <w:rsid w:val="001242D2"/>
    <w:rsid w:val="00124972"/>
    <w:rsid w:val="00124D7B"/>
    <w:rsid w:val="00125F79"/>
    <w:rsid w:val="00125F95"/>
    <w:rsid w:val="00126558"/>
    <w:rsid w:val="001267C4"/>
    <w:rsid w:val="00126BF1"/>
    <w:rsid w:val="00126F71"/>
    <w:rsid w:val="0012747B"/>
    <w:rsid w:val="00127C8A"/>
    <w:rsid w:val="00127F3A"/>
    <w:rsid w:val="00130070"/>
    <w:rsid w:val="001301CB"/>
    <w:rsid w:val="00130AF8"/>
    <w:rsid w:val="00130B4D"/>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402E"/>
    <w:rsid w:val="001540DB"/>
    <w:rsid w:val="001546E3"/>
    <w:rsid w:val="00154997"/>
    <w:rsid w:val="00154C11"/>
    <w:rsid w:val="00154F06"/>
    <w:rsid w:val="00154F3B"/>
    <w:rsid w:val="001569A7"/>
    <w:rsid w:val="00156AB6"/>
    <w:rsid w:val="00156D97"/>
    <w:rsid w:val="00156EB1"/>
    <w:rsid w:val="001570EF"/>
    <w:rsid w:val="0015719F"/>
    <w:rsid w:val="00157202"/>
    <w:rsid w:val="00157C33"/>
    <w:rsid w:val="00157F4D"/>
    <w:rsid w:val="001603B7"/>
    <w:rsid w:val="00160E61"/>
    <w:rsid w:val="00160E83"/>
    <w:rsid w:val="001613D2"/>
    <w:rsid w:val="00161403"/>
    <w:rsid w:val="00161B0A"/>
    <w:rsid w:val="00161D88"/>
    <w:rsid w:val="00161F91"/>
    <w:rsid w:val="001629C0"/>
    <w:rsid w:val="00163AC8"/>
    <w:rsid w:val="00163CB6"/>
    <w:rsid w:val="00164669"/>
    <w:rsid w:val="00164DCA"/>
    <w:rsid w:val="00164E53"/>
    <w:rsid w:val="001651ED"/>
    <w:rsid w:val="00165389"/>
    <w:rsid w:val="0016575D"/>
    <w:rsid w:val="00165CC3"/>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876"/>
    <w:rsid w:val="0017545F"/>
    <w:rsid w:val="00175763"/>
    <w:rsid w:val="00175C69"/>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B7"/>
    <w:rsid w:val="00185C7A"/>
    <w:rsid w:val="00186697"/>
    <w:rsid w:val="001878BA"/>
    <w:rsid w:val="00187C92"/>
    <w:rsid w:val="0019072B"/>
    <w:rsid w:val="001911BE"/>
    <w:rsid w:val="00191531"/>
    <w:rsid w:val="001919CD"/>
    <w:rsid w:val="00191A84"/>
    <w:rsid w:val="00192E90"/>
    <w:rsid w:val="00193493"/>
    <w:rsid w:val="00193B25"/>
    <w:rsid w:val="0019410A"/>
    <w:rsid w:val="00194712"/>
    <w:rsid w:val="00195B1E"/>
    <w:rsid w:val="00195CDB"/>
    <w:rsid w:val="00196098"/>
    <w:rsid w:val="001962DE"/>
    <w:rsid w:val="001966ED"/>
    <w:rsid w:val="001968B2"/>
    <w:rsid w:val="00196BF1"/>
    <w:rsid w:val="00196CFB"/>
    <w:rsid w:val="00196D98"/>
    <w:rsid w:val="00196E99"/>
    <w:rsid w:val="00197A87"/>
    <w:rsid w:val="001A0B03"/>
    <w:rsid w:val="001A0F9F"/>
    <w:rsid w:val="001A2B45"/>
    <w:rsid w:val="001A47C8"/>
    <w:rsid w:val="001A4A37"/>
    <w:rsid w:val="001A4E1E"/>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3B6"/>
    <w:rsid w:val="001D62BE"/>
    <w:rsid w:val="001D73FC"/>
    <w:rsid w:val="001D7B18"/>
    <w:rsid w:val="001D7B36"/>
    <w:rsid w:val="001E0E98"/>
    <w:rsid w:val="001E1C6B"/>
    <w:rsid w:val="001E1ED7"/>
    <w:rsid w:val="001E2FCB"/>
    <w:rsid w:val="001E31A3"/>
    <w:rsid w:val="001E4161"/>
    <w:rsid w:val="001E4F2B"/>
    <w:rsid w:val="001E4F94"/>
    <w:rsid w:val="001E5767"/>
    <w:rsid w:val="001E58C1"/>
    <w:rsid w:val="001E7F4B"/>
    <w:rsid w:val="001E7FE6"/>
    <w:rsid w:val="001F05AE"/>
    <w:rsid w:val="001F06D8"/>
    <w:rsid w:val="001F0C7C"/>
    <w:rsid w:val="001F0CC9"/>
    <w:rsid w:val="001F10C0"/>
    <w:rsid w:val="001F12B2"/>
    <w:rsid w:val="001F132B"/>
    <w:rsid w:val="001F22AE"/>
    <w:rsid w:val="001F26C4"/>
    <w:rsid w:val="001F310B"/>
    <w:rsid w:val="001F3524"/>
    <w:rsid w:val="001F37E9"/>
    <w:rsid w:val="001F3951"/>
    <w:rsid w:val="001F430F"/>
    <w:rsid w:val="001F67B7"/>
    <w:rsid w:val="001F6F0D"/>
    <w:rsid w:val="001F7A25"/>
    <w:rsid w:val="001F7FCE"/>
    <w:rsid w:val="002010EA"/>
    <w:rsid w:val="00201A52"/>
    <w:rsid w:val="00201F38"/>
    <w:rsid w:val="00202701"/>
    <w:rsid w:val="00202F8A"/>
    <w:rsid w:val="002039CF"/>
    <w:rsid w:val="00203E84"/>
    <w:rsid w:val="00204F36"/>
    <w:rsid w:val="00205424"/>
    <w:rsid w:val="00205ADD"/>
    <w:rsid w:val="00205B1A"/>
    <w:rsid w:val="00205B24"/>
    <w:rsid w:val="00206587"/>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4225"/>
    <w:rsid w:val="0021422C"/>
    <w:rsid w:val="002142A7"/>
    <w:rsid w:val="0021475A"/>
    <w:rsid w:val="002149FB"/>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AC0"/>
    <w:rsid w:val="00227DA4"/>
    <w:rsid w:val="00230F3A"/>
    <w:rsid w:val="00231397"/>
    <w:rsid w:val="00231925"/>
    <w:rsid w:val="002321C8"/>
    <w:rsid w:val="00232B48"/>
    <w:rsid w:val="00233BEE"/>
    <w:rsid w:val="00233C17"/>
    <w:rsid w:val="00233C28"/>
    <w:rsid w:val="002347E9"/>
    <w:rsid w:val="00234EB0"/>
    <w:rsid w:val="00235E01"/>
    <w:rsid w:val="002361FE"/>
    <w:rsid w:val="002366FF"/>
    <w:rsid w:val="002367B4"/>
    <w:rsid w:val="00236A75"/>
    <w:rsid w:val="00236BA2"/>
    <w:rsid w:val="00237702"/>
    <w:rsid w:val="0023788C"/>
    <w:rsid w:val="00237F69"/>
    <w:rsid w:val="002402A8"/>
    <w:rsid w:val="00240F9A"/>
    <w:rsid w:val="00241086"/>
    <w:rsid w:val="00241308"/>
    <w:rsid w:val="00241387"/>
    <w:rsid w:val="00241BC3"/>
    <w:rsid w:val="00242690"/>
    <w:rsid w:val="002426D1"/>
    <w:rsid w:val="00242AE4"/>
    <w:rsid w:val="00243AF4"/>
    <w:rsid w:val="00244298"/>
    <w:rsid w:val="0024447B"/>
    <w:rsid w:val="002446C8"/>
    <w:rsid w:val="002453AB"/>
    <w:rsid w:val="00245CDB"/>
    <w:rsid w:val="00245E78"/>
    <w:rsid w:val="00247E4E"/>
    <w:rsid w:val="002504A3"/>
    <w:rsid w:val="00250540"/>
    <w:rsid w:val="00250721"/>
    <w:rsid w:val="00251C31"/>
    <w:rsid w:val="00251E54"/>
    <w:rsid w:val="002523D6"/>
    <w:rsid w:val="00252640"/>
    <w:rsid w:val="0025292C"/>
    <w:rsid w:val="00252B08"/>
    <w:rsid w:val="00254170"/>
    <w:rsid w:val="00254B74"/>
    <w:rsid w:val="0025586B"/>
    <w:rsid w:val="00255AEF"/>
    <w:rsid w:val="00255EFA"/>
    <w:rsid w:val="00256483"/>
    <w:rsid w:val="00256C62"/>
    <w:rsid w:val="002570AB"/>
    <w:rsid w:val="00257CBE"/>
    <w:rsid w:val="0026012E"/>
    <w:rsid w:val="00260FCE"/>
    <w:rsid w:val="00261AEA"/>
    <w:rsid w:val="00263185"/>
    <w:rsid w:val="00263300"/>
    <w:rsid w:val="002636DA"/>
    <w:rsid w:val="00263AD7"/>
    <w:rsid w:val="00263CAB"/>
    <w:rsid w:val="0026687E"/>
    <w:rsid w:val="00266B89"/>
    <w:rsid w:val="00266BA8"/>
    <w:rsid w:val="002670B5"/>
    <w:rsid w:val="0026754F"/>
    <w:rsid w:val="00267763"/>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D92"/>
    <w:rsid w:val="00274B6E"/>
    <w:rsid w:val="0027513D"/>
    <w:rsid w:val="00275BF9"/>
    <w:rsid w:val="0027647A"/>
    <w:rsid w:val="00276ACA"/>
    <w:rsid w:val="00276B7A"/>
    <w:rsid w:val="00277B78"/>
    <w:rsid w:val="002801C1"/>
    <w:rsid w:val="002804CF"/>
    <w:rsid w:val="00281DE4"/>
    <w:rsid w:val="002823DA"/>
    <w:rsid w:val="00282E32"/>
    <w:rsid w:val="00283DDD"/>
    <w:rsid w:val="00284A83"/>
    <w:rsid w:val="002854B2"/>
    <w:rsid w:val="00285AE0"/>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41CF"/>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D0B"/>
    <w:rsid w:val="002A6EA7"/>
    <w:rsid w:val="002A7292"/>
    <w:rsid w:val="002A7937"/>
    <w:rsid w:val="002A7C9B"/>
    <w:rsid w:val="002B0955"/>
    <w:rsid w:val="002B1698"/>
    <w:rsid w:val="002B1EAB"/>
    <w:rsid w:val="002B2229"/>
    <w:rsid w:val="002B23DB"/>
    <w:rsid w:val="002B25CA"/>
    <w:rsid w:val="002B26CF"/>
    <w:rsid w:val="002B4171"/>
    <w:rsid w:val="002B4973"/>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B2"/>
    <w:rsid w:val="002C428E"/>
    <w:rsid w:val="002C4300"/>
    <w:rsid w:val="002C4640"/>
    <w:rsid w:val="002C5462"/>
    <w:rsid w:val="002C56D3"/>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3C0"/>
    <w:rsid w:val="002D7E04"/>
    <w:rsid w:val="002E04AB"/>
    <w:rsid w:val="002E0A97"/>
    <w:rsid w:val="002E0CAE"/>
    <w:rsid w:val="002E11A6"/>
    <w:rsid w:val="002E16E5"/>
    <w:rsid w:val="002E2650"/>
    <w:rsid w:val="002E2D86"/>
    <w:rsid w:val="002E3A9D"/>
    <w:rsid w:val="002E4006"/>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468"/>
    <w:rsid w:val="002F4812"/>
    <w:rsid w:val="002F496F"/>
    <w:rsid w:val="002F4E56"/>
    <w:rsid w:val="002F5732"/>
    <w:rsid w:val="002F5D2F"/>
    <w:rsid w:val="002F64AA"/>
    <w:rsid w:val="002F6D27"/>
    <w:rsid w:val="002F6F6C"/>
    <w:rsid w:val="002F7480"/>
    <w:rsid w:val="002F7E89"/>
    <w:rsid w:val="0030012B"/>
    <w:rsid w:val="00301891"/>
    <w:rsid w:val="00301D04"/>
    <w:rsid w:val="00302455"/>
    <w:rsid w:val="003028C3"/>
    <w:rsid w:val="003029AC"/>
    <w:rsid w:val="00303850"/>
    <w:rsid w:val="00303CFC"/>
    <w:rsid w:val="00303D27"/>
    <w:rsid w:val="003043A3"/>
    <w:rsid w:val="00304663"/>
    <w:rsid w:val="003047BE"/>
    <w:rsid w:val="0030498D"/>
    <w:rsid w:val="00305058"/>
    <w:rsid w:val="00305D24"/>
    <w:rsid w:val="00305ED1"/>
    <w:rsid w:val="003064A0"/>
    <w:rsid w:val="00307060"/>
    <w:rsid w:val="00307644"/>
    <w:rsid w:val="00307D77"/>
    <w:rsid w:val="00311A87"/>
    <w:rsid w:val="00312028"/>
    <w:rsid w:val="00312241"/>
    <w:rsid w:val="00312344"/>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20E2F"/>
    <w:rsid w:val="00320F33"/>
    <w:rsid w:val="003213B2"/>
    <w:rsid w:val="00321733"/>
    <w:rsid w:val="00321B1F"/>
    <w:rsid w:val="00323034"/>
    <w:rsid w:val="003231BF"/>
    <w:rsid w:val="00323222"/>
    <w:rsid w:val="003235EA"/>
    <w:rsid w:val="0032380F"/>
    <w:rsid w:val="00324451"/>
    <w:rsid w:val="003258F3"/>
    <w:rsid w:val="003267D2"/>
    <w:rsid w:val="00326D6D"/>
    <w:rsid w:val="00326E90"/>
    <w:rsid w:val="00327056"/>
    <w:rsid w:val="0033001B"/>
    <w:rsid w:val="00330066"/>
    <w:rsid w:val="00330D35"/>
    <w:rsid w:val="00331E33"/>
    <w:rsid w:val="00332680"/>
    <w:rsid w:val="00332B5E"/>
    <w:rsid w:val="00333460"/>
    <w:rsid w:val="00333C7F"/>
    <w:rsid w:val="00334A5A"/>
    <w:rsid w:val="00334E56"/>
    <w:rsid w:val="00334F85"/>
    <w:rsid w:val="00335059"/>
    <w:rsid w:val="00335ED4"/>
    <w:rsid w:val="00336760"/>
    <w:rsid w:val="00336BEB"/>
    <w:rsid w:val="00337101"/>
    <w:rsid w:val="003374C1"/>
    <w:rsid w:val="003405D5"/>
    <w:rsid w:val="00341651"/>
    <w:rsid w:val="00341DFC"/>
    <w:rsid w:val="003446FB"/>
    <w:rsid w:val="00345546"/>
    <w:rsid w:val="00345C4A"/>
    <w:rsid w:val="003469D6"/>
    <w:rsid w:val="00346B92"/>
    <w:rsid w:val="00350BBA"/>
    <w:rsid w:val="00351783"/>
    <w:rsid w:val="00351F9F"/>
    <w:rsid w:val="0035273F"/>
    <w:rsid w:val="00352B1A"/>
    <w:rsid w:val="00352BB5"/>
    <w:rsid w:val="00352C0F"/>
    <w:rsid w:val="0035317A"/>
    <w:rsid w:val="00354326"/>
    <w:rsid w:val="00354389"/>
    <w:rsid w:val="00354A04"/>
    <w:rsid w:val="00355274"/>
    <w:rsid w:val="0035539D"/>
    <w:rsid w:val="00355E3B"/>
    <w:rsid w:val="00356112"/>
    <w:rsid w:val="00356498"/>
    <w:rsid w:val="0035693A"/>
    <w:rsid w:val="003577FF"/>
    <w:rsid w:val="003578F1"/>
    <w:rsid w:val="00357AA9"/>
    <w:rsid w:val="00362047"/>
    <w:rsid w:val="00362973"/>
    <w:rsid w:val="00362B5B"/>
    <w:rsid w:val="00363BF3"/>
    <w:rsid w:val="00363E76"/>
    <w:rsid w:val="00363ED9"/>
    <w:rsid w:val="00365925"/>
    <w:rsid w:val="003659EB"/>
    <w:rsid w:val="00365F47"/>
    <w:rsid w:val="003662A8"/>
    <w:rsid w:val="003664FF"/>
    <w:rsid w:val="00366C11"/>
    <w:rsid w:val="00366D14"/>
    <w:rsid w:val="0037058B"/>
    <w:rsid w:val="0037123F"/>
    <w:rsid w:val="00371E55"/>
    <w:rsid w:val="0037253D"/>
    <w:rsid w:val="00373291"/>
    <w:rsid w:val="0037370B"/>
    <w:rsid w:val="003740DC"/>
    <w:rsid w:val="00374CFF"/>
    <w:rsid w:val="00375316"/>
    <w:rsid w:val="00375AB5"/>
    <w:rsid w:val="00376223"/>
    <w:rsid w:val="003776E2"/>
    <w:rsid w:val="0038093D"/>
    <w:rsid w:val="00380A0D"/>
    <w:rsid w:val="00380EE0"/>
    <w:rsid w:val="0038158C"/>
    <w:rsid w:val="0038191D"/>
    <w:rsid w:val="003829B6"/>
    <w:rsid w:val="0038475B"/>
    <w:rsid w:val="00384F91"/>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C3F"/>
    <w:rsid w:val="0039621E"/>
    <w:rsid w:val="00396255"/>
    <w:rsid w:val="003967EB"/>
    <w:rsid w:val="003977F5"/>
    <w:rsid w:val="00397B81"/>
    <w:rsid w:val="003A03C6"/>
    <w:rsid w:val="003A057B"/>
    <w:rsid w:val="003A0C5A"/>
    <w:rsid w:val="003A1238"/>
    <w:rsid w:val="003A1C1D"/>
    <w:rsid w:val="003A204E"/>
    <w:rsid w:val="003A2654"/>
    <w:rsid w:val="003A2781"/>
    <w:rsid w:val="003A398B"/>
    <w:rsid w:val="003A4632"/>
    <w:rsid w:val="003A5255"/>
    <w:rsid w:val="003A57E0"/>
    <w:rsid w:val="003A6C63"/>
    <w:rsid w:val="003A6E25"/>
    <w:rsid w:val="003A7423"/>
    <w:rsid w:val="003A7A70"/>
    <w:rsid w:val="003B00CA"/>
    <w:rsid w:val="003B0583"/>
    <w:rsid w:val="003B08D3"/>
    <w:rsid w:val="003B1844"/>
    <w:rsid w:val="003B1CDE"/>
    <w:rsid w:val="003B2275"/>
    <w:rsid w:val="003B2EC6"/>
    <w:rsid w:val="003B42D2"/>
    <w:rsid w:val="003B480E"/>
    <w:rsid w:val="003B50B9"/>
    <w:rsid w:val="003B5A24"/>
    <w:rsid w:val="003B5C2F"/>
    <w:rsid w:val="003B630B"/>
    <w:rsid w:val="003B653E"/>
    <w:rsid w:val="003B659A"/>
    <w:rsid w:val="003B6988"/>
    <w:rsid w:val="003B6B79"/>
    <w:rsid w:val="003B72A7"/>
    <w:rsid w:val="003B7B5D"/>
    <w:rsid w:val="003B7E14"/>
    <w:rsid w:val="003C0D98"/>
    <w:rsid w:val="003C1D3D"/>
    <w:rsid w:val="003C2C88"/>
    <w:rsid w:val="003C2E43"/>
    <w:rsid w:val="003C330A"/>
    <w:rsid w:val="003C34E4"/>
    <w:rsid w:val="003C3C26"/>
    <w:rsid w:val="003C42A5"/>
    <w:rsid w:val="003C42AE"/>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3338"/>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4161"/>
    <w:rsid w:val="003E46B4"/>
    <w:rsid w:val="003E5DB9"/>
    <w:rsid w:val="003E69F9"/>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834"/>
    <w:rsid w:val="00400DC8"/>
    <w:rsid w:val="004010FD"/>
    <w:rsid w:val="00401B38"/>
    <w:rsid w:val="00401BC3"/>
    <w:rsid w:val="0040334E"/>
    <w:rsid w:val="004035B3"/>
    <w:rsid w:val="004036CE"/>
    <w:rsid w:val="00404302"/>
    <w:rsid w:val="004048F0"/>
    <w:rsid w:val="00404C1E"/>
    <w:rsid w:val="00404D14"/>
    <w:rsid w:val="004060E2"/>
    <w:rsid w:val="00406234"/>
    <w:rsid w:val="0040636E"/>
    <w:rsid w:val="004063D1"/>
    <w:rsid w:val="0040690F"/>
    <w:rsid w:val="00406F2B"/>
    <w:rsid w:val="00407396"/>
    <w:rsid w:val="00407589"/>
    <w:rsid w:val="004077BA"/>
    <w:rsid w:val="00407974"/>
    <w:rsid w:val="00407ECA"/>
    <w:rsid w:val="004100B2"/>
    <w:rsid w:val="00410C92"/>
    <w:rsid w:val="00410D67"/>
    <w:rsid w:val="00410F32"/>
    <w:rsid w:val="00411152"/>
    <w:rsid w:val="0041164C"/>
    <w:rsid w:val="00411AAB"/>
    <w:rsid w:val="00411C72"/>
    <w:rsid w:val="0041239D"/>
    <w:rsid w:val="00412439"/>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942"/>
    <w:rsid w:val="0042408F"/>
    <w:rsid w:val="00424921"/>
    <w:rsid w:val="0042494A"/>
    <w:rsid w:val="0042552F"/>
    <w:rsid w:val="004258BC"/>
    <w:rsid w:val="00425D96"/>
    <w:rsid w:val="004263EA"/>
    <w:rsid w:val="00426DFF"/>
    <w:rsid w:val="00427AA7"/>
    <w:rsid w:val="00427F59"/>
    <w:rsid w:val="00431045"/>
    <w:rsid w:val="00432385"/>
    <w:rsid w:val="00432A2E"/>
    <w:rsid w:val="0043358E"/>
    <w:rsid w:val="00433DE2"/>
    <w:rsid w:val="004342C3"/>
    <w:rsid w:val="0043563D"/>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DA8"/>
    <w:rsid w:val="0044620C"/>
    <w:rsid w:val="00446645"/>
    <w:rsid w:val="004468A8"/>
    <w:rsid w:val="00446A6B"/>
    <w:rsid w:val="00447A9D"/>
    <w:rsid w:val="00450BD4"/>
    <w:rsid w:val="00450C17"/>
    <w:rsid w:val="004517FF"/>
    <w:rsid w:val="00452D56"/>
    <w:rsid w:val="004536E7"/>
    <w:rsid w:val="00453875"/>
    <w:rsid w:val="00453D83"/>
    <w:rsid w:val="00454609"/>
    <w:rsid w:val="00454843"/>
    <w:rsid w:val="0045484E"/>
    <w:rsid w:val="00454F68"/>
    <w:rsid w:val="00455BB5"/>
    <w:rsid w:val="00457B0F"/>
    <w:rsid w:val="004610C0"/>
    <w:rsid w:val="00461202"/>
    <w:rsid w:val="00461300"/>
    <w:rsid w:val="00461546"/>
    <w:rsid w:val="00462E07"/>
    <w:rsid w:val="0046389E"/>
    <w:rsid w:val="00464183"/>
    <w:rsid w:val="0046496E"/>
    <w:rsid w:val="00464A28"/>
    <w:rsid w:val="00464BF2"/>
    <w:rsid w:val="00464C80"/>
    <w:rsid w:val="0046578A"/>
    <w:rsid w:val="00465BB7"/>
    <w:rsid w:val="00465EB3"/>
    <w:rsid w:val="00465FDD"/>
    <w:rsid w:val="00466F38"/>
    <w:rsid w:val="00467DA6"/>
    <w:rsid w:val="0047114C"/>
    <w:rsid w:val="004711FD"/>
    <w:rsid w:val="004728AC"/>
    <w:rsid w:val="00472A1D"/>
    <w:rsid w:val="00472B66"/>
    <w:rsid w:val="0047362D"/>
    <w:rsid w:val="0047405C"/>
    <w:rsid w:val="004741FC"/>
    <w:rsid w:val="00474A3E"/>
    <w:rsid w:val="00474B4E"/>
    <w:rsid w:val="00474B94"/>
    <w:rsid w:val="00475336"/>
    <w:rsid w:val="00476286"/>
    <w:rsid w:val="00476D57"/>
    <w:rsid w:val="00476E06"/>
    <w:rsid w:val="004779CA"/>
    <w:rsid w:val="00477C3C"/>
    <w:rsid w:val="00480655"/>
    <w:rsid w:val="00480C2B"/>
    <w:rsid w:val="0048110E"/>
    <w:rsid w:val="00481198"/>
    <w:rsid w:val="0048159C"/>
    <w:rsid w:val="00483663"/>
    <w:rsid w:val="0048383B"/>
    <w:rsid w:val="004847A0"/>
    <w:rsid w:val="00484E09"/>
    <w:rsid w:val="0048699E"/>
    <w:rsid w:val="00486A52"/>
    <w:rsid w:val="00486BF9"/>
    <w:rsid w:val="00486F83"/>
    <w:rsid w:val="004870AB"/>
    <w:rsid w:val="004871C3"/>
    <w:rsid w:val="004875D3"/>
    <w:rsid w:val="0048774C"/>
    <w:rsid w:val="00487AE5"/>
    <w:rsid w:val="00490CDF"/>
    <w:rsid w:val="00490DED"/>
    <w:rsid w:val="00491363"/>
    <w:rsid w:val="0049211A"/>
    <w:rsid w:val="004936C4"/>
    <w:rsid w:val="00493EC7"/>
    <w:rsid w:val="00494E66"/>
    <w:rsid w:val="00494E98"/>
    <w:rsid w:val="00495B10"/>
    <w:rsid w:val="00495CA0"/>
    <w:rsid w:val="00496224"/>
    <w:rsid w:val="00496341"/>
    <w:rsid w:val="00497652"/>
    <w:rsid w:val="00497E1B"/>
    <w:rsid w:val="00497F14"/>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10E"/>
    <w:rsid w:val="004A66D4"/>
    <w:rsid w:val="004A6851"/>
    <w:rsid w:val="004A700B"/>
    <w:rsid w:val="004A70CE"/>
    <w:rsid w:val="004A723A"/>
    <w:rsid w:val="004A7A34"/>
    <w:rsid w:val="004B0F84"/>
    <w:rsid w:val="004B1029"/>
    <w:rsid w:val="004B18EA"/>
    <w:rsid w:val="004B2D59"/>
    <w:rsid w:val="004B35E0"/>
    <w:rsid w:val="004B389B"/>
    <w:rsid w:val="004B38AC"/>
    <w:rsid w:val="004B3E44"/>
    <w:rsid w:val="004B43D7"/>
    <w:rsid w:val="004B4CF1"/>
    <w:rsid w:val="004B4E8E"/>
    <w:rsid w:val="004B5412"/>
    <w:rsid w:val="004B60AC"/>
    <w:rsid w:val="004B6AA3"/>
    <w:rsid w:val="004B7467"/>
    <w:rsid w:val="004B7CD3"/>
    <w:rsid w:val="004B7ED0"/>
    <w:rsid w:val="004C00C1"/>
    <w:rsid w:val="004C01D1"/>
    <w:rsid w:val="004C024D"/>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207B"/>
    <w:rsid w:val="004E211F"/>
    <w:rsid w:val="004E21B1"/>
    <w:rsid w:val="004E2D59"/>
    <w:rsid w:val="004E2DF8"/>
    <w:rsid w:val="004E302B"/>
    <w:rsid w:val="004E322A"/>
    <w:rsid w:val="004E3A19"/>
    <w:rsid w:val="004E40CD"/>
    <w:rsid w:val="004E4439"/>
    <w:rsid w:val="004E4AE4"/>
    <w:rsid w:val="004E4B36"/>
    <w:rsid w:val="004E4FC8"/>
    <w:rsid w:val="004E52FD"/>
    <w:rsid w:val="004E5C36"/>
    <w:rsid w:val="004E5CED"/>
    <w:rsid w:val="004E6AE1"/>
    <w:rsid w:val="004E6D4B"/>
    <w:rsid w:val="004F02FF"/>
    <w:rsid w:val="004F0E18"/>
    <w:rsid w:val="004F1181"/>
    <w:rsid w:val="004F120F"/>
    <w:rsid w:val="004F157E"/>
    <w:rsid w:val="004F219A"/>
    <w:rsid w:val="004F21EF"/>
    <w:rsid w:val="004F2A9B"/>
    <w:rsid w:val="004F2CD9"/>
    <w:rsid w:val="004F3B7F"/>
    <w:rsid w:val="004F3F24"/>
    <w:rsid w:val="004F3F28"/>
    <w:rsid w:val="004F4268"/>
    <w:rsid w:val="004F442B"/>
    <w:rsid w:val="004F54FF"/>
    <w:rsid w:val="004F587A"/>
    <w:rsid w:val="004F6028"/>
    <w:rsid w:val="004F653D"/>
    <w:rsid w:val="004F7311"/>
    <w:rsid w:val="004F775D"/>
    <w:rsid w:val="00501F00"/>
    <w:rsid w:val="00502293"/>
    <w:rsid w:val="0050262B"/>
    <w:rsid w:val="00502D5B"/>
    <w:rsid w:val="00504CC7"/>
    <w:rsid w:val="00505863"/>
    <w:rsid w:val="00505DB3"/>
    <w:rsid w:val="00507094"/>
    <w:rsid w:val="005071F2"/>
    <w:rsid w:val="005078F0"/>
    <w:rsid w:val="005079E9"/>
    <w:rsid w:val="00507D81"/>
    <w:rsid w:val="00510138"/>
    <w:rsid w:val="005101F8"/>
    <w:rsid w:val="00510254"/>
    <w:rsid w:val="005103D7"/>
    <w:rsid w:val="005116C7"/>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5015"/>
    <w:rsid w:val="00525974"/>
    <w:rsid w:val="005259B7"/>
    <w:rsid w:val="005259CB"/>
    <w:rsid w:val="00525E81"/>
    <w:rsid w:val="00525FCC"/>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4B8"/>
    <w:rsid w:val="00540033"/>
    <w:rsid w:val="00541285"/>
    <w:rsid w:val="00541458"/>
    <w:rsid w:val="0054159D"/>
    <w:rsid w:val="005423F0"/>
    <w:rsid w:val="0054257B"/>
    <w:rsid w:val="0054292B"/>
    <w:rsid w:val="00543412"/>
    <w:rsid w:val="0054448B"/>
    <w:rsid w:val="00545BD3"/>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A99"/>
    <w:rsid w:val="00560E04"/>
    <w:rsid w:val="005610A7"/>
    <w:rsid w:val="005613F1"/>
    <w:rsid w:val="005622CA"/>
    <w:rsid w:val="005630A2"/>
    <w:rsid w:val="005636F0"/>
    <w:rsid w:val="005649E4"/>
    <w:rsid w:val="0056528A"/>
    <w:rsid w:val="00565986"/>
    <w:rsid w:val="005659F6"/>
    <w:rsid w:val="00566C84"/>
    <w:rsid w:val="0056765A"/>
    <w:rsid w:val="00567A8B"/>
    <w:rsid w:val="00567AB8"/>
    <w:rsid w:val="005708EF"/>
    <w:rsid w:val="00571440"/>
    <w:rsid w:val="00571884"/>
    <w:rsid w:val="0057225E"/>
    <w:rsid w:val="00572AAF"/>
    <w:rsid w:val="005730C3"/>
    <w:rsid w:val="00574885"/>
    <w:rsid w:val="00574CAC"/>
    <w:rsid w:val="00575172"/>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6E"/>
    <w:rsid w:val="005848A9"/>
    <w:rsid w:val="0058493A"/>
    <w:rsid w:val="005855AF"/>
    <w:rsid w:val="00585E04"/>
    <w:rsid w:val="00585F80"/>
    <w:rsid w:val="00586DFA"/>
    <w:rsid w:val="00586E90"/>
    <w:rsid w:val="005875FB"/>
    <w:rsid w:val="00587D95"/>
    <w:rsid w:val="00590D89"/>
    <w:rsid w:val="00590E81"/>
    <w:rsid w:val="0059144B"/>
    <w:rsid w:val="0059169C"/>
    <w:rsid w:val="005919E9"/>
    <w:rsid w:val="00591F6D"/>
    <w:rsid w:val="00592A84"/>
    <w:rsid w:val="00592EBD"/>
    <w:rsid w:val="00595249"/>
    <w:rsid w:val="0059566D"/>
    <w:rsid w:val="00596FB6"/>
    <w:rsid w:val="005972ED"/>
    <w:rsid w:val="005A0189"/>
    <w:rsid w:val="005A0609"/>
    <w:rsid w:val="005A0DCF"/>
    <w:rsid w:val="005A17CC"/>
    <w:rsid w:val="005A22BF"/>
    <w:rsid w:val="005A2FCD"/>
    <w:rsid w:val="005A44F0"/>
    <w:rsid w:val="005A55C4"/>
    <w:rsid w:val="005A6897"/>
    <w:rsid w:val="005A6EDE"/>
    <w:rsid w:val="005A7498"/>
    <w:rsid w:val="005A75C0"/>
    <w:rsid w:val="005B00CE"/>
    <w:rsid w:val="005B0104"/>
    <w:rsid w:val="005B0219"/>
    <w:rsid w:val="005B07BC"/>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122"/>
    <w:rsid w:val="005B6E64"/>
    <w:rsid w:val="005B6FF2"/>
    <w:rsid w:val="005C0517"/>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E010B"/>
    <w:rsid w:val="005E1259"/>
    <w:rsid w:val="005E1793"/>
    <w:rsid w:val="005E1F8B"/>
    <w:rsid w:val="005E21E8"/>
    <w:rsid w:val="005E2351"/>
    <w:rsid w:val="005E23E4"/>
    <w:rsid w:val="005E2497"/>
    <w:rsid w:val="005E2770"/>
    <w:rsid w:val="005E2D74"/>
    <w:rsid w:val="005E2E6D"/>
    <w:rsid w:val="005E3DC0"/>
    <w:rsid w:val="005E4643"/>
    <w:rsid w:val="005E4F65"/>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1221"/>
    <w:rsid w:val="006023A6"/>
    <w:rsid w:val="00602585"/>
    <w:rsid w:val="00602F9C"/>
    <w:rsid w:val="00603A0C"/>
    <w:rsid w:val="00605B76"/>
    <w:rsid w:val="00606319"/>
    <w:rsid w:val="00606708"/>
    <w:rsid w:val="0060681F"/>
    <w:rsid w:val="00606BD5"/>
    <w:rsid w:val="0060795B"/>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E43"/>
    <w:rsid w:val="00635546"/>
    <w:rsid w:val="00635DC3"/>
    <w:rsid w:val="00637326"/>
    <w:rsid w:val="00637655"/>
    <w:rsid w:val="00637BAD"/>
    <w:rsid w:val="006407AC"/>
    <w:rsid w:val="00641211"/>
    <w:rsid w:val="006417D5"/>
    <w:rsid w:val="0064185A"/>
    <w:rsid w:val="00641F5C"/>
    <w:rsid w:val="00642001"/>
    <w:rsid w:val="006425C2"/>
    <w:rsid w:val="00642864"/>
    <w:rsid w:val="00642937"/>
    <w:rsid w:val="00642CBA"/>
    <w:rsid w:val="00643169"/>
    <w:rsid w:val="00643C2E"/>
    <w:rsid w:val="00643DB7"/>
    <w:rsid w:val="00643DEA"/>
    <w:rsid w:val="00644B39"/>
    <w:rsid w:val="00644F81"/>
    <w:rsid w:val="00645AF8"/>
    <w:rsid w:val="00645ECC"/>
    <w:rsid w:val="00646FA9"/>
    <w:rsid w:val="0064795A"/>
    <w:rsid w:val="00647CB7"/>
    <w:rsid w:val="00647D2F"/>
    <w:rsid w:val="006503F5"/>
    <w:rsid w:val="00650BFE"/>
    <w:rsid w:val="00650CD8"/>
    <w:rsid w:val="00650EC1"/>
    <w:rsid w:val="006511F6"/>
    <w:rsid w:val="006513F8"/>
    <w:rsid w:val="00653C07"/>
    <w:rsid w:val="00653D40"/>
    <w:rsid w:val="0065463E"/>
    <w:rsid w:val="0065464A"/>
    <w:rsid w:val="00655163"/>
    <w:rsid w:val="006551AE"/>
    <w:rsid w:val="006554C8"/>
    <w:rsid w:val="0065598E"/>
    <w:rsid w:val="0065690D"/>
    <w:rsid w:val="00656EBC"/>
    <w:rsid w:val="006572A9"/>
    <w:rsid w:val="00661909"/>
    <w:rsid w:val="00662683"/>
    <w:rsid w:val="00662EE9"/>
    <w:rsid w:val="00663232"/>
    <w:rsid w:val="00663C34"/>
    <w:rsid w:val="00663D0F"/>
    <w:rsid w:val="006655B6"/>
    <w:rsid w:val="00665918"/>
    <w:rsid w:val="00666314"/>
    <w:rsid w:val="0066651B"/>
    <w:rsid w:val="00666744"/>
    <w:rsid w:val="006713E2"/>
    <w:rsid w:val="006715CF"/>
    <w:rsid w:val="00671667"/>
    <w:rsid w:val="0067199D"/>
    <w:rsid w:val="00671B8B"/>
    <w:rsid w:val="00671BA7"/>
    <w:rsid w:val="0067206D"/>
    <w:rsid w:val="00673F38"/>
    <w:rsid w:val="00675365"/>
    <w:rsid w:val="006755C0"/>
    <w:rsid w:val="00676181"/>
    <w:rsid w:val="006765FA"/>
    <w:rsid w:val="00676FED"/>
    <w:rsid w:val="006770A7"/>
    <w:rsid w:val="00677588"/>
    <w:rsid w:val="0068042F"/>
    <w:rsid w:val="0068058D"/>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BB"/>
    <w:rsid w:val="00690CE5"/>
    <w:rsid w:val="00690FB4"/>
    <w:rsid w:val="0069255E"/>
    <w:rsid w:val="00693733"/>
    <w:rsid w:val="006942C6"/>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7A9"/>
    <w:rsid w:val="006A1BA2"/>
    <w:rsid w:val="006A218B"/>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383D"/>
    <w:rsid w:val="006B4057"/>
    <w:rsid w:val="006B4485"/>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2301"/>
    <w:rsid w:val="006C289C"/>
    <w:rsid w:val="006C2D4E"/>
    <w:rsid w:val="006C3FFA"/>
    <w:rsid w:val="006C4726"/>
    <w:rsid w:val="006C5011"/>
    <w:rsid w:val="006C516F"/>
    <w:rsid w:val="006C584D"/>
    <w:rsid w:val="006C622B"/>
    <w:rsid w:val="006C635E"/>
    <w:rsid w:val="006C6A1E"/>
    <w:rsid w:val="006C7E72"/>
    <w:rsid w:val="006D0A44"/>
    <w:rsid w:val="006D0B57"/>
    <w:rsid w:val="006D0CDA"/>
    <w:rsid w:val="006D1636"/>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6740"/>
    <w:rsid w:val="006D6CBC"/>
    <w:rsid w:val="006E01FB"/>
    <w:rsid w:val="006E03A2"/>
    <w:rsid w:val="006E0BB4"/>
    <w:rsid w:val="006E0E9F"/>
    <w:rsid w:val="006E129A"/>
    <w:rsid w:val="006E1568"/>
    <w:rsid w:val="006E1E1F"/>
    <w:rsid w:val="006E350C"/>
    <w:rsid w:val="006E3588"/>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62DA"/>
    <w:rsid w:val="006F6B3C"/>
    <w:rsid w:val="006F70B1"/>
    <w:rsid w:val="007000D0"/>
    <w:rsid w:val="007009FD"/>
    <w:rsid w:val="00700AA3"/>
    <w:rsid w:val="0070120C"/>
    <w:rsid w:val="007026E5"/>
    <w:rsid w:val="00702BD6"/>
    <w:rsid w:val="007032BC"/>
    <w:rsid w:val="007042F2"/>
    <w:rsid w:val="00704462"/>
    <w:rsid w:val="00705A4B"/>
    <w:rsid w:val="00705EDC"/>
    <w:rsid w:val="0070622B"/>
    <w:rsid w:val="00706B4F"/>
    <w:rsid w:val="00706FCF"/>
    <w:rsid w:val="00707586"/>
    <w:rsid w:val="0070774F"/>
    <w:rsid w:val="00707CD0"/>
    <w:rsid w:val="007100EE"/>
    <w:rsid w:val="00710418"/>
    <w:rsid w:val="0071159A"/>
    <w:rsid w:val="0071196F"/>
    <w:rsid w:val="0071211D"/>
    <w:rsid w:val="00712212"/>
    <w:rsid w:val="00712364"/>
    <w:rsid w:val="0071318B"/>
    <w:rsid w:val="00713CFB"/>
    <w:rsid w:val="007146D1"/>
    <w:rsid w:val="007155AB"/>
    <w:rsid w:val="00715AD0"/>
    <w:rsid w:val="00715DA9"/>
    <w:rsid w:val="00717703"/>
    <w:rsid w:val="007213B0"/>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64A1"/>
    <w:rsid w:val="0073688C"/>
    <w:rsid w:val="00736AD5"/>
    <w:rsid w:val="00736E81"/>
    <w:rsid w:val="007370A9"/>
    <w:rsid w:val="00740061"/>
    <w:rsid w:val="00740596"/>
    <w:rsid w:val="0074066F"/>
    <w:rsid w:val="00740F12"/>
    <w:rsid w:val="00741083"/>
    <w:rsid w:val="00741DB1"/>
    <w:rsid w:val="0074296B"/>
    <w:rsid w:val="00742EFC"/>
    <w:rsid w:val="00743077"/>
    <w:rsid w:val="00744119"/>
    <w:rsid w:val="00744A9C"/>
    <w:rsid w:val="00744CC9"/>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5830"/>
    <w:rsid w:val="00755CA1"/>
    <w:rsid w:val="00755E2E"/>
    <w:rsid w:val="00756B95"/>
    <w:rsid w:val="007573A4"/>
    <w:rsid w:val="007577E8"/>
    <w:rsid w:val="00757854"/>
    <w:rsid w:val="007605D3"/>
    <w:rsid w:val="007605E0"/>
    <w:rsid w:val="0076070E"/>
    <w:rsid w:val="00760712"/>
    <w:rsid w:val="007612E5"/>
    <w:rsid w:val="00762291"/>
    <w:rsid w:val="00762851"/>
    <w:rsid w:val="007633F5"/>
    <w:rsid w:val="0076347B"/>
    <w:rsid w:val="007634F9"/>
    <w:rsid w:val="0076393A"/>
    <w:rsid w:val="007640BE"/>
    <w:rsid w:val="0076415D"/>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BF9"/>
    <w:rsid w:val="00770C31"/>
    <w:rsid w:val="00770E14"/>
    <w:rsid w:val="007715B5"/>
    <w:rsid w:val="0077164B"/>
    <w:rsid w:val="00772784"/>
    <w:rsid w:val="00773635"/>
    <w:rsid w:val="007737A3"/>
    <w:rsid w:val="007737D2"/>
    <w:rsid w:val="00773FDE"/>
    <w:rsid w:val="007748E0"/>
    <w:rsid w:val="00774C39"/>
    <w:rsid w:val="00774D05"/>
    <w:rsid w:val="0077652E"/>
    <w:rsid w:val="00776EA0"/>
    <w:rsid w:val="0077766C"/>
    <w:rsid w:val="00780FA3"/>
    <w:rsid w:val="007816D0"/>
    <w:rsid w:val="007818D1"/>
    <w:rsid w:val="0078249B"/>
    <w:rsid w:val="00782BA7"/>
    <w:rsid w:val="00782F3A"/>
    <w:rsid w:val="00784D96"/>
    <w:rsid w:val="00785354"/>
    <w:rsid w:val="00785454"/>
    <w:rsid w:val="007863CB"/>
    <w:rsid w:val="007868B7"/>
    <w:rsid w:val="0078692C"/>
    <w:rsid w:val="00786E1C"/>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4103"/>
    <w:rsid w:val="007B42E1"/>
    <w:rsid w:val="007B461C"/>
    <w:rsid w:val="007B50C0"/>
    <w:rsid w:val="007B5A3D"/>
    <w:rsid w:val="007B66A8"/>
    <w:rsid w:val="007B75F0"/>
    <w:rsid w:val="007C0BE9"/>
    <w:rsid w:val="007C0CAB"/>
    <w:rsid w:val="007C1542"/>
    <w:rsid w:val="007C2BD7"/>
    <w:rsid w:val="007C3593"/>
    <w:rsid w:val="007C4006"/>
    <w:rsid w:val="007C405F"/>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4620"/>
    <w:rsid w:val="007D521D"/>
    <w:rsid w:val="007D5317"/>
    <w:rsid w:val="007D6160"/>
    <w:rsid w:val="007D68D3"/>
    <w:rsid w:val="007D69DE"/>
    <w:rsid w:val="007D6E3D"/>
    <w:rsid w:val="007D737D"/>
    <w:rsid w:val="007D78D9"/>
    <w:rsid w:val="007D7BC4"/>
    <w:rsid w:val="007E03C5"/>
    <w:rsid w:val="007E0B7A"/>
    <w:rsid w:val="007E0ED6"/>
    <w:rsid w:val="007E15E9"/>
    <w:rsid w:val="007E172E"/>
    <w:rsid w:val="007E26D8"/>
    <w:rsid w:val="007E4173"/>
    <w:rsid w:val="007E4448"/>
    <w:rsid w:val="007E454C"/>
    <w:rsid w:val="007E504E"/>
    <w:rsid w:val="007E5151"/>
    <w:rsid w:val="007E5275"/>
    <w:rsid w:val="007E6A32"/>
    <w:rsid w:val="007E78DC"/>
    <w:rsid w:val="007E7E7F"/>
    <w:rsid w:val="007E7F66"/>
    <w:rsid w:val="007F020D"/>
    <w:rsid w:val="007F11AA"/>
    <w:rsid w:val="007F14A2"/>
    <w:rsid w:val="007F40AF"/>
    <w:rsid w:val="007F40B2"/>
    <w:rsid w:val="007F4CA6"/>
    <w:rsid w:val="007F5C60"/>
    <w:rsid w:val="007F5DBF"/>
    <w:rsid w:val="007F6076"/>
    <w:rsid w:val="007F6A1B"/>
    <w:rsid w:val="007F727C"/>
    <w:rsid w:val="007F742C"/>
    <w:rsid w:val="008002D5"/>
    <w:rsid w:val="0080045B"/>
    <w:rsid w:val="008011CA"/>
    <w:rsid w:val="0080123F"/>
    <w:rsid w:val="00801688"/>
    <w:rsid w:val="008019BB"/>
    <w:rsid w:val="00801CA9"/>
    <w:rsid w:val="00801D9C"/>
    <w:rsid w:val="0080323E"/>
    <w:rsid w:val="008039A1"/>
    <w:rsid w:val="008045AF"/>
    <w:rsid w:val="008045E8"/>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F38"/>
    <w:rsid w:val="00812F25"/>
    <w:rsid w:val="00812FC0"/>
    <w:rsid w:val="00813579"/>
    <w:rsid w:val="0081383B"/>
    <w:rsid w:val="00813D70"/>
    <w:rsid w:val="00813EF0"/>
    <w:rsid w:val="0081467A"/>
    <w:rsid w:val="008147DB"/>
    <w:rsid w:val="00814EF2"/>
    <w:rsid w:val="00815E1A"/>
    <w:rsid w:val="00815FBF"/>
    <w:rsid w:val="00816B06"/>
    <w:rsid w:val="00817D00"/>
    <w:rsid w:val="00820469"/>
    <w:rsid w:val="008207C9"/>
    <w:rsid w:val="00820BC2"/>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30290"/>
    <w:rsid w:val="008306D6"/>
    <w:rsid w:val="00830FC7"/>
    <w:rsid w:val="008314F5"/>
    <w:rsid w:val="00831710"/>
    <w:rsid w:val="0083199F"/>
    <w:rsid w:val="00832B6B"/>
    <w:rsid w:val="00832DF3"/>
    <w:rsid w:val="0083369D"/>
    <w:rsid w:val="00833B11"/>
    <w:rsid w:val="00834CB6"/>
    <w:rsid w:val="0083513D"/>
    <w:rsid w:val="00835D36"/>
    <w:rsid w:val="008362C8"/>
    <w:rsid w:val="008364AE"/>
    <w:rsid w:val="00837019"/>
    <w:rsid w:val="00837233"/>
    <w:rsid w:val="00837335"/>
    <w:rsid w:val="00837376"/>
    <w:rsid w:val="00837E67"/>
    <w:rsid w:val="00837FE3"/>
    <w:rsid w:val="008400E9"/>
    <w:rsid w:val="0084067E"/>
    <w:rsid w:val="00840971"/>
    <w:rsid w:val="008409CE"/>
    <w:rsid w:val="00840E0F"/>
    <w:rsid w:val="00841406"/>
    <w:rsid w:val="0084183A"/>
    <w:rsid w:val="00841A17"/>
    <w:rsid w:val="008422D5"/>
    <w:rsid w:val="00842A6B"/>
    <w:rsid w:val="008436C9"/>
    <w:rsid w:val="008439B0"/>
    <w:rsid w:val="00844C17"/>
    <w:rsid w:val="00844C44"/>
    <w:rsid w:val="0084509F"/>
    <w:rsid w:val="008452CC"/>
    <w:rsid w:val="00846412"/>
    <w:rsid w:val="00846592"/>
    <w:rsid w:val="00846636"/>
    <w:rsid w:val="00846B49"/>
    <w:rsid w:val="00846B92"/>
    <w:rsid w:val="008470C3"/>
    <w:rsid w:val="008477E5"/>
    <w:rsid w:val="00847B92"/>
    <w:rsid w:val="00850A63"/>
    <w:rsid w:val="00850AEE"/>
    <w:rsid w:val="00850D01"/>
    <w:rsid w:val="0085111C"/>
    <w:rsid w:val="00851135"/>
    <w:rsid w:val="00852667"/>
    <w:rsid w:val="00852BAE"/>
    <w:rsid w:val="008530F1"/>
    <w:rsid w:val="00853692"/>
    <w:rsid w:val="008539E3"/>
    <w:rsid w:val="00853A6D"/>
    <w:rsid w:val="00853B61"/>
    <w:rsid w:val="0085468C"/>
    <w:rsid w:val="00854ACB"/>
    <w:rsid w:val="00854BD8"/>
    <w:rsid w:val="00854DD5"/>
    <w:rsid w:val="008553B4"/>
    <w:rsid w:val="0085545A"/>
    <w:rsid w:val="00855A9A"/>
    <w:rsid w:val="00856517"/>
    <w:rsid w:val="008565E8"/>
    <w:rsid w:val="00856BAD"/>
    <w:rsid w:val="00857555"/>
    <w:rsid w:val="00857623"/>
    <w:rsid w:val="0085784E"/>
    <w:rsid w:val="00857B71"/>
    <w:rsid w:val="00857D24"/>
    <w:rsid w:val="00860827"/>
    <w:rsid w:val="008608C9"/>
    <w:rsid w:val="00861245"/>
    <w:rsid w:val="008612BA"/>
    <w:rsid w:val="00863063"/>
    <w:rsid w:val="008631FC"/>
    <w:rsid w:val="0086377B"/>
    <w:rsid w:val="0086437C"/>
    <w:rsid w:val="00865505"/>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AE4"/>
    <w:rsid w:val="0088262A"/>
    <w:rsid w:val="00882AB0"/>
    <w:rsid w:val="00882DDD"/>
    <w:rsid w:val="0088469B"/>
    <w:rsid w:val="008846E2"/>
    <w:rsid w:val="00884861"/>
    <w:rsid w:val="00884C9B"/>
    <w:rsid w:val="00884D00"/>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66F4"/>
    <w:rsid w:val="00896E15"/>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F9B"/>
    <w:rsid w:val="008B613B"/>
    <w:rsid w:val="008B6931"/>
    <w:rsid w:val="008B6D0F"/>
    <w:rsid w:val="008B72E3"/>
    <w:rsid w:val="008B76D2"/>
    <w:rsid w:val="008C0655"/>
    <w:rsid w:val="008C07FD"/>
    <w:rsid w:val="008C08B4"/>
    <w:rsid w:val="008C0A23"/>
    <w:rsid w:val="008C0E49"/>
    <w:rsid w:val="008C12C6"/>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D02B4"/>
    <w:rsid w:val="008D0DCD"/>
    <w:rsid w:val="008D0FAE"/>
    <w:rsid w:val="008D1014"/>
    <w:rsid w:val="008D15BF"/>
    <w:rsid w:val="008D18D8"/>
    <w:rsid w:val="008D1AB3"/>
    <w:rsid w:val="008D1BFA"/>
    <w:rsid w:val="008D22D7"/>
    <w:rsid w:val="008D25AB"/>
    <w:rsid w:val="008D2964"/>
    <w:rsid w:val="008D2D5B"/>
    <w:rsid w:val="008D3641"/>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259"/>
    <w:rsid w:val="008E7A86"/>
    <w:rsid w:val="008F0A2F"/>
    <w:rsid w:val="008F0BFE"/>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2456"/>
    <w:rsid w:val="00902E0F"/>
    <w:rsid w:val="00903596"/>
    <w:rsid w:val="00903A69"/>
    <w:rsid w:val="00903DA4"/>
    <w:rsid w:val="009040A6"/>
    <w:rsid w:val="009051CE"/>
    <w:rsid w:val="0090554B"/>
    <w:rsid w:val="00905BB7"/>
    <w:rsid w:val="00905C56"/>
    <w:rsid w:val="00905CBA"/>
    <w:rsid w:val="009064D0"/>
    <w:rsid w:val="0090655E"/>
    <w:rsid w:val="0090672D"/>
    <w:rsid w:val="00906CAE"/>
    <w:rsid w:val="00906EBB"/>
    <w:rsid w:val="009074CE"/>
    <w:rsid w:val="00910023"/>
    <w:rsid w:val="00910756"/>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86A"/>
    <w:rsid w:val="00923EBC"/>
    <w:rsid w:val="00923ECC"/>
    <w:rsid w:val="009243F9"/>
    <w:rsid w:val="0092449C"/>
    <w:rsid w:val="00924569"/>
    <w:rsid w:val="009263F3"/>
    <w:rsid w:val="00927B13"/>
    <w:rsid w:val="00931642"/>
    <w:rsid w:val="00931D2C"/>
    <w:rsid w:val="0093217E"/>
    <w:rsid w:val="00932EBA"/>
    <w:rsid w:val="0093300B"/>
    <w:rsid w:val="009332A5"/>
    <w:rsid w:val="009333C7"/>
    <w:rsid w:val="00933BB4"/>
    <w:rsid w:val="009340BF"/>
    <w:rsid w:val="00934CD7"/>
    <w:rsid w:val="00935D92"/>
    <w:rsid w:val="009360E5"/>
    <w:rsid w:val="00936474"/>
    <w:rsid w:val="0093726A"/>
    <w:rsid w:val="00937A14"/>
    <w:rsid w:val="00940244"/>
    <w:rsid w:val="009408A1"/>
    <w:rsid w:val="00940B39"/>
    <w:rsid w:val="0094216D"/>
    <w:rsid w:val="00942613"/>
    <w:rsid w:val="009434C8"/>
    <w:rsid w:val="00943AC7"/>
    <w:rsid w:val="00943AED"/>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8F9"/>
    <w:rsid w:val="00963D54"/>
    <w:rsid w:val="009640B1"/>
    <w:rsid w:val="009658D1"/>
    <w:rsid w:val="00965916"/>
    <w:rsid w:val="00965FA9"/>
    <w:rsid w:val="00965FD8"/>
    <w:rsid w:val="009661F1"/>
    <w:rsid w:val="00966C1A"/>
    <w:rsid w:val="00966CB7"/>
    <w:rsid w:val="0096738F"/>
    <w:rsid w:val="00967548"/>
    <w:rsid w:val="00967A48"/>
    <w:rsid w:val="009716AD"/>
    <w:rsid w:val="00972A95"/>
    <w:rsid w:val="0097353B"/>
    <w:rsid w:val="00974591"/>
    <w:rsid w:val="00975856"/>
    <w:rsid w:val="0097585E"/>
    <w:rsid w:val="00975D03"/>
    <w:rsid w:val="00976144"/>
    <w:rsid w:val="00977714"/>
    <w:rsid w:val="00977E6E"/>
    <w:rsid w:val="0098117C"/>
    <w:rsid w:val="00981A9F"/>
    <w:rsid w:val="00981BD7"/>
    <w:rsid w:val="009827BD"/>
    <w:rsid w:val="00983679"/>
    <w:rsid w:val="00983A33"/>
    <w:rsid w:val="00984605"/>
    <w:rsid w:val="0098586E"/>
    <w:rsid w:val="00985961"/>
    <w:rsid w:val="009872D1"/>
    <w:rsid w:val="00987358"/>
    <w:rsid w:val="00987383"/>
    <w:rsid w:val="00987935"/>
    <w:rsid w:val="00987FEA"/>
    <w:rsid w:val="00990AAC"/>
    <w:rsid w:val="0099117F"/>
    <w:rsid w:val="00991764"/>
    <w:rsid w:val="00991DA8"/>
    <w:rsid w:val="00992140"/>
    <w:rsid w:val="00992705"/>
    <w:rsid w:val="009932CC"/>
    <w:rsid w:val="00993317"/>
    <w:rsid w:val="00993F39"/>
    <w:rsid w:val="00994E2E"/>
    <w:rsid w:val="00995A14"/>
    <w:rsid w:val="00995E8F"/>
    <w:rsid w:val="009964F2"/>
    <w:rsid w:val="009968CF"/>
    <w:rsid w:val="009A010E"/>
    <w:rsid w:val="009A073C"/>
    <w:rsid w:val="009A0EEF"/>
    <w:rsid w:val="009A100F"/>
    <w:rsid w:val="009A1081"/>
    <w:rsid w:val="009A1CA8"/>
    <w:rsid w:val="009A2F45"/>
    <w:rsid w:val="009A3258"/>
    <w:rsid w:val="009A3527"/>
    <w:rsid w:val="009A386C"/>
    <w:rsid w:val="009A3BA9"/>
    <w:rsid w:val="009A4220"/>
    <w:rsid w:val="009A4923"/>
    <w:rsid w:val="009A5072"/>
    <w:rsid w:val="009A50BE"/>
    <w:rsid w:val="009A5296"/>
    <w:rsid w:val="009A654B"/>
    <w:rsid w:val="009A6751"/>
    <w:rsid w:val="009A68E2"/>
    <w:rsid w:val="009A6DD9"/>
    <w:rsid w:val="009A700B"/>
    <w:rsid w:val="009A72EB"/>
    <w:rsid w:val="009A74A9"/>
    <w:rsid w:val="009A74AE"/>
    <w:rsid w:val="009A74BD"/>
    <w:rsid w:val="009A78BE"/>
    <w:rsid w:val="009B0082"/>
    <w:rsid w:val="009B09B2"/>
    <w:rsid w:val="009B0AB0"/>
    <w:rsid w:val="009B128C"/>
    <w:rsid w:val="009B2078"/>
    <w:rsid w:val="009B26EF"/>
    <w:rsid w:val="009B303B"/>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413A"/>
    <w:rsid w:val="009C417D"/>
    <w:rsid w:val="009C45EA"/>
    <w:rsid w:val="009C487F"/>
    <w:rsid w:val="009C49A4"/>
    <w:rsid w:val="009C50FF"/>
    <w:rsid w:val="009C623B"/>
    <w:rsid w:val="009C6D31"/>
    <w:rsid w:val="009C73FB"/>
    <w:rsid w:val="009C7995"/>
    <w:rsid w:val="009C7A74"/>
    <w:rsid w:val="009C7BFF"/>
    <w:rsid w:val="009C7CCB"/>
    <w:rsid w:val="009D135B"/>
    <w:rsid w:val="009D137A"/>
    <w:rsid w:val="009D1A77"/>
    <w:rsid w:val="009D2F03"/>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A34"/>
    <w:rsid w:val="009E1E32"/>
    <w:rsid w:val="009E251B"/>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237"/>
    <w:rsid w:val="009F2324"/>
    <w:rsid w:val="009F2A6E"/>
    <w:rsid w:val="009F3279"/>
    <w:rsid w:val="009F33C3"/>
    <w:rsid w:val="009F3A3A"/>
    <w:rsid w:val="009F4937"/>
    <w:rsid w:val="009F4EC7"/>
    <w:rsid w:val="009F53E7"/>
    <w:rsid w:val="009F5769"/>
    <w:rsid w:val="009F6139"/>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F76"/>
    <w:rsid w:val="00A10278"/>
    <w:rsid w:val="00A103CF"/>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18CC"/>
    <w:rsid w:val="00A21B0D"/>
    <w:rsid w:val="00A21D81"/>
    <w:rsid w:val="00A22A50"/>
    <w:rsid w:val="00A22D3E"/>
    <w:rsid w:val="00A233CD"/>
    <w:rsid w:val="00A236ED"/>
    <w:rsid w:val="00A2441C"/>
    <w:rsid w:val="00A262A6"/>
    <w:rsid w:val="00A27207"/>
    <w:rsid w:val="00A30916"/>
    <w:rsid w:val="00A30A5F"/>
    <w:rsid w:val="00A31064"/>
    <w:rsid w:val="00A3236A"/>
    <w:rsid w:val="00A32BFA"/>
    <w:rsid w:val="00A32F8F"/>
    <w:rsid w:val="00A3438F"/>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3D"/>
    <w:rsid w:val="00A466C8"/>
    <w:rsid w:val="00A4671A"/>
    <w:rsid w:val="00A4780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3499"/>
    <w:rsid w:val="00A63820"/>
    <w:rsid w:val="00A63B95"/>
    <w:rsid w:val="00A63CB6"/>
    <w:rsid w:val="00A642C8"/>
    <w:rsid w:val="00A65AA4"/>
    <w:rsid w:val="00A65F31"/>
    <w:rsid w:val="00A66223"/>
    <w:rsid w:val="00A66A32"/>
    <w:rsid w:val="00A66C0D"/>
    <w:rsid w:val="00A66DC8"/>
    <w:rsid w:val="00A67517"/>
    <w:rsid w:val="00A67B8C"/>
    <w:rsid w:val="00A700E3"/>
    <w:rsid w:val="00A71EE5"/>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5070"/>
    <w:rsid w:val="00AA5C15"/>
    <w:rsid w:val="00AA6673"/>
    <w:rsid w:val="00AA6993"/>
    <w:rsid w:val="00AA6AE4"/>
    <w:rsid w:val="00AA703D"/>
    <w:rsid w:val="00AA74C7"/>
    <w:rsid w:val="00AB0BB6"/>
    <w:rsid w:val="00AB0DF5"/>
    <w:rsid w:val="00AB2600"/>
    <w:rsid w:val="00AB345B"/>
    <w:rsid w:val="00AB3611"/>
    <w:rsid w:val="00AB3B8B"/>
    <w:rsid w:val="00AB3B9C"/>
    <w:rsid w:val="00AB4A5A"/>
    <w:rsid w:val="00AB4D36"/>
    <w:rsid w:val="00AB584C"/>
    <w:rsid w:val="00AB5AB2"/>
    <w:rsid w:val="00AB5F2D"/>
    <w:rsid w:val="00AB65A0"/>
    <w:rsid w:val="00AB6FEE"/>
    <w:rsid w:val="00AB758C"/>
    <w:rsid w:val="00AC01E1"/>
    <w:rsid w:val="00AC0BA9"/>
    <w:rsid w:val="00AC0E5F"/>
    <w:rsid w:val="00AC18D5"/>
    <w:rsid w:val="00AC1B34"/>
    <w:rsid w:val="00AC1D68"/>
    <w:rsid w:val="00AC2438"/>
    <w:rsid w:val="00AC29F5"/>
    <w:rsid w:val="00AC2A15"/>
    <w:rsid w:val="00AC30A4"/>
    <w:rsid w:val="00AC3D8C"/>
    <w:rsid w:val="00AC44D2"/>
    <w:rsid w:val="00AC4603"/>
    <w:rsid w:val="00AC4D57"/>
    <w:rsid w:val="00AC4DCC"/>
    <w:rsid w:val="00AC5645"/>
    <w:rsid w:val="00AC645A"/>
    <w:rsid w:val="00AC65CD"/>
    <w:rsid w:val="00AC72DA"/>
    <w:rsid w:val="00AC7610"/>
    <w:rsid w:val="00AC7662"/>
    <w:rsid w:val="00AD0099"/>
    <w:rsid w:val="00AD067E"/>
    <w:rsid w:val="00AD0BF2"/>
    <w:rsid w:val="00AD0C05"/>
    <w:rsid w:val="00AD0D36"/>
    <w:rsid w:val="00AD158B"/>
    <w:rsid w:val="00AD1E4E"/>
    <w:rsid w:val="00AD2605"/>
    <w:rsid w:val="00AD271A"/>
    <w:rsid w:val="00AD27D5"/>
    <w:rsid w:val="00AD28DD"/>
    <w:rsid w:val="00AD33BE"/>
    <w:rsid w:val="00AD43A8"/>
    <w:rsid w:val="00AD485F"/>
    <w:rsid w:val="00AD4E98"/>
    <w:rsid w:val="00AD4F9F"/>
    <w:rsid w:val="00AD50CF"/>
    <w:rsid w:val="00AD5745"/>
    <w:rsid w:val="00AD5D7E"/>
    <w:rsid w:val="00AD60C5"/>
    <w:rsid w:val="00AD757E"/>
    <w:rsid w:val="00AE05EC"/>
    <w:rsid w:val="00AE0823"/>
    <w:rsid w:val="00AE08C0"/>
    <w:rsid w:val="00AE13FD"/>
    <w:rsid w:val="00AE1DD4"/>
    <w:rsid w:val="00AE24F1"/>
    <w:rsid w:val="00AE28FA"/>
    <w:rsid w:val="00AE2B59"/>
    <w:rsid w:val="00AE32C4"/>
    <w:rsid w:val="00AE33A6"/>
    <w:rsid w:val="00AE3A2B"/>
    <w:rsid w:val="00AE3DE7"/>
    <w:rsid w:val="00AE404D"/>
    <w:rsid w:val="00AE4931"/>
    <w:rsid w:val="00AE4EE6"/>
    <w:rsid w:val="00AE5244"/>
    <w:rsid w:val="00AE55F5"/>
    <w:rsid w:val="00AE5BC4"/>
    <w:rsid w:val="00AE64CE"/>
    <w:rsid w:val="00AE706B"/>
    <w:rsid w:val="00AE74E4"/>
    <w:rsid w:val="00AE7C43"/>
    <w:rsid w:val="00AF0D37"/>
    <w:rsid w:val="00AF0E2A"/>
    <w:rsid w:val="00AF13CF"/>
    <w:rsid w:val="00AF161B"/>
    <w:rsid w:val="00AF3852"/>
    <w:rsid w:val="00AF47E5"/>
    <w:rsid w:val="00AF4AF8"/>
    <w:rsid w:val="00AF4CB4"/>
    <w:rsid w:val="00AF5099"/>
    <w:rsid w:val="00AF5BAB"/>
    <w:rsid w:val="00AF600B"/>
    <w:rsid w:val="00AF6204"/>
    <w:rsid w:val="00AF62E6"/>
    <w:rsid w:val="00AF7490"/>
    <w:rsid w:val="00AF7633"/>
    <w:rsid w:val="00B004FF"/>
    <w:rsid w:val="00B00BCC"/>
    <w:rsid w:val="00B01166"/>
    <w:rsid w:val="00B019D5"/>
    <w:rsid w:val="00B025ED"/>
    <w:rsid w:val="00B03660"/>
    <w:rsid w:val="00B043E6"/>
    <w:rsid w:val="00B045D9"/>
    <w:rsid w:val="00B047E3"/>
    <w:rsid w:val="00B049F7"/>
    <w:rsid w:val="00B04B14"/>
    <w:rsid w:val="00B05831"/>
    <w:rsid w:val="00B05CAD"/>
    <w:rsid w:val="00B069D7"/>
    <w:rsid w:val="00B0757B"/>
    <w:rsid w:val="00B104ED"/>
    <w:rsid w:val="00B10AF4"/>
    <w:rsid w:val="00B10BE5"/>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215"/>
    <w:rsid w:val="00B205CA"/>
    <w:rsid w:val="00B210A5"/>
    <w:rsid w:val="00B21B81"/>
    <w:rsid w:val="00B23C8F"/>
    <w:rsid w:val="00B23CC8"/>
    <w:rsid w:val="00B2491D"/>
    <w:rsid w:val="00B24D66"/>
    <w:rsid w:val="00B24ED5"/>
    <w:rsid w:val="00B250FC"/>
    <w:rsid w:val="00B252D5"/>
    <w:rsid w:val="00B25763"/>
    <w:rsid w:val="00B25EF1"/>
    <w:rsid w:val="00B25F0E"/>
    <w:rsid w:val="00B26403"/>
    <w:rsid w:val="00B26562"/>
    <w:rsid w:val="00B27431"/>
    <w:rsid w:val="00B27652"/>
    <w:rsid w:val="00B30AAF"/>
    <w:rsid w:val="00B30CDD"/>
    <w:rsid w:val="00B31743"/>
    <w:rsid w:val="00B32DDA"/>
    <w:rsid w:val="00B3312A"/>
    <w:rsid w:val="00B34706"/>
    <w:rsid w:val="00B34CFA"/>
    <w:rsid w:val="00B34D68"/>
    <w:rsid w:val="00B35240"/>
    <w:rsid w:val="00B35571"/>
    <w:rsid w:val="00B35F11"/>
    <w:rsid w:val="00B370BE"/>
    <w:rsid w:val="00B37112"/>
    <w:rsid w:val="00B37DF4"/>
    <w:rsid w:val="00B37F94"/>
    <w:rsid w:val="00B4004A"/>
    <w:rsid w:val="00B40627"/>
    <w:rsid w:val="00B40BE5"/>
    <w:rsid w:val="00B40DFC"/>
    <w:rsid w:val="00B418CE"/>
    <w:rsid w:val="00B41D57"/>
    <w:rsid w:val="00B430D6"/>
    <w:rsid w:val="00B4368B"/>
    <w:rsid w:val="00B439F2"/>
    <w:rsid w:val="00B43D5A"/>
    <w:rsid w:val="00B4669C"/>
    <w:rsid w:val="00B46F07"/>
    <w:rsid w:val="00B470B0"/>
    <w:rsid w:val="00B47242"/>
    <w:rsid w:val="00B47341"/>
    <w:rsid w:val="00B47A2B"/>
    <w:rsid w:val="00B500CC"/>
    <w:rsid w:val="00B5037A"/>
    <w:rsid w:val="00B50B2B"/>
    <w:rsid w:val="00B5127A"/>
    <w:rsid w:val="00B51570"/>
    <w:rsid w:val="00B52D2F"/>
    <w:rsid w:val="00B52EEE"/>
    <w:rsid w:val="00B532E5"/>
    <w:rsid w:val="00B533C4"/>
    <w:rsid w:val="00B53508"/>
    <w:rsid w:val="00B53999"/>
    <w:rsid w:val="00B539C3"/>
    <w:rsid w:val="00B53C97"/>
    <w:rsid w:val="00B5421C"/>
    <w:rsid w:val="00B54551"/>
    <w:rsid w:val="00B548D5"/>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6520"/>
    <w:rsid w:val="00B66E9D"/>
    <w:rsid w:val="00B673DC"/>
    <w:rsid w:val="00B67549"/>
    <w:rsid w:val="00B67D26"/>
    <w:rsid w:val="00B70C14"/>
    <w:rsid w:val="00B713BD"/>
    <w:rsid w:val="00B7224F"/>
    <w:rsid w:val="00B72D21"/>
    <w:rsid w:val="00B7472B"/>
    <w:rsid w:val="00B75203"/>
    <w:rsid w:val="00B75231"/>
    <w:rsid w:val="00B754A3"/>
    <w:rsid w:val="00B757F3"/>
    <w:rsid w:val="00B75A6A"/>
    <w:rsid w:val="00B76B74"/>
    <w:rsid w:val="00B76EDE"/>
    <w:rsid w:val="00B80486"/>
    <w:rsid w:val="00B80BB8"/>
    <w:rsid w:val="00B818FD"/>
    <w:rsid w:val="00B81E0D"/>
    <w:rsid w:val="00B82408"/>
    <w:rsid w:val="00B82D93"/>
    <w:rsid w:val="00B82F60"/>
    <w:rsid w:val="00B838E4"/>
    <w:rsid w:val="00B83C7B"/>
    <w:rsid w:val="00B84350"/>
    <w:rsid w:val="00B85C40"/>
    <w:rsid w:val="00B861F7"/>
    <w:rsid w:val="00B867E5"/>
    <w:rsid w:val="00B867EA"/>
    <w:rsid w:val="00B86ED4"/>
    <w:rsid w:val="00B8779C"/>
    <w:rsid w:val="00B879E1"/>
    <w:rsid w:val="00B87B8C"/>
    <w:rsid w:val="00B87D1B"/>
    <w:rsid w:val="00B9026C"/>
    <w:rsid w:val="00B90BAA"/>
    <w:rsid w:val="00B90EB4"/>
    <w:rsid w:val="00B90F95"/>
    <w:rsid w:val="00B91CE6"/>
    <w:rsid w:val="00B92852"/>
    <w:rsid w:val="00B929E3"/>
    <w:rsid w:val="00B936F7"/>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D83"/>
    <w:rsid w:val="00BA5F92"/>
    <w:rsid w:val="00BA6383"/>
    <w:rsid w:val="00BA6466"/>
    <w:rsid w:val="00BA700A"/>
    <w:rsid w:val="00BA713C"/>
    <w:rsid w:val="00BB0044"/>
    <w:rsid w:val="00BB0705"/>
    <w:rsid w:val="00BB0C9B"/>
    <w:rsid w:val="00BB138F"/>
    <w:rsid w:val="00BB1B5F"/>
    <w:rsid w:val="00BB1C8F"/>
    <w:rsid w:val="00BB286C"/>
    <w:rsid w:val="00BB2BCD"/>
    <w:rsid w:val="00BB327E"/>
    <w:rsid w:val="00BB3281"/>
    <w:rsid w:val="00BB3441"/>
    <w:rsid w:val="00BB3933"/>
    <w:rsid w:val="00BB4BAF"/>
    <w:rsid w:val="00BB4FEF"/>
    <w:rsid w:val="00BB50C3"/>
    <w:rsid w:val="00BB543D"/>
    <w:rsid w:val="00BB6030"/>
    <w:rsid w:val="00BB6BEF"/>
    <w:rsid w:val="00BB6C01"/>
    <w:rsid w:val="00BB70A2"/>
    <w:rsid w:val="00BB797D"/>
    <w:rsid w:val="00BB7C49"/>
    <w:rsid w:val="00BC0226"/>
    <w:rsid w:val="00BC0793"/>
    <w:rsid w:val="00BC0A48"/>
    <w:rsid w:val="00BC1C43"/>
    <w:rsid w:val="00BC2017"/>
    <w:rsid w:val="00BC23A8"/>
    <w:rsid w:val="00BC2826"/>
    <w:rsid w:val="00BC2AB1"/>
    <w:rsid w:val="00BC3787"/>
    <w:rsid w:val="00BC3A19"/>
    <w:rsid w:val="00BC4764"/>
    <w:rsid w:val="00BC5506"/>
    <w:rsid w:val="00BC587A"/>
    <w:rsid w:val="00BC5EF4"/>
    <w:rsid w:val="00BC659F"/>
    <w:rsid w:val="00BC7367"/>
    <w:rsid w:val="00BC75D7"/>
    <w:rsid w:val="00BC76C9"/>
    <w:rsid w:val="00BC7837"/>
    <w:rsid w:val="00BC7F79"/>
    <w:rsid w:val="00BD07AD"/>
    <w:rsid w:val="00BD1398"/>
    <w:rsid w:val="00BD1D8D"/>
    <w:rsid w:val="00BD2261"/>
    <w:rsid w:val="00BD2D7A"/>
    <w:rsid w:val="00BD35BB"/>
    <w:rsid w:val="00BD3613"/>
    <w:rsid w:val="00BD3625"/>
    <w:rsid w:val="00BD3655"/>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798"/>
    <w:rsid w:val="00BE791F"/>
    <w:rsid w:val="00BE7C32"/>
    <w:rsid w:val="00BF0497"/>
    <w:rsid w:val="00BF0A54"/>
    <w:rsid w:val="00BF0CB2"/>
    <w:rsid w:val="00BF1235"/>
    <w:rsid w:val="00BF14E3"/>
    <w:rsid w:val="00BF1E2F"/>
    <w:rsid w:val="00BF2233"/>
    <w:rsid w:val="00BF2322"/>
    <w:rsid w:val="00BF2466"/>
    <w:rsid w:val="00BF2A6D"/>
    <w:rsid w:val="00BF333D"/>
    <w:rsid w:val="00BF43E3"/>
    <w:rsid w:val="00BF467B"/>
    <w:rsid w:val="00BF4A22"/>
    <w:rsid w:val="00BF58C1"/>
    <w:rsid w:val="00BF7CD6"/>
    <w:rsid w:val="00BF7E79"/>
    <w:rsid w:val="00C00160"/>
    <w:rsid w:val="00C00196"/>
    <w:rsid w:val="00C0024A"/>
    <w:rsid w:val="00C008B8"/>
    <w:rsid w:val="00C00A9E"/>
    <w:rsid w:val="00C00C98"/>
    <w:rsid w:val="00C01D85"/>
    <w:rsid w:val="00C02CE1"/>
    <w:rsid w:val="00C03604"/>
    <w:rsid w:val="00C03BE0"/>
    <w:rsid w:val="00C04250"/>
    <w:rsid w:val="00C0487A"/>
    <w:rsid w:val="00C052F7"/>
    <w:rsid w:val="00C053DC"/>
    <w:rsid w:val="00C06207"/>
    <w:rsid w:val="00C07AEF"/>
    <w:rsid w:val="00C07F07"/>
    <w:rsid w:val="00C10252"/>
    <w:rsid w:val="00C10DB1"/>
    <w:rsid w:val="00C10E41"/>
    <w:rsid w:val="00C11085"/>
    <w:rsid w:val="00C11383"/>
    <w:rsid w:val="00C114AE"/>
    <w:rsid w:val="00C12BA8"/>
    <w:rsid w:val="00C1385B"/>
    <w:rsid w:val="00C140D1"/>
    <w:rsid w:val="00C16031"/>
    <w:rsid w:val="00C16380"/>
    <w:rsid w:val="00C16B72"/>
    <w:rsid w:val="00C177BC"/>
    <w:rsid w:val="00C17E43"/>
    <w:rsid w:val="00C206E6"/>
    <w:rsid w:val="00C20745"/>
    <w:rsid w:val="00C207A0"/>
    <w:rsid w:val="00C208B7"/>
    <w:rsid w:val="00C20A40"/>
    <w:rsid w:val="00C2216B"/>
    <w:rsid w:val="00C22521"/>
    <w:rsid w:val="00C225AB"/>
    <w:rsid w:val="00C23209"/>
    <w:rsid w:val="00C234C6"/>
    <w:rsid w:val="00C23806"/>
    <w:rsid w:val="00C23917"/>
    <w:rsid w:val="00C23F45"/>
    <w:rsid w:val="00C241D3"/>
    <w:rsid w:val="00C25787"/>
    <w:rsid w:val="00C26757"/>
    <w:rsid w:val="00C3054B"/>
    <w:rsid w:val="00C31852"/>
    <w:rsid w:val="00C31F6C"/>
    <w:rsid w:val="00C3228A"/>
    <w:rsid w:val="00C32B29"/>
    <w:rsid w:val="00C32C65"/>
    <w:rsid w:val="00C3355E"/>
    <w:rsid w:val="00C33C5A"/>
    <w:rsid w:val="00C3419A"/>
    <w:rsid w:val="00C34435"/>
    <w:rsid w:val="00C34457"/>
    <w:rsid w:val="00C3501A"/>
    <w:rsid w:val="00C358F0"/>
    <w:rsid w:val="00C36B11"/>
    <w:rsid w:val="00C374EE"/>
    <w:rsid w:val="00C37DFE"/>
    <w:rsid w:val="00C401F3"/>
    <w:rsid w:val="00C40807"/>
    <w:rsid w:val="00C42486"/>
    <w:rsid w:val="00C435CE"/>
    <w:rsid w:val="00C437AE"/>
    <w:rsid w:val="00C44188"/>
    <w:rsid w:val="00C44276"/>
    <w:rsid w:val="00C44F8A"/>
    <w:rsid w:val="00C45AB8"/>
    <w:rsid w:val="00C45B53"/>
    <w:rsid w:val="00C45BBE"/>
    <w:rsid w:val="00C4759C"/>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74D2"/>
    <w:rsid w:val="00C57B91"/>
    <w:rsid w:val="00C57D3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E32"/>
    <w:rsid w:val="00C7015B"/>
    <w:rsid w:val="00C70A0A"/>
    <w:rsid w:val="00C712E8"/>
    <w:rsid w:val="00C71351"/>
    <w:rsid w:val="00C72ADC"/>
    <w:rsid w:val="00C736E7"/>
    <w:rsid w:val="00C73EAC"/>
    <w:rsid w:val="00C74CD7"/>
    <w:rsid w:val="00C74F25"/>
    <w:rsid w:val="00C7517D"/>
    <w:rsid w:val="00C75858"/>
    <w:rsid w:val="00C759C1"/>
    <w:rsid w:val="00C760BF"/>
    <w:rsid w:val="00C76325"/>
    <w:rsid w:val="00C77B3C"/>
    <w:rsid w:val="00C80348"/>
    <w:rsid w:val="00C81049"/>
    <w:rsid w:val="00C81220"/>
    <w:rsid w:val="00C81924"/>
    <w:rsid w:val="00C821A0"/>
    <w:rsid w:val="00C8274F"/>
    <w:rsid w:val="00C835F5"/>
    <w:rsid w:val="00C8365B"/>
    <w:rsid w:val="00C83DA9"/>
    <w:rsid w:val="00C83E88"/>
    <w:rsid w:val="00C83F77"/>
    <w:rsid w:val="00C848A2"/>
    <w:rsid w:val="00C84CBE"/>
    <w:rsid w:val="00C84DB5"/>
    <w:rsid w:val="00C84E1D"/>
    <w:rsid w:val="00C850DF"/>
    <w:rsid w:val="00C8554F"/>
    <w:rsid w:val="00C8580E"/>
    <w:rsid w:val="00C8581B"/>
    <w:rsid w:val="00C85C0F"/>
    <w:rsid w:val="00C862CB"/>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A019E"/>
    <w:rsid w:val="00CA0A70"/>
    <w:rsid w:val="00CA0FB8"/>
    <w:rsid w:val="00CA1763"/>
    <w:rsid w:val="00CA2B9F"/>
    <w:rsid w:val="00CA3226"/>
    <w:rsid w:val="00CA3940"/>
    <w:rsid w:val="00CA3C65"/>
    <w:rsid w:val="00CA44EE"/>
    <w:rsid w:val="00CA5093"/>
    <w:rsid w:val="00CA5186"/>
    <w:rsid w:val="00CA62A6"/>
    <w:rsid w:val="00CA668B"/>
    <w:rsid w:val="00CA7CF6"/>
    <w:rsid w:val="00CB011C"/>
    <w:rsid w:val="00CB20EE"/>
    <w:rsid w:val="00CB2133"/>
    <w:rsid w:val="00CB2AA5"/>
    <w:rsid w:val="00CB2BCE"/>
    <w:rsid w:val="00CB2CE7"/>
    <w:rsid w:val="00CB31EC"/>
    <w:rsid w:val="00CB34EF"/>
    <w:rsid w:val="00CB3B22"/>
    <w:rsid w:val="00CB439C"/>
    <w:rsid w:val="00CB43F6"/>
    <w:rsid w:val="00CB4536"/>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42A3"/>
    <w:rsid w:val="00CD48CB"/>
    <w:rsid w:val="00CD4F50"/>
    <w:rsid w:val="00CD4FD9"/>
    <w:rsid w:val="00CD58BA"/>
    <w:rsid w:val="00CD6249"/>
    <w:rsid w:val="00CD6BA6"/>
    <w:rsid w:val="00CD6EC6"/>
    <w:rsid w:val="00CD7871"/>
    <w:rsid w:val="00CE02D6"/>
    <w:rsid w:val="00CE0F5D"/>
    <w:rsid w:val="00CE0FD8"/>
    <w:rsid w:val="00CE237D"/>
    <w:rsid w:val="00CE2C19"/>
    <w:rsid w:val="00CE3069"/>
    <w:rsid w:val="00CE3575"/>
    <w:rsid w:val="00CE3C95"/>
    <w:rsid w:val="00CE3DEC"/>
    <w:rsid w:val="00CE4435"/>
    <w:rsid w:val="00CE4E38"/>
    <w:rsid w:val="00CE5F7E"/>
    <w:rsid w:val="00CE60CA"/>
    <w:rsid w:val="00CE7076"/>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649E"/>
    <w:rsid w:val="00CF740C"/>
    <w:rsid w:val="00CF7E06"/>
    <w:rsid w:val="00D019E2"/>
    <w:rsid w:val="00D01DE3"/>
    <w:rsid w:val="00D022FF"/>
    <w:rsid w:val="00D034D6"/>
    <w:rsid w:val="00D03E2B"/>
    <w:rsid w:val="00D05B5C"/>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3A4A"/>
    <w:rsid w:val="00D13CC6"/>
    <w:rsid w:val="00D13D15"/>
    <w:rsid w:val="00D14F18"/>
    <w:rsid w:val="00D14FCD"/>
    <w:rsid w:val="00D150D5"/>
    <w:rsid w:val="00D154B9"/>
    <w:rsid w:val="00D155BA"/>
    <w:rsid w:val="00D1580E"/>
    <w:rsid w:val="00D15963"/>
    <w:rsid w:val="00D15FF3"/>
    <w:rsid w:val="00D16F6C"/>
    <w:rsid w:val="00D17048"/>
    <w:rsid w:val="00D172EF"/>
    <w:rsid w:val="00D20674"/>
    <w:rsid w:val="00D20D4F"/>
    <w:rsid w:val="00D2133C"/>
    <w:rsid w:val="00D215E4"/>
    <w:rsid w:val="00D217EE"/>
    <w:rsid w:val="00D21975"/>
    <w:rsid w:val="00D21A06"/>
    <w:rsid w:val="00D22F5F"/>
    <w:rsid w:val="00D2351A"/>
    <w:rsid w:val="00D2415B"/>
    <w:rsid w:val="00D24623"/>
    <w:rsid w:val="00D268D5"/>
    <w:rsid w:val="00D2778C"/>
    <w:rsid w:val="00D277C2"/>
    <w:rsid w:val="00D27CB8"/>
    <w:rsid w:val="00D308D7"/>
    <w:rsid w:val="00D3181D"/>
    <w:rsid w:val="00D31F05"/>
    <w:rsid w:val="00D32E02"/>
    <w:rsid w:val="00D32EFC"/>
    <w:rsid w:val="00D3341E"/>
    <w:rsid w:val="00D3399B"/>
    <w:rsid w:val="00D33CE8"/>
    <w:rsid w:val="00D34C0F"/>
    <w:rsid w:val="00D3563C"/>
    <w:rsid w:val="00D3585C"/>
    <w:rsid w:val="00D36D22"/>
    <w:rsid w:val="00D37276"/>
    <w:rsid w:val="00D4069E"/>
    <w:rsid w:val="00D41207"/>
    <w:rsid w:val="00D41C82"/>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4D5"/>
    <w:rsid w:val="00D54056"/>
    <w:rsid w:val="00D54282"/>
    <w:rsid w:val="00D547DC"/>
    <w:rsid w:val="00D549FA"/>
    <w:rsid w:val="00D54A7B"/>
    <w:rsid w:val="00D55B07"/>
    <w:rsid w:val="00D55DF3"/>
    <w:rsid w:val="00D55FAD"/>
    <w:rsid w:val="00D56556"/>
    <w:rsid w:val="00D56F0E"/>
    <w:rsid w:val="00D57DB2"/>
    <w:rsid w:val="00D60066"/>
    <w:rsid w:val="00D61031"/>
    <w:rsid w:val="00D629F5"/>
    <w:rsid w:val="00D62E0C"/>
    <w:rsid w:val="00D637D3"/>
    <w:rsid w:val="00D63C78"/>
    <w:rsid w:val="00D6404E"/>
    <w:rsid w:val="00D64244"/>
    <w:rsid w:val="00D6482D"/>
    <w:rsid w:val="00D65736"/>
    <w:rsid w:val="00D659FF"/>
    <w:rsid w:val="00D66C48"/>
    <w:rsid w:val="00D66CC5"/>
    <w:rsid w:val="00D67DBA"/>
    <w:rsid w:val="00D67EB0"/>
    <w:rsid w:val="00D70474"/>
    <w:rsid w:val="00D70C06"/>
    <w:rsid w:val="00D7145E"/>
    <w:rsid w:val="00D73097"/>
    <w:rsid w:val="00D73481"/>
    <w:rsid w:val="00D74E27"/>
    <w:rsid w:val="00D74E7F"/>
    <w:rsid w:val="00D758D5"/>
    <w:rsid w:val="00D76353"/>
    <w:rsid w:val="00D76977"/>
    <w:rsid w:val="00D76A61"/>
    <w:rsid w:val="00D76A9D"/>
    <w:rsid w:val="00D76E76"/>
    <w:rsid w:val="00D7757F"/>
    <w:rsid w:val="00D77EC6"/>
    <w:rsid w:val="00D80189"/>
    <w:rsid w:val="00D806F3"/>
    <w:rsid w:val="00D80AB0"/>
    <w:rsid w:val="00D80F30"/>
    <w:rsid w:val="00D815DC"/>
    <w:rsid w:val="00D8205B"/>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211F"/>
    <w:rsid w:val="00D921B5"/>
    <w:rsid w:val="00D93126"/>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38BE"/>
    <w:rsid w:val="00DA39C7"/>
    <w:rsid w:val="00DA412F"/>
    <w:rsid w:val="00DA4C6C"/>
    <w:rsid w:val="00DA4D32"/>
    <w:rsid w:val="00DA4E18"/>
    <w:rsid w:val="00DA576C"/>
    <w:rsid w:val="00DA5A35"/>
    <w:rsid w:val="00DA5E67"/>
    <w:rsid w:val="00DA6024"/>
    <w:rsid w:val="00DA6279"/>
    <w:rsid w:val="00DA675B"/>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B54"/>
    <w:rsid w:val="00DB4D1D"/>
    <w:rsid w:val="00DB5306"/>
    <w:rsid w:val="00DB53CE"/>
    <w:rsid w:val="00DB56AA"/>
    <w:rsid w:val="00DB56BB"/>
    <w:rsid w:val="00DB59EB"/>
    <w:rsid w:val="00DB5F87"/>
    <w:rsid w:val="00DB6E9C"/>
    <w:rsid w:val="00DB7F3E"/>
    <w:rsid w:val="00DC0673"/>
    <w:rsid w:val="00DC0B99"/>
    <w:rsid w:val="00DC1143"/>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D72"/>
    <w:rsid w:val="00E1398A"/>
    <w:rsid w:val="00E13F4A"/>
    <w:rsid w:val="00E14842"/>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1593"/>
    <w:rsid w:val="00E32E67"/>
    <w:rsid w:val="00E33591"/>
    <w:rsid w:val="00E33AB5"/>
    <w:rsid w:val="00E33B9D"/>
    <w:rsid w:val="00E33F61"/>
    <w:rsid w:val="00E3514C"/>
    <w:rsid w:val="00E3519F"/>
    <w:rsid w:val="00E35A79"/>
    <w:rsid w:val="00E35E43"/>
    <w:rsid w:val="00E367BA"/>
    <w:rsid w:val="00E37ADB"/>
    <w:rsid w:val="00E37BBC"/>
    <w:rsid w:val="00E40E71"/>
    <w:rsid w:val="00E41536"/>
    <w:rsid w:val="00E42ECB"/>
    <w:rsid w:val="00E430D4"/>
    <w:rsid w:val="00E432DE"/>
    <w:rsid w:val="00E43D46"/>
    <w:rsid w:val="00E44D9E"/>
    <w:rsid w:val="00E44DF3"/>
    <w:rsid w:val="00E44E5D"/>
    <w:rsid w:val="00E455C4"/>
    <w:rsid w:val="00E45E0E"/>
    <w:rsid w:val="00E471D4"/>
    <w:rsid w:val="00E4794B"/>
    <w:rsid w:val="00E47EB8"/>
    <w:rsid w:val="00E501E1"/>
    <w:rsid w:val="00E50A8E"/>
    <w:rsid w:val="00E5161F"/>
    <w:rsid w:val="00E51833"/>
    <w:rsid w:val="00E5196A"/>
    <w:rsid w:val="00E51FC5"/>
    <w:rsid w:val="00E52430"/>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38A0"/>
    <w:rsid w:val="00E64DAF"/>
    <w:rsid w:val="00E6574F"/>
    <w:rsid w:val="00E6598A"/>
    <w:rsid w:val="00E65A37"/>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BA1"/>
    <w:rsid w:val="00E760B8"/>
    <w:rsid w:val="00E76249"/>
    <w:rsid w:val="00E771F7"/>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901"/>
    <w:rsid w:val="00E87953"/>
    <w:rsid w:val="00E87F3C"/>
    <w:rsid w:val="00E87FCF"/>
    <w:rsid w:val="00E901BF"/>
    <w:rsid w:val="00E906DC"/>
    <w:rsid w:val="00E90C7C"/>
    <w:rsid w:val="00E90D90"/>
    <w:rsid w:val="00E910EB"/>
    <w:rsid w:val="00E916D4"/>
    <w:rsid w:val="00E91901"/>
    <w:rsid w:val="00E921AB"/>
    <w:rsid w:val="00E923F2"/>
    <w:rsid w:val="00E9268D"/>
    <w:rsid w:val="00E93D5F"/>
    <w:rsid w:val="00E93E5C"/>
    <w:rsid w:val="00E94EF0"/>
    <w:rsid w:val="00E9598F"/>
    <w:rsid w:val="00E95EAA"/>
    <w:rsid w:val="00E96C41"/>
    <w:rsid w:val="00EA0414"/>
    <w:rsid w:val="00EA083A"/>
    <w:rsid w:val="00EA0E1D"/>
    <w:rsid w:val="00EA1296"/>
    <w:rsid w:val="00EA1A6A"/>
    <w:rsid w:val="00EA29E3"/>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9D"/>
    <w:rsid w:val="00EB726E"/>
    <w:rsid w:val="00EB7AB0"/>
    <w:rsid w:val="00EC09BD"/>
    <w:rsid w:val="00EC0C7F"/>
    <w:rsid w:val="00EC1F3D"/>
    <w:rsid w:val="00EC1FF5"/>
    <w:rsid w:val="00EC21EC"/>
    <w:rsid w:val="00EC287E"/>
    <w:rsid w:val="00EC4120"/>
    <w:rsid w:val="00EC4746"/>
    <w:rsid w:val="00EC47BA"/>
    <w:rsid w:val="00EC4E8F"/>
    <w:rsid w:val="00EC54F1"/>
    <w:rsid w:val="00EC552E"/>
    <w:rsid w:val="00EC5B2F"/>
    <w:rsid w:val="00EC5BE4"/>
    <w:rsid w:val="00EC612D"/>
    <w:rsid w:val="00EC660B"/>
    <w:rsid w:val="00EC7A98"/>
    <w:rsid w:val="00EC7E3E"/>
    <w:rsid w:val="00ED019F"/>
    <w:rsid w:val="00ED06E7"/>
    <w:rsid w:val="00ED19C6"/>
    <w:rsid w:val="00ED1A1C"/>
    <w:rsid w:val="00ED2358"/>
    <w:rsid w:val="00ED26F2"/>
    <w:rsid w:val="00ED2820"/>
    <w:rsid w:val="00ED2B69"/>
    <w:rsid w:val="00ED31CB"/>
    <w:rsid w:val="00ED32D5"/>
    <w:rsid w:val="00ED3D4E"/>
    <w:rsid w:val="00ED41B5"/>
    <w:rsid w:val="00ED44AF"/>
    <w:rsid w:val="00ED4E81"/>
    <w:rsid w:val="00ED6403"/>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C60"/>
    <w:rsid w:val="00EE56DF"/>
    <w:rsid w:val="00EE62FD"/>
    <w:rsid w:val="00EE6BA7"/>
    <w:rsid w:val="00EE7A4F"/>
    <w:rsid w:val="00EE7BBB"/>
    <w:rsid w:val="00EE7E0F"/>
    <w:rsid w:val="00EF042B"/>
    <w:rsid w:val="00EF0DA7"/>
    <w:rsid w:val="00EF2597"/>
    <w:rsid w:val="00EF2F3E"/>
    <w:rsid w:val="00EF3D9F"/>
    <w:rsid w:val="00EF4064"/>
    <w:rsid w:val="00EF42A2"/>
    <w:rsid w:val="00EF464B"/>
    <w:rsid w:val="00EF4CEB"/>
    <w:rsid w:val="00EF4DEE"/>
    <w:rsid w:val="00EF4E06"/>
    <w:rsid w:val="00EF5125"/>
    <w:rsid w:val="00EF59B7"/>
    <w:rsid w:val="00EF610E"/>
    <w:rsid w:val="00EF6166"/>
    <w:rsid w:val="00EF69F1"/>
    <w:rsid w:val="00EF70F1"/>
    <w:rsid w:val="00EF7BF5"/>
    <w:rsid w:val="00F00466"/>
    <w:rsid w:val="00F004B5"/>
    <w:rsid w:val="00F0086C"/>
    <w:rsid w:val="00F0145F"/>
    <w:rsid w:val="00F01BAC"/>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A03"/>
    <w:rsid w:val="00F26BF5"/>
    <w:rsid w:val="00F26DFE"/>
    <w:rsid w:val="00F30706"/>
    <w:rsid w:val="00F307DF"/>
    <w:rsid w:val="00F30AF5"/>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70EA"/>
    <w:rsid w:val="00F472F6"/>
    <w:rsid w:val="00F47D23"/>
    <w:rsid w:val="00F50362"/>
    <w:rsid w:val="00F5049F"/>
    <w:rsid w:val="00F50A2C"/>
    <w:rsid w:val="00F50C17"/>
    <w:rsid w:val="00F51758"/>
    <w:rsid w:val="00F52A65"/>
    <w:rsid w:val="00F530EA"/>
    <w:rsid w:val="00F53A15"/>
    <w:rsid w:val="00F541CB"/>
    <w:rsid w:val="00F543DF"/>
    <w:rsid w:val="00F54D70"/>
    <w:rsid w:val="00F5561D"/>
    <w:rsid w:val="00F57812"/>
    <w:rsid w:val="00F605D5"/>
    <w:rsid w:val="00F608F4"/>
    <w:rsid w:val="00F60A73"/>
    <w:rsid w:val="00F61A8E"/>
    <w:rsid w:val="00F61D84"/>
    <w:rsid w:val="00F6220C"/>
    <w:rsid w:val="00F642B1"/>
    <w:rsid w:val="00F649C9"/>
    <w:rsid w:val="00F65026"/>
    <w:rsid w:val="00F6507C"/>
    <w:rsid w:val="00F65ADB"/>
    <w:rsid w:val="00F65F4D"/>
    <w:rsid w:val="00F671E6"/>
    <w:rsid w:val="00F701DE"/>
    <w:rsid w:val="00F70383"/>
    <w:rsid w:val="00F70DB4"/>
    <w:rsid w:val="00F71959"/>
    <w:rsid w:val="00F71B62"/>
    <w:rsid w:val="00F71C83"/>
    <w:rsid w:val="00F72003"/>
    <w:rsid w:val="00F723B1"/>
    <w:rsid w:val="00F72685"/>
    <w:rsid w:val="00F731DF"/>
    <w:rsid w:val="00F73272"/>
    <w:rsid w:val="00F73F14"/>
    <w:rsid w:val="00F7410D"/>
    <w:rsid w:val="00F748A8"/>
    <w:rsid w:val="00F748F2"/>
    <w:rsid w:val="00F74E31"/>
    <w:rsid w:val="00F75827"/>
    <w:rsid w:val="00F769B2"/>
    <w:rsid w:val="00F7716E"/>
    <w:rsid w:val="00F77243"/>
    <w:rsid w:val="00F7797A"/>
    <w:rsid w:val="00F80DB4"/>
    <w:rsid w:val="00F811FE"/>
    <w:rsid w:val="00F815AC"/>
    <w:rsid w:val="00F8191B"/>
    <w:rsid w:val="00F81A6E"/>
    <w:rsid w:val="00F8252D"/>
    <w:rsid w:val="00F82C60"/>
    <w:rsid w:val="00F82D34"/>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42B4"/>
    <w:rsid w:val="00F944C6"/>
    <w:rsid w:val="00F94C60"/>
    <w:rsid w:val="00F95477"/>
    <w:rsid w:val="00F9582D"/>
    <w:rsid w:val="00F95901"/>
    <w:rsid w:val="00F95B8D"/>
    <w:rsid w:val="00F9644C"/>
    <w:rsid w:val="00F964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D1E"/>
    <w:rsid w:val="00FD35C7"/>
    <w:rsid w:val="00FD399B"/>
    <w:rsid w:val="00FD4755"/>
    <w:rsid w:val="00FD5352"/>
    <w:rsid w:val="00FD5B54"/>
    <w:rsid w:val="00FD66B2"/>
    <w:rsid w:val="00FD7FD8"/>
    <w:rsid w:val="00FE034E"/>
    <w:rsid w:val="00FE0384"/>
    <w:rsid w:val="00FE06A2"/>
    <w:rsid w:val="00FE07B6"/>
    <w:rsid w:val="00FE0F48"/>
    <w:rsid w:val="00FE0FBE"/>
    <w:rsid w:val="00FE2324"/>
    <w:rsid w:val="00FE2387"/>
    <w:rsid w:val="00FE319D"/>
    <w:rsid w:val="00FE32AB"/>
    <w:rsid w:val="00FE3B01"/>
    <w:rsid w:val="00FE3FD8"/>
    <w:rsid w:val="00FE433B"/>
    <w:rsid w:val="00FE554B"/>
    <w:rsid w:val="00FE5A1F"/>
    <w:rsid w:val="00FE63DA"/>
    <w:rsid w:val="00FE668C"/>
    <w:rsid w:val="00FE69BC"/>
    <w:rsid w:val="00FE7EF6"/>
    <w:rsid w:val="00FF06E3"/>
    <w:rsid w:val="00FF0ABE"/>
    <w:rsid w:val="00FF0F1F"/>
    <w:rsid w:val="00FF174E"/>
    <w:rsid w:val="00FF19D2"/>
    <w:rsid w:val="00FF253B"/>
    <w:rsid w:val="00FF2DD9"/>
    <w:rsid w:val="00FF3D9A"/>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08B19AD5"/>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
    <w:basedOn w:val="BodyText"/>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
    <w:basedOn w:val="Normal"/>
    <w:uiPriority w:val="99"/>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CA6216-F270-46A7-85D6-E4C60CD9B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2</Pages>
  <Words>310</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Somjai, Nigonyanont</cp:lastModifiedBy>
  <cp:revision>3</cp:revision>
  <cp:lastPrinted>2019-10-30T11:21:00Z</cp:lastPrinted>
  <dcterms:created xsi:type="dcterms:W3CDTF">2020-05-12T06:26:00Z</dcterms:created>
  <dcterms:modified xsi:type="dcterms:W3CDTF">2020-05-12T06:29:00Z</dcterms:modified>
</cp:coreProperties>
</file>