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102B6" w14:textId="77777777" w:rsidR="002A44C0" w:rsidRDefault="005631A4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6291C1AD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CC00795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DEF8AAA" w14:textId="77777777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15A83F2A" w14:textId="77777777" w:rsidR="002B43F5" w:rsidRPr="00E929BD" w:rsidRDefault="002B43F5" w:rsidP="002B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929B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E929B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728BFB22" w14:textId="77777777" w:rsidR="002B43F5" w:rsidRPr="00E929BD" w:rsidRDefault="002B43F5" w:rsidP="002B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929B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E929B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E929B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2566A4" w:rsidRPr="002566A4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E929B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E929B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</w:t>
      </w:r>
      <w:r w:rsidRPr="00E929BD">
        <w:rPr>
          <w:rFonts w:ascii="Angsana New" w:hAnsi="Angsana New" w:cs="Angsana New"/>
          <w:b w:val="0"/>
          <w:bCs w:val="0"/>
          <w:sz w:val="32"/>
          <w:szCs w:val="32"/>
          <w:cs/>
        </w:rPr>
        <w:t>คม</w:t>
      </w:r>
      <w:r w:rsidRPr="00E929B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2566A4" w:rsidRPr="002566A4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7F2E2F20" w14:textId="77777777" w:rsidR="002B43F5" w:rsidRPr="00E929BD" w:rsidRDefault="002B43F5" w:rsidP="002B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929B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D2CE7F" w14:textId="77777777" w:rsidR="002B43F5" w:rsidRPr="00E929BD" w:rsidRDefault="002B43F5" w:rsidP="002B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929B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8667B7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2439E3" w:rsidRDefault="002B43F5" w:rsidP="002B43F5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7D7F1DD4" w14:textId="77777777" w:rsidR="002B43F5" w:rsidRPr="002439E3" w:rsidRDefault="002B43F5" w:rsidP="002B43F5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แสดงฐานะการเงิน</w:t>
      </w:r>
      <w:r w:rsidR="006F262C">
        <w:rPr>
          <w:rFonts w:ascii="Angsana New" w:hAnsi="Angsana New" w:cs="Angsana New" w:hint="cs"/>
          <w:cs/>
        </w:rPr>
        <w:t>ที่แสดงเงินลงทุนตามวิธีส่วนได้เสีย</w:t>
      </w:r>
      <w:r w:rsidRPr="002439E3">
        <w:rPr>
          <w:rFonts w:ascii="Angsana New" w:hAnsi="Angsana New" w:cs="Angsana New" w:hint="cs"/>
          <w:cs/>
        </w:rPr>
        <w:t xml:space="preserve">และงบแสดงฐานะการเงินเฉพาะกิจการ </w:t>
      </w:r>
      <w:r w:rsidR="006F262C">
        <w:rPr>
          <w:rFonts w:ascii="Angsana New" w:hAnsi="Angsana New" w:cs="Angsana New"/>
          <w:cs/>
        </w:rPr>
        <w:br/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="002566A4" w:rsidRPr="002566A4">
        <w:rPr>
          <w:rFonts w:ascii="Angsana New" w:hAnsi="Angsana New" w:cs="Angsana New" w:hint="cs"/>
          <w:lang w:val="en-US"/>
        </w:rPr>
        <w:t>31</w:t>
      </w:r>
      <w:r w:rsidRPr="002439E3">
        <w:rPr>
          <w:rFonts w:ascii="Angsana New" w:hAnsi="Angsana New" w:cs="Angsana New" w:hint="cs"/>
          <w:cs/>
        </w:rPr>
        <w:t xml:space="preserve"> มีนาคม </w:t>
      </w:r>
      <w:r w:rsidR="002566A4" w:rsidRPr="002566A4">
        <w:rPr>
          <w:rFonts w:ascii="Angsana New" w:hAnsi="Angsana New" w:cs="Angsana New" w:hint="cs"/>
          <w:lang w:val="en-US"/>
        </w:rPr>
        <w:t>2563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 w:rsidR="006F262C">
        <w:rPr>
          <w:rFonts w:ascii="Angsana New" w:hAnsi="Angsana New" w:cs="Angsana New" w:hint="cs"/>
          <w:cs/>
        </w:rPr>
        <w:t>ที่แสดงเงินลงทุนตามวิธีส่วนได้เสีย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</w:t>
      </w:r>
      <w:r w:rsidR="006F262C">
        <w:rPr>
          <w:rFonts w:ascii="Angsana New" w:hAnsi="Angsana New" w:cs="Angsana New"/>
          <w:cs/>
        </w:rPr>
        <w:br/>
      </w:r>
      <w:r w:rsidRPr="002439E3">
        <w:rPr>
          <w:rFonts w:ascii="Angsana New" w:hAnsi="Angsana New" w:cs="Angsana New" w:hint="cs"/>
          <w:cs/>
        </w:rPr>
        <w:t xml:space="preserve">เฉพาะกิจการ </w:t>
      </w:r>
      <w:r w:rsidRPr="002439E3">
        <w:rPr>
          <w:rFonts w:ascii="Angsana New" w:hAnsi="Angsana New" w:cs="Angsana New"/>
          <w:cs/>
        </w:rPr>
        <w:t>งบแสดงการเปลี่ยนแปล</w:t>
      </w:r>
      <w:r w:rsidR="006F262C">
        <w:rPr>
          <w:rFonts w:ascii="Angsana New" w:hAnsi="Angsana New" w:cs="Angsana New" w:hint="cs"/>
          <w:cs/>
        </w:rPr>
        <w:t>ง</w:t>
      </w:r>
      <w:r w:rsidRPr="002439E3">
        <w:rPr>
          <w:rFonts w:ascii="Angsana New" w:hAnsi="Angsana New" w:cs="Angsana New"/>
          <w:cs/>
        </w:rPr>
        <w:t>ส่วนของผู้ถือหุ้น</w:t>
      </w:r>
      <w:r w:rsidR="006F262C">
        <w:rPr>
          <w:rFonts w:ascii="Angsana New" w:hAnsi="Angsana New" w:cs="Angsana New" w:hint="cs"/>
          <w:cs/>
        </w:rPr>
        <w:t>ที่แสดงเงินลงทุนตามวิธีส่วนได้เสีย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 xml:space="preserve">เฉพาะกิจการ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 w:rsidR="006F262C">
        <w:rPr>
          <w:rFonts w:ascii="Angsana New" w:hAnsi="Angsana New" w:cs="Angsana New" w:hint="cs"/>
          <w:cs/>
        </w:rPr>
        <w:t>ที่แสดงเงินลงทุนตามวิธีส่วนได้เสีย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งบกระแสเงินสด</w:t>
      </w:r>
      <w:r w:rsidRPr="002439E3">
        <w:rPr>
          <w:rFonts w:ascii="Angsana New" w:hAnsi="Angsana New" w:cs="Angsana New" w:hint="cs"/>
          <w:cs/>
        </w:rPr>
        <w:t xml:space="preserve">เฉพาะกิจการ </w:t>
      </w:r>
      <w:r w:rsidRPr="00F45A7D">
        <w:rPr>
          <w:rFonts w:ascii="Angsana New" w:hAnsi="Angsana New" w:cs="Angsana New"/>
          <w:spacing w:val="-2"/>
          <w:cs/>
        </w:rPr>
        <w:t>สำหรับงวด</w:t>
      </w:r>
      <w:r w:rsidRPr="00F45A7D">
        <w:rPr>
          <w:rFonts w:ascii="Angsana New" w:hAnsi="Angsana New" w:cs="Angsana New" w:hint="cs"/>
          <w:spacing w:val="-2"/>
          <w:cs/>
        </w:rPr>
        <w:t>สามเดือน</w:t>
      </w:r>
      <w:r w:rsidRPr="00F45A7D">
        <w:rPr>
          <w:rFonts w:ascii="Angsana New" w:hAnsi="Angsana New" w:cs="Angsana New"/>
          <w:spacing w:val="-2"/>
          <w:cs/>
        </w:rPr>
        <w:t>สิ้นสุดวัน</w:t>
      </w:r>
      <w:r w:rsidRPr="00F45A7D">
        <w:rPr>
          <w:rFonts w:ascii="Angsana New" w:hAnsi="Angsana New" w:cs="Angsana New" w:hint="cs"/>
          <w:spacing w:val="-2"/>
          <w:cs/>
        </w:rPr>
        <w:t>ที่</w:t>
      </w:r>
      <w:r w:rsidRPr="00F45A7D">
        <w:rPr>
          <w:rFonts w:ascii="Angsana New" w:hAnsi="Angsana New" w:cs="Angsana New"/>
          <w:color w:val="FFFFFF"/>
          <w:spacing w:val="-2"/>
        </w:rPr>
        <w:t>/</w:t>
      </w:r>
      <w:r w:rsidR="002566A4" w:rsidRPr="002566A4">
        <w:rPr>
          <w:rFonts w:ascii="Angsana New" w:hAnsi="Angsana New" w:cs="Angsana New" w:hint="cs"/>
          <w:spacing w:val="-2"/>
          <w:lang w:val="en-US"/>
        </w:rPr>
        <w:t>31</w:t>
      </w:r>
      <w:r w:rsidRPr="00F45A7D">
        <w:rPr>
          <w:rFonts w:ascii="Angsana New" w:hAnsi="Angsana New" w:cs="Angsana New" w:hint="cs"/>
          <w:spacing w:val="-2"/>
          <w:cs/>
        </w:rPr>
        <w:t xml:space="preserve"> มีนาคม </w:t>
      </w:r>
      <w:r w:rsidR="002566A4" w:rsidRPr="002566A4">
        <w:rPr>
          <w:rFonts w:ascii="Angsana New" w:hAnsi="Angsana New" w:cs="Angsana New" w:hint="cs"/>
          <w:spacing w:val="-2"/>
          <w:lang w:val="en-US"/>
        </w:rPr>
        <w:t>2563</w:t>
      </w:r>
      <w:r w:rsidRPr="00F45A7D">
        <w:rPr>
          <w:rFonts w:ascii="Angsana New" w:hAnsi="Angsana New" w:cs="Angsana New" w:hint="cs"/>
          <w:spacing w:val="-2"/>
          <w:cs/>
        </w:rPr>
        <w:t xml:space="preserve"> </w:t>
      </w:r>
      <w:r w:rsidRPr="00F45A7D">
        <w:rPr>
          <w:rFonts w:ascii="Angsana New" w:hAnsi="Angsana New" w:cs="Angsana New"/>
          <w:spacing w:val="-2"/>
          <w:cs/>
          <w:lang w:val="en-US"/>
        </w:rPr>
        <w:t>และหมายเหตุประกอบงบการเงินแบบย่อ</w:t>
      </w:r>
      <w:r w:rsidRPr="00F45A7D">
        <w:rPr>
          <w:rFonts w:ascii="Angsana New" w:hAnsi="Angsana New" w:cs="Angsana New" w:hint="cs"/>
          <w:spacing w:val="-2"/>
          <w:cs/>
        </w:rPr>
        <w:t xml:space="preserve"> 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="002566A4" w:rsidRPr="002566A4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10A85723" w14:textId="77777777" w:rsidR="00900D41" w:rsidRPr="002439E3" w:rsidRDefault="00900D41" w:rsidP="00616607">
      <w:pPr>
        <w:pStyle w:val="FSBlank"/>
        <w:rPr>
          <w:sz w:val="30"/>
          <w:szCs w:val="30"/>
        </w:rPr>
      </w:pPr>
    </w:p>
    <w:p w14:paraId="25239CC7" w14:textId="777777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2439E3" w:rsidRDefault="002F3BB1" w:rsidP="00616607">
      <w:pPr>
        <w:pStyle w:val="FSBlank"/>
        <w:rPr>
          <w:sz w:val="30"/>
          <w:szCs w:val="30"/>
        </w:rPr>
      </w:pPr>
    </w:p>
    <w:p w14:paraId="23C09E9B" w14:textId="77777777" w:rsidR="009845CA" w:rsidRPr="008C010D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z w:val="16"/>
          <w:szCs w:val="16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2566A4" w:rsidRPr="002566A4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A7E3E">
        <w:rPr>
          <w:rFonts w:ascii="Angsana New" w:hAnsi="Angsana New" w:cs="Angsana New" w:hint="cs"/>
          <w:cs/>
        </w:rPr>
        <w:t xml:space="preserve">       </w:t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11D1170" w14:textId="77777777" w:rsidR="00D823E5" w:rsidRDefault="00D823E5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  <w:sectPr w:rsidR="00D823E5" w:rsidSect="008667B7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704EC82" w14:textId="77777777" w:rsidR="00D823E5" w:rsidRDefault="00D823E5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F916FBC" w14:textId="2E51E683" w:rsidR="00F45E7F" w:rsidRPr="008C010D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  <w:r w:rsidRPr="008C010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77777777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2566A4" w:rsidRPr="002566A4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77777777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2566A4" w:rsidRPr="002566A4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1E46BA2" w14:textId="77777777" w:rsidR="009B6AB8" w:rsidRPr="008C010D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3021604" w14:textId="77777777" w:rsidR="00CD6A5C" w:rsidRPr="008C010D" w:rsidRDefault="002566A4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2566A4">
        <w:rPr>
          <w:rFonts w:ascii="Angsana New" w:hAnsi="Angsana New"/>
          <w:sz w:val="30"/>
          <w:szCs w:val="30"/>
        </w:rPr>
        <w:t>12</w:t>
      </w:r>
      <w:r w:rsidR="00E5497B">
        <w:rPr>
          <w:rFonts w:ascii="Angsana New" w:hAnsi="Angsana New"/>
          <w:sz w:val="30"/>
          <w:szCs w:val="30"/>
        </w:rPr>
        <w:t xml:space="preserve"> </w:t>
      </w:r>
      <w:r w:rsidR="00E5497B">
        <w:rPr>
          <w:rFonts w:ascii="Angsana New" w:hAnsi="Angsana New" w:hint="cs"/>
          <w:sz w:val="30"/>
          <w:szCs w:val="30"/>
          <w:cs/>
        </w:rPr>
        <w:t>พฤ</w:t>
      </w:r>
      <w:r w:rsidR="006F262C">
        <w:rPr>
          <w:rFonts w:ascii="Angsana New" w:hAnsi="Angsana New" w:hint="cs"/>
          <w:sz w:val="30"/>
          <w:szCs w:val="30"/>
          <w:cs/>
        </w:rPr>
        <w:t>ษภาคม</w:t>
      </w:r>
      <w:r w:rsidR="00E5497B">
        <w:rPr>
          <w:rFonts w:ascii="Angsana New" w:hAnsi="Angsana New" w:hint="cs"/>
          <w:sz w:val="30"/>
          <w:szCs w:val="30"/>
          <w:cs/>
        </w:rPr>
        <w:t xml:space="preserve"> </w:t>
      </w:r>
      <w:r w:rsidRPr="002566A4">
        <w:rPr>
          <w:rFonts w:ascii="Angsana New" w:hAnsi="Angsana New"/>
          <w:sz w:val="30"/>
          <w:szCs w:val="30"/>
        </w:rPr>
        <w:t>2563</w:t>
      </w:r>
    </w:p>
    <w:p w14:paraId="58744287" w14:textId="67CFEA06" w:rsidR="001A17E6" w:rsidRPr="001464B2" w:rsidRDefault="001A17E6" w:rsidP="00146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/>
          <w:sz w:val="24"/>
          <w:szCs w:val="24"/>
        </w:rPr>
      </w:pPr>
    </w:p>
    <w:sectPr w:rsidR="001A17E6" w:rsidRPr="001464B2" w:rsidSect="00FB032D"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E61A6" w14:textId="77777777" w:rsidR="00C32C19" w:rsidRDefault="00C32C19" w:rsidP="004956B4">
      <w:r>
        <w:separator/>
      </w:r>
    </w:p>
  </w:endnote>
  <w:endnote w:type="continuationSeparator" w:id="0">
    <w:p w14:paraId="4C430458" w14:textId="77777777" w:rsidR="00C32C19" w:rsidRDefault="00C32C1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F6F1D" w14:textId="77777777" w:rsidR="00BF435A" w:rsidRDefault="00BF435A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Pr="002566A4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BF435A" w:rsidRDefault="00BF435A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185C7" w14:textId="77777777" w:rsidR="00BF435A" w:rsidRPr="007D67CA" w:rsidRDefault="00BF435A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2566A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BF435A" w:rsidRPr="001D01B2" w:rsidRDefault="00BF435A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75462" w14:textId="77777777" w:rsidR="00BF435A" w:rsidRPr="007D67CA" w:rsidRDefault="00BF435A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2566A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F2D07D2" w14:textId="77777777" w:rsidR="00BF435A" w:rsidRPr="001D01B2" w:rsidRDefault="00BF435A" w:rsidP="001D01B2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0CB3E" w14:textId="77777777" w:rsidR="00BF435A" w:rsidRPr="001D01B2" w:rsidRDefault="00BF435A" w:rsidP="001D01B2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4AF84" w14:textId="77777777" w:rsidR="00BF435A" w:rsidRPr="003021FF" w:rsidRDefault="00BF435A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566A4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BF435A" w:rsidRPr="00245B15" w:rsidRDefault="00BF435A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57D74" w14:textId="77777777" w:rsidR="00C32C19" w:rsidRDefault="00C32C19" w:rsidP="004956B4">
      <w:r>
        <w:separator/>
      </w:r>
    </w:p>
  </w:footnote>
  <w:footnote w:type="continuationSeparator" w:id="0">
    <w:p w14:paraId="304C36C2" w14:textId="77777777" w:rsidR="00C32C19" w:rsidRDefault="00C32C1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99208" w14:textId="77777777" w:rsidR="00BF435A" w:rsidRDefault="00BF435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AD414" w14:textId="77777777" w:rsidR="00BF435A" w:rsidRDefault="00BF435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16F29B" w14:textId="77777777" w:rsidR="00BF435A" w:rsidRDefault="00BF435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662184" w14:textId="77777777" w:rsidR="00BF435A" w:rsidRDefault="00BF435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208C82" w14:textId="77777777" w:rsidR="00BF435A" w:rsidRDefault="00BF435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FBB42FA" w14:textId="77777777" w:rsidR="00BF435A" w:rsidRPr="00AC3006" w:rsidRDefault="00BF435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37C17" w14:textId="77777777" w:rsidR="00BF435A" w:rsidRPr="005614F5" w:rsidRDefault="00BF435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46C5964" w14:textId="77777777" w:rsidR="00BF435A" w:rsidRPr="005614F5" w:rsidRDefault="00BF435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E81CC" w14:textId="77777777" w:rsidR="00BF435A" w:rsidRPr="00245B15" w:rsidRDefault="00BF435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D564799" w14:textId="77777777" w:rsidR="00BF435A" w:rsidRPr="00245B15" w:rsidRDefault="00BF435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205A648" w14:textId="77777777" w:rsidR="00BF435A" w:rsidRPr="00245B15" w:rsidRDefault="00BF435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DC8C8A3" w14:textId="77777777" w:rsidR="00BF435A" w:rsidRPr="00245B15" w:rsidRDefault="00BF435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AC5DCB4" w14:textId="77777777" w:rsidR="00BF435A" w:rsidRDefault="00BF435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3B09472" w14:textId="77777777" w:rsidR="00BF435A" w:rsidRDefault="00BF435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83BB5F4" w14:textId="77777777" w:rsidR="00BF435A" w:rsidRDefault="00BF435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5C011A0" w14:textId="77777777" w:rsidR="00BF435A" w:rsidRPr="00245B15" w:rsidRDefault="00BF435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3BE"/>
    <w:rsid w:val="00003415"/>
    <w:rsid w:val="0000395F"/>
    <w:rsid w:val="00003B50"/>
    <w:rsid w:val="00003BC0"/>
    <w:rsid w:val="00004075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10447"/>
    <w:rsid w:val="000106EF"/>
    <w:rsid w:val="00010D13"/>
    <w:rsid w:val="0001130D"/>
    <w:rsid w:val="00011802"/>
    <w:rsid w:val="000118AB"/>
    <w:rsid w:val="0001195F"/>
    <w:rsid w:val="0001239A"/>
    <w:rsid w:val="000126DC"/>
    <w:rsid w:val="00012704"/>
    <w:rsid w:val="00012DC1"/>
    <w:rsid w:val="00012E31"/>
    <w:rsid w:val="00012F7A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9B"/>
    <w:rsid w:val="00025DFC"/>
    <w:rsid w:val="0002702A"/>
    <w:rsid w:val="000275FA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40328"/>
    <w:rsid w:val="00040571"/>
    <w:rsid w:val="00040649"/>
    <w:rsid w:val="00040C3B"/>
    <w:rsid w:val="000410F1"/>
    <w:rsid w:val="00041371"/>
    <w:rsid w:val="000419C0"/>
    <w:rsid w:val="00041AE0"/>
    <w:rsid w:val="00042756"/>
    <w:rsid w:val="00042B76"/>
    <w:rsid w:val="00042FE6"/>
    <w:rsid w:val="00043242"/>
    <w:rsid w:val="00043578"/>
    <w:rsid w:val="00043728"/>
    <w:rsid w:val="000438AC"/>
    <w:rsid w:val="0004420A"/>
    <w:rsid w:val="00044829"/>
    <w:rsid w:val="00044B66"/>
    <w:rsid w:val="00044BB1"/>
    <w:rsid w:val="00044C97"/>
    <w:rsid w:val="00044E11"/>
    <w:rsid w:val="00045621"/>
    <w:rsid w:val="00045B03"/>
    <w:rsid w:val="00045E2D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EB"/>
    <w:rsid w:val="00050E6B"/>
    <w:rsid w:val="00050EE5"/>
    <w:rsid w:val="000511F0"/>
    <w:rsid w:val="000512D8"/>
    <w:rsid w:val="0005145D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846"/>
    <w:rsid w:val="00067BBB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DC0"/>
    <w:rsid w:val="000730CF"/>
    <w:rsid w:val="000730D4"/>
    <w:rsid w:val="000731EF"/>
    <w:rsid w:val="0007345D"/>
    <w:rsid w:val="0007371B"/>
    <w:rsid w:val="000738C6"/>
    <w:rsid w:val="0007390B"/>
    <w:rsid w:val="00073A03"/>
    <w:rsid w:val="00073A1F"/>
    <w:rsid w:val="000744FA"/>
    <w:rsid w:val="00074605"/>
    <w:rsid w:val="00074DAF"/>
    <w:rsid w:val="0007509B"/>
    <w:rsid w:val="000751B4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F09"/>
    <w:rsid w:val="00080062"/>
    <w:rsid w:val="000800FC"/>
    <w:rsid w:val="000802D7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DD5"/>
    <w:rsid w:val="00082F02"/>
    <w:rsid w:val="0008312D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62E7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13F"/>
    <w:rsid w:val="000A4212"/>
    <w:rsid w:val="000A450E"/>
    <w:rsid w:val="000A48C4"/>
    <w:rsid w:val="000A4B14"/>
    <w:rsid w:val="000A528C"/>
    <w:rsid w:val="000A54C7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C5D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D34"/>
    <w:rsid w:val="000C752A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D45"/>
    <w:rsid w:val="000D41FB"/>
    <w:rsid w:val="000D43A7"/>
    <w:rsid w:val="000D448F"/>
    <w:rsid w:val="000D44ED"/>
    <w:rsid w:val="000D4511"/>
    <w:rsid w:val="000D4A95"/>
    <w:rsid w:val="000D4D7C"/>
    <w:rsid w:val="000D4FC6"/>
    <w:rsid w:val="000D60B9"/>
    <w:rsid w:val="000D6288"/>
    <w:rsid w:val="000D682A"/>
    <w:rsid w:val="000D6966"/>
    <w:rsid w:val="000D6B4C"/>
    <w:rsid w:val="000D6C4F"/>
    <w:rsid w:val="000D6C62"/>
    <w:rsid w:val="000D6CDD"/>
    <w:rsid w:val="000D71BB"/>
    <w:rsid w:val="000D72A4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43A"/>
    <w:rsid w:val="00101714"/>
    <w:rsid w:val="001018ED"/>
    <w:rsid w:val="00101B2D"/>
    <w:rsid w:val="001024B3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2AD"/>
    <w:rsid w:val="00113550"/>
    <w:rsid w:val="0011390B"/>
    <w:rsid w:val="00114240"/>
    <w:rsid w:val="0011477F"/>
    <w:rsid w:val="00114BFB"/>
    <w:rsid w:val="00114DE9"/>
    <w:rsid w:val="001152C3"/>
    <w:rsid w:val="00115547"/>
    <w:rsid w:val="00115A17"/>
    <w:rsid w:val="00115AB2"/>
    <w:rsid w:val="00115C40"/>
    <w:rsid w:val="00115D25"/>
    <w:rsid w:val="0011632B"/>
    <w:rsid w:val="001164DE"/>
    <w:rsid w:val="0011650A"/>
    <w:rsid w:val="001166D0"/>
    <w:rsid w:val="001168A9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5041"/>
    <w:rsid w:val="0012538E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30215"/>
    <w:rsid w:val="00130758"/>
    <w:rsid w:val="00130948"/>
    <w:rsid w:val="00130F48"/>
    <w:rsid w:val="00131086"/>
    <w:rsid w:val="00131295"/>
    <w:rsid w:val="0013131E"/>
    <w:rsid w:val="00131337"/>
    <w:rsid w:val="00131387"/>
    <w:rsid w:val="0013192D"/>
    <w:rsid w:val="00131982"/>
    <w:rsid w:val="00131DA6"/>
    <w:rsid w:val="00131EA5"/>
    <w:rsid w:val="00132190"/>
    <w:rsid w:val="0013236B"/>
    <w:rsid w:val="0013248F"/>
    <w:rsid w:val="00133A1D"/>
    <w:rsid w:val="00133ABB"/>
    <w:rsid w:val="00133C11"/>
    <w:rsid w:val="00133C9C"/>
    <w:rsid w:val="00133E05"/>
    <w:rsid w:val="0013404E"/>
    <w:rsid w:val="001345BA"/>
    <w:rsid w:val="00134632"/>
    <w:rsid w:val="0013474C"/>
    <w:rsid w:val="00134BB8"/>
    <w:rsid w:val="00134C2A"/>
    <w:rsid w:val="00134CDB"/>
    <w:rsid w:val="00134CEA"/>
    <w:rsid w:val="0013528E"/>
    <w:rsid w:val="0013533C"/>
    <w:rsid w:val="00135860"/>
    <w:rsid w:val="00136C1E"/>
    <w:rsid w:val="00136CD5"/>
    <w:rsid w:val="0013706F"/>
    <w:rsid w:val="0013775B"/>
    <w:rsid w:val="00137D22"/>
    <w:rsid w:val="00137D48"/>
    <w:rsid w:val="00137D7E"/>
    <w:rsid w:val="00137DA7"/>
    <w:rsid w:val="00137E42"/>
    <w:rsid w:val="00137F08"/>
    <w:rsid w:val="00140A84"/>
    <w:rsid w:val="00140E60"/>
    <w:rsid w:val="00140FB7"/>
    <w:rsid w:val="001412B9"/>
    <w:rsid w:val="00141419"/>
    <w:rsid w:val="00141929"/>
    <w:rsid w:val="00141B35"/>
    <w:rsid w:val="00142008"/>
    <w:rsid w:val="00142021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520F"/>
    <w:rsid w:val="00155252"/>
    <w:rsid w:val="0015573F"/>
    <w:rsid w:val="00155D2B"/>
    <w:rsid w:val="00155DE9"/>
    <w:rsid w:val="001564DB"/>
    <w:rsid w:val="00156735"/>
    <w:rsid w:val="001567FB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4A67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711F"/>
    <w:rsid w:val="0016750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C57"/>
    <w:rsid w:val="00173CC6"/>
    <w:rsid w:val="00174035"/>
    <w:rsid w:val="001741B9"/>
    <w:rsid w:val="00174294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70C5"/>
    <w:rsid w:val="0017718F"/>
    <w:rsid w:val="00177235"/>
    <w:rsid w:val="00177A89"/>
    <w:rsid w:val="00177D73"/>
    <w:rsid w:val="0018010C"/>
    <w:rsid w:val="00180433"/>
    <w:rsid w:val="001804CD"/>
    <w:rsid w:val="001808C6"/>
    <w:rsid w:val="00180F55"/>
    <w:rsid w:val="0018159A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44A6"/>
    <w:rsid w:val="00184878"/>
    <w:rsid w:val="00184BD9"/>
    <w:rsid w:val="00185151"/>
    <w:rsid w:val="001853F3"/>
    <w:rsid w:val="001857A4"/>
    <w:rsid w:val="00185B0D"/>
    <w:rsid w:val="001861E7"/>
    <w:rsid w:val="00186892"/>
    <w:rsid w:val="00186ABE"/>
    <w:rsid w:val="00186C19"/>
    <w:rsid w:val="00186E60"/>
    <w:rsid w:val="0018724F"/>
    <w:rsid w:val="001873BC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207"/>
    <w:rsid w:val="001933A2"/>
    <w:rsid w:val="00193EE2"/>
    <w:rsid w:val="001940B2"/>
    <w:rsid w:val="0019458C"/>
    <w:rsid w:val="00194750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808"/>
    <w:rsid w:val="001A39A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5BF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C46"/>
    <w:rsid w:val="001D134E"/>
    <w:rsid w:val="001D145C"/>
    <w:rsid w:val="001D160D"/>
    <w:rsid w:val="001D16D2"/>
    <w:rsid w:val="001D1979"/>
    <w:rsid w:val="001D1F16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A3B"/>
    <w:rsid w:val="001E4CEC"/>
    <w:rsid w:val="001E4EBA"/>
    <w:rsid w:val="001E52AD"/>
    <w:rsid w:val="001E57CE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ED"/>
    <w:rsid w:val="0020001F"/>
    <w:rsid w:val="00200641"/>
    <w:rsid w:val="002006A9"/>
    <w:rsid w:val="002006EC"/>
    <w:rsid w:val="00200714"/>
    <w:rsid w:val="002007CB"/>
    <w:rsid w:val="00200C18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4648"/>
    <w:rsid w:val="00204701"/>
    <w:rsid w:val="00204B6D"/>
    <w:rsid w:val="00204D9D"/>
    <w:rsid w:val="00205046"/>
    <w:rsid w:val="0020512E"/>
    <w:rsid w:val="002056B9"/>
    <w:rsid w:val="002056E1"/>
    <w:rsid w:val="002056E9"/>
    <w:rsid w:val="002061D5"/>
    <w:rsid w:val="002062D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81"/>
    <w:rsid w:val="00211F58"/>
    <w:rsid w:val="00212081"/>
    <w:rsid w:val="00212136"/>
    <w:rsid w:val="0021227E"/>
    <w:rsid w:val="002124B6"/>
    <w:rsid w:val="0021281D"/>
    <w:rsid w:val="00212F87"/>
    <w:rsid w:val="0021303F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872"/>
    <w:rsid w:val="002228BA"/>
    <w:rsid w:val="0022306A"/>
    <w:rsid w:val="0022329B"/>
    <w:rsid w:val="00223810"/>
    <w:rsid w:val="0022381A"/>
    <w:rsid w:val="00223951"/>
    <w:rsid w:val="00223B9E"/>
    <w:rsid w:val="00223E0A"/>
    <w:rsid w:val="00223E7F"/>
    <w:rsid w:val="00224264"/>
    <w:rsid w:val="00224799"/>
    <w:rsid w:val="00225104"/>
    <w:rsid w:val="002254D3"/>
    <w:rsid w:val="002255E6"/>
    <w:rsid w:val="00225F72"/>
    <w:rsid w:val="00226203"/>
    <w:rsid w:val="002262CD"/>
    <w:rsid w:val="002268BB"/>
    <w:rsid w:val="002269B7"/>
    <w:rsid w:val="002269C7"/>
    <w:rsid w:val="00226B22"/>
    <w:rsid w:val="00226D30"/>
    <w:rsid w:val="00226D62"/>
    <w:rsid w:val="00226E70"/>
    <w:rsid w:val="00226FB3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8FA"/>
    <w:rsid w:val="00236AC0"/>
    <w:rsid w:val="00236C68"/>
    <w:rsid w:val="00237112"/>
    <w:rsid w:val="002375C0"/>
    <w:rsid w:val="0023799F"/>
    <w:rsid w:val="002379C6"/>
    <w:rsid w:val="00237ABD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D36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34A0"/>
    <w:rsid w:val="0025352A"/>
    <w:rsid w:val="0025369B"/>
    <w:rsid w:val="0025388D"/>
    <w:rsid w:val="002538F6"/>
    <w:rsid w:val="00253B54"/>
    <w:rsid w:val="0025439E"/>
    <w:rsid w:val="0025446E"/>
    <w:rsid w:val="00254569"/>
    <w:rsid w:val="0025470B"/>
    <w:rsid w:val="00254772"/>
    <w:rsid w:val="00254E1B"/>
    <w:rsid w:val="00255101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A86"/>
    <w:rsid w:val="00263BC8"/>
    <w:rsid w:val="00264051"/>
    <w:rsid w:val="002640F2"/>
    <w:rsid w:val="00264190"/>
    <w:rsid w:val="002648C3"/>
    <w:rsid w:val="00264E68"/>
    <w:rsid w:val="00264FB5"/>
    <w:rsid w:val="00265377"/>
    <w:rsid w:val="002653E1"/>
    <w:rsid w:val="002655F4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F3A"/>
    <w:rsid w:val="0027111E"/>
    <w:rsid w:val="002711C9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989"/>
    <w:rsid w:val="00274E54"/>
    <w:rsid w:val="00275011"/>
    <w:rsid w:val="00275471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22C"/>
    <w:rsid w:val="002812AC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609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C7F"/>
    <w:rsid w:val="00292D54"/>
    <w:rsid w:val="00293580"/>
    <w:rsid w:val="00293592"/>
    <w:rsid w:val="00293808"/>
    <w:rsid w:val="00293878"/>
    <w:rsid w:val="00293B98"/>
    <w:rsid w:val="00293D98"/>
    <w:rsid w:val="00293EF8"/>
    <w:rsid w:val="0029468A"/>
    <w:rsid w:val="00294BB1"/>
    <w:rsid w:val="00294CBC"/>
    <w:rsid w:val="00294D65"/>
    <w:rsid w:val="00295112"/>
    <w:rsid w:val="00295234"/>
    <w:rsid w:val="002953CE"/>
    <w:rsid w:val="00296149"/>
    <w:rsid w:val="002962FB"/>
    <w:rsid w:val="00296898"/>
    <w:rsid w:val="00296B89"/>
    <w:rsid w:val="00296E53"/>
    <w:rsid w:val="002970AA"/>
    <w:rsid w:val="0029723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44F"/>
    <w:rsid w:val="002B34B8"/>
    <w:rsid w:val="002B3656"/>
    <w:rsid w:val="002B3B3D"/>
    <w:rsid w:val="002B3DED"/>
    <w:rsid w:val="002B3F6F"/>
    <w:rsid w:val="002B4092"/>
    <w:rsid w:val="002B43F5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CC6"/>
    <w:rsid w:val="002C2168"/>
    <w:rsid w:val="002C21FA"/>
    <w:rsid w:val="002C2205"/>
    <w:rsid w:val="002C2244"/>
    <w:rsid w:val="002C24E3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48F"/>
    <w:rsid w:val="002C65AC"/>
    <w:rsid w:val="002C667E"/>
    <w:rsid w:val="002C6824"/>
    <w:rsid w:val="002C69A7"/>
    <w:rsid w:val="002C6DC2"/>
    <w:rsid w:val="002C7114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54A"/>
    <w:rsid w:val="002D6738"/>
    <w:rsid w:val="002D6974"/>
    <w:rsid w:val="002D69B5"/>
    <w:rsid w:val="002D6F99"/>
    <w:rsid w:val="002D7180"/>
    <w:rsid w:val="002D75D8"/>
    <w:rsid w:val="002D7942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604E"/>
    <w:rsid w:val="002E6753"/>
    <w:rsid w:val="002E6A67"/>
    <w:rsid w:val="002E765B"/>
    <w:rsid w:val="002E7A1D"/>
    <w:rsid w:val="002E7A78"/>
    <w:rsid w:val="002E7D27"/>
    <w:rsid w:val="002F026A"/>
    <w:rsid w:val="002F0643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75F"/>
    <w:rsid w:val="002F5B55"/>
    <w:rsid w:val="002F6942"/>
    <w:rsid w:val="002F6A2F"/>
    <w:rsid w:val="002F7111"/>
    <w:rsid w:val="002F75AF"/>
    <w:rsid w:val="002F7628"/>
    <w:rsid w:val="002F7695"/>
    <w:rsid w:val="002F7EFE"/>
    <w:rsid w:val="00300121"/>
    <w:rsid w:val="0030059A"/>
    <w:rsid w:val="00300670"/>
    <w:rsid w:val="003008F2"/>
    <w:rsid w:val="00300BCD"/>
    <w:rsid w:val="00300CBA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247"/>
    <w:rsid w:val="00303639"/>
    <w:rsid w:val="00304677"/>
    <w:rsid w:val="003046FB"/>
    <w:rsid w:val="00304DB2"/>
    <w:rsid w:val="00304F72"/>
    <w:rsid w:val="00305033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46D"/>
    <w:rsid w:val="003074A2"/>
    <w:rsid w:val="003079B1"/>
    <w:rsid w:val="00307C6D"/>
    <w:rsid w:val="00307F4C"/>
    <w:rsid w:val="00310368"/>
    <w:rsid w:val="00310C96"/>
    <w:rsid w:val="00310F35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47C"/>
    <w:rsid w:val="003136E4"/>
    <w:rsid w:val="003140CE"/>
    <w:rsid w:val="003143F1"/>
    <w:rsid w:val="00315998"/>
    <w:rsid w:val="003159AF"/>
    <w:rsid w:val="00315BB2"/>
    <w:rsid w:val="00315DB8"/>
    <w:rsid w:val="00316146"/>
    <w:rsid w:val="0031614D"/>
    <w:rsid w:val="00316F0E"/>
    <w:rsid w:val="00317668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450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605"/>
    <w:rsid w:val="00330722"/>
    <w:rsid w:val="003308C7"/>
    <w:rsid w:val="00330956"/>
    <w:rsid w:val="00331329"/>
    <w:rsid w:val="00331834"/>
    <w:rsid w:val="00331BB1"/>
    <w:rsid w:val="0033248E"/>
    <w:rsid w:val="00332960"/>
    <w:rsid w:val="00332CB5"/>
    <w:rsid w:val="00332DBB"/>
    <w:rsid w:val="00333252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419"/>
    <w:rsid w:val="00342591"/>
    <w:rsid w:val="00342931"/>
    <w:rsid w:val="00342E7F"/>
    <w:rsid w:val="00342F88"/>
    <w:rsid w:val="003434E2"/>
    <w:rsid w:val="00343B0C"/>
    <w:rsid w:val="00343F9F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5F8"/>
    <w:rsid w:val="003519D6"/>
    <w:rsid w:val="00351EE7"/>
    <w:rsid w:val="00351FD7"/>
    <w:rsid w:val="003522C5"/>
    <w:rsid w:val="00352598"/>
    <w:rsid w:val="00352732"/>
    <w:rsid w:val="00352993"/>
    <w:rsid w:val="00352EB8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46A"/>
    <w:rsid w:val="003554A5"/>
    <w:rsid w:val="003564CE"/>
    <w:rsid w:val="00356A1C"/>
    <w:rsid w:val="00356A46"/>
    <w:rsid w:val="00356A97"/>
    <w:rsid w:val="00357061"/>
    <w:rsid w:val="00357A9A"/>
    <w:rsid w:val="00357C07"/>
    <w:rsid w:val="00357EE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F68"/>
    <w:rsid w:val="00372A3E"/>
    <w:rsid w:val="0037304C"/>
    <w:rsid w:val="00373648"/>
    <w:rsid w:val="003736E8"/>
    <w:rsid w:val="0037378F"/>
    <w:rsid w:val="003739A1"/>
    <w:rsid w:val="00373FCA"/>
    <w:rsid w:val="00374441"/>
    <w:rsid w:val="0037452A"/>
    <w:rsid w:val="00374A94"/>
    <w:rsid w:val="00374C26"/>
    <w:rsid w:val="00374D86"/>
    <w:rsid w:val="00375060"/>
    <w:rsid w:val="00375138"/>
    <w:rsid w:val="00375364"/>
    <w:rsid w:val="003753E1"/>
    <w:rsid w:val="0037587B"/>
    <w:rsid w:val="00375AAB"/>
    <w:rsid w:val="00375E62"/>
    <w:rsid w:val="00376567"/>
    <w:rsid w:val="00376F5B"/>
    <w:rsid w:val="00377117"/>
    <w:rsid w:val="00377419"/>
    <w:rsid w:val="00377457"/>
    <w:rsid w:val="00377617"/>
    <w:rsid w:val="00377A77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EC"/>
    <w:rsid w:val="00383C4B"/>
    <w:rsid w:val="00384679"/>
    <w:rsid w:val="00384832"/>
    <w:rsid w:val="00384C76"/>
    <w:rsid w:val="00384DE4"/>
    <w:rsid w:val="003852CD"/>
    <w:rsid w:val="00385421"/>
    <w:rsid w:val="00385A99"/>
    <w:rsid w:val="00385F92"/>
    <w:rsid w:val="003869BF"/>
    <w:rsid w:val="00386BAF"/>
    <w:rsid w:val="00386BBC"/>
    <w:rsid w:val="00386CC9"/>
    <w:rsid w:val="00387A0C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E20"/>
    <w:rsid w:val="00394E7B"/>
    <w:rsid w:val="00394F53"/>
    <w:rsid w:val="0039521A"/>
    <w:rsid w:val="0039570A"/>
    <w:rsid w:val="00395A76"/>
    <w:rsid w:val="00395B0A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E8D"/>
    <w:rsid w:val="003A56BC"/>
    <w:rsid w:val="003A57DB"/>
    <w:rsid w:val="003A5B87"/>
    <w:rsid w:val="003A5C6D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FF"/>
    <w:rsid w:val="003B261C"/>
    <w:rsid w:val="003B26B1"/>
    <w:rsid w:val="003B2A41"/>
    <w:rsid w:val="003B2F69"/>
    <w:rsid w:val="003B34E7"/>
    <w:rsid w:val="003B3938"/>
    <w:rsid w:val="003B3BEC"/>
    <w:rsid w:val="003B3E9A"/>
    <w:rsid w:val="003B3EA0"/>
    <w:rsid w:val="003B4014"/>
    <w:rsid w:val="003B4076"/>
    <w:rsid w:val="003B425D"/>
    <w:rsid w:val="003B43FD"/>
    <w:rsid w:val="003B4404"/>
    <w:rsid w:val="003B46FD"/>
    <w:rsid w:val="003B490D"/>
    <w:rsid w:val="003B49A5"/>
    <w:rsid w:val="003B4E39"/>
    <w:rsid w:val="003B4E8C"/>
    <w:rsid w:val="003B4FA4"/>
    <w:rsid w:val="003B5227"/>
    <w:rsid w:val="003B562E"/>
    <w:rsid w:val="003B56C3"/>
    <w:rsid w:val="003B56E8"/>
    <w:rsid w:val="003B594B"/>
    <w:rsid w:val="003B5F84"/>
    <w:rsid w:val="003B62AD"/>
    <w:rsid w:val="003B65C3"/>
    <w:rsid w:val="003B6FA6"/>
    <w:rsid w:val="003B7520"/>
    <w:rsid w:val="003C0096"/>
    <w:rsid w:val="003C01D5"/>
    <w:rsid w:val="003C0A4F"/>
    <w:rsid w:val="003C0A93"/>
    <w:rsid w:val="003C0B9F"/>
    <w:rsid w:val="003C12B3"/>
    <w:rsid w:val="003C1327"/>
    <w:rsid w:val="003C1821"/>
    <w:rsid w:val="003C1EF5"/>
    <w:rsid w:val="003C2161"/>
    <w:rsid w:val="003C2BF6"/>
    <w:rsid w:val="003C30ED"/>
    <w:rsid w:val="003C3C35"/>
    <w:rsid w:val="003C403C"/>
    <w:rsid w:val="003C411D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F25"/>
    <w:rsid w:val="003D107F"/>
    <w:rsid w:val="003D10B7"/>
    <w:rsid w:val="003D1291"/>
    <w:rsid w:val="003D15B3"/>
    <w:rsid w:val="003D18F6"/>
    <w:rsid w:val="003D1BFC"/>
    <w:rsid w:val="003D1C64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51D2"/>
    <w:rsid w:val="003D52E1"/>
    <w:rsid w:val="003D534D"/>
    <w:rsid w:val="003D5353"/>
    <w:rsid w:val="003D5451"/>
    <w:rsid w:val="003D548F"/>
    <w:rsid w:val="003D54DC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CB"/>
    <w:rsid w:val="003E0B8C"/>
    <w:rsid w:val="003E0F1F"/>
    <w:rsid w:val="003E1229"/>
    <w:rsid w:val="003E2365"/>
    <w:rsid w:val="003E2473"/>
    <w:rsid w:val="003E2DA4"/>
    <w:rsid w:val="003E2FA1"/>
    <w:rsid w:val="003E3081"/>
    <w:rsid w:val="003E31E3"/>
    <w:rsid w:val="003E3210"/>
    <w:rsid w:val="003E3345"/>
    <w:rsid w:val="003E3358"/>
    <w:rsid w:val="003E3550"/>
    <w:rsid w:val="003E3CAE"/>
    <w:rsid w:val="003E3D41"/>
    <w:rsid w:val="003E3DBD"/>
    <w:rsid w:val="003E4046"/>
    <w:rsid w:val="003E4201"/>
    <w:rsid w:val="003E427D"/>
    <w:rsid w:val="003E4575"/>
    <w:rsid w:val="003E4A1F"/>
    <w:rsid w:val="003E50F5"/>
    <w:rsid w:val="003E547A"/>
    <w:rsid w:val="003E5502"/>
    <w:rsid w:val="003E574C"/>
    <w:rsid w:val="003E5D5A"/>
    <w:rsid w:val="003E7321"/>
    <w:rsid w:val="003E789C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A1"/>
    <w:rsid w:val="003F41C6"/>
    <w:rsid w:val="003F43F4"/>
    <w:rsid w:val="003F44E5"/>
    <w:rsid w:val="003F4AF9"/>
    <w:rsid w:val="003F4DFE"/>
    <w:rsid w:val="003F53DE"/>
    <w:rsid w:val="003F544A"/>
    <w:rsid w:val="003F5777"/>
    <w:rsid w:val="003F5F1B"/>
    <w:rsid w:val="003F6189"/>
    <w:rsid w:val="003F68E0"/>
    <w:rsid w:val="003F6BE8"/>
    <w:rsid w:val="003F6C4E"/>
    <w:rsid w:val="003F6CA9"/>
    <w:rsid w:val="003F6E3D"/>
    <w:rsid w:val="003F7151"/>
    <w:rsid w:val="003F7284"/>
    <w:rsid w:val="003F7707"/>
    <w:rsid w:val="003F7EA2"/>
    <w:rsid w:val="004001F1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FDD"/>
    <w:rsid w:val="0042400A"/>
    <w:rsid w:val="0042434E"/>
    <w:rsid w:val="0042464C"/>
    <w:rsid w:val="00424BC4"/>
    <w:rsid w:val="0042545C"/>
    <w:rsid w:val="00425537"/>
    <w:rsid w:val="0042566E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7D"/>
    <w:rsid w:val="00430713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657"/>
    <w:rsid w:val="00442B71"/>
    <w:rsid w:val="00442C99"/>
    <w:rsid w:val="00442D4C"/>
    <w:rsid w:val="00442F81"/>
    <w:rsid w:val="00442FDC"/>
    <w:rsid w:val="0044310D"/>
    <w:rsid w:val="004434FB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200"/>
    <w:rsid w:val="00445299"/>
    <w:rsid w:val="0044542D"/>
    <w:rsid w:val="004457BB"/>
    <w:rsid w:val="00445B3D"/>
    <w:rsid w:val="00445E4C"/>
    <w:rsid w:val="00445F61"/>
    <w:rsid w:val="00445FFE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A1"/>
    <w:rsid w:val="0045366F"/>
    <w:rsid w:val="00453680"/>
    <w:rsid w:val="00453873"/>
    <w:rsid w:val="004539FA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F7E"/>
    <w:rsid w:val="004612F7"/>
    <w:rsid w:val="00461510"/>
    <w:rsid w:val="004619AC"/>
    <w:rsid w:val="004619E5"/>
    <w:rsid w:val="00461A7C"/>
    <w:rsid w:val="00461EED"/>
    <w:rsid w:val="00462282"/>
    <w:rsid w:val="004622B2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A96"/>
    <w:rsid w:val="00464AC9"/>
    <w:rsid w:val="00464C88"/>
    <w:rsid w:val="00464D27"/>
    <w:rsid w:val="00464FCE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863"/>
    <w:rsid w:val="00471F4B"/>
    <w:rsid w:val="004721B4"/>
    <w:rsid w:val="00472524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8B"/>
    <w:rsid w:val="00474F2B"/>
    <w:rsid w:val="00475062"/>
    <w:rsid w:val="00475110"/>
    <w:rsid w:val="004753E8"/>
    <w:rsid w:val="00476009"/>
    <w:rsid w:val="00476035"/>
    <w:rsid w:val="00476176"/>
    <w:rsid w:val="004763CA"/>
    <w:rsid w:val="00476B0D"/>
    <w:rsid w:val="00476E2C"/>
    <w:rsid w:val="00476E34"/>
    <w:rsid w:val="00477760"/>
    <w:rsid w:val="00477898"/>
    <w:rsid w:val="00477CAD"/>
    <w:rsid w:val="00480236"/>
    <w:rsid w:val="004804AE"/>
    <w:rsid w:val="004804E2"/>
    <w:rsid w:val="0048084A"/>
    <w:rsid w:val="00480859"/>
    <w:rsid w:val="00480D62"/>
    <w:rsid w:val="00480E51"/>
    <w:rsid w:val="00481EB2"/>
    <w:rsid w:val="00482111"/>
    <w:rsid w:val="00482403"/>
    <w:rsid w:val="0048252A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F1"/>
    <w:rsid w:val="00493EAC"/>
    <w:rsid w:val="00494209"/>
    <w:rsid w:val="004946BE"/>
    <w:rsid w:val="00494C12"/>
    <w:rsid w:val="00494C1C"/>
    <w:rsid w:val="00495474"/>
    <w:rsid w:val="004956B4"/>
    <w:rsid w:val="0049621A"/>
    <w:rsid w:val="00496550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99"/>
    <w:rsid w:val="004A2809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E"/>
    <w:rsid w:val="004A5216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7653"/>
    <w:rsid w:val="004A7812"/>
    <w:rsid w:val="004A7E30"/>
    <w:rsid w:val="004B00F2"/>
    <w:rsid w:val="004B06D1"/>
    <w:rsid w:val="004B0AD3"/>
    <w:rsid w:val="004B100C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9AF"/>
    <w:rsid w:val="004B7B0B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F95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5C7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694F"/>
    <w:rsid w:val="004D6BA7"/>
    <w:rsid w:val="004D6C3A"/>
    <w:rsid w:val="004D6D1A"/>
    <w:rsid w:val="004D6F95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CE"/>
    <w:rsid w:val="004E5950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F02E6"/>
    <w:rsid w:val="004F04E2"/>
    <w:rsid w:val="004F0D54"/>
    <w:rsid w:val="004F111D"/>
    <w:rsid w:val="004F14E3"/>
    <w:rsid w:val="004F1EC0"/>
    <w:rsid w:val="004F22C3"/>
    <w:rsid w:val="004F26F9"/>
    <w:rsid w:val="004F29E7"/>
    <w:rsid w:val="004F3A98"/>
    <w:rsid w:val="004F3F02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21E"/>
    <w:rsid w:val="005033F8"/>
    <w:rsid w:val="0050390C"/>
    <w:rsid w:val="00503A67"/>
    <w:rsid w:val="00503C4D"/>
    <w:rsid w:val="00503D4A"/>
    <w:rsid w:val="005048C1"/>
    <w:rsid w:val="005049B9"/>
    <w:rsid w:val="00504BF4"/>
    <w:rsid w:val="00504F44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252B"/>
    <w:rsid w:val="00512731"/>
    <w:rsid w:val="0051279F"/>
    <w:rsid w:val="0051280B"/>
    <w:rsid w:val="005128B2"/>
    <w:rsid w:val="00512D2C"/>
    <w:rsid w:val="00512D36"/>
    <w:rsid w:val="00512FE2"/>
    <w:rsid w:val="00513C31"/>
    <w:rsid w:val="00513EE9"/>
    <w:rsid w:val="00514386"/>
    <w:rsid w:val="0051442B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30247"/>
    <w:rsid w:val="005304DE"/>
    <w:rsid w:val="00530541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9C5"/>
    <w:rsid w:val="00532CEE"/>
    <w:rsid w:val="00532E85"/>
    <w:rsid w:val="0053357C"/>
    <w:rsid w:val="00533A13"/>
    <w:rsid w:val="00534320"/>
    <w:rsid w:val="0053450F"/>
    <w:rsid w:val="005348D5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EDE"/>
    <w:rsid w:val="00537F5F"/>
    <w:rsid w:val="005400C9"/>
    <w:rsid w:val="005406A7"/>
    <w:rsid w:val="005408F1"/>
    <w:rsid w:val="00540BE0"/>
    <w:rsid w:val="00540CFE"/>
    <w:rsid w:val="00540F9F"/>
    <w:rsid w:val="00541147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B4A"/>
    <w:rsid w:val="00544101"/>
    <w:rsid w:val="0054417D"/>
    <w:rsid w:val="005443D7"/>
    <w:rsid w:val="00544DC7"/>
    <w:rsid w:val="00544E31"/>
    <w:rsid w:val="005458CC"/>
    <w:rsid w:val="00545CB1"/>
    <w:rsid w:val="00545E00"/>
    <w:rsid w:val="00545EF0"/>
    <w:rsid w:val="00545F0D"/>
    <w:rsid w:val="00546273"/>
    <w:rsid w:val="00546952"/>
    <w:rsid w:val="00546F31"/>
    <w:rsid w:val="0054714D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D4"/>
    <w:rsid w:val="00553AC9"/>
    <w:rsid w:val="00553D54"/>
    <w:rsid w:val="00554393"/>
    <w:rsid w:val="005543E7"/>
    <w:rsid w:val="0055448C"/>
    <w:rsid w:val="00554BB7"/>
    <w:rsid w:val="00554E94"/>
    <w:rsid w:val="00554F6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94D"/>
    <w:rsid w:val="00557EC6"/>
    <w:rsid w:val="00557F7E"/>
    <w:rsid w:val="005603C2"/>
    <w:rsid w:val="005614F5"/>
    <w:rsid w:val="00561704"/>
    <w:rsid w:val="0056195C"/>
    <w:rsid w:val="005619DF"/>
    <w:rsid w:val="00561CD9"/>
    <w:rsid w:val="00561D75"/>
    <w:rsid w:val="00561EFA"/>
    <w:rsid w:val="0056209B"/>
    <w:rsid w:val="00562351"/>
    <w:rsid w:val="00562390"/>
    <w:rsid w:val="00562412"/>
    <w:rsid w:val="005631A4"/>
    <w:rsid w:val="005638A6"/>
    <w:rsid w:val="005638C9"/>
    <w:rsid w:val="0056392D"/>
    <w:rsid w:val="00563BA6"/>
    <w:rsid w:val="00563FFB"/>
    <w:rsid w:val="00564062"/>
    <w:rsid w:val="0056443C"/>
    <w:rsid w:val="005654EA"/>
    <w:rsid w:val="0056558A"/>
    <w:rsid w:val="0056578C"/>
    <w:rsid w:val="005659ED"/>
    <w:rsid w:val="00565B8C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A4D"/>
    <w:rsid w:val="00571098"/>
    <w:rsid w:val="005710F5"/>
    <w:rsid w:val="005712AE"/>
    <w:rsid w:val="005716D8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411"/>
    <w:rsid w:val="005907F3"/>
    <w:rsid w:val="00590B19"/>
    <w:rsid w:val="00590B63"/>
    <w:rsid w:val="00590BD7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BE4"/>
    <w:rsid w:val="00593C31"/>
    <w:rsid w:val="00593CD4"/>
    <w:rsid w:val="005940FE"/>
    <w:rsid w:val="00594357"/>
    <w:rsid w:val="00594787"/>
    <w:rsid w:val="00594968"/>
    <w:rsid w:val="00594FFE"/>
    <w:rsid w:val="005951C8"/>
    <w:rsid w:val="00595576"/>
    <w:rsid w:val="0059569F"/>
    <w:rsid w:val="00595726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8E5"/>
    <w:rsid w:val="00597AD1"/>
    <w:rsid w:val="00597B6B"/>
    <w:rsid w:val="005A02B2"/>
    <w:rsid w:val="005A0673"/>
    <w:rsid w:val="005A08D0"/>
    <w:rsid w:val="005A0CE1"/>
    <w:rsid w:val="005A0DA5"/>
    <w:rsid w:val="005A1126"/>
    <w:rsid w:val="005A1608"/>
    <w:rsid w:val="005A1902"/>
    <w:rsid w:val="005A1CE2"/>
    <w:rsid w:val="005A1CF8"/>
    <w:rsid w:val="005A2250"/>
    <w:rsid w:val="005A267D"/>
    <w:rsid w:val="005A2AE2"/>
    <w:rsid w:val="005A2AF9"/>
    <w:rsid w:val="005A2C43"/>
    <w:rsid w:val="005A2D4C"/>
    <w:rsid w:val="005A2D56"/>
    <w:rsid w:val="005A31B8"/>
    <w:rsid w:val="005A3823"/>
    <w:rsid w:val="005A398F"/>
    <w:rsid w:val="005A3AAA"/>
    <w:rsid w:val="005A3C85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767"/>
    <w:rsid w:val="005B27A5"/>
    <w:rsid w:val="005B28DC"/>
    <w:rsid w:val="005B29DD"/>
    <w:rsid w:val="005B2C39"/>
    <w:rsid w:val="005B2C3F"/>
    <w:rsid w:val="005B2D59"/>
    <w:rsid w:val="005B3279"/>
    <w:rsid w:val="005B3360"/>
    <w:rsid w:val="005B33BB"/>
    <w:rsid w:val="005B37B0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AE2"/>
    <w:rsid w:val="005D4E3B"/>
    <w:rsid w:val="005D4FAB"/>
    <w:rsid w:val="005D55EA"/>
    <w:rsid w:val="005D5638"/>
    <w:rsid w:val="005D5D05"/>
    <w:rsid w:val="005D600C"/>
    <w:rsid w:val="005D6124"/>
    <w:rsid w:val="005D61A8"/>
    <w:rsid w:val="005D61F6"/>
    <w:rsid w:val="005D62DD"/>
    <w:rsid w:val="005D6D67"/>
    <w:rsid w:val="005D7160"/>
    <w:rsid w:val="005E00FB"/>
    <w:rsid w:val="005E041F"/>
    <w:rsid w:val="005E0554"/>
    <w:rsid w:val="005E0833"/>
    <w:rsid w:val="005E09B2"/>
    <w:rsid w:val="005E0C55"/>
    <w:rsid w:val="005E0E04"/>
    <w:rsid w:val="005E0E54"/>
    <w:rsid w:val="005E0F08"/>
    <w:rsid w:val="005E105A"/>
    <w:rsid w:val="005E141A"/>
    <w:rsid w:val="005E156B"/>
    <w:rsid w:val="005E16D6"/>
    <w:rsid w:val="005E1E00"/>
    <w:rsid w:val="005E2438"/>
    <w:rsid w:val="005E2854"/>
    <w:rsid w:val="005E2F87"/>
    <w:rsid w:val="005E3471"/>
    <w:rsid w:val="005E3B7B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906"/>
    <w:rsid w:val="005F5939"/>
    <w:rsid w:val="005F6430"/>
    <w:rsid w:val="005F6554"/>
    <w:rsid w:val="005F67D0"/>
    <w:rsid w:val="005F6D2D"/>
    <w:rsid w:val="005F6DC9"/>
    <w:rsid w:val="005F7015"/>
    <w:rsid w:val="005F739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24A"/>
    <w:rsid w:val="006118DB"/>
    <w:rsid w:val="006124D3"/>
    <w:rsid w:val="0061276A"/>
    <w:rsid w:val="00612B49"/>
    <w:rsid w:val="00613001"/>
    <w:rsid w:val="006130B5"/>
    <w:rsid w:val="006134D9"/>
    <w:rsid w:val="00613A2C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EA0"/>
    <w:rsid w:val="00625AC4"/>
    <w:rsid w:val="00625B54"/>
    <w:rsid w:val="006264AE"/>
    <w:rsid w:val="00626AA7"/>
    <w:rsid w:val="00626BD8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46"/>
    <w:rsid w:val="0063468A"/>
    <w:rsid w:val="006349D2"/>
    <w:rsid w:val="00634CDB"/>
    <w:rsid w:val="00635432"/>
    <w:rsid w:val="006357DE"/>
    <w:rsid w:val="00635ACB"/>
    <w:rsid w:val="00635C25"/>
    <w:rsid w:val="00635EB0"/>
    <w:rsid w:val="00636064"/>
    <w:rsid w:val="0063625F"/>
    <w:rsid w:val="006369EB"/>
    <w:rsid w:val="00636A56"/>
    <w:rsid w:val="00637039"/>
    <w:rsid w:val="006376FA"/>
    <w:rsid w:val="006378EB"/>
    <w:rsid w:val="006379E8"/>
    <w:rsid w:val="00637B57"/>
    <w:rsid w:val="00640942"/>
    <w:rsid w:val="00640D7E"/>
    <w:rsid w:val="00641232"/>
    <w:rsid w:val="006413AA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323C"/>
    <w:rsid w:val="0064333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1E3"/>
    <w:rsid w:val="00651879"/>
    <w:rsid w:val="00651A35"/>
    <w:rsid w:val="00651AAC"/>
    <w:rsid w:val="00651B51"/>
    <w:rsid w:val="00651E92"/>
    <w:rsid w:val="006520CC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BE2"/>
    <w:rsid w:val="00656C13"/>
    <w:rsid w:val="00656C96"/>
    <w:rsid w:val="0065703D"/>
    <w:rsid w:val="0065707C"/>
    <w:rsid w:val="006574E8"/>
    <w:rsid w:val="00657982"/>
    <w:rsid w:val="006579D9"/>
    <w:rsid w:val="00660A10"/>
    <w:rsid w:val="00660E23"/>
    <w:rsid w:val="006617F4"/>
    <w:rsid w:val="00661954"/>
    <w:rsid w:val="00661D88"/>
    <w:rsid w:val="00662311"/>
    <w:rsid w:val="00662336"/>
    <w:rsid w:val="006628B4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614C"/>
    <w:rsid w:val="00666277"/>
    <w:rsid w:val="006665F2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BBC"/>
    <w:rsid w:val="00667D3D"/>
    <w:rsid w:val="00670112"/>
    <w:rsid w:val="0067023B"/>
    <w:rsid w:val="006702C5"/>
    <w:rsid w:val="006703D6"/>
    <w:rsid w:val="006704E3"/>
    <w:rsid w:val="00671066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FDC"/>
    <w:rsid w:val="0068407B"/>
    <w:rsid w:val="0068438D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90061"/>
    <w:rsid w:val="006901C3"/>
    <w:rsid w:val="006905F2"/>
    <w:rsid w:val="00690B31"/>
    <w:rsid w:val="00690C9B"/>
    <w:rsid w:val="00690E5B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A57"/>
    <w:rsid w:val="00694C4E"/>
    <w:rsid w:val="00694E19"/>
    <w:rsid w:val="00694FFF"/>
    <w:rsid w:val="00695116"/>
    <w:rsid w:val="006957BC"/>
    <w:rsid w:val="0069584D"/>
    <w:rsid w:val="0069597D"/>
    <w:rsid w:val="00695CD6"/>
    <w:rsid w:val="00696F64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4F6"/>
    <w:rsid w:val="006A7905"/>
    <w:rsid w:val="006A7BC0"/>
    <w:rsid w:val="006B00D1"/>
    <w:rsid w:val="006B05F3"/>
    <w:rsid w:val="006B061A"/>
    <w:rsid w:val="006B0991"/>
    <w:rsid w:val="006B0B1C"/>
    <w:rsid w:val="006B0FE7"/>
    <w:rsid w:val="006B1C22"/>
    <w:rsid w:val="006B1F86"/>
    <w:rsid w:val="006B2043"/>
    <w:rsid w:val="006B24B6"/>
    <w:rsid w:val="006B2B83"/>
    <w:rsid w:val="006B2BC6"/>
    <w:rsid w:val="006B2C29"/>
    <w:rsid w:val="006B3239"/>
    <w:rsid w:val="006B3316"/>
    <w:rsid w:val="006B338D"/>
    <w:rsid w:val="006B33E9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ED"/>
    <w:rsid w:val="006B4EC0"/>
    <w:rsid w:val="006B5BA3"/>
    <w:rsid w:val="006B5BFA"/>
    <w:rsid w:val="006B5C1C"/>
    <w:rsid w:val="006B5EFA"/>
    <w:rsid w:val="006B5F62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77"/>
    <w:rsid w:val="006D25B3"/>
    <w:rsid w:val="006D32E9"/>
    <w:rsid w:val="006D3422"/>
    <w:rsid w:val="006D3859"/>
    <w:rsid w:val="006D39C5"/>
    <w:rsid w:val="006D39E4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5431"/>
    <w:rsid w:val="006D54CD"/>
    <w:rsid w:val="006D5C6B"/>
    <w:rsid w:val="006D61A9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18D9"/>
    <w:rsid w:val="006E18EE"/>
    <w:rsid w:val="006E1D23"/>
    <w:rsid w:val="006E3367"/>
    <w:rsid w:val="006E3847"/>
    <w:rsid w:val="006E391D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6306"/>
    <w:rsid w:val="006E67F9"/>
    <w:rsid w:val="006E692D"/>
    <w:rsid w:val="006E6969"/>
    <w:rsid w:val="006E6B09"/>
    <w:rsid w:val="006E6B52"/>
    <w:rsid w:val="006E6F8A"/>
    <w:rsid w:val="006E7694"/>
    <w:rsid w:val="006F0542"/>
    <w:rsid w:val="006F0595"/>
    <w:rsid w:val="006F065B"/>
    <w:rsid w:val="006F0C5F"/>
    <w:rsid w:val="006F1C7B"/>
    <w:rsid w:val="006F1CB6"/>
    <w:rsid w:val="006F1FBB"/>
    <w:rsid w:val="006F24A7"/>
    <w:rsid w:val="006F262C"/>
    <w:rsid w:val="006F2650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81"/>
    <w:rsid w:val="006F66F2"/>
    <w:rsid w:val="006F67CA"/>
    <w:rsid w:val="006F6885"/>
    <w:rsid w:val="006F6915"/>
    <w:rsid w:val="006F6958"/>
    <w:rsid w:val="006F7322"/>
    <w:rsid w:val="006F76EA"/>
    <w:rsid w:val="006F7773"/>
    <w:rsid w:val="006F7B62"/>
    <w:rsid w:val="006F7C1A"/>
    <w:rsid w:val="006F7F30"/>
    <w:rsid w:val="00700161"/>
    <w:rsid w:val="007004BB"/>
    <w:rsid w:val="00700E69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D0"/>
    <w:rsid w:val="00704C50"/>
    <w:rsid w:val="00704E7A"/>
    <w:rsid w:val="007050F0"/>
    <w:rsid w:val="00705155"/>
    <w:rsid w:val="007052CB"/>
    <w:rsid w:val="00705386"/>
    <w:rsid w:val="00706251"/>
    <w:rsid w:val="00706608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F79"/>
    <w:rsid w:val="00716486"/>
    <w:rsid w:val="007167D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FAE"/>
    <w:rsid w:val="007220A3"/>
    <w:rsid w:val="00722268"/>
    <w:rsid w:val="00722C30"/>
    <w:rsid w:val="00722DA1"/>
    <w:rsid w:val="00722EE4"/>
    <w:rsid w:val="007233E1"/>
    <w:rsid w:val="007235CE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C57"/>
    <w:rsid w:val="00730D14"/>
    <w:rsid w:val="00731339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C5E"/>
    <w:rsid w:val="00733F7A"/>
    <w:rsid w:val="0073436F"/>
    <w:rsid w:val="00734A3B"/>
    <w:rsid w:val="0073534B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6AD"/>
    <w:rsid w:val="00737788"/>
    <w:rsid w:val="007378DA"/>
    <w:rsid w:val="00737E1B"/>
    <w:rsid w:val="007400E6"/>
    <w:rsid w:val="00740477"/>
    <w:rsid w:val="0074050E"/>
    <w:rsid w:val="007406CC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469"/>
    <w:rsid w:val="0074552C"/>
    <w:rsid w:val="0074562B"/>
    <w:rsid w:val="00745A46"/>
    <w:rsid w:val="00745D39"/>
    <w:rsid w:val="00745EF4"/>
    <w:rsid w:val="007463A1"/>
    <w:rsid w:val="00746489"/>
    <w:rsid w:val="007464E0"/>
    <w:rsid w:val="007467B5"/>
    <w:rsid w:val="00746A4C"/>
    <w:rsid w:val="00746F0A"/>
    <w:rsid w:val="00747198"/>
    <w:rsid w:val="0074757D"/>
    <w:rsid w:val="007479F6"/>
    <w:rsid w:val="00747C52"/>
    <w:rsid w:val="00747F84"/>
    <w:rsid w:val="007508D9"/>
    <w:rsid w:val="007508F2"/>
    <w:rsid w:val="00750F5A"/>
    <w:rsid w:val="0075101F"/>
    <w:rsid w:val="00751687"/>
    <w:rsid w:val="0075190A"/>
    <w:rsid w:val="00752024"/>
    <w:rsid w:val="007520A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A3"/>
    <w:rsid w:val="0076466A"/>
    <w:rsid w:val="00764A03"/>
    <w:rsid w:val="00764BD9"/>
    <w:rsid w:val="00764F71"/>
    <w:rsid w:val="0076503B"/>
    <w:rsid w:val="00765256"/>
    <w:rsid w:val="007652B9"/>
    <w:rsid w:val="00765328"/>
    <w:rsid w:val="007654DE"/>
    <w:rsid w:val="0076583F"/>
    <w:rsid w:val="007663F9"/>
    <w:rsid w:val="00766739"/>
    <w:rsid w:val="007667A8"/>
    <w:rsid w:val="00766858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C44"/>
    <w:rsid w:val="00771D55"/>
    <w:rsid w:val="007726DC"/>
    <w:rsid w:val="00772E07"/>
    <w:rsid w:val="007734D5"/>
    <w:rsid w:val="007735A6"/>
    <w:rsid w:val="00773CFF"/>
    <w:rsid w:val="00773D01"/>
    <w:rsid w:val="007746F5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423B"/>
    <w:rsid w:val="007842B9"/>
    <w:rsid w:val="00784403"/>
    <w:rsid w:val="0078459A"/>
    <w:rsid w:val="0078529B"/>
    <w:rsid w:val="007852DC"/>
    <w:rsid w:val="007856E5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415A"/>
    <w:rsid w:val="00794694"/>
    <w:rsid w:val="00794AEB"/>
    <w:rsid w:val="00794BDB"/>
    <w:rsid w:val="00794C7E"/>
    <w:rsid w:val="00795236"/>
    <w:rsid w:val="00795B0F"/>
    <w:rsid w:val="00795D4C"/>
    <w:rsid w:val="0079631B"/>
    <w:rsid w:val="007965A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464A"/>
    <w:rsid w:val="007A4765"/>
    <w:rsid w:val="007A497D"/>
    <w:rsid w:val="007A4A90"/>
    <w:rsid w:val="007A4B77"/>
    <w:rsid w:val="007A4DFA"/>
    <w:rsid w:val="007A5BF6"/>
    <w:rsid w:val="007A603D"/>
    <w:rsid w:val="007A637A"/>
    <w:rsid w:val="007A63B1"/>
    <w:rsid w:val="007A63E6"/>
    <w:rsid w:val="007A6495"/>
    <w:rsid w:val="007A67BE"/>
    <w:rsid w:val="007A7363"/>
    <w:rsid w:val="007A73AC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D4"/>
    <w:rsid w:val="007B3363"/>
    <w:rsid w:val="007B33BF"/>
    <w:rsid w:val="007B36C3"/>
    <w:rsid w:val="007B3D6F"/>
    <w:rsid w:val="007B3E6D"/>
    <w:rsid w:val="007B432B"/>
    <w:rsid w:val="007B4431"/>
    <w:rsid w:val="007B4600"/>
    <w:rsid w:val="007B4792"/>
    <w:rsid w:val="007B483C"/>
    <w:rsid w:val="007B4B0F"/>
    <w:rsid w:val="007B4C41"/>
    <w:rsid w:val="007B5221"/>
    <w:rsid w:val="007B5840"/>
    <w:rsid w:val="007B5EE2"/>
    <w:rsid w:val="007B6258"/>
    <w:rsid w:val="007B6FEA"/>
    <w:rsid w:val="007B7291"/>
    <w:rsid w:val="007B77DC"/>
    <w:rsid w:val="007C0452"/>
    <w:rsid w:val="007C0736"/>
    <w:rsid w:val="007C089C"/>
    <w:rsid w:val="007C09D8"/>
    <w:rsid w:val="007C0B1B"/>
    <w:rsid w:val="007C0C53"/>
    <w:rsid w:val="007C0D85"/>
    <w:rsid w:val="007C0EF9"/>
    <w:rsid w:val="007C12A2"/>
    <w:rsid w:val="007C1BA7"/>
    <w:rsid w:val="007C2635"/>
    <w:rsid w:val="007C2AB5"/>
    <w:rsid w:val="007C347B"/>
    <w:rsid w:val="007C3698"/>
    <w:rsid w:val="007C37A7"/>
    <w:rsid w:val="007C3A69"/>
    <w:rsid w:val="007C3B9A"/>
    <w:rsid w:val="007C3BE6"/>
    <w:rsid w:val="007C3D75"/>
    <w:rsid w:val="007C3EEB"/>
    <w:rsid w:val="007C3F61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B05"/>
    <w:rsid w:val="007C5D0D"/>
    <w:rsid w:val="007C637E"/>
    <w:rsid w:val="007C6736"/>
    <w:rsid w:val="007C6858"/>
    <w:rsid w:val="007C6945"/>
    <w:rsid w:val="007C6DE0"/>
    <w:rsid w:val="007C6F17"/>
    <w:rsid w:val="007C7575"/>
    <w:rsid w:val="007C7D67"/>
    <w:rsid w:val="007D0157"/>
    <w:rsid w:val="007D078F"/>
    <w:rsid w:val="007D0EFC"/>
    <w:rsid w:val="007D1102"/>
    <w:rsid w:val="007D15E6"/>
    <w:rsid w:val="007D1FE8"/>
    <w:rsid w:val="007D2392"/>
    <w:rsid w:val="007D267A"/>
    <w:rsid w:val="007D2B8B"/>
    <w:rsid w:val="007D2EAF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F4B"/>
    <w:rsid w:val="007E62AF"/>
    <w:rsid w:val="007E658B"/>
    <w:rsid w:val="007E6793"/>
    <w:rsid w:val="007E6C84"/>
    <w:rsid w:val="007E7132"/>
    <w:rsid w:val="007E7162"/>
    <w:rsid w:val="007E72BE"/>
    <w:rsid w:val="007E72E5"/>
    <w:rsid w:val="007E73D1"/>
    <w:rsid w:val="007E7CFF"/>
    <w:rsid w:val="007F02BC"/>
    <w:rsid w:val="007F0390"/>
    <w:rsid w:val="007F0536"/>
    <w:rsid w:val="007F086C"/>
    <w:rsid w:val="007F087E"/>
    <w:rsid w:val="007F0FE9"/>
    <w:rsid w:val="007F10D9"/>
    <w:rsid w:val="007F19AB"/>
    <w:rsid w:val="007F1F72"/>
    <w:rsid w:val="007F219E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3CC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D1A"/>
    <w:rsid w:val="0080312A"/>
    <w:rsid w:val="00803507"/>
    <w:rsid w:val="008035DF"/>
    <w:rsid w:val="00803B8E"/>
    <w:rsid w:val="00804211"/>
    <w:rsid w:val="0080430C"/>
    <w:rsid w:val="00804C6A"/>
    <w:rsid w:val="00804CBD"/>
    <w:rsid w:val="00804D42"/>
    <w:rsid w:val="00804F25"/>
    <w:rsid w:val="0080522B"/>
    <w:rsid w:val="00805302"/>
    <w:rsid w:val="008053F2"/>
    <w:rsid w:val="008055BB"/>
    <w:rsid w:val="0080564D"/>
    <w:rsid w:val="00805EBF"/>
    <w:rsid w:val="00806467"/>
    <w:rsid w:val="00806B1B"/>
    <w:rsid w:val="00806D3D"/>
    <w:rsid w:val="008070F4"/>
    <w:rsid w:val="00807760"/>
    <w:rsid w:val="00807982"/>
    <w:rsid w:val="00807C38"/>
    <w:rsid w:val="008101AC"/>
    <w:rsid w:val="008102CC"/>
    <w:rsid w:val="008105B9"/>
    <w:rsid w:val="00810A38"/>
    <w:rsid w:val="00811048"/>
    <w:rsid w:val="00811561"/>
    <w:rsid w:val="0081162B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FCE"/>
    <w:rsid w:val="008176AD"/>
    <w:rsid w:val="00817885"/>
    <w:rsid w:val="00817DD4"/>
    <w:rsid w:val="00820084"/>
    <w:rsid w:val="00820344"/>
    <w:rsid w:val="00820410"/>
    <w:rsid w:val="00820646"/>
    <w:rsid w:val="008206EB"/>
    <w:rsid w:val="00820FDD"/>
    <w:rsid w:val="008212F0"/>
    <w:rsid w:val="008218AD"/>
    <w:rsid w:val="00821AF4"/>
    <w:rsid w:val="00821C6E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AB5"/>
    <w:rsid w:val="00824C2B"/>
    <w:rsid w:val="00824F98"/>
    <w:rsid w:val="0082502F"/>
    <w:rsid w:val="00825056"/>
    <w:rsid w:val="008258C7"/>
    <w:rsid w:val="00825CD2"/>
    <w:rsid w:val="00826244"/>
    <w:rsid w:val="008262FF"/>
    <w:rsid w:val="00826459"/>
    <w:rsid w:val="008269A4"/>
    <w:rsid w:val="00826A16"/>
    <w:rsid w:val="00826B90"/>
    <w:rsid w:val="008270F3"/>
    <w:rsid w:val="00827175"/>
    <w:rsid w:val="008271DC"/>
    <w:rsid w:val="00827288"/>
    <w:rsid w:val="00827B1D"/>
    <w:rsid w:val="00827DBF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42E"/>
    <w:rsid w:val="00841F16"/>
    <w:rsid w:val="00842167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EFC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B5D"/>
    <w:rsid w:val="00852F10"/>
    <w:rsid w:val="00853081"/>
    <w:rsid w:val="008532CC"/>
    <w:rsid w:val="008536B1"/>
    <w:rsid w:val="00853D5F"/>
    <w:rsid w:val="00854543"/>
    <w:rsid w:val="0085460D"/>
    <w:rsid w:val="00854925"/>
    <w:rsid w:val="00854960"/>
    <w:rsid w:val="00855024"/>
    <w:rsid w:val="0085543D"/>
    <w:rsid w:val="00855662"/>
    <w:rsid w:val="00855BA8"/>
    <w:rsid w:val="00856B36"/>
    <w:rsid w:val="00856E3E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702"/>
    <w:rsid w:val="00865CE6"/>
    <w:rsid w:val="00865D1D"/>
    <w:rsid w:val="00865DF8"/>
    <w:rsid w:val="0086637F"/>
    <w:rsid w:val="00866435"/>
    <w:rsid w:val="008664EA"/>
    <w:rsid w:val="008667B7"/>
    <w:rsid w:val="00867614"/>
    <w:rsid w:val="00867654"/>
    <w:rsid w:val="008677A7"/>
    <w:rsid w:val="008678B5"/>
    <w:rsid w:val="00867A36"/>
    <w:rsid w:val="008703A4"/>
    <w:rsid w:val="00870472"/>
    <w:rsid w:val="008704F3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8F"/>
    <w:rsid w:val="00873E60"/>
    <w:rsid w:val="00873F0A"/>
    <w:rsid w:val="00873F52"/>
    <w:rsid w:val="00874055"/>
    <w:rsid w:val="00874229"/>
    <w:rsid w:val="00874837"/>
    <w:rsid w:val="00874856"/>
    <w:rsid w:val="00874BE1"/>
    <w:rsid w:val="00874F3A"/>
    <w:rsid w:val="00874F7E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A7E"/>
    <w:rsid w:val="00877164"/>
    <w:rsid w:val="00877646"/>
    <w:rsid w:val="00877819"/>
    <w:rsid w:val="00877A6F"/>
    <w:rsid w:val="00877F8C"/>
    <w:rsid w:val="00880779"/>
    <w:rsid w:val="008807D4"/>
    <w:rsid w:val="008807D8"/>
    <w:rsid w:val="00880B59"/>
    <w:rsid w:val="00880CAF"/>
    <w:rsid w:val="00880EEF"/>
    <w:rsid w:val="008813C8"/>
    <w:rsid w:val="008813CB"/>
    <w:rsid w:val="00881486"/>
    <w:rsid w:val="00881C2E"/>
    <w:rsid w:val="00881C7A"/>
    <w:rsid w:val="008827AA"/>
    <w:rsid w:val="00882DA9"/>
    <w:rsid w:val="00882DEB"/>
    <w:rsid w:val="0088306D"/>
    <w:rsid w:val="008831AE"/>
    <w:rsid w:val="00883860"/>
    <w:rsid w:val="00883A62"/>
    <w:rsid w:val="008841AC"/>
    <w:rsid w:val="008846E3"/>
    <w:rsid w:val="008847B4"/>
    <w:rsid w:val="00884A0A"/>
    <w:rsid w:val="00884B97"/>
    <w:rsid w:val="00884E5D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EF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7F9"/>
    <w:rsid w:val="00895B5B"/>
    <w:rsid w:val="00895DBA"/>
    <w:rsid w:val="00896379"/>
    <w:rsid w:val="00896FF7"/>
    <w:rsid w:val="0089717D"/>
    <w:rsid w:val="00897473"/>
    <w:rsid w:val="00897561"/>
    <w:rsid w:val="00897777"/>
    <w:rsid w:val="008979C6"/>
    <w:rsid w:val="008A0115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688"/>
    <w:rsid w:val="008B17B1"/>
    <w:rsid w:val="008B17E3"/>
    <w:rsid w:val="008B1E9B"/>
    <w:rsid w:val="008B20E3"/>
    <w:rsid w:val="008B2134"/>
    <w:rsid w:val="008B2421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C0098"/>
    <w:rsid w:val="008C010D"/>
    <w:rsid w:val="008C03CF"/>
    <w:rsid w:val="008C06E7"/>
    <w:rsid w:val="008C081A"/>
    <w:rsid w:val="008C0C40"/>
    <w:rsid w:val="008C0F99"/>
    <w:rsid w:val="008C1643"/>
    <w:rsid w:val="008C1BDD"/>
    <w:rsid w:val="008C1CCC"/>
    <w:rsid w:val="008C20DC"/>
    <w:rsid w:val="008C2350"/>
    <w:rsid w:val="008C290C"/>
    <w:rsid w:val="008C2D7A"/>
    <w:rsid w:val="008C30E6"/>
    <w:rsid w:val="008C3ACE"/>
    <w:rsid w:val="008C4BC9"/>
    <w:rsid w:val="008C69C0"/>
    <w:rsid w:val="008C6CED"/>
    <w:rsid w:val="008C6E4E"/>
    <w:rsid w:val="008C700D"/>
    <w:rsid w:val="008C7555"/>
    <w:rsid w:val="008C76B2"/>
    <w:rsid w:val="008C790D"/>
    <w:rsid w:val="008C7BE8"/>
    <w:rsid w:val="008D00A7"/>
    <w:rsid w:val="008D02B8"/>
    <w:rsid w:val="008D0C9C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9C5"/>
    <w:rsid w:val="008E1C48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78C"/>
    <w:rsid w:val="008F0830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335"/>
    <w:rsid w:val="008F3C86"/>
    <w:rsid w:val="008F3FD9"/>
    <w:rsid w:val="008F40C8"/>
    <w:rsid w:val="008F4190"/>
    <w:rsid w:val="008F446C"/>
    <w:rsid w:val="008F4569"/>
    <w:rsid w:val="008F49EE"/>
    <w:rsid w:val="008F4F29"/>
    <w:rsid w:val="008F4FBB"/>
    <w:rsid w:val="008F50C8"/>
    <w:rsid w:val="008F55E3"/>
    <w:rsid w:val="008F5A57"/>
    <w:rsid w:val="008F5C6E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421A"/>
    <w:rsid w:val="009142F7"/>
    <w:rsid w:val="0091480B"/>
    <w:rsid w:val="00914A96"/>
    <w:rsid w:val="00914B84"/>
    <w:rsid w:val="00914C4A"/>
    <w:rsid w:val="009151A2"/>
    <w:rsid w:val="00915770"/>
    <w:rsid w:val="00915A13"/>
    <w:rsid w:val="00915D8E"/>
    <w:rsid w:val="00915F6F"/>
    <w:rsid w:val="0091603A"/>
    <w:rsid w:val="00916349"/>
    <w:rsid w:val="009163D0"/>
    <w:rsid w:val="00916474"/>
    <w:rsid w:val="009165A3"/>
    <w:rsid w:val="009166DB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602E"/>
    <w:rsid w:val="009261CB"/>
    <w:rsid w:val="00926AD1"/>
    <w:rsid w:val="00926E6A"/>
    <w:rsid w:val="00927343"/>
    <w:rsid w:val="009273EA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855"/>
    <w:rsid w:val="0093286D"/>
    <w:rsid w:val="009329C3"/>
    <w:rsid w:val="00932C66"/>
    <w:rsid w:val="00932C9B"/>
    <w:rsid w:val="0093331F"/>
    <w:rsid w:val="0093335B"/>
    <w:rsid w:val="009336E3"/>
    <w:rsid w:val="00933E7A"/>
    <w:rsid w:val="00933F1A"/>
    <w:rsid w:val="00934201"/>
    <w:rsid w:val="009347FA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A88"/>
    <w:rsid w:val="00936ECC"/>
    <w:rsid w:val="00936FBA"/>
    <w:rsid w:val="0093713F"/>
    <w:rsid w:val="0093745A"/>
    <w:rsid w:val="00937836"/>
    <w:rsid w:val="00937F6C"/>
    <w:rsid w:val="009407AA"/>
    <w:rsid w:val="00940CC3"/>
    <w:rsid w:val="00941062"/>
    <w:rsid w:val="009412E7"/>
    <w:rsid w:val="00941D7D"/>
    <w:rsid w:val="00942144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221"/>
    <w:rsid w:val="009546DB"/>
    <w:rsid w:val="00954AB5"/>
    <w:rsid w:val="00954ED6"/>
    <w:rsid w:val="009550C7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C2A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87F"/>
    <w:rsid w:val="009628C9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585"/>
    <w:rsid w:val="009717E8"/>
    <w:rsid w:val="00971AEA"/>
    <w:rsid w:val="00971E00"/>
    <w:rsid w:val="00972409"/>
    <w:rsid w:val="0097254A"/>
    <w:rsid w:val="00972BC9"/>
    <w:rsid w:val="00972D38"/>
    <w:rsid w:val="00973318"/>
    <w:rsid w:val="00973728"/>
    <w:rsid w:val="0097376C"/>
    <w:rsid w:val="009738CF"/>
    <w:rsid w:val="00973BE6"/>
    <w:rsid w:val="00973CBD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4C6"/>
    <w:rsid w:val="009805FB"/>
    <w:rsid w:val="009809BB"/>
    <w:rsid w:val="00980CAB"/>
    <w:rsid w:val="009814A1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A0F"/>
    <w:rsid w:val="00983BE5"/>
    <w:rsid w:val="00983D1E"/>
    <w:rsid w:val="0098425A"/>
    <w:rsid w:val="00984342"/>
    <w:rsid w:val="0098434D"/>
    <w:rsid w:val="009845CA"/>
    <w:rsid w:val="00984B74"/>
    <w:rsid w:val="0098508C"/>
    <w:rsid w:val="0098540E"/>
    <w:rsid w:val="0098575D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EB9"/>
    <w:rsid w:val="009A4152"/>
    <w:rsid w:val="009A4592"/>
    <w:rsid w:val="009A5302"/>
    <w:rsid w:val="009A5378"/>
    <w:rsid w:val="009A5390"/>
    <w:rsid w:val="009A57B9"/>
    <w:rsid w:val="009A59C1"/>
    <w:rsid w:val="009A5C0F"/>
    <w:rsid w:val="009A5CC1"/>
    <w:rsid w:val="009A5EF3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FD"/>
    <w:rsid w:val="009B1A48"/>
    <w:rsid w:val="009B1BB7"/>
    <w:rsid w:val="009B1F0F"/>
    <w:rsid w:val="009B201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70"/>
    <w:rsid w:val="009B5D4F"/>
    <w:rsid w:val="009B5DD7"/>
    <w:rsid w:val="009B6344"/>
    <w:rsid w:val="009B6748"/>
    <w:rsid w:val="009B67F4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6B"/>
    <w:rsid w:val="009C40DC"/>
    <w:rsid w:val="009C46BE"/>
    <w:rsid w:val="009C48D0"/>
    <w:rsid w:val="009C4D70"/>
    <w:rsid w:val="009C500B"/>
    <w:rsid w:val="009C5031"/>
    <w:rsid w:val="009C59A3"/>
    <w:rsid w:val="009C69A4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6A6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B20"/>
    <w:rsid w:val="009D6EC6"/>
    <w:rsid w:val="009D7397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FA8"/>
    <w:rsid w:val="009E4B50"/>
    <w:rsid w:val="009E4BFC"/>
    <w:rsid w:val="009E605A"/>
    <w:rsid w:val="009E69F4"/>
    <w:rsid w:val="009E73CD"/>
    <w:rsid w:val="009F0021"/>
    <w:rsid w:val="009F0425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4192"/>
    <w:rsid w:val="009F45CD"/>
    <w:rsid w:val="009F45FC"/>
    <w:rsid w:val="009F4C24"/>
    <w:rsid w:val="009F4F0E"/>
    <w:rsid w:val="009F5123"/>
    <w:rsid w:val="009F5874"/>
    <w:rsid w:val="009F5957"/>
    <w:rsid w:val="009F5B93"/>
    <w:rsid w:val="009F5F24"/>
    <w:rsid w:val="009F62DF"/>
    <w:rsid w:val="009F641C"/>
    <w:rsid w:val="009F65AE"/>
    <w:rsid w:val="009F668E"/>
    <w:rsid w:val="009F6CA3"/>
    <w:rsid w:val="009F7D9C"/>
    <w:rsid w:val="00A00152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4DA"/>
    <w:rsid w:val="00A10734"/>
    <w:rsid w:val="00A109E6"/>
    <w:rsid w:val="00A10CA5"/>
    <w:rsid w:val="00A10D55"/>
    <w:rsid w:val="00A10F9B"/>
    <w:rsid w:val="00A1132F"/>
    <w:rsid w:val="00A113FE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BC"/>
    <w:rsid w:val="00A13F6A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244"/>
    <w:rsid w:val="00A164F7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AA1"/>
    <w:rsid w:val="00A20C51"/>
    <w:rsid w:val="00A20ED0"/>
    <w:rsid w:val="00A214C4"/>
    <w:rsid w:val="00A217C7"/>
    <w:rsid w:val="00A21862"/>
    <w:rsid w:val="00A21ABB"/>
    <w:rsid w:val="00A21CC1"/>
    <w:rsid w:val="00A21DC3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6FB"/>
    <w:rsid w:val="00A32822"/>
    <w:rsid w:val="00A32828"/>
    <w:rsid w:val="00A32D38"/>
    <w:rsid w:val="00A33102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3A7"/>
    <w:rsid w:val="00A353BD"/>
    <w:rsid w:val="00A355F7"/>
    <w:rsid w:val="00A3583C"/>
    <w:rsid w:val="00A35CCE"/>
    <w:rsid w:val="00A35F3D"/>
    <w:rsid w:val="00A36005"/>
    <w:rsid w:val="00A36050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274"/>
    <w:rsid w:val="00A405A1"/>
    <w:rsid w:val="00A4071E"/>
    <w:rsid w:val="00A408D6"/>
    <w:rsid w:val="00A410C9"/>
    <w:rsid w:val="00A41637"/>
    <w:rsid w:val="00A4177B"/>
    <w:rsid w:val="00A419C2"/>
    <w:rsid w:val="00A41BAE"/>
    <w:rsid w:val="00A41EDC"/>
    <w:rsid w:val="00A41F82"/>
    <w:rsid w:val="00A420FB"/>
    <w:rsid w:val="00A4216D"/>
    <w:rsid w:val="00A42774"/>
    <w:rsid w:val="00A42B44"/>
    <w:rsid w:val="00A42BF6"/>
    <w:rsid w:val="00A42FF9"/>
    <w:rsid w:val="00A43405"/>
    <w:rsid w:val="00A43574"/>
    <w:rsid w:val="00A43731"/>
    <w:rsid w:val="00A43ABB"/>
    <w:rsid w:val="00A43AC1"/>
    <w:rsid w:val="00A43EB9"/>
    <w:rsid w:val="00A43EC4"/>
    <w:rsid w:val="00A442E3"/>
    <w:rsid w:val="00A44775"/>
    <w:rsid w:val="00A449E1"/>
    <w:rsid w:val="00A44A5D"/>
    <w:rsid w:val="00A44C43"/>
    <w:rsid w:val="00A454C9"/>
    <w:rsid w:val="00A45518"/>
    <w:rsid w:val="00A459D9"/>
    <w:rsid w:val="00A45AF6"/>
    <w:rsid w:val="00A45C6D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B18"/>
    <w:rsid w:val="00A5509F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668A"/>
    <w:rsid w:val="00A56759"/>
    <w:rsid w:val="00A56B5A"/>
    <w:rsid w:val="00A57050"/>
    <w:rsid w:val="00A57070"/>
    <w:rsid w:val="00A570BE"/>
    <w:rsid w:val="00A57305"/>
    <w:rsid w:val="00A57BBA"/>
    <w:rsid w:val="00A57C1B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F04"/>
    <w:rsid w:val="00A62200"/>
    <w:rsid w:val="00A623C9"/>
    <w:rsid w:val="00A62656"/>
    <w:rsid w:val="00A628EE"/>
    <w:rsid w:val="00A62A33"/>
    <w:rsid w:val="00A62D0A"/>
    <w:rsid w:val="00A62F8E"/>
    <w:rsid w:val="00A6304C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A6"/>
    <w:rsid w:val="00A71852"/>
    <w:rsid w:val="00A71A4A"/>
    <w:rsid w:val="00A721A1"/>
    <w:rsid w:val="00A72288"/>
    <w:rsid w:val="00A725C2"/>
    <w:rsid w:val="00A72795"/>
    <w:rsid w:val="00A73076"/>
    <w:rsid w:val="00A73890"/>
    <w:rsid w:val="00A73E86"/>
    <w:rsid w:val="00A73F8A"/>
    <w:rsid w:val="00A74598"/>
    <w:rsid w:val="00A7465D"/>
    <w:rsid w:val="00A746EC"/>
    <w:rsid w:val="00A75023"/>
    <w:rsid w:val="00A7555B"/>
    <w:rsid w:val="00A75714"/>
    <w:rsid w:val="00A75C6D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410"/>
    <w:rsid w:val="00A81884"/>
    <w:rsid w:val="00A81967"/>
    <w:rsid w:val="00A81A73"/>
    <w:rsid w:val="00A82344"/>
    <w:rsid w:val="00A8244D"/>
    <w:rsid w:val="00A82F74"/>
    <w:rsid w:val="00A830CF"/>
    <w:rsid w:val="00A83308"/>
    <w:rsid w:val="00A83AE5"/>
    <w:rsid w:val="00A83B54"/>
    <w:rsid w:val="00A83DD5"/>
    <w:rsid w:val="00A840A5"/>
    <w:rsid w:val="00A840D7"/>
    <w:rsid w:val="00A844E7"/>
    <w:rsid w:val="00A846D7"/>
    <w:rsid w:val="00A84934"/>
    <w:rsid w:val="00A84B87"/>
    <w:rsid w:val="00A84F89"/>
    <w:rsid w:val="00A854C8"/>
    <w:rsid w:val="00A855E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702E"/>
    <w:rsid w:val="00A8718F"/>
    <w:rsid w:val="00A87871"/>
    <w:rsid w:val="00A87ACE"/>
    <w:rsid w:val="00A90125"/>
    <w:rsid w:val="00A90145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B15"/>
    <w:rsid w:val="00A93BC7"/>
    <w:rsid w:val="00A93C78"/>
    <w:rsid w:val="00A93DB5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6E8"/>
    <w:rsid w:val="00A96B80"/>
    <w:rsid w:val="00A96E15"/>
    <w:rsid w:val="00A970F6"/>
    <w:rsid w:val="00A971F1"/>
    <w:rsid w:val="00A972A9"/>
    <w:rsid w:val="00A97F1B"/>
    <w:rsid w:val="00AA02A8"/>
    <w:rsid w:val="00AA04B5"/>
    <w:rsid w:val="00AA1510"/>
    <w:rsid w:val="00AA1AAF"/>
    <w:rsid w:val="00AA1AC1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197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A2B"/>
    <w:rsid w:val="00AB5B01"/>
    <w:rsid w:val="00AB5F0C"/>
    <w:rsid w:val="00AB6044"/>
    <w:rsid w:val="00AB6171"/>
    <w:rsid w:val="00AB62DC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422D"/>
    <w:rsid w:val="00AC4620"/>
    <w:rsid w:val="00AC47B7"/>
    <w:rsid w:val="00AC51E7"/>
    <w:rsid w:val="00AC5357"/>
    <w:rsid w:val="00AC55CC"/>
    <w:rsid w:val="00AC55FD"/>
    <w:rsid w:val="00AC5A7F"/>
    <w:rsid w:val="00AC5DEC"/>
    <w:rsid w:val="00AC5FD1"/>
    <w:rsid w:val="00AC623A"/>
    <w:rsid w:val="00AC6502"/>
    <w:rsid w:val="00AC688E"/>
    <w:rsid w:val="00AC6ACD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41"/>
    <w:rsid w:val="00AD1E1E"/>
    <w:rsid w:val="00AD2248"/>
    <w:rsid w:val="00AD23A1"/>
    <w:rsid w:val="00AD23E3"/>
    <w:rsid w:val="00AD2578"/>
    <w:rsid w:val="00AD2665"/>
    <w:rsid w:val="00AD28D1"/>
    <w:rsid w:val="00AD2966"/>
    <w:rsid w:val="00AD2AE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E9"/>
    <w:rsid w:val="00AE050F"/>
    <w:rsid w:val="00AE092C"/>
    <w:rsid w:val="00AE0DE4"/>
    <w:rsid w:val="00AE1822"/>
    <w:rsid w:val="00AE199A"/>
    <w:rsid w:val="00AE19D4"/>
    <w:rsid w:val="00AE1B3F"/>
    <w:rsid w:val="00AE1E5B"/>
    <w:rsid w:val="00AE1E7C"/>
    <w:rsid w:val="00AE2133"/>
    <w:rsid w:val="00AE2794"/>
    <w:rsid w:val="00AE2BA4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995"/>
    <w:rsid w:val="00AE4E13"/>
    <w:rsid w:val="00AE5190"/>
    <w:rsid w:val="00AE54CF"/>
    <w:rsid w:val="00AE560F"/>
    <w:rsid w:val="00AE57F7"/>
    <w:rsid w:val="00AE58C7"/>
    <w:rsid w:val="00AE5A0B"/>
    <w:rsid w:val="00AE5D5F"/>
    <w:rsid w:val="00AE5EFF"/>
    <w:rsid w:val="00AE60FD"/>
    <w:rsid w:val="00AE6961"/>
    <w:rsid w:val="00AE6CF6"/>
    <w:rsid w:val="00AE6D91"/>
    <w:rsid w:val="00AE7168"/>
    <w:rsid w:val="00AE7623"/>
    <w:rsid w:val="00AE763A"/>
    <w:rsid w:val="00AE7C2E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539E"/>
    <w:rsid w:val="00AF54E0"/>
    <w:rsid w:val="00AF5D75"/>
    <w:rsid w:val="00AF62D9"/>
    <w:rsid w:val="00AF6ABA"/>
    <w:rsid w:val="00B000C2"/>
    <w:rsid w:val="00B00637"/>
    <w:rsid w:val="00B013B8"/>
    <w:rsid w:val="00B013EE"/>
    <w:rsid w:val="00B019DB"/>
    <w:rsid w:val="00B01A66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104F6"/>
    <w:rsid w:val="00B105A0"/>
    <w:rsid w:val="00B10683"/>
    <w:rsid w:val="00B109E1"/>
    <w:rsid w:val="00B10EDC"/>
    <w:rsid w:val="00B10F73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477"/>
    <w:rsid w:val="00B1713C"/>
    <w:rsid w:val="00B17DB9"/>
    <w:rsid w:val="00B17F48"/>
    <w:rsid w:val="00B17F72"/>
    <w:rsid w:val="00B2010B"/>
    <w:rsid w:val="00B205B2"/>
    <w:rsid w:val="00B205F0"/>
    <w:rsid w:val="00B20658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996"/>
    <w:rsid w:val="00B31B39"/>
    <w:rsid w:val="00B31E71"/>
    <w:rsid w:val="00B32025"/>
    <w:rsid w:val="00B322AA"/>
    <w:rsid w:val="00B32663"/>
    <w:rsid w:val="00B3299F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BCB"/>
    <w:rsid w:val="00B44220"/>
    <w:rsid w:val="00B447CD"/>
    <w:rsid w:val="00B44D53"/>
    <w:rsid w:val="00B44DBA"/>
    <w:rsid w:val="00B450DB"/>
    <w:rsid w:val="00B465B7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48"/>
    <w:rsid w:val="00B563C2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4E"/>
    <w:rsid w:val="00B67D8D"/>
    <w:rsid w:val="00B70190"/>
    <w:rsid w:val="00B701D3"/>
    <w:rsid w:val="00B7020C"/>
    <w:rsid w:val="00B70299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95D"/>
    <w:rsid w:val="00B73E53"/>
    <w:rsid w:val="00B7402B"/>
    <w:rsid w:val="00B7403B"/>
    <w:rsid w:val="00B74361"/>
    <w:rsid w:val="00B743D5"/>
    <w:rsid w:val="00B74D72"/>
    <w:rsid w:val="00B74E16"/>
    <w:rsid w:val="00B74E9A"/>
    <w:rsid w:val="00B75567"/>
    <w:rsid w:val="00B75733"/>
    <w:rsid w:val="00B757BB"/>
    <w:rsid w:val="00B75AB7"/>
    <w:rsid w:val="00B75E61"/>
    <w:rsid w:val="00B76236"/>
    <w:rsid w:val="00B76375"/>
    <w:rsid w:val="00B76689"/>
    <w:rsid w:val="00B769BD"/>
    <w:rsid w:val="00B76C3A"/>
    <w:rsid w:val="00B7748B"/>
    <w:rsid w:val="00B776EE"/>
    <w:rsid w:val="00B7782B"/>
    <w:rsid w:val="00B77A55"/>
    <w:rsid w:val="00B77DCD"/>
    <w:rsid w:val="00B77DF4"/>
    <w:rsid w:val="00B77F87"/>
    <w:rsid w:val="00B77FD4"/>
    <w:rsid w:val="00B80021"/>
    <w:rsid w:val="00B8016D"/>
    <w:rsid w:val="00B80269"/>
    <w:rsid w:val="00B803CA"/>
    <w:rsid w:val="00B80863"/>
    <w:rsid w:val="00B808A6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29E"/>
    <w:rsid w:val="00B904B7"/>
    <w:rsid w:val="00B905BE"/>
    <w:rsid w:val="00B90771"/>
    <w:rsid w:val="00B90E6A"/>
    <w:rsid w:val="00B90FBF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913"/>
    <w:rsid w:val="00B949EC"/>
    <w:rsid w:val="00B94A08"/>
    <w:rsid w:val="00B94F91"/>
    <w:rsid w:val="00B95C35"/>
    <w:rsid w:val="00B96341"/>
    <w:rsid w:val="00B96343"/>
    <w:rsid w:val="00B963A1"/>
    <w:rsid w:val="00B9651A"/>
    <w:rsid w:val="00B96909"/>
    <w:rsid w:val="00B96978"/>
    <w:rsid w:val="00B97422"/>
    <w:rsid w:val="00B97660"/>
    <w:rsid w:val="00B97E01"/>
    <w:rsid w:val="00B97EC9"/>
    <w:rsid w:val="00BA051A"/>
    <w:rsid w:val="00BA0C24"/>
    <w:rsid w:val="00BA0E49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D0"/>
    <w:rsid w:val="00BA5A58"/>
    <w:rsid w:val="00BA6644"/>
    <w:rsid w:val="00BA6D1E"/>
    <w:rsid w:val="00BA6DB1"/>
    <w:rsid w:val="00BA781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E0E"/>
    <w:rsid w:val="00BB5F47"/>
    <w:rsid w:val="00BB6058"/>
    <w:rsid w:val="00BB65F8"/>
    <w:rsid w:val="00BB6EB4"/>
    <w:rsid w:val="00BB6FF8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3EE"/>
    <w:rsid w:val="00BC14D3"/>
    <w:rsid w:val="00BC19AB"/>
    <w:rsid w:val="00BC1AAF"/>
    <w:rsid w:val="00BC267E"/>
    <w:rsid w:val="00BC2926"/>
    <w:rsid w:val="00BC29F4"/>
    <w:rsid w:val="00BC2CF1"/>
    <w:rsid w:val="00BC2DCD"/>
    <w:rsid w:val="00BC2F16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43D6"/>
    <w:rsid w:val="00BD44E4"/>
    <w:rsid w:val="00BD456A"/>
    <w:rsid w:val="00BD4DA1"/>
    <w:rsid w:val="00BD4EC7"/>
    <w:rsid w:val="00BD52B4"/>
    <w:rsid w:val="00BD5369"/>
    <w:rsid w:val="00BD5764"/>
    <w:rsid w:val="00BD5EB7"/>
    <w:rsid w:val="00BD5EF4"/>
    <w:rsid w:val="00BD623F"/>
    <w:rsid w:val="00BD69BE"/>
    <w:rsid w:val="00BD6A09"/>
    <w:rsid w:val="00BD711D"/>
    <w:rsid w:val="00BD71C7"/>
    <w:rsid w:val="00BD7563"/>
    <w:rsid w:val="00BD765D"/>
    <w:rsid w:val="00BD7768"/>
    <w:rsid w:val="00BD7F8C"/>
    <w:rsid w:val="00BE0897"/>
    <w:rsid w:val="00BE11D0"/>
    <w:rsid w:val="00BE12C6"/>
    <w:rsid w:val="00BE147A"/>
    <w:rsid w:val="00BE1573"/>
    <w:rsid w:val="00BE175D"/>
    <w:rsid w:val="00BE196E"/>
    <w:rsid w:val="00BE1E1A"/>
    <w:rsid w:val="00BE1E6B"/>
    <w:rsid w:val="00BE2855"/>
    <w:rsid w:val="00BE2B45"/>
    <w:rsid w:val="00BE2C04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C14"/>
    <w:rsid w:val="00BE4DB8"/>
    <w:rsid w:val="00BE4F10"/>
    <w:rsid w:val="00BE5C0A"/>
    <w:rsid w:val="00BE5F26"/>
    <w:rsid w:val="00BE5F74"/>
    <w:rsid w:val="00BE5FA8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A45"/>
    <w:rsid w:val="00C00F68"/>
    <w:rsid w:val="00C01096"/>
    <w:rsid w:val="00C01371"/>
    <w:rsid w:val="00C01A76"/>
    <w:rsid w:val="00C01D17"/>
    <w:rsid w:val="00C01F73"/>
    <w:rsid w:val="00C021F9"/>
    <w:rsid w:val="00C028EC"/>
    <w:rsid w:val="00C02B2B"/>
    <w:rsid w:val="00C02E0D"/>
    <w:rsid w:val="00C03215"/>
    <w:rsid w:val="00C033F7"/>
    <w:rsid w:val="00C0357F"/>
    <w:rsid w:val="00C039A2"/>
    <w:rsid w:val="00C03A3C"/>
    <w:rsid w:val="00C03FCD"/>
    <w:rsid w:val="00C04470"/>
    <w:rsid w:val="00C04587"/>
    <w:rsid w:val="00C04701"/>
    <w:rsid w:val="00C04916"/>
    <w:rsid w:val="00C04CD3"/>
    <w:rsid w:val="00C05631"/>
    <w:rsid w:val="00C05B04"/>
    <w:rsid w:val="00C05C7B"/>
    <w:rsid w:val="00C05C91"/>
    <w:rsid w:val="00C06057"/>
    <w:rsid w:val="00C0695A"/>
    <w:rsid w:val="00C06E31"/>
    <w:rsid w:val="00C07332"/>
    <w:rsid w:val="00C07DAB"/>
    <w:rsid w:val="00C07E39"/>
    <w:rsid w:val="00C07E81"/>
    <w:rsid w:val="00C10701"/>
    <w:rsid w:val="00C108B2"/>
    <w:rsid w:val="00C1091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B3"/>
    <w:rsid w:val="00C14303"/>
    <w:rsid w:val="00C1439E"/>
    <w:rsid w:val="00C14B61"/>
    <w:rsid w:val="00C14F0E"/>
    <w:rsid w:val="00C1507E"/>
    <w:rsid w:val="00C1530B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8F3"/>
    <w:rsid w:val="00C22A45"/>
    <w:rsid w:val="00C22EFD"/>
    <w:rsid w:val="00C23765"/>
    <w:rsid w:val="00C237CB"/>
    <w:rsid w:val="00C23814"/>
    <w:rsid w:val="00C238F9"/>
    <w:rsid w:val="00C23E3F"/>
    <w:rsid w:val="00C2415E"/>
    <w:rsid w:val="00C247B5"/>
    <w:rsid w:val="00C24A62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C2D"/>
    <w:rsid w:val="00C27C3F"/>
    <w:rsid w:val="00C27C55"/>
    <w:rsid w:val="00C27E20"/>
    <w:rsid w:val="00C27EF1"/>
    <w:rsid w:val="00C3119F"/>
    <w:rsid w:val="00C31453"/>
    <w:rsid w:val="00C31FE4"/>
    <w:rsid w:val="00C326BF"/>
    <w:rsid w:val="00C32729"/>
    <w:rsid w:val="00C32B2E"/>
    <w:rsid w:val="00C32C19"/>
    <w:rsid w:val="00C32F32"/>
    <w:rsid w:val="00C3314B"/>
    <w:rsid w:val="00C33338"/>
    <w:rsid w:val="00C337FA"/>
    <w:rsid w:val="00C33904"/>
    <w:rsid w:val="00C33CD2"/>
    <w:rsid w:val="00C33DBC"/>
    <w:rsid w:val="00C34008"/>
    <w:rsid w:val="00C3405A"/>
    <w:rsid w:val="00C34078"/>
    <w:rsid w:val="00C34164"/>
    <w:rsid w:val="00C345B7"/>
    <w:rsid w:val="00C34752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3C"/>
    <w:rsid w:val="00C40ED8"/>
    <w:rsid w:val="00C41561"/>
    <w:rsid w:val="00C41673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8D"/>
    <w:rsid w:val="00C44013"/>
    <w:rsid w:val="00C4404D"/>
    <w:rsid w:val="00C443B2"/>
    <w:rsid w:val="00C4474E"/>
    <w:rsid w:val="00C44C2D"/>
    <w:rsid w:val="00C45057"/>
    <w:rsid w:val="00C458DE"/>
    <w:rsid w:val="00C4590D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10F3"/>
    <w:rsid w:val="00C51120"/>
    <w:rsid w:val="00C514C4"/>
    <w:rsid w:val="00C51546"/>
    <w:rsid w:val="00C51670"/>
    <w:rsid w:val="00C51C9D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651"/>
    <w:rsid w:val="00C566F8"/>
    <w:rsid w:val="00C56A00"/>
    <w:rsid w:val="00C56E5F"/>
    <w:rsid w:val="00C57202"/>
    <w:rsid w:val="00C57326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EF"/>
    <w:rsid w:val="00C73593"/>
    <w:rsid w:val="00C7399E"/>
    <w:rsid w:val="00C739CB"/>
    <w:rsid w:val="00C73E75"/>
    <w:rsid w:val="00C73EC1"/>
    <w:rsid w:val="00C7401E"/>
    <w:rsid w:val="00C74469"/>
    <w:rsid w:val="00C747A1"/>
    <w:rsid w:val="00C74867"/>
    <w:rsid w:val="00C74AC8"/>
    <w:rsid w:val="00C752FB"/>
    <w:rsid w:val="00C7542F"/>
    <w:rsid w:val="00C75841"/>
    <w:rsid w:val="00C75E18"/>
    <w:rsid w:val="00C75EE5"/>
    <w:rsid w:val="00C75FDC"/>
    <w:rsid w:val="00C7613E"/>
    <w:rsid w:val="00C76696"/>
    <w:rsid w:val="00C76872"/>
    <w:rsid w:val="00C76ACA"/>
    <w:rsid w:val="00C76CFA"/>
    <w:rsid w:val="00C76D42"/>
    <w:rsid w:val="00C773B4"/>
    <w:rsid w:val="00C776F8"/>
    <w:rsid w:val="00C77774"/>
    <w:rsid w:val="00C77BC2"/>
    <w:rsid w:val="00C77CAA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AC7"/>
    <w:rsid w:val="00C81CC1"/>
    <w:rsid w:val="00C82141"/>
    <w:rsid w:val="00C82582"/>
    <w:rsid w:val="00C827F6"/>
    <w:rsid w:val="00C8282E"/>
    <w:rsid w:val="00C82A75"/>
    <w:rsid w:val="00C82C6E"/>
    <w:rsid w:val="00C82FA3"/>
    <w:rsid w:val="00C83201"/>
    <w:rsid w:val="00C83256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645"/>
    <w:rsid w:val="00C94A0C"/>
    <w:rsid w:val="00C94C4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E4B"/>
    <w:rsid w:val="00CA3176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638"/>
    <w:rsid w:val="00CA5AEB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E5"/>
    <w:rsid w:val="00CB0B47"/>
    <w:rsid w:val="00CB1042"/>
    <w:rsid w:val="00CB10BF"/>
    <w:rsid w:val="00CB1592"/>
    <w:rsid w:val="00CB1730"/>
    <w:rsid w:val="00CB1ECE"/>
    <w:rsid w:val="00CB2816"/>
    <w:rsid w:val="00CB2893"/>
    <w:rsid w:val="00CB298C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B3"/>
    <w:rsid w:val="00CB5711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539"/>
    <w:rsid w:val="00CC285D"/>
    <w:rsid w:val="00CC319F"/>
    <w:rsid w:val="00CC31F0"/>
    <w:rsid w:val="00CC3C31"/>
    <w:rsid w:val="00CC412A"/>
    <w:rsid w:val="00CC46C3"/>
    <w:rsid w:val="00CC48A4"/>
    <w:rsid w:val="00CC4B35"/>
    <w:rsid w:val="00CC4C34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FCE"/>
    <w:rsid w:val="00CD24F6"/>
    <w:rsid w:val="00CD2819"/>
    <w:rsid w:val="00CD2AB6"/>
    <w:rsid w:val="00CD2B8D"/>
    <w:rsid w:val="00CD2C12"/>
    <w:rsid w:val="00CD2EE4"/>
    <w:rsid w:val="00CD325F"/>
    <w:rsid w:val="00CD32E4"/>
    <w:rsid w:val="00CD33BA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A0"/>
    <w:rsid w:val="00CE0ABB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B2B"/>
    <w:rsid w:val="00CE4BD6"/>
    <w:rsid w:val="00CE4C6D"/>
    <w:rsid w:val="00CE4EA3"/>
    <w:rsid w:val="00CE5431"/>
    <w:rsid w:val="00CE572A"/>
    <w:rsid w:val="00CE5938"/>
    <w:rsid w:val="00CE6225"/>
    <w:rsid w:val="00CE6A53"/>
    <w:rsid w:val="00CE6C3C"/>
    <w:rsid w:val="00CE6D39"/>
    <w:rsid w:val="00CE73EA"/>
    <w:rsid w:val="00CE7B1E"/>
    <w:rsid w:val="00CE7C02"/>
    <w:rsid w:val="00CE7C84"/>
    <w:rsid w:val="00CF0D81"/>
    <w:rsid w:val="00CF0F5C"/>
    <w:rsid w:val="00CF111F"/>
    <w:rsid w:val="00CF12D2"/>
    <w:rsid w:val="00CF1E1C"/>
    <w:rsid w:val="00CF212B"/>
    <w:rsid w:val="00CF2157"/>
    <w:rsid w:val="00CF22DD"/>
    <w:rsid w:val="00CF2863"/>
    <w:rsid w:val="00CF2CC3"/>
    <w:rsid w:val="00CF2FAF"/>
    <w:rsid w:val="00CF32EF"/>
    <w:rsid w:val="00CF350F"/>
    <w:rsid w:val="00CF3591"/>
    <w:rsid w:val="00CF4658"/>
    <w:rsid w:val="00CF48B6"/>
    <w:rsid w:val="00CF4E6C"/>
    <w:rsid w:val="00CF505F"/>
    <w:rsid w:val="00CF55BE"/>
    <w:rsid w:val="00CF563D"/>
    <w:rsid w:val="00CF6641"/>
    <w:rsid w:val="00CF6826"/>
    <w:rsid w:val="00CF6CE5"/>
    <w:rsid w:val="00CF6D12"/>
    <w:rsid w:val="00CF6E82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999"/>
    <w:rsid w:val="00D019BB"/>
    <w:rsid w:val="00D01D44"/>
    <w:rsid w:val="00D01E86"/>
    <w:rsid w:val="00D02048"/>
    <w:rsid w:val="00D02388"/>
    <w:rsid w:val="00D0262C"/>
    <w:rsid w:val="00D02CC8"/>
    <w:rsid w:val="00D032CB"/>
    <w:rsid w:val="00D033A5"/>
    <w:rsid w:val="00D03498"/>
    <w:rsid w:val="00D03562"/>
    <w:rsid w:val="00D03A32"/>
    <w:rsid w:val="00D03B4E"/>
    <w:rsid w:val="00D04407"/>
    <w:rsid w:val="00D048C0"/>
    <w:rsid w:val="00D04A4E"/>
    <w:rsid w:val="00D04BA3"/>
    <w:rsid w:val="00D04CEA"/>
    <w:rsid w:val="00D04DBF"/>
    <w:rsid w:val="00D05062"/>
    <w:rsid w:val="00D050B1"/>
    <w:rsid w:val="00D051DD"/>
    <w:rsid w:val="00D05937"/>
    <w:rsid w:val="00D059D0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D68"/>
    <w:rsid w:val="00D11244"/>
    <w:rsid w:val="00D112B8"/>
    <w:rsid w:val="00D113A3"/>
    <w:rsid w:val="00D1153C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88F"/>
    <w:rsid w:val="00D2107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2DA"/>
    <w:rsid w:val="00D3339C"/>
    <w:rsid w:val="00D336A3"/>
    <w:rsid w:val="00D33710"/>
    <w:rsid w:val="00D341BC"/>
    <w:rsid w:val="00D34436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400F3"/>
    <w:rsid w:val="00D406E8"/>
    <w:rsid w:val="00D4082F"/>
    <w:rsid w:val="00D40C31"/>
    <w:rsid w:val="00D40DEC"/>
    <w:rsid w:val="00D40E25"/>
    <w:rsid w:val="00D4101A"/>
    <w:rsid w:val="00D41809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522"/>
    <w:rsid w:val="00D4598D"/>
    <w:rsid w:val="00D45ABA"/>
    <w:rsid w:val="00D45C71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214B"/>
    <w:rsid w:val="00D52606"/>
    <w:rsid w:val="00D526C0"/>
    <w:rsid w:val="00D52A63"/>
    <w:rsid w:val="00D52BFA"/>
    <w:rsid w:val="00D532C7"/>
    <w:rsid w:val="00D53D97"/>
    <w:rsid w:val="00D54BBF"/>
    <w:rsid w:val="00D5502A"/>
    <w:rsid w:val="00D551D7"/>
    <w:rsid w:val="00D55568"/>
    <w:rsid w:val="00D55989"/>
    <w:rsid w:val="00D55DE7"/>
    <w:rsid w:val="00D55E38"/>
    <w:rsid w:val="00D56089"/>
    <w:rsid w:val="00D5610B"/>
    <w:rsid w:val="00D5616F"/>
    <w:rsid w:val="00D5659D"/>
    <w:rsid w:val="00D56912"/>
    <w:rsid w:val="00D56B2B"/>
    <w:rsid w:val="00D56BE9"/>
    <w:rsid w:val="00D574F1"/>
    <w:rsid w:val="00D57626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8F7"/>
    <w:rsid w:val="00D62AD5"/>
    <w:rsid w:val="00D62C76"/>
    <w:rsid w:val="00D62F13"/>
    <w:rsid w:val="00D63108"/>
    <w:rsid w:val="00D63279"/>
    <w:rsid w:val="00D644BB"/>
    <w:rsid w:val="00D64742"/>
    <w:rsid w:val="00D647B8"/>
    <w:rsid w:val="00D64C31"/>
    <w:rsid w:val="00D64D95"/>
    <w:rsid w:val="00D655D6"/>
    <w:rsid w:val="00D65797"/>
    <w:rsid w:val="00D657E5"/>
    <w:rsid w:val="00D65B3B"/>
    <w:rsid w:val="00D661EB"/>
    <w:rsid w:val="00D66284"/>
    <w:rsid w:val="00D664CF"/>
    <w:rsid w:val="00D66783"/>
    <w:rsid w:val="00D66899"/>
    <w:rsid w:val="00D66D90"/>
    <w:rsid w:val="00D66DEB"/>
    <w:rsid w:val="00D6755E"/>
    <w:rsid w:val="00D67C27"/>
    <w:rsid w:val="00D67F0E"/>
    <w:rsid w:val="00D67F22"/>
    <w:rsid w:val="00D70371"/>
    <w:rsid w:val="00D705A0"/>
    <w:rsid w:val="00D70D07"/>
    <w:rsid w:val="00D70F00"/>
    <w:rsid w:val="00D7120D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70EA"/>
    <w:rsid w:val="00D77122"/>
    <w:rsid w:val="00D77426"/>
    <w:rsid w:val="00D777ED"/>
    <w:rsid w:val="00D77AB4"/>
    <w:rsid w:val="00D77C35"/>
    <w:rsid w:val="00D77DE8"/>
    <w:rsid w:val="00D77F96"/>
    <w:rsid w:val="00D77FBC"/>
    <w:rsid w:val="00D801C0"/>
    <w:rsid w:val="00D804FC"/>
    <w:rsid w:val="00D808A9"/>
    <w:rsid w:val="00D808E4"/>
    <w:rsid w:val="00D813EC"/>
    <w:rsid w:val="00D81499"/>
    <w:rsid w:val="00D8155D"/>
    <w:rsid w:val="00D81979"/>
    <w:rsid w:val="00D8210E"/>
    <w:rsid w:val="00D8216C"/>
    <w:rsid w:val="00D823E5"/>
    <w:rsid w:val="00D826F3"/>
    <w:rsid w:val="00D82722"/>
    <w:rsid w:val="00D829CA"/>
    <w:rsid w:val="00D82A69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58"/>
    <w:rsid w:val="00D918E0"/>
    <w:rsid w:val="00D91B93"/>
    <w:rsid w:val="00D91EC2"/>
    <w:rsid w:val="00D9204D"/>
    <w:rsid w:val="00D9245A"/>
    <w:rsid w:val="00D9290C"/>
    <w:rsid w:val="00D92E77"/>
    <w:rsid w:val="00D9383B"/>
    <w:rsid w:val="00D93DBC"/>
    <w:rsid w:val="00D946E4"/>
    <w:rsid w:val="00D947D3"/>
    <w:rsid w:val="00D94922"/>
    <w:rsid w:val="00D94A96"/>
    <w:rsid w:val="00D94F13"/>
    <w:rsid w:val="00D94FC6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8D"/>
    <w:rsid w:val="00DA2C59"/>
    <w:rsid w:val="00DA2C65"/>
    <w:rsid w:val="00DA2C74"/>
    <w:rsid w:val="00DA336F"/>
    <w:rsid w:val="00DA33E2"/>
    <w:rsid w:val="00DA3401"/>
    <w:rsid w:val="00DA3479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B78"/>
    <w:rsid w:val="00DB2055"/>
    <w:rsid w:val="00DB2D0F"/>
    <w:rsid w:val="00DB312D"/>
    <w:rsid w:val="00DB374E"/>
    <w:rsid w:val="00DB37DB"/>
    <w:rsid w:val="00DB3AB8"/>
    <w:rsid w:val="00DB3D18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C40"/>
    <w:rsid w:val="00DC0C90"/>
    <w:rsid w:val="00DC1835"/>
    <w:rsid w:val="00DC1CBA"/>
    <w:rsid w:val="00DC1D59"/>
    <w:rsid w:val="00DC1E40"/>
    <w:rsid w:val="00DC1E70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CE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31A7"/>
    <w:rsid w:val="00DD31DF"/>
    <w:rsid w:val="00DD31EB"/>
    <w:rsid w:val="00DD375C"/>
    <w:rsid w:val="00DD37FB"/>
    <w:rsid w:val="00DD3A12"/>
    <w:rsid w:val="00DD3B63"/>
    <w:rsid w:val="00DD3E0F"/>
    <w:rsid w:val="00DD3F7A"/>
    <w:rsid w:val="00DD4004"/>
    <w:rsid w:val="00DD436D"/>
    <w:rsid w:val="00DD43B3"/>
    <w:rsid w:val="00DD4527"/>
    <w:rsid w:val="00DD4BA5"/>
    <w:rsid w:val="00DD5247"/>
    <w:rsid w:val="00DD543B"/>
    <w:rsid w:val="00DD590C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AC"/>
    <w:rsid w:val="00DD7CBD"/>
    <w:rsid w:val="00DE0056"/>
    <w:rsid w:val="00DE0812"/>
    <w:rsid w:val="00DE0E22"/>
    <w:rsid w:val="00DE1311"/>
    <w:rsid w:val="00DE1508"/>
    <w:rsid w:val="00DE1920"/>
    <w:rsid w:val="00DE19FE"/>
    <w:rsid w:val="00DE1FDE"/>
    <w:rsid w:val="00DE20D5"/>
    <w:rsid w:val="00DE2160"/>
    <w:rsid w:val="00DE245D"/>
    <w:rsid w:val="00DE29C9"/>
    <w:rsid w:val="00DE2E4D"/>
    <w:rsid w:val="00DE31A3"/>
    <w:rsid w:val="00DE32EB"/>
    <w:rsid w:val="00DE35A7"/>
    <w:rsid w:val="00DE36E4"/>
    <w:rsid w:val="00DE3C71"/>
    <w:rsid w:val="00DE405F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47"/>
    <w:rsid w:val="00DE64E0"/>
    <w:rsid w:val="00DE6732"/>
    <w:rsid w:val="00DE6795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D79"/>
    <w:rsid w:val="00DF3D7F"/>
    <w:rsid w:val="00DF3FD2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77C"/>
    <w:rsid w:val="00E057C7"/>
    <w:rsid w:val="00E05AD9"/>
    <w:rsid w:val="00E05C1E"/>
    <w:rsid w:val="00E05FEA"/>
    <w:rsid w:val="00E06423"/>
    <w:rsid w:val="00E065DE"/>
    <w:rsid w:val="00E06A84"/>
    <w:rsid w:val="00E06C18"/>
    <w:rsid w:val="00E07298"/>
    <w:rsid w:val="00E073D9"/>
    <w:rsid w:val="00E0799E"/>
    <w:rsid w:val="00E07BD7"/>
    <w:rsid w:val="00E07CB1"/>
    <w:rsid w:val="00E10BAB"/>
    <w:rsid w:val="00E110C0"/>
    <w:rsid w:val="00E11123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FD2"/>
    <w:rsid w:val="00E12FD6"/>
    <w:rsid w:val="00E13316"/>
    <w:rsid w:val="00E1338B"/>
    <w:rsid w:val="00E13580"/>
    <w:rsid w:val="00E13708"/>
    <w:rsid w:val="00E13794"/>
    <w:rsid w:val="00E1419A"/>
    <w:rsid w:val="00E14AE7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7036"/>
    <w:rsid w:val="00E17445"/>
    <w:rsid w:val="00E176C1"/>
    <w:rsid w:val="00E1773A"/>
    <w:rsid w:val="00E17BB1"/>
    <w:rsid w:val="00E20027"/>
    <w:rsid w:val="00E204BE"/>
    <w:rsid w:val="00E21125"/>
    <w:rsid w:val="00E21B38"/>
    <w:rsid w:val="00E22B1C"/>
    <w:rsid w:val="00E22BCC"/>
    <w:rsid w:val="00E22BDA"/>
    <w:rsid w:val="00E22D23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D49"/>
    <w:rsid w:val="00E25068"/>
    <w:rsid w:val="00E25654"/>
    <w:rsid w:val="00E25867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A3"/>
    <w:rsid w:val="00E32439"/>
    <w:rsid w:val="00E32562"/>
    <w:rsid w:val="00E325AF"/>
    <w:rsid w:val="00E329FF"/>
    <w:rsid w:val="00E32A20"/>
    <w:rsid w:val="00E32CF8"/>
    <w:rsid w:val="00E32D9C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F1"/>
    <w:rsid w:val="00E3655D"/>
    <w:rsid w:val="00E36F60"/>
    <w:rsid w:val="00E374B7"/>
    <w:rsid w:val="00E37690"/>
    <w:rsid w:val="00E3780F"/>
    <w:rsid w:val="00E37970"/>
    <w:rsid w:val="00E379E8"/>
    <w:rsid w:val="00E37A47"/>
    <w:rsid w:val="00E37C5E"/>
    <w:rsid w:val="00E4018D"/>
    <w:rsid w:val="00E402FF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50185"/>
    <w:rsid w:val="00E501A5"/>
    <w:rsid w:val="00E5024C"/>
    <w:rsid w:val="00E50284"/>
    <w:rsid w:val="00E5048A"/>
    <w:rsid w:val="00E50505"/>
    <w:rsid w:val="00E508F8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97B"/>
    <w:rsid w:val="00E54BE9"/>
    <w:rsid w:val="00E54D2E"/>
    <w:rsid w:val="00E54EC2"/>
    <w:rsid w:val="00E54F7B"/>
    <w:rsid w:val="00E55016"/>
    <w:rsid w:val="00E55421"/>
    <w:rsid w:val="00E55635"/>
    <w:rsid w:val="00E55EEB"/>
    <w:rsid w:val="00E565AD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53D7"/>
    <w:rsid w:val="00E65A5F"/>
    <w:rsid w:val="00E6602A"/>
    <w:rsid w:val="00E66A4B"/>
    <w:rsid w:val="00E66AAF"/>
    <w:rsid w:val="00E66BC1"/>
    <w:rsid w:val="00E6702A"/>
    <w:rsid w:val="00E670DB"/>
    <w:rsid w:val="00E675E2"/>
    <w:rsid w:val="00E67D83"/>
    <w:rsid w:val="00E706C1"/>
    <w:rsid w:val="00E707E3"/>
    <w:rsid w:val="00E70A37"/>
    <w:rsid w:val="00E70B11"/>
    <w:rsid w:val="00E70D67"/>
    <w:rsid w:val="00E714B1"/>
    <w:rsid w:val="00E71A81"/>
    <w:rsid w:val="00E71B72"/>
    <w:rsid w:val="00E71BBC"/>
    <w:rsid w:val="00E71CF7"/>
    <w:rsid w:val="00E722FC"/>
    <w:rsid w:val="00E72423"/>
    <w:rsid w:val="00E7269E"/>
    <w:rsid w:val="00E72EC1"/>
    <w:rsid w:val="00E73259"/>
    <w:rsid w:val="00E733AD"/>
    <w:rsid w:val="00E73A0B"/>
    <w:rsid w:val="00E73A25"/>
    <w:rsid w:val="00E73AB1"/>
    <w:rsid w:val="00E73AB2"/>
    <w:rsid w:val="00E73EC7"/>
    <w:rsid w:val="00E74071"/>
    <w:rsid w:val="00E7431E"/>
    <w:rsid w:val="00E7442D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1218"/>
    <w:rsid w:val="00E816B0"/>
    <w:rsid w:val="00E818E6"/>
    <w:rsid w:val="00E81C48"/>
    <w:rsid w:val="00E81CA5"/>
    <w:rsid w:val="00E81DC1"/>
    <w:rsid w:val="00E8225D"/>
    <w:rsid w:val="00E829A8"/>
    <w:rsid w:val="00E82CAD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F5"/>
    <w:rsid w:val="00E85798"/>
    <w:rsid w:val="00E85810"/>
    <w:rsid w:val="00E85E4A"/>
    <w:rsid w:val="00E860F8"/>
    <w:rsid w:val="00E862AE"/>
    <w:rsid w:val="00E864C1"/>
    <w:rsid w:val="00E868D9"/>
    <w:rsid w:val="00E870C9"/>
    <w:rsid w:val="00E87572"/>
    <w:rsid w:val="00E87D92"/>
    <w:rsid w:val="00E87E10"/>
    <w:rsid w:val="00E87F13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208E"/>
    <w:rsid w:val="00E9223E"/>
    <w:rsid w:val="00E92512"/>
    <w:rsid w:val="00E92552"/>
    <w:rsid w:val="00E93223"/>
    <w:rsid w:val="00E93331"/>
    <w:rsid w:val="00E93544"/>
    <w:rsid w:val="00E939C3"/>
    <w:rsid w:val="00E93B4D"/>
    <w:rsid w:val="00E94399"/>
    <w:rsid w:val="00E9449C"/>
    <w:rsid w:val="00E94AAE"/>
    <w:rsid w:val="00E94E1D"/>
    <w:rsid w:val="00E94EDD"/>
    <w:rsid w:val="00E95160"/>
    <w:rsid w:val="00E951B6"/>
    <w:rsid w:val="00E95989"/>
    <w:rsid w:val="00E95A64"/>
    <w:rsid w:val="00E95C41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51A"/>
    <w:rsid w:val="00EA25CE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5868"/>
    <w:rsid w:val="00EA588D"/>
    <w:rsid w:val="00EA5D8A"/>
    <w:rsid w:val="00EA5DC8"/>
    <w:rsid w:val="00EA5EC7"/>
    <w:rsid w:val="00EA6C67"/>
    <w:rsid w:val="00EA6D1B"/>
    <w:rsid w:val="00EA71C1"/>
    <w:rsid w:val="00EA73FD"/>
    <w:rsid w:val="00EA7417"/>
    <w:rsid w:val="00EA7781"/>
    <w:rsid w:val="00EA7BC9"/>
    <w:rsid w:val="00EA7C98"/>
    <w:rsid w:val="00EB02A5"/>
    <w:rsid w:val="00EB02C0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6A8"/>
    <w:rsid w:val="00EB7910"/>
    <w:rsid w:val="00EB79DF"/>
    <w:rsid w:val="00EC0805"/>
    <w:rsid w:val="00EC08EF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F4A"/>
    <w:rsid w:val="00EC4FE4"/>
    <w:rsid w:val="00EC5232"/>
    <w:rsid w:val="00EC5293"/>
    <w:rsid w:val="00EC5679"/>
    <w:rsid w:val="00EC56A9"/>
    <w:rsid w:val="00EC59D6"/>
    <w:rsid w:val="00EC5D5C"/>
    <w:rsid w:val="00EC5F1E"/>
    <w:rsid w:val="00EC67FF"/>
    <w:rsid w:val="00EC7323"/>
    <w:rsid w:val="00EC7ABA"/>
    <w:rsid w:val="00ED04D3"/>
    <w:rsid w:val="00ED07EF"/>
    <w:rsid w:val="00ED0847"/>
    <w:rsid w:val="00ED0A4E"/>
    <w:rsid w:val="00ED0CE6"/>
    <w:rsid w:val="00ED164F"/>
    <w:rsid w:val="00ED18CD"/>
    <w:rsid w:val="00ED1A57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589"/>
    <w:rsid w:val="00ED7619"/>
    <w:rsid w:val="00ED7814"/>
    <w:rsid w:val="00ED784D"/>
    <w:rsid w:val="00ED7A54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80E"/>
    <w:rsid w:val="00EE59A5"/>
    <w:rsid w:val="00EE5D31"/>
    <w:rsid w:val="00EE6282"/>
    <w:rsid w:val="00EE676A"/>
    <w:rsid w:val="00EE681C"/>
    <w:rsid w:val="00EE6868"/>
    <w:rsid w:val="00EE6A81"/>
    <w:rsid w:val="00EE6AF9"/>
    <w:rsid w:val="00EE6D30"/>
    <w:rsid w:val="00EE6E58"/>
    <w:rsid w:val="00EE6EB6"/>
    <w:rsid w:val="00EE7414"/>
    <w:rsid w:val="00EE78C8"/>
    <w:rsid w:val="00EF00D2"/>
    <w:rsid w:val="00EF010B"/>
    <w:rsid w:val="00EF05CB"/>
    <w:rsid w:val="00EF06FB"/>
    <w:rsid w:val="00EF0706"/>
    <w:rsid w:val="00EF0CBC"/>
    <w:rsid w:val="00EF0D7B"/>
    <w:rsid w:val="00EF1116"/>
    <w:rsid w:val="00EF128B"/>
    <w:rsid w:val="00EF2036"/>
    <w:rsid w:val="00EF2528"/>
    <w:rsid w:val="00EF2562"/>
    <w:rsid w:val="00EF2977"/>
    <w:rsid w:val="00EF2A9C"/>
    <w:rsid w:val="00EF2DE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C47"/>
    <w:rsid w:val="00EF4C4E"/>
    <w:rsid w:val="00EF4E6D"/>
    <w:rsid w:val="00EF5622"/>
    <w:rsid w:val="00EF61B1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131D"/>
    <w:rsid w:val="00F015F7"/>
    <w:rsid w:val="00F020A0"/>
    <w:rsid w:val="00F02126"/>
    <w:rsid w:val="00F0226D"/>
    <w:rsid w:val="00F026E7"/>
    <w:rsid w:val="00F03412"/>
    <w:rsid w:val="00F035A9"/>
    <w:rsid w:val="00F03CC5"/>
    <w:rsid w:val="00F03F7D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261E"/>
    <w:rsid w:val="00F12738"/>
    <w:rsid w:val="00F136AC"/>
    <w:rsid w:val="00F1372D"/>
    <w:rsid w:val="00F13840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300AA"/>
    <w:rsid w:val="00F30130"/>
    <w:rsid w:val="00F3033A"/>
    <w:rsid w:val="00F305B9"/>
    <w:rsid w:val="00F30795"/>
    <w:rsid w:val="00F30AD2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BAD"/>
    <w:rsid w:val="00F34D7B"/>
    <w:rsid w:val="00F35825"/>
    <w:rsid w:val="00F35856"/>
    <w:rsid w:val="00F35A17"/>
    <w:rsid w:val="00F35BDF"/>
    <w:rsid w:val="00F35C31"/>
    <w:rsid w:val="00F361F5"/>
    <w:rsid w:val="00F367D9"/>
    <w:rsid w:val="00F36D83"/>
    <w:rsid w:val="00F37179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15D"/>
    <w:rsid w:val="00F42358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4295"/>
    <w:rsid w:val="00F44932"/>
    <w:rsid w:val="00F44F09"/>
    <w:rsid w:val="00F44FBF"/>
    <w:rsid w:val="00F4504A"/>
    <w:rsid w:val="00F45090"/>
    <w:rsid w:val="00F452B0"/>
    <w:rsid w:val="00F45809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AD"/>
    <w:rsid w:val="00F52046"/>
    <w:rsid w:val="00F520A8"/>
    <w:rsid w:val="00F52168"/>
    <w:rsid w:val="00F5248C"/>
    <w:rsid w:val="00F5250E"/>
    <w:rsid w:val="00F5253C"/>
    <w:rsid w:val="00F52633"/>
    <w:rsid w:val="00F527A2"/>
    <w:rsid w:val="00F527EF"/>
    <w:rsid w:val="00F52AF9"/>
    <w:rsid w:val="00F52BEC"/>
    <w:rsid w:val="00F5306B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893"/>
    <w:rsid w:val="00F5798D"/>
    <w:rsid w:val="00F57BA6"/>
    <w:rsid w:val="00F57D8B"/>
    <w:rsid w:val="00F57DE2"/>
    <w:rsid w:val="00F60276"/>
    <w:rsid w:val="00F6056B"/>
    <w:rsid w:val="00F6066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3283"/>
    <w:rsid w:val="00F6359B"/>
    <w:rsid w:val="00F63A0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8E4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2BAA"/>
    <w:rsid w:val="00F82FDA"/>
    <w:rsid w:val="00F831AB"/>
    <w:rsid w:val="00F8351E"/>
    <w:rsid w:val="00F83BDE"/>
    <w:rsid w:val="00F83D15"/>
    <w:rsid w:val="00F83DE1"/>
    <w:rsid w:val="00F8490C"/>
    <w:rsid w:val="00F8490F"/>
    <w:rsid w:val="00F8519A"/>
    <w:rsid w:val="00F85438"/>
    <w:rsid w:val="00F857BD"/>
    <w:rsid w:val="00F8586B"/>
    <w:rsid w:val="00F85EE1"/>
    <w:rsid w:val="00F8611A"/>
    <w:rsid w:val="00F8694D"/>
    <w:rsid w:val="00F87828"/>
    <w:rsid w:val="00F87870"/>
    <w:rsid w:val="00F87984"/>
    <w:rsid w:val="00F9020A"/>
    <w:rsid w:val="00F903E9"/>
    <w:rsid w:val="00F9090A"/>
    <w:rsid w:val="00F90AF3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A04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905"/>
    <w:rsid w:val="00FA093B"/>
    <w:rsid w:val="00FA0969"/>
    <w:rsid w:val="00FA0B07"/>
    <w:rsid w:val="00FA0BEC"/>
    <w:rsid w:val="00FA0CB8"/>
    <w:rsid w:val="00FA130B"/>
    <w:rsid w:val="00FA1BBD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5129"/>
    <w:rsid w:val="00FA5273"/>
    <w:rsid w:val="00FA5796"/>
    <w:rsid w:val="00FA5820"/>
    <w:rsid w:val="00FA5CB7"/>
    <w:rsid w:val="00FA5DD5"/>
    <w:rsid w:val="00FA5F7F"/>
    <w:rsid w:val="00FA63A9"/>
    <w:rsid w:val="00FA6474"/>
    <w:rsid w:val="00FA653D"/>
    <w:rsid w:val="00FA66B5"/>
    <w:rsid w:val="00FA6702"/>
    <w:rsid w:val="00FA73F5"/>
    <w:rsid w:val="00FA7747"/>
    <w:rsid w:val="00FA77E3"/>
    <w:rsid w:val="00FA7BA2"/>
    <w:rsid w:val="00FA7F75"/>
    <w:rsid w:val="00FB006B"/>
    <w:rsid w:val="00FB00F4"/>
    <w:rsid w:val="00FB032D"/>
    <w:rsid w:val="00FB0442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217E"/>
    <w:rsid w:val="00FB24F5"/>
    <w:rsid w:val="00FB261C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1123"/>
    <w:rsid w:val="00FD137E"/>
    <w:rsid w:val="00FD1B70"/>
    <w:rsid w:val="00FD1E87"/>
    <w:rsid w:val="00FD22A4"/>
    <w:rsid w:val="00FD23A0"/>
    <w:rsid w:val="00FD25A0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EF3"/>
    <w:rsid w:val="00FD7767"/>
    <w:rsid w:val="00FD78C0"/>
    <w:rsid w:val="00FD7DA1"/>
    <w:rsid w:val="00FE02E4"/>
    <w:rsid w:val="00FE0BBD"/>
    <w:rsid w:val="00FE0EE6"/>
    <w:rsid w:val="00FE0FC2"/>
    <w:rsid w:val="00FE17D7"/>
    <w:rsid w:val="00FE1FDB"/>
    <w:rsid w:val="00FE2076"/>
    <w:rsid w:val="00FE2380"/>
    <w:rsid w:val="00FE24DF"/>
    <w:rsid w:val="00FE29C4"/>
    <w:rsid w:val="00FE2F1B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E3B"/>
    <w:rsid w:val="00FE5FC3"/>
    <w:rsid w:val="00FE606B"/>
    <w:rsid w:val="00FE6102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E74"/>
    <w:rsid w:val="00FF15A0"/>
    <w:rsid w:val="00FF1B3D"/>
    <w:rsid w:val="00FF1BCD"/>
    <w:rsid w:val="00FF1BF3"/>
    <w:rsid w:val="00FF1CFB"/>
    <w:rsid w:val="00FF2230"/>
    <w:rsid w:val="00FF2264"/>
    <w:rsid w:val="00FF28BF"/>
    <w:rsid w:val="00FF2C66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D13F4-2D92-4F9B-AEF1-D73D5B712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411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Somjai, Nigonyanont</cp:lastModifiedBy>
  <cp:revision>3</cp:revision>
  <cp:lastPrinted>2020-05-11T11:04:00Z</cp:lastPrinted>
  <dcterms:created xsi:type="dcterms:W3CDTF">2020-05-12T09:02:00Z</dcterms:created>
  <dcterms:modified xsi:type="dcterms:W3CDTF">2020-05-12T09:05:00Z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