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2649B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738A66F2" w14:textId="77777777" w:rsidR="00B83B3A" w:rsidRPr="002332D5" w:rsidRDefault="00B83B3A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1F9C4D8C" w14:textId="77777777" w:rsidR="00D557DF" w:rsidRPr="00464A4C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4A57C29C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3D1B0D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E79FD99" w14:textId="77777777"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Nava </w:t>
      </w:r>
      <w:proofErr w:type="spellStart"/>
      <w:r w:rsidRPr="00D675DD">
        <w:rPr>
          <w:rFonts w:ascii="Times New Roman" w:hAnsi="Times New Roman" w:cs="Times New Roman"/>
          <w:b/>
          <w:bCs/>
          <w:sz w:val="40"/>
          <w:szCs w:val="40"/>
        </w:rPr>
        <w:t>Nakorn</w:t>
      </w:r>
      <w:proofErr w:type="spellEnd"/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 Public Company Limited</w:t>
      </w:r>
    </w:p>
    <w:p w14:paraId="6902BA16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8A9C0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3402992" w14:textId="77777777" w:rsidR="00D21F37" w:rsidRPr="00D675DD" w:rsidRDefault="00C5362D" w:rsidP="00D21F3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="00D21F37" w:rsidRPr="00D675DD">
        <w:rPr>
          <w:spacing w:val="-3"/>
          <w:szCs w:val="36"/>
        </w:rPr>
        <w:t>nterim financial statements</w:t>
      </w:r>
    </w:p>
    <w:p w14:paraId="1F8777DE" w14:textId="77777777" w:rsidR="005F5D78" w:rsidRPr="005F5D78" w:rsidRDefault="005F5D78" w:rsidP="005F5D78">
      <w:pPr>
        <w:jc w:val="center"/>
        <w:rPr>
          <w:rFonts w:ascii="Times New Roman" w:hAnsi="Times New Roman" w:cs="Times New Roman"/>
          <w:sz w:val="36"/>
          <w:szCs w:val="36"/>
        </w:rPr>
      </w:pPr>
      <w:r w:rsidRPr="005F5D78"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2B0E5179" w14:textId="77777777" w:rsidR="00D21F37" w:rsidRPr="00D675DD" w:rsidRDefault="005F5D78" w:rsidP="005F5D78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5F5D78">
        <w:rPr>
          <w:rFonts w:ascii="Times New Roman" w:hAnsi="Times New Roman" w:cs="Times New Roman"/>
          <w:sz w:val="36"/>
          <w:szCs w:val="36"/>
        </w:rPr>
        <w:t>3</w:t>
      </w:r>
      <w:r w:rsidR="00376189">
        <w:rPr>
          <w:rFonts w:ascii="Times New Roman" w:hAnsi="Times New Roman" w:cs="Times New Roman"/>
          <w:sz w:val="36"/>
          <w:szCs w:val="45"/>
        </w:rPr>
        <w:t>1 March 2020</w:t>
      </w:r>
    </w:p>
    <w:p w14:paraId="5F584FEB" w14:textId="77777777" w:rsidR="00D21F37" w:rsidRPr="00D675DD" w:rsidRDefault="00D21F37" w:rsidP="00D21F3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and</w:t>
      </w:r>
    </w:p>
    <w:p w14:paraId="59FED6B7" w14:textId="77777777" w:rsidR="00A5397E" w:rsidRPr="00D675DD" w:rsidRDefault="00A5397E" w:rsidP="00A5397E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 w:rsidR="00795F71"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20801D59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DF2A443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1094A2BE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1340500" w14:textId="77777777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lastRenderedPageBreak/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>eport o</w:t>
      </w:r>
      <w:bookmarkStart w:id="0" w:name="_GoBack"/>
      <w:bookmarkEnd w:id="0"/>
      <w:r w:rsidRPr="00D675DD">
        <w:rPr>
          <w:rFonts w:ascii="Times New Roman" w:hAnsi="Times New Roman"/>
          <w:b/>
          <w:bCs/>
          <w:sz w:val="28"/>
          <w:szCs w:val="28"/>
        </w:rPr>
        <w:t xml:space="preserve">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33B0B0C2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1C79E190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ACF180C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</w:t>
      </w:r>
      <w:proofErr w:type="spellStart"/>
      <w:r w:rsidRPr="00D675DD">
        <w:rPr>
          <w:rFonts w:ascii="Times New Roman" w:hAnsi="Times New Roman"/>
          <w:b/>
          <w:bCs/>
          <w:sz w:val="24"/>
          <w:szCs w:val="24"/>
        </w:rPr>
        <w:t>Nakorn</w:t>
      </w:r>
      <w:proofErr w:type="spellEnd"/>
      <w:r w:rsidRPr="00D675DD">
        <w:rPr>
          <w:rFonts w:ascii="Times New Roman" w:hAnsi="Times New Roman"/>
          <w:b/>
          <w:bCs/>
          <w:sz w:val="24"/>
          <w:szCs w:val="24"/>
        </w:rPr>
        <w:t xml:space="preserve"> Public Company Limited</w:t>
      </w:r>
    </w:p>
    <w:p w14:paraId="45DA49D1" w14:textId="77777777" w:rsidR="003979E7" w:rsidRPr="00D675DD" w:rsidRDefault="003979E7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624EBF60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0210A7A9" w14:textId="77777777"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</w:t>
      </w:r>
      <w:r w:rsidR="00370D78" w:rsidRPr="00D675DD">
        <w:rPr>
          <w:rFonts w:ascii="Times New Roman" w:hAnsi="Times New Roman" w:cs="Times New Roman"/>
          <w:sz w:val="22"/>
          <w:szCs w:val="22"/>
        </w:rPr>
        <w:t>statement</w:t>
      </w:r>
      <w:r w:rsidR="009B5FEB"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financial position</w:t>
      </w:r>
      <w:r w:rsidR="00A5397E" w:rsidRPr="00D675DD">
        <w:rPr>
          <w:rFonts w:ascii="Times New Roman" w:hAnsi="Times New Roman" w:cs="Times New Roman"/>
          <w:sz w:val="22"/>
          <w:szCs w:val="22"/>
        </w:rPr>
        <w:t xml:space="preserve"> </w:t>
      </w:r>
      <w:r w:rsidR="00EC7B95">
        <w:rPr>
          <w:rFonts w:ascii="Times New Roman" w:hAnsi="Times New Roman" w:cs="Times New Roman"/>
          <w:sz w:val="22"/>
          <w:szCs w:val="22"/>
        </w:rPr>
        <w:t xml:space="preserve">in which the equity method is applied and separate statement of financial position </w:t>
      </w:r>
      <w:r w:rsidR="009B5FEB">
        <w:rPr>
          <w:rFonts w:ascii="Times New Roman" w:hAnsi="Times New Roman" w:cs="Times New Roman"/>
          <w:sz w:val="22"/>
          <w:szCs w:val="22"/>
        </w:rPr>
        <w:t>of Nava</w:t>
      </w:r>
      <w:r w:rsidR="00A44F0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B5FEB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="009B5FEB">
        <w:rPr>
          <w:rFonts w:ascii="Times New Roman" w:hAnsi="Times New Roman" w:cs="Times New Roman"/>
          <w:sz w:val="22"/>
          <w:szCs w:val="22"/>
        </w:rPr>
        <w:t xml:space="preserve"> Public Compa</w:t>
      </w:r>
      <w:r w:rsidR="007C57B4">
        <w:rPr>
          <w:rFonts w:ascii="Times New Roman" w:hAnsi="Times New Roman" w:cs="Times New Roman"/>
          <w:sz w:val="22"/>
          <w:szCs w:val="22"/>
        </w:rPr>
        <w:t>ny Limited</w:t>
      </w:r>
      <w:r w:rsidR="00EC7B95">
        <w:rPr>
          <w:rFonts w:ascii="Times New Roman" w:hAnsi="Times New Roman" w:cs="Times New Roman"/>
          <w:sz w:val="22"/>
          <w:szCs w:val="22"/>
        </w:rPr>
        <w:t xml:space="preserve"> as at 31 March 2020</w:t>
      </w:r>
      <w:r w:rsidR="00EC238E">
        <w:rPr>
          <w:rFonts w:ascii="Times New Roman" w:hAnsi="Times New Roman" w:cs="Times New Roman"/>
          <w:sz w:val="22"/>
          <w:szCs w:val="22"/>
        </w:rPr>
        <w:t xml:space="preserve">; </w:t>
      </w:r>
      <w:r w:rsidR="00EC7B95">
        <w:rPr>
          <w:rFonts w:ascii="Times New Roman" w:hAnsi="Times New Roman" w:cs="Times New Roman"/>
          <w:sz w:val="22"/>
          <w:szCs w:val="22"/>
        </w:rPr>
        <w:br/>
      </w:r>
      <w:r w:rsidR="00EC238E">
        <w:rPr>
          <w:rFonts w:ascii="Times New Roman" w:hAnsi="Times New Roman" w:cs="Times New Roman"/>
          <w:sz w:val="22"/>
          <w:szCs w:val="22"/>
        </w:rPr>
        <w:t xml:space="preserve">the </w:t>
      </w:r>
      <w:r w:rsidR="00EC7B95">
        <w:rPr>
          <w:rFonts w:ascii="Times New Roman" w:hAnsi="Times New Roman" w:cs="Times New Roman"/>
          <w:sz w:val="22"/>
          <w:szCs w:val="22"/>
        </w:rPr>
        <w:t>related statements of comprehensive income, changes in equity and cash flows for the three-month period ended 31 March 2020;</w:t>
      </w:r>
      <w:r w:rsidR="00C5362D">
        <w:rPr>
          <w:rFonts w:ascii="Times New Roman" w:hAnsi="Times New Roman" w:cs="Times New Roman"/>
          <w:sz w:val="22"/>
          <w:szCs w:val="22"/>
        </w:rPr>
        <w:t xml:space="preserve"> </w:t>
      </w:r>
      <w:r w:rsidR="00F56D6A" w:rsidRPr="00D675DD">
        <w:rPr>
          <w:rFonts w:ascii="Times New Roman" w:hAnsi="Times New Roman" w:cs="Times New Roman"/>
          <w:sz w:val="22"/>
          <w:szCs w:val="22"/>
        </w:rPr>
        <w:t>and condensed notes (“interim financial information”). Management is responsible for the preparation and presentation of this interim financial information in accordance with Thai Accounting Standard 34,</w:t>
      </w:r>
      <w:r w:rsidR="00EF04C7" w:rsidRPr="00D675DD">
        <w:rPr>
          <w:rFonts w:ascii="Times New Roman" w:hAnsi="Times New Roman" w:cs="Times New Roman"/>
          <w:sz w:val="22"/>
          <w:szCs w:val="22"/>
        </w:rPr>
        <w:t xml:space="preserve"> “Interim Financial Reporting”. </w:t>
      </w:r>
      <w:r w:rsidR="00F56D6A"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</w:t>
      </w:r>
      <w:r w:rsidR="00F47C21" w:rsidRPr="00D675DD">
        <w:rPr>
          <w:rFonts w:ascii="Times New Roman" w:hAnsi="Times New Roman" w:cs="Times New Roman"/>
          <w:sz w:val="22"/>
          <w:szCs w:val="22"/>
        </w:rPr>
        <w:t>.</w:t>
      </w:r>
    </w:p>
    <w:p w14:paraId="53FCB371" w14:textId="77777777"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07CE6F9" w14:textId="77777777"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2B59EAB" w14:textId="77777777"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C94F983" w14:textId="77777777" w:rsidR="002D4258" w:rsidRPr="00D675DD" w:rsidRDefault="00675BD0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 w:rsidR="004A11C7"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obtain assurance that I would become aware of all significant matters that might be identified in an audit. Accordingly, I do not express an audit opinion.</w:t>
      </w:r>
    </w:p>
    <w:p w14:paraId="3A34E5F1" w14:textId="77777777" w:rsidR="00675BD0" w:rsidRPr="00D675DD" w:rsidRDefault="00675BD0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A660FBE" w14:textId="77777777"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876A08C" w14:textId="77777777" w:rsidR="002D4258" w:rsidRPr="00D675DD" w:rsidRDefault="002D425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9FA015C" w14:textId="77777777" w:rsidR="00FA3D92" w:rsidRPr="00D675DD" w:rsidRDefault="00675BD0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4A11C7"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671312D7" w14:textId="77777777" w:rsidR="0067148B" w:rsidRPr="00D675DD" w:rsidRDefault="0067148B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61C6BBF0" w14:textId="77777777" w:rsidR="009824A7" w:rsidRPr="00D675DD" w:rsidRDefault="009824A7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024CD5E" w14:textId="77777777" w:rsidR="00370D78" w:rsidRPr="00D675DD" w:rsidRDefault="00370D78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3EE74732" w14:textId="77777777" w:rsidR="00FA3D92" w:rsidRDefault="00FA3D92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9A31DE8" w14:textId="77777777" w:rsidR="00821C42" w:rsidRPr="002005F0" w:rsidRDefault="00821C42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1BF37D5" w14:textId="77777777" w:rsidR="009E2B2E" w:rsidRPr="00D675DD" w:rsidRDefault="00053F94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r w:rsidR="00143D7C">
        <w:rPr>
          <w:rFonts w:ascii="Times New Roman" w:hAnsi="Times New Roman"/>
          <w:sz w:val="22"/>
          <w:szCs w:val="22"/>
        </w:rPr>
        <w:t>Nareewan Ch</w:t>
      </w:r>
      <w:r w:rsidR="00E72394">
        <w:rPr>
          <w:rFonts w:ascii="Times New Roman" w:hAnsi="Times New Roman"/>
          <w:sz w:val="22"/>
          <w:szCs w:val="22"/>
        </w:rPr>
        <w:t>a</w:t>
      </w:r>
      <w:r w:rsidR="00143D7C">
        <w:rPr>
          <w:rFonts w:ascii="Times New Roman" w:hAnsi="Times New Roman"/>
          <w:sz w:val="22"/>
          <w:szCs w:val="22"/>
        </w:rPr>
        <w:t>iban</w:t>
      </w:r>
      <w:r w:rsidRPr="00053F94">
        <w:rPr>
          <w:rFonts w:ascii="Times New Roman" w:hAnsi="Times New Roman"/>
          <w:sz w:val="22"/>
          <w:szCs w:val="22"/>
        </w:rPr>
        <w:t>t</w:t>
      </w:r>
      <w:r w:rsidR="00143D7C">
        <w:rPr>
          <w:rFonts w:ascii="Times New Roman" w:hAnsi="Times New Roman"/>
          <w:sz w:val="22"/>
          <w:szCs w:val="22"/>
        </w:rPr>
        <w:t>ad</w:t>
      </w:r>
      <w:r w:rsidR="009E2B2E" w:rsidRPr="00D675DD">
        <w:rPr>
          <w:rFonts w:ascii="Times New Roman" w:hAnsi="Times New Roman"/>
          <w:sz w:val="22"/>
          <w:szCs w:val="22"/>
        </w:rPr>
        <w:t>)</w:t>
      </w:r>
    </w:p>
    <w:p w14:paraId="6FCDA517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3F4364D5" w14:textId="77777777" w:rsidR="005F5D78" w:rsidRPr="005F5D78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r w:rsidR="005930BD" w:rsidRPr="00D675DD">
        <w:rPr>
          <w:rFonts w:ascii="Times New Roman" w:hAnsi="Times New Roman"/>
          <w:sz w:val="22"/>
          <w:szCs w:val="22"/>
        </w:rPr>
        <w:t>No.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r w:rsidR="00143D7C">
        <w:rPr>
          <w:rFonts w:ascii="Times New Roman" w:hAnsi="Times New Roman"/>
          <w:sz w:val="22"/>
          <w:szCs w:val="22"/>
        </w:rPr>
        <w:t>9219</w:t>
      </w:r>
    </w:p>
    <w:p w14:paraId="1780146D" w14:textId="77777777" w:rsidR="009E2B2E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79C534B" w14:textId="77777777" w:rsidR="004172A6" w:rsidRPr="00D675DD" w:rsidRDefault="004172A6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333438D7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75DD">
        <w:rPr>
          <w:rFonts w:ascii="Times New Roman" w:hAnsi="Times New Roman"/>
          <w:sz w:val="22"/>
          <w:szCs w:val="22"/>
        </w:rPr>
        <w:t>Phoomchai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Audit Ltd.</w:t>
      </w:r>
    </w:p>
    <w:p w14:paraId="75756CB7" w14:textId="77777777" w:rsidR="009E2B2E" w:rsidRPr="002005F0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Bangkok</w:t>
      </w:r>
    </w:p>
    <w:p w14:paraId="46F86569" w14:textId="77777777" w:rsidR="00C2338E" w:rsidRDefault="002005F0" w:rsidP="000C7251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hAnsi="Times New Roman"/>
          <w:b w:val="0"/>
          <w:bCs w:val="0"/>
          <w:szCs w:val="28"/>
          <w:lang w:val="en-US"/>
        </w:rPr>
        <w:t xml:space="preserve">12 May </w:t>
      </w:r>
      <w:r w:rsidR="00D647DD">
        <w:rPr>
          <w:rFonts w:ascii="Times New Roman" w:hAnsi="Times New Roman"/>
          <w:b w:val="0"/>
          <w:bCs w:val="0"/>
          <w:szCs w:val="28"/>
          <w:lang w:val="en-US"/>
        </w:rPr>
        <w:t>2020</w:t>
      </w:r>
    </w:p>
    <w:p w14:paraId="73F7B3E9" w14:textId="77777777" w:rsidR="001819B4" w:rsidRPr="00610ACB" w:rsidRDefault="001819B4" w:rsidP="001819B4">
      <w:pPr>
        <w:tabs>
          <w:tab w:val="left" w:pos="540"/>
        </w:tabs>
        <w:ind w:left="540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1819B4" w:rsidRPr="00610ACB" w:rsidSect="00B8566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F4914" w14:textId="77777777" w:rsidR="00DD2076" w:rsidRDefault="00DD2076">
      <w:r>
        <w:separator/>
      </w:r>
    </w:p>
  </w:endnote>
  <w:endnote w:type="continuationSeparator" w:id="0">
    <w:p w14:paraId="18C8544C" w14:textId="77777777" w:rsidR="00DD2076" w:rsidRDefault="00DD2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36FC5" w14:textId="77777777" w:rsidR="00DC1890" w:rsidRDefault="00DC1890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F23A1C5" w14:textId="77777777" w:rsidR="00DC1890" w:rsidRDefault="00DC1890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A94CD" w14:textId="77777777" w:rsidR="00DC1890" w:rsidRPr="00BB41D6" w:rsidRDefault="00DC1890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74CB6A9D" w14:textId="6527733B" w:rsidR="00DC1890" w:rsidRPr="003C7A17" w:rsidRDefault="00DC1890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860F79">
      <w:rPr>
        <w:rFonts w:ascii="Times New Roman" w:hAnsi="Times New Roman"/>
        <w:i/>
        <w:iCs/>
        <w:noProof/>
      </w:rPr>
      <w:t>nncle1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03E4" w14:textId="77777777" w:rsidR="00DC1890" w:rsidRPr="009A4A9E" w:rsidRDefault="00DC1890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6213F" w14:textId="049652BF" w:rsidR="00860F79" w:rsidRPr="003C7A17" w:rsidRDefault="00860F79" w:rsidP="00860F7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2D63F" w14:textId="77777777" w:rsidR="00DD2076" w:rsidRDefault="00DD2076">
      <w:r>
        <w:separator/>
      </w:r>
    </w:p>
  </w:footnote>
  <w:footnote w:type="continuationSeparator" w:id="0">
    <w:p w14:paraId="6E0636BA" w14:textId="77777777" w:rsidR="00DD2076" w:rsidRDefault="00DD2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439DF" w14:textId="77777777" w:rsidR="00DC1890" w:rsidRDefault="00DC1890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7DD05C4" w14:textId="77777777" w:rsidR="00DC1890" w:rsidRDefault="00DC1890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532FD4E" w14:textId="77777777" w:rsidR="00DC1890" w:rsidRDefault="00DC1890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02C6FA8" w14:textId="77777777" w:rsidR="00DC1890" w:rsidRDefault="00DC1890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3C43D19" w14:textId="77777777" w:rsidR="00DC1890" w:rsidRDefault="00DC1890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A68C358" w14:textId="77777777" w:rsidR="00DC1890" w:rsidRDefault="00DC1890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01AF857" w14:textId="77777777" w:rsidR="00DC1890" w:rsidRDefault="00DC1890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5B5CE44" w14:textId="77777777" w:rsidR="00DC1890" w:rsidRDefault="00DC1890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AB6C412" w14:textId="77777777" w:rsidR="00DC1890" w:rsidRDefault="00DC1890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08CC5B2" w14:textId="77777777" w:rsidR="00DC1890" w:rsidRDefault="00DC1890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38931BB" w14:textId="77777777" w:rsidR="00DC1890" w:rsidRPr="006370EF" w:rsidRDefault="00DC1890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E1B5C" w14:textId="0A94736A" w:rsidR="00DC1890" w:rsidRDefault="00DC1890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7C1C53C4" w14:textId="65C67120" w:rsidR="00860F79" w:rsidRDefault="00860F7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59648BEF" w14:textId="3080D5F3" w:rsidR="00860F79" w:rsidRDefault="00860F79" w:rsidP="00860F7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011"/>
      </w:tabs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ab/>
    </w:r>
  </w:p>
  <w:p w14:paraId="58B96139" w14:textId="77777777" w:rsidR="00860F79" w:rsidRPr="00860F79" w:rsidRDefault="00860F7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700DB64B" w14:textId="2D223788" w:rsidR="00860F79" w:rsidRDefault="00860F7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14B93546" w14:textId="203D823E" w:rsidR="00860F79" w:rsidRDefault="00860F7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72BA46C2" w14:textId="6F397031" w:rsidR="00860F79" w:rsidRDefault="00860F7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0992016A" w14:textId="414CEB7E" w:rsidR="00860F79" w:rsidRDefault="00860F7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3EF30C27" w14:textId="77777777" w:rsidR="00860F79" w:rsidRPr="00860F79" w:rsidRDefault="00860F7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6D2AFE68" w14:textId="77777777" w:rsidR="00860F79" w:rsidRPr="00860F79" w:rsidRDefault="00860F7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  <w:p w14:paraId="4FEC5CD5" w14:textId="77777777" w:rsidR="00DC1890" w:rsidRPr="00860F79" w:rsidRDefault="00DC1890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6"/>
  </w:num>
  <w:num w:numId="13">
    <w:abstractNumId w:val="31"/>
  </w:num>
  <w:num w:numId="14">
    <w:abstractNumId w:val="17"/>
  </w:num>
  <w:num w:numId="15">
    <w:abstractNumId w:val="26"/>
  </w:num>
  <w:num w:numId="16">
    <w:abstractNumId w:val="10"/>
  </w:num>
  <w:num w:numId="17">
    <w:abstractNumId w:val="20"/>
  </w:num>
  <w:num w:numId="18">
    <w:abstractNumId w:val="12"/>
  </w:num>
  <w:num w:numId="19">
    <w:abstractNumId w:val="36"/>
  </w:num>
  <w:num w:numId="20">
    <w:abstractNumId w:val="34"/>
  </w:num>
  <w:num w:numId="21">
    <w:abstractNumId w:val="30"/>
  </w:num>
  <w:num w:numId="22">
    <w:abstractNumId w:val="19"/>
  </w:num>
  <w:num w:numId="23">
    <w:abstractNumId w:val="28"/>
  </w:num>
  <w:num w:numId="24">
    <w:abstractNumId w:val="13"/>
  </w:num>
  <w:num w:numId="25">
    <w:abstractNumId w:val="17"/>
  </w:num>
  <w:num w:numId="26">
    <w:abstractNumId w:val="33"/>
  </w:num>
  <w:num w:numId="27">
    <w:abstractNumId w:val="35"/>
  </w:num>
  <w:num w:numId="28">
    <w:abstractNumId w:val="17"/>
  </w:num>
  <w:num w:numId="29">
    <w:abstractNumId w:val="15"/>
  </w:num>
  <w:num w:numId="30">
    <w:abstractNumId w:val="22"/>
  </w:num>
  <w:num w:numId="31">
    <w:abstractNumId w:val="18"/>
  </w:num>
  <w:num w:numId="32">
    <w:abstractNumId w:val="21"/>
  </w:num>
  <w:num w:numId="33">
    <w:abstractNumId w:val="17"/>
  </w:num>
  <w:num w:numId="34">
    <w:abstractNumId w:val="32"/>
  </w:num>
  <w:num w:numId="35">
    <w:abstractNumId w:val="24"/>
  </w:num>
  <w:num w:numId="36">
    <w:abstractNumId w:val="29"/>
  </w:num>
  <w:num w:numId="37">
    <w:abstractNumId w:val="37"/>
  </w:num>
  <w:num w:numId="38">
    <w:abstractNumId w:val="27"/>
  </w:num>
  <w:num w:numId="39">
    <w:abstractNumId w:val="14"/>
  </w:num>
  <w:num w:numId="40">
    <w:abstractNumId w:val="11"/>
  </w:num>
  <w:num w:numId="41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75F"/>
    <w:rsid w:val="0000094A"/>
    <w:rsid w:val="000009DE"/>
    <w:rsid w:val="000009EE"/>
    <w:rsid w:val="00000EA5"/>
    <w:rsid w:val="00000F4B"/>
    <w:rsid w:val="00000F7E"/>
    <w:rsid w:val="00001031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38A"/>
    <w:rsid w:val="000116A6"/>
    <w:rsid w:val="00011725"/>
    <w:rsid w:val="000117EA"/>
    <w:rsid w:val="00011979"/>
    <w:rsid w:val="00011A89"/>
    <w:rsid w:val="00011FB5"/>
    <w:rsid w:val="0001216C"/>
    <w:rsid w:val="000122B5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807"/>
    <w:rsid w:val="000239F3"/>
    <w:rsid w:val="00023E65"/>
    <w:rsid w:val="0002442D"/>
    <w:rsid w:val="00024567"/>
    <w:rsid w:val="00024718"/>
    <w:rsid w:val="0002488F"/>
    <w:rsid w:val="00024CA8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3012B"/>
    <w:rsid w:val="0003017B"/>
    <w:rsid w:val="00030AAB"/>
    <w:rsid w:val="00030CBA"/>
    <w:rsid w:val="0003113C"/>
    <w:rsid w:val="0003123F"/>
    <w:rsid w:val="000318DA"/>
    <w:rsid w:val="0003195D"/>
    <w:rsid w:val="000319A3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74"/>
    <w:rsid w:val="00034CDA"/>
    <w:rsid w:val="00034E11"/>
    <w:rsid w:val="000350BC"/>
    <w:rsid w:val="00035130"/>
    <w:rsid w:val="000353E9"/>
    <w:rsid w:val="00035989"/>
    <w:rsid w:val="000360CB"/>
    <w:rsid w:val="00036912"/>
    <w:rsid w:val="000369F6"/>
    <w:rsid w:val="00037291"/>
    <w:rsid w:val="0003736D"/>
    <w:rsid w:val="00037C7D"/>
    <w:rsid w:val="00037F09"/>
    <w:rsid w:val="00040302"/>
    <w:rsid w:val="00040339"/>
    <w:rsid w:val="00040532"/>
    <w:rsid w:val="000408AA"/>
    <w:rsid w:val="00040D7F"/>
    <w:rsid w:val="00040EB4"/>
    <w:rsid w:val="0004106B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5414"/>
    <w:rsid w:val="000454D6"/>
    <w:rsid w:val="00045AE7"/>
    <w:rsid w:val="00046036"/>
    <w:rsid w:val="000460CE"/>
    <w:rsid w:val="000460E2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E8C"/>
    <w:rsid w:val="000660DC"/>
    <w:rsid w:val="000661A0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4B3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B76"/>
    <w:rsid w:val="00093E24"/>
    <w:rsid w:val="000940D6"/>
    <w:rsid w:val="00094164"/>
    <w:rsid w:val="0009418F"/>
    <w:rsid w:val="0009425A"/>
    <w:rsid w:val="00094347"/>
    <w:rsid w:val="0009454B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676"/>
    <w:rsid w:val="000A46AE"/>
    <w:rsid w:val="000A47FD"/>
    <w:rsid w:val="000A4C60"/>
    <w:rsid w:val="000A4F8C"/>
    <w:rsid w:val="000A5662"/>
    <w:rsid w:val="000A56D0"/>
    <w:rsid w:val="000A5A93"/>
    <w:rsid w:val="000A5FA6"/>
    <w:rsid w:val="000A6962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4DC"/>
    <w:rsid w:val="000B378D"/>
    <w:rsid w:val="000B44C5"/>
    <w:rsid w:val="000B45F2"/>
    <w:rsid w:val="000B4A84"/>
    <w:rsid w:val="000B5459"/>
    <w:rsid w:val="000B5B78"/>
    <w:rsid w:val="000B5BAE"/>
    <w:rsid w:val="000B5C11"/>
    <w:rsid w:val="000B6124"/>
    <w:rsid w:val="000B61FE"/>
    <w:rsid w:val="000B6276"/>
    <w:rsid w:val="000B68FE"/>
    <w:rsid w:val="000B6A07"/>
    <w:rsid w:val="000B6CFE"/>
    <w:rsid w:val="000B7283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C0"/>
    <w:rsid w:val="000C2867"/>
    <w:rsid w:val="000C2990"/>
    <w:rsid w:val="000C2A1B"/>
    <w:rsid w:val="000C3334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526"/>
    <w:rsid w:val="000D36CE"/>
    <w:rsid w:val="000D38F5"/>
    <w:rsid w:val="000D3D44"/>
    <w:rsid w:val="000D3E00"/>
    <w:rsid w:val="000D3FCF"/>
    <w:rsid w:val="000D4980"/>
    <w:rsid w:val="000D4B28"/>
    <w:rsid w:val="000D52BA"/>
    <w:rsid w:val="000D5312"/>
    <w:rsid w:val="000D53AC"/>
    <w:rsid w:val="000D568D"/>
    <w:rsid w:val="000D5A47"/>
    <w:rsid w:val="000D5FEB"/>
    <w:rsid w:val="000D6417"/>
    <w:rsid w:val="000D6B01"/>
    <w:rsid w:val="000D6B26"/>
    <w:rsid w:val="000D6C0C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D49"/>
    <w:rsid w:val="000E30B9"/>
    <w:rsid w:val="000E3100"/>
    <w:rsid w:val="000E34BD"/>
    <w:rsid w:val="000E36D9"/>
    <w:rsid w:val="000E3998"/>
    <w:rsid w:val="000E39AB"/>
    <w:rsid w:val="000E4337"/>
    <w:rsid w:val="000E48C4"/>
    <w:rsid w:val="000E4968"/>
    <w:rsid w:val="000E4B78"/>
    <w:rsid w:val="000E4B7E"/>
    <w:rsid w:val="000E4C0B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F01E1"/>
    <w:rsid w:val="000F02F6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CA9"/>
    <w:rsid w:val="000F6165"/>
    <w:rsid w:val="000F62C5"/>
    <w:rsid w:val="000F65C7"/>
    <w:rsid w:val="000F668E"/>
    <w:rsid w:val="000F70F0"/>
    <w:rsid w:val="000F79F0"/>
    <w:rsid w:val="000F7B0C"/>
    <w:rsid w:val="000F7D31"/>
    <w:rsid w:val="000F7E6C"/>
    <w:rsid w:val="001001E6"/>
    <w:rsid w:val="0010028F"/>
    <w:rsid w:val="00100AD6"/>
    <w:rsid w:val="00100D24"/>
    <w:rsid w:val="00101430"/>
    <w:rsid w:val="001016DA"/>
    <w:rsid w:val="00101703"/>
    <w:rsid w:val="00101921"/>
    <w:rsid w:val="00101B7C"/>
    <w:rsid w:val="00101BBB"/>
    <w:rsid w:val="00101D23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41C3"/>
    <w:rsid w:val="00104690"/>
    <w:rsid w:val="00104B40"/>
    <w:rsid w:val="00104B7C"/>
    <w:rsid w:val="00104D76"/>
    <w:rsid w:val="001052C7"/>
    <w:rsid w:val="0010545E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76F"/>
    <w:rsid w:val="0011180B"/>
    <w:rsid w:val="00111890"/>
    <w:rsid w:val="00111A25"/>
    <w:rsid w:val="001123D8"/>
    <w:rsid w:val="001123EB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D3D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81E"/>
    <w:rsid w:val="00123A4A"/>
    <w:rsid w:val="00124426"/>
    <w:rsid w:val="001245F9"/>
    <w:rsid w:val="00124781"/>
    <w:rsid w:val="00124AF0"/>
    <w:rsid w:val="00124EAC"/>
    <w:rsid w:val="001250D2"/>
    <w:rsid w:val="0012552A"/>
    <w:rsid w:val="001258EC"/>
    <w:rsid w:val="00125977"/>
    <w:rsid w:val="00125D70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B76"/>
    <w:rsid w:val="00130BC2"/>
    <w:rsid w:val="00130EAF"/>
    <w:rsid w:val="00130F18"/>
    <w:rsid w:val="00130FA3"/>
    <w:rsid w:val="00132DB4"/>
    <w:rsid w:val="001335FA"/>
    <w:rsid w:val="00133617"/>
    <w:rsid w:val="00133D23"/>
    <w:rsid w:val="00133DC8"/>
    <w:rsid w:val="0013472D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175"/>
    <w:rsid w:val="00161404"/>
    <w:rsid w:val="00162398"/>
    <w:rsid w:val="001625E2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2C4"/>
    <w:rsid w:val="0017157D"/>
    <w:rsid w:val="001719D7"/>
    <w:rsid w:val="00171BD6"/>
    <w:rsid w:val="00171F6F"/>
    <w:rsid w:val="00172300"/>
    <w:rsid w:val="00172407"/>
    <w:rsid w:val="0017247F"/>
    <w:rsid w:val="001729BD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876"/>
    <w:rsid w:val="00184D97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33B2"/>
    <w:rsid w:val="00193411"/>
    <w:rsid w:val="001937D1"/>
    <w:rsid w:val="0019382D"/>
    <w:rsid w:val="001939E1"/>
    <w:rsid w:val="00193C6F"/>
    <w:rsid w:val="0019490B"/>
    <w:rsid w:val="00194B1B"/>
    <w:rsid w:val="00194E8F"/>
    <w:rsid w:val="00194F91"/>
    <w:rsid w:val="00195058"/>
    <w:rsid w:val="0019509C"/>
    <w:rsid w:val="0019521E"/>
    <w:rsid w:val="00195363"/>
    <w:rsid w:val="00195A4A"/>
    <w:rsid w:val="00195B21"/>
    <w:rsid w:val="00195F0A"/>
    <w:rsid w:val="00195FF5"/>
    <w:rsid w:val="001964DA"/>
    <w:rsid w:val="00196649"/>
    <w:rsid w:val="0019692A"/>
    <w:rsid w:val="00196A24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E73"/>
    <w:rsid w:val="001A0FDD"/>
    <w:rsid w:val="001A1096"/>
    <w:rsid w:val="001A1306"/>
    <w:rsid w:val="001A17BB"/>
    <w:rsid w:val="001A2023"/>
    <w:rsid w:val="001A21DB"/>
    <w:rsid w:val="001A21F1"/>
    <w:rsid w:val="001A25EB"/>
    <w:rsid w:val="001A2719"/>
    <w:rsid w:val="001A2A36"/>
    <w:rsid w:val="001A2C73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AD7"/>
    <w:rsid w:val="001B2EC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D2"/>
    <w:rsid w:val="001D2928"/>
    <w:rsid w:val="001D2C92"/>
    <w:rsid w:val="001D2CDB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788B"/>
    <w:rsid w:val="001E79F9"/>
    <w:rsid w:val="001E7B46"/>
    <w:rsid w:val="001F03EA"/>
    <w:rsid w:val="001F0420"/>
    <w:rsid w:val="001F067D"/>
    <w:rsid w:val="001F07B9"/>
    <w:rsid w:val="001F0976"/>
    <w:rsid w:val="001F0E9A"/>
    <w:rsid w:val="001F0EBE"/>
    <w:rsid w:val="001F0FA9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6CA"/>
    <w:rsid w:val="00206775"/>
    <w:rsid w:val="002102D3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AF6"/>
    <w:rsid w:val="00212CA8"/>
    <w:rsid w:val="00212F2D"/>
    <w:rsid w:val="00213070"/>
    <w:rsid w:val="002137AC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D73"/>
    <w:rsid w:val="00236202"/>
    <w:rsid w:val="002364DE"/>
    <w:rsid w:val="002365DA"/>
    <w:rsid w:val="002369DB"/>
    <w:rsid w:val="002369F8"/>
    <w:rsid w:val="002369FB"/>
    <w:rsid w:val="00236FA8"/>
    <w:rsid w:val="002374EA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955"/>
    <w:rsid w:val="00243F09"/>
    <w:rsid w:val="002441C4"/>
    <w:rsid w:val="00244801"/>
    <w:rsid w:val="00244871"/>
    <w:rsid w:val="00245017"/>
    <w:rsid w:val="002465FB"/>
    <w:rsid w:val="002466B0"/>
    <w:rsid w:val="002467D9"/>
    <w:rsid w:val="00246AC5"/>
    <w:rsid w:val="00246DD3"/>
    <w:rsid w:val="00246E0A"/>
    <w:rsid w:val="002470E7"/>
    <w:rsid w:val="00247175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60D"/>
    <w:rsid w:val="00252621"/>
    <w:rsid w:val="0025264B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6187"/>
    <w:rsid w:val="002561B4"/>
    <w:rsid w:val="0025628C"/>
    <w:rsid w:val="00256C75"/>
    <w:rsid w:val="00256FD2"/>
    <w:rsid w:val="0025703C"/>
    <w:rsid w:val="00257155"/>
    <w:rsid w:val="002574B7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802EF"/>
    <w:rsid w:val="00280305"/>
    <w:rsid w:val="00280500"/>
    <w:rsid w:val="00280A09"/>
    <w:rsid w:val="00280C97"/>
    <w:rsid w:val="002812CA"/>
    <w:rsid w:val="00281BA3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D7B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5DB"/>
    <w:rsid w:val="0029134B"/>
    <w:rsid w:val="00291715"/>
    <w:rsid w:val="002918BD"/>
    <w:rsid w:val="00291908"/>
    <w:rsid w:val="0029256D"/>
    <w:rsid w:val="002925A5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E29"/>
    <w:rsid w:val="00296FD0"/>
    <w:rsid w:val="0029731E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CB8"/>
    <w:rsid w:val="002A1CE8"/>
    <w:rsid w:val="002A1DC3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C1F"/>
    <w:rsid w:val="002B1C65"/>
    <w:rsid w:val="002B2044"/>
    <w:rsid w:val="002B21C6"/>
    <w:rsid w:val="002B22B6"/>
    <w:rsid w:val="002B2675"/>
    <w:rsid w:val="002B26E6"/>
    <w:rsid w:val="002B295B"/>
    <w:rsid w:val="002B2C04"/>
    <w:rsid w:val="002B2FB5"/>
    <w:rsid w:val="002B3686"/>
    <w:rsid w:val="002B411E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34FB"/>
    <w:rsid w:val="002C35AB"/>
    <w:rsid w:val="002C3BED"/>
    <w:rsid w:val="002C3EB2"/>
    <w:rsid w:val="002C41E9"/>
    <w:rsid w:val="002C44CA"/>
    <w:rsid w:val="002C451C"/>
    <w:rsid w:val="002C463E"/>
    <w:rsid w:val="002C4BF8"/>
    <w:rsid w:val="002C4F2C"/>
    <w:rsid w:val="002C518C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712"/>
    <w:rsid w:val="002D100C"/>
    <w:rsid w:val="002D10B7"/>
    <w:rsid w:val="002D186B"/>
    <w:rsid w:val="002D19D7"/>
    <w:rsid w:val="002D1D22"/>
    <w:rsid w:val="002D1F1F"/>
    <w:rsid w:val="002D2143"/>
    <w:rsid w:val="002D2636"/>
    <w:rsid w:val="002D2691"/>
    <w:rsid w:val="002D2926"/>
    <w:rsid w:val="002D29FB"/>
    <w:rsid w:val="002D2A63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9C"/>
    <w:rsid w:val="002E0B1F"/>
    <w:rsid w:val="002E0B20"/>
    <w:rsid w:val="002E10B2"/>
    <w:rsid w:val="002E11FA"/>
    <w:rsid w:val="002E1214"/>
    <w:rsid w:val="002E1256"/>
    <w:rsid w:val="002E1322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EEB"/>
    <w:rsid w:val="002F3157"/>
    <w:rsid w:val="002F31F1"/>
    <w:rsid w:val="002F34E5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3B7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945"/>
    <w:rsid w:val="00300C90"/>
    <w:rsid w:val="00300E96"/>
    <w:rsid w:val="00300FAA"/>
    <w:rsid w:val="00301A1D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DC9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446A"/>
    <w:rsid w:val="00314481"/>
    <w:rsid w:val="0031449E"/>
    <w:rsid w:val="00314586"/>
    <w:rsid w:val="003146A5"/>
    <w:rsid w:val="00314B80"/>
    <w:rsid w:val="003152F1"/>
    <w:rsid w:val="0031578A"/>
    <w:rsid w:val="003157B1"/>
    <w:rsid w:val="00315E0A"/>
    <w:rsid w:val="003161A8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D3"/>
    <w:rsid w:val="0033770A"/>
    <w:rsid w:val="003378E4"/>
    <w:rsid w:val="00337956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F1F"/>
    <w:rsid w:val="00343006"/>
    <w:rsid w:val="00343483"/>
    <w:rsid w:val="003434DC"/>
    <w:rsid w:val="003435B8"/>
    <w:rsid w:val="003439CD"/>
    <w:rsid w:val="003443E3"/>
    <w:rsid w:val="00344657"/>
    <w:rsid w:val="003447ED"/>
    <w:rsid w:val="00344918"/>
    <w:rsid w:val="00344DCA"/>
    <w:rsid w:val="00345020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CF"/>
    <w:rsid w:val="00354A7B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26B"/>
    <w:rsid w:val="003632FD"/>
    <w:rsid w:val="0036357A"/>
    <w:rsid w:val="0036364C"/>
    <w:rsid w:val="00363C1A"/>
    <w:rsid w:val="00364017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41E5"/>
    <w:rsid w:val="0037474E"/>
    <w:rsid w:val="003750B7"/>
    <w:rsid w:val="00375272"/>
    <w:rsid w:val="00375579"/>
    <w:rsid w:val="00376189"/>
    <w:rsid w:val="00376295"/>
    <w:rsid w:val="00376334"/>
    <w:rsid w:val="00376881"/>
    <w:rsid w:val="003768E7"/>
    <w:rsid w:val="00376B6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D8E"/>
    <w:rsid w:val="003810EA"/>
    <w:rsid w:val="0038132D"/>
    <w:rsid w:val="003815FE"/>
    <w:rsid w:val="00381629"/>
    <w:rsid w:val="00381D16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F7E"/>
    <w:rsid w:val="00387476"/>
    <w:rsid w:val="003875C6"/>
    <w:rsid w:val="00387721"/>
    <w:rsid w:val="00387899"/>
    <w:rsid w:val="0038799C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A48"/>
    <w:rsid w:val="003C10E2"/>
    <w:rsid w:val="003C1229"/>
    <w:rsid w:val="003C12FE"/>
    <w:rsid w:val="003C154C"/>
    <w:rsid w:val="003C1C7B"/>
    <w:rsid w:val="003C1D98"/>
    <w:rsid w:val="003C1E5E"/>
    <w:rsid w:val="003C211E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61E"/>
    <w:rsid w:val="003C7862"/>
    <w:rsid w:val="003C7940"/>
    <w:rsid w:val="003C7A17"/>
    <w:rsid w:val="003C7A88"/>
    <w:rsid w:val="003D001D"/>
    <w:rsid w:val="003D01B3"/>
    <w:rsid w:val="003D04C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5B5"/>
    <w:rsid w:val="003E58D4"/>
    <w:rsid w:val="003E5956"/>
    <w:rsid w:val="003E5A45"/>
    <w:rsid w:val="003E5AE9"/>
    <w:rsid w:val="003E5CBB"/>
    <w:rsid w:val="003E5E63"/>
    <w:rsid w:val="003E608D"/>
    <w:rsid w:val="003E615A"/>
    <w:rsid w:val="003E673A"/>
    <w:rsid w:val="003E683D"/>
    <w:rsid w:val="003E6F52"/>
    <w:rsid w:val="003E710C"/>
    <w:rsid w:val="003E75E8"/>
    <w:rsid w:val="003E78A1"/>
    <w:rsid w:val="003E7D46"/>
    <w:rsid w:val="003F00F3"/>
    <w:rsid w:val="003F0103"/>
    <w:rsid w:val="003F022A"/>
    <w:rsid w:val="003F0447"/>
    <w:rsid w:val="003F06DE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A34"/>
    <w:rsid w:val="003F41FD"/>
    <w:rsid w:val="003F449F"/>
    <w:rsid w:val="003F4974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C06"/>
    <w:rsid w:val="00400D19"/>
    <w:rsid w:val="0040178B"/>
    <w:rsid w:val="00401B0A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D74"/>
    <w:rsid w:val="004120B2"/>
    <w:rsid w:val="004129C3"/>
    <w:rsid w:val="00412B3C"/>
    <w:rsid w:val="00412EC5"/>
    <w:rsid w:val="00413558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5214"/>
    <w:rsid w:val="00425308"/>
    <w:rsid w:val="0042574F"/>
    <w:rsid w:val="00425B4F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206A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8C5"/>
    <w:rsid w:val="00435069"/>
    <w:rsid w:val="004353EF"/>
    <w:rsid w:val="00435569"/>
    <w:rsid w:val="00435C69"/>
    <w:rsid w:val="00435CA2"/>
    <w:rsid w:val="00435CBC"/>
    <w:rsid w:val="00435E98"/>
    <w:rsid w:val="00436357"/>
    <w:rsid w:val="004365F9"/>
    <w:rsid w:val="0043668B"/>
    <w:rsid w:val="00436A54"/>
    <w:rsid w:val="00436DEB"/>
    <w:rsid w:val="00436E5A"/>
    <w:rsid w:val="004370C3"/>
    <w:rsid w:val="0043730D"/>
    <w:rsid w:val="00437523"/>
    <w:rsid w:val="00437581"/>
    <w:rsid w:val="004377CF"/>
    <w:rsid w:val="00437E98"/>
    <w:rsid w:val="0044017B"/>
    <w:rsid w:val="004401A6"/>
    <w:rsid w:val="00440C63"/>
    <w:rsid w:val="00441573"/>
    <w:rsid w:val="004419B5"/>
    <w:rsid w:val="00441CAA"/>
    <w:rsid w:val="004422B4"/>
    <w:rsid w:val="00442347"/>
    <w:rsid w:val="00442568"/>
    <w:rsid w:val="00443318"/>
    <w:rsid w:val="004434FA"/>
    <w:rsid w:val="00443641"/>
    <w:rsid w:val="00443C2B"/>
    <w:rsid w:val="004443E2"/>
    <w:rsid w:val="00444706"/>
    <w:rsid w:val="00444C0D"/>
    <w:rsid w:val="00444C1F"/>
    <w:rsid w:val="00444CA7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A32"/>
    <w:rsid w:val="00446C40"/>
    <w:rsid w:val="00446DEA"/>
    <w:rsid w:val="00446E52"/>
    <w:rsid w:val="004470F8"/>
    <w:rsid w:val="00447657"/>
    <w:rsid w:val="0044776D"/>
    <w:rsid w:val="00447B2D"/>
    <w:rsid w:val="00447B68"/>
    <w:rsid w:val="0045038E"/>
    <w:rsid w:val="00450711"/>
    <w:rsid w:val="0045098E"/>
    <w:rsid w:val="00450CA0"/>
    <w:rsid w:val="00450F4C"/>
    <w:rsid w:val="004516CA"/>
    <w:rsid w:val="004517E0"/>
    <w:rsid w:val="004519CC"/>
    <w:rsid w:val="00452C44"/>
    <w:rsid w:val="00452FD6"/>
    <w:rsid w:val="00453051"/>
    <w:rsid w:val="0045339F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2F4"/>
    <w:rsid w:val="004603DD"/>
    <w:rsid w:val="0046056C"/>
    <w:rsid w:val="00460B03"/>
    <w:rsid w:val="00461554"/>
    <w:rsid w:val="00461BF9"/>
    <w:rsid w:val="00461C58"/>
    <w:rsid w:val="00461D25"/>
    <w:rsid w:val="00461E75"/>
    <w:rsid w:val="0046243E"/>
    <w:rsid w:val="00462A6C"/>
    <w:rsid w:val="00462CD0"/>
    <w:rsid w:val="00462E82"/>
    <w:rsid w:val="00462F65"/>
    <w:rsid w:val="004638B9"/>
    <w:rsid w:val="004638DB"/>
    <w:rsid w:val="00463D93"/>
    <w:rsid w:val="004641C7"/>
    <w:rsid w:val="004643FC"/>
    <w:rsid w:val="00464483"/>
    <w:rsid w:val="004644BC"/>
    <w:rsid w:val="0046450B"/>
    <w:rsid w:val="004648A8"/>
    <w:rsid w:val="00464A4C"/>
    <w:rsid w:val="004652CA"/>
    <w:rsid w:val="0046540C"/>
    <w:rsid w:val="004654A5"/>
    <w:rsid w:val="00465CCD"/>
    <w:rsid w:val="00466609"/>
    <w:rsid w:val="004666F7"/>
    <w:rsid w:val="00466761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DE"/>
    <w:rsid w:val="00470FDD"/>
    <w:rsid w:val="0047173C"/>
    <w:rsid w:val="00471814"/>
    <w:rsid w:val="00471F3B"/>
    <w:rsid w:val="004720D3"/>
    <w:rsid w:val="0047303A"/>
    <w:rsid w:val="004736CC"/>
    <w:rsid w:val="00473DF0"/>
    <w:rsid w:val="00474200"/>
    <w:rsid w:val="004744EC"/>
    <w:rsid w:val="00474B14"/>
    <w:rsid w:val="00474F92"/>
    <w:rsid w:val="00475135"/>
    <w:rsid w:val="004755E9"/>
    <w:rsid w:val="00475C08"/>
    <w:rsid w:val="00475D1F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261"/>
    <w:rsid w:val="004902F9"/>
    <w:rsid w:val="00490D7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9E0"/>
    <w:rsid w:val="00496D98"/>
    <w:rsid w:val="00497349"/>
    <w:rsid w:val="00497659"/>
    <w:rsid w:val="00497CAD"/>
    <w:rsid w:val="004A0794"/>
    <w:rsid w:val="004A11C7"/>
    <w:rsid w:val="004A1868"/>
    <w:rsid w:val="004A1A92"/>
    <w:rsid w:val="004A1D67"/>
    <w:rsid w:val="004A1DCB"/>
    <w:rsid w:val="004A1E76"/>
    <w:rsid w:val="004A2441"/>
    <w:rsid w:val="004A2489"/>
    <w:rsid w:val="004A2490"/>
    <w:rsid w:val="004A2873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EA5"/>
    <w:rsid w:val="004A6143"/>
    <w:rsid w:val="004A63A8"/>
    <w:rsid w:val="004A64FE"/>
    <w:rsid w:val="004A6657"/>
    <w:rsid w:val="004A7315"/>
    <w:rsid w:val="004A76A3"/>
    <w:rsid w:val="004A77FB"/>
    <w:rsid w:val="004A78C0"/>
    <w:rsid w:val="004A7BBA"/>
    <w:rsid w:val="004A7C3C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FB9"/>
    <w:rsid w:val="004B62D3"/>
    <w:rsid w:val="004B62ED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9FE"/>
    <w:rsid w:val="004C1A9D"/>
    <w:rsid w:val="004C2749"/>
    <w:rsid w:val="004C2944"/>
    <w:rsid w:val="004C2B0F"/>
    <w:rsid w:val="004C2E5C"/>
    <w:rsid w:val="004C36F7"/>
    <w:rsid w:val="004C3753"/>
    <w:rsid w:val="004C38C5"/>
    <w:rsid w:val="004C3BE9"/>
    <w:rsid w:val="004C43F0"/>
    <w:rsid w:val="004C463A"/>
    <w:rsid w:val="004C46A8"/>
    <w:rsid w:val="004C4B4D"/>
    <w:rsid w:val="004C4CEB"/>
    <w:rsid w:val="004C4D85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392"/>
    <w:rsid w:val="004C73C3"/>
    <w:rsid w:val="004C73D7"/>
    <w:rsid w:val="004C7DB8"/>
    <w:rsid w:val="004C7F0F"/>
    <w:rsid w:val="004C7FF0"/>
    <w:rsid w:val="004D00AE"/>
    <w:rsid w:val="004D015B"/>
    <w:rsid w:val="004D029C"/>
    <w:rsid w:val="004D07EA"/>
    <w:rsid w:val="004D0C44"/>
    <w:rsid w:val="004D0D7F"/>
    <w:rsid w:val="004D11D0"/>
    <w:rsid w:val="004D1404"/>
    <w:rsid w:val="004D1745"/>
    <w:rsid w:val="004D1BEA"/>
    <w:rsid w:val="004D20DF"/>
    <w:rsid w:val="004D2147"/>
    <w:rsid w:val="004D2280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521D"/>
    <w:rsid w:val="004D52AB"/>
    <w:rsid w:val="004D5817"/>
    <w:rsid w:val="004D60DB"/>
    <w:rsid w:val="004D62A5"/>
    <w:rsid w:val="004D6F5B"/>
    <w:rsid w:val="004D7D05"/>
    <w:rsid w:val="004D7FF4"/>
    <w:rsid w:val="004E004E"/>
    <w:rsid w:val="004E0269"/>
    <w:rsid w:val="004E087F"/>
    <w:rsid w:val="004E08FC"/>
    <w:rsid w:val="004E0EC2"/>
    <w:rsid w:val="004E156C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F03B1"/>
    <w:rsid w:val="004F08BD"/>
    <w:rsid w:val="004F0967"/>
    <w:rsid w:val="004F0D72"/>
    <w:rsid w:val="004F128A"/>
    <w:rsid w:val="004F161F"/>
    <w:rsid w:val="004F2B60"/>
    <w:rsid w:val="004F2FEF"/>
    <w:rsid w:val="004F3434"/>
    <w:rsid w:val="004F3730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F72"/>
    <w:rsid w:val="004F64F2"/>
    <w:rsid w:val="004F662F"/>
    <w:rsid w:val="004F6B20"/>
    <w:rsid w:val="004F77D8"/>
    <w:rsid w:val="004F785C"/>
    <w:rsid w:val="004F79A7"/>
    <w:rsid w:val="004F7B1A"/>
    <w:rsid w:val="004F7BE8"/>
    <w:rsid w:val="005000D5"/>
    <w:rsid w:val="00500510"/>
    <w:rsid w:val="005007B6"/>
    <w:rsid w:val="00500DB1"/>
    <w:rsid w:val="00500F26"/>
    <w:rsid w:val="005011E9"/>
    <w:rsid w:val="0050138B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E8"/>
    <w:rsid w:val="00507DEF"/>
    <w:rsid w:val="00507DFD"/>
    <w:rsid w:val="0051046E"/>
    <w:rsid w:val="00510599"/>
    <w:rsid w:val="005105C1"/>
    <w:rsid w:val="00510765"/>
    <w:rsid w:val="005109A3"/>
    <w:rsid w:val="00510CC7"/>
    <w:rsid w:val="005113DD"/>
    <w:rsid w:val="00511477"/>
    <w:rsid w:val="00511819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B6C"/>
    <w:rsid w:val="00516C7D"/>
    <w:rsid w:val="005178B1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D93"/>
    <w:rsid w:val="00541EDE"/>
    <w:rsid w:val="005423D4"/>
    <w:rsid w:val="005426A0"/>
    <w:rsid w:val="005426C8"/>
    <w:rsid w:val="005427A1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501AC"/>
    <w:rsid w:val="0055057B"/>
    <w:rsid w:val="0055061B"/>
    <w:rsid w:val="00550826"/>
    <w:rsid w:val="005508B0"/>
    <w:rsid w:val="00550C5F"/>
    <w:rsid w:val="00552046"/>
    <w:rsid w:val="00552139"/>
    <w:rsid w:val="005525CC"/>
    <w:rsid w:val="005532EF"/>
    <w:rsid w:val="0055330E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7451"/>
    <w:rsid w:val="005575DE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360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FAD"/>
    <w:rsid w:val="005737AB"/>
    <w:rsid w:val="00573EEF"/>
    <w:rsid w:val="005741FF"/>
    <w:rsid w:val="00574702"/>
    <w:rsid w:val="00574909"/>
    <w:rsid w:val="00574917"/>
    <w:rsid w:val="00574B69"/>
    <w:rsid w:val="00574BFF"/>
    <w:rsid w:val="0057510F"/>
    <w:rsid w:val="005751DA"/>
    <w:rsid w:val="0057541D"/>
    <w:rsid w:val="00575672"/>
    <w:rsid w:val="005757CD"/>
    <w:rsid w:val="00575B6E"/>
    <w:rsid w:val="00575E84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7FD"/>
    <w:rsid w:val="00583844"/>
    <w:rsid w:val="00583867"/>
    <w:rsid w:val="0058425B"/>
    <w:rsid w:val="00584423"/>
    <w:rsid w:val="005845F7"/>
    <w:rsid w:val="00584A46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31F"/>
    <w:rsid w:val="005913B4"/>
    <w:rsid w:val="0059147A"/>
    <w:rsid w:val="00591682"/>
    <w:rsid w:val="0059196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819"/>
    <w:rsid w:val="005A7108"/>
    <w:rsid w:val="005A7199"/>
    <w:rsid w:val="005A769C"/>
    <w:rsid w:val="005B0118"/>
    <w:rsid w:val="005B01B8"/>
    <w:rsid w:val="005B0C66"/>
    <w:rsid w:val="005B14A3"/>
    <w:rsid w:val="005B17DF"/>
    <w:rsid w:val="005B1BB2"/>
    <w:rsid w:val="005B2171"/>
    <w:rsid w:val="005B2178"/>
    <w:rsid w:val="005B2DC6"/>
    <w:rsid w:val="005B2EA9"/>
    <w:rsid w:val="005B3098"/>
    <w:rsid w:val="005B31A5"/>
    <w:rsid w:val="005B3787"/>
    <w:rsid w:val="005B3A8A"/>
    <w:rsid w:val="005B3C54"/>
    <w:rsid w:val="005B3C80"/>
    <w:rsid w:val="005B516A"/>
    <w:rsid w:val="005B52CB"/>
    <w:rsid w:val="005B5440"/>
    <w:rsid w:val="005B5529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595"/>
    <w:rsid w:val="005C198D"/>
    <w:rsid w:val="005C2641"/>
    <w:rsid w:val="005C2CF0"/>
    <w:rsid w:val="005C325D"/>
    <w:rsid w:val="005C36B8"/>
    <w:rsid w:val="005C38E8"/>
    <w:rsid w:val="005C39EE"/>
    <w:rsid w:val="005C3B46"/>
    <w:rsid w:val="005C3CF5"/>
    <w:rsid w:val="005C3D8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7"/>
    <w:rsid w:val="005C5F50"/>
    <w:rsid w:val="005C602D"/>
    <w:rsid w:val="005C61F6"/>
    <w:rsid w:val="005C63B8"/>
    <w:rsid w:val="005C659C"/>
    <w:rsid w:val="005C69E0"/>
    <w:rsid w:val="005C6D67"/>
    <w:rsid w:val="005C7230"/>
    <w:rsid w:val="005C72FB"/>
    <w:rsid w:val="005C73E5"/>
    <w:rsid w:val="005C749B"/>
    <w:rsid w:val="005D0049"/>
    <w:rsid w:val="005D0188"/>
    <w:rsid w:val="005D03A1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766"/>
    <w:rsid w:val="005D38C5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D2"/>
    <w:rsid w:val="005D7AAD"/>
    <w:rsid w:val="005E059F"/>
    <w:rsid w:val="005E0729"/>
    <w:rsid w:val="005E08C8"/>
    <w:rsid w:val="005E0CF0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B13"/>
    <w:rsid w:val="005E6B3A"/>
    <w:rsid w:val="005E6C61"/>
    <w:rsid w:val="005E7314"/>
    <w:rsid w:val="005E7B58"/>
    <w:rsid w:val="005E7C0E"/>
    <w:rsid w:val="005E7D96"/>
    <w:rsid w:val="005F04F1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41F3"/>
    <w:rsid w:val="005F4351"/>
    <w:rsid w:val="005F4A58"/>
    <w:rsid w:val="005F4C65"/>
    <w:rsid w:val="005F5020"/>
    <w:rsid w:val="005F5330"/>
    <w:rsid w:val="005F540A"/>
    <w:rsid w:val="005F54FD"/>
    <w:rsid w:val="005F5B8A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CAF"/>
    <w:rsid w:val="00607FB9"/>
    <w:rsid w:val="006100BB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40E7"/>
    <w:rsid w:val="00614407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1C2"/>
    <w:rsid w:val="006178AA"/>
    <w:rsid w:val="00617BA5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E35"/>
    <w:rsid w:val="0062701D"/>
    <w:rsid w:val="00627FB6"/>
    <w:rsid w:val="00627FF2"/>
    <w:rsid w:val="0063052D"/>
    <w:rsid w:val="00631014"/>
    <w:rsid w:val="00631114"/>
    <w:rsid w:val="00631775"/>
    <w:rsid w:val="00631D87"/>
    <w:rsid w:val="006320EC"/>
    <w:rsid w:val="006321B2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32A"/>
    <w:rsid w:val="00634509"/>
    <w:rsid w:val="00634650"/>
    <w:rsid w:val="00634AF7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763"/>
    <w:rsid w:val="00650781"/>
    <w:rsid w:val="00650DDE"/>
    <w:rsid w:val="00651610"/>
    <w:rsid w:val="00652041"/>
    <w:rsid w:val="0065272B"/>
    <w:rsid w:val="0065282B"/>
    <w:rsid w:val="00652AC5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8BD"/>
    <w:rsid w:val="00657C31"/>
    <w:rsid w:val="00657E20"/>
    <w:rsid w:val="00657F05"/>
    <w:rsid w:val="006612D7"/>
    <w:rsid w:val="0066148D"/>
    <w:rsid w:val="006618C7"/>
    <w:rsid w:val="006619A6"/>
    <w:rsid w:val="00661DB5"/>
    <w:rsid w:val="00661E26"/>
    <w:rsid w:val="00661F86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4BB"/>
    <w:rsid w:val="00664AB8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72ED"/>
    <w:rsid w:val="0066740F"/>
    <w:rsid w:val="0066744E"/>
    <w:rsid w:val="00670133"/>
    <w:rsid w:val="00670290"/>
    <w:rsid w:val="00670D77"/>
    <w:rsid w:val="00670D9B"/>
    <w:rsid w:val="0067121B"/>
    <w:rsid w:val="00671366"/>
    <w:rsid w:val="0067148B"/>
    <w:rsid w:val="00671BA2"/>
    <w:rsid w:val="00671E5D"/>
    <w:rsid w:val="006725C4"/>
    <w:rsid w:val="006727C0"/>
    <w:rsid w:val="006729B6"/>
    <w:rsid w:val="0067308B"/>
    <w:rsid w:val="006734D9"/>
    <w:rsid w:val="0067378C"/>
    <w:rsid w:val="006746BB"/>
    <w:rsid w:val="00674C8A"/>
    <w:rsid w:val="00674E9F"/>
    <w:rsid w:val="006750E6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C47"/>
    <w:rsid w:val="00691C86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BFF"/>
    <w:rsid w:val="006A0CEB"/>
    <w:rsid w:val="006A0FB8"/>
    <w:rsid w:val="006A136C"/>
    <w:rsid w:val="006A20D3"/>
    <w:rsid w:val="006A230D"/>
    <w:rsid w:val="006A2393"/>
    <w:rsid w:val="006A24AF"/>
    <w:rsid w:val="006A2609"/>
    <w:rsid w:val="006A27E4"/>
    <w:rsid w:val="006A33F0"/>
    <w:rsid w:val="006A382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8F"/>
    <w:rsid w:val="006A6BB4"/>
    <w:rsid w:val="006A6BC1"/>
    <w:rsid w:val="006A6CA4"/>
    <w:rsid w:val="006A6CFD"/>
    <w:rsid w:val="006A6DA5"/>
    <w:rsid w:val="006A72C4"/>
    <w:rsid w:val="006A7AB5"/>
    <w:rsid w:val="006A7C8B"/>
    <w:rsid w:val="006B02AD"/>
    <w:rsid w:val="006B02D0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7D1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F68"/>
    <w:rsid w:val="006C422D"/>
    <w:rsid w:val="006C43E3"/>
    <w:rsid w:val="006C4C06"/>
    <w:rsid w:val="006C4D4B"/>
    <w:rsid w:val="006C54A6"/>
    <w:rsid w:val="006C59B3"/>
    <w:rsid w:val="006C632D"/>
    <w:rsid w:val="006C63ED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20A5"/>
    <w:rsid w:val="006D2260"/>
    <w:rsid w:val="006D22C2"/>
    <w:rsid w:val="006D25DE"/>
    <w:rsid w:val="006D2704"/>
    <w:rsid w:val="006D2874"/>
    <w:rsid w:val="006D3027"/>
    <w:rsid w:val="006D323F"/>
    <w:rsid w:val="006D35CE"/>
    <w:rsid w:val="006D3729"/>
    <w:rsid w:val="006D3868"/>
    <w:rsid w:val="006D39E0"/>
    <w:rsid w:val="006D4131"/>
    <w:rsid w:val="006D4221"/>
    <w:rsid w:val="006D4B7E"/>
    <w:rsid w:val="006D4D28"/>
    <w:rsid w:val="006D4E9E"/>
    <w:rsid w:val="006D4EDE"/>
    <w:rsid w:val="006D529B"/>
    <w:rsid w:val="006D5BB8"/>
    <w:rsid w:val="006D5DC9"/>
    <w:rsid w:val="006D5EE0"/>
    <w:rsid w:val="006D5FC5"/>
    <w:rsid w:val="006D6376"/>
    <w:rsid w:val="006D66EE"/>
    <w:rsid w:val="006D6987"/>
    <w:rsid w:val="006D6CE7"/>
    <w:rsid w:val="006D6EFC"/>
    <w:rsid w:val="006D764D"/>
    <w:rsid w:val="006D7DE2"/>
    <w:rsid w:val="006D7F79"/>
    <w:rsid w:val="006E0153"/>
    <w:rsid w:val="006E02C5"/>
    <w:rsid w:val="006E0DB5"/>
    <w:rsid w:val="006E0FBD"/>
    <w:rsid w:val="006E13E5"/>
    <w:rsid w:val="006E1522"/>
    <w:rsid w:val="006E1739"/>
    <w:rsid w:val="006E1E6F"/>
    <w:rsid w:val="006E2138"/>
    <w:rsid w:val="006E2B12"/>
    <w:rsid w:val="006E2E39"/>
    <w:rsid w:val="006E499E"/>
    <w:rsid w:val="006E5EC1"/>
    <w:rsid w:val="006E683C"/>
    <w:rsid w:val="006E73BB"/>
    <w:rsid w:val="006E742B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BC9"/>
    <w:rsid w:val="0070304C"/>
    <w:rsid w:val="00703414"/>
    <w:rsid w:val="00703678"/>
    <w:rsid w:val="00703922"/>
    <w:rsid w:val="007039F8"/>
    <w:rsid w:val="00704549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C46"/>
    <w:rsid w:val="0072009C"/>
    <w:rsid w:val="0072010A"/>
    <w:rsid w:val="007205C8"/>
    <w:rsid w:val="00720ADB"/>
    <w:rsid w:val="0072118A"/>
    <w:rsid w:val="00721496"/>
    <w:rsid w:val="0072198E"/>
    <w:rsid w:val="00721B8F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42F"/>
    <w:rsid w:val="0072343E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D35"/>
    <w:rsid w:val="00732F34"/>
    <w:rsid w:val="0073301C"/>
    <w:rsid w:val="00733299"/>
    <w:rsid w:val="0073346E"/>
    <w:rsid w:val="00733DEC"/>
    <w:rsid w:val="007346D0"/>
    <w:rsid w:val="007348AB"/>
    <w:rsid w:val="00735129"/>
    <w:rsid w:val="00735981"/>
    <w:rsid w:val="00735AFD"/>
    <w:rsid w:val="00736235"/>
    <w:rsid w:val="00736789"/>
    <w:rsid w:val="007369DE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56D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7DA6"/>
    <w:rsid w:val="00747E3B"/>
    <w:rsid w:val="00747FE5"/>
    <w:rsid w:val="007503CB"/>
    <w:rsid w:val="0075070A"/>
    <w:rsid w:val="00750A73"/>
    <w:rsid w:val="00750EE1"/>
    <w:rsid w:val="00751120"/>
    <w:rsid w:val="00751509"/>
    <w:rsid w:val="00751521"/>
    <w:rsid w:val="00751932"/>
    <w:rsid w:val="007519D2"/>
    <w:rsid w:val="00751B95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85A"/>
    <w:rsid w:val="00755894"/>
    <w:rsid w:val="007559FD"/>
    <w:rsid w:val="00755DAC"/>
    <w:rsid w:val="0075606A"/>
    <w:rsid w:val="00756B53"/>
    <w:rsid w:val="00756B61"/>
    <w:rsid w:val="00756B7D"/>
    <w:rsid w:val="00756C8E"/>
    <w:rsid w:val="0075719D"/>
    <w:rsid w:val="00757597"/>
    <w:rsid w:val="0075762E"/>
    <w:rsid w:val="00757672"/>
    <w:rsid w:val="00757AF3"/>
    <w:rsid w:val="00757E48"/>
    <w:rsid w:val="007604C1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549"/>
    <w:rsid w:val="0076465C"/>
    <w:rsid w:val="00764727"/>
    <w:rsid w:val="00764754"/>
    <w:rsid w:val="00764DA5"/>
    <w:rsid w:val="007655D7"/>
    <w:rsid w:val="00765A2E"/>
    <w:rsid w:val="00765CB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C4"/>
    <w:rsid w:val="00776370"/>
    <w:rsid w:val="00776431"/>
    <w:rsid w:val="007765B4"/>
    <w:rsid w:val="00776A80"/>
    <w:rsid w:val="00776BC0"/>
    <w:rsid w:val="00776CC2"/>
    <w:rsid w:val="00776E51"/>
    <w:rsid w:val="00776EB4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900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657"/>
    <w:rsid w:val="007856ED"/>
    <w:rsid w:val="00785947"/>
    <w:rsid w:val="00785C7B"/>
    <w:rsid w:val="0078621F"/>
    <w:rsid w:val="0078626F"/>
    <w:rsid w:val="00786600"/>
    <w:rsid w:val="00786A29"/>
    <w:rsid w:val="00786DB6"/>
    <w:rsid w:val="00787954"/>
    <w:rsid w:val="00790298"/>
    <w:rsid w:val="00790300"/>
    <w:rsid w:val="00790839"/>
    <w:rsid w:val="00790A82"/>
    <w:rsid w:val="00790B7A"/>
    <w:rsid w:val="0079199C"/>
    <w:rsid w:val="00791AF9"/>
    <w:rsid w:val="0079206D"/>
    <w:rsid w:val="007922B3"/>
    <w:rsid w:val="0079234A"/>
    <w:rsid w:val="007923E9"/>
    <w:rsid w:val="00792D6D"/>
    <w:rsid w:val="0079317C"/>
    <w:rsid w:val="00793547"/>
    <w:rsid w:val="00793B61"/>
    <w:rsid w:val="00793C7C"/>
    <w:rsid w:val="00793E8C"/>
    <w:rsid w:val="00793FB7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2052"/>
    <w:rsid w:val="007A2415"/>
    <w:rsid w:val="007A26D1"/>
    <w:rsid w:val="007A2EA5"/>
    <w:rsid w:val="007A2F49"/>
    <w:rsid w:val="007A3053"/>
    <w:rsid w:val="007A347D"/>
    <w:rsid w:val="007A36BD"/>
    <w:rsid w:val="007A393E"/>
    <w:rsid w:val="007A42EF"/>
    <w:rsid w:val="007A4400"/>
    <w:rsid w:val="007A44F0"/>
    <w:rsid w:val="007A4C53"/>
    <w:rsid w:val="007A56F9"/>
    <w:rsid w:val="007A56FB"/>
    <w:rsid w:val="007A5ADF"/>
    <w:rsid w:val="007A61EA"/>
    <w:rsid w:val="007A66E5"/>
    <w:rsid w:val="007A6B5F"/>
    <w:rsid w:val="007A76A9"/>
    <w:rsid w:val="007A7874"/>
    <w:rsid w:val="007A79C3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C46"/>
    <w:rsid w:val="007B2DB8"/>
    <w:rsid w:val="007B3C27"/>
    <w:rsid w:val="007B461A"/>
    <w:rsid w:val="007B54D3"/>
    <w:rsid w:val="007B5752"/>
    <w:rsid w:val="007B5DE5"/>
    <w:rsid w:val="007B6106"/>
    <w:rsid w:val="007B66D1"/>
    <w:rsid w:val="007B68E9"/>
    <w:rsid w:val="007B69E2"/>
    <w:rsid w:val="007B6C0F"/>
    <w:rsid w:val="007B7262"/>
    <w:rsid w:val="007B7DF6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74"/>
    <w:rsid w:val="007D5DB3"/>
    <w:rsid w:val="007D6128"/>
    <w:rsid w:val="007D64CD"/>
    <w:rsid w:val="007D6ACE"/>
    <w:rsid w:val="007D6D8A"/>
    <w:rsid w:val="007D6DBF"/>
    <w:rsid w:val="007D7734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39A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C47"/>
    <w:rsid w:val="007E6C5F"/>
    <w:rsid w:val="007E6DCB"/>
    <w:rsid w:val="007E73C9"/>
    <w:rsid w:val="007F018D"/>
    <w:rsid w:val="007F055E"/>
    <w:rsid w:val="007F071A"/>
    <w:rsid w:val="007F0A55"/>
    <w:rsid w:val="007F0C00"/>
    <w:rsid w:val="007F0CC4"/>
    <w:rsid w:val="007F103A"/>
    <w:rsid w:val="007F161C"/>
    <w:rsid w:val="007F168A"/>
    <w:rsid w:val="007F1748"/>
    <w:rsid w:val="007F1CB6"/>
    <w:rsid w:val="007F1FAF"/>
    <w:rsid w:val="007F2008"/>
    <w:rsid w:val="007F2144"/>
    <w:rsid w:val="007F22AD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C65"/>
    <w:rsid w:val="00804062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B17"/>
    <w:rsid w:val="00835D7B"/>
    <w:rsid w:val="00837A75"/>
    <w:rsid w:val="00837ACB"/>
    <w:rsid w:val="00837B57"/>
    <w:rsid w:val="008401F9"/>
    <w:rsid w:val="00840C3A"/>
    <w:rsid w:val="00841513"/>
    <w:rsid w:val="00841636"/>
    <w:rsid w:val="0084173C"/>
    <w:rsid w:val="00841A26"/>
    <w:rsid w:val="00841F4E"/>
    <w:rsid w:val="008420AD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B8C"/>
    <w:rsid w:val="00846D2C"/>
    <w:rsid w:val="00846D75"/>
    <w:rsid w:val="00847370"/>
    <w:rsid w:val="008475DB"/>
    <w:rsid w:val="008477CC"/>
    <w:rsid w:val="00847842"/>
    <w:rsid w:val="00847EB2"/>
    <w:rsid w:val="00847F19"/>
    <w:rsid w:val="00850325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9FB"/>
    <w:rsid w:val="00855D5C"/>
    <w:rsid w:val="00855E40"/>
    <w:rsid w:val="00855EF7"/>
    <w:rsid w:val="00855FB6"/>
    <w:rsid w:val="0085623E"/>
    <w:rsid w:val="0085639F"/>
    <w:rsid w:val="0085646A"/>
    <w:rsid w:val="00856B47"/>
    <w:rsid w:val="00857077"/>
    <w:rsid w:val="00857415"/>
    <w:rsid w:val="00857671"/>
    <w:rsid w:val="00857BBF"/>
    <w:rsid w:val="00860556"/>
    <w:rsid w:val="00860F79"/>
    <w:rsid w:val="0086132A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1036"/>
    <w:rsid w:val="00871117"/>
    <w:rsid w:val="00871176"/>
    <w:rsid w:val="008714B5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3A2"/>
    <w:rsid w:val="00875792"/>
    <w:rsid w:val="008759AE"/>
    <w:rsid w:val="00875F12"/>
    <w:rsid w:val="00876130"/>
    <w:rsid w:val="0087615E"/>
    <w:rsid w:val="00876406"/>
    <w:rsid w:val="0087675A"/>
    <w:rsid w:val="008767B1"/>
    <w:rsid w:val="00876FBF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349"/>
    <w:rsid w:val="00886BC9"/>
    <w:rsid w:val="00886C4A"/>
    <w:rsid w:val="00886D55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EF2"/>
    <w:rsid w:val="00893B80"/>
    <w:rsid w:val="00893DD6"/>
    <w:rsid w:val="00893E55"/>
    <w:rsid w:val="00893FB0"/>
    <w:rsid w:val="008947CA"/>
    <w:rsid w:val="00894A2E"/>
    <w:rsid w:val="00894FFE"/>
    <w:rsid w:val="00895A55"/>
    <w:rsid w:val="00895D99"/>
    <w:rsid w:val="0089613D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1087"/>
    <w:rsid w:val="008A1245"/>
    <w:rsid w:val="008A14E7"/>
    <w:rsid w:val="008A1AB3"/>
    <w:rsid w:val="008A20AC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22A8"/>
    <w:rsid w:val="008B22F4"/>
    <w:rsid w:val="008B2395"/>
    <w:rsid w:val="008B28F7"/>
    <w:rsid w:val="008B29BE"/>
    <w:rsid w:val="008B2A51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205A"/>
    <w:rsid w:val="008C2246"/>
    <w:rsid w:val="008C2268"/>
    <w:rsid w:val="008C243E"/>
    <w:rsid w:val="008C253C"/>
    <w:rsid w:val="008C2634"/>
    <w:rsid w:val="008C2965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DA1"/>
    <w:rsid w:val="008D02A2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639"/>
    <w:rsid w:val="008D46F5"/>
    <w:rsid w:val="008D4A0F"/>
    <w:rsid w:val="008D4DC3"/>
    <w:rsid w:val="008D4E59"/>
    <w:rsid w:val="008D4FCC"/>
    <w:rsid w:val="008D5060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71D5"/>
    <w:rsid w:val="008D7249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920"/>
    <w:rsid w:val="008E39B2"/>
    <w:rsid w:val="008E3C25"/>
    <w:rsid w:val="008E3C7F"/>
    <w:rsid w:val="008E3F57"/>
    <w:rsid w:val="008E4AC3"/>
    <w:rsid w:val="008E53B3"/>
    <w:rsid w:val="008E5A67"/>
    <w:rsid w:val="008E5B24"/>
    <w:rsid w:val="008E5C19"/>
    <w:rsid w:val="008E5C29"/>
    <w:rsid w:val="008E5DC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4AC"/>
    <w:rsid w:val="008F6D19"/>
    <w:rsid w:val="008F75B8"/>
    <w:rsid w:val="008F770E"/>
    <w:rsid w:val="008F7759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431B"/>
    <w:rsid w:val="00904465"/>
    <w:rsid w:val="009045B2"/>
    <w:rsid w:val="00904B19"/>
    <w:rsid w:val="009051A2"/>
    <w:rsid w:val="00906187"/>
    <w:rsid w:val="0090667F"/>
    <w:rsid w:val="009072A1"/>
    <w:rsid w:val="00907628"/>
    <w:rsid w:val="009077A1"/>
    <w:rsid w:val="00907CA8"/>
    <w:rsid w:val="009100C8"/>
    <w:rsid w:val="00910FAF"/>
    <w:rsid w:val="00911004"/>
    <w:rsid w:val="00911223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B"/>
    <w:rsid w:val="00920E6A"/>
    <w:rsid w:val="0092175E"/>
    <w:rsid w:val="00921E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5160"/>
    <w:rsid w:val="009251BF"/>
    <w:rsid w:val="00925958"/>
    <w:rsid w:val="00925C84"/>
    <w:rsid w:val="00925EA9"/>
    <w:rsid w:val="00926050"/>
    <w:rsid w:val="009261CD"/>
    <w:rsid w:val="009262E4"/>
    <w:rsid w:val="00926B7F"/>
    <w:rsid w:val="0092748C"/>
    <w:rsid w:val="009275FC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D57"/>
    <w:rsid w:val="00940029"/>
    <w:rsid w:val="009402E3"/>
    <w:rsid w:val="009407B2"/>
    <w:rsid w:val="00940972"/>
    <w:rsid w:val="00940CCF"/>
    <w:rsid w:val="00940D66"/>
    <w:rsid w:val="0094108B"/>
    <w:rsid w:val="009417CF"/>
    <w:rsid w:val="00941B0E"/>
    <w:rsid w:val="009423E9"/>
    <w:rsid w:val="00942446"/>
    <w:rsid w:val="009426DD"/>
    <w:rsid w:val="009427E2"/>
    <w:rsid w:val="00942C5B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504A8"/>
    <w:rsid w:val="009509D2"/>
    <w:rsid w:val="00950F7D"/>
    <w:rsid w:val="00950FEF"/>
    <w:rsid w:val="00951113"/>
    <w:rsid w:val="00951254"/>
    <w:rsid w:val="0095144A"/>
    <w:rsid w:val="00951627"/>
    <w:rsid w:val="00952028"/>
    <w:rsid w:val="009521EC"/>
    <w:rsid w:val="00952885"/>
    <w:rsid w:val="00952B61"/>
    <w:rsid w:val="00953025"/>
    <w:rsid w:val="00953074"/>
    <w:rsid w:val="00953293"/>
    <w:rsid w:val="00953B9B"/>
    <w:rsid w:val="009548AE"/>
    <w:rsid w:val="0095490A"/>
    <w:rsid w:val="00954A70"/>
    <w:rsid w:val="00954A8E"/>
    <w:rsid w:val="00954B03"/>
    <w:rsid w:val="00954FEA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BFF"/>
    <w:rsid w:val="00963020"/>
    <w:rsid w:val="009636DE"/>
    <w:rsid w:val="009638AA"/>
    <w:rsid w:val="00963EA0"/>
    <w:rsid w:val="0096424D"/>
    <w:rsid w:val="009643B8"/>
    <w:rsid w:val="00964502"/>
    <w:rsid w:val="0096454B"/>
    <w:rsid w:val="00964A2C"/>
    <w:rsid w:val="00965B40"/>
    <w:rsid w:val="00965EC8"/>
    <w:rsid w:val="00966591"/>
    <w:rsid w:val="00966983"/>
    <w:rsid w:val="00966A63"/>
    <w:rsid w:val="00966C49"/>
    <w:rsid w:val="00967689"/>
    <w:rsid w:val="00967829"/>
    <w:rsid w:val="009678D8"/>
    <w:rsid w:val="00967AAE"/>
    <w:rsid w:val="009702FB"/>
    <w:rsid w:val="00970360"/>
    <w:rsid w:val="009706A6"/>
    <w:rsid w:val="0097085D"/>
    <w:rsid w:val="009708E0"/>
    <w:rsid w:val="00970B1A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963"/>
    <w:rsid w:val="0097602F"/>
    <w:rsid w:val="00976717"/>
    <w:rsid w:val="00976791"/>
    <w:rsid w:val="009769E8"/>
    <w:rsid w:val="00977382"/>
    <w:rsid w:val="00977472"/>
    <w:rsid w:val="0097760D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D57"/>
    <w:rsid w:val="00985DDE"/>
    <w:rsid w:val="0098665F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DDF"/>
    <w:rsid w:val="00993F35"/>
    <w:rsid w:val="0099453C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F6"/>
    <w:rsid w:val="009B1E1E"/>
    <w:rsid w:val="009B21FE"/>
    <w:rsid w:val="009B24DA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344"/>
    <w:rsid w:val="009B55E8"/>
    <w:rsid w:val="009B5686"/>
    <w:rsid w:val="009B590C"/>
    <w:rsid w:val="009B5B75"/>
    <w:rsid w:val="009B5FEB"/>
    <w:rsid w:val="009B6859"/>
    <w:rsid w:val="009B6C1E"/>
    <w:rsid w:val="009B6E17"/>
    <w:rsid w:val="009B6E18"/>
    <w:rsid w:val="009B70A2"/>
    <w:rsid w:val="009B7332"/>
    <w:rsid w:val="009B7890"/>
    <w:rsid w:val="009B78BF"/>
    <w:rsid w:val="009B7BA4"/>
    <w:rsid w:val="009B7D1E"/>
    <w:rsid w:val="009B7DAD"/>
    <w:rsid w:val="009C074E"/>
    <w:rsid w:val="009C08A3"/>
    <w:rsid w:val="009C08FC"/>
    <w:rsid w:val="009C09D1"/>
    <w:rsid w:val="009C0E23"/>
    <w:rsid w:val="009C1060"/>
    <w:rsid w:val="009C1424"/>
    <w:rsid w:val="009C1691"/>
    <w:rsid w:val="009C1955"/>
    <w:rsid w:val="009C19CD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BAA"/>
    <w:rsid w:val="009E70ED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73D"/>
    <w:rsid w:val="009F7BB6"/>
    <w:rsid w:val="009F7D21"/>
    <w:rsid w:val="00A00573"/>
    <w:rsid w:val="00A00E5E"/>
    <w:rsid w:val="00A01248"/>
    <w:rsid w:val="00A01475"/>
    <w:rsid w:val="00A017DA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AF1"/>
    <w:rsid w:val="00A10BAD"/>
    <w:rsid w:val="00A11390"/>
    <w:rsid w:val="00A116BA"/>
    <w:rsid w:val="00A11933"/>
    <w:rsid w:val="00A11B41"/>
    <w:rsid w:val="00A125D6"/>
    <w:rsid w:val="00A12645"/>
    <w:rsid w:val="00A12786"/>
    <w:rsid w:val="00A1281E"/>
    <w:rsid w:val="00A129FA"/>
    <w:rsid w:val="00A12A47"/>
    <w:rsid w:val="00A13098"/>
    <w:rsid w:val="00A1363B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469"/>
    <w:rsid w:val="00A17A39"/>
    <w:rsid w:val="00A17AF2"/>
    <w:rsid w:val="00A17E08"/>
    <w:rsid w:val="00A20096"/>
    <w:rsid w:val="00A20279"/>
    <w:rsid w:val="00A20670"/>
    <w:rsid w:val="00A20FC9"/>
    <w:rsid w:val="00A2114D"/>
    <w:rsid w:val="00A21382"/>
    <w:rsid w:val="00A21813"/>
    <w:rsid w:val="00A21AA4"/>
    <w:rsid w:val="00A22F20"/>
    <w:rsid w:val="00A22F64"/>
    <w:rsid w:val="00A232C1"/>
    <w:rsid w:val="00A23434"/>
    <w:rsid w:val="00A23641"/>
    <w:rsid w:val="00A23662"/>
    <w:rsid w:val="00A237F0"/>
    <w:rsid w:val="00A23D83"/>
    <w:rsid w:val="00A23FB4"/>
    <w:rsid w:val="00A240CE"/>
    <w:rsid w:val="00A242FD"/>
    <w:rsid w:val="00A24496"/>
    <w:rsid w:val="00A24CB9"/>
    <w:rsid w:val="00A24D8E"/>
    <w:rsid w:val="00A24E40"/>
    <w:rsid w:val="00A25155"/>
    <w:rsid w:val="00A251E0"/>
    <w:rsid w:val="00A257AA"/>
    <w:rsid w:val="00A25CAD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30968"/>
    <w:rsid w:val="00A30B2E"/>
    <w:rsid w:val="00A30CCD"/>
    <w:rsid w:val="00A30E11"/>
    <w:rsid w:val="00A30ECD"/>
    <w:rsid w:val="00A31F97"/>
    <w:rsid w:val="00A329CC"/>
    <w:rsid w:val="00A33381"/>
    <w:rsid w:val="00A33692"/>
    <w:rsid w:val="00A3577F"/>
    <w:rsid w:val="00A357D2"/>
    <w:rsid w:val="00A35AEE"/>
    <w:rsid w:val="00A35AF6"/>
    <w:rsid w:val="00A363C1"/>
    <w:rsid w:val="00A368C5"/>
    <w:rsid w:val="00A37134"/>
    <w:rsid w:val="00A37BF1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16C6"/>
    <w:rsid w:val="00A722E8"/>
    <w:rsid w:val="00A724A6"/>
    <w:rsid w:val="00A72C9D"/>
    <w:rsid w:val="00A731E1"/>
    <w:rsid w:val="00A732F7"/>
    <w:rsid w:val="00A736B1"/>
    <w:rsid w:val="00A73D10"/>
    <w:rsid w:val="00A746F8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3210"/>
    <w:rsid w:val="00A832BE"/>
    <w:rsid w:val="00A8331A"/>
    <w:rsid w:val="00A83444"/>
    <w:rsid w:val="00A837F7"/>
    <w:rsid w:val="00A844F7"/>
    <w:rsid w:val="00A8469D"/>
    <w:rsid w:val="00A8492F"/>
    <w:rsid w:val="00A84AFB"/>
    <w:rsid w:val="00A84F6B"/>
    <w:rsid w:val="00A85A9F"/>
    <w:rsid w:val="00A85C59"/>
    <w:rsid w:val="00A86ACC"/>
    <w:rsid w:val="00A86C28"/>
    <w:rsid w:val="00A870D3"/>
    <w:rsid w:val="00A8782F"/>
    <w:rsid w:val="00A87CBB"/>
    <w:rsid w:val="00A901CE"/>
    <w:rsid w:val="00A9021C"/>
    <w:rsid w:val="00A907E9"/>
    <w:rsid w:val="00A909E3"/>
    <w:rsid w:val="00A90B0C"/>
    <w:rsid w:val="00A91DD6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713A"/>
    <w:rsid w:val="00A97250"/>
    <w:rsid w:val="00A972A6"/>
    <w:rsid w:val="00A97A9C"/>
    <w:rsid w:val="00A97C79"/>
    <w:rsid w:val="00A97EE9"/>
    <w:rsid w:val="00AA0642"/>
    <w:rsid w:val="00AA0710"/>
    <w:rsid w:val="00AA0DA1"/>
    <w:rsid w:val="00AA100A"/>
    <w:rsid w:val="00AA102B"/>
    <w:rsid w:val="00AA1182"/>
    <w:rsid w:val="00AA1AA8"/>
    <w:rsid w:val="00AA1F45"/>
    <w:rsid w:val="00AA2C77"/>
    <w:rsid w:val="00AA2E1B"/>
    <w:rsid w:val="00AA2F48"/>
    <w:rsid w:val="00AA32B3"/>
    <w:rsid w:val="00AA34FC"/>
    <w:rsid w:val="00AA3B74"/>
    <w:rsid w:val="00AA3BBA"/>
    <w:rsid w:val="00AA3D84"/>
    <w:rsid w:val="00AA3FC6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C014F"/>
    <w:rsid w:val="00AC01E2"/>
    <w:rsid w:val="00AC043A"/>
    <w:rsid w:val="00AC0682"/>
    <w:rsid w:val="00AC0A3A"/>
    <w:rsid w:val="00AC0AF3"/>
    <w:rsid w:val="00AC0D89"/>
    <w:rsid w:val="00AC132B"/>
    <w:rsid w:val="00AC1412"/>
    <w:rsid w:val="00AC14A3"/>
    <w:rsid w:val="00AC2052"/>
    <w:rsid w:val="00AC21F7"/>
    <w:rsid w:val="00AC227F"/>
    <w:rsid w:val="00AC2888"/>
    <w:rsid w:val="00AC2930"/>
    <w:rsid w:val="00AC2A61"/>
    <w:rsid w:val="00AC2AC8"/>
    <w:rsid w:val="00AC2B19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7CE"/>
    <w:rsid w:val="00AC5AB6"/>
    <w:rsid w:val="00AC5E1A"/>
    <w:rsid w:val="00AC5E78"/>
    <w:rsid w:val="00AC6CC1"/>
    <w:rsid w:val="00AC6D5D"/>
    <w:rsid w:val="00AC75FC"/>
    <w:rsid w:val="00AC7D22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8AD"/>
    <w:rsid w:val="00AD7C7E"/>
    <w:rsid w:val="00AE0036"/>
    <w:rsid w:val="00AE032D"/>
    <w:rsid w:val="00AE051A"/>
    <w:rsid w:val="00AE057E"/>
    <w:rsid w:val="00AE06A8"/>
    <w:rsid w:val="00AE0822"/>
    <w:rsid w:val="00AE0B7A"/>
    <w:rsid w:val="00AE0F06"/>
    <w:rsid w:val="00AE0F77"/>
    <w:rsid w:val="00AE0FC3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5138"/>
    <w:rsid w:val="00AE51E7"/>
    <w:rsid w:val="00AE526E"/>
    <w:rsid w:val="00AE52AC"/>
    <w:rsid w:val="00AE5594"/>
    <w:rsid w:val="00AE5AAB"/>
    <w:rsid w:val="00AE6079"/>
    <w:rsid w:val="00AE6579"/>
    <w:rsid w:val="00AE727C"/>
    <w:rsid w:val="00AE79F6"/>
    <w:rsid w:val="00AE7B1E"/>
    <w:rsid w:val="00AE7C21"/>
    <w:rsid w:val="00AE7DB3"/>
    <w:rsid w:val="00AF0246"/>
    <w:rsid w:val="00AF0A19"/>
    <w:rsid w:val="00AF0DCC"/>
    <w:rsid w:val="00AF1428"/>
    <w:rsid w:val="00AF1A3F"/>
    <w:rsid w:val="00AF225B"/>
    <w:rsid w:val="00AF25FD"/>
    <w:rsid w:val="00AF2640"/>
    <w:rsid w:val="00AF2C20"/>
    <w:rsid w:val="00AF2DEC"/>
    <w:rsid w:val="00AF2F9A"/>
    <w:rsid w:val="00AF3422"/>
    <w:rsid w:val="00AF3D21"/>
    <w:rsid w:val="00AF4073"/>
    <w:rsid w:val="00AF447F"/>
    <w:rsid w:val="00AF45ED"/>
    <w:rsid w:val="00AF4B32"/>
    <w:rsid w:val="00AF5038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459"/>
    <w:rsid w:val="00B0274A"/>
    <w:rsid w:val="00B0279F"/>
    <w:rsid w:val="00B028E7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64C3"/>
    <w:rsid w:val="00B06784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AC3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5100"/>
    <w:rsid w:val="00B2553F"/>
    <w:rsid w:val="00B26118"/>
    <w:rsid w:val="00B26196"/>
    <w:rsid w:val="00B264B4"/>
    <w:rsid w:val="00B268BA"/>
    <w:rsid w:val="00B26F3C"/>
    <w:rsid w:val="00B272EC"/>
    <w:rsid w:val="00B2783D"/>
    <w:rsid w:val="00B279AB"/>
    <w:rsid w:val="00B30130"/>
    <w:rsid w:val="00B306E0"/>
    <w:rsid w:val="00B30A22"/>
    <w:rsid w:val="00B31013"/>
    <w:rsid w:val="00B3131D"/>
    <w:rsid w:val="00B31999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F63"/>
    <w:rsid w:val="00B4415B"/>
    <w:rsid w:val="00B44367"/>
    <w:rsid w:val="00B443DE"/>
    <w:rsid w:val="00B447F3"/>
    <w:rsid w:val="00B44B59"/>
    <w:rsid w:val="00B44C51"/>
    <w:rsid w:val="00B44F5E"/>
    <w:rsid w:val="00B45F10"/>
    <w:rsid w:val="00B46B72"/>
    <w:rsid w:val="00B46F56"/>
    <w:rsid w:val="00B471A3"/>
    <w:rsid w:val="00B471D6"/>
    <w:rsid w:val="00B47386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E3F"/>
    <w:rsid w:val="00B51F96"/>
    <w:rsid w:val="00B52616"/>
    <w:rsid w:val="00B5295C"/>
    <w:rsid w:val="00B52A22"/>
    <w:rsid w:val="00B52FD4"/>
    <w:rsid w:val="00B531C6"/>
    <w:rsid w:val="00B53209"/>
    <w:rsid w:val="00B537FF"/>
    <w:rsid w:val="00B53F8D"/>
    <w:rsid w:val="00B5407D"/>
    <w:rsid w:val="00B5414F"/>
    <w:rsid w:val="00B5463C"/>
    <w:rsid w:val="00B554C4"/>
    <w:rsid w:val="00B554E3"/>
    <w:rsid w:val="00B556FA"/>
    <w:rsid w:val="00B55ECA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234"/>
    <w:rsid w:val="00B61263"/>
    <w:rsid w:val="00B61A9B"/>
    <w:rsid w:val="00B61B9E"/>
    <w:rsid w:val="00B61E53"/>
    <w:rsid w:val="00B62B07"/>
    <w:rsid w:val="00B62FE8"/>
    <w:rsid w:val="00B6303B"/>
    <w:rsid w:val="00B632DF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52AE"/>
    <w:rsid w:val="00B66104"/>
    <w:rsid w:val="00B66247"/>
    <w:rsid w:val="00B667A2"/>
    <w:rsid w:val="00B66AEB"/>
    <w:rsid w:val="00B66FA2"/>
    <w:rsid w:val="00B67189"/>
    <w:rsid w:val="00B67384"/>
    <w:rsid w:val="00B67E9A"/>
    <w:rsid w:val="00B67F90"/>
    <w:rsid w:val="00B701E2"/>
    <w:rsid w:val="00B7055A"/>
    <w:rsid w:val="00B70C87"/>
    <w:rsid w:val="00B7141C"/>
    <w:rsid w:val="00B71C67"/>
    <w:rsid w:val="00B71CB4"/>
    <w:rsid w:val="00B7205E"/>
    <w:rsid w:val="00B72477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EDF"/>
    <w:rsid w:val="00B7702C"/>
    <w:rsid w:val="00B7721E"/>
    <w:rsid w:val="00B77774"/>
    <w:rsid w:val="00B77DA4"/>
    <w:rsid w:val="00B77E9C"/>
    <w:rsid w:val="00B8007E"/>
    <w:rsid w:val="00B8011A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210C"/>
    <w:rsid w:val="00B82734"/>
    <w:rsid w:val="00B8275A"/>
    <w:rsid w:val="00B828AC"/>
    <w:rsid w:val="00B82CD3"/>
    <w:rsid w:val="00B83098"/>
    <w:rsid w:val="00B832A1"/>
    <w:rsid w:val="00B835AB"/>
    <w:rsid w:val="00B838A0"/>
    <w:rsid w:val="00B83B3A"/>
    <w:rsid w:val="00B83BA0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2898"/>
    <w:rsid w:val="00B92B30"/>
    <w:rsid w:val="00B9323D"/>
    <w:rsid w:val="00B94092"/>
    <w:rsid w:val="00B941D7"/>
    <w:rsid w:val="00B9485E"/>
    <w:rsid w:val="00B94E61"/>
    <w:rsid w:val="00B95230"/>
    <w:rsid w:val="00B9547F"/>
    <w:rsid w:val="00B954F5"/>
    <w:rsid w:val="00B95505"/>
    <w:rsid w:val="00B95B46"/>
    <w:rsid w:val="00B95C4E"/>
    <w:rsid w:val="00B95EE3"/>
    <w:rsid w:val="00B95F0A"/>
    <w:rsid w:val="00B95F7A"/>
    <w:rsid w:val="00B96428"/>
    <w:rsid w:val="00B96C03"/>
    <w:rsid w:val="00B9776F"/>
    <w:rsid w:val="00B97BAA"/>
    <w:rsid w:val="00B97BAE"/>
    <w:rsid w:val="00B97E2B"/>
    <w:rsid w:val="00B97E50"/>
    <w:rsid w:val="00BA0302"/>
    <w:rsid w:val="00BA0725"/>
    <w:rsid w:val="00BA0A95"/>
    <w:rsid w:val="00BA0BB9"/>
    <w:rsid w:val="00BA0C3E"/>
    <w:rsid w:val="00BA0E7E"/>
    <w:rsid w:val="00BA1016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71B"/>
    <w:rsid w:val="00BA58D2"/>
    <w:rsid w:val="00BA5AC5"/>
    <w:rsid w:val="00BA6AA7"/>
    <w:rsid w:val="00BA6B93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88"/>
    <w:rsid w:val="00BC1ACA"/>
    <w:rsid w:val="00BC1C77"/>
    <w:rsid w:val="00BC23A8"/>
    <w:rsid w:val="00BC28C2"/>
    <w:rsid w:val="00BC2A6E"/>
    <w:rsid w:val="00BC2BE5"/>
    <w:rsid w:val="00BC2FC4"/>
    <w:rsid w:val="00BC3059"/>
    <w:rsid w:val="00BC34CB"/>
    <w:rsid w:val="00BC35B6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72B"/>
    <w:rsid w:val="00BC59F1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C68"/>
    <w:rsid w:val="00BD1E20"/>
    <w:rsid w:val="00BD1F47"/>
    <w:rsid w:val="00BD201B"/>
    <w:rsid w:val="00BD2059"/>
    <w:rsid w:val="00BD20E6"/>
    <w:rsid w:val="00BD2183"/>
    <w:rsid w:val="00BD2488"/>
    <w:rsid w:val="00BD29C2"/>
    <w:rsid w:val="00BD29D2"/>
    <w:rsid w:val="00BD2DD6"/>
    <w:rsid w:val="00BD2FD2"/>
    <w:rsid w:val="00BD3294"/>
    <w:rsid w:val="00BD340C"/>
    <w:rsid w:val="00BD340E"/>
    <w:rsid w:val="00BD35CD"/>
    <w:rsid w:val="00BD371F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E00E2"/>
    <w:rsid w:val="00BE00EF"/>
    <w:rsid w:val="00BE0110"/>
    <w:rsid w:val="00BE018D"/>
    <w:rsid w:val="00BE0595"/>
    <w:rsid w:val="00BE0616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350"/>
    <w:rsid w:val="00BF36F1"/>
    <w:rsid w:val="00BF380F"/>
    <w:rsid w:val="00BF3964"/>
    <w:rsid w:val="00BF4140"/>
    <w:rsid w:val="00BF4ABA"/>
    <w:rsid w:val="00BF4BF9"/>
    <w:rsid w:val="00BF4C63"/>
    <w:rsid w:val="00BF5274"/>
    <w:rsid w:val="00BF5418"/>
    <w:rsid w:val="00BF5A28"/>
    <w:rsid w:val="00BF5A41"/>
    <w:rsid w:val="00BF620E"/>
    <w:rsid w:val="00BF6ADE"/>
    <w:rsid w:val="00BF70DB"/>
    <w:rsid w:val="00BF79B6"/>
    <w:rsid w:val="00BF79ED"/>
    <w:rsid w:val="00BF7F0B"/>
    <w:rsid w:val="00C00429"/>
    <w:rsid w:val="00C005CE"/>
    <w:rsid w:val="00C010C2"/>
    <w:rsid w:val="00C014B0"/>
    <w:rsid w:val="00C01A1D"/>
    <w:rsid w:val="00C01C76"/>
    <w:rsid w:val="00C01D1C"/>
    <w:rsid w:val="00C01E45"/>
    <w:rsid w:val="00C022D9"/>
    <w:rsid w:val="00C02886"/>
    <w:rsid w:val="00C029BA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FE8"/>
    <w:rsid w:val="00C122A7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CA6"/>
    <w:rsid w:val="00C15228"/>
    <w:rsid w:val="00C1535C"/>
    <w:rsid w:val="00C156E7"/>
    <w:rsid w:val="00C15769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20BE"/>
    <w:rsid w:val="00C223FD"/>
    <w:rsid w:val="00C226A3"/>
    <w:rsid w:val="00C228D7"/>
    <w:rsid w:val="00C22AD5"/>
    <w:rsid w:val="00C22E0C"/>
    <w:rsid w:val="00C2303F"/>
    <w:rsid w:val="00C23077"/>
    <w:rsid w:val="00C232D3"/>
    <w:rsid w:val="00C2338E"/>
    <w:rsid w:val="00C236DE"/>
    <w:rsid w:val="00C23B95"/>
    <w:rsid w:val="00C23C7D"/>
    <w:rsid w:val="00C23D4A"/>
    <w:rsid w:val="00C23F40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74D"/>
    <w:rsid w:val="00C36BF8"/>
    <w:rsid w:val="00C376DE"/>
    <w:rsid w:val="00C37719"/>
    <w:rsid w:val="00C3798A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7BB"/>
    <w:rsid w:val="00C54E80"/>
    <w:rsid w:val="00C55683"/>
    <w:rsid w:val="00C557E0"/>
    <w:rsid w:val="00C55AF4"/>
    <w:rsid w:val="00C5606E"/>
    <w:rsid w:val="00C56A82"/>
    <w:rsid w:val="00C570C0"/>
    <w:rsid w:val="00C57125"/>
    <w:rsid w:val="00C57818"/>
    <w:rsid w:val="00C5788E"/>
    <w:rsid w:val="00C578AB"/>
    <w:rsid w:val="00C57DC3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D00"/>
    <w:rsid w:val="00C741F0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365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D"/>
    <w:rsid w:val="00C9208E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60B9"/>
    <w:rsid w:val="00C960EE"/>
    <w:rsid w:val="00C9634C"/>
    <w:rsid w:val="00C96352"/>
    <w:rsid w:val="00C96414"/>
    <w:rsid w:val="00C96563"/>
    <w:rsid w:val="00C966E3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E0D"/>
    <w:rsid w:val="00CA0E0F"/>
    <w:rsid w:val="00CA1648"/>
    <w:rsid w:val="00CA1BD6"/>
    <w:rsid w:val="00CA264E"/>
    <w:rsid w:val="00CA275B"/>
    <w:rsid w:val="00CA31AA"/>
    <w:rsid w:val="00CA3B1C"/>
    <w:rsid w:val="00CA3C45"/>
    <w:rsid w:val="00CA3D9F"/>
    <w:rsid w:val="00CA40BA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7A1"/>
    <w:rsid w:val="00CB0833"/>
    <w:rsid w:val="00CB0A44"/>
    <w:rsid w:val="00CB0C7D"/>
    <w:rsid w:val="00CB1186"/>
    <w:rsid w:val="00CB16A4"/>
    <w:rsid w:val="00CB1B15"/>
    <w:rsid w:val="00CB1B70"/>
    <w:rsid w:val="00CB1C25"/>
    <w:rsid w:val="00CB1EAC"/>
    <w:rsid w:val="00CB1F9E"/>
    <w:rsid w:val="00CB222D"/>
    <w:rsid w:val="00CB23A6"/>
    <w:rsid w:val="00CB24E1"/>
    <w:rsid w:val="00CB2ABD"/>
    <w:rsid w:val="00CB2EB6"/>
    <w:rsid w:val="00CB2FDA"/>
    <w:rsid w:val="00CB3226"/>
    <w:rsid w:val="00CB32B8"/>
    <w:rsid w:val="00CB375F"/>
    <w:rsid w:val="00CB3C74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72A9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B0F"/>
    <w:rsid w:val="00CC3EAD"/>
    <w:rsid w:val="00CC41CB"/>
    <w:rsid w:val="00CC41CF"/>
    <w:rsid w:val="00CC4643"/>
    <w:rsid w:val="00CC46C1"/>
    <w:rsid w:val="00CC4B1E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D47"/>
    <w:rsid w:val="00CC6D65"/>
    <w:rsid w:val="00CC71CA"/>
    <w:rsid w:val="00CC7740"/>
    <w:rsid w:val="00CC78BB"/>
    <w:rsid w:val="00CD01E0"/>
    <w:rsid w:val="00CD0455"/>
    <w:rsid w:val="00CD0810"/>
    <w:rsid w:val="00CD0DDE"/>
    <w:rsid w:val="00CD0EDB"/>
    <w:rsid w:val="00CD151E"/>
    <w:rsid w:val="00CD1683"/>
    <w:rsid w:val="00CD1EC8"/>
    <w:rsid w:val="00CD2177"/>
    <w:rsid w:val="00CD2601"/>
    <w:rsid w:val="00CD29ED"/>
    <w:rsid w:val="00CD2BE7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54F1"/>
    <w:rsid w:val="00CD5DEE"/>
    <w:rsid w:val="00CD5DF7"/>
    <w:rsid w:val="00CD6462"/>
    <w:rsid w:val="00CD64C1"/>
    <w:rsid w:val="00CD66AD"/>
    <w:rsid w:val="00CD67B6"/>
    <w:rsid w:val="00CD6D34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9E1"/>
    <w:rsid w:val="00CE3F0B"/>
    <w:rsid w:val="00CE42DC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224C"/>
    <w:rsid w:val="00CF2C87"/>
    <w:rsid w:val="00CF3206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2478"/>
    <w:rsid w:val="00D02628"/>
    <w:rsid w:val="00D02C62"/>
    <w:rsid w:val="00D03212"/>
    <w:rsid w:val="00D032E1"/>
    <w:rsid w:val="00D03676"/>
    <w:rsid w:val="00D03A9C"/>
    <w:rsid w:val="00D03BFA"/>
    <w:rsid w:val="00D04360"/>
    <w:rsid w:val="00D0472C"/>
    <w:rsid w:val="00D0497B"/>
    <w:rsid w:val="00D04B27"/>
    <w:rsid w:val="00D04C87"/>
    <w:rsid w:val="00D05592"/>
    <w:rsid w:val="00D0574A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892"/>
    <w:rsid w:val="00D3499E"/>
    <w:rsid w:val="00D34A44"/>
    <w:rsid w:val="00D34D40"/>
    <w:rsid w:val="00D35413"/>
    <w:rsid w:val="00D35545"/>
    <w:rsid w:val="00D35B07"/>
    <w:rsid w:val="00D35C77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8"/>
    <w:rsid w:val="00D67362"/>
    <w:rsid w:val="00D675CA"/>
    <w:rsid w:val="00D675DD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4123"/>
    <w:rsid w:val="00D74DBB"/>
    <w:rsid w:val="00D74F52"/>
    <w:rsid w:val="00D7518B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B6"/>
    <w:rsid w:val="00D80944"/>
    <w:rsid w:val="00D80948"/>
    <w:rsid w:val="00D80B19"/>
    <w:rsid w:val="00D80F05"/>
    <w:rsid w:val="00D81016"/>
    <w:rsid w:val="00D813D7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719"/>
    <w:rsid w:val="00D96A99"/>
    <w:rsid w:val="00D96B8B"/>
    <w:rsid w:val="00D96CBC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841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DEB"/>
    <w:rsid w:val="00DB3397"/>
    <w:rsid w:val="00DB393E"/>
    <w:rsid w:val="00DB5302"/>
    <w:rsid w:val="00DB534E"/>
    <w:rsid w:val="00DB5587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F12"/>
    <w:rsid w:val="00DD2076"/>
    <w:rsid w:val="00DD20A3"/>
    <w:rsid w:val="00DD2319"/>
    <w:rsid w:val="00DD3435"/>
    <w:rsid w:val="00DD38D6"/>
    <w:rsid w:val="00DD38EC"/>
    <w:rsid w:val="00DD42C0"/>
    <w:rsid w:val="00DD42C6"/>
    <w:rsid w:val="00DD4453"/>
    <w:rsid w:val="00DD469E"/>
    <w:rsid w:val="00DD49F2"/>
    <w:rsid w:val="00DD4ACE"/>
    <w:rsid w:val="00DD4C78"/>
    <w:rsid w:val="00DD4F2C"/>
    <w:rsid w:val="00DD55B4"/>
    <w:rsid w:val="00DD5D6C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F50"/>
    <w:rsid w:val="00DE11C8"/>
    <w:rsid w:val="00DE14CB"/>
    <w:rsid w:val="00DE17BD"/>
    <w:rsid w:val="00DE18D5"/>
    <w:rsid w:val="00DE1A29"/>
    <w:rsid w:val="00DE1AD4"/>
    <w:rsid w:val="00DE1FD2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7379"/>
    <w:rsid w:val="00DE75E7"/>
    <w:rsid w:val="00DE7788"/>
    <w:rsid w:val="00DE7BF6"/>
    <w:rsid w:val="00DF05C6"/>
    <w:rsid w:val="00DF0743"/>
    <w:rsid w:val="00DF09A7"/>
    <w:rsid w:val="00DF0B7B"/>
    <w:rsid w:val="00DF0D7B"/>
    <w:rsid w:val="00DF1103"/>
    <w:rsid w:val="00DF1364"/>
    <w:rsid w:val="00DF15E6"/>
    <w:rsid w:val="00DF198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7AF"/>
    <w:rsid w:val="00DF593B"/>
    <w:rsid w:val="00DF5AD7"/>
    <w:rsid w:val="00DF5C7F"/>
    <w:rsid w:val="00DF5E9E"/>
    <w:rsid w:val="00DF6586"/>
    <w:rsid w:val="00DF6671"/>
    <w:rsid w:val="00DF66FA"/>
    <w:rsid w:val="00DF6798"/>
    <w:rsid w:val="00DF69E0"/>
    <w:rsid w:val="00DF6AB2"/>
    <w:rsid w:val="00DF6B04"/>
    <w:rsid w:val="00DF6EC8"/>
    <w:rsid w:val="00DF7123"/>
    <w:rsid w:val="00DF73AF"/>
    <w:rsid w:val="00DF740A"/>
    <w:rsid w:val="00DF7527"/>
    <w:rsid w:val="00DF7893"/>
    <w:rsid w:val="00DF7F7F"/>
    <w:rsid w:val="00E001C0"/>
    <w:rsid w:val="00E0020D"/>
    <w:rsid w:val="00E00516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1CF3"/>
    <w:rsid w:val="00E11DCC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24E"/>
    <w:rsid w:val="00E24275"/>
    <w:rsid w:val="00E242B1"/>
    <w:rsid w:val="00E24352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620"/>
    <w:rsid w:val="00E26661"/>
    <w:rsid w:val="00E2690B"/>
    <w:rsid w:val="00E26B53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9E6"/>
    <w:rsid w:val="00E409F9"/>
    <w:rsid w:val="00E40DE4"/>
    <w:rsid w:val="00E413A3"/>
    <w:rsid w:val="00E41ADB"/>
    <w:rsid w:val="00E41E18"/>
    <w:rsid w:val="00E41EB1"/>
    <w:rsid w:val="00E4215B"/>
    <w:rsid w:val="00E42383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280E"/>
    <w:rsid w:val="00E5291D"/>
    <w:rsid w:val="00E52E88"/>
    <w:rsid w:val="00E52FBA"/>
    <w:rsid w:val="00E532DD"/>
    <w:rsid w:val="00E53728"/>
    <w:rsid w:val="00E541F4"/>
    <w:rsid w:val="00E54670"/>
    <w:rsid w:val="00E5471E"/>
    <w:rsid w:val="00E54837"/>
    <w:rsid w:val="00E548C9"/>
    <w:rsid w:val="00E5491B"/>
    <w:rsid w:val="00E54F36"/>
    <w:rsid w:val="00E5520D"/>
    <w:rsid w:val="00E553B1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211F"/>
    <w:rsid w:val="00E62492"/>
    <w:rsid w:val="00E626CA"/>
    <w:rsid w:val="00E62E2D"/>
    <w:rsid w:val="00E62EE7"/>
    <w:rsid w:val="00E62F57"/>
    <w:rsid w:val="00E63526"/>
    <w:rsid w:val="00E639A5"/>
    <w:rsid w:val="00E63C31"/>
    <w:rsid w:val="00E63DF0"/>
    <w:rsid w:val="00E63FC3"/>
    <w:rsid w:val="00E64400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8AA"/>
    <w:rsid w:val="00E72FFC"/>
    <w:rsid w:val="00E734AC"/>
    <w:rsid w:val="00E73A03"/>
    <w:rsid w:val="00E73A53"/>
    <w:rsid w:val="00E74399"/>
    <w:rsid w:val="00E74C53"/>
    <w:rsid w:val="00E74FEF"/>
    <w:rsid w:val="00E75956"/>
    <w:rsid w:val="00E75E1C"/>
    <w:rsid w:val="00E75FBA"/>
    <w:rsid w:val="00E7602B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9DD"/>
    <w:rsid w:val="00E90C10"/>
    <w:rsid w:val="00E90F5B"/>
    <w:rsid w:val="00E911E1"/>
    <w:rsid w:val="00E91403"/>
    <w:rsid w:val="00E91455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B09"/>
    <w:rsid w:val="00E94344"/>
    <w:rsid w:val="00E943EA"/>
    <w:rsid w:val="00E94C05"/>
    <w:rsid w:val="00E94E95"/>
    <w:rsid w:val="00E94F83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A13"/>
    <w:rsid w:val="00EB2F3F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F20"/>
    <w:rsid w:val="00EC350E"/>
    <w:rsid w:val="00EC36A9"/>
    <w:rsid w:val="00EC3945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AF5"/>
    <w:rsid w:val="00EC6CD3"/>
    <w:rsid w:val="00EC7045"/>
    <w:rsid w:val="00EC74BB"/>
    <w:rsid w:val="00EC795A"/>
    <w:rsid w:val="00EC79B0"/>
    <w:rsid w:val="00EC7B95"/>
    <w:rsid w:val="00EC7E06"/>
    <w:rsid w:val="00EC7E2B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4140"/>
    <w:rsid w:val="00EF434D"/>
    <w:rsid w:val="00EF439A"/>
    <w:rsid w:val="00EF4BB5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4AF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D0B"/>
    <w:rsid w:val="00F13F7E"/>
    <w:rsid w:val="00F14262"/>
    <w:rsid w:val="00F1457B"/>
    <w:rsid w:val="00F145F8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43E"/>
    <w:rsid w:val="00F17508"/>
    <w:rsid w:val="00F1751D"/>
    <w:rsid w:val="00F1777B"/>
    <w:rsid w:val="00F177C6"/>
    <w:rsid w:val="00F17875"/>
    <w:rsid w:val="00F1797E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D5"/>
    <w:rsid w:val="00F24257"/>
    <w:rsid w:val="00F245C3"/>
    <w:rsid w:val="00F246A3"/>
    <w:rsid w:val="00F24B5C"/>
    <w:rsid w:val="00F24EE2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3022B"/>
    <w:rsid w:val="00F31070"/>
    <w:rsid w:val="00F310C0"/>
    <w:rsid w:val="00F311D1"/>
    <w:rsid w:val="00F31382"/>
    <w:rsid w:val="00F313AB"/>
    <w:rsid w:val="00F3146E"/>
    <w:rsid w:val="00F3188D"/>
    <w:rsid w:val="00F31C61"/>
    <w:rsid w:val="00F31FA1"/>
    <w:rsid w:val="00F320B5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D4B"/>
    <w:rsid w:val="00F34DD6"/>
    <w:rsid w:val="00F34FEB"/>
    <w:rsid w:val="00F35027"/>
    <w:rsid w:val="00F35187"/>
    <w:rsid w:val="00F351A4"/>
    <w:rsid w:val="00F354E6"/>
    <w:rsid w:val="00F35A33"/>
    <w:rsid w:val="00F35C43"/>
    <w:rsid w:val="00F35D43"/>
    <w:rsid w:val="00F36073"/>
    <w:rsid w:val="00F361CD"/>
    <w:rsid w:val="00F36293"/>
    <w:rsid w:val="00F363DB"/>
    <w:rsid w:val="00F36AE2"/>
    <w:rsid w:val="00F36EEE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72C"/>
    <w:rsid w:val="00F4276E"/>
    <w:rsid w:val="00F4281B"/>
    <w:rsid w:val="00F42B92"/>
    <w:rsid w:val="00F4338D"/>
    <w:rsid w:val="00F43498"/>
    <w:rsid w:val="00F43678"/>
    <w:rsid w:val="00F438D1"/>
    <w:rsid w:val="00F43CEC"/>
    <w:rsid w:val="00F43D37"/>
    <w:rsid w:val="00F43F33"/>
    <w:rsid w:val="00F440A5"/>
    <w:rsid w:val="00F442A0"/>
    <w:rsid w:val="00F44829"/>
    <w:rsid w:val="00F44ABC"/>
    <w:rsid w:val="00F44E72"/>
    <w:rsid w:val="00F4519F"/>
    <w:rsid w:val="00F462BF"/>
    <w:rsid w:val="00F46476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60B1E"/>
    <w:rsid w:val="00F60ED9"/>
    <w:rsid w:val="00F60FF8"/>
    <w:rsid w:val="00F61119"/>
    <w:rsid w:val="00F61498"/>
    <w:rsid w:val="00F616D0"/>
    <w:rsid w:val="00F61C7B"/>
    <w:rsid w:val="00F61DA3"/>
    <w:rsid w:val="00F620C7"/>
    <w:rsid w:val="00F622A1"/>
    <w:rsid w:val="00F626A3"/>
    <w:rsid w:val="00F628F0"/>
    <w:rsid w:val="00F62C4F"/>
    <w:rsid w:val="00F630CA"/>
    <w:rsid w:val="00F635E0"/>
    <w:rsid w:val="00F63911"/>
    <w:rsid w:val="00F63D18"/>
    <w:rsid w:val="00F64216"/>
    <w:rsid w:val="00F642C4"/>
    <w:rsid w:val="00F64B30"/>
    <w:rsid w:val="00F64BCF"/>
    <w:rsid w:val="00F6509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2B"/>
    <w:rsid w:val="00F73084"/>
    <w:rsid w:val="00F735D2"/>
    <w:rsid w:val="00F7396E"/>
    <w:rsid w:val="00F739AF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BBD"/>
    <w:rsid w:val="00F75196"/>
    <w:rsid w:val="00F763BC"/>
    <w:rsid w:val="00F766FC"/>
    <w:rsid w:val="00F768C7"/>
    <w:rsid w:val="00F76FAD"/>
    <w:rsid w:val="00F7706A"/>
    <w:rsid w:val="00F77BDA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33D"/>
    <w:rsid w:val="00F8336E"/>
    <w:rsid w:val="00F83439"/>
    <w:rsid w:val="00F837E9"/>
    <w:rsid w:val="00F838BB"/>
    <w:rsid w:val="00F83941"/>
    <w:rsid w:val="00F84059"/>
    <w:rsid w:val="00F84749"/>
    <w:rsid w:val="00F847E4"/>
    <w:rsid w:val="00F84862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EB3"/>
    <w:rsid w:val="00F90C6C"/>
    <w:rsid w:val="00F90D06"/>
    <w:rsid w:val="00F91054"/>
    <w:rsid w:val="00F91377"/>
    <w:rsid w:val="00F91996"/>
    <w:rsid w:val="00F922A6"/>
    <w:rsid w:val="00F92703"/>
    <w:rsid w:val="00F92760"/>
    <w:rsid w:val="00F928B6"/>
    <w:rsid w:val="00F92AAA"/>
    <w:rsid w:val="00F92E17"/>
    <w:rsid w:val="00F9377E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F69"/>
    <w:rsid w:val="00F96F85"/>
    <w:rsid w:val="00F972D2"/>
    <w:rsid w:val="00F9792E"/>
    <w:rsid w:val="00F97D74"/>
    <w:rsid w:val="00FA0053"/>
    <w:rsid w:val="00FA00CB"/>
    <w:rsid w:val="00FA082C"/>
    <w:rsid w:val="00FA1284"/>
    <w:rsid w:val="00FA14C7"/>
    <w:rsid w:val="00FA2162"/>
    <w:rsid w:val="00FA221C"/>
    <w:rsid w:val="00FA251F"/>
    <w:rsid w:val="00FA259E"/>
    <w:rsid w:val="00FA271A"/>
    <w:rsid w:val="00FA27EA"/>
    <w:rsid w:val="00FA298E"/>
    <w:rsid w:val="00FA33F5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324A"/>
    <w:rsid w:val="00FB3544"/>
    <w:rsid w:val="00FB3E2D"/>
    <w:rsid w:val="00FB3F63"/>
    <w:rsid w:val="00FB442B"/>
    <w:rsid w:val="00FB45F6"/>
    <w:rsid w:val="00FB4689"/>
    <w:rsid w:val="00FB4EE9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E"/>
    <w:rsid w:val="00FC0AD9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8"/>
    <w:rsid w:val="00FD2CA8"/>
    <w:rsid w:val="00FD3652"/>
    <w:rsid w:val="00FD38C0"/>
    <w:rsid w:val="00FD3CED"/>
    <w:rsid w:val="00FD3E91"/>
    <w:rsid w:val="00FD42EC"/>
    <w:rsid w:val="00FD4AEA"/>
    <w:rsid w:val="00FD55B1"/>
    <w:rsid w:val="00FD55CB"/>
    <w:rsid w:val="00FD5700"/>
    <w:rsid w:val="00FD588A"/>
    <w:rsid w:val="00FD59BF"/>
    <w:rsid w:val="00FD5AE1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E21"/>
    <w:rsid w:val="00FE6E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D7F"/>
    <w:rsid w:val="00FF4F0B"/>
    <w:rsid w:val="00FF51DB"/>
    <w:rsid w:val="00FF5491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709C"/>
    <w:rsid w:val="00FF7831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740F66C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50C76-0948-47CB-A685-E04CBF83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300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Somjai, Nigonyanont</cp:lastModifiedBy>
  <cp:revision>3</cp:revision>
  <cp:lastPrinted>2020-05-11T08:13:00Z</cp:lastPrinted>
  <dcterms:created xsi:type="dcterms:W3CDTF">2020-05-12T08:57:00Z</dcterms:created>
  <dcterms:modified xsi:type="dcterms:W3CDTF">2020-05-12T09:00:00Z</dcterms:modified>
</cp:coreProperties>
</file>