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483087" w14:paraId="50E9F35A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9161F" w:rsidRPr="00483087" w14:paraId="26CE69C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1E1FF8" w14:textId="59C05012" w:rsidR="0049161F" w:rsidRPr="00483087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77777777" w:rsidR="0049161F" w:rsidRPr="00483087" w:rsidRDefault="00EA5C17" w:rsidP="00CB52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483087" w14:paraId="74EF1AD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BE242" w14:textId="5CDA07A6" w:rsidR="0049161F" w:rsidRPr="00483087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11D"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6504F" w:rsidRPr="00483087" w14:paraId="31D6E16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6EDF0A" w14:textId="4E038C35" w:rsidR="0046504F" w:rsidRPr="00483087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46504F" w:rsidRPr="00483087" w:rsidRDefault="0046504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4E3D6E8A" w:rsidR="0046504F" w:rsidRPr="00483087" w:rsidRDefault="0046504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608A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260A7" w:rsidRPr="00483087" w14:paraId="0307CE6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5B51A" w14:textId="639BC59D" w:rsidR="009260A7" w:rsidRPr="00483087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9260A7" w:rsidRPr="00483087" w:rsidRDefault="009260A7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7777777" w:rsidR="009260A7" w:rsidRPr="00483087" w:rsidRDefault="009260A7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4A396C" w:rsidRPr="00483087" w14:paraId="25C477F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4A598" w14:textId="2AE616D7" w:rsidR="004A39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4A396C" w:rsidRPr="00483087" w:rsidRDefault="004A396C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4A0310DB" w:rsidR="004A396C" w:rsidRPr="00483087" w:rsidRDefault="004A396C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4A396C" w:rsidRPr="00483087" w14:paraId="6C0065CE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6DE6FC" w14:textId="2C3E15B8" w:rsidR="004A39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4A396C" w:rsidRPr="00483087" w:rsidRDefault="004A396C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7638C34F" w:rsidR="004A396C" w:rsidRDefault="004A396C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AE7C27" w:rsidRPr="00483087" w14:paraId="67C6083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D0A26" w14:textId="67DDA66D" w:rsidR="00AE7C27" w:rsidRPr="00483087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5B2DCC" w14:textId="77777777" w:rsidR="00AE7C27" w:rsidRPr="00483087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7777777" w:rsidR="00AE7C27" w:rsidRPr="00483087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E7C27" w:rsidRPr="00483087" w14:paraId="28B30D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35A83B" w14:textId="5280B17C" w:rsidR="00AE7C27" w:rsidRPr="00483087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3A425" w14:textId="77777777" w:rsidR="00AE7C27" w:rsidRPr="00483087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77777777" w:rsidR="00AE7C27" w:rsidRPr="00483087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A396C" w:rsidRPr="00483087" w14:paraId="6F04351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364A9" w14:textId="37CD8C3E" w:rsidR="004A39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F9473D" w14:textId="77777777" w:rsidR="004A396C" w:rsidRPr="00483087" w:rsidRDefault="004A396C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5B324A80" w:rsidR="004A396C" w:rsidRPr="00483087" w:rsidRDefault="004A396C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AE7C27" w:rsidRPr="00483087" w14:paraId="499E295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AB695B" w14:textId="628F3BC9" w:rsidR="00AE7C27" w:rsidRPr="00483087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F5A14C" w14:textId="77777777" w:rsidR="00AE7C27" w:rsidRPr="00483087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39C743" w14:textId="6738ADC9" w:rsidR="00AE7C27" w:rsidRPr="00483087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41F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4A396C" w:rsidRPr="00483087" w14:paraId="4784949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EF695D" w14:textId="47E870C2" w:rsidR="004A39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8A9F6B8" w14:textId="77777777" w:rsidR="004A396C" w:rsidRPr="00483087" w:rsidRDefault="004A396C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6AB3E7" w14:textId="592D0888" w:rsidR="004A396C" w:rsidRPr="00AB5EBA" w:rsidRDefault="004A396C" w:rsidP="00AE7C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AE7C27" w:rsidRPr="00483087" w14:paraId="4196D8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B72CFD" w14:textId="2DB11515" w:rsidR="00AE7C27" w:rsidRPr="00483087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345D9AE" w14:textId="77777777" w:rsidR="00AE7C27" w:rsidRPr="00483087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C8DC0" w14:textId="77777777" w:rsidR="00AE7C27" w:rsidRPr="00483087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8264E" w:rsidRPr="00483087" w14:paraId="75493F9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75DFE" w14:textId="5D0CFC8F" w:rsidR="0088264E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F8DC8FD" w14:textId="77777777" w:rsidR="0088264E" w:rsidRPr="00483087" w:rsidRDefault="0088264E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648B84" w14:textId="6A84F695" w:rsidR="0088264E" w:rsidRPr="00483087" w:rsidRDefault="0088264E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26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483087" w:rsidRDefault="0049161F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4830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483087" w:rsidRDefault="009D38B0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798A723" w14:textId="32664F0E" w:rsidR="00820DA6" w:rsidRPr="00483087" w:rsidRDefault="009D38B0" w:rsidP="009D38B0">
      <w:pPr>
        <w:spacing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>
        <w:rPr>
          <w:rFonts w:ascii="Angsana New" w:hAnsi="Angsana New" w:cs="Angsana New"/>
          <w:sz w:val="30"/>
          <w:szCs w:val="30"/>
          <w:cs/>
        </w:rPr>
        <w:t>คณะ</w:t>
      </w:r>
      <w:r w:rsidRPr="00483087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Pr="0042593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12</w:t>
      </w:r>
      <w:r w:rsidR="007B45AC" w:rsidRPr="0042593A">
        <w:rPr>
          <w:rFonts w:ascii="Angsana New" w:hAnsi="Angsana New" w:cs="Angsana New"/>
          <w:sz w:val="30"/>
          <w:szCs w:val="30"/>
          <w:cs/>
        </w:rPr>
        <w:t xml:space="preserve"> พฤษภาค</w:t>
      </w:r>
      <w:r w:rsidR="007B45AC" w:rsidRPr="00483087">
        <w:rPr>
          <w:rFonts w:ascii="Angsana New" w:hAnsi="Angsana New" w:cs="Angsana New"/>
          <w:sz w:val="30"/>
          <w:szCs w:val="30"/>
          <w:cs/>
        </w:rPr>
        <w:t xml:space="preserve">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</w:p>
    <w:p w14:paraId="2650A895" w14:textId="77777777" w:rsidR="00BA4E25" w:rsidRPr="00483087" w:rsidRDefault="00BA4E25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  <w:cs/>
        </w:rPr>
      </w:pPr>
    </w:p>
    <w:p w14:paraId="7F601ED0" w14:textId="77777777" w:rsidR="00D218EE" w:rsidRPr="00483087" w:rsidRDefault="00135923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="00D218EE"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258B04BB" w14:textId="77777777" w:rsidR="00D218EE" w:rsidRPr="00483087" w:rsidRDefault="00D218EE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D861AAA" w14:textId="50CA433E" w:rsidR="001346EA" w:rsidRDefault="00754EAC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54EAC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บริษัทดำเนินธุรกิจหลักเกี่ยวกับการลงทุนในกิจการจำหน่ายรถยนต์และอะไหล่ และศูนย์บริการ</w:t>
      </w:r>
    </w:p>
    <w:p w14:paraId="7A827225" w14:textId="77777777" w:rsidR="00754EAC" w:rsidRDefault="00754EAC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CB99B0A" w14:textId="77777777" w:rsidR="004F08F2" w:rsidRDefault="004F08F2" w:rsidP="004F08F2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val="en-US" w:bidi="th-TH"/>
        </w:rPr>
        <w:t>กลุ่มบริษัทมีสาขาที่จดทะเบียนดังนี้</w:t>
      </w:r>
    </w:p>
    <w:p w14:paraId="377D99B6" w14:textId="77777777" w:rsidR="004F08F2" w:rsidRDefault="004F08F2" w:rsidP="004F08F2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450"/>
        <w:gridCol w:w="6552"/>
      </w:tblGrid>
      <w:tr w:rsidR="004F08F2" w:rsidRPr="0058033D" w14:paraId="6BDFEDA2" w14:textId="77777777" w:rsidTr="00754EAC">
        <w:tc>
          <w:tcPr>
            <w:tcW w:w="2250" w:type="dxa"/>
          </w:tcPr>
          <w:p w14:paraId="687EB51B" w14:textId="77777777" w:rsidR="004F08F2" w:rsidRPr="0058033D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450" w:type="dxa"/>
          </w:tcPr>
          <w:p w14:paraId="5FF6AC6A" w14:textId="77777777" w:rsidR="004F08F2" w:rsidRDefault="004F08F2" w:rsidP="00992D48">
            <w:pPr>
              <w:pStyle w:val="BodyText2"/>
              <w:tabs>
                <w:tab w:val="left" w:pos="285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  <w:p w14:paraId="15415605" w14:textId="77777777" w:rsidR="004F08F2" w:rsidRPr="00AD20F6" w:rsidRDefault="004F08F2" w:rsidP="00992D48">
            <w:pPr>
              <w:jc w:val="center"/>
              <w:rPr>
                <w:cs/>
              </w:rPr>
            </w:pPr>
          </w:p>
        </w:tc>
        <w:tc>
          <w:tcPr>
            <w:tcW w:w="6552" w:type="dxa"/>
          </w:tcPr>
          <w:p w14:paraId="068DCCCB" w14:textId="2B0C47F1" w:rsidR="004F08F2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1111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ถนนมะลิวัลย์ ตำบลบ้านทุ่ม</w:t>
            </w:r>
          </w:p>
          <w:p w14:paraId="08F64C76" w14:textId="77777777" w:rsidR="004F08F2" w:rsidRPr="00F815BD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58033D" w14:paraId="648B148A" w14:textId="77777777" w:rsidTr="00754EAC">
        <w:tc>
          <w:tcPr>
            <w:tcW w:w="2250" w:type="dxa"/>
          </w:tcPr>
          <w:p w14:paraId="08AC447C" w14:textId="77777777" w:rsidR="004F08F2" w:rsidRPr="0058033D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47E0F">
              <w:rPr>
                <w:rFonts w:ascii="Angsana New" w:hAnsi="Angsana New" w:cs="Angsana New"/>
                <w:sz w:val="30"/>
                <w:szCs w:val="30"/>
                <w:cs/>
              </w:rPr>
              <w:t>สาขาประชาสโมสร</w:t>
            </w:r>
          </w:p>
        </w:tc>
        <w:tc>
          <w:tcPr>
            <w:tcW w:w="450" w:type="dxa"/>
          </w:tcPr>
          <w:p w14:paraId="53CBFA6C" w14:textId="77777777" w:rsidR="004F08F2" w:rsidRPr="00047E0F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352F5F9" w14:textId="309384E7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345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ถนนประชาสโมสร ตำบลในเมือง</w:t>
            </w:r>
          </w:p>
          <w:p w14:paraId="30B32B26" w14:textId="77777777" w:rsidR="004F08F2" w:rsidRPr="0058033D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58033D" w14:paraId="18D5623B" w14:textId="77777777" w:rsidTr="00754EAC">
        <w:tc>
          <w:tcPr>
            <w:tcW w:w="2250" w:type="dxa"/>
          </w:tcPr>
          <w:p w14:paraId="469FD3C4" w14:textId="77777777" w:rsidR="004F08F2" w:rsidRPr="0058033D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สาขาสุรินทร์</w:t>
            </w:r>
          </w:p>
        </w:tc>
        <w:tc>
          <w:tcPr>
            <w:tcW w:w="450" w:type="dxa"/>
          </w:tcPr>
          <w:p w14:paraId="7C8BD3AD" w14:textId="77777777" w:rsidR="004F08F2" w:rsidRPr="0058033D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1B448D02" w14:textId="3E59D72F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ถนนปัทมานนท์ ตำบลแสลงพันธ์ </w:t>
            </w:r>
          </w:p>
          <w:p w14:paraId="2FE254A1" w14:textId="77777777" w:rsidR="004F08F2" w:rsidRPr="00F815BD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58033D" w14:paraId="471396DB" w14:textId="77777777" w:rsidTr="00754EAC">
        <w:trPr>
          <w:trHeight w:val="80"/>
        </w:trPr>
        <w:tc>
          <w:tcPr>
            <w:tcW w:w="2250" w:type="dxa"/>
          </w:tcPr>
          <w:p w14:paraId="4D263EAF" w14:textId="77777777" w:rsidR="004F08F2" w:rsidRPr="00D42B3B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สาขาวีรวัฒน์โยธิน</w:t>
            </w:r>
          </w:p>
        </w:tc>
        <w:tc>
          <w:tcPr>
            <w:tcW w:w="450" w:type="dxa"/>
          </w:tcPr>
          <w:p w14:paraId="4F3FA3D4" w14:textId="77777777" w:rsidR="004F08F2" w:rsidRPr="00047E0F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77CD734" w14:textId="78AB84E0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783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ถนนสุรินทร์-ปราสาท ตำบลนอกเมือง </w:t>
            </w:r>
          </w:p>
          <w:p w14:paraId="6B58C1E6" w14:textId="77777777" w:rsidR="004F08F2" w:rsidRPr="00D42B3B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58033D" w14:paraId="5B6A2D3A" w14:textId="77777777" w:rsidTr="00754EAC">
        <w:tc>
          <w:tcPr>
            <w:tcW w:w="2250" w:type="dxa"/>
          </w:tcPr>
          <w:p w14:paraId="558F249A" w14:textId="77777777" w:rsidR="004F08F2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สาขาบุรีรัมย์</w:t>
            </w:r>
          </w:p>
        </w:tc>
        <w:tc>
          <w:tcPr>
            <w:tcW w:w="450" w:type="dxa"/>
          </w:tcPr>
          <w:p w14:paraId="6F7C0800" w14:textId="77777777" w:rsidR="004F08F2" w:rsidRPr="0058033D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044BE2F6" w14:textId="16BA435B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ถนนบุรีรัมย์-นางรอง ตำบลอิสาณ </w:t>
            </w:r>
          </w:p>
          <w:p w14:paraId="6E4EADB0" w14:textId="77777777" w:rsidR="004F08F2" w:rsidRPr="00BD102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อำเภอเมืองบุรีรัมย์ จังหวัดบุรีรัมย์ ประเทศไทย</w:t>
            </w:r>
          </w:p>
        </w:tc>
      </w:tr>
      <w:tr w:rsidR="004F08F2" w:rsidRPr="0058033D" w14:paraId="039DBD36" w14:textId="77777777" w:rsidTr="00754EAC">
        <w:tc>
          <w:tcPr>
            <w:tcW w:w="2250" w:type="dxa"/>
          </w:tcPr>
          <w:p w14:paraId="1355E051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สาขานางรอง</w:t>
            </w:r>
          </w:p>
        </w:tc>
        <w:tc>
          <w:tcPr>
            <w:tcW w:w="450" w:type="dxa"/>
          </w:tcPr>
          <w:p w14:paraId="608B3986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82AA910" w14:textId="60C9B836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ถนนโชคชัย-เดชอุดม ตำบลถนนหัก </w:t>
            </w:r>
          </w:p>
          <w:p w14:paraId="77A4AD6A" w14:textId="77777777" w:rsidR="004F08F2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อำเภอนางรอง จังหวัดบุรีรัมย์ ประเทศไทย</w:t>
            </w:r>
          </w:p>
        </w:tc>
      </w:tr>
      <w:tr w:rsidR="004F08F2" w:rsidRPr="0058033D" w14:paraId="068E7600" w14:textId="77777777" w:rsidTr="00754EAC">
        <w:tc>
          <w:tcPr>
            <w:tcW w:w="2250" w:type="dxa"/>
          </w:tcPr>
          <w:p w14:paraId="55708447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สาขาภูเก็ต</w:t>
            </w:r>
          </w:p>
        </w:tc>
        <w:tc>
          <w:tcPr>
            <w:tcW w:w="450" w:type="dxa"/>
          </w:tcPr>
          <w:p w14:paraId="588F7274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1226C41B" w14:textId="02D3802F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43DEBDD" w14:textId="77777777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F08F2" w:rsidRPr="0058033D" w14:paraId="5A12A273" w14:textId="77777777" w:rsidTr="00754EAC">
        <w:tc>
          <w:tcPr>
            <w:tcW w:w="2250" w:type="dxa"/>
          </w:tcPr>
          <w:p w14:paraId="22518317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สาขานาคา</w:t>
            </w:r>
          </w:p>
        </w:tc>
        <w:tc>
          <w:tcPr>
            <w:tcW w:w="450" w:type="dxa"/>
          </w:tcPr>
          <w:p w14:paraId="2C1EDFD3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377D6CA8" w14:textId="455C89C4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หมู่ที่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65F0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ถนนเจ้าฟ้าตะวันตก ตำบลวิชิต</w:t>
            </w:r>
          </w:p>
          <w:p w14:paraId="61BE3C0D" w14:textId="77777777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F08F2" w:rsidRPr="0058033D" w14:paraId="7F3771F7" w14:textId="77777777" w:rsidTr="00754EAC">
        <w:tc>
          <w:tcPr>
            <w:tcW w:w="2250" w:type="dxa"/>
          </w:tcPr>
          <w:p w14:paraId="17EF0CEB" w14:textId="77777777" w:rsidR="004F08F2" w:rsidRPr="00965F01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สาขากระบี่</w:t>
            </w:r>
          </w:p>
        </w:tc>
        <w:tc>
          <w:tcPr>
            <w:tcW w:w="450" w:type="dxa"/>
          </w:tcPr>
          <w:p w14:paraId="48CF3F81" w14:textId="77777777" w:rsidR="004F08F2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1C4112D" w14:textId="6B9583F4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เลขที่</w:t>
            </w:r>
            <w:r w:rsidRPr="00965F01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/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965F01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,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/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65F01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ถนนอุตรกิจ ตำบลกระบี่ใหญ่</w:t>
            </w:r>
          </w:p>
          <w:p w14:paraId="69D3D8F7" w14:textId="77777777" w:rsidR="004F08F2" w:rsidRPr="00965F01" w:rsidRDefault="004F08F2" w:rsidP="00992D48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5F0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965F0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</w:tr>
      <w:tr w:rsidR="0042593A" w:rsidRPr="0058033D" w14:paraId="2863998E" w14:textId="77777777" w:rsidTr="00754EAC">
        <w:tc>
          <w:tcPr>
            <w:tcW w:w="2250" w:type="dxa"/>
          </w:tcPr>
          <w:p w14:paraId="1210C8ED" w14:textId="2C8A0A3D" w:rsidR="0042593A" w:rsidRPr="00965F01" w:rsidRDefault="0042593A" w:rsidP="0042593A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สาขาเมืองกระบี่</w:t>
            </w:r>
          </w:p>
        </w:tc>
        <w:tc>
          <w:tcPr>
            <w:tcW w:w="450" w:type="dxa"/>
          </w:tcPr>
          <w:p w14:paraId="28F8F8C0" w14:textId="46B7A3D2" w:rsidR="0042593A" w:rsidRDefault="0042593A" w:rsidP="0042593A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0E148B14" w14:textId="68E7339E" w:rsidR="0042593A" w:rsidRPr="00F205C4" w:rsidRDefault="0042593A" w:rsidP="0042593A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F363C1" w:rsidRPr="00F363C1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F363C1" w:rsidRPr="00F363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ถนนเพชรเกษม ตำบลกระบี่น้อย</w:t>
            </w:r>
          </w:p>
          <w:p w14:paraId="726BB09E" w14:textId="4528454C" w:rsidR="0042593A" w:rsidRPr="00965F01" w:rsidRDefault="0042593A" w:rsidP="0042593A">
            <w:pPr>
              <w:pStyle w:val="BodyText2"/>
              <w:ind w:left="270" w:right="72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</w:tbl>
    <w:p w14:paraId="0D1C02B3" w14:textId="77777777" w:rsidR="000A3018" w:rsidRPr="00483087" w:rsidRDefault="000A3018" w:rsidP="004F08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45AC2EA" w14:textId="411278E7" w:rsidR="00754EAC" w:rsidRDefault="00754EAC" w:rsidP="00BD6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A276D32" w14:textId="77777777" w:rsidR="00135923" w:rsidRPr="00483087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5950DA1" w14:textId="77777777" w:rsidR="00135923" w:rsidRPr="00483087" w:rsidRDefault="00135923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423893A2" w14:textId="77777777" w:rsidR="00B67453" w:rsidRPr="00760D44" w:rsidRDefault="00B67453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60D44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0F8485E5" w14:textId="77777777" w:rsidR="00B67453" w:rsidRPr="00483087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3885D679" w14:textId="72859539" w:rsidR="00784CEF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82E0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34</w:t>
      </w:r>
      <w:r w:rsidRPr="00D82E0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BF16B1" w14:textId="77777777" w:rsidR="00D82E09" w:rsidRPr="00483087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181A532" w14:textId="397CF6A1" w:rsidR="004B3E21" w:rsidRDefault="00D82E09" w:rsidP="009203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2E09">
        <w:rPr>
          <w:rFonts w:ascii="Angsana New" w:hAnsi="Angsana New"/>
          <w:sz w:val="30"/>
          <w:szCs w:val="30"/>
          <w:cs/>
          <w:lang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92033E">
        <w:rPr>
          <w:rFonts w:ascii="Angsana New" w:hAnsi="Angsana New"/>
          <w:sz w:val="30"/>
          <w:szCs w:val="30"/>
          <w:cs/>
          <w:lang w:bidi="th-TH"/>
        </w:rPr>
        <w:t>และบริษัทย่อย</w:t>
      </w:r>
      <w:r w:rsidR="00E81602" w:rsidRPr="00483087">
        <w:rPr>
          <w:rFonts w:ascii="Angsana New" w:hAnsi="Angsana New"/>
          <w:sz w:val="30"/>
          <w:szCs w:val="30"/>
          <w:cs/>
          <w:lang w:bidi="th-TH"/>
        </w:rPr>
        <w:t>สำหรับปีสิ้นสุดวันที่</w:t>
      </w:r>
      <w:r w:rsidR="00E81602" w:rsidRPr="00483087">
        <w:rPr>
          <w:rFonts w:ascii="Angsana New" w:hAnsi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/>
        </w:rPr>
        <w:t>31</w:t>
      </w:r>
      <w:r w:rsidR="008949A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1602" w:rsidRPr="00483087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E81602" w:rsidRPr="00483087">
        <w:rPr>
          <w:rFonts w:ascii="Angsana New" w:hAnsi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/>
        </w:rPr>
        <w:t>2562</w:t>
      </w:r>
    </w:p>
    <w:p w14:paraId="6E7770E1" w14:textId="7732605F" w:rsidR="00DF4C20" w:rsidRDefault="00DF4C20" w:rsidP="009203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3FFE33" w14:textId="2311C83F" w:rsidR="001C2084" w:rsidRDefault="001C2084" w:rsidP="001C208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4C20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F363C1" w:rsidRPr="00F363C1">
        <w:rPr>
          <w:rFonts w:ascii="Angsana New" w:hAnsi="Angsana New"/>
          <w:sz w:val="30"/>
          <w:szCs w:val="30"/>
          <w:lang w:val="en-US"/>
        </w:rPr>
        <w:t>16</w:t>
      </w:r>
      <w:r w:rsidRPr="00DF4C20">
        <w:rPr>
          <w:rFonts w:ascii="Angsana New" w:hAnsi="Angsana New"/>
          <w:sz w:val="30"/>
          <w:szCs w:val="30"/>
        </w:rPr>
        <w:t xml:space="preserve"> </w:t>
      </w:r>
      <w:r w:rsidRPr="00DF4C20">
        <w:rPr>
          <w:rFonts w:ascii="Angsana New" w:hAnsi="Angsana New"/>
          <w:sz w:val="30"/>
          <w:szCs w:val="30"/>
          <w:cs/>
          <w:lang w:bidi="th-TH"/>
        </w:rPr>
        <w:t>เรื่อง สัญญาเช่า (</w:t>
      </w:r>
      <w:r w:rsidRPr="00DF4C20">
        <w:rPr>
          <w:rFonts w:ascii="Angsana New" w:hAnsi="Angsana New"/>
          <w:sz w:val="30"/>
          <w:szCs w:val="30"/>
        </w:rPr>
        <w:t xml:space="preserve">TFRS </w:t>
      </w:r>
      <w:r w:rsidR="00F363C1" w:rsidRPr="00F363C1">
        <w:rPr>
          <w:rFonts w:ascii="Angsana New" w:hAnsi="Angsana New"/>
          <w:sz w:val="30"/>
          <w:szCs w:val="30"/>
          <w:lang w:val="en-US"/>
        </w:rPr>
        <w:t>16</w:t>
      </w:r>
      <w:r w:rsidRPr="00DF4C20">
        <w:rPr>
          <w:rFonts w:ascii="Angsana New" w:hAnsi="Angsana New"/>
          <w:sz w:val="30"/>
          <w:szCs w:val="30"/>
          <w:cs/>
          <w:lang w:bidi="th-TH"/>
        </w:rPr>
        <w:t>) เป็นครั้งแรก</w:t>
      </w:r>
      <w:r w:rsidRPr="00BE7A5C">
        <w:rPr>
          <w:rFonts w:ascii="Angsana New" w:hAnsi="Angsana New"/>
          <w:sz w:val="30"/>
          <w:szCs w:val="30"/>
          <w:cs/>
          <w:lang w:bidi="th-TH"/>
        </w:rPr>
        <w:t>ซึ่ง</w:t>
      </w:r>
      <w:r w:rsidRPr="00D82E09">
        <w:rPr>
          <w:rFonts w:ascii="Angsana New" w:hAnsi="Angsana New"/>
          <w:sz w:val="30"/>
          <w:szCs w:val="30"/>
          <w:cs/>
          <w:lang w:bidi="th-TH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F363C1" w:rsidRPr="00F363C1">
        <w:rPr>
          <w:rFonts w:ascii="Angsana New" w:hAnsi="Angsana New"/>
          <w:sz w:val="30"/>
          <w:szCs w:val="30"/>
          <w:lang w:val="en-US"/>
        </w:rPr>
        <w:t>3</w:t>
      </w:r>
    </w:p>
    <w:p w14:paraId="06281265" w14:textId="77777777" w:rsidR="005850A4" w:rsidRDefault="005850A4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566304" w14:textId="77777777" w:rsidR="00002BCB" w:rsidRPr="00760D44" w:rsidRDefault="00002BCB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60D44">
        <w:rPr>
          <w:rFonts w:ascii="Angsana New" w:hAnsi="Angsana New" w:cs="Angsana New"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760D44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</w:p>
    <w:p w14:paraId="6F215E60" w14:textId="77777777" w:rsidR="00002BCB" w:rsidRPr="00483087" w:rsidRDefault="00002BCB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09C39C39" w14:textId="217A0B27" w:rsidR="004B3E21" w:rsidRDefault="00001B5F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001B5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001B5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63C1" w:rsidRPr="00F363C1">
        <w:rPr>
          <w:rFonts w:ascii="Angsana New" w:hAnsi="Angsana New" w:cs="Angsana New"/>
          <w:sz w:val="30"/>
          <w:szCs w:val="30"/>
        </w:rPr>
        <w:t>2562</w:t>
      </w:r>
    </w:p>
    <w:p w14:paraId="45D73E0B" w14:textId="77777777" w:rsidR="00630270" w:rsidRPr="00AD60B5" w:rsidRDefault="00630270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797B9938" w14:textId="4C7296AB" w:rsidR="00154B96" w:rsidRDefault="00FF03ED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7347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630B0A3E" w14:textId="22EE5166" w:rsidR="00814989" w:rsidRPr="00D1705A" w:rsidRDefault="00814989" w:rsidP="008149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9D08C78" w14:textId="55B26DE9" w:rsidR="00533B45" w:rsidRPr="00FF4BA4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06C2A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 </w:t>
      </w:r>
      <w:r w:rsidR="00F363C1" w:rsidRPr="00F363C1">
        <w:rPr>
          <w:rFonts w:ascii="Angsana New" w:hAnsi="Angsana New"/>
          <w:color w:val="000000"/>
          <w:sz w:val="30"/>
          <w:szCs w:val="30"/>
        </w:rPr>
        <w:t>1</w:t>
      </w:r>
      <w:r w:rsidRPr="00706C2A">
        <w:rPr>
          <w:rFonts w:ascii="Angsana New" w:hAnsi="Angsana New"/>
          <w:color w:val="000000"/>
          <w:sz w:val="30"/>
          <w:szCs w:val="30"/>
        </w:rPr>
        <w:t xml:space="preserve"> </w:t>
      </w:r>
      <w:r w:rsidRPr="00706C2A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F363C1" w:rsidRPr="00F363C1">
        <w:rPr>
          <w:rFonts w:ascii="Angsana New" w:hAnsi="Angsana New"/>
          <w:color w:val="000000"/>
          <w:sz w:val="30"/>
          <w:szCs w:val="30"/>
        </w:rPr>
        <w:t>2563</w:t>
      </w:r>
      <w:r w:rsidRPr="00706C2A">
        <w:rPr>
          <w:rFonts w:ascii="Angsana New" w:hAnsi="Angsana New"/>
          <w:color w:val="000000"/>
          <w:sz w:val="30"/>
          <w:szCs w:val="30"/>
        </w:rPr>
        <w:t xml:space="preserve"> </w:t>
      </w:r>
      <w:r w:rsidRPr="00706C2A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706C2A">
        <w:rPr>
          <w:rFonts w:ascii="Angsana New" w:hAnsi="Angsana New"/>
          <w:color w:val="000000"/>
          <w:sz w:val="30"/>
          <w:szCs w:val="30"/>
        </w:rPr>
        <w:t xml:space="preserve">TFRS </w:t>
      </w:r>
      <w:r w:rsidR="00F363C1" w:rsidRPr="00F363C1">
        <w:rPr>
          <w:rFonts w:ascii="Angsana New" w:hAnsi="Angsana New"/>
          <w:color w:val="000000"/>
          <w:sz w:val="30"/>
          <w:szCs w:val="30"/>
        </w:rPr>
        <w:t>16</w:t>
      </w:r>
      <w:r w:rsidRPr="00706C2A">
        <w:rPr>
          <w:rFonts w:ascii="Angsana New" w:hAnsi="Angsana New"/>
          <w:color w:val="000000"/>
          <w:sz w:val="30"/>
          <w:szCs w:val="30"/>
        </w:rPr>
        <w:t xml:space="preserve"> </w:t>
      </w:r>
      <w:r w:rsidRPr="00706C2A">
        <w:rPr>
          <w:rFonts w:ascii="Angsana New" w:hAnsi="Angsana New"/>
          <w:color w:val="000000"/>
          <w:sz w:val="30"/>
          <w:szCs w:val="30"/>
          <w:cs/>
        </w:rPr>
        <w:t>เป็นครั้งแรก ดังนี้</w:t>
      </w:r>
    </w:p>
    <w:p w14:paraId="70A9A571" w14:textId="77777777" w:rsidR="00533B45" w:rsidRPr="00DE7D71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2"/>
          <w:cs/>
          <w:lang w:val="th-TH"/>
        </w:rPr>
      </w:pPr>
    </w:p>
    <w:p w14:paraId="14929121" w14:textId="77777777" w:rsidR="00630270" w:rsidRDefault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73CD5B0" w14:textId="6D73F533" w:rsidR="00533B45" w:rsidRPr="00FF4BA4" w:rsidRDefault="00533B45" w:rsidP="00533B4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F4BA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33DEA1AC" w14:textId="77777777" w:rsidR="00533B45" w:rsidRPr="00DE7D71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0FB94507" w14:textId="1785E1E0" w:rsidR="00533B45" w:rsidRPr="007B51FB" w:rsidRDefault="00533B45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color w:val="000000"/>
          <w:sz w:val="30"/>
          <w:szCs w:val="38"/>
          <w:cs/>
        </w:rPr>
      </w:pPr>
      <w:r w:rsidRPr="00C97ED1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Pr="00C97ED1">
        <w:rPr>
          <w:rFonts w:ascii="Angsana New" w:hAnsi="Angsana New"/>
          <w:color w:val="000000"/>
          <w:sz w:val="30"/>
          <w:szCs w:val="30"/>
          <w:cs/>
        </w:rPr>
        <w:t>การถือปฏิบัติตามมาตรฐานการรายงานทางการเงินกลุ่มเครื่องมือทาง</w:t>
      </w:r>
      <w:r w:rsidR="00630270" w:rsidRPr="00630270">
        <w:rPr>
          <w:rFonts w:ascii="Angsana New" w:hAnsi="Angsana New" w:cs="Angsana New"/>
          <w:color w:val="000000"/>
          <w:sz w:val="30"/>
          <w:szCs w:val="30"/>
          <w:cs/>
        </w:rPr>
        <w:t>การเงิน</w:t>
      </w:r>
      <w:r>
        <w:rPr>
          <w:rFonts w:ascii="Angsana New" w:hAnsi="Angsana New"/>
          <w:color w:val="000000"/>
          <w:sz w:val="30"/>
          <w:szCs w:val="30"/>
          <w:cs/>
        </w:rPr>
        <w:t>ไม่มีผลกระทบอย่างมีสาระสำคัญต่องบการเงิน</w:t>
      </w:r>
      <w:r w:rsidR="007B51FB" w:rsidRPr="007B51FB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</w:t>
      </w:r>
    </w:p>
    <w:p w14:paraId="5199DBE2" w14:textId="77777777" w:rsidR="00533B45" w:rsidRPr="00DE7D71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16954BBD" w14:textId="69A0AA07" w:rsidR="00533B45" w:rsidRDefault="00533B45" w:rsidP="00533B4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865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F363C1" w:rsidRPr="00F363C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865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68659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88754F1" w14:textId="77777777" w:rsidR="00533B45" w:rsidRPr="00DE7D71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6A152B32" w14:textId="060B0A81" w:rsidR="00397A68" w:rsidRPr="00D43D41" w:rsidRDefault="00397A68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D43D41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1</w:t>
      </w:r>
      <w:r w:rsidRPr="00D43D41">
        <w:rPr>
          <w:rFonts w:ascii="Angsana New" w:hAnsi="Angsana New" w:cs="Angsana New"/>
          <w:sz w:val="30"/>
          <w:szCs w:val="30"/>
        </w:rPr>
        <w:t xml:space="preserve"> </w:t>
      </w:r>
      <w:r w:rsidRPr="00D43D41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D43D41">
        <w:rPr>
          <w:rFonts w:ascii="Angsana New" w:hAnsi="Angsana New" w:cs="Angsana New"/>
          <w:sz w:val="30"/>
          <w:szCs w:val="30"/>
        </w:rPr>
        <w:t xml:space="preserve"> </w:t>
      </w:r>
      <w:r w:rsidRPr="00D43D41">
        <w:rPr>
          <w:rFonts w:ascii="Angsana New" w:hAnsi="Angsana New" w:cs="Angsana New"/>
          <w:sz w:val="30"/>
          <w:szCs w:val="30"/>
          <w:cs/>
        </w:rPr>
        <w:t>กลุ่มบริษัทถือปฏิบัติตาม</w:t>
      </w:r>
      <w:r w:rsidRPr="002E5D4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E5D4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16</w:t>
      </w:r>
      <w:r w:rsidRPr="002E5D4B">
        <w:rPr>
          <w:rFonts w:ascii="Angsana New" w:hAnsi="Angsana New" w:cs="Angsana New"/>
          <w:sz w:val="30"/>
          <w:szCs w:val="30"/>
        </w:rPr>
        <w:t xml:space="preserve"> </w:t>
      </w:r>
      <w:r w:rsidRPr="002E5D4B">
        <w:rPr>
          <w:rFonts w:ascii="Angsana New" w:hAnsi="Angsana New" w:cs="Angsana New"/>
          <w:sz w:val="30"/>
          <w:szCs w:val="30"/>
          <w:cs/>
        </w:rPr>
        <w:t>เรื่อง สัญญาเช่า</w:t>
      </w:r>
      <w:r w:rsidRPr="002E5D4B">
        <w:rPr>
          <w:rFonts w:ascii="Angsana New" w:hAnsi="Angsana New" w:cs="Angsana New"/>
          <w:sz w:val="30"/>
          <w:szCs w:val="30"/>
        </w:rPr>
        <w:t xml:space="preserve"> </w:t>
      </w:r>
      <w:r w:rsidRPr="002E5D4B">
        <w:rPr>
          <w:rFonts w:ascii="Angsana New" w:hAnsi="Angsana New" w:cs="Angsana New"/>
          <w:sz w:val="30"/>
          <w:szCs w:val="30"/>
          <w:cs/>
        </w:rPr>
        <w:t>(</w:t>
      </w:r>
      <w:r w:rsidRPr="002E5D4B">
        <w:rPr>
          <w:rFonts w:ascii="Angsana New" w:hAnsi="Angsana New" w:cs="Angsana New"/>
          <w:sz w:val="30"/>
          <w:szCs w:val="30"/>
        </w:rPr>
        <w:t xml:space="preserve">TFRS </w:t>
      </w:r>
      <w:r w:rsidR="00F363C1" w:rsidRPr="00F363C1">
        <w:rPr>
          <w:rFonts w:ascii="Angsana New" w:hAnsi="Angsana New" w:cs="Angsana New"/>
          <w:sz w:val="30"/>
          <w:szCs w:val="30"/>
        </w:rPr>
        <w:t>16</w:t>
      </w:r>
      <w:r w:rsidRPr="002E5D4B">
        <w:rPr>
          <w:rFonts w:ascii="Angsana New" w:hAnsi="Angsana New" w:cs="Angsana New"/>
          <w:sz w:val="30"/>
          <w:szCs w:val="30"/>
          <w:cs/>
        </w:rPr>
        <w:t>)</w:t>
      </w:r>
      <w:r w:rsidRPr="002E5D4B">
        <w:rPr>
          <w:rFonts w:ascii="Angsana New" w:hAnsi="Angsana New" w:cs="Angsana New"/>
          <w:sz w:val="30"/>
          <w:szCs w:val="30"/>
        </w:rPr>
        <w:t xml:space="preserve"> </w:t>
      </w:r>
      <w:r w:rsidRPr="00D43D41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17</w:t>
      </w:r>
      <w:r w:rsidRPr="00D43D41">
        <w:rPr>
          <w:rFonts w:ascii="Angsana New" w:hAnsi="Angsana New" w:cs="Angsana New"/>
          <w:sz w:val="30"/>
          <w:szCs w:val="30"/>
        </w:rPr>
        <w:t xml:space="preserve"> </w:t>
      </w:r>
      <w:r w:rsidRPr="00D43D41">
        <w:rPr>
          <w:rFonts w:ascii="Angsana New" w:hAnsi="Angsana New" w:cs="Angsana New"/>
          <w:sz w:val="30"/>
          <w:szCs w:val="30"/>
          <w:cs/>
        </w:rPr>
        <w:t>เรื่อง สัญญาเช่า (</w:t>
      </w:r>
      <w:r w:rsidRPr="00D43D41">
        <w:rPr>
          <w:rFonts w:ascii="Angsana New" w:hAnsi="Angsana New" w:cs="Angsana New"/>
          <w:sz w:val="30"/>
          <w:szCs w:val="30"/>
        </w:rPr>
        <w:t xml:space="preserve">TAS </w:t>
      </w:r>
      <w:r w:rsidR="00F363C1" w:rsidRPr="00F363C1">
        <w:rPr>
          <w:rFonts w:ascii="Angsana New" w:hAnsi="Angsana New" w:cs="Angsana New"/>
          <w:sz w:val="30"/>
          <w:szCs w:val="30"/>
        </w:rPr>
        <w:t>17</w:t>
      </w:r>
      <w:r w:rsidRPr="00D43D41">
        <w:rPr>
          <w:rFonts w:ascii="Angsana New" w:hAnsi="Angsana New" w:cs="Angsana New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D43D41">
        <w:rPr>
          <w:rFonts w:ascii="Angsana New" w:hAnsi="Angsana New" w:cs="Angsana New"/>
          <w:sz w:val="30"/>
          <w:szCs w:val="30"/>
        </w:rPr>
        <w:t>Modified retrospective approach</w:t>
      </w:r>
      <w:r w:rsidRPr="00D43D41">
        <w:rPr>
          <w:rFonts w:ascii="Angsana New" w:hAnsi="Angsana New" w:cs="Angsana New"/>
          <w:sz w:val="30"/>
          <w:szCs w:val="30"/>
          <w:cs/>
        </w:rPr>
        <w:t>)</w:t>
      </w:r>
    </w:p>
    <w:p w14:paraId="67B67A07" w14:textId="77777777" w:rsidR="00F6337D" w:rsidRPr="00D1705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41F9" w14:textId="2FB8C43C" w:rsidR="00F6337D" w:rsidRPr="00397A68" w:rsidRDefault="00F6337D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97A68">
        <w:rPr>
          <w:rFonts w:ascii="Angsana New" w:hAnsi="Angsana New" w:cs="Angsana New"/>
          <w:sz w:val="30"/>
          <w:szCs w:val="30"/>
          <w:cs/>
        </w:rPr>
        <w:t>เดิม</w:t>
      </w:r>
      <w:r w:rsidR="0076718A" w:rsidRPr="00397A68">
        <w:rPr>
          <w:rFonts w:ascii="Angsana New" w:hAnsi="Angsana New" w:cs="Angsana New"/>
          <w:sz w:val="30"/>
          <w:szCs w:val="30"/>
          <w:cs/>
        </w:rPr>
        <w:t>กลุ่ม</w:t>
      </w:r>
      <w:r w:rsidRPr="00397A68">
        <w:rPr>
          <w:rFonts w:ascii="Angsana New" w:hAnsi="Angsana New" w:cs="Angsana New"/>
          <w:sz w:val="30"/>
          <w:szCs w:val="30"/>
          <w:cs/>
        </w:rPr>
        <w:t xml:space="preserve">บริษัทในฐานะผู้เช่าจะรับรู้รายจ่ายภายใต้สัญญาเช่าดำเนินงาน กำไรหรือขาดทุนโดยวิธีเส้นตรงตลอดอายุสัญญาเช่า  ตาม </w:t>
      </w:r>
      <w:r w:rsidRPr="00397A68">
        <w:rPr>
          <w:rFonts w:ascii="Angsana New" w:hAnsi="Angsana New" w:cs="Angsana New"/>
          <w:sz w:val="30"/>
          <w:szCs w:val="30"/>
        </w:rPr>
        <w:t xml:space="preserve">TFRS </w:t>
      </w:r>
      <w:r w:rsidR="00F363C1" w:rsidRPr="00F363C1">
        <w:rPr>
          <w:rFonts w:ascii="Angsana New" w:hAnsi="Angsana New" w:cs="Angsana New"/>
          <w:sz w:val="30"/>
          <w:szCs w:val="30"/>
        </w:rPr>
        <w:t>16</w:t>
      </w:r>
      <w:r w:rsidRPr="00397A68">
        <w:rPr>
          <w:rFonts w:ascii="Angsana New" w:hAnsi="Angsana New" w:cs="Angsana New"/>
          <w:sz w:val="30"/>
          <w:szCs w:val="30"/>
        </w:rPr>
        <w:t xml:space="preserve"> </w:t>
      </w:r>
      <w:r w:rsidR="0076718A" w:rsidRPr="00397A68">
        <w:rPr>
          <w:rFonts w:ascii="Angsana New" w:hAnsi="Angsana New" w:cs="Angsana New"/>
          <w:sz w:val="30"/>
          <w:szCs w:val="30"/>
          <w:cs/>
        </w:rPr>
        <w:t>กลุ่ม</w:t>
      </w:r>
      <w:r w:rsidRPr="00397A68">
        <w:rPr>
          <w:rFonts w:ascii="Angsana New" w:hAnsi="Angsana New" w:cs="Angsana New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76718A" w:rsidRPr="00397A68">
        <w:rPr>
          <w:rFonts w:ascii="Angsana New" w:hAnsi="Angsana New" w:cs="Angsana New"/>
          <w:sz w:val="30"/>
          <w:szCs w:val="30"/>
          <w:cs/>
        </w:rPr>
        <w:t>กลุ่ม</w:t>
      </w:r>
      <w:r w:rsidRPr="00397A68">
        <w:rPr>
          <w:rFonts w:ascii="Angsana New" w:hAnsi="Angsana New" w:cs="Angsana New"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 (</w:t>
      </w:r>
      <w:r w:rsidRPr="00397A68">
        <w:rPr>
          <w:rFonts w:ascii="Angsana New" w:hAnsi="Angsana New" w:cs="Angsana New"/>
          <w:sz w:val="30"/>
          <w:szCs w:val="30"/>
        </w:rPr>
        <w:t>Transaction price</w:t>
      </w:r>
      <w:r w:rsidRPr="00397A68">
        <w:rPr>
          <w:rFonts w:ascii="Angsana New" w:hAnsi="Angsana New" w:cs="Angsana New"/>
          <w:sz w:val="30"/>
          <w:szCs w:val="30"/>
          <w:cs/>
        </w:rPr>
        <w:t xml:space="preserve">) 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1</w:t>
      </w:r>
      <w:r w:rsidRPr="00397A68">
        <w:rPr>
          <w:rFonts w:ascii="Angsana New" w:hAnsi="Angsana New" w:cs="Angsana New"/>
          <w:sz w:val="30"/>
          <w:szCs w:val="30"/>
        </w:rPr>
        <w:t xml:space="preserve"> </w:t>
      </w:r>
      <w:r w:rsidRPr="00397A68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397A68">
        <w:rPr>
          <w:rFonts w:ascii="Angsana New" w:hAnsi="Angsana New" w:cs="Angsana New"/>
          <w:sz w:val="30"/>
          <w:szCs w:val="30"/>
        </w:rPr>
        <w:t xml:space="preserve"> </w:t>
      </w:r>
      <w:r w:rsidR="0076718A" w:rsidRPr="00397A68">
        <w:rPr>
          <w:rFonts w:ascii="Angsana New" w:hAnsi="Angsana New" w:cs="Angsana New"/>
          <w:sz w:val="30"/>
          <w:szCs w:val="30"/>
          <w:cs/>
        </w:rPr>
        <w:t>กลุ่ม</w:t>
      </w:r>
      <w:r w:rsidRPr="00397A68">
        <w:rPr>
          <w:rFonts w:ascii="Angsana New" w:hAnsi="Angsana New" w:cs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76718A" w:rsidRPr="00397A68">
        <w:rPr>
          <w:rFonts w:ascii="Angsana New" w:hAnsi="Angsana New" w:cs="Angsana New"/>
          <w:sz w:val="30"/>
          <w:szCs w:val="30"/>
          <w:cs/>
        </w:rPr>
        <w:t>กลุ่ม</w:t>
      </w:r>
      <w:r w:rsidRPr="00397A68">
        <w:rPr>
          <w:rFonts w:ascii="Angsana New" w:hAnsi="Angsana New" w:cs="Angsana New"/>
          <w:sz w:val="30"/>
          <w:szCs w:val="30"/>
          <w:cs/>
        </w:rPr>
        <w:t>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D13C8B9" w14:textId="77777777" w:rsidR="00F6337D" w:rsidRPr="00D1705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B081DD2" w14:textId="3EDE4CDF" w:rsidR="00F6337D" w:rsidRPr="00397A68" w:rsidRDefault="00F6337D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96"/>
        <w:jc w:val="thaiDistribute"/>
        <w:rPr>
          <w:rFonts w:ascii="Angsana New" w:hAnsi="Angsana New" w:cs="Angsana New"/>
          <w:sz w:val="30"/>
          <w:szCs w:val="30"/>
        </w:rPr>
      </w:pPr>
      <w:r w:rsidRPr="00397A68">
        <w:rPr>
          <w:rFonts w:ascii="Angsana New" w:hAnsi="Angsana New" w:cs="Angsana New"/>
          <w:sz w:val="30"/>
          <w:szCs w:val="30"/>
          <w:cs/>
        </w:rPr>
        <w:t xml:space="preserve">ในการปฏิบัติในช่วงเปลี่ยนแปลง </w:t>
      </w:r>
      <w:r w:rsidR="0076718A" w:rsidRPr="00397A68">
        <w:rPr>
          <w:rFonts w:ascii="Angsana New" w:hAnsi="Angsana New" w:cs="Angsana New"/>
          <w:sz w:val="30"/>
          <w:szCs w:val="30"/>
          <w:cs/>
        </w:rPr>
        <w:t>กลุ่ม</w:t>
      </w:r>
      <w:r w:rsidRPr="00397A68">
        <w:rPr>
          <w:rFonts w:ascii="Angsana New" w:hAnsi="Angsana New" w:cs="Angsana New"/>
          <w:sz w:val="30"/>
          <w:szCs w:val="30"/>
          <w:cs/>
        </w:rPr>
        <w:t>บริษัทได้เลือกใช้ข้อยกเว้นต่อไปนี้</w:t>
      </w:r>
    </w:p>
    <w:p w14:paraId="316CFF78" w14:textId="77777777" w:rsidR="00F6337D" w:rsidRPr="00D1705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9173F0" w14:textId="39B2A092" w:rsidR="00F6337D" w:rsidRPr="0027539E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27539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363C1" w:rsidRPr="00F363C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7539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 </w:t>
      </w:r>
    </w:p>
    <w:p w14:paraId="101993C2" w14:textId="47B9C1F2" w:rsidR="00F6337D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color w:val="000000"/>
          <w:sz w:val="30"/>
          <w:szCs w:val="30"/>
        </w:rPr>
      </w:pPr>
      <w:r w:rsidRPr="0027539E">
        <w:rPr>
          <w:rFonts w:ascii="Angsana New" w:hAnsi="Angsana New"/>
          <w:color w:val="000000"/>
          <w:sz w:val="30"/>
          <w:szCs w:val="30"/>
          <w:cs/>
        </w:rPr>
        <w:t>ใช้</w:t>
      </w:r>
      <w:r w:rsidRPr="0027539E">
        <w:rPr>
          <w:rFonts w:asciiTheme="majorBidi" w:hAnsiTheme="majorBidi" w:cstheme="majorBidi"/>
          <w:color w:val="000000"/>
          <w:sz w:val="30"/>
          <w:szCs w:val="30"/>
          <w:cs/>
        </w:rPr>
        <w:t>ข้อเท็จจริง</w:t>
      </w:r>
      <w:r w:rsidRPr="0027539E">
        <w:rPr>
          <w:rFonts w:ascii="Angsana New" w:hAnsi="Angsana New"/>
          <w:color w:val="000000"/>
          <w:sz w:val="30"/>
          <w:szCs w:val="30"/>
          <w:cs/>
        </w:rPr>
        <w:t>ที่ทราบภายหลังในการกำหนดอายุสัญญาเช่า</w:t>
      </w:r>
      <w:r w:rsidRPr="0027539E">
        <w:rPr>
          <w:color w:val="000000"/>
          <w:sz w:val="30"/>
          <w:szCs w:val="30"/>
          <w:cs/>
        </w:rPr>
        <w:t xml:space="preserve">  </w:t>
      </w:r>
    </w:p>
    <w:p w14:paraId="40463D96" w14:textId="77777777" w:rsidR="00F6337D" w:rsidRPr="0027539E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color w:val="000000"/>
          <w:sz w:val="30"/>
          <w:szCs w:val="30"/>
        </w:rPr>
      </w:pPr>
      <w:r w:rsidRPr="0027539E">
        <w:rPr>
          <w:rFonts w:ascii="Angsana New" w:hAnsi="Angsana New"/>
          <w:color w:val="000000"/>
          <w:sz w:val="30"/>
          <w:szCs w:val="30"/>
          <w:cs/>
        </w:rPr>
        <w:t>พิจารณา</w:t>
      </w:r>
      <w:r w:rsidRPr="0027539E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Pr="0027539E">
        <w:rPr>
          <w:rFonts w:ascii="Angsana New" w:hAnsi="Angsana New"/>
          <w:color w:val="000000"/>
          <w:sz w:val="30"/>
          <w:szCs w:val="30"/>
          <w:cs/>
        </w:rPr>
        <w:t>การประเมินก่อนหน้าว่าสัญญาเป็นสัญญาที่สร้างภาระหรือไม่</w:t>
      </w:r>
      <w:r w:rsidRPr="0027539E">
        <w:rPr>
          <w:color w:val="000000"/>
          <w:sz w:val="30"/>
          <w:szCs w:val="30"/>
          <w:cs/>
        </w:rPr>
        <w:t xml:space="preserve"> </w:t>
      </w:r>
      <w:r w:rsidRPr="0027539E">
        <w:rPr>
          <w:rFonts w:ascii="Angsana New" w:hAnsi="Angsana New"/>
          <w:color w:val="000000"/>
          <w:sz w:val="30"/>
          <w:szCs w:val="30"/>
          <w:cs/>
        </w:rPr>
        <w:t>เพื่อเป็นทางเลือกในการทบทวนการด้อยค่า</w:t>
      </w:r>
      <w:r w:rsidRPr="0027539E">
        <w:rPr>
          <w:color w:val="000000"/>
          <w:sz w:val="30"/>
          <w:szCs w:val="30"/>
          <w:cs/>
        </w:rPr>
        <w:t xml:space="preserve"> </w:t>
      </w:r>
      <w:r w:rsidRPr="0027539E">
        <w:rPr>
          <w:rFonts w:ascii="Angsana New" w:hAnsi="Angsana New"/>
          <w:color w:val="000000"/>
          <w:sz w:val="30"/>
          <w:szCs w:val="30"/>
          <w:cs/>
        </w:rPr>
        <w:t>และ</w:t>
      </w:r>
    </w:p>
    <w:p w14:paraId="61B5819A" w14:textId="77777777" w:rsidR="00F6337D" w:rsidRPr="00630270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="Angsana New" w:hAnsi="Angsana New"/>
          <w:color w:val="000000"/>
          <w:sz w:val="30"/>
          <w:szCs w:val="30"/>
        </w:rPr>
      </w:pPr>
      <w:r w:rsidRPr="0027539E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63027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B39D02F" w14:textId="7CBE2FEE" w:rsidR="004A4D29" w:rsidRDefault="004A4D29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"/>
        <w:gridCol w:w="1260"/>
        <w:gridCol w:w="180"/>
        <w:gridCol w:w="1170"/>
      </w:tblGrid>
      <w:tr w:rsidR="0076718A" w:rsidRPr="0068659A" w14:paraId="7DF64E5C" w14:textId="77777777" w:rsidTr="00397A68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43F44961" w14:textId="49CD6007" w:rsidR="0076718A" w:rsidRPr="0068659A" w:rsidRDefault="0076718A" w:rsidP="00FB026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79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ผลกระทบจากการถือปฏิบัติตาม </w:t>
            </w:r>
            <w:r w:rsidRPr="00F679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TFRS </w:t>
            </w:r>
            <w:r w:rsidR="00F363C1" w:rsidRPr="00F363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0DAFF1D2" w14:textId="77777777" w:rsidR="0076718A" w:rsidRPr="0068659A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55DA0B" w14:textId="77777777" w:rsidR="00F64BC0" w:rsidRDefault="00F64BC0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  <w:p w14:paraId="683A139E" w14:textId="0CD0ABA7" w:rsidR="0076718A" w:rsidRPr="00F64BC0" w:rsidRDefault="00F64BC0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B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EA3C5D" w14:textId="13561396" w:rsidR="0076718A" w:rsidRPr="0068659A" w:rsidRDefault="0076718A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DEEC62" w14:textId="77777777" w:rsidR="00F64BC0" w:rsidRDefault="00F64BC0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64B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1DCC820" w14:textId="6C1F6E20" w:rsidR="0076718A" w:rsidRPr="0068659A" w:rsidRDefault="00F64BC0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B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4BC0" w:rsidRPr="0068659A" w14:paraId="4E0E39EE" w14:textId="77777777" w:rsidTr="00397A68">
        <w:trPr>
          <w:cantSplit/>
          <w:trHeight w:val="20"/>
          <w:tblHeader/>
        </w:trPr>
        <w:tc>
          <w:tcPr>
            <w:tcW w:w="5850" w:type="dxa"/>
          </w:tcPr>
          <w:p w14:paraId="6D291E59" w14:textId="77777777" w:rsidR="00F64BC0" w:rsidRPr="0068659A" w:rsidRDefault="00F64BC0" w:rsidP="00FB026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D7E3125" w14:textId="77777777" w:rsidR="00F64BC0" w:rsidRPr="0068659A" w:rsidRDefault="00F64BC0" w:rsidP="00FB026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4D30392C" w14:textId="171A922E" w:rsidR="00F64BC0" w:rsidRPr="00F67986" w:rsidRDefault="00F64BC0" w:rsidP="00FB026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6718A" w:rsidRPr="0068659A" w14:paraId="31976D0E" w14:textId="77777777" w:rsidTr="00397A68">
        <w:trPr>
          <w:cantSplit/>
          <w:trHeight w:val="20"/>
        </w:trPr>
        <w:tc>
          <w:tcPr>
            <w:tcW w:w="5850" w:type="dxa"/>
          </w:tcPr>
          <w:p w14:paraId="12D13D59" w14:textId="336C1841" w:rsidR="0076718A" w:rsidRPr="00F67986" w:rsidRDefault="0076718A" w:rsidP="00FB026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79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63C1" w:rsidRPr="00F363C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679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F363C1" w:rsidRPr="00F363C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002B49AA" w14:textId="77777777" w:rsidR="0076718A" w:rsidRPr="0068659A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01085" w14:textId="5B70D889" w:rsidR="0076718A" w:rsidRPr="0068659A" w:rsidRDefault="0076718A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0BE79" w14:textId="6CBBC0CB" w:rsidR="0076718A" w:rsidRPr="0068659A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B5B96E" w14:textId="0F7D77FD" w:rsidR="0076718A" w:rsidRPr="005576E4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718A" w:rsidRPr="0068659A" w14:paraId="3A91CAEC" w14:textId="77777777" w:rsidTr="00397A68">
        <w:trPr>
          <w:cantSplit/>
          <w:trHeight w:val="254"/>
        </w:trPr>
        <w:tc>
          <w:tcPr>
            <w:tcW w:w="5850" w:type="dxa"/>
          </w:tcPr>
          <w:p w14:paraId="193F8DDB" w14:textId="3905EC8B" w:rsidR="0076718A" w:rsidRPr="00AA2BFD" w:rsidRDefault="00C85293" w:rsidP="00FB026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</w:t>
            </w:r>
            <w:r w:rsidR="0095325F" w:rsidRPr="00F67986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1D976" w14:textId="77777777" w:rsidR="0076718A" w:rsidRPr="0068659A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DF1A1" w14:textId="6DA986CC" w:rsidR="0076718A" w:rsidRPr="0068659A" w:rsidRDefault="00F363C1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880A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05805E54" w14:textId="23E6CA5C" w:rsidR="0076718A" w:rsidRPr="0068659A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70419C" w14:textId="7D1C6B71" w:rsidR="0076718A" w:rsidRPr="0068659A" w:rsidRDefault="005576E4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718A" w:rsidRPr="0068659A" w14:paraId="5FD2BFF9" w14:textId="77777777" w:rsidTr="00397A68">
        <w:trPr>
          <w:cantSplit/>
          <w:trHeight w:val="20"/>
        </w:trPr>
        <w:tc>
          <w:tcPr>
            <w:tcW w:w="5850" w:type="dxa"/>
          </w:tcPr>
          <w:p w14:paraId="55367188" w14:textId="77777777" w:rsidR="0076718A" w:rsidRPr="00F67986" w:rsidRDefault="0076718A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67986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24AE59A1" w14:textId="77777777" w:rsidR="0076718A" w:rsidRPr="0068659A" w:rsidRDefault="0076718A" w:rsidP="00FB026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D3331" w14:textId="2D1FB4B5" w:rsidR="0076718A" w:rsidRPr="0068659A" w:rsidRDefault="00F363C1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7A6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717B0702" w14:textId="5E758E9E" w:rsidR="0076718A" w:rsidRPr="0068659A" w:rsidRDefault="0076718A" w:rsidP="00FB026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B14C8E" w14:textId="0F411A3A" w:rsidR="0076718A" w:rsidRPr="0068659A" w:rsidRDefault="007A6500" w:rsidP="007A65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EF18B2F" w14:textId="77777777" w:rsidR="00702245" w:rsidRPr="00DE7D71" w:rsidRDefault="00702245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80"/>
        <w:gridCol w:w="1170"/>
      </w:tblGrid>
      <w:tr w:rsidR="008D56A8" w:rsidRPr="0068659A" w14:paraId="561DB310" w14:textId="77777777" w:rsidTr="00397A68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FB29D24" w14:textId="77777777" w:rsidR="008D56A8" w:rsidRPr="0068659A" w:rsidRDefault="008D56A8" w:rsidP="00F64BC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1E1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260" w:type="dxa"/>
          </w:tcPr>
          <w:p w14:paraId="468AFA8E" w14:textId="77777777" w:rsidR="008D56A8" w:rsidRPr="001C5C5A" w:rsidRDefault="008D56A8" w:rsidP="00F64BC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  <w:p w14:paraId="456B45FE" w14:textId="5CBAE44A" w:rsidR="008D56A8" w:rsidRPr="0068659A" w:rsidRDefault="008D56A8" w:rsidP="00F64BC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B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EA9CD0" w14:textId="30D70F1B" w:rsidR="008D56A8" w:rsidRPr="0068659A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D4C866" w14:textId="77777777" w:rsidR="008D56A8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64B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A3631A" w14:textId="6618988A" w:rsidR="008D56A8" w:rsidRPr="0068659A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B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D56A8" w:rsidRPr="0068659A" w14:paraId="0B89526F" w14:textId="77777777" w:rsidTr="00397A68">
        <w:trPr>
          <w:cantSplit/>
          <w:trHeight w:val="20"/>
          <w:tblHeader/>
        </w:trPr>
        <w:tc>
          <w:tcPr>
            <w:tcW w:w="6030" w:type="dxa"/>
          </w:tcPr>
          <w:p w14:paraId="4C6B45C0" w14:textId="77777777" w:rsidR="008D56A8" w:rsidRPr="00FD2526" w:rsidRDefault="008D56A8" w:rsidP="00F64BC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845A4E" w14:textId="048EA8A4" w:rsidR="008D56A8" w:rsidRPr="00FD2526" w:rsidRDefault="008D56A8" w:rsidP="00F64BC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D252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D25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D56A8" w:rsidRPr="0068659A" w14:paraId="37CC473B" w14:textId="77777777" w:rsidTr="00397A68">
        <w:trPr>
          <w:cantSplit/>
          <w:trHeight w:val="20"/>
        </w:trPr>
        <w:tc>
          <w:tcPr>
            <w:tcW w:w="6030" w:type="dxa"/>
          </w:tcPr>
          <w:p w14:paraId="4DDD3EA4" w14:textId="67E91589" w:rsidR="008D56A8" w:rsidRPr="00FD2526" w:rsidRDefault="008D56A8" w:rsidP="00F64BC0">
            <w:pPr>
              <w:spacing w:line="240" w:lineRule="auto"/>
              <w:ind w:left="175" w:hanging="1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D25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D2526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="00F363C1" w:rsidRPr="00F363C1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="00582B90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FD25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="00F363C1" w:rsidRPr="00F363C1">
              <w:rPr>
                <w:rFonts w:asciiTheme="majorBidi" w:hAnsiTheme="majorBidi" w:cs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312773" w14:textId="77777777" w:rsidR="005A5231" w:rsidRDefault="005A5231" w:rsidP="00C83A8A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9364B" w14:textId="2A3B2B04" w:rsidR="008D56A8" w:rsidRPr="00FD2526" w:rsidRDefault="00F363C1" w:rsidP="00C83A8A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8D56A8" w:rsidRPr="00FD25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</w:tcPr>
          <w:p w14:paraId="7384A75F" w14:textId="77777777" w:rsidR="008D56A8" w:rsidRPr="00FD2526" w:rsidRDefault="008D56A8" w:rsidP="00F64BC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15D655" w14:textId="72F02114" w:rsidR="008D56A8" w:rsidRPr="00FD2526" w:rsidRDefault="008D56A8" w:rsidP="00F64BC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25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AD1" w:rsidRPr="0068659A" w14:paraId="051441A2" w14:textId="77777777" w:rsidTr="00397A68">
        <w:trPr>
          <w:cantSplit/>
          <w:trHeight w:val="20"/>
        </w:trPr>
        <w:tc>
          <w:tcPr>
            <w:tcW w:w="6030" w:type="dxa"/>
          </w:tcPr>
          <w:p w14:paraId="43A4C28A" w14:textId="612F1B13" w:rsidR="00B57AD1" w:rsidRPr="00FD2526" w:rsidRDefault="00B57AD1" w:rsidP="00B57AD1">
            <w:pPr>
              <w:spacing w:line="240" w:lineRule="auto"/>
              <w:ind w:left="175" w:hanging="1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D25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F363C1" w:rsidRPr="00F363C1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FD25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F363C1" w:rsidRPr="00F363C1">
              <w:rPr>
                <w:rFonts w:asciiTheme="majorBidi" w:hAnsiTheme="majorBidi" w:cs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293FD9" w14:textId="59BF3EBD" w:rsidR="00B57AD1" w:rsidRPr="00FD2526" w:rsidRDefault="00F363C1" w:rsidP="00B57AD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B57A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80" w:type="dxa"/>
          </w:tcPr>
          <w:p w14:paraId="2883480B" w14:textId="77777777" w:rsidR="00B57AD1" w:rsidRPr="00FD2526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F8A2A" w14:textId="027053DB" w:rsidR="00B57AD1" w:rsidRPr="009D488B" w:rsidRDefault="009D488B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7AD1" w:rsidRPr="0068659A" w14:paraId="232C060D" w14:textId="77777777" w:rsidTr="00397A68">
        <w:trPr>
          <w:cantSplit/>
          <w:trHeight w:val="254"/>
        </w:trPr>
        <w:tc>
          <w:tcPr>
            <w:tcW w:w="6030" w:type="dxa"/>
          </w:tcPr>
          <w:p w14:paraId="25D635C0" w14:textId="77777777" w:rsidR="00B57AD1" w:rsidRPr="00FD2526" w:rsidRDefault="00B57AD1" w:rsidP="00B57AD1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FD2526">
              <w:rPr>
                <w:rFonts w:asciiTheme="majorBidi" w:hAnsiTheme="majorBidi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60" w:type="dxa"/>
          </w:tcPr>
          <w:p w14:paraId="4A64AA00" w14:textId="0410AC98" w:rsidR="00B57AD1" w:rsidRPr="00FD2526" w:rsidRDefault="00B57AD1" w:rsidP="00B57AD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63C1"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63C1"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4034176" w14:textId="7233DAFA" w:rsidR="00B57AD1" w:rsidRPr="00FD2526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BFEE77" w14:textId="0131EEFC" w:rsidR="00B57AD1" w:rsidRPr="00FD2526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25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AD1" w:rsidRPr="0068659A" w14:paraId="5A8BDB69" w14:textId="77777777" w:rsidTr="00397A68">
        <w:trPr>
          <w:cantSplit/>
          <w:trHeight w:val="20"/>
        </w:trPr>
        <w:tc>
          <w:tcPr>
            <w:tcW w:w="6030" w:type="dxa"/>
          </w:tcPr>
          <w:p w14:paraId="19642887" w14:textId="4C988F27" w:rsidR="00B57AD1" w:rsidRPr="00FD2526" w:rsidRDefault="00B57AD1" w:rsidP="00B57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FD2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363C1" w:rsidRPr="00F363C1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Pr="00FD2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363C1" w:rsidRPr="00F363C1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A10C6D" w14:textId="7E8515F0" w:rsidR="00B57AD1" w:rsidRPr="00FD2526" w:rsidRDefault="00F363C1" w:rsidP="00B57AD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B57AD1" w:rsidRPr="00B91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3C81DB0D" w14:textId="06C95A7C" w:rsidR="00B57AD1" w:rsidRPr="00FD2526" w:rsidRDefault="00B57AD1" w:rsidP="00B57A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BB5D8" w14:textId="611C735C" w:rsidR="00B57AD1" w:rsidRPr="00FD2526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D56A8" w:rsidRPr="0068659A" w14:paraId="4299F50A" w14:textId="77777777" w:rsidTr="00397A68">
        <w:trPr>
          <w:cantSplit/>
          <w:trHeight w:val="20"/>
        </w:trPr>
        <w:tc>
          <w:tcPr>
            <w:tcW w:w="6030" w:type="dxa"/>
          </w:tcPr>
          <w:p w14:paraId="426D30F9" w14:textId="74F83393" w:rsidR="008D56A8" w:rsidRPr="00FD2526" w:rsidRDefault="008D56A8" w:rsidP="00DE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D25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 </w:t>
            </w:r>
            <w:r w:rsidRPr="00FD2526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5E50A08" w14:textId="11DD5DF3" w:rsidR="008D56A8" w:rsidRPr="00AA6E54" w:rsidRDefault="00F363C1" w:rsidP="00DE7D7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D56A8" w:rsidRPr="00AA6E5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8D56A8" w:rsidRPr="00AA6E5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D56A8" w:rsidRPr="00AA6E5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363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</w:tcPr>
          <w:p w14:paraId="663DD9B2" w14:textId="3E66B971" w:rsidR="008D56A8" w:rsidRPr="00AA6E54" w:rsidRDefault="008D56A8" w:rsidP="00DE7D7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DAD13E" w14:textId="06703C64" w:rsidR="008D56A8" w:rsidRPr="00AA6E54" w:rsidRDefault="008D56A8" w:rsidP="00DE7D7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6E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2D5ACCF" w14:textId="77777777" w:rsidR="0016104C" w:rsidRPr="00DE7D71" w:rsidRDefault="0016104C" w:rsidP="00F6337D">
      <w:pPr>
        <w:pStyle w:val="a"/>
        <w:tabs>
          <w:tab w:val="clear" w:pos="1080"/>
          <w:tab w:val="left" w:pos="540"/>
        </w:tabs>
        <w:ind w:left="1260"/>
        <w:jc w:val="thaiDistribute"/>
        <w:rPr>
          <w:rFonts w:asciiTheme="majorBidi" w:hAnsiTheme="majorBidi" w:cs="Angsana New"/>
          <w:sz w:val="22"/>
          <w:szCs w:val="22"/>
        </w:rPr>
      </w:pPr>
    </w:p>
    <w:p w14:paraId="5108943A" w14:textId="5EBB6DBD" w:rsidR="00F6337D" w:rsidRPr="00C9150F" w:rsidRDefault="00F6337D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="Angsana New"/>
          <w:cs/>
        </w:rPr>
      </w:pPr>
      <w:r w:rsidRPr="00C9150F">
        <w:rPr>
          <w:rFonts w:asciiTheme="majorBidi" w:hAnsiTheme="majorBidi" w:cs="Angsana New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07CFB">
        <w:rPr>
          <w:rFonts w:asciiTheme="majorBidi" w:hAnsiTheme="majorBidi" w:cs="Angsana New"/>
          <w:cs/>
        </w:rPr>
        <w:t xml:space="preserve">จำหน่ายรถยนต์และอุปกรณ์ตกแต่ง </w:t>
      </w:r>
      <w:r w:rsidRPr="00C9150F">
        <w:rPr>
          <w:rFonts w:asciiTheme="majorBidi" w:hAnsiTheme="majorBidi" w:cs="Angsana New"/>
          <w:cs/>
        </w:rPr>
        <w:t>และส่วนงาน</w:t>
      </w:r>
      <w:r w:rsidR="00207CFB">
        <w:rPr>
          <w:rFonts w:asciiTheme="majorBidi" w:hAnsiTheme="majorBidi" w:cs="Angsana New"/>
          <w:cs/>
          <w:lang w:val="en-US"/>
        </w:rPr>
        <w:t>ซ่อมบำรุงและจำหน่ายอะไหล่</w:t>
      </w:r>
    </w:p>
    <w:p w14:paraId="72DF59E0" w14:textId="5E6D7130" w:rsidR="00F521D1" w:rsidRDefault="00F521D1" w:rsidP="008D5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90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  <w:r>
        <w:rPr>
          <w:rFonts w:ascii="Angsana New" w:hAnsi="Angsana New" w:cs="Angsana New"/>
          <w:b/>
          <w:bCs/>
          <w:sz w:val="20"/>
          <w:szCs w:val="20"/>
          <w:cs/>
          <w:lang w:val="th-TH"/>
        </w:rPr>
        <w:br w:type="page"/>
      </w:r>
    </w:p>
    <w:p w14:paraId="462EC7F2" w14:textId="4E622211" w:rsidR="00717DC6" w:rsidRPr="00717DC6" w:rsidRDefault="00FF03ED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5B1F7AD" w14:textId="77777777" w:rsidR="00BF1BD5" w:rsidRPr="00AD60B5" w:rsidRDefault="00BF1BD5" w:rsidP="00154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6C3F238" w14:textId="587EF8F6" w:rsidR="00154B96" w:rsidRPr="00483087" w:rsidRDefault="00536D61" w:rsidP="009228D9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483087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</w:t>
      </w:r>
      <w:r w:rsidR="00CB527A" w:rsidRPr="00483087">
        <w:rPr>
          <w:rFonts w:ascii="Angsana New" w:hAnsi="Angsana New"/>
          <w:b/>
          <w:sz w:val="30"/>
          <w:szCs w:val="30"/>
          <w:cs/>
          <w:lang w:bidi="th-TH"/>
        </w:rPr>
        <w:t>บุคคลหรือ</w:t>
      </w:r>
      <w:r w:rsidRPr="00483087">
        <w:rPr>
          <w:rFonts w:ascii="Angsana New" w:hAnsi="Angsana New"/>
          <w:b/>
          <w:sz w:val="30"/>
          <w:szCs w:val="30"/>
          <w:cs/>
          <w:lang w:bidi="th-TH"/>
        </w:rPr>
        <w:t>กิจการที่เกี่ยวข้องกันสำหรับงวดสามเดือนสิ้นสุดวันที่</w:t>
      </w:r>
      <w:r w:rsidRPr="00483087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="00F363C1" w:rsidRPr="00F363C1">
        <w:rPr>
          <w:rFonts w:ascii="Angsana New" w:hAnsi="Angsana New"/>
          <w:bCs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483087">
        <w:rPr>
          <w:rFonts w:ascii="Angsana New" w:hAnsi="Angsana New"/>
          <w:b/>
          <w:sz w:val="30"/>
          <w:szCs w:val="30"/>
          <w:cs/>
          <w:lang w:bidi="th-TH"/>
        </w:rPr>
        <w:t>มีนาคม สรุปได้ดังนี้</w:t>
      </w:r>
    </w:p>
    <w:p w14:paraId="76301EF7" w14:textId="77777777" w:rsidR="00536D61" w:rsidRPr="00483087" w:rsidRDefault="00536D61" w:rsidP="00AD076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261"/>
        <w:gridCol w:w="276"/>
        <w:gridCol w:w="6"/>
        <w:gridCol w:w="1150"/>
        <w:gridCol w:w="7"/>
        <w:gridCol w:w="265"/>
        <w:gridCol w:w="6"/>
        <w:gridCol w:w="1078"/>
        <w:gridCol w:w="268"/>
        <w:gridCol w:w="1168"/>
      </w:tblGrid>
      <w:tr w:rsidR="00185E54" w:rsidRPr="00483087" w14:paraId="1E8FD73B" w14:textId="77777777" w:rsidTr="007B236F">
        <w:tc>
          <w:tcPr>
            <w:tcW w:w="2038" w:type="pct"/>
          </w:tcPr>
          <w:p w14:paraId="2F20D4A8" w14:textId="77777777" w:rsidR="00D661A3" w:rsidRPr="00483087" w:rsidRDefault="00D661A3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pct"/>
            <w:gridSpan w:val="4"/>
          </w:tcPr>
          <w:p w14:paraId="198AEC4D" w14:textId="77777777" w:rsidR="00D661A3" w:rsidRPr="00483087" w:rsidRDefault="00D661A3" w:rsidP="00D6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01981374" w14:textId="77777777" w:rsidR="00D661A3" w:rsidRPr="00483087" w:rsidRDefault="00D661A3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pct"/>
            <w:gridSpan w:val="4"/>
          </w:tcPr>
          <w:p w14:paraId="422EF593" w14:textId="77777777" w:rsidR="00D661A3" w:rsidRPr="00483087" w:rsidRDefault="00D661A3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E21" w:rsidRPr="00483087" w14:paraId="362D8A22" w14:textId="77777777" w:rsidTr="007B236F">
        <w:tc>
          <w:tcPr>
            <w:tcW w:w="2038" w:type="pct"/>
          </w:tcPr>
          <w:p w14:paraId="0F40B4AC" w14:textId="1F0E41CF" w:rsidR="004B3E21" w:rsidRPr="00483087" w:rsidRDefault="004B3E21" w:rsidP="00F3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1" w:type="pct"/>
          </w:tcPr>
          <w:p w14:paraId="405FF3D7" w14:textId="47BD3FCB" w:rsidR="004B3E21" w:rsidRPr="00483087" w:rsidRDefault="00F363C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C1A5247" w14:textId="77777777" w:rsidR="004B3E21" w:rsidRPr="00483087" w:rsidRDefault="004B3E2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3"/>
          </w:tcPr>
          <w:p w14:paraId="58D33918" w14:textId="6FD16F94" w:rsidR="004B3E21" w:rsidRPr="00483087" w:rsidRDefault="00F363C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3A423C9D" w14:textId="77777777" w:rsidR="004B3E21" w:rsidRPr="00483087" w:rsidRDefault="004B3E2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1C2648" w14:textId="69ABCB9E" w:rsidR="004B3E21" w:rsidRPr="00483087" w:rsidRDefault="00F363C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4F56A6D" w14:textId="77777777" w:rsidR="004B3E21" w:rsidRPr="00483087" w:rsidRDefault="004B3E2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600C260" w14:textId="26BBB199" w:rsidR="004B3E21" w:rsidRPr="00483087" w:rsidRDefault="00F363C1" w:rsidP="004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661A3" w:rsidRPr="00483087" w14:paraId="1E475C88" w14:textId="77777777" w:rsidTr="007B236F">
        <w:tc>
          <w:tcPr>
            <w:tcW w:w="2038" w:type="pct"/>
          </w:tcPr>
          <w:p w14:paraId="0C19091B" w14:textId="77777777" w:rsidR="00D661A3" w:rsidRPr="00483087" w:rsidRDefault="00D661A3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10"/>
          </w:tcPr>
          <w:p w14:paraId="377F009D" w14:textId="77777777" w:rsidR="00D661A3" w:rsidRPr="00483087" w:rsidRDefault="00D661A3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F09" w:rsidRPr="00483087" w14:paraId="7B1DD449" w14:textId="77777777" w:rsidTr="007B236F">
        <w:tc>
          <w:tcPr>
            <w:tcW w:w="2038" w:type="pct"/>
          </w:tcPr>
          <w:p w14:paraId="32B58A8D" w14:textId="77777777" w:rsidR="00185E54" w:rsidRPr="00483087" w:rsidRDefault="005513E6" w:rsidP="00F3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1" w:type="pct"/>
          </w:tcPr>
          <w:p w14:paraId="7990FF16" w14:textId="77777777" w:rsidR="00185E54" w:rsidRPr="00483087" w:rsidRDefault="00185E54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A96F437" w14:textId="77777777" w:rsidR="00185E54" w:rsidRPr="00483087" w:rsidRDefault="00185E54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3"/>
          </w:tcPr>
          <w:p w14:paraId="1C23BA53" w14:textId="77777777" w:rsidR="00185E54" w:rsidRPr="00483087" w:rsidRDefault="00185E54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AFBB8D" w14:textId="77777777" w:rsidR="00185E54" w:rsidRPr="00483087" w:rsidRDefault="00185E54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6DBAC8F1" w14:textId="77777777" w:rsidR="00185E54" w:rsidRPr="00483087" w:rsidRDefault="00185E54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1BBB2A6" w14:textId="77777777" w:rsidR="00185E54" w:rsidRPr="00483087" w:rsidRDefault="00185E54" w:rsidP="001B675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8C14FC4" w14:textId="77777777" w:rsidR="00185E54" w:rsidRPr="00483087" w:rsidRDefault="00185E54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2EC2" w:rsidRPr="00483087" w14:paraId="1A1638AC" w14:textId="77777777" w:rsidTr="007B236F">
        <w:tc>
          <w:tcPr>
            <w:tcW w:w="2038" w:type="pct"/>
          </w:tcPr>
          <w:p w14:paraId="4265FCAA" w14:textId="77777777" w:rsidR="00422EC2" w:rsidRPr="00483087" w:rsidRDefault="00422EC2" w:rsidP="00422EC2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81" w:type="pct"/>
          </w:tcPr>
          <w:p w14:paraId="5D9AE13E" w14:textId="294C1FB8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19BFFF69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3"/>
          </w:tcPr>
          <w:p w14:paraId="75B62A98" w14:textId="6D774B5D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88D060C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052DEBE1" w14:textId="1314D9F0" w:rsidR="00422EC2" w:rsidRPr="00483087" w:rsidRDefault="00F363C1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Theme="majorBidi" w:hAnsiTheme="majorBidi" w:cstheme="majorBidi"/>
                <w:sz w:val="30"/>
                <w:szCs w:val="38"/>
              </w:rPr>
              <w:t>12</w:t>
            </w:r>
            <w:r w:rsidR="00422EC2">
              <w:rPr>
                <w:rFonts w:asciiTheme="majorBidi" w:hAnsiTheme="majorBidi" w:cstheme="majorBidi"/>
                <w:sz w:val="30"/>
                <w:szCs w:val="38"/>
              </w:rPr>
              <w:t>,</w:t>
            </w:r>
            <w:r w:rsidRPr="00F363C1">
              <w:rPr>
                <w:rFonts w:asciiTheme="majorBidi" w:hAnsiTheme="majorBidi" w:cstheme="majorBidi"/>
                <w:sz w:val="30"/>
                <w:szCs w:val="38"/>
              </w:rPr>
              <w:t>340</w:t>
            </w:r>
          </w:p>
        </w:tc>
        <w:tc>
          <w:tcPr>
            <w:tcW w:w="145" w:type="pct"/>
          </w:tcPr>
          <w:p w14:paraId="4DBED155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C71855E" w14:textId="013235CD" w:rsidR="00422EC2" w:rsidRPr="00483087" w:rsidRDefault="00F363C1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22E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422EC2" w:rsidRPr="00483087" w14:paraId="52F8D54A" w14:textId="77777777" w:rsidTr="007B236F">
        <w:tc>
          <w:tcPr>
            <w:tcW w:w="2038" w:type="pct"/>
          </w:tcPr>
          <w:p w14:paraId="216881ED" w14:textId="77777777" w:rsidR="00422EC2" w:rsidRPr="00483087" w:rsidRDefault="00422EC2" w:rsidP="00422EC2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81" w:type="pct"/>
          </w:tcPr>
          <w:p w14:paraId="414D2CDA" w14:textId="03B2C1EB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48BE732C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3"/>
          </w:tcPr>
          <w:p w14:paraId="4D553FDE" w14:textId="3C0F58F3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A7FFC2B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7AF9D343" w14:textId="7E16123C" w:rsidR="00422EC2" w:rsidRPr="00483087" w:rsidRDefault="00F363C1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45" w:type="pct"/>
          </w:tcPr>
          <w:p w14:paraId="5D2AA2C8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7B3ACCB" w14:textId="6BE3D632" w:rsidR="00422EC2" w:rsidRPr="00483087" w:rsidRDefault="00F363C1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</w:tr>
      <w:tr w:rsidR="00422EC2" w:rsidRPr="00483087" w14:paraId="2349DBD3" w14:textId="77777777" w:rsidTr="007B236F">
        <w:tc>
          <w:tcPr>
            <w:tcW w:w="2038" w:type="pct"/>
          </w:tcPr>
          <w:p w14:paraId="2F1B6727" w14:textId="77777777" w:rsidR="00422EC2" w:rsidRPr="00483087" w:rsidRDefault="00422EC2" w:rsidP="00422E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495112E4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4E98DB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3"/>
          </w:tcPr>
          <w:p w14:paraId="504AF634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D41144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70A73883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A2FFF7C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E6928A9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2EC2" w:rsidRPr="00483087" w14:paraId="13319768" w14:textId="77777777" w:rsidTr="007B236F">
        <w:tc>
          <w:tcPr>
            <w:tcW w:w="2038" w:type="pct"/>
          </w:tcPr>
          <w:p w14:paraId="6382EE04" w14:textId="77777777" w:rsidR="00422EC2" w:rsidRPr="00483087" w:rsidRDefault="00422EC2" w:rsidP="00422E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1" w:type="pct"/>
          </w:tcPr>
          <w:p w14:paraId="30F1EA6B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BAD1FA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3"/>
          </w:tcPr>
          <w:p w14:paraId="59164C1F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3151B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24FD9077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E9BEF09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2E02E3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2EC2" w:rsidRPr="00483087" w14:paraId="30B80181" w14:textId="77777777" w:rsidTr="007B236F">
        <w:tc>
          <w:tcPr>
            <w:tcW w:w="2038" w:type="pct"/>
          </w:tcPr>
          <w:p w14:paraId="29291CAB" w14:textId="77777777" w:rsidR="00422EC2" w:rsidRPr="00483087" w:rsidRDefault="00422EC2" w:rsidP="00422EC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81" w:type="pct"/>
          </w:tcPr>
          <w:p w14:paraId="293D9A59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B571416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3"/>
          </w:tcPr>
          <w:p w14:paraId="16AA5BF9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09719FA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5FCC6056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E98BF40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4EDC555" w14:textId="77777777" w:rsidR="00422EC2" w:rsidRPr="00483087" w:rsidRDefault="00422EC2" w:rsidP="00422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62F4" w:rsidRPr="00483087" w14:paraId="5D46766E" w14:textId="77777777" w:rsidTr="007B236F">
        <w:tc>
          <w:tcPr>
            <w:tcW w:w="2038" w:type="pct"/>
          </w:tcPr>
          <w:p w14:paraId="1E1E9179" w14:textId="77777777" w:rsidR="007662F4" w:rsidRPr="00483087" w:rsidRDefault="007662F4" w:rsidP="007662F4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81" w:type="pct"/>
          </w:tcPr>
          <w:p w14:paraId="15BFA01B" w14:textId="14E79E05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662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52" w:type="pct"/>
            <w:gridSpan w:val="2"/>
          </w:tcPr>
          <w:p w14:paraId="736DFAC8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5D3AB5BA" w14:textId="7A6840CC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147" w:type="pct"/>
            <w:gridSpan w:val="2"/>
          </w:tcPr>
          <w:p w14:paraId="305A9024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1D587A50" w14:textId="3DA714B7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662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5" w:type="pct"/>
          </w:tcPr>
          <w:p w14:paraId="6659229B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4918275" w14:textId="450F14AC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</w:tr>
      <w:tr w:rsidR="007662F4" w:rsidRPr="00483087" w14:paraId="5649FB8A" w14:textId="77777777" w:rsidTr="007B236F">
        <w:tc>
          <w:tcPr>
            <w:tcW w:w="2038" w:type="pct"/>
          </w:tcPr>
          <w:p w14:paraId="733A2F14" w14:textId="77777777" w:rsidR="007662F4" w:rsidRPr="00483087" w:rsidRDefault="007662F4" w:rsidP="007662F4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81" w:type="pct"/>
          </w:tcPr>
          <w:p w14:paraId="1A2CF94B" w14:textId="1FCC6C14" w:rsidR="007662F4" w:rsidRPr="007662F4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52" w:type="pct"/>
            <w:gridSpan w:val="2"/>
          </w:tcPr>
          <w:p w14:paraId="4A6482CB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CFA89B4" w14:textId="3C40984A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gridSpan w:val="2"/>
          </w:tcPr>
          <w:p w14:paraId="02817DB6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3CC04EE3" w14:textId="6772C0E0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389F34E8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EBD7BFA" w14:textId="12C8EAD5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62F4" w:rsidRPr="00483087" w14:paraId="5E00145B" w14:textId="77777777" w:rsidTr="007B236F">
        <w:tc>
          <w:tcPr>
            <w:tcW w:w="2038" w:type="pct"/>
          </w:tcPr>
          <w:p w14:paraId="6F43AF2D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2A44D95" w14:textId="0D47A83D" w:rsidR="007662F4" w:rsidRPr="00B878AB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662F4" w:rsidRPr="00B87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52" w:type="pct"/>
            <w:gridSpan w:val="2"/>
          </w:tcPr>
          <w:p w14:paraId="444106E6" w14:textId="77777777" w:rsidR="007662F4" w:rsidRPr="00B878AB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DB2811F" w14:textId="78F2478A" w:rsidR="007662F4" w:rsidRPr="00B878AB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47" w:type="pct"/>
            <w:gridSpan w:val="2"/>
          </w:tcPr>
          <w:p w14:paraId="14103464" w14:textId="77777777" w:rsidR="007662F4" w:rsidRPr="00B878AB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6A7A9" w14:textId="5E5FE9D5" w:rsidR="007662F4" w:rsidRPr="00B878AB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662F4" w:rsidRPr="00B87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45" w:type="pct"/>
          </w:tcPr>
          <w:p w14:paraId="164AD53D" w14:textId="77777777" w:rsidR="007662F4" w:rsidRPr="00483087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FE34CA4" w14:textId="421F7D63" w:rsidR="007662F4" w:rsidRPr="00483087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963</w:t>
            </w:r>
          </w:p>
        </w:tc>
      </w:tr>
    </w:tbl>
    <w:p w14:paraId="0F39C696" w14:textId="469A918B" w:rsidR="00397A68" w:rsidRPr="00F521D1" w:rsidRDefault="0039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2CCD54ED" w14:textId="5EC761BB" w:rsidR="00476CDB" w:rsidRDefault="00536D61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มีนาคม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2563</w:t>
      </w:r>
      <w:r w:rsidR="00DE4575"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2562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397A68" w:rsidRDefault="00DE4575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DA40F2" w:rsidRPr="00F205C4" w14:paraId="5A3AA90F" w14:textId="77777777" w:rsidTr="00DA40F2">
        <w:trPr>
          <w:tblHeader/>
        </w:trPr>
        <w:tc>
          <w:tcPr>
            <w:tcW w:w="2011" w:type="pct"/>
          </w:tcPr>
          <w:p w14:paraId="28920FA0" w14:textId="77777777" w:rsidR="00DA40F2" w:rsidRPr="00DA40F2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066E47F1" w14:textId="77777777" w:rsidR="00DA40F2" w:rsidRPr="00DA40F2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40F2" w:rsidRPr="00F205C4" w14:paraId="6D4E905C" w14:textId="77777777" w:rsidTr="00DA40F2">
        <w:trPr>
          <w:tblHeader/>
        </w:trPr>
        <w:tc>
          <w:tcPr>
            <w:tcW w:w="2011" w:type="pct"/>
          </w:tcPr>
          <w:p w14:paraId="1D10CA5D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83001F7" w14:textId="591DC558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0" w:type="pct"/>
          </w:tcPr>
          <w:p w14:paraId="54C832B3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F24B" w14:textId="3E9CAAD0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290E469A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7AA48825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40F2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40F2" w:rsidRPr="00F205C4" w14:paraId="51091F49" w14:textId="77777777" w:rsidTr="00DA40F2">
        <w:trPr>
          <w:tblHeader/>
        </w:trPr>
        <w:tc>
          <w:tcPr>
            <w:tcW w:w="2011" w:type="pct"/>
          </w:tcPr>
          <w:p w14:paraId="17748F26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DA47174" w14:textId="0A113DE5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8A16860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432E00D1" w14:textId="188D6001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6E238E0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216956B0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51700A1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73470AA8" w:rsidR="00DA40F2" w:rsidRPr="00DA40F2" w:rsidRDefault="00F363C1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A40F2" w:rsidRPr="00F205C4" w14:paraId="5BB67607" w14:textId="77777777" w:rsidTr="00DA40F2">
        <w:trPr>
          <w:tblHeader/>
        </w:trPr>
        <w:tc>
          <w:tcPr>
            <w:tcW w:w="2011" w:type="pct"/>
          </w:tcPr>
          <w:p w14:paraId="66022615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B7BE96A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40F2" w:rsidRPr="00F205C4" w14:paraId="01B28C33" w14:textId="77777777" w:rsidTr="00DA40F2">
        <w:tc>
          <w:tcPr>
            <w:tcW w:w="2011" w:type="pct"/>
          </w:tcPr>
          <w:p w14:paraId="01DAC164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989" w:type="pct"/>
            <w:gridSpan w:val="7"/>
          </w:tcPr>
          <w:p w14:paraId="4039BA72" w14:textId="77777777" w:rsidR="00DA40F2" w:rsidRPr="00DA40F2" w:rsidRDefault="00DA40F2" w:rsidP="00DA4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662F4" w:rsidRPr="00F205C4" w14:paraId="41CE4AA8" w14:textId="77777777" w:rsidTr="00DA40F2">
        <w:tc>
          <w:tcPr>
            <w:tcW w:w="2011" w:type="pct"/>
          </w:tcPr>
          <w:p w14:paraId="39B93068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082E240" w14:textId="6C88860F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82E5AEA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7562762E" w14:textId="17B178BE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4871F77E" w:rsidR="007662F4" w:rsidRPr="00DA40F2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662F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129" w:type="pct"/>
          </w:tcPr>
          <w:p w14:paraId="78B2EAF3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C4DBCBB" w:rsidR="007662F4" w:rsidRPr="00DA40F2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662F4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7662F4" w:rsidRPr="00F205C4" w14:paraId="2034777C" w14:textId="77777777" w:rsidTr="00DA40F2">
        <w:tc>
          <w:tcPr>
            <w:tcW w:w="2011" w:type="pct"/>
          </w:tcPr>
          <w:p w14:paraId="2212E85A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4A687C97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809A07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1A1CAF8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6F4706C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89C164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CCF139" w14:textId="77777777" w:rsidR="007662F4" w:rsidRPr="00DA40F2" w:rsidRDefault="007662F4" w:rsidP="001B675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E4ECDA8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2F4" w:rsidRPr="00F205C4" w14:paraId="2B0C9B74" w14:textId="77777777" w:rsidTr="00DA40F2">
        <w:tc>
          <w:tcPr>
            <w:tcW w:w="2011" w:type="pct"/>
          </w:tcPr>
          <w:p w14:paraId="17D8852C" w14:textId="0A999CA4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เงินลงทุนในบริษัทย่อย (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6879BA81" w14:textId="4C8BEB0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0F4D8AE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6C2961AD" w14:textId="3DBA321A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951B38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1E014" w14:textId="658E5AAD" w:rsidR="007662F4" w:rsidRPr="00DA40F2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548</w:t>
            </w:r>
            <w:r w:rsidR="007662F4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29" w:type="pct"/>
          </w:tcPr>
          <w:p w14:paraId="1B3E239A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9E89799" w14:textId="380824E2" w:rsidR="007662F4" w:rsidRPr="00DA40F2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548</w:t>
            </w:r>
            <w:r w:rsidR="007662F4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7662F4" w:rsidRPr="00F205C4" w14:paraId="04847B33" w14:textId="77777777" w:rsidTr="00DA40F2">
        <w:tc>
          <w:tcPr>
            <w:tcW w:w="2011" w:type="pct"/>
          </w:tcPr>
          <w:p w14:paraId="1DB486F0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1A957D7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89BA4DA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6101F8E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39754B2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98D66D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67026C" w14:textId="77777777" w:rsidR="007662F4" w:rsidRPr="00DA40F2" w:rsidRDefault="007662F4" w:rsidP="001B675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BD48F26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2F4" w:rsidRPr="00F205C4" w14:paraId="4CFE1C9D" w14:textId="77777777" w:rsidTr="00DA40F2">
        <w:tc>
          <w:tcPr>
            <w:tcW w:w="2011" w:type="pct"/>
          </w:tcPr>
          <w:p w14:paraId="6977178F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652" w:type="pct"/>
          </w:tcPr>
          <w:p w14:paraId="18CFC675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FD337E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DAD636F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CC5A23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AACF1F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8D35E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531A7C6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62F4" w:rsidRPr="00F205C4" w14:paraId="0E7240FC" w14:textId="77777777" w:rsidTr="00DA40F2">
        <w:tc>
          <w:tcPr>
            <w:tcW w:w="2011" w:type="pct"/>
          </w:tcPr>
          <w:p w14:paraId="4B9C8A07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6803F6" w14:textId="2EC455DE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46CD0E7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3D971445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7F1798D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5D0F1F0" w14:textId="444F10A0" w:rsidR="007662F4" w:rsidRPr="00DA40F2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29" w:type="pct"/>
          </w:tcPr>
          <w:p w14:paraId="2BDE4441" w14:textId="77777777" w:rsidR="007662F4" w:rsidRPr="00DA40F2" w:rsidRDefault="007662F4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8ED30B5" w14:textId="1D493A02" w:rsidR="007662F4" w:rsidRPr="00DA40F2" w:rsidRDefault="00F363C1" w:rsidP="0076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</w:tr>
    </w:tbl>
    <w:p w14:paraId="7951ED87" w14:textId="77777777" w:rsidR="00422EC2" w:rsidRDefault="00422EC2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AFD3A0A" w14:textId="77777777" w:rsidR="00F521D1" w:rsidRDefault="00F521D1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7A721CF" w14:textId="5DCE3612" w:rsidR="00DE4575" w:rsidRPr="00483087" w:rsidRDefault="00DE4575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14:paraId="71C8E986" w14:textId="77777777" w:rsidR="00DE4575" w:rsidRPr="00483087" w:rsidRDefault="00DE4575" w:rsidP="00DE4575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43B3A607" w14:textId="6B61C573" w:rsidR="0017794E" w:rsidRDefault="00DE4575" w:rsidP="0017794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กลุ่มบริษัทมีสัญญาที่สำคัญกับกิจการที่เกี่ยวข้องกันดังนี้</w:t>
      </w:r>
    </w:p>
    <w:p w14:paraId="6910989D" w14:textId="77777777" w:rsidR="002E377E" w:rsidRDefault="002E377E" w:rsidP="0017794E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20ED7C09" w14:textId="77777777" w:rsidR="00DE4575" w:rsidRPr="00483087" w:rsidRDefault="00DE4575" w:rsidP="0083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51BC3B10" w14:textId="77777777" w:rsidR="00DE4575" w:rsidRPr="002E7CBA" w:rsidRDefault="00DE4575" w:rsidP="00DE457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32ADD4" w14:textId="6941A0A8" w:rsidR="00DE4575" w:rsidRPr="002D2DD8" w:rsidRDefault="00DE4575" w:rsidP="00DE457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2DD8">
        <w:rPr>
          <w:rFonts w:ascii="Angsana New" w:hAnsi="Angsana New" w:cs="Angsana New"/>
          <w:sz w:val="30"/>
          <w:szCs w:val="30"/>
          <w:cs/>
        </w:rPr>
        <w:t>บริษัทมีสัญญาบริหารจัดการกับบริษัทย่อย 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</w:t>
      </w:r>
      <w:r w:rsidR="003122E3" w:rsidRPr="002D2DD8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Pr="002D2DD8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1</w:t>
      </w:r>
      <w:r w:rsidRPr="002D2DD8">
        <w:rPr>
          <w:rFonts w:ascii="Angsana New" w:hAnsi="Angsana New" w:cs="Angsana New"/>
          <w:sz w:val="30"/>
          <w:szCs w:val="30"/>
          <w:cs/>
        </w:rPr>
        <w:t xml:space="preserve"> </w:t>
      </w:r>
      <w:r w:rsidR="00B668FE">
        <w:rPr>
          <w:rFonts w:ascii="Angsana New" w:hAnsi="Angsana New" w:cs="Angsana New"/>
          <w:sz w:val="30"/>
          <w:szCs w:val="30"/>
          <w:cs/>
        </w:rPr>
        <w:t>ปี</w:t>
      </w:r>
      <w:r w:rsidRPr="002D2D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D2DD8">
        <w:rPr>
          <w:rFonts w:ascii="Angsana New" w:hAnsi="Angsana New" w:cs="Angsana New"/>
          <w:sz w:val="30"/>
          <w:szCs w:val="30"/>
          <w:cs/>
          <w:lang w:val="th-TH"/>
        </w:rPr>
        <w:t>และ</w:t>
      </w:r>
      <w:r w:rsidR="002E7CBA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2D2DD8">
        <w:rPr>
          <w:rFonts w:ascii="Angsana New" w:hAnsi="Angsana New" w:cs="Angsana New"/>
          <w:sz w:val="30"/>
          <w:szCs w:val="30"/>
          <w:cs/>
          <w:lang w:val="th-TH"/>
        </w:rPr>
        <w:t xml:space="preserve">จะมีผลสิ้นสุดในเดือนธันวาคม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2D2DD8">
        <w:rPr>
          <w:rFonts w:ascii="Angsana New" w:hAnsi="Angsana New" w:cs="Angsana New"/>
          <w:sz w:val="30"/>
          <w:szCs w:val="30"/>
          <w:cs/>
        </w:rPr>
        <w:t xml:space="preserve"> ทั้งนี้ 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5AEA4BE8" w14:textId="6FA861E1" w:rsidR="00F521D1" w:rsidRDefault="00F521D1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2236C33" w14:textId="2FE0B772" w:rsidR="00DE4575" w:rsidRPr="002D2DD8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="Angsana New" w:hAnsi="Angsana New" w:cs="Angsana New"/>
          <w:i/>
          <w:iCs/>
          <w:sz w:val="30"/>
          <w:szCs w:val="30"/>
        </w:rPr>
      </w:pPr>
      <w:r w:rsidRPr="002D2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43FAAAA2" w14:textId="77777777" w:rsidR="00DE4575" w:rsidRPr="002E7CBA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="Angsana New"/>
          <w:sz w:val="28"/>
          <w:szCs w:val="28"/>
        </w:rPr>
      </w:pPr>
    </w:p>
    <w:p w14:paraId="1BF7560F" w14:textId="15C81C55" w:rsidR="00DC5EB2" w:rsidRDefault="00B67749" w:rsidP="00DC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2DD8">
        <w:rPr>
          <w:rFonts w:ascii="Angsana New" w:hAnsi="Angsana New" w:cs="Angsana New"/>
          <w:sz w:val="30"/>
          <w:szCs w:val="30"/>
          <w:cs/>
        </w:rPr>
        <w:t>บริษัทมีสัญญาเช่าอาคารสำนักงานและบริการอุปกรณ์สำนักงานกับบริษัทย่อย</w:t>
      </w:r>
      <w:r w:rsidR="0017794E" w:rsidRPr="002D2DD8">
        <w:rPr>
          <w:rFonts w:ascii="Angsana New" w:hAnsi="Angsana New" w:cs="Angsana New"/>
          <w:sz w:val="30"/>
          <w:szCs w:val="30"/>
          <w:cs/>
        </w:rPr>
        <w:t>แห่งหนึ่ง</w:t>
      </w:r>
      <w:r w:rsidRPr="002D2DD8">
        <w:rPr>
          <w:rFonts w:ascii="Angsana New" w:hAnsi="Angsana New" w:cs="Angsana New"/>
          <w:sz w:val="30"/>
          <w:szCs w:val="30"/>
          <w:cs/>
        </w:rPr>
        <w:t xml:space="preserve"> โดยบริษัทย่อยดังกล่าวให้เช่าอาคารสำนักงานรวมทั้ง</w:t>
      </w:r>
      <w:r w:rsidRPr="002D2DD8">
        <w:rPr>
          <w:rFonts w:ascii="Angsana New" w:hAnsi="Angsana New" w:cs="Angsana New"/>
          <w:sz w:val="30"/>
          <w:szCs w:val="30"/>
          <w:cs/>
          <w:lang w:val="th-TH"/>
        </w:rPr>
        <w:t>บริการอุปกรณ์สำนักงานเพื่อใช้เป็นสำนักงานประกอบธุรกิจแก่บริษัท ซึ่ง</w:t>
      </w:r>
      <w:r w:rsidRPr="002D2DD8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ค่าบริการจะเป็นไปตามที่กำหนดในสัญญา สัญญาดังกล่าวมีระยะเวลา </w:t>
      </w:r>
      <w:r w:rsidR="00F363C1" w:rsidRPr="00F363C1">
        <w:rPr>
          <w:rFonts w:ascii="Angsana New" w:hAnsi="Angsana New" w:cs="Angsana New"/>
          <w:spacing w:val="-2"/>
          <w:sz w:val="30"/>
          <w:szCs w:val="30"/>
        </w:rPr>
        <w:t>1</w:t>
      </w:r>
      <w:r w:rsidRPr="002D2DD8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ปี และจะมีผลสิ้นสุดในเดือนกันยายน </w:t>
      </w:r>
      <w:r w:rsidR="00F363C1" w:rsidRPr="00F363C1">
        <w:rPr>
          <w:rFonts w:ascii="Angsana New" w:hAnsi="Angsana New" w:cs="Angsana New"/>
          <w:spacing w:val="-2"/>
          <w:sz w:val="30"/>
          <w:szCs w:val="30"/>
        </w:rPr>
        <w:t>256</w:t>
      </w:r>
      <w:r w:rsidR="00F363C1" w:rsidRPr="00F363C1">
        <w:rPr>
          <w:rFonts w:ascii="Angsana New" w:hAnsi="Angsana New" w:cs="Angsana New"/>
          <w:sz w:val="30"/>
          <w:szCs w:val="30"/>
        </w:rPr>
        <w:t>3</w:t>
      </w:r>
      <w:r w:rsidRPr="002D2DD8">
        <w:rPr>
          <w:rFonts w:ascii="Angsana New" w:hAnsi="Angsana New" w:cs="Angsana New"/>
          <w:sz w:val="30"/>
          <w:szCs w:val="30"/>
          <w:cs/>
        </w:rPr>
        <w:t xml:space="preserve">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F363C1" w:rsidRPr="00F363C1">
        <w:rPr>
          <w:rFonts w:ascii="Angsana New" w:hAnsi="Angsana New" w:cs="Angsana New"/>
          <w:sz w:val="30"/>
          <w:szCs w:val="30"/>
        </w:rPr>
        <w:t>30</w:t>
      </w:r>
      <w:r w:rsidRPr="002D2DD8">
        <w:rPr>
          <w:rFonts w:ascii="Angsana New" w:hAnsi="Angsana New" w:cs="Angsana New"/>
          <w:sz w:val="30"/>
          <w:szCs w:val="30"/>
        </w:rPr>
        <w:t xml:space="preserve"> </w:t>
      </w:r>
      <w:r w:rsidRPr="002D2DD8">
        <w:rPr>
          <w:rFonts w:ascii="Angsana New" w:hAnsi="Angsana New" w:cs="Angsana New"/>
          <w:sz w:val="30"/>
          <w:szCs w:val="30"/>
          <w:cs/>
        </w:rPr>
        <w:t>วัน ก่อนวันสิ้นสุดสัญญา</w:t>
      </w:r>
    </w:p>
    <w:p w14:paraId="3DCBF5BC" w14:textId="77777777" w:rsidR="00EB00CF" w:rsidRDefault="00EB00CF" w:rsidP="00272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21ADD7" w14:textId="42897B70" w:rsidR="00AB5EBA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2F515FC4" w14:textId="5FD3A124" w:rsidR="00A01A68" w:rsidRDefault="00A01A68" w:rsidP="00A0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060"/>
        <w:gridCol w:w="738"/>
        <w:gridCol w:w="1202"/>
        <w:gridCol w:w="270"/>
        <w:gridCol w:w="1170"/>
        <w:gridCol w:w="270"/>
        <w:gridCol w:w="1170"/>
        <w:gridCol w:w="270"/>
        <w:gridCol w:w="1170"/>
      </w:tblGrid>
      <w:tr w:rsidR="00E1746A" w:rsidRPr="00F205C4" w14:paraId="7C529041" w14:textId="77777777" w:rsidTr="009507B1">
        <w:tc>
          <w:tcPr>
            <w:tcW w:w="3060" w:type="dxa"/>
          </w:tcPr>
          <w:p w14:paraId="22B36D8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587D1DB8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52EA0198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4C17A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0356AE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46A" w:rsidRPr="00F205C4" w14:paraId="2D3F245B" w14:textId="77777777" w:rsidTr="009507B1">
        <w:tc>
          <w:tcPr>
            <w:tcW w:w="3060" w:type="dxa"/>
          </w:tcPr>
          <w:p w14:paraId="06750F3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53D67A4A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661E4EA2" w14:textId="33362822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3BB905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C49BE" w14:textId="21D7CF6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FC5E17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6FA67" w14:textId="6A86A75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AA1246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E34DF" w14:textId="646E908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46A" w:rsidRPr="00F205C4" w14:paraId="4870EA18" w14:textId="77777777" w:rsidTr="009507B1">
        <w:tc>
          <w:tcPr>
            <w:tcW w:w="3060" w:type="dxa"/>
          </w:tcPr>
          <w:p w14:paraId="6A628CA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61B9C09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1E8BB2" w14:textId="7520FC76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E1E488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93070" w14:textId="54EDB838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941C4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D45E7" w14:textId="104BFCF3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3F89A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0D60F" w14:textId="2DF30F13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1746A" w:rsidRPr="00F205C4" w14:paraId="290601BB" w14:textId="77777777" w:rsidTr="009507B1">
        <w:tc>
          <w:tcPr>
            <w:tcW w:w="3060" w:type="dxa"/>
          </w:tcPr>
          <w:p w14:paraId="2ED18318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369F0A88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22" w:type="dxa"/>
            <w:gridSpan w:val="7"/>
          </w:tcPr>
          <w:p w14:paraId="0E63E2F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46A" w:rsidRPr="00F205C4" w14:paraId="3C2B6EB9" w14:textId="77777777" w:rsidTr="009507B1">
        <w:tc>
          <w:tcPr>
            <w:tcW w:w="3060" w:type="dxa"/>
          </w:tcPr>
          <w:p w14:paraId="667D3607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738" w:type="dxa"/>
          </w:tcPr>
          <w:p w14:paraId="6C8E953D" w14:textId="77777777" w:rsidR="00E1746A" w:rsidRPr="00DA40F2" w:rsidRDefault="00E1746A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500382D" w14:textId="7ED74CC1" w:rsidR="00E1746A" w:rsidRPr="00DA40F2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="007E04D5" w:rsidRPr="007E04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6477E94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3DBF01" w14:textId="323D99A2" w:rsidR="00E1746A" w:rsidRPr="00DA40F2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46D5849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4D99E3" w14:textId="68E3C768" w:rsidR="00E1746A" w:rsidRPr="00DA40F2" w:rsidRDefault="00652AB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54FF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A8860C" w14:textId="77777777" w:rsidR="00E1746A" w:rsidRPr="00DA40F2" w:rsidRDefault="00E1746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746A" w:rsidRPr="00F205C4" w14:paraId="539E50EE" w14:textId="77777777" w:rsidTr="00C94C15">
        <w:tc>
          <w:tcPr>
            <w:tcW w:w="3060" w:type="dxa"/>
          </w:tcPr>
          <w:p w14:paraId="69438C6A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dxa"/>
          </w:tcPr>
          <w:p w14:paraId="5F6EBD36" w14:textId="77777777" w:rsidR="00E1746A" w:rsidRPr="00DA40F2" w:rsidRDefault="00E1746A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5DA060" w14:textId="71851188" w:rsidR="00E1746A" w:rsidRPr="00DA40F2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</w:t>
            </w:r>
            <w:r w:rsidR="007E04D5" w:rsidRPr="007E04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40DE61F6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60E11A" w14:textId="09608AE5" w:rsidR="00E1746A" w:rsidRPr="00DA40F2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  <w:r w:rsidR="00E1746A" w:rsidRPr="00DA40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55A867E7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6F15E" w14:textId="0565D73F" w:rsidR="00E1746A" w:rsidRPr="00DA40F2" w:rsidRDefault="00652AB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684ED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A679DF" w14:textId="77777777" w:rsidR="00E1746A" w:rsidRPr="00DA40F2" w:rsidRDefault="00E1746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507B1" w:rsidRPr="00F205C4" w14:paraId="59B8065C" w14:textId="77777777" w:rsidTr="00C94C15">
        <w:tc>
          <w:tcPr>
            <w:tcW w:w="3060" w:type="dxa"/>
          </w:tcPr>
          <w:p w14:paraId="6B52B7DE" w14:textId="048F0B9E" w:rsidR="009507B1" w:rsidRPr="00DA40F2" w:rsidRDefault="009507B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5F64A061" w14:textId="77777777" w:rsidR="009507B1" w:rsidRPr="00DA40F2" w:rsidRDefault="009507B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2699643" w14:textId="0D459480" w:rsidR="009507B1" w:rsidRPr="009507B1" w:rsidRDefault="009507B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07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646D5" w14:textId="77777777" w:rsidR="009507B1" w:rsidRPr="00DA40F2" w:rsidRDefault="009507B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1F96" w14:textId="415EA5C0" w:rsidR="009507B1" w:rsidRPr="009507B1" w:rsidRDefault="009507B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07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09EE7" w14:textId="77777777" w:rsidR="009507B1" w:rsidRPr="00DA40F2" w:rsidRDefault="009507B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8CBC7E" w14:textId="670999E1" w:rsidR="009507B1" w:rsidRPr="009507B1" w:rsidRDefault="009507B1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07B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7E692" w14:textId="77777777" w:rsidR="009507B1" w:rsidRPr="009507B1" w:rsidRDefault="009507B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53CBD" w14:textId="7661327D" w:rsidR="009507B1" w:rsidRPr="009507B1" w:rsidRDefault="009507B1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507B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1746A" w:rsidRPr="00F205C4" w14:paraId="6CA52F76" w14:textId="77777777" w:rsidTr="009507B1">
        <w:tc>
          <w:tcPr>
            <w:tcW w:w="3060" w:type="dxa"/>
          </w:tcPr>
          <w:p w14:paraId="7B938A1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38" w:type="dxa"/>
          </w:tcPr>
          <w:p w14:paraId="6626313B" w14:textId="77777777" w:rsidR="00E1746A" w:rsidRPr="00DA40F2" w:rsidRDefault="00E1746A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3B9559" w14:textId="7C43FB31" w:rsidR="00E1746A" w:rsidRPr="007E04D5" w:rsidRDefault="007E04D5" w:rsidP="007E04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0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D6D4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5C629" w14:textId="4C56CCB5" w:rsidR="00E1746A" w:rsidRPr="00DA40F2" w:rsidRDefault="00E1746A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F7FE16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7AD7F" w14:textId="2EFF4608" w:rsidR="00E1746A" w:rsidRPr="00DA40F2" w:rsidRDefault="00652AB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C7C2F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06CA8" w14:textId="77777777" w:rsidR="00E1746A" w:rsidRPr="00DA40F2" w:rsidRDefault="00E1746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1746A" w:rsidRPr="00F205C4" w14:paraId="596F0AB8" w14:textId="77777777" w:rsidTr="009507B1">
        <w:tc>
          <w:tcPr>
            <w:tcW w:w="3060" w:type="dxa"/>
          </w:tcPr>
          <w:p w14:paraId="181AB82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8" w:type="dxa"/>
          </w:tcPr>
          <w:p w14:paraId="54188F5B" w14:textId="77777777" w:rsidR="00E1746A" w:rsidRPr="00DA40F2" w:rsidRDefault="00E1746A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407D4F" w14:textId="75D4C952" w:rsidR="00E1746A" w:rsidRPr="00DA40F2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</w:t>
            </w:r>
            <w:r w:rsidR="007E04D5" w:rsidRPr="007E04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3E14251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DF40E4" w14:textId="19472E1E" w:rsidR="00E1746A" w:rsidRPr="00DA40F2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  <w:r w:rsidR="00E1746A" w:rsidRPr="00DA40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00C92F6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2BCA86" w14:textId="122E78F3" w:rsidR="00E1746A" w:rsidRPr="00DA40F2" w:rsidRDefault="00652AB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53D3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093CD2" w14:textId="77777777" w:rsidR="00E1746A" w:rsidRPr="00DA40F2" w:rsidRDefault="00E1746A" w:rsidP="00A9141A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4D9D218" w14:textId="67CFB1B0" w:rsidR="00A01A68" w:rsidRDefault="00A01A68" w:rsidP="00A0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0682C0" w14:textId="77777777" w:rsidR="00F521D1" w:rsidRDefault="00F521D1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92F8EF" w14:textId="417B5206" w:rsidR="00E1746A" w:rsidRDefault="00E1746A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4F2553E" w14:textId="77777777" w:rsidR="007E04D5" w:rsidRPr="007E04D5" w:rsidRDefault="007E04D5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E1746A" w:rsidRPr="00F205C4" w14:paraId="206F90B3" w14:textId="77777777" w:rsidTr="00A9141A">
        <w:trPr>
          <w:tblHeader/>
        </w:trPr>
        <w:tc>
          <w:tcPr>
            <w:tcW w:w="201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46A" w:rsidRPr="00F205C4" w14:paraId="260E8E75" w14:textId="77777777" w:rsidTr="00A9141A">
        <w:trPr>
          <w:tblHeader/>
        </w:trPr>
        <w:tc>
          <w:tcPr>
            <w:tcW w:w="2011" w:type="pct"/>
          </w:tcPr>
          <w:p w14:paraId="730EEEA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EE57AE5" w14:textId="6261D8D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0" w:type="pct"/>
          </w:tcPr>
          <w:p w14:paraId="64A865F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B5C1569" w14:textId="3F57E7C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6AE39D6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ED6E4D" w14:textId="262B7DD3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03AD7C9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91163A" w14:textId="67ED6E5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1746A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46A" w:rsidRPr="00F205C4" w14:paraId="33CDA1B4" w14:textId="77777777" w:rsidTr="00A9141A">
        <w:trPr>
          <w:tblHeader/>
        </w:trPr>
        <w:tc>
          <w:tcPr>
            <w:tcW w:w="2011" w:type="pct"/>
          </w:tcPr>
          <w:p w14:paraId="177BDAC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0583ACBA" w14:textId="53E93EF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7861F28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661539" w14:textId="284EF503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A4927C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388426F" w14:textId="2357BEB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D694BD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8EE3FF" w14:textId="2AAD823F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1746A" w:rsidRPr="00F205C4" w14:paraId="3D3241D8" w14:textId="77777777" w:rsidTr="00A9141A">
        <w:trPr>
          <w:tblHeader/>
        </w:trPr>
        <w:tc>
          <w:tcPr>
            <w:tcW w:w="2011" w:type="pct"/>
          </w:tcPr>
          <w:p w14:paraId="72C137CD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986A34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46A" w:rsidRPr="00F205C4" w14:paraId="6C2ABAD7" w14:textId="77777777" w:rsidTr="00A9141A">
        <w:tc>
          <w:tcPr>
            <w:tcW w:w="2011" w:type="pct"/>
          </w:tcPr>
          <w:p w14:paraId="4C14C2BA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52" w:type="pct"/>
          </w:tcPr>
          <w:p w14:paraId="537F297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065C60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6A6BD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899A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0ECA26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11FC69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B12D2B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746A" w:rsidRPr="00F205C4" w14:paraId="092E64D0" w14:textId="77777777" w:rsidTr="00A9141A">
        <w:tc>
          <w:tcPr>
            <w:tcW w:w="2011" w:type="pct"/>
          </w:tcPr>
          <w:p w14:paraId="3E4EB212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2" w:type="pct"/>
          </w:tcPr>
          <w:p w14:paraId="6C12243E" w14:textId="21B46AA2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A95BA4" w:rsidRPr="00A95B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  <w:tc>
          <w:tcPr>
            <w:tcW w:w="150" w:type="pct"/>
          </w:tcPr>
          <w:p w14:paraId="0F055836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B15C27E" w14:textId="35595F7F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  <w:tc>
          <w:tcPr>
            <w:tcW w:w="150" w:type="pct"/>
          </w:tcPr>
          <w:p w14:paraId="6CD3426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A82397" w14:textId="36828D41" w:rsidR="00E1746A" w:rsidRPr="00E1746A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7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06A498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893624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746A" w:rsidRPr="00F205C4" w14:paraId="1D76C074" w14:textId="77777777" w:rsidTr="00A9141A">
        <w:tc>
          <w:tcPr>
            <w:tcW w:w="2011" w:type="pct"/>
          </w:tcPr>
          <w:p w14:paraId="53DE2E5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52" w:type="pct"/>
          </w:tcPr>
          <w:p w14:paraId="0DA3C07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E1AF29D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4ADA4E0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EFFF9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2E162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14DA7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30EE51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746A" w:rsidRPr="00F205C4" w14:paraId="59D18827" w14:textId="77777777" w:rsidTr="00A9141A">
        <w:tc>
          <w:tcPr>
            <w:tcW w:w="2011" w:type="pct"/>
          </w:tcPr>
          <w:p w14:paraId="6FC1DE9B" w14:textId="229C9120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  <w:vAlign w:val="bottom"/>
          </w:tcPr>
          <w:p w14:paraId="7B85D08C" w14:textId="092EBE09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95BA4" w:rsidRPr="00A95B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150" w:type="pct"/>
          </w:tcPr>
          <w:p w14:paraId="579E8EF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8DF2FD5" w14:textId="44200117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150" w:type="pct"/>
          </w:tcPr>
          <w:p w14:paraId="253AEEA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E1277F" w14:textId="4971D1A7" w:rsidR="00E1746A" w:rsidRPr="00E1746A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7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8B515E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615B51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746A" w:rsidRPr="00F205C4" w14:paraId="20F13E42" w14:textId="77777777" w:rsidTr="00A9141A">
        <w:tc>
          <w:tcPr>
            <w:tcW w:w="2011" w:type="pct"/>
          </w:tcPr>
          <w:p w14:paraId="5661149C" w14:textId="6E391C84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  <w:vAlign w:val="bottom"/>
          </w:tcPr>
          <w:p w14:paraId="656099B5" w14:textId="74B47900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45F5AA5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C93BF09" w14:textId="009D28B3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50" w:type="pct"/>
          </w:tcPr>
          <w:p w14:paraId="4B14C5C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F3AFAA" w14:textId="2E84C1BF" w:rsidR="00E1746A" w:rsidRPr="00E1746A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7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A7073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BCBB527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746A" w:rsidRPr="00F205C4" w14:paraId="172C3E59" w14:textId="77777777" w:rsidTr="00A9141A">
        <w:tc>
          <w:tcPr>
            <w:tcW w:w="2011" w:type="pct"/>
          </w:tcPr>
          <w:p w14:paraId="61EE4071" w14:textId="6BC1393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E1746A"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  <w:vAlign w:val="bottom"/>
          </w:tcPr>
          <w:p w14:paraId="0C2B206C" w14:textId="146611BF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6D877BE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01A8BD90" w14:textId="111C302B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0" w:type="pct"/>
          </w:tcPr>
          <w:p w14:paraId="417CE7C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D55693" w14:textId="24A1F11D" w:rsidR="00E1746A" w:rsidRPr="00E1746A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7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67260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E2BF394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746A" w:rsidRPr="00F205C4" w14:paraId="086BAE2E" w14:textId="77777777" w:rsidTr="00A9141A">
        <w:tc>
          <w:tcPr>
            <w:tcW w:w="2011" w:type="pct"/>
          </w:tcPr>
          <w:p w14:paraId="17609E0C" w14:textId="5C32AD4D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709BF14C" w14:textId="23EEECB2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50" w:type="pct"/>
          </w:tcPr>
          <w:p w14:paraId="2984E0A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69AA493E" w14:textId="3A7B99F0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50" w:type="pct"/>
          </w:tcPr>
          <w:p w14:paraId="44C8B7A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3B2DC1" w14:textId="36097A34" w:rsidR="00E1746A" w:rsidRPr="00E1746A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7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0573102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C00092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746A" w:rsidRPr="00F205C4" w14:paraId="040CF0CF" w14:textId="77777777" w:rsidTr="003929CA">
        <w:tc>
          <w:tcPr>
            <w:tcW w:w="2011" w:type="pct"/>
          </w:tcPr>
          <w:p w14:paraId="2605D71B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4919E9B8" w14:textId="0AC4C3C1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="00A95BA4" w:rsidRPr="00A95B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50" w:type="pct"/>
          </w:tcPr>
          <w:p w14:paraId="0228198E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57690AAA" w14:textId="5A33CDCD" w:rsidR="00E1746A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</w:t>
            </w:r>
            <w:r w:rsidR="00E1746A" w:rsidRPr="00DA40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50" w:type="pct"/>
          </w:tcPr>
          <w:p w14:paraId="73CB10CC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0504850" w14:textId="73AB9F4D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F2F59D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DC545A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95BA4" w:rsidRPr="00F205C4" w14:paraId="7C1B65CF" w14:textId="77777777" w:rsidTr="003929CA">
        <w:tc>
          <w:tcPr>
            <w:tcW w:w="2011" w:type="pct"/>
          </w:tcPr>
          <w:p w14:paraId="7EE72199" w14:textId="46BA9124" w:rsidR="00A95BA4" w:rsidRPr="00A95BA4" w:rsidRDefault="00A95BA4" w:rsidP="00A9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52" w:type="pct"/>
            <w:vAlign w:val="bottom"/>
          </w:tcPr>
          <w:p w14:paraId="0400D881" w14:textId="41D64944" w:rsidR="00A95BA4" w:rsidRPr="00A95BA4" w:rsidRDefault="00A95BA4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5B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F7E9253" w14:textId="77777777" w:rsidR="00A95BA4" w:rsidRPr="00A95BA4" w:rsidRDefault="00A95BA4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25C03C3E" w14:textId="383ACF06" w:rsidR="00A95BA4" w:rsidRPr="00A95BA4" w:rsidRDefault="00A95BA4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5B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AD3D1F1" w14:textId="77777777" w:rsidR="00A95BA4" w:rsidRPr="00DA40F2" w:rsidRDefault="00A95BA4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29E5F8" w14:textId="2491BE7E" w:rsidR="00A95BA4" w:rsidRPr="00EF4751" w:rsidRDefault="00EF475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167FF48" w14:textId="77777777" w:rsidR="00A95BA4" w:rsidRPr="00EF4751" w:rsidRDefault="00A95BA4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DB96317" w14:textId="0645AD16" w:rsidR="00A95BA4" w:rsidRPr="00EF4751" w:rsidRDefault="00EF475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746A" w:rsidRPr="00F205C4" w14:paraId="7F430CC0" w14:textId="77777777" w:rsidTr="00A9141A">
        <w:tc>
          <w:tcPr>
            <w:tcW w:w="2011" w:type="pct"/>
          </w:tcPr>
          <w:p w14:paraId="7F7ED4F7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3FBD0888" w14:textId="54C582E1" w:rsidR="00E1746A" w:rsidRPr="00DA40F2" w:rsidRDefault="00A95BA4" w:rsidP="00A9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1FD2C8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78A26985" w14:textId="3931C9E2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09B706C9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D8BFD0C" w14:textId="1A0B4EE7" w:rsidR="00E1746A" w:rsidRPr="00E1746A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74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E779FC3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E38AC9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269A3" w:rsidRPr="00F205C4" w14:paraId="372744CF" w14:textId="77777777" w:rsidTr="0009720F">
        <w:tc>
          <w:tcPr>
            <w:tcW w:w="2011" w:type="pct"/>
          </w:tcPr>
          <w:p w14:paraId="11039C4D" w14:textId="5947907D" w:rsidR="00C269A3" w:rsidRPr="00DA40F2" w:rsidRDefault="00C269A3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bottom w:val="double" w:sz="4" w:space="0" w:color="auto"/>
            </w:tcBorders>
            <w:vAlign w:val="bottom"/>
          </w:tcPr>
          <w:p w14:paraId="528FEC99" w14:textId="5F69ACD5" w:rsidR="00C269A3" w:rsidRPr="0009720F" w:rsidRDefault="00F363C1" w:rsidP="00A9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  <w:r w:rsidR="00C269A3" w:rsidRPr="000972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150" w:type="pct"/>
          </w:tcPr>
          <w:p w14:paraId="76747884" w14:textId="77777777" w:rsidR="00C269A3" w:rsidRPr="0009720F" w:rsidRDefault="00C269A3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14:paraId="6D405AAF" w14:textId="5C1D457C" w:rsidR="00C269A3" w:rsidRPr="0009720F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130</w:t>
            </w:r>
            <w:r w:rsidR="00C269A3" w:rsidRPr="000972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50" w:type="pct"/>
          </w:tcPr>
          <w:p w14:paraId="58E3D9CB" w14:textId="77777777" w:rsidR="00C269A3" w:rsidRPr="0009720F" w:rsidRDefault="00C269A3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8272214" w14:textId="01BD96C4" w:rsidR="00C269A3" w:rsidRPr="0009720F" w:rsidRDefault="0009720F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053313B" w14:textId="77777777" w:rsidR="00C269A3" w:rsidRPr="0009720F" w:rsidRDefault="00C269A3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29487B7" w14:textId="614D8AFC" w:rsidR="00C269A3" w:rsidRPr="0009720F" w:rsidRDefault="0009720F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CCA54C" w14:textId="73D0E382" w:rsidR="00C2350F" w:rsidRDefault="00C2350F" w:rsidP="00C23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FB4DC07" w14:textId="0C088D21" w:rsidR="00484FDE" w:rsidRPr="00484FDE" w:rsidRDefault="00484FDE" w:rsidP="0048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  <w:r w:rsidRPr="00484FDE">
        <w:rPr>
          <w:rFonts w:ascii="Angsana New" w:hAnsi="Angsana New" w:cs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F363C1" w:rsidRPr="00F363C1">
        <w:rPr>
          <w:rFonts w:ascii="Angsana New" w:hAnsi="Angsana New" w:cs="Angsana New"/>
          <w:sz w:val="30"/>
          <w:szCs w:val="30"/>
        </w:rPr>
        <w:t>7</w:t>
      </w:r>
      <w:r w:rsidRPr="00484FDE">
        <w:rPr>
          <w:rFonts w:ascii="Angsana New" w:hAnsi="Angsana New" w:cs="Angsana New"/>
          <w:sz w:val="30"/>
          <w:szCs w:val="30"/>
          <w:cs/>
          <w:lang w:val="th-TH"/>
        </w:rPr>
        <w:t xml:space="preserve"> วันถึง </w:t>
      </w:r>
      <w:r w:rsidR="00F363C1" w:rsidRPr="00F363C1">
        <w:rPr>
          <w:rFonts w:ascii="Angsana New" w:hAnsi="Angsana New" w:cs="Angsana New"/>
          <w:sz w:val="30"/>
          <w:szCs w:val="30"/>
        </w:rPr>
        <w:t>60</w:t>
      </w:r>
      <w:r w:rsidRPr="00484FDE">
        <w:rPr>
          <w:rFonts w:ascii="Angsana New" w:hAnsi="Angsana New" w:cs="Angsana New"/>
          <w:sz w:val="30"/>
          <w:szCs w:val="30"/>
          <w:cs/>
          <w:lang w:val="th-TH"/>
        </w:rPr>
        <w:t xml:space="preserve"> วัน</w:t>
      </w:r>
    </w:p>
    <w:p w14:paraId="1BB66DEF" w14:textId="77777777" w:rsidR="00484FDE" w:rsidRDefault="00484FDE" w:rsidP="00C23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B3A7E6" w14:textId="7D2B8CFC" w:rsidR="00AB5EBA" w:rsidRDefault="00AB5EBA" w:rsidP="00AB5E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17EDE84" w14:textId="426798E8" w:rsidR="00AB5EBA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A01A68" w:rsidRPr="00F205C4" w14:paraId="623F423C" w14:textId="77777777" w:rsidTr="00A9141A">
        <w:trPr>
          <w:tblHeader/>
        </w:trPr>
        <w:tc>
          <w:tcPr>
            <w:tcW w:w="2011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4DECBD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68" w:rsidRPr="00F205C4" w14:paraId="4EEFB9A9" w14:textId="77777777" w:rsidTr="00A9141A">
        <w:trPr>
          <w:tblHeader/>
        </w:trPr>
        <w:tc>
          <w:tcPr>
            <w:tcW w:w="2011" w:type="pct"/>
          </w:tcPr>
          <w:p w14:paraId="2FDCE20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7D8AF90" w14:textId="0DC0C33F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0" w:type="pct"/>
          </w:tcPr>
          <w:p w14:paraId="5ED412E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8E64831" w14:textId="54E20F8D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56C4796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02F96B" w14:textId="3E95FDD6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5B2752FD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A79AF1" w14:textId="47D7AA51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01A6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01A68" w:rsidRPr="00F205C4" w14:paraId="4A61A6B5" w14:textId="77777777" w:rsidTr="00A9141A">
        <w:trPr>
          <w:tblHeader/>
        </w:trPr>
        <w:tc>
          <w:tcPr>
            <w:tcW w:w="2011" w:type="pct"/>
          </w:tcPr>
          <w:p w14:paraId="5DB26561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FE8240A" w14:textId="15AD0902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7BB5965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59612F49" w14:textId="59E11B75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05FFB2F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33F09E" w14:textId="5F121200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CA2E69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752D90" w14:textId="4605CD0C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01A68" w:rsidRPr="00F205C4" w14:paraId="12BDEF91" w14:textId="77777777" w:rsidTr="00A9141A">
        <w:trPr>
          <w:tblHeader/>
        </w:trPr>
        <w:tc>
          <w:tcPr>
            <w:tcW w:w="2011" w:type="pct"/>
          </w:tcPr>
          <w:p w14:paraId="1F454C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40A19A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A68" w:rsidRPr="00F205C4" w14:paraId="0579D1D3" w14:textId="77777777" w:rsidTr="00A9141A">
        <w:tc>
          <w:tcPr>
            <w:tcW w:w="2011" w:type="pct"/>
          </w:tcPr>
          <w:p w14:paraId="1B9C4FC4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56ACCD9F" w14:textId="06705A6A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504</w:t>
            </w:r>
            <w:r w:rsidR="00A01A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150" w:type="pct"/>
          </w:tcPr>
          <w:p w14:paraId="3E59282D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6710E6" w14:textId="637EFC83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437</w:t>
            </w:r>
            <w:r w:rsidR="00A01A68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  <w:tc>
          <w:tcPr>
            <w:tcW w:w="150" w:type="pct"/>
          </w:tcPr>
          <w:p w14:paraId="76003D7D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43E105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11C32FE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1DCFA44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01A68" w:rsidRPr="00F205C4" w14:paraId="618EF003" w14:textId="77777777" w:rsidTr="00A9141A">
        <w:tc>
          <w:tcPr>
            <w:tcW w:w="2011" w:type="pct"/>
          </w:tcPr>
          <w:p w14:paraId="2D734B2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B1701E7" w14:textId="17344A90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A01A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150" w:type="pct"/>
          </w:tcPr>
          <w:p w14:paraId="7CB0DE3B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84A87C1" w14:textId="2CA0C4FA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A01A68" w:rsidRPr="00DA40F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150" w:type="pct"/>
          </w:tcPr>
          <w:p w14:paraId="4E46B694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9D71FD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CED26F1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0FBA8FE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01A68" w:rsidRPr="00F205C4" w14:paraId="3D413EE5" w14:textId="77777777" w:rsidTr="00A9141A">
        <w:tc>
          <w:tcPr>
            <w:tcW w:w="2011" w:type="pct"/>
            <w:vAlign w:val="bottom"/>
          </w:tcPr>
          <w:p w14:paraId="439A97D4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CBF79B5" w14:textId="19627352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  <w:r w:rsidR="00A01A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50" w:type="pct"/>
          </w:tcPr>
          <w:p w14:paraId="78ACD87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FA150B" w14:textId="6177D4C3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  <w:r w:rsidR="00A01A68" w:rsidRPr="00DA40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50" w:type="pct"/>
          </w:tcPr>
          <w:p w14:paraId="2A06148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64F18A0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707CD4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D71AE86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01A68" w:rsidRPr="00F205C4" w14:paraId="06153169" w14:textId="77777777" w:rsidTr="00A9141A">
        <w:tc>
          <w:tcPr>
            <w:tcW w:w="2011" w:type="pct"/>
            <w:vAlign w:val="bottom"/>
          </w:tcPr>
          <w:p w14:paraId="0B16A68B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EFFE3AE" w14:textId="55012B03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304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9CE8B7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3C91472" w14:textId="6946EF91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A40F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953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0" w:type="pct"/>
          </w:tcPr>
          <w:p w14:paraId="14222671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D298C65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DFC0C9B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97C715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A01A68" w:rsidRPr="00F205C4" w14:paraId="75B184A8" w14:textId="77777777" w:rsidTr="00A9141A">
        <w:tc>
          <w:tcPr>
            <w:tcW w:w="2011" w:type="pct"/>
          </w:tcPr>
          <w:p w14:paraId="761546F5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74B5579E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539</w:t>
            </w:r>
            <w:r w:rsidR="00A01A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150" w:type="pct"/>
          </w:tcPr>
          <w:p w14:paraId="01D89DA1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537C67D1" w:rsidR="00A01A68" w:rsidRPr="00DA40F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474</w:t>
            </w:r>
            <w:r w:rsidR="00A01A68" w:rsidRPr="00DA40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50" w:type="pct"/>
          </w:tcPr>
          <w:p w14:paraId="7122DE6D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4643177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61D67F" w14:textId="77777777" w:rsidR="00A01A68" w:rsidRDefault="00A01A68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743A057" w14:textId="073CC5DA" w:rsidR="00AB5EBA" w:rsidRPr="00AB5EBA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AB5EBA" w:rsidRPr="00AB5EBA" w:rsidSect="007F6AE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62117E12" w14:textId="77777777" w:rsidR="003062C4" w:rsidRPr="00483087" w:rsidRDefault="003062C4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F205660" w14:textId="77777777" w:rsidR="003062C4" w:rsidRDefault="003062C4" w:rsidP="007E22A9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</w:rPr>
      </w:pPr>
    </w:p>
    <w:p w14:paraId="686AE59F" w14:textId="7089D19F" w:rsidR="00DD125E" w:rsidRPr="00483087" w:rsidRDefault="00DD125E" w:rsidP="007E22A9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63C1" w:rsidRPr="00F363C1">
        <w:rPr>
          <w:rFonts w:ascii="Angsana New" w:hAnsi="Angsana New" w:cs="Angsana New"/>
          <w:sz w:val="30"/>
          <w:szCs w:val="30"/>
        </w:rPr>
        <w:t>2562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และเงินปันผลรับจากเงินลงทุนสำหรับงวดสามเดือนสิ้นสุดวันที่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มีนาคม มีดังนี้</w:t>
      </w:r>
    </w:p>
    <w:p w14:paraId="0D7F1F9C" w14:textId="77777777" w:rsidR="00B93246" w:rsidRPr="00B93246" w:rsidRDefault="00B93246" w:rsidP="00B9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28" w:tblpY="4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350"/>
        <w:gridCol w:w="900"/>
        <w:gridCol w:w="184"/>
        <w:gridCol w:w="896"/>
        <w:gridCol w:w="180"/>
        <w:gridCol w:w="900"/>
        <w:gridCol w:w="180"/>
        <w:gridCol w:w="990"/>
        <w:gridCol w:w="180"/>
        <w:gridCol w:w="900"/>
        <w:gridCol w:w="184"/>
        <w:gridCol w:w="896"/>
        <w:gridCol w:w="180"/>
        <w:gridCol w:w="990"/>
        <w:gridCol w:w="184"/>
        <w:gridCol w:w="986"/>
        <w:gridCol w:w="180"/>
        <w:gridCol w:w="900"/>
        <w:gridCol w:w="184"/>
        <w:gridCol w:w="896"/>
      </w:tblGrid>
      <w:tr w:rsidR="00B93246" w:rsidRPr="00B93246" w:rsidDel="00685444" w14:paraId="482CF3DC" w14:textId="77777777" w:rsidTr="00D30D37">
        <w:trPr>
          <w:cantSplit/>
          <w:tblHeader/>
        </w:trPr>
        <w:tc>
          <w:tcPr>
            <w:tcW w:w="1890" w:type="dxa"/>
          </w:tcPr>
          <w:p w14:paraId="60EC6B9A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0"/>
          </w:tcPr>
          <w:p w14:paraId="68E8DB2B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932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246" w:rsidRPr="00B93246" w14:paraId="698EC56E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7F9426B2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D6A74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F09E4A5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84" w:right="-79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9955532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0F25566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C31C2C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71C900A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CE9120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A222A9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18836A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B9324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3A764111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9FDE545" w14:textId="77777777" w:rsidR="003062C4" w:rsidRDefault="00B93246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เงินปันผลรับสำหรับ</w:t>
            </w:r>
          </w:p>
          <w:p w14:paraId="65AAEE8F" w14:textId="4216A67D" w:rsidR="00B93246" w:rsidRPr="00B93246" w:rsidRDefault="003062C4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งวดสามเดือนสิ้นสุดวันที่</w:t>
            </w:r>
          </w:p>
        </w:tc>
      </w:tr>
      <w:tr w:rsidR="00B93246" w:rsidRPr="00B93246" w14:paraId="7955B86A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70F8162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8E35AC1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51D62E5" w14:textId="071184F5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3367E1A7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3348A42D" w14:textId="4AA71379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4CF2A64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A9A0237" w14:textId="33A3E99C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vAlign w:val="center"/>
          </w:tcPr>
          <w:p w14:paraId="2153C130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52713AC" w14:textId="392FE938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2A8107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4A4D7B0" w14:textId="31AE8145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22F3553A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6C196730" w14:textId="78DCDBE2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988377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F83CC7" w14:textId="469D6CEE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5C40823F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31D19091" w14:textId="6D9D7C08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FA3D0CF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A8E6FA3" w14:textId="600734A5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4" w:type="dxa"/>
            <w:vAlign w:val="center"/>
          </w:tcPr>
          <w:p w14:paraId="255DA346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144D6CDB" w14:textId="103E935B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3062C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</w:t>
            </w:r>
            <w:r w:rsidR="00B93246"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คม</w:t>
            </w:r>
          </w:p>
        </w:tc>
      </w:tr>
      <w:tr w:rsidR="00B93246" w:rsidRPr="00B93246" w14:paraId="24340EC2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538F2DE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4C9E353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022B53B" w14:textId="77C2E85B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6E8F563F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BECA979" w14:textId="6C7184A8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12E40BB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675FB22" w14:textId="0D2666CC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7301FD7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C4268CD" w14:textId="2F0E7653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BB5750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01185E8" w14:textId="5DE1EABF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1B4AFA10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2667F70E" w14:textId="382DC702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D7D933F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86DCCF" w14:textId="43D3F490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31D1D408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59C000C9" w14:textId="5B8B52EF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5EAFC9B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2E99B21" w14:textId="20593FC9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26F10C25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86BA20A" w14:textId="1F613B75" w:rsidR="00B93246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B93246" w:rsidRPr="00B93246" w14:paraId="24764D79" w14:textId="77777777" w:rsidTr="00D30D37">
        <w:trPr>
          <w:cantSplit/>
        </w:trPr>
        <w:tc>
          <w:tcPr>
            <w:tcW w:w="1890" w:type="dxa"/>
          </w:tcPr>
          <w:p w14:paraId="7C26F9FF" w14:textId="77777777" w:rsidR="00B93246" w:rsidRPr="00B93246" w:rsidRDefault="00B93246" w:rsidP="00D30D37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519D73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C1241AF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9324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36EA8A0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4747B1A1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9324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3246" w:rsidRPr="00B93246" w14:paraId="2CAF14E1" w14:textId="77777777" w:rsidTr="00D30D37">
        <w:trPr>
          <w:cantSplit/>
        </w:trPr>
        <w:tc>
          <w:tcPr>
            <w:tcW w:w="1890" w:type="dxa"/>
          </w:tcPr>
          <w:p w14:paraId="6986E895" w14:textId="77777777" w:rsidR="00B93246" w:rsidRPr="00B93246" w:rsidRDefault="00B93246" w:rsidP="00D30D37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9324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7957CDC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CE3F0DE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F9C52B0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1CDBD6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D2A9FE6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44F77A" w14:textId="77777777" w:rsidR="00B93246" w:rsidRPr="00B93246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BD6AA48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F7760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A39B62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38CBBAC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9086A63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2E61494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B06FF1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36C42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A1CF59F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64079FD7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8BD519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7AD953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61F03CA9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585414CE" w14:textId="77777777" w:rsidR="00B93246" w:rsidRPr="00B93246" w:rsidRDefault="00B93246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8003D2" w:rsidRPr="00B93246" w14:paraId="2AC0C4EB" w14:textId="77777777" w:rsidTr="00D30D37">
        <w:trPr>
          <w:cantSplit/>
        </w:trPr>
        <w:tc>
          <w:tcPr>
            <w:tcW w:w="1890" w:type="dxa"/>
            <w:vAlign w:val="bottom"/>
          </w:tcPr>
          <w:p w14:paraId="1E92B82F" w14:textId="329EAD8A" w:rsidR="008003D2" w:rsidRDefault="008003D2" w:rsidP="00195902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="Angsana New" w:hAnsi="Angsana New" w:cs="Angsana New"/>
                <w:sz w:val="28"/>
                <w:szCs w:val="28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</w:rPr>
              <w:t>บริษัท ฮอนด้ามะลิวัลย์ จำกัด</w:t>
            </w:r>
          </w:p>
          <w:p w14:paraId="53C0C0BF" w14:textId="55AB1007" w:rsidR="00D30D37" w:rsidRPr="00B93246" w:rsidRDefault="00D30D37" w:rsidP="00D30D37">
            <w:pPr>
              <w:tabs>
                <w:tab w:val="clear" w:pos="227"/>
                <w:tab w:val="clear" w:pos="454"/>
              </w:tabs>
              <w:ind w:left="191" w:right="10" w:hanging="19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AF4464" w14:textId="77777777" w:rsidR="008003D2" w:rsidRPr="00B93246" w:rsidRDefault="008003D2" w:rsidP="001959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ตัวแทนจำหน่ายรถยนต์ อะไหล่และศูนย์บริการ</w:t>
            </w:r>
          </w:p>
        </w:tc>
        <w:tc>
          <w:tcPr>
            <w:tcW w:w="900" w:type="dxa"/>
          </w:tcPr>
          <w:p w14:paraId="236DCABC" w14:textId="77777777" w:rsidR="008003D2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231C9D" w14:textId="77777777" w:rsidR="008003D2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0875818" w14:textId="5F1BA00B" w:rsidR="008003D2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234B76C6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83E4F7" w14:textId="77777777" w:rsidR="008003D2" w:rsidRPr="00B93246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F3D7C9" w14:textId="77777777" w:rsidR="008003D2" w:rsidRPr="00B93246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35A1972" w14:textId="692B728F" w:rsidR="008003D2" w:rsidRPr="00B93246" w:rsidRDefault="00F363C1" w:rsidP="00D30D37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28EF798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C63F43" w14:textId="77777777" w:rsidR="008003D2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FE3D239" w14:textId="77777777" w:rsidR="008003D2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E7D3D9A" w14:textId="39C3DB87" w:rsidR="008003D2" w:rsidRPr="00B93246" w:rsidRDefault="00F363C1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  <w:r w:rsidR="008003D2" w:rsidRPr="00B932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5B139B4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3104DB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4940BC5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F4B1DE9" w14:textId="58B68FF4" w:rsidR="008003D2" w:rsidRPr="00B93246" w:rsidRDefault="00F363C1" w:rsidP="00D30D3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  <w:r w:rsidR="008003D2" w:rsidRPr="00B932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C721F3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A0C9EA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6EE270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A9C9937" w14:textId="36D007F5" w:rsidR="008003D2" w:rsidRPr="00B93246" w:rsidRDefault="00F363C1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74AEAB8B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1A806C7C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BCE94EE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5A23834" w14:textId="2E3488F9" w:rsidR="008003D2" w:rsidRPr="00B93246" w:rsidRDefault="00F363C1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5B52E0A1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7C70F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73C5586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195C737" w14:textId="7154B768" w:rsidR="008003D2" w:rsidRPr="00B93246" w:rsidRDefault="00F363C1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5A086511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4DAA354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2B8827E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3929FC9" w14:textId="40127F29" w:rsidR="008003D2" w:rsidRPr="00B93246" w:rsidRDefault="00F363C1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B08B75D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D05C2A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96C9909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08DFABB" w14:textId="5637F00B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1D8B72B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1F7C14B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BF1777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5F3F311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9324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003D2" w:rsidRPr="00B93246" w14:paraId="36E14B46" w14:textId="77777777" w:rsidTr="00D30D37">
        <w:trPr>
          <w:cantSplit/>
          <w:trHeight w:val="197"/>
        </w:trPr>
        <w:tc>
          <w:tcPr>
            <w:tcW w:w="1890" w:type="dxa"/>
            <w:vAlign w:val="bottom"/>
          </w:tcPr>
          <w:p w14:paraId="404F3B05" w14:textId="77777777" w:rsidR="008003D2" w:rsidRPr="00B93246" w:rsidRDefault="008003D2" w:rsidP="00D30D3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932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A980BE1" w14:textId="77777777" w:rsidR="008003D2" w:rsidRPr="00B93246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0C8124" w14:textId="77777777" w:rsidR="008003D2" w:rsidRPr="00B93246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8C32A14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2321F99" w14:textId="77777777" w:rsidR="008003D2" w:rsidRPr="00B93246" w:rsidRDefault="008003D2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F324B8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D49583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78A74A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6AB6C6E1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F88F77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8705" w14:textId="780F31DB" w:rsidR="008003D2" w:rsidRPr="00B93246" w:rsidRDefault="00F363C1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  <w:vAlign w:val="bottom"/>
          </w:tcPr>
          <w:p w14:paraId="74DCACE5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1CFF1" w14:textId="51F25062" w:rsidR="008003D2" w:rsidRPr="00B93246" w:rsidRDefault="00F363C1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01F3290C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A5253" w14:textId="7618DD7B" w:rsidR="008003D2" w:rsidRPr="00B93246" w:rsidRDefault="00F363C1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  <w:vAlign w:val="bottom"/>
          </w:tcPr>
          <w:p w14:paraId="37B5375C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A2E8" w14:textId="145AB6B8" w:rsidR="008003D2" w:rsidRPr="00B93246" w:rsidRDefault="00F363C1" w:rsidP="00D30D3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548</w:t>
            </w:r>
            <w:r w:rsidR="008003D2" w:rsidRPr="00B9324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788B79FE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3EBB4" w14:textId="3B00C6EA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932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206178D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EC28125" w14:textId="77777777" w:rsidR="008003D2" w:rsidRPr="00B93246" w:rsidRDefault="008003D2" w:rsidP="00D30D37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9324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C118661" w14:textId="77777777" w:rsidR="00B93246" w:rsidRPr="00B93246" w:rsidRDefault="00B93246" w:rsidP="00B93246">
      <w:pPr>
        <w:tabs>
          <w:tab w:val="left" w:pos="0"/>
        </w:tabs>
        <w:rPr>
          <w:rFonts w:ascii="Angsana New" w:hAnsi="Angsana New" w:cs="Angsana New"/>
          <w:sz w:val="30"/>
          <w:szCs w:val="30"/>
          <w:cs/>
        </w:rPr>
      </w:pPr>
    </w:p>
    <w:p w14:paraId="12CCCBC4" w14:textId="77777777" w:rsidR="007B4B7A" w:rsidRPr="00483087" w:rsidRDefault="007B4B7A" w:rsidP="00744590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>บริษัทย่อยดำเนินธุรกิจในประเทศไทย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5B1E921" w14:textId="77777777" w:rsidR="007B4B7A" w:rsidRPr="00483087" w:rsidRDefault="007B4B7A" w:rsidP="007B4B7A">
      <w:pPr>
        <w:rPr>
          <w:rFonts w:ascii="Angsana New" w:hAnsi="Angsana New" w:cs="Angsana New"/>
          <w:sz w:val="30"/>
          <w:szCs w:val="30"/>
          <w:cs/>
        </w:rPr>
      </w:pPr>
    </w:p>
    <w:p w14:paraId="25498968" w14:textId="77777777" w:rsidR="007B4B7A" w:rsidRPr="00483087" w:rsidRDefault="007B4B7A" w:rsidP="007B4B7A">
      <w:pPr>
        <w:rPr>
          <w:rFonts w:ascii="Angsana New" w:hAnsi="Angsana New" w:cs="Angsana New"/>
          <w:sz w:val="30"/>
          <w:szCs w:val="30"/>
          <w:cs/>
        </w:rPr>
      </w:pPr>
    </w:p>
    <w:p w14:paraId="11291C46" w14:textId="77777777" w:rsidR="00B72457" w:rsidRPr="00483087" w:rsidRDefault="00B72457" w:rsidP="007B4B7A">
      <w:pPr>
        <w:rPr>
          <w:rFonts w:ascii="Angsana New" w:hAnsi="Angsana New" w:cs="Angsana New"/>
          <w:sz w:val="30"/>
          <w:szCs w:val="30"/>
          <w:cs/>
        </w:rPr>
        <w:sectPr w:rsidR="00B72457" w:rsidRPr="00483087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8990D61" w14:textId="77777777" w:rsidR="004E2E91" w:rsidRDefault="004E2E91" w:rsidP="004E2E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8308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1944D240" w14:textId="77777777" w:rsidR="00F255D1" w:rsidRPr="004E2E91" w:rsidRDefault="00F255D1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042A8D0" w14:textId="20533148" w:rsidR="00024CB8" w:rsidRPr="00483087" w:rsidRDefault="00024CB8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83087">
        <w:rPr>
          <w:rFonts w:ascii="Angsana New" w:eastAsia="Calibri" w:hAnsi="Angsana New" w:cs="Angsana New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อาคารและอุปกรณ์ระหว่างงวดสามเดือนสิ้นสุดวันที่ </w:t>
      </w:r>
      <w:r w:rsidR="00F363C1" w:rsidRPr="00F363C1">
        <w:rPr>
          <w:rFonts w:ascii="Angsana New" w:eastAsia="Calibri" w:hAnsi="Angsana New" w:cs="Angsana New"/>
          <w:sz w:val="30"/>
          <w:szCs w:val="30"/>
        </w:rPr>
        <w:t>31</w:t>
      </w:r>
      <w:r w:rsidRPr="0048308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มีนาคม</w:t>
      </w:r>
      <w:r w:rsidRPr="0048308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363C1" w:rsidRPr="00F363C1">
        <w:rPr>
          <w:rFonts w:ascii="Angsana New" w:eastAsia="Calibri" w:hAnsi="Angsana New" w:cs="Angsana New"/>
          <w:sz w:val="30"/>
          <w:szCs w:val="30"/>
        </w:rPr>
        <w:t>2563</w:t>
      </w:r>
      <w:r w:rsidRPr="00483087">
        <w:rPr>
          <w:rFonts w:ascii="Angsana New" w:eastAsia="Calibri" w:hAnsi="Angsana New" w:cs="Angsana New"/>
          <w:sz w:val="30"/>
          <w:szCs w:val="30"/>
          <w:cs/>
        </w:rPr>
        <w:t xml:space="preserve"> และ </w:t>
      </w:r>
      <w:r w:rsidR="00F363C1" w:rsidRPr="00F363C1">
        <w:rPr>
          <w:rFonts w:ascii="Angsana New" w:eastAsia="Calibri" w:hAnsi="Angsana New" w:cs="Angsana New"/>
          <w:sz w:val="30"/>
          <w:szCs w:val="30"/>
        </w:rPr>
        <w:t>2562</w:t>
      </w:r>
      <w:r w:rsidRPr="00483087">
        <w:rPr>
          <w:rFonts w:ascii="Angsana New" w:eastAsia="Calibri" w:hAnsi="Angsana New" w:cs="Angsana New"/>
          <w:sz w:val="30"/>
          <w:szCs w:val="30"/>
          <w:cs/>
        </w:rPr>
        <w:t xml:space="preserve"> มีดังนี้</w:t>
      </w:r>
    </w:p>
    <w:p w14:paraId="1852D296" w14:textId="77777777" w:rsidR="00EE5E3C" w:rsidRPr="00483087" w:rsidRDefault="00EE5E3C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431"/>
        <w:gridCol w:w="236"/>
        <w:gridCol w:w="1236"/>
        <w:gridCol w:w="248"/>
        <w:gridCol w:w="1175"/>
        <w:gridCol w:w="248"/>
        <w:gridCol w:w="1159"/>
        <w:gridCol w:w="269"/>
        <w:gridCol w:w="1160"/>
      </w:tblGrid>
      <w:tr w:rsidR="00EE5E3C" w:rsidRPr="00483087" w14:paraId="774F36A8" w14:textId="77777777" w:rsidTr="00475FDD">
        <w:trPr>
          <w:trHeight w:val="241"/>
        </w:trPr>
        <w:tc>
          <w:tcPr>
            <w:tcW w:w="3667" w:type="dxa"/>
            <w:gridSpan w:val="2"/>
            <w:shd w:val="clear" w:color="auto" w:fill="auto"/>
          </w:tcPr>
          <w:p w14:paraId="3C657F9D" w14:textId="77777777" w:rsidR="00EE5E3C" w:rsidRPr="00483087" w:rsidRDefault="00EE5E3C" w:rsidP="00AD0442">
            <w:pPr>
              <w:pStyle w:val="Heading1"/>
              <w:numPr>
                <w:ilvl w:val="0"/>
                <w:numId w:val="0"/>
              </w:numPr>
              <w:ind w:left="-18"/>
              <w:rPr>
                <w:rFonts w:ascii="Angsana New" w:hAnsi="Angsana New" w:cs="Angsana New"/>
                <w:b w:val="0"/>
                <w:bCs w:val="0"/>
                <w:i/>
                <w:iCs/>
                <w:color w:val="0000FF"/>
                <w:sz w:val="30"/>
                <w:szCs w:val="30"/>
                <w:u w:val="none"/>
                <w:shd w:val="clear" w:color="auto" w:fill="E6E6E6"/>
                <w:cs/>
              </w:rPr>
            </w:pPr>
          </w:p>
        </w:tc>
        <w:tc>
          <w:tcPr>
            <w:tcW w:w="5495" w:type="dxa"/>
            <w:gridSpan w:val="7"/>
            <w:shd w:val="clear" w:color="auto" w:fill="auto"/>
          </w:tcPr>
          <w:p w14:paraId="1CDD77F2" w14:textId="77777777" w:rsidR="00EE5E3C" w:rsidRPr="00483087" w:rsidRDefault="00EE5E3C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5E3C" w:rsidRPr="00483087" w14:paraId="40B84187" w14:textId="77777777" w:rsidTr="00475FDD">
        <w:trPr>
          <w:trHeight w:val="241"/>
        </w:trPr>
        <w:tc>
          <w:tcPr>
            <w:tcW w:w="3667" w:type="dxa"/>
            <w:gridSpan w:val="2"/>
            <w:shd w:val="clear" w:color="auto" w:fill="auto"/>
            <w:hideMark/>
          </w:tcPr>
          <w:p w14:paraId="60003D9A" w14:textId="77777777" w:rsidR="001978DB" w:rsidRDefault="00EE5E3C" w:rsidP="00EE5E3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4F0D0A1" w14:textId="1B31ED96" w:rsidR="00EE5E3C" w:rsidRPr="001978DB" w:rsidRDefault="001978DB" w:rsidP="00EE5E3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E5E3C"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5E3C"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659" w:type="dxa"/>
            <w:gridSpan w:val="3"/>
            <w:shd w:val="clear" w:color="auto" w:fill="auto"/>
          </w:tcPr>
          <w:p w14:paraId="0A3260F4" w14:textId="77777777" w:rsidR="00A27281" w:rsidRDefault="00A27281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1580853C" w14:textId="4D0A1FE2" w:rsidR="00EE5E3C" w:rsidRPr="00B93246" w:rsidRDefault="00F363C1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48" w:type="dxa"/>
            <w:shd w:val="clear" w:color="auto" w:fill="auto"/>
          </w:tcPr>
          <w:p w14:paraId="7E8412FA" w14:textId="77777777" w:rsidR="00EE5E3C" w:rsidRPr="00B93246" w:rsidRDefault="00EE5E3C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1DDE62AE" w14:textId="77777777" w:rsidR="00A27281" w:rsidRDefault="00A27281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BD90C43" w14:textId="0059CA8A" w:rsidR="00EE5E3C" w:rsidRPr="00B93246" w:rsidRDefault="00F363C1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EE5E3C" w:rsidRPr="00483087" w14:paraId="62697D90" w14:textId="77777777" w:rsidTr="00475FDD">
        <w:trPr>
          <w:trHeight w:val="241"/>
        </w:trPr>
        <w:tc>
          <w:tcPr>
            <w:tcW w:w="3431" w:type="dxa"/>
            <w:shd w:val="clear" w:color="auto" w:fill="auto"/>
          </w:tcPr>
          <w:p w14:paraId="77B6B40D" w14:textId="77777777" w:rsidR="00EE5E3C" w:rsidRPr="00483087" w:rsidRDefault="00EE5E3C" w:rsidP="00EE5E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65906" w14:textId="77777777" w:rsidR="00EE5E3C" w:rsidRPr="00483087" w:rsidRDefault="00EE5E3C" w:rsidP="00EE5E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vAlign w:val="bottom"/>
          </w:tcPr>
          <w:p w14:paraId="55321039" w14:textId="77777777" w:rsidR="00EE5E3C" w:rsidRPr="00483087" w:rsidRDefault="00EE5E3C" w:rsidP="002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7CA53AC3" w14:textId="77777777" w:rsidR="00EE5E3C" w:rsidRPr="00483087" w:rsidRDefault="00EE5E3C" w:rsidP="002F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248" w:type="dxa"/>
          </w:tcPr>
          <w:p w14:paraId="69CC45CC" w14:textId="77777777" w:rsidR="00EE5E3C" w:rsidRPr="00483087" w:rsidRDefault="00EE5E3C" w:rsidP="00EE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C9E7FCB" w14:textId="77777777" w:rsidR="00EE5E3C" w:rsidRPr="00483087" w:rsidRDefault="00EE5E3C" w:rsidP="00EE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47998309" w14:textId="77777777" w:rsidR="00EE5E3C" w:rsidRPr="00483087" w:rsidRDefault="00EE5E3C" w:rsidP="00EE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248" w:type="dxa"/>
          </w:tcPr>
          <w:p w14:paraId="6744C683" w14:textId="77777777" w:rsidR="00EE5E3C" w:rsidRPr="00483087" w:rsidRDefault="00EE5E3C" w:rsidP="00EE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4806C0D" w14:textId="77777777" w:rsidR="00EE5E3C" w:rsidRPr="00483087" w:rsidRDefault="00EE5E3C" w:rsidP="002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5DBE0E1B" w14:textId="77777777" w:rsidR="00EE5E3C" w:rsidRPr="00483087" w:rsidRDefault="00EE5E3C" w:rsidP="002F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269" w:type="dxa"/>
          </w:tcPr>
          <w:p w14:paraId="5F30046A" w14:textId="77777777" w:rsidR="00EE5E3C" w:rsidRPr="00483087" w:rsidRDefault="00EE5E3C" w:rsidP="00EE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02631D8" w14:textId="77777777" w:rsidR="00EE5E3C" w:rsidRPr="00483087" w:rsidRDefault="00EE5E3C" w:rsidP="00EE5E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6453156A" w14:textId="77777777" w:rsidR="00EE5E3C" w:rsidRPr="00483087" w:rsidRDefault="00EE5E3C" w:rsidP="00EE5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</w:tr>
      <w:tr w:rsidR="00EE5E3C" w:rsidRPr="00483087" w14:paraId="2EB21407" w14:textId="77777777" w:rsidTr="00475FDD">
        <w:trPr>
          <w:trHeight w:val="232"/>
        </w:trPr>
        <w:tc>
          <w:tcPr>
            <w:tcW w:w="3431" w:type="dxa"/>
            <w:shd w:val="clear" w:color="auto" w:fill="auto"/>
          </w:tcPr>
          <w:p w14:paraId="0402F966" w14:textId="77777777" w:rsidR="00EE5E3C" w:rsidRPr="00483087" w:rsidRDefault="00EE5E3C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669BE" w14:textId="77777777" w:rsidR="00EE5E3C" w:rsidRPr="00483087" w:rsidRDefault="00EE5E3C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  <w:shd w:val="clear" w:color="auto" w:fill="auto"/>
            <w:hideMark/>
          </w:tcPr>
          <w:p w14:paraId="39B34D87" w14:textId="77777777" w:rsidR="00EE5E3C" w:rsidRPr="00483087" w:rsidRDefault="00EE5E3C" w:rsidP="00AD0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FDD" w:rsidRPr="00483087" w14:paraId="5840DF3B" w14:textId="77777777" w:rsidTr="00475FDD">
        <w:trPr>
          <w:trHeight w:val="232"/>
        </w:trPr>
        <w:tc>
          <w:tcPr>
            <w:tcW w:w="3431" w:type="dxa"/>
            <w:shd w:val="clear" w:color="auto" w:fill="auto"/>
          </w:tcPr>
          <w:p w14:paraId="398908AA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36" w:type="dxa"/>
          </w:tcPr>
          <w:p w14:paraId="591E3FCB" w14:textId="77777777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78822702" w14:textId="38AF7528" w:rsidR="00475FDD" w:rsidRPr="00483087" w:rsidDel="00D60FB5" w:rsidRDefault="00F363C1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75FDD" w:rsidRPr="00475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  <w:tc>
          <w:tcPr>
            <w:tcW w:w="248" w:type="dxa"/>
            <w:shd w:val="clear" w:color="auto" w:fill="auto"/>
          </w:tcPr>
          <w:p w14:paraId="341F76E2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6207905" w14:textId="5C7DCE44" w:rsidR="00475FDD" w:rsidRPr="00483087" w:rsidDel="00D60FB5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6CF8225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31C08A4D" w14:textId="0CD2C32E" w:rsidR="00475FDD" w:rsidRPr="00483087" w:rsidDel="00D60FB5" w:rsidRDefault="00F363C1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475F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69" w:type="dxa"/>
            <w:shd w:val="clear" w:color="auto" w:fill="auto"/>
          </w:tcPr>
          <w:p w14:paraId="4286830A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D5DF305" w14:textId="42389B01" w:rsidR="00475FDD" w:rsidRPr="00483087" w:rsidDel="00D60FB5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5FDD" w:rsidRPr="00483087" w14:paraId="585F4653" w14:textId="77777777" w:rsidTr="00475FDD">
        <w:trPr>
          <w:trHeight w:val="232"/>
        </w:trPr>
        <w:tc>
          <w:tcPr>
            <w:tcW w:w="3431" w:type="dxa"/>
            <w:shd w:val="clear" w:color="auto" w:fill="auto"/>
          </w:tcPr>
          <w:p w14:paraId="4BC0C129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6" w:type="dxa"/>
          </w:tcPr>
          <w:p w14:paraId="3CBF1CDC" w14:textId="77777777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5C483937" w14:textId="77777777" w:rsidR="00475FDD" w:rsidRPr="00475FDD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BF53D7" w14:textId="0A3E6243" w:rsidR="00475FDD" w:rsidRPr="00483087" w:rsidDel="00D60FB5" w:rsidRDefault="00F363C1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  <w:tc>
          <w:tcPr>
            <w:tcW w:w="248" w:type="dxa"/>
            <w:shd w:val="clear" w:color="auto" w:fill="auto"/>
          </w:tcPr>
          <w:p w14:paraId="31005951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15EF61F" w14:textId="77777777" w:rsidR="00475FDD" w:rsidRPr="00475FDD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66F7D85" w14:textId="3E7169D8" w:rsidR="00475FDD" w:rsidRPr="00483087" w:rsidDel="00D60FB5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E2F29F6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32D98DDF" w14:textId="77777777" w:rsidR="00475FDD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9CF7C7" w14:textId="328FBA20" w:rsidR="00475FDD" w:rsidRPr="00483087" w:rsidDel="00D60FB5" w:rsidRDefault="00F363C1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75FD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69" w:type="dxa"/>
            <w:shd w:val="clear" w:color="auto" w:fill="auto"/>
          </w:tcPr>
          <w:p w14:paraId="12DA5DEB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1919606" w14:textId="77777777" w:rsidR="00475FDD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1FCC006" w14:textId="2D202D11" w:rsidR="00475FDD" w:rsidRPr="00483087" w:rsidDel="00D60FB5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75FDD" w:rsidRPr="00483087" w14:paraId="2DE52068" w14:textId="77777777" w:rsidTr="00475FDD">
        <w:trPr>
          <w:trHeight w:val="232"/>
        </w:trPr>
        <w:tc>
          <w:tcPr>
            <w:tcW w:w="3431" w:type="dxa"/>
            <w:shd w:val="clear" w:color="auto" w:fill="auto"/>
          </w:tcPr>
          <w:p w14:paraId="5A19B512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236" w:type="dxa"/>
          </w:tcPr>
          <w:p w14:paraId="274458FE" w14:textId="77777777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0416DFDE" w14:textId="1FF7D288" w:rsidR="00475FDD" w:rsidRPr="00483087" w:rsidRDefault="00F363C1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  <w:tc>
          <w:tcPr>
            <w:tcW w:w="248" w:type="dxa"/>
            <w:shd w:val="clear" w:color="auto" w:fill="auto"/>
          </w:tcPr>
          <w:p w14:paraId="7C970815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91E15EC" w14:textId="0003CF55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23BE829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6F46362C" w14:textId="1EF67CB0" w:rsidR="00475FDD" w:rsidRPr="00483087" w:rsidRDefault="00F363C1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69" w:type="dxa"/>
            <w:shd w:val="clear" w:color="auto" w:fill="auto"/>
          </w:tcPr>
          <w:p w14:paraId="7399288C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55B578B8" w14:textId="4C9276ED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5FDD" w:rsidRPr="00483087" w14:paraId="67FBB316" w14:textId="77777777" w:rsidTr="00475FDD">
        <w:trPr>
          <w:trHeight w:val="232"/>
        </w:trPr>
        <w:tc>
          <w:tcPr>
            <w:tcW w:w="3431" w:type="dxa"/>
            <w:shd w:val="clear" w:color="auto" w:fill="auto"/>
          </w:tcPr>
          <w:p w14:paraId="4A190F65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3E7078D2" w14:textId="77777777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shd w:val="clear" w:color="auto" w:fill="auto"/>
          </w:tcPr>
          <w:p w14:paraId="7BD7F60A" w14:textId="0F78A7C6" w:rsidR="00475FDD" w:rsidRPr="00483087" w:rsidDel="00D60FB5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706D119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B908279" w14:textId="28DF70B7" w:rsidR="00475FDD" w:rsidRPr="00483087" w:rsidDel="00D60FB5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EA465C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1399E834" w14:textId="6A7A663B" w:rsidR="00475FDD" w:rsidRPr="00483087" w:rsidDel="00D60FB5" w:rsidRDefault="00F363C1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75FD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69" w:type="dxa"/>
            <w:shd w:val="clear" w:color="auto" w:fill="auto"/>
          </w:tcPr>
          <w:p w14:paraId="126DCFE3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9CCFC67" w14:textId="47A072BD" w:rsidR="00475FDD" w:rsidRPr="00483087" w:rsidDel="00D60FB5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75FDD" w:rsidRPr="00483087" w14:paraId="7C990C5A" w14:textId="77777777" w:rsidTr="00475FDD">
        <w:trPr>
          <w:trHeight w:val="464"/>
        </w:trPr>
        <w:tc>
          <w:tcPr>
            <w:tcW w:w="3431" w:type="dxa"/>
            <w:shd w:val="clear" w:color="auto" w:fill="auto"/>
            <w:hideMark/>
          </w:tcPr>
          <w:p w14:paraId="3E12519F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36" w:type="dxa"/>
          </w:tcPr>
          <w:p w14:paraId="5FD2198D" w14:textId="77777777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1A2B196E" w14:textId="2C7FC3E4" w:rsidR="00475FDD" w:rsidRPr="00483087" w:rsidRDefault="00F363C1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75FDD" w:rsidRPr="00475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248" w:type="dxa"/>
            <w:shd w:val="clear" w:color="auto" w:fill="auto"/>
          </w:tcPr>
          <w:p w14:paraId="027B5753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0D1ADC5" w14:textId="57D1D1F1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75F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</w:rPr>
              <w:t>315</w:t>
            </w:r>
            <w:r w:rsidRPr="00475FD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7043543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77C1BE4" w14:textId="55F13076" w:rsidR="00475FDD" w:rsidRPr="00483087" w:rsidRDefault="00F363C1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475FD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69" w:type="dxa"/>
            <w:shd w:val="clear" w:color="auto" w:fill="auto"/>
          </w:tcPr>
          <w:p w14:paraId="0F46B76C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F7698D" w14:textId="5BB36198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75FDD" w:rsidRPr="00483087" w14:paraId="1CFD1696" w14:textId="77777777" w:rsidTr="00475FDD">
        <w:trPr>
          <w:trHeight w:val="232"/>
        </w:trPr>
        <w:tc>
          <w:tcPr>
            <w:tcW w:w="3431" w:type="dxa"/>
            <w:shd w:val="clear" w:color="auto" w:fill="auto"/>
            <w:hideMark/>
          </w:tcPr>
          <w:p w14:paraId="167BD980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853C045" w14:textId="77777777" w:rsidR="00475FDD" w:rsidRPr="00483087" w:rsidRDefault="00475FDD" w:rsidP="00475FD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3D675" w14:textId="2129AABC" w:rsidR="00475FDD" w:rsidRPr="00475FDD" w:rsidRDefault="00F363C1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475FDD" w:rsidRPr="00475F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48" w:type="dxa"/>
            <w:shd w:val="clear" w:color="auto" w:fill="auto"/>
          </w:tcPr>
          <w:p w14:paraId="1E47139C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C7F7A1" w14:textId="16726366" w:rsidR="00475FDD" w:rsidRPr="00475FDD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5F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75F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363C1"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353</w:t>
            </w:r>
            <w:r w:rsidRPr="00475F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D73988E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05ADA" w14:textId="0DCAFD97" w:rsidR="00475FDD" w:rsidRPr="00483087" w:rsidRDefault="00F363C1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475F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69" w:type="dxa"/>
            <w:shd w:val="clear" w:color="auto" w:fill="auto"/>
          </w:tcPr>
          <w:p w14:paraId="069A19D1" w14:textId="77777777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D1860" w14:textId="2BA19FC2" w:rsidR="00475FDD" w:rsidRPr="00483087" w:rsidRDefault="00475FDD" w:rsidP="0047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F363C1"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363C1"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45827B3" w14:textId="77777777" w:rsidR="00563D06" w:rsidRPr="00483087" w:rsidRDefault="00563D06" w:rsidP="00792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4F7C223" w14:textId="15F6F0F7" w:rsidR="00563D06" w:rsidRPr="00483087" w:rsidRDefault="00563D06" w:rsidP="00563D0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1FDF96D4" w14:textId="77777777" w:rsidR="00563D06" w:rsidRPr="00483087" w:rsidRDefault="00563D06" w:rsidP="005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A9FBE2" w14:textId="16A83F7C" w:rsidR="008275BD" w:rsidRDefault="00563D06" w:rsidP="007B4B7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6C2B36" w:rsidRPr="0048308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ทรัพย์สินของกลุ่มบริษัทมูลค่าตามบัญชีจำนวน </w:t>
      </w:r>
      <w:r w:rsidR="00F363C1" w:rsidRPr="00F363C1">
        <w:rPr>
          <w:rFonts w:asciiTheme="majorBidi" w:hAnsiTheme="majorBidi" w:cstheme="majorBidi"/>
          <w:bCs/>
          <w:sz w:val="30"/>
          <w:szCs w:val="30"/>
        </w:rPr>
        <w:t>507</w:t>
      </w:r>
      <w:r w:rsidR="003201B3">
        <w:rPr>
          <w:rFonts w:asciiTheme="majorBidi" w:hAnsiTheme="majorBidi" w:cs="Angsana New"/>
          <w:bCs/>
          <w:sz w:val="30"/>
          <w:szCs w:val="30"/>
          <w:lang w:val="en-GB"/>
        </w:rPr>
        <w:t>.</w:t>
      </w:r>
      <w:r w:rsidR="00F363C1" w:rsidRPr="00F363C1">
        <w:rPr>
          <w:rFonts w:asciiTheme="majorBidi" w:hAnsiTheme="majorBidi" w:cstheme="majorBidi"/>
          <w:bCs/>
          <w:sz w:val="30"/>
          <w:szCs w:val="30"/>
        </w:rPr>
        <w:t>80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 w:rsidR="00586D76" w:rsidRPr="0048308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86D76"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2562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509</w:t>
      </w:r>
      <w:r w:rsidR="001F383F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83</w:t>
      </w:r>
      <w:r w:rsidR="007B4B7A"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ได้จด</w:t>
      </w:r>
      <w:r w:rsidR="00792306" w:rsidRPr="00483087">
        <w:rPr>
          <w:rFonts w:ascii="Angsana New" w:hAnsi="Angsana New" w:cs="Angsana New"/>
          <w:sz w:val="30"/>
          <w:szCs w:val="30"/>
          <w:cs/>
        </w:rPr>
        <w:t>จำนองไว้เป็นหลักประกันเงิน</w:t>
      </w:r>
      <w:r w:rsidR="00586D76" w:rsidRPr="002D7219">
        <w:rPr>
          <w:rFonts w:ascii="Angsana New" w:hAnsi="Angsana New" w:cs="Angsana New"/>
          <w:sz w:val="30"/>
          <w:szCs w:val="30"/>
          <w:cs/>
        </w:rPr>
        <w:t>เบิกเกินบัญชีและสินเชื่ออื่นจากธนาคาร</w:t>
      </w:r>
      <w:r w:rsidR="00825DC8" w:rsidRPr="002D7219">
        <w:rPr>
          <w:rFonts w:ascii="Angsana New" w:hAnsi="Angsana New" w:cs="Angsana New"/>
          <w:sz w:val="30"/>
          <w:szCs w:val="30"/>
          <w:cs/>
        </w:rPr>
        <w:t xml:space="preserve"> (ดูหมายเหตุข้อ </w:t>
      </w:r>
      <w:r w:rsidR="00F363C1" w:rsidRPr="00F363C1">
        <w:rPr>
          <w:rFonts w:ascii="Angsana New" w:hAnsi="Angsana New" w:cs="Angsana New"/>
          <w:sz w:val="30"/>
          <w:szCs w:val="30"/>
        </w:rPr>
        <w:t>9</w:t>
      </w:r>
      <w:r w:rsidR="00825DC8" w:rsidRPr="002D7219">
        <w:rPr>
          <w:rFonts w:ascii="Angsana New" w:hAnsi="Angsana New" w:cs="Angsana New"/>
          <w:sz w:val="30"/>
          <w:szCs w:val="30"/>
          <w:cs/>
        </w:rPr>
        <w:t>)</w:t>
      </w:r>
    </w:p>
    <w:p w14:paraId="0132A9A3" w14:textId="49DB7777" w:rsidR="001735B2" w:rsidRDefault="001735B2" w:rsidP="007B4B7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99FF406" w14:textId="77777777" w:rsidR="009813E8" w:rsidRDefault="009813E8" w:rsidP="009813E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86159C0" w14:textId="77777777" w:rsidR="009813E8" w:rsidRPr="00B93246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955"/>
        <w:gridCol w:w="1082"/>
        <w:gridCol w:w="267"/>
        <w:gridCol w:w="1078"/>
        <w:gridCol w:w="240"/>
        <w:gridCol w:w="13"/>
        <w:gridCol w:w="1095"/>
        <w:gridCol w:w="242"/>
        <w:gridCol w:w="1107"/>
      </w:tblGrid>
      <w:tr w:rsidR="009813E8" w:rsidRPr="00B93246" w14:paraId="29B8DF18" w14:textId="77777777" w:rsidTr="00A9141A">
        <w:trPr>
          <w:tblHeader/>
        </w:trPr>
        <w:tc>
          <w:tcPr>
            <w:tcW w:w="1836" w:type="pct"/>
          </w:tcPr>
          <w:p w14:paraId="49BD173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76301AD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2E830BC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468221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59F1BBA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3E8" w:rsidRPr="00B93246" w14:paraId="63511E6F" w14:textId="77777777" w:rsidTr="00A9141A">
        <w:tc>
          <w:tcPr>
            <w:tcW w:w="1836" w:type="pct"/>
            <w:vAlign w:val="bottom"/>
          </w:tcPr>
          <w:p w14:paraId="3453650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7E567D3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70E0350" w14:textId="61C1872A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</w:tcPr>
          <w:p w14:paraId="4FA2029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1549E4E6" w14:textId="273191F1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" w:type="pct"/>
            <w:gridSpan w:val="2"/>
          </w:tcPr>
          <w:p w14:paraId="4EDF0C1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DED113" w14:textId="485D1D7D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4807AB2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3CFA09" w14:textId="5A82744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3E8" w:rsidRPr="00B93246" w14:paraId="1789BE4E" w14:textId="77777777" w:rsidTr="00A9141A">
        <w:tc>
          <w:tcPr>
            <w:tcW w:w="1836" w:type="pct"/>
            <w:vAlign w:val="bottom"/>
          </w:tcPr>
          <w:p w14:paraId="3A096922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16130AE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739619AE" w14:textId="40E5461A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064194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B2A9660" w14:textId="5FAEF5E3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gridSpan w:val="2"/>
          </w:tcPr>
          <w:p w14:paraId="2BD7DC0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21F69B" w14:textId="09ADFE5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18FE52E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BF4367" w14:textId="5A9934C0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813E8" w:rsidRPr="00B93246" w14:paraId="725C0D8C" w14:textId="77777777" w:rsidTr="00A9141A">
        <w:trPr>
          <w:trHeight w:val="362"/>
        </w:trPr>
        <w:tc>
          <w:tcPr>
            <w:tcW w:w="1836" w:type="pct"/>
            <w:vAlign w:val="bottom"/>
          </w:tcPr>
          <w:p w14:paraId="1A5681CB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03BDF8DB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</w:tcPr>
          <w:p w14:paraId="2A008E3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3E8" w:rsidRPr="00B93246" w14:paraId="14D2B8F2" w14:textId="77777777" w:rsidTr="00A9141A">
        <w:tc>
          <w:tcPr>
            <w:tcW w:w="1836" w:type="pct"/>
            <w:vAlign w:val="bottom"/>
          </w:tcPr>
          <w:p w14:paraId="5080979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7" w:type="pct"/>
          </w:tcPr>
          <w:p w14:paraId="70444CB3" w14:textId="77777777" w:rsidR="009813E8" w:rsidRPr="00B93246" w:rsidRDefault="009813E8" w:rsidP="00A9141A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3" w:type="pct"/>
          </w:tcPr>
          <w:p w14:paraId="073F6EDC" w14:textId="77777777" w:rsidR="009813E8" w:rsidRPr="00B93246" w:rsidRDefault="009813E8" w:rsidP="00A9141A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9" w:type="pct"/>
          </w:tcPr>
          <w:p w14:paraId="278C9CE7" w14:textId="77777777" w:rsidR="009813E8" w:rsidRPr="00B93246" w:rsidRDefault="009813E8" w:rsidP="00A9141A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586C1F7C" w14:textId="77777777" w:rsidR="009813E8" w:rsidRPr="00B93246" w:rsidRDefault="009813E8" w:rsidP="00A9141A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700C285" w14:textId="77777777" w:rsidR="009813E8" w:rsidRPr="00B93246" w:rsidRDefault="009813E8" w:rsidP="00A9141A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33466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121A2D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2709A0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813E8" w:rsidRPr="00B93246" w14:paraId="445127BE" w14:textId="77777777" w:rsidTr="00A9141A">
        <w:tc>
          <w:tcPr>
            <w:tcW w:w="1836" w:type="pct"/>
            <w:vAlign w:val="bottom"/>
          </w:tcPr>
          <w:p w14:paraId="730DD5A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74CB7622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3C7FF55B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13F47968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24E239F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9" w:type="pct"/>
          </w:tcPr>
          <w:p w14:paraId="15D7630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</w:tcPr>
          <w:p w14:paraId="02FE94E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  <w:p w14:paraId="7BA42754" w14:textId="0F514EE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32" w:type="pct"/>
            <w:gridSpan w:val="2"/>
          </w:tcPr>
          <w:p w14:paraId="6385BC8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1C9F4185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A14C0E" w14:textId="77777777" w:rsidR="009813E8" w:rsidRPr="00B93246" w:rsidRDefault="009813E8" w:rsidP="00A914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26" w:type="pct"/>
          </w:tcPr>
          <w:p w14:paraId="5AEF8C8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2EEEFE9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3768175" w14:textId="77777777" w:rsidR="009813E8" w:rsidRPr="00B93246" w:rsidRDefault="009813E8" w:rsidP="00A9141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</w:tr>
      <w:tr w:rsidR="009813E8" w:rsidRPr="00B93246" w14:paraId="65F550F4" w14:textId="77777777" w:rsidTr="00A9141A">
        <w:tc>
          <w:tcPr>
            <w:tcW w:w="1836" w:type="pct"/>
            <w:vAlign w:val="bottom"/>
          </w:tcPr>
          <w:p w14:paraId="786E6D6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3F66F56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6BE1889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6422C0D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73A0B9DF" w14:textId="1CC1BA3B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690</w:t>
            </w:r>
            <w:r w:rsidR="009813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7807A75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8AB438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  <w:p w14:paraId="3D49FE7D" w14:textId="4452DB50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670</w:t>
            </w:r>
            <w:r w:rsidR="009813E8" w:rsidRPr="00B932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2" w:type="pct"/>
            <w:gridSpan w:val="2"/>
          </w:tcPr>
          <w:p w14:paraId="5AB4CB9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4F332F3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0F67EF9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B72097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E239D5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1D14FF5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13E8" w:rsidRPr="00B93246" w14:paraId="0E292BD5" w14:textId="77777777" w:rsidTr="00A9141A">
        <w:tc>
          <w:tcPr>
            <w:tcW w:w="1836" w:type="pct"/>
            <w:vAlign w:val="bottom"/>
          </w:tcPr>
          <w:p w14:paraId="0F2F908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497" w:type="pct"/>
          </w:tcPr>
          <w:p w14:paraId="2EC7AC5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3D2B224E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3ACFD39E" w14:textId="093BB6A9" w:rsidR="009813E8" w:rsidRPr="002E32D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690</w:t>
            </w:r>
            <w:r w:rsidR="009813E8" w:rsidRPr="002E32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51F6209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6A4D835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3AB59BAB" w14:textId="5AA48A5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670</w:t>
            </w:r>
            <w:r w:rsidR="009813E8" w:rsidRPr="00B9324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001</w:t>
            </w:r>
          </w:p>
        </w:tc>
        <w:tc>
          <w:tcPr>
            <w:tcW w:w="132" w:type="pct"/>
            <w:gridSpan w:val="2"/>
          </w:tcPr>
          <w:p w14:paraId="6421C5E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7EB17C56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FBFE80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35F801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1C1DB7C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50DD174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813E8" w:rsidRPr="00B93246" w14:paraId="51129105" w14:textId="77777777" w:rsidTr="00A9141A">
        <w:tc>
          <w:tcPr>
            <w:tcW w:w="1836" w:type="pct"/>
            <w:vAlign w:val="bottom"/>
          </w:tcPr>
          <w:p w14:paraId="5C8331F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7" w:type="pct"/>
          </w:tcPr>
          <w:p w14:paraId="301FC0CB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D34083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39" w:type="pct"/>
          </w:tcPr>
          <w:p w14:paraId="602BB8A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85727D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129F7EA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BC9AA14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528E6E9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D35B94D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813E8" w:rsidRPr="00B93246" w14:paraId="42F81F62" w14:textId="77777777" w:rsidTr="00A9141A">
        <w:tc>
          <w:tcPr>
            <w:tcW w:w="1836" w:type="pct"/>
            <w:vAlign w:val="bottom"/>
          </w:tcPr>
          <w:p w14:paraId="505242A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97" w:type="pct"/>
          </w:tcPr>
          <w:p w14:paraId="7ED5138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4F5C229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1CA7422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</w:tcPr>
          <w:p w14:paraId="57A0FF4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566EE47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740A676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63F044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360DF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E8" w:rsidRPr="00B93246" w14:paraId="4BC5EE2D" w14:textId="77777777" w:rsidTr="00A9141A">
        <w:tc>
          <w:tcPr>
            <w:tcW w:w="1836" w:type="pct"/>
            <w:vAlign w:val="bottom"/>
          </w:tcPr>
          <w:p w14:paraId="43D8BA4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  <w:p w14:paraId="6C703C0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28BB650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820B0D0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92BF686" w14:textId="413A8ED1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30</w:t>
            </w:r>
            <w:r w:rsidR="009813E8" w:rsidRPr="00B932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9" w:type="pct"/>
          </w:tcPr>
          <w:p w14:paraId="069D602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E7E7A1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351F31A8" w14:textId="6A7EA3DC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30</w:t>
            </w:r>
            <w:r w:rsidR="009813E8" w:rsidRPr="00B932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2" w:type="pct"/>
            <w:gridSpan w:val="2"/>
          </w:tcPr>
          <w:p w14:paraId="08C0B75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445B4F4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3BF19F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3B139B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0FF792B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D84B19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13E8" w:rsidRPr="00B93246" w14:paraId="7215EFF7" w14:textId="77777777" w:rsidTr="00A9141A">
        <w:tc>
          <w:tcPr>
            <w:tcW w:w="1836" w:type="pct"/>
            <w:vAlign w:val="bottom"/>
          </w:tcPr>
          <w:p w14:paraId="034F040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7" w:type="pct"/>
          </w:tcPr>
          <w:p w14:paraId="09592AB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3" w:type="pct"/>
          </w:tcPr>
          <w:p w14:paraId="3CC7DF6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39" w:type="pct"/>
          </w:tcPr>
          <w:p w14:paraId="5AD37DF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1" w:type="pct"/>
          </w:tcPr>
          <w:p w14:paraId="7E93E5F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32" w:type="pct"/>
            <w:gridSpan w:val="2"/>
          </w:tcPr>
          <w:p w14:paraId="0AEAE76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0" w:type="pct"/>
          </w:tcPr>
          <w:p w14:paraId="70BC9284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0D4DB6F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7970A925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813E8" w:rsidRPr="00B93246" w14:paraId="45777B84" w14:textId="77777777" w:rsidTr="00A9141A">
        <w:tc>
          <w:tcPr>
            <w:tcW w:w="1836" w:type="pct"/>
            <w:vAlign w:val="bottom"/>
          </w:tcPr>
          <w:p w14:paraId="4EA3DCE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497" w:type="pct"/>
          </w:tcPr>
          <w:p w14:paraId="7F5F563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77BB8A7" w14:textId="6EFA93FC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720</w:t>
            </w:r>
            <w:r w:rsidR="009813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3067A08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2864E49" w14:textId="52EAE3D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700</w:t>
            </w:r>
            <w:r w:rsidR="009813E8" w:rsidRPr="00B9324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001</w:t>
            </w:r>
          </w:p>
        </w:tc>
        <w:tc>
          <w:tcPr>
            <w:tcW w:w="132" w:type="pct"/>
            <w:gridSpan w:val="2"/>
          </w:tcPr>
          <w:p w14:paraId="457607E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C1B2541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87108C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3699B4C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3CA46AE" w14:textId="77777777" w:rsidR="009813E8" w:rsidRPr="00B93246" w:rsidRDefault="009813E8" w:rsidP="009813E8">
      <w:pPr>
        <w:rPr>
          <w:rFonts w:cs="Cordia New"/>
          <w:sz w:val="28"/>
          <w:szCs w:val="28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7"/>
        <w:gridCol w:w="955"/>
        <w:gridCol w:w="1082"/>
        <w:gridCol w:w="267"/>
        <w:gridCol w:w="1078"/>
        <w:gridCol w:w="254"/>
        <w:gridCol w:w="1095"/>
        <w:gridCol w:w="242"/>
        <w:gridCol w:w="1107"/>
      </w:tblGrid>
      <w:tr w:rsidR="009813E8" w:rsidRPr="00B93246" w14:paraId="6EC32F44" w14:textId="77777777" w:rsidTr="00A9141A">
        <w:tc>
          <w:tcPr>
            <w:tcW w:w="1836" w:type="pct"/>
            <w:vAlign w:val="bottom"/>
          </w:tcPr>
          <w:p w14:paraId="52063EE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97" w:type="pct"/>
          </w:tcPr>
          <w:p w14:paraId="54A7040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6521C32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7105E9D" w14:textId="77777777" w:rsidR="009813E8" w:rsidRPr="00B93246" w:rsidRDefault="009813E8" w:rsidP="00A9141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A0A8C9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1BF873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BB34271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708AD62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2F07B9E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E8" w:rsidRPr="00B93246" w14:paraId="609AF481" w14:textId="77777777" w:rsidTr="00A9141A">
        <w:tc>
          <w:tcPr>
            <w:tcW w:w="1836" w:type="pct"/>
            <w:vAlign w:val="bottom"/>
          </w:tcPr>
          <w:p w14:paraId="50F93FD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0513B40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497" w:type="pct"/>
          </w:tcPr>
          <w:p w14:paraId="5FEDAFC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C7E4E13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485F961" w14:textId="08BD7271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813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32BCED3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4E4E47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  <w:p w14:paraId="2C1D9DBF" w14:textId="21527A4E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12</w:t>
            </w:r>
            <w:r w:rsidR="009813E8" w:rsidRPr="00B93246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bidi="ar-SA"/>
              </w:rPr>
              <w:t>500</w:t>
            </w:r>
          </w:p>
        </w:tc>
        <w:tc>
          <w:tcPr>
            <w:tcW w:w="132" w:type="pct"/>
          </w:tcPr>
          <w:p w14:paraId="07396D2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11E0115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1C6323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7140DC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7608F5D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68ABFE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13E8" w:rsidRPr="00B93246" w14:paraId="34889273" w14:textId="77777777" w:rsidTr="00A9141A">
        <w:tc>
          <w:tcPr>
            <w:tcW w:w="1836" w:type="pct"/>
            <w:vAlign w:val="bottom"/>
          </w:tcPr>
          <w:p w14:paraId="33A2F2C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รวมส่วนไม่หมุนเวียน</w:t>
            </w:r>
          </w:p>
        </w:tc>
        <w:tc>
          <w:tcPr>
            <w:tcW w:w="497" w:type="pct"/>
          </w:tcPr>
          <w:p w14:paraId="0D485DB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2C3FE968" w14:textId="28FD56AA" w:rsidR="009813E8" w:rsidRPr="002E32D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9813E8" w:rsidRPr="002E32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2AEA0FE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7070D194" w14:textId="04B526B7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12</w:t>
            </w:r>
            <w:r w:rsidR="009813E8" w:rsidRPr="00B9324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500</w:t>
            </w:r>
          </w:p>
        </w:tc>
        <w:tc>
          <w:tcPr>
            <w:tcW w:w="132" w:type="pct"/>
          </w:tcPr>
          <w:p w14:paraId="3325119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0211E15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18BDD0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6DAA2CE0" w14:textId="77777777" w:rsidR="009813E8" w:rsidRPr="00B93246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813E8" w:rsidRPr="00B93246" w14:paraId="63149C23" w14:textId="77777777" w:rsidTr="00A9141A">
        <w:tc>
          <w:tcPr>
            <w:tcW w:w="1836" w:type="pct"/>
            <w:vAlign w:val="bottom"/>
          </w:tcPr>
          <w:p w14:paraId="76671B9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497" w:type="pct"/>
          </w:tcPr>
          <w:p w14:paraId="6C99890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592BAFD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pct"/>
          </w:tcPr>
          <w:p w14:paraId="7C055ECF" w14:textId="77777777" w:rsidR="009813E8" w:rsidRPr="00B93246" w:rsidRDefault="009813E8" w:rsidP="00A9141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751322A2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pct"/>
          </w:tcPr>
          <w:p w14:paraId="7A248F5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79D065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pct"/>
          </w:tcPr>
          <w:p w14:paraId="0E09989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130AAC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</w:rPr>
            </w:pPr>
          </w:p>
        </w:tc>
      </w:tr>
      <w:tr w:rsidR="009813E8" w:rsidRPr="00B93246" w14:paraId="7D0EE6B9" w14:textId="77777777" w:rsidTr="00A9141A">
        <w:tc>
          <w:tcPr>
            <w:tcW w:w="1836" w:type="pct"/>
            <w:vAlign w:val="bottom"/>
          </w:tcPr>
          <w:p w14:paraId="28B6D09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</w:tcPr>
          <w:p w14:paraId="086E187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02AC4EC4" w14:textId="107D6B06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</w:t>
            </w:r>
            <w:r w:rsidR="009813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2756730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A875B0A" w14:textId="5330779C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712</w:t>
            </w:r>
            <w:r w:rsidR="009813E8" w:rsidRPr="00B93246"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  <w:t>501</w:t>
            </w:r>
          </w:p>
        </w:tc>
        <w:tc>
          <w:tcPr>
            <w:tcW w:w="132" w:type="pct"/>
          </w:tcPr>
          <w:p w14:paraId="75BC5F6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56A4EB4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FE2DC3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D25C54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813E8" w:rsidRPr="00B93246" w14:paraId="4CAB9297" w14:textId="77777777" w:rsidTr="00A9141A">
        <w:trPr>
          <w:trHeight w:val="38"/>
        </w:trPr>
        <w:tc>
          <w:tcPr>
            <w:tcW w:w="1836" w:type="pct"/>
            <w:vAlign w:val="bottom"/>
          </w:tcPr>
          <w:p w14:paraId="3FB6398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7" w:type="pct"/>
          </w:tcPr>
          <w:p w14:paraId="4CCA90E4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54" w:right="-89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2255D4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39" w:type="pct"/>
          </w:tcPr>
          <w:p w14:paraId="3E7886E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0DCD79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2" w:type="pct"/>
          </w:tcPr>
          <w:p w14:paraId="2346824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62FFFABC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" w:type="pct"/>
          </w:tcPr>
          <w:p w14:paraId="1142F98F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16C8EB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6D2386B7" w14:textId="77777777" w:rsidR="009813E8" w:rsidRPr="00B93246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6F40ED9" w14:textId="77777777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BEA51C1" w14:textId="77777777" w:rsidR="009813E8" w:rsidRDefault="009813E8" w:rsidP="009813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74F386C" w14:textId="35FFDB60" w:rsidR="009813E8" w:rsidRPr="00483087" w:rsidRDefault="009813E8" w:rsidP="00397A68">
      <w:pPr>
        <w:pStyle w:val="block"/>
        <w:spacing w:after="0" w:line="240" w:lineRule="atLeast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Pr="00483087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หนี้สินที่มีภาระดอกเบี้ย แสดงตามระยะเวลาครบกำหนดการจ่ายชำระ ณ วันที่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มีนาคม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2563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และวันที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่ 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31</w:t>
      </w:r>
      <w:r w:rsidRPr="0048308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48308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363C1" w:rsidRPr="00F363C1">
        <w:rPr>
          <w:rFonts w:ascii="Angsana New" w:hAnsi="Angsana New"/>
          <w:sz w:val="30"/>
          <w:szCs w:val="30"/>
          <w:lang w:val="en-US" w:bidi="th-TH"/>
        </w:rPr>
        <w:t>2562</w:t>
      </w:r>
      <w:r w:rsidRPr="0048308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483087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14:paraId="453462DF" w14:textId="77777777" w:rsidR="009813E8" w:rsidRPr="004E2E91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490"/>
        <w:gridCol w:w="1057"/>
        <w:gridCol w:w="261"/>
        <w:gridCol w:w="1053"/>
        <w:gridCol w:w="237"/>
        <w:gridCol w:w="13"/>
        <w:gridCol w:w="1068"/>
        <w:gridCol w:w="237"/>
        <w:gridCol w:w="1083"/>
      </w:tblGrid>
      <w:tr w:rsidR="009813E8" w:rsidRPr="00DF3A01" w14:paraId="19A0F6D0" w14:textId="77777777" w:rsidTr="00A9141A">
        <w:trPr>
          <w:trHeight w:val="425"/>
          <w:tblHeader/>
        </w:trPr>
        <w:tc>
          <w:tcPr>
            <w:tcW w:w="2071" w:type="pct"/>
          </w:tcPr>
          <w:p w14:paraId="05C1E479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pct"/>
          </w:tcPr>
          <w:p w14:paraId="7A66B92A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51DA7DD6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461A6511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7DA40D58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3E8" w:rsidRPr="00DF3A01" w14:paraId="008985A3" w14:textId="77777777" w:rsidTr="00A9141A">
        <w:trPr>
          <w:trHeight w:val="425"/>
          <w:tblHeader/>
        </w:trPr>
        <w:tc>
          <w:tcPr>
            <w:tcW w:w="2071" w:type="pct"/>
            <w:vAlign w:val="bottom"/>
          </w:tcPr>
          <w:p w14:paraId="4F293731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7B374464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12479842" w14:textId="4F74B6CF" w:rsidR="009813E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9" w:type="pct"/>
          </w:tcPr>
          <w:p w14:paraId="5FA8CD0E" w14:textId="77777777" w:rsidR="009813E8" w:rsidRPr="00483087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69CF6AF3" w14:textId="53DCDD05" w:rsidR="009813E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</w:tcPr>
          <w:p w14:paraId="5546D673" w14:textId="77777777" w:rsidR="009813E8" w:rsidRPr="00483087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9DE261" w14:textId="3FC6688A" w:rsidR="009813E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" w:type="pct"/>
          </w:tcPr>
          <w:p w14:paraId="59026C98" w14:textId="77777777" w:rsidR="009813E8" w:rsidRPr="00483087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0CD664" w14:textId="1373123B" w:rsidR="009813E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3E8" w:rsidRPr="00DF3A01" w14:paraId="09C5B739" w14:textId="77777777" w:rsidTr="00A9141A">
        <w:trPr>
          <w:trHeight w:val="425"/>
          <w:tblHeader/>
        </w:trPr>
        <w:tc>
          <w:tcPr>
            <w:tcW w:w="2071" w:type="pct"/>
            <w:vAlign w:val="bottom"/>
          </w:tcPr>
          <w:p w14:paraId="36D86062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25F662DA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783AFC90" w14:textId="2D170DB5" w:rsidR="009813E8" w:rsidRPr="00A41DD8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09F8296F" w14:textId="77777777" w:rsidR="009813E8" w:rsidRPr="00A41DD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05A4A63" w14:textId="04D01439" w:rsidR="009813E8" w:rsidRPr="00A41DD8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14:paraId="72E4813E" w14:textId="77777777" w:rsidR="009813E8" w:rsidRPr="00A41DD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33F1A17" w14:textId="6D567D65" w:rsidR="009813E8" w:rsidRPr="00A41DD8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66D8B3DA" w14:textId="77777777" w:rsidR="009813E8" w:rsidRPr="00A41DD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78A7AF" w14:textId="1742E657" w:rsidR="009813E8" w:rsidRPr="00A41DD8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813E8" w:rsidRPr="00DF3A01" w14:paraId="2050B148" w14:textId="77777777" w:rsidTr="00A9141A">
        <w:trPr>
          <w:trHeight w:val="366"/>
          <w:tblHeader/>
        </w:trPr>
        <w:tc>
          <w:tcPr>
            <w:tcW w:w="2071" w:type="pct"/>
            <w:vAlign w:val="bottom"/>
          </w:tcPr>
          <w:p w14:paraId="0112C699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48599A99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308CB035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3E8" w:rsidRPr="00DF3A01" w14:paraId="69660407" w14:textId="77777777" w:rsidTr="00A9141A">
        <w:trPr>
          <w:trHeight w:val="405"/>
        </w:trPr>
        <w:tc>
          <w:tcPr>
            <w:tcW w:w="2071" w:type="pct"/>
          </w:tcPr>
          <w:p w14:paraId="52ADCA55" w14:textId="77777777" w:rsidR="009813E8" w:rsidRPr="00F92902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92902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261" w:type="pct"/>
          </w:tcPr>
          <w:p w14:paraId="7037FB0A" w14:textId="77777777" w:rsidR="009813E8" w:rsidRPr="00DF3A01" w:rsidRDefault="009813E8" w:rsidP="00A9141A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2EA69882" w14:textId="384FA576" w:rsidR="009813E8" w:rsidRPr="00356DF5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  <w:r w:rsidR="009813E8" w:rsidRPr="008E5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9" w:type="pct"/>
          </w:tcPr>
          <w:p w14:paraId="48358007" w14:textId="77777777" w:rsidR="009813E8" w:rsidRPr="00DF3A01" w:rsidRDefault="009813E8" w:rsidP="00A9141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477D6D5A" w14:textId="1D5E3431" w:rsidR="009813E8" w:rsidRPr="00356DF5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  <w:r w:rsidR="009813E8" w:rsidRPr="008E56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133" w:type="pct"/>
            <w:gridSpan w:val="2"/>
          </w:tcPr>
          <w:p w14:paraId="31D8E33F" w14:textId="77777777" w:rsidR="009813E8" w:rsidRPr="007E4980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6892C1A6" w14:textId="77777777" w:rsidR="009813E8" w:rsidRPr="00DF3A01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11BEE5F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7949007" w14:textId="77777777" w:rsidR="009813E8" w:rsidRPr="00DF3A01" w:rsidRDefault="009813E8" w:rsidP="00A914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13E8" w:rsidRPr="00DF3A01" w14:paraId="01774131" w14:textId="77777777" w:rsidTr="00A9141A">
        <w:trPr>
          <w:trHeight w:val="415"/>
        </w:trPr>
        <w:tc>
          <w:tcPr>
            <w:tcW w:w="2071" w:type="pct"/>
          </w:tcPr>
          <w:p w14:paraId="09B5762F" w14:textId="77777777" w:rsidR="009813E8" w:rsidRPr="00F92902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261" w:type="pct"/>
          </w:tcPr>
          <w:p w14:paraId="1183A34C" w14:textId="77777777" w:rsidR="009813E8" w:rsidRPr="00DF3A01" w:rsidRDefault="009813E8" w:rsidP="00A9141A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21C5342" w14:textId="5D136E19" w:rsidR="009813E8" w:rsidRPr="00356DF5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813E8" w:rsidRPr="008E5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9" w:type="pct"/>
          </w:tcPr>
          <w:p w14:paraId="13B2CABE" w14:textId="77777777" w:rsidR="009813E8" w:rsidRPr="00DF3A01" w:rsidRDefault="009813E8" w:rsidP="00A9141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D18A49B" w14:textId="64A94C21" w:rsidR="009813E8" w:rsidRPr="00356DF5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9813E8" w:rsidRPr="008E56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3" w:type="pct"/>
            <w:gridSpan w:val="2"/>
          </w:tcPr>
          <w:p w14:paraId="456FA706" w14:textId="77777777" w:rsidR="009813E8" w:rsidRPr="007E4980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676D6A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5DD6C5B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2814E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813E8" w:rsidRPr="00DF3A01" w14:paraId="79F862C6" w14:textId="77777777" w:rsidTr="00A9141A">
        <w:trPr>
          <w:trHeight w:val="415"/>
        </w:trPr>
        <w:tc>
          <w:tcPr>
            <w:tcW w:w="2071" w:type="pct"/>
          </w:tcPr>
          <w:p w14:paraId="570C9C96" w14:textId="77777777" w:rsidR="009813E8" w:rsidRPr="00F92902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pct"/>
          </w:tcPr>
          <w:p w14:paraId="19E011A5" w14:textId="77777777" w:rsidR="009813E8" w:rsidRPr="00DF3A01" w:rsidRDefault="009813E8" w:rsidP="00A9141A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4119C24" w14:textId="573330B9" w:rsidR="009813E8" w:rsidRPr="00356DF5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725</w:t>
            </w:r>
            <w:r w:rsidR="009813E8" w:rsidRPr="008E5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9" w:type="pct"/>
          </w:tcPr>
          <w:p w14:paraId="729FE991" w14:textId="77777777" w:rsidR="009813E8" w:rsidRPr="00DF3A01" w:rsidRDefault="009813E8" w:rsidP="00A9141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BD04D5E" w14:textId="14356762" w:rsidR="009813E8" w:rsidRPr="00356DF5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712</w:t>
            </w:r>
            <w:r w:rsidR="009813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33" w:type="pct"/>
            <w:gridSpan w:val="2"/>
          </w:tcPr>
          <w:p w14:paraId="01350C5C" w14:textId="77777777" w:rsidR="009813E8" w:rsidRPr="007E4980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27C69D" w14:textId="77777777" w:rsidR="009813E8" w:rsidRPr="00F20FC2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FFB60C8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BCC5AE" w14:textId="77777777" w:rsidR="009813E8" w:rsidRPr="00DF3A01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8F23978" w14:textId="77777777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938E08" w14:textId="1CD1D6DE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31</w:t>
      </w:r>
      <w:r w:rsidRPr="0048308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2563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  กลุ่มบริษัทมีเงินกู้ยืมระยะสั้นกับสถาบันการเงินในประเทศหลายแห่งเป็นจำนวนเงินรวม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690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8"/>
          <w:sz w:val="30"/>
          <w:szCs w:val="30"/>
          <w:cs/>
        </w:rPr>
        <w:t xml:space="preserve">        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 xml:space="preserve">ล้านบาท 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2562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670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48308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>โดยมีดอกเบี้ยใน</w:t>
      </w:r>
      <w:r w:rsidRPr="0037111F">
        <w:rPr>
          <w:rFonts w:ascii="Angsana New" w:hAnsi="Angsana New" w:cs="Angsana New"/>
          <w:spacing w:val="-8"/>
          <w:sz w:val="30"/>
          <w:szCs w:val="30"/>
          <w:cs/>
        </w:rPr>
        <w:t>อัตราดอกเบี้ยเงินกู้ยืมขั้นต่ำ (</w:t>
      </w:r>
      <w:r w:rsidRPr="0037111F">
        <w:rPr>
          <w:rFonts w:ascii="Angsana New" w:hAnsi="Angsana New" w:cs="Angsana New"/>
          <w:spacing w:val="-8"/>
          <w:sz w:val="30"/>
          <w:szCs w:val="30"/>
        </w:rPr>
        <w:t>MLR</w:t>
      </w:r>
      <w:r w:rsidRPr="0037111F">
        <w:rPr>
          <w:rFonts w:ascii="Angsana New" w:hAnsi="Angsana New" w:cs="Angsana New"/>
          <w:spacing w:val="-8"/>
          <w:sz w:val="30"/>
          <w:szCs w:val="30"/>
          <w:cs/>
        </w:rPr>
        <w:t xml:space="preserve">) ลบร้อยละ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</w:t>
      </w:r>
      <w:r w:rsidRPr="0037111F">
        <w:rPr>
          <w:rFonts w:ascii="Angsana New" w:hAnsi="Angsana New" w:cs="Angsana New"/>
          <w:spacing w:val="-8"/>
          <w:sz w:val="30"/>
          <w:szCs w:val="30"/>
          <w:cs/>
        </w:rPr>
        <w:t xml:space="preserve"> ต่อปี</w:t>
      </w:r>
      <w:r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spacing w:val="-8"/>
          <w:sz w:val="30"/>
          <w:szCs w:val="30"/>
          <w:cs/>
        </w:rPr>
        <w:t>และ</w:t>
      </w:r>
      <w:r w:rsidRPr="00253010">
        <w:rPr>
          <w:rFonts w:asciiTheme="majorBidi" w:hAnsiTheme="majorBidi" w:cstheme="majorBidi"/>
          <w:sz w:val="30"/>
          <w:szCs w:val="30"/>
          <w:cs/>
        </w:rPr>
        <w:t xml:space="preserve">อัตราคงที่ร้อยละ </w:t>
      </w:r>
      <w:r w:rsidR="00F363C1" w:rsidRPr="00F363C1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cs/>
          <w:lang w:val="en-GB"/>
        </w:rPr>
        <w:t>.</w:t>
      </w:r>
      <w:r w:rsidR="00F363C1" w:rsidRPr="00F363C1">
        <w:rPr>
          <w:rFonts w:asciiTheme="majorBidi" w:hAnsiTheme="majorBidi" w:cstheme="majorBidi"/>
          <w:sz w:val="30"/>
          <w:szCs w:val="30"/>
        </w:rPr>
        <w:t>95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53010">
        <w:rPr>
          <w:rFonts w:asciiTheme="majorBidi" w:hAnsiTheme="majorBidi" w:cstheme="majorBidi"/>
          <w:sz w:val="30"/>
          <w:szCs w:val="30"/>
          <w:cs/>
        </w:rPr>
        <w:t>ต่อปี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63C1" w:rsidRPr="00F363C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F363C1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34A49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อัตรา</w:t>
      </w:r>
      <w:r w:rsidRPr="00AE628C">
        <w:rPr>
          <w:rFonts w:asciiTheme="majorBidi" w:hAnsiTheme="majorBidi" w:cs="Angsana New"/>
          <w:i/>
          <w:iCs/>
          <w:sz w:val="30"/>
          <w:szCs w:val="30"/>
          <w:cs/>
        </w:rPr>
        <w:t>ดอกเบี้ยในอัตราดอกเบี้ยเงินกู้ยืมขั้นต่ำ (</w:t>
      </w:r>
      <w:r w:rsidRPr="00AE628C">
        <w:rPr>
          <w:rFonts w:asciiTheme="majorBidi" w:hAnsiTheme="majorBidi" w:cstheme="majorBidi"/>
          <w:i/>
          <w:iCs/>
          <w:sz w:val="30"/>
          <w:szCs w:val="30"/>
        </w:rPr>
        <w:t>MLR</w:t>
      </w:r>
      <w:r w:rsidRPr="00AE628C">
        <w:rPr>
          <w:rFonts w:asciiTheme="majorBidi" w:hAnsiTheme="majorBidi" w:cs="Angsana New"/>
          <w:i/>
          <w:iCs/>
          <w:sz w:val="30"/>
          <w:szCs w:val="30"/>
          <w:cs/>
        </w:rPr>
        <w:t xml:space="preserve">) ลบร้อยละ </w:t>
      </w:r>
      <w:r w:rsidR="00F363C1" w:rsidRPr="00F363C1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AE628C">
        <w:rPr>
          <w:rFonts w:asciiTheme="majorBidi" w:hAnsiTheme="majorBidi" w:cs="Angsana New"/>
          <w:i/>
          <w:iCs/>
          <w:sz w:val="30"/>
          <w:szCs w:val="30"/>
          <w:cs/>
        </w:rPr>
        <w:t xml:space="preserve"> ต่อปี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และอัตราคงที่ร้อยละ </w:t>
      </w:r>
      <w:r w:rsidR="00F363C1" w:rsidRPr="00F363C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3C1" w:rsidRPr="00F363C1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734A4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2ABC8FCA" w14:textId="77777777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EE50BC8" w14:textId="22968101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เมื่อวันที่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22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กรกฎาคม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2558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บริษัทย่อยแห่งหนึ่งได้ทำสัญญาเงินกู้ยืมระยะยาวกับธนาคารในประเทศแห่งหนึ่งเป็นจำนวนเงิน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150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 เงินกู้ยืมนี้มีอัตราดอกเบี้ย </w:t>
      </w:r>
      <w:r w:rsidRPr="00D60ADC">
        <w:rPr>
          <w:rFonts w:ascii="Angsana New" w:hAnsi="Angsana New" w:cs="Angsana New"/>
          <w:spacing w:val="-8"/>
          <w:sz w:val="30"/>
          <w:szCs w:val="30"/>
        </w:rPr>
        <w:t xml:space="preserve">THBFIX 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บวกร้อยละ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1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>.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62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ต่อปี และมีการกำหนดชำระคืนทุกๆเดือนเริ่มตั้งแต่เดือนมิถุนายน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2559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สัญญาเงินกู้ยืมระยะยาวดังกล่าวมีอายุ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5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ปี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6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 xml:space="preserve"> เดือน </w:t>
      </w:r>
      <w:r>
        <w:rPr>
          <w:rFonts w:ascii="Angsana New" w:hAnsi="Angsana New" w:cs="Angsana New"/>
          <w:spacing w:val="-8"/>
          <w:sz w:val="30"/>
          <w:szCs w:val="30"/>
          <w:cs/>
        </w:rPr>
        <w:t xml:space="preserve">ซึ่งจะครบกำหนดชำระในเดือนพฤษภาคม </w:t>
      </w:r>
      <w:r w:rsidR="00F363C1" w:rsidRPr="00F363C1">
        <w:rPr>
          <w:rFonts w:ascii="Angsana New" w:hAnsi="Angsana New" w:cs="Angsana New"/>
          <w:spacing w:val="-8"/>
          <w:sz w:val="30"/>
          <w:szCs w:val="30"/>
        </w:rPr>
        <w:t>2564</w:t>
      </w:r>
      <w:r w:rsidRPr="00D60ADC">
        <w:rPr>
          <w:rFonts w:ascii="Angsana New" w:hAnsi="Angsana New" w:cs="Angsana New"/>
          <w:spacing w:val="-8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 และเงื่อนไขอื่นตามระบุไว้ในสัญญา</w:t>
      </w:r>
    </w:p>
    <w:p w14:paraId="5401B180" w14:textId="77777777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60035E07" w14:textId="77777777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>
        <w:rPr>
          <w:rFonts w:ascii="Angsana New" w:hAnsi="Angsana New" w:cs="Angsana New"/>
          <w:spacing w:val="-8"/>
          <w:sz w:val="30"/>
          <w:szCs w:val="30"/>
          <w:cs/>
        </w:rPr>
        <w:br w:type="page"/>
      </w:r>
    </w:p>
    <w:p w14:paraId="7C3B2D46" w14:textId="301D12AC" w:rsidR="009813E8" w:rsidRPr="00974273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C0DC1">
        <w:rPr>
          <w:rFonts w:asciiTheme="majorBidi" w:hAnsiTheme="majorBidi" w:cstheme="majorBidi"/>
          <w:sz w:val="30"/>
          <w:szCs w:val="30"/>
          <w:cs/>
        </w:rPr>
        <w:lastRenderedPageBreak/>
        <w:t>หนี้สิน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ที่มีภาระดอกเบี้ย</w:t>
      </w:r>
      <w:r>
        <w:rPr>
          <w:rFonts w:asciiTheme="majorBidi" w:eastAsia="Calibri" w:hAnsiTheme="majorBidi" w:cstheme="majorBidi"/>
          <w:sz w:val="30"/>
          <w:szCs w:val="30"/>
          <w:cs/>
        </w:rPr>
        <w:t>ส่วน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ที่มีหลักประกัน</w:t>
      </w:r>
      <w:r w:rsidRPr="00974273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97427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F363C1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363C1" w:rsidRPr="00F363C1">
        <w:rPr>
          <w:rFonts w:asciiTheme="majorBidi" w:hAnsiTheme="majorBidi" w:cstheme="majorBidi"/>
          <w:sz w:val="30"/>
          <w:szCs w:val="30"/>
        </w:rPr>
        <w:t>2563</w:t>
      </w:r>
      <w:r w:rsidRPr="009742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ถูกค้ำประกันโดยกรรมการ</w:t>
      </w:r>
      <w:r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และการจดจำนองที่ดิน 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สิ่งปลูกสร้างของ</w:t>
      </w:r>
      <w:r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97427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F363C1" w:rsidRPr="00F363C1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F363C1">
        <w:rPr>
          <w:rFonts w:asciiTheme="majorBidi" w:eastAsia="Calibri" w:hAnsiTheme="majorBidi" w:cstheme="majorBidi"/>
          <w:i/>
          <w:iCs/>
          <w:sz w:val="30"/>
          <w:szCs w:val="30"/>
        </w:rPr>
        <w:t>2562</w:t>
      </w:r>
      <w:r w:rsidRPr="001217BC">
        <w:rPr>
          <w:rFonts w:asciiTheme="majorBidi" w:eastAsia="Calibri" w:hAnsiTheme="majorBidi" w:cs="Angsana New"/>
          <w:i/>
          <w:iCs/>
          <w:sz w:val="30"/>
          <w:szCs w:val="30"/>
          <w:cs/>
        </w:rPr>
        <w:t>: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</w:t>
      </w: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กลุ่ม</w:t>
      </w:r>
      <w:r w:rsidRPr="001217B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บริษัท) </w:t>
      </w:r>
      <w:r w:rsidRPr="00974273">
        <w:rPr>
          <w:rFonts w:asciiTheme="majorBidi" w:hAnsiTheme="majorBidi" w:cstheme="majorBidi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0544C481" w14:textId="77777777" w:rsidR="009813E8" w:rsidRPr="00B93246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086"/>
        <w:gridCol w:w="269"/>
        <w:gridCol w:w="1171"/>
        <w:gridCol w:w="270"/>
        <w:gridCol w:w="1076"/>
        <w:gridCol w:w="270"/>
        <w:gridCol w:w="1174"/>
      </w:tblGrid>
      <w:tr w:rsidR="009813E8" w:rsidRPr="00F205C4" w14:paraId="50150F75" w14:textId="77777777" w:rsidTr="00397A6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3A3335E5" w14:textId="77777777" w:rsidR="009813E8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9A7726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07DC959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34636FD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C738F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6E23B9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3E8" w:rsidRPr="00F205C4" w14:paraId="3F1EB1A5" w14:textId="77777777" w:rsidTr="00397A68">
        <w:trPr>
          <w:tblHeader/>
        </w:trPr>
        <w:tc>
          <w:tcPr>
            <w:tcW w:w="3060" w:type="dxa"/>
            <w:vMerge/>
          </w:tcPr>
          <w:p w14:paraId="52FEE228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36EC8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11CC246" w14:textId="29BF8CE8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9" w:type="dxa"/>
            <w:shd w:val="clear" w:color="auto" w:fill="auto"/>
          </w:tcPr>
          <w:p w14:paraId="3755B8FE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A6BFA3" w14:textId="30E67C34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E12C87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1A1B855" w14:textId="147B27FF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3429375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3D1A17" w14:textId="2691D6A5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9813E8"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13E8" w:rsidRPr="00F205C4" w14:paraId="63BC2503" w14:textId="77777777" w:rsidTr="00397A68">
        <w:trPr>
          <w:tblHeader/>
        </w:trPr>
        <w:tc>
          <w:tcPr>
            <w:tcW w:w="3060" w:type="dxa"/>
            <w:vMerge/>
          </w:tcPr>
          <w:p w14:paraId="1791DB80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19E837B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926F88C" w14:textId="5BF666BE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9FE27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B382291" w14:textId="53155079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392ED03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69B9236" w14:textId="38E1871B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4500D9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73E7FDD" w14:textId="5504E1FA" w:rsidR="009813E8" w:rsidRPr="00B9324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9813E8" w:rsidRPr="00F205C4" w14:paraId="1ABF6088" w14:textId="77777777" w:rsidTr="00397A68">
        <w:trPr>
          <w:tblHeader/>
        </w:trPr>
        <w:tc>
          <w:tcPr>
            <w:tcW w:w="3060" w:type="dxa"/>
          </w:tcPr>
          <w:p w14:paraId="43E4DB3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DBB129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4CC41DF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3E8" w:rsidRPr="00F205C4" w14:paraId="724E121D" w14:textId="77777777" w:rsidTr="00397A68">
        <w:tc>
          <w:tcPr>
            <w:tcW w:w="3060" w:type="dxa"/>
          </w:tcPr>
          <w:p w14:paraId="3AE71148" w14:textId="77777777" w:rsidR="009813E8" w:rsidRPr="00B93246" w:rsidRDefault="009813E8" w:rsidP="00A9141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D8EC2C2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</w:tcPr>
          <w:p w14:paraId="78D270E1" w14:textId="2E2D9ED8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9813E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9" w:type="dxa"/>
          </w:tcPr>
          <w:p w14:paraId="3C4150D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C80222" w14:textId="0030A6B0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9813E8" w:rsidRPr="00B9324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04068FA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AC176C0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F5540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A4834D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813E8" w:rsidRPr="00F205C4" w14:paraId="5EAB19AD" w14:textId="77777777" w:rsidTr="00397A68">
        <w:tc>
          <w:tcPr>
            <w:tcW w:w="3060" w:type="dxa"/>
          </w:tcPr>
          <w:p w14:paraId="3819C72A" w14:textId="77777777" w:rsidR="009813E8" w:rsidRPr="00B93246" w:rsidRDefault="009813E8" w:rsidP="00A9141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4FFA6E00" w14:textId="171665DF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F363C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86" w:type="dxa"/>
          </w:tcPr>
          <w:p w14:paraId="555AC460" w14:textId="5AD3598B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  <w:r w:rsidR="009813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69" w:type="dxa"/>
          </w:tcPr>
          <w:p w14:paraId="162C7091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E72E69" w14:textId="5FCBB5DB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509</w:t>
            </w:r>
            <w:r w:rsidR="009813E8" w:rsidRPr="00B9324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14:paraId="5CEC53C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56C6C4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14465D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09DC2CB0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813E8" w:rsidRPr="00F205C4" w14:paraId="77D8DD27" w14:textId="77777777" w:rsidTr="00397A68">
        <w:tc>
          <w:tcPr>
            <w:tcW w:w="3060" w:type="dxa"/>
          </w:tcPr>
          <w:p w14:paraId="6504F576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0A499420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3C44473" w14:textId="1FD59443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531</w:t>
            </w:r>
            <w:r w:rsidR="009813E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69" w:type="dxa"/>
          </w:tcPr>
          <w:p w14:paraId="5B82CBCA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3D0E052" w14:textId="1B64E55C" w:rsidR="009813E8" w:rsidRPr="00B93246" w:rsidRDefault="00F363C1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533</w:t>
            </w:r>
            <w:r w:rsidR="009813E8" w:rsidRPr="00B9324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</w:tcPr>
          <w:p w14:paraId="3F3A7EC2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21DB191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31E065" w14:textId="77777777" w:rsidR="009813E8" w:rsidRPr="00B93246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C7A3890" w14:textId="77777777" w:rsidR="009813E8" w:rsidRPr="00B93246" w:rsidRDefault="009813E8" w:rsidP="00A9141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324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5A91049" w14:textId="77777777" w:rsidR="009813E8" w:rsidRPr="00840B47" w:rsidRDefault="009813E8" w:rsidP="009813E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 w:cs="Angsana New"/>
          <w:sz w:val="22"/>
          <w:szCs w:val="22"/>
        </w:rPr>
      </w:pPr>
    </w:p>
    <w:p w14:paraId="51E2A8BE" w14:textId="0EB77997" w:rsidR="009813E8" w:rsidRPr="00483087" w:rsidRDefault="009813E8" w:rsidP="0039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="00F363C1" w:rsidRPr="00F363C1">
        <w:rPr>
          <w:rFonts w:ascii="Angsana New" w:hAnsi="Angsana New" w:cs="Angsana New"/>
          <w:sz w:val="30"/>
          <w:szCs w:val="30"/>
        </w:rPr>
        <w:t>581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97A6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31</w:t>
      </w:r>
      <w:r w:rsidRPr="0048308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2562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F363C1" w:rsidRPr="00F363C1">
        <w:rPr>
          <w:rFonts w:ascii="Angsana New" w:hAnsi="Angsana New" w:cs="Angsana New"/>
          <w:i/>
          <w:iCs/>
          <w:sz w:val="30"/>
          <w:szCs w:val="30"/>
        </w:rPr>
        <w:t>601</w:t>
      </w: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Pr="00483087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p w14:paraId="17310823" w14:textId="4F970F01" w:rsidR="00F71B39" w:rsidRDefault="00F71B39" w:rsidP="00F71B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D38E51E" w14:textId="21AFA327" w:rsidR="00F71B39" w:rsidRPr="00F71B39" w:rsidRDefault="00527449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600F6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8600F6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8600F6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D5C1C" w:rsidRDefault="00246062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7A7ABC0" w14:textId="512A58F5" w:rsidR="001B6035" w:rsidRPr="00483087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F363C1" w:rsidRPr="00F363C1">
        <w:rPr>
          <w:rFonts w:ascii="Angsana New" w:hAnsi="Angsana New" w:cs="Angsana New"/>
          <w:sz w:val="30"/>
          <w:szCs w:val="30"/>
        </w:rPr>
        <w:t>2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14:paraId="3674BB71" w14:textId="77777777" w:rsidR="001B6035" w:rsidRPr="00AD5C1C" w:rsidRDefault="001B6035" w:rsidP="001B6035">
      <w:pPr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3747BDF6" w14:textId="42BE0B70" w:rsidR="001B6035" w:rsidRPr="00483087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483087">
        <w:rPr>
          <w:rFonts w:ascii="Angsana New" w:hAnsi="Angsana New"/>
          <w:sz w:val="30"/>
          <w:szCs w:val="30"/>
          <w:cs/>
        </w:rPr>
        <w:t xml:space="preserve">ส่วนงาน </w:t>
      </w:r>
      <w:r w:rsidR="00F363C1" w:rsidRPr="00F363C1">
        <w:rPr>
          <w:rFonts w:ascii="Angsana New" w:hAnsi="Angsana New"/>
          <w:sz w:val="30"/>
          <w:szCs w:val="30"/>
        </w:rPr>
        <w:t>1</w:t>
      </w:r>
      <w:r w:rsidRPr="00483087">
        <w:rPr>
          <w:rFonts w:ascii="Angsana New" w:hAnsi="Angsana New"/>
          <w:sz w:val="30"/>
          <w:szCs w:val="30"/>
        </w:rPr>
        <w:t xml:space="preserve"> </w:t>
      </w:r>
      <w:r w:rsidRPr="00483087">
        <w:rPr>
          <w:rFonts w:ascii="Angsana New" w:hAnsi="Angsana New"/>
          <w:sz w:val="30"/>
          <w:szCs w:val="30"/>
        </w:rPr>
        <w:tab/>
      </w:r>
      <w:r w:rsidRPr="00483087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7BA34533" w:rsidR="001B6035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483087">
        <w:rPr>
          <w:rFonts w:ascii="Angsana New" w:hAnsi="Angsana New"/>
          <w:sz w:val="30"/>
          <w:szCs w:val="30"/>
          <w:cs/>
        </w:rPr>
        <w:t xml:space="preserve">ส่วนงาน </w:t>
      </w:r>
      <w:r w:rsidR="00F363C1" w:rsidRPr="00F363C1">
        <w:rPr>
          <w:rFonts w:ascii="Angsana New" w:hAnsi="Angsana New"/>
          <w:sz w:val="30"/>
          <w:szCs w:val="30"/>
        </w:rPr>
        <w:t>2</w:t>
      </w:r>
      <w:r w:rsidRPr="00483087">
        <w:rPr>
          <w:rFonts w:ascii="Angsana New" w:hAnsi="Angsana New"/>
          <w:sz w:val="30"/>
          <w:szCs w:val="30"/>
        </w:rPr>
        <w:t xml:space="preserve"> </w:t>
      </w:r>
      <w:r w:rsidRPr="00483087">
        <w:rPr>
          <w:rFonts w:ascii="Angsana New" w:hAnsi="Angsana New"/>
          <w:sz w:val="30"/>
          <w:szCs w:val="30"/>
        </w:rPr>
        <w:tab/>
      </w:r>
      <w:r w:rsidRPr="00483087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3B4AC409" w14:textId="77777777" w:rsidR="00BB0A46" w:rsidRPr="00AD5C1C" w:rsidRDefault="00BB0A46" w:rsidP="00BB0A46">
      <w:pPr>
        <w:pStyle w:val="ListParagraph"/>
        <w:tabs>
          <w:tab w:val="clear" w:pos="680"/>
          <w:tab w:val="clear" w:pos="1871"/>
          <w:tab w:val="left" w:pos="2070"/>
        </w:tabs>
        <w:spacing w:line="240" w:lineRule="auto"/>
        <w:ind w:left="1040"/>
        <w:rPr>
          <w:rFonts w:ascii="Angsana New" w:hAnsi="Angsana New"/>
          <w:sz w:val="30"/>
          <w:szCs w:val="30"/>
        </w:rPr>
      </w:pPr>
    </w:p>
    <w:p w14:paraId="3E4F537A" w14:textId="518EE7C2" w:rsidR="001B6035" w:rsidRPr="009F6A5E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</w:t>
      </w:r>
      <w:r w:rsidRPr="009F6A5E">
        <w:rPr>
          <w:rFonts w:ascii="Angsana New" w:hAnsi="Angsana New" w:cs="Angsana New"/>
          <w:sz w:val="30"/>
          <w:szCs w:val="30"/>
          <w:cs/>
        </w:rPr>
        <w:t>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F6A5E">
        <w:rPr>
          <w:rFonts w:ascii="Angsana New" w:hAnsi="Angsana New" w:cs="Angsana New"/>
          <w:b/>
          <w:bCs/>
          <w:color w:val="0000CC"/>
          <w:sz w:val="30"/>
          <w:szCs w:val="30"/>
          <w:cs/>
        </w:rPr>
        <w:t xml:space="preserve"> </w:t>
      </w:r>
    </w:p>
    <w:p w14:paraId="725DEEA7" w14:textId="77777777" w:rsidR="00050189" w:rsidRPr="009F6A5E" w:rsidRDefault="00050189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</w:p>
    <w:p w14:paraId="7F1FCE80" w14:textId="09C47A27" w:rsidR="00E96CB9" w:rsidRPr="009F6A5E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F6A5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02420A07" w14:textId="77777777" w:rsidR="00E96CB9" w:rsidRPr="009F6A5E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CC"/>
          <w:sz w:val="24"/>
          <w:szCs w:val="24"/>
        </w:rPr>
      </w:pPr>
    </w:p>
    <w:tbl>
      <w:tblPr>
        <w:tblW w:w="956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519"/>
        <w:gridCol w:w="938"/>
        <w:gridCol w:w="7"/>
        <w:gridCol w:w="241"/>
        <w:gridCol w:w="957"/>
        <w:gridCol w:w="236"/>
        <w:gridCol w:w="883"/>
        <w:gridCol w:w="48"/>
        <w:gridCol w:w="239"/>
        <w:gridCol w:w="957"/>
        <w:gridCol w:w="268"/>
        <w:gridCol w:w="963"/>
        <w:gridCol w:w="42"/>
        <w:gridCol w:w="205"/>
        <w:gridCol w:w="44"/>
        <w:gridCol w:w="979"/>
        <w:gridCol w:w="25"/>
        <w:gridCol w:w="10"/>
      </w:tblGrid>
      <w:tr w:rsidR="006853BE" w:rsidRPr="009F6A5E" w14:paraId="5D7D30D6" w14:textId="77777777" w:rsidTr="00187CB4">
        <w:trPr>
          <w:gridAfter w:val="2"/>
          <w:wAfter w:w="35" w:type="dxa"/>
          <w:trHeight w:val="426"/>
          <w:tblHeader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875608" w14:textId="77777777" w:rsidR="002218BD" w:rsidRPr="009F6A5E" w:rsidRDefault="002218BD" w:rsidP="0080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402E" w14:textId="77777777" w:rsidR="006853BE" w:rsidRPr="009F6A5E" w:rsidRDefault="002218BD" w:rsidP="00E9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0C371C4D" w14:textId="77777777" w:rsidR="006853BE" w:rsidRPr="009F6A5E" w:rsidRDefault="005234B1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3945658E" w14:textId="77777777" w:rsidR="002218BD" w:rsidRPr="009F6A5E" w:rsidRDefault="002218BD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B92D" w14:textId="77777777" w:rsidR="002218BD" w:rsidRPr="009F6A5E" w:rsidRDefault="002218BD" w:rsidP="00E9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BCDB" w14:textId="77777777" w:rsidR="006853BE" w:rsidRPr="009F6A5E" w:rsidRDefault="002218BD" w:rsidP="0052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5132D84D" w14:textId="77777777" w:rsidR="006853BE" w:rsidRPr="009F6A5E" w:rsidRDefault="005234B1" w:rsidP="0052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26A0EB66" w14:textId="77777777" w:rsidR="002218BD" w:rsidRPr="009F6A5E" w:rsidRDefault="002218BD" w:rsidP="0052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7157" w14:textId="77777777" w:rsidR="002218BD" w:rsidRPr="009F6A5E" w:rsidRDefault="002218BD" w:rsidP="00E9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33" w:type="dxa"/>
            <w:gridSpan w:val="5"/>
            <w:vAlign w:val="bottom"/>
          </w:tcPr>
          <w:p w14:paraId="15CFBC72" w14:textId="77777777" w:rsidR="002218BD" w:rsidRPr="009F6A5E" w:rsidRDefault="002218BD" w:rsidP="00E9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93246" w:rsidRPr="009F6A5E" w14:paraId="7DE161DC" w14:textId="77777777" w:rsidTr="00187CB4">
        <w:trPr>
          <w:gridAfter w:val="2"/>
          <w:wAfter w:w="35" w:type="dxa"/>
          <w:trHeight w:val="218"/>
          <w:tblHeader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C77043" w14:textId="577CA6DE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40" w:lineRule="auto"/>
              <w:ind w:left="-20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</w:t>
            </w:r>
            <w:r w:rsidR="00077C1A"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911B" w14:textId="0F3E8DEA" w:rsidR="00B93246" w:rsidRPr="009F6A5E" w:rsidRDefault="00F363C1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9FB0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E579" w14:textId="6AC49B5B" w:rsidR="00B93246" w:rsidRPr="009F6A5E" w:rsidRDefault="00F363C1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382F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4C20" w14:textId="05C8DCDA" w:rsidR="00B93246" w:rsidRPr="009F6A5E" w:rsidRDefault="00F363C1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346C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1A68" w14:textId="3026951D" w:rsidR="00B93246" w:rsidRPr="009F6A5E" w:rsidRDefault="00F363C1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D555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70F5F7A4" w14:textId="71EA48DD" w:rsidR="00B93246" w:rsidRPr="009F6A5E" w:rsidRDefault="00F363C1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7" w:type="dxa"/>
            <w:gridSpan w:val="2"/>
            <w:vAlign w:val="bottom"/>
          </w:tcPr>
          <w:p w14:paraId="272A3FA6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AD87A88" w14:textId="73BC97BD" w:rsidR="00B93246" w:rsidRPr="009F6A5E" w:rsidRDefault="00F363C1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B93246" w:rsidRPr="009F6A5E" w14:paraId="6B44B04C" w14:textId="77777777" w:rsidTr="00187CB4">
        <w:trPr>
          <w:gridAfter w:val="2"/>
          <w:wAfter w:w="35" w:type="dxa"/>
          <w:trHeight w:val="290"/>
          <w:tblHeader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42670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0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F377B8" w14:textId="77777777" w:rsidR="00B93246" w:rsidRPr="009F6A5E" w:rsidRDefault="00B93246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9F6A5E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06CF6" w:rsidRPr="009F6A5E" w14:paraId="43491382" w14:textId="77777777" w:rsidTr="00187CB4">
        <w:trPr>
          <w:gridAfter w:val="2"/>
          <w:wAfter w:w="35" w:type="dxa"/>
          <w:trHeight w:val="421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C4760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</w:tcPr>
          <w:p w14:paraId="4EBAF9C7" w14:textId="4A6093B8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653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602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0D2134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70BFC6E4" w14:textId="01C6B127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720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083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83E148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50A6A169" w14:textId="32D9068D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102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075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8B2A9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2CED967C" w14:textId="58936833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267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31B2CC4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3542A65" w14:textId="33232319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755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677</w:t>
            </w:r>
          </w:p>
        </w:tc>
        <w:tc>
          <w:tcPr>
            <w:tcW w:w="247" w:type="dxa"/>
            <w:gridSpan w:val="2"/>
            <w:vAlign w:val="bottom"/>
          </w:tcPr>
          <w:p w14:paraId="3EEB33A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029EBD4" w14:textId="72B4421A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802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350</w:t>
            </w:r>
          </w:p>
        </w:tc>
      </w:tr>
      <w:tr w:rsidR="00906CF6" w:rsidRPr="009F6A5E" w14:paraId="42F23AE4" w14:textId="77777777" w:rsidTr="00187CB4">
        <w:trPr>
          <w:gridAfter w:val="2"/>
          <w:wAfter w:w="35" w:type="dxa"/>
          <w:trHeight w:val="10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46D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173A" w14:textId="377B7E0F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653</w:t>
            </w:r>
            <w:r w:rsidR="00906CF6"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602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D37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1CD22" w14:textId="55A54852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720</w:t>
            </w:r>
            <w:r w:rsidR="00906CF6"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54B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9AF45" w14:textId="0EF06238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</w:t>
            </w:r>
            <w:r w:rsidR="00906CF6"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075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CC2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59EBB" w14:textId="2F8521B3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</w:t>
            </w:r>
            <w:r w:rsidR="00906CF6"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267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2600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9C570" w14:textId="53D7CA3E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755</w:t>
            </w:r>
            <w:r w:rsidR="00906CF6"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677</w:t>
            </w:r>
          </w:p>
        </w:tc>
        <w:tc>
          <w:tcPr>
            <w:tcW w:w="247" w:type="dxa"/>
            <w:gridSpan w:val="2"/>
            <w:vAlign w:val="bottom"/>
          </w:tcPr>
          <w:p w14:paraId="2E6821B2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1727E" w14:textId="1182782A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802</w:t>
            </w:r>
            <w:r w:rsidR="00906CF6"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350</w:t>
            </w:r>
          </w:p>
        </w:tc>
      </w:tr>
      <w:tr w:rsidR="00906CF6" w:rsidRPr="009F6A5E" w14:paraId="68BF9B01" w14:textId="77777777" w:rsidTr="00187CB4">
        <w:trPr>
          <w:gridAfter w:val="2"/>
          <w:wAfter w:w="35" w:type="dxa"/>
          <w:trHeight w:val="421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A250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22FC56F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45A10325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D026BD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F1242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6E04B359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45614CC0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0CA3F7C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9F25AC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19253BF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75A3A817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274752A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6CF6" w:rsidRPr="009F6A5E" w14:paraId="38FCD843" w14:textId="77777777" w:rsidTr="00187CB4">
        <w:trPr>
          <w:gridAfter w:val="2"/>
          <w:wAfter w:w="35" w:type="dxa"/>
          <w:trHeight w:val="421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A71E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3AE033AF" w14:textId="1681FC5F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699</w:t>
            </w: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462BA414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3427580" w14:textId="5F7B81C2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A267F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2C7C79D4" w14:textId="18AAAD6D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207</w:t>
            </w: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3E5A8BE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2B657F1" w14:textId="1ABE6884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936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8587A6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55D0163" w14:textId="740052C8" w:rsidR="00906CF6" w:rsidRPr="009F6A5E" w:rsidRDefault="00F363C1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15" w:right="-1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67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247" w:type="dxa"/>
            <w:gridSpan w:val="2"/>
            <w:vAlign w:val="bottom"/>
          </w:tcPr>
          <w:p w14:paraId="2C0AF461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15" w:right="-116" w:hanging="108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B4DF6AB" w14:textId="64CA6DD2" w:rsidR="00906CF6" w:rsidRPr="009F6A5E" w:rsidRDefault="00F363C1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5" w:right="-1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56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713</w:t>
            </w:r>
          </w:p>
        </w:tc>
      </w:tr>
      <w:tr w:rsidR="00906CF6" w:rsidRPr="009F6A5E" w14:paraId="12ABCAE0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7014985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676E6295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10C8E43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5E7F603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D59760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531CFFE3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1A91824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3FBD53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74F09B2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E33C4C2" w14:textId="5A55B8CE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620F7C"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5310312C" w14:textId="32427349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</w:p>
        </w:tc>
        <w:tc>
          <w:tcPr>
            <w:tcW w:w="1023" w:type="dxa"/>
            <w:gridSpan w:val="2"/>
            <w:vAlign w:val="bottom"/>
          </w:tcPr>
          <w:p w14:paraId="2F3B5800" w14:textId="5C781FB8" w:rsidR="00906CF6" w:rsidRPr="009F6A5E" w:rsidRDefault="00906CF6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6CF6" w:rsidRPr="009F6A5E" w14:paraId="183A7D9B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392A2C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0B7C91D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44F429F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5F9E2E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82CEC0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3B4267E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7D97EB3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826A97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3F2A99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851DB31" w14:textId="63A9F764" w:rsidR="00906CF6" w:rsidRPr="009F6A5E" w:rsidRDefault="00620F7C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6752B5B3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B117821" w14:textId="0D44B631" w:rsidR="00906CF6" w:rsidRPr="009F6A5E" w:rsidRDefault="00906CF6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939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6CF6" w:rsidRPr="009F6A5E" w14:paraId="65A671EE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16F1614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452D9C9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01DCFE63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617D1E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DCCF75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740F96F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15205FCC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607E09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73ECAC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EF625A9" w14:textId="028D81FA" w:rsidR="00906CF6" w:rsidRPr="009F6A5E" w:rsidRDefault="00620F7C" w:rsidP="00620F7C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540F976A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530A13C" w14:textId="244CBE29" w:rsidR="00906CF6" w:rsidRPr="009F6A5E" w:rsidRDefault="00906CF6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6CF6" w:rsidRPr="009F6A5E" w14:paraId="1AE218F8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3D6DB07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3417D2D9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11008DD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D4E8E74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BBE31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2802BE5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0C4E090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8BCDBBC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4689B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D1F450B" w14:textId="1C73FCC4" w:rsidR="00906CF6" w:rsidRPr="009F6A5E" w:rsidRDefault="00620F7C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  <w:r w:rsidR="00906CF6"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13A89D20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6A09E34" w14:textId="58DF8B26" w:rsidR="00906CF6" w:rsidRPr="009F6A5E" w:rsidRDefault="00906CF6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9F6A5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363C1" w:rsidRPr="00F363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901</w:t>
            </w:r>
            <w:r w:rsidRPr="009F6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06CF6" w:rsidRPr="009F6A5E" w14:paraId="13A757E0" w14:textId="77777777" w:rsidTr="00187CB4">
        <w:trPr>
          <w:gridAfter w:val="2"/>
          <w:wAfter w:w="35" w:type="dxa"/>
          <w:trHeight w:val="60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EE4A108" w14:textId="639A0414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54029FEC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vAlign w:val="bottom"/>
          </w:tcPr>
          <w:p w14:paraId="03BE0FD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D730659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C74A3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6877F20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  <w:tcBorders>
              <w:left w:val="nil"/>
              <w:right w:val="nil"/>
            </w:tcBorders>
            <w:vAlign w:val="bottom"/>
          </w:tcPr>
          <w:p w14:paraId="5C8DF28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C9D1C8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25C1C7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CEEA0" w14:textId="36C417D5" w:rsidR="00906CF6" w:rsidRPr="009F6A5E" w:rsidRDefault="00F363C1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620F7C" w:rsidRPr="009F6A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47" w:type="dxa"/>
            <w:gridSpan w:val="2"/>
            <w:vAlign w:val="bottom"/>
          </w:tcPr>
          <w:p w14:paraId="051B5176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0CD79" w14:textId="0A8298CF" w:rsidR="00906CF6" w:rsidRPr="009F6A5E" w:rsidRDefault="00F363C1" w:rsidP="00906C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906CF6" w:rsidRPr="009F6A5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951</w:t>
            </w:r>
          </w:p>
        </w:tc>
      </w:tr>
      <w:tr w:rsidR="00906CF6" w:rsidRPr="009F6A5E" w14:paraId="0814F9D3" w14:textId="77777777" w:rsidTr="00187CB4">
        <w:trPr>
          <w:gridAfter w:val="2"/>
          <w:wAfter w:w="35" w:type="dxa"/>
          <w:trHeight w:val="261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15E2F9B4" w14:textId="77777777" w:rsidR="00906CF6" w:rsidRPr="00DB07B4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3" w:type="dxa"/>
            <w:gridSpan w:val="4"/>
            <w:tcBorders>
              <w:left w:val="nil"/>
              <w:right w:val="nil"/>
            </w:tcBorders>
            <w:vAlign w:val="bottom"/>
          </w:tcPr>
          <w:p w14:paraId="3F923340" w14:textId="77777777" w:rsidR="00906CF6" w:rsidRPr="00DB07B4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C4F551" w14:textId="77777777" w:rsidR="00906CF6" w:rsidRPr="00DB07B4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4"/>
            <w:tcBorders>
              <w:left w:val="nil"/>
              <w:right w:val="nil"/>
            </w:tcBorders>
            <w:vAlign w:val="bottom"/>
          </w:tcPr>
          <w:p w14:paraId="2D0400D0" w14:textId="77777777" w:rsidR="00906CF6" w:rsidRPr="00DB07B4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DA003FB" w14:textId="77777777" w:rsidR="00906CF6" w:rsidRPr="00DB07B4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33" w:type="dxa"/>
            <w:gridSpan w:val="5"/>
            <w:vAlign w:val="bottom"/>
          </w:tcPr>
          <w:p w14:paraId="4EC5748C" w14:textId="77777777" w:rsidR="00906CF6" w:rsidRPr="00DB07B4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906CF6" w:rsidRPr="009F6A5E" w14:paraId="1C499108" w14:textId="77777777" w:rsidTr="00187CB4">
        <w:trPr>
          <w:gridAfter w:val="1"/>
          <w:wAfter w:w="10" w:type="dxa"/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27C0DAC3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143" w:type="dxa"/>
            <w:gridSpan w:val="4"/>
            <w:tcBorders>
              <w:left w:val="nil"/>
              <w:right w:val="nil"/>
            </w:tcBorders>
            <w:vAlign w:val="bottom"/>
          </w:tcPr>
          <w:p w14:paraId="2C952CC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1E3A223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44CFFC5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19276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gridSpan w:val="4"/>
            <w:tcBorders>
              <w:left w:val="nil"/>
              <w:right w:val="nil"/>
            </w:tcBorders>
            <w:vAlign w:val="bottom"/>
          </w:tcPr>
          <w:p w14:paraId="0F2CC3CA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435FC6D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4C5D0C1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8A689B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6"/>
            <w:vAlign w:val="bottom"/>
          </w:tcPr>
          <w:p w14:paraId="17FE9291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06CF6" w:rsidRPr="009F6A5E" w14:paraId="6F075596" w14:textId="77777777" w:rsidTr="00187CB4">
        <w:trPr>
          <w:gridAfter w:val="1"/>
          <w:wAfter w:w="10" w:type="dxa"/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4D4D96E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34A30232" w14:textId="72508035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  <w:p w14:paraId="6C980FAE" w14:textId="21D33912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09E660C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7BD9A1F" w14:textId="7C35DEB1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3FCE8734" w14:textId="43EF0980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25BE1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right w:val="nil"/>
            </w:tcBorders>
            <w:vAlign w:val="bottom"/>
          </w:tcPr>
          <w:p w14:paraId="4FFB51C6" w14:textId="4018EAA6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"/>
              </w:tabs>
              <w:spacing w:line="240" w:lineRule="auto"/>
              <w:ind w:left="-115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  <w:p w14:paraId="777D00DA" w14:textId="3BEFAEEB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196A8E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DB5E25" w14:textId="19DDD115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15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09B78750" w14:textId="73632C87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0CEC1A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6E92432" w14:textId="4B9E6A0F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 w:right="-4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  <w:p w14:paraId="691E9942" w14:textId="06A95BA4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9" w:type="dxa"/>
            <w:gridSpan w:val="2"/>
            <w:vAlign w:val="bottom"/>
          </w:tcPr>
          <w:p w14:paraId="55EA65F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1C57CC7E" w14:textId="6EFC602C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15" w:right="-13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6F4CC3FB" w14:textId="28D242AE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</w:tr>
      <w:tr w:rsidR="00906CF6" w:rsidRPr="009F6A5E" w14:paraId="1A56F612" w14:textId="77777777" w:rsidTr="00187CB4">
        <w:trPr>
          <w:trHeight w:val="57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076B60CB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42" w:type="dxa"/>
            <w:gridSpan w:val="17"/>
            <w:tcBorders>
              <w:left w:val="nil"/>
            </w:tcBorders>
            <w:vAlign w:val="bottom"/>
          </w:tcPr>
          <w:p w14:paraId="3D6D049E" w14:textId="77777777" w:rsidR="00906CF6" w:rsidRPr="009F6A5E" w:rsidRDefault="00906CF6" w:rsidP="00906CF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F6A5E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CF6" w:rsidRPr="009F6A5E" w14:paraId="455022EA" w14:textId="77777777" w:rsidTr="00187CB4">
        <w:trPr>
          <w:gridAfter w:val="1"/>
          <w:wAfter w:w="10" w:type="dxa"/>
          <w:trHeight w:val="405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CDC2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9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44E51" w14:textId="09705627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569</w:t>
            </w:r>
            <w:r w:rsidR="00E00084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2DC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32EA0A" w14:textId="36159B04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582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4FEE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C568B" w14:textId="7DBA65AE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380</w:t>
            </w:r>
            <w:r w:rsidR="00E00084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978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00B8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54DBE" w14:textId="12130B24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364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1CA9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2C576C" w14:textId="179EFA02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950</w:t>
            </w:r>
            <w:r w:rsidR="00E00084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301</w:t>
            </w:r>
          </w:p>
        </w:tc>
        <w:tc>
          <w:tcPr>
            <w:tcW w:w="249" w:type="dxa"/>
            <w:gridSpan w:val="2"/>
            <w:vAlign w:val="bottom"/>
          </w:tcPr>
          <w:p w14:paraId="4D22CB8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bottom w:val="double" w:sz="4" w:space="0" w:color="auto"/>
            </w:tcBorders>
            <w:vAlign w:val="bottom"/>
          </w:tcPr>
          <w:p w14:paraId="4AE81A92" w14:textId="55D869AD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947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693</w:t>
            </w:r>
          </w:p>
        </w:tc>
      </w:tr>
      <w:tr w:rsidR="00906CF6" w:rsidRPr="009F6A5E" w14:paraId="52A1B105" w14:textId="77777777" w:rsidTr="00187CB4">
        <w:trPr>
          <w:gridAfter w:val="1"/>
          <w:wAfter w:w="10" w:type="dxa"/>
          <w:trHeight w:val="197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8369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94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3E314" w14:textId="4441A8AA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762</w:t>
            </w:r>
            <w:r w:rsidR="00E00084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516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390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79550" w14:textId="5DC95A75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810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FABF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3B65AD" w14:textId="3D16505A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  <w:r w:rsidR="00E00084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7417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A72D1" w14:textId="1D9FBF03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9B50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0A084F" w14:textId="6AF0E657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855</w:t>
            </w:r>
            <w:r w:rsidR="00E00084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49" w:type="dxa"/>
            <w:gridSpan w:val="2"/>
            <w:vAlign w:val="bottom"/>
          </w:tcPr>
          <w:p w14:paraId="0FED73AD" w14:textId="77777777" w:rsidR="00906CF6" w:rsidRPr="009F6A5E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7B776F" w14:textId="5CCB4F62" w:rsidR="00906CF6" w:rsidRPr="009F6A5E" w:rsidRDefault="00F363C1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881</w:t>
            </w:r>
            <w:r w:rsidR="00906CF6"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817</w:t>
            </w:r>
          </w:p>
        </w:tc>
      </w:tr>
    </w:tbl>
    <w:p w14:paraId="74239A25" w14:textId="77777777" w:rsidR="00397A68" w:rsidRDefault="00397A68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6E643355" w14:textId="322C9A2E" w:rsidR="007A0E63" w:rsidRPr="007A0E63" w:rsidRDefault="007A0E63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A0E63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sz w:val="30"/>
          <w:szCs w:val="30"/>
          <w:cs/>
        </w:rPr>
        <w:t>ดำเนินธุรกิจเฉพาะในประเทศเท่านั้น 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CF73D1" w14:textId="77777777" w:rsidR="00396E71" w:rsidRPr="00483087" w:rsidRDefault="006853BE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396E71"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Default="00396E71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1"/>
        <w:gridCol w:w="1259"/>
        <w:gridCol w:w="270"/>
        <w:gridCol w:w="1170"/>
      </w:tblGrid>
      <w:tr w:rsidR="000B008F" w:rsidRPr="00F205C4" w14:paraId="4FCBF0EB" w14:textId="77777777" w:rsidTr="00FB026B">
        <w:trPr>
          <w:tblHeader/>
        </w:trPr>
        <w:tc>
          <w:tcPr>
            <w:tcW w:w="2745" w:type="pct"/>
          </w:tcPr>
          <w:p w14:paraId="31BA4C7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2FC3AEEF" w14:textId="2324946D" w:rsidR="000B008F" w:rsidRPr="002D1E9A" w:rsidRDefault="002548EE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31 </w:t>
            </w:r>
            <w:r w:rsidR="000B008F" w:rsidRPr="002D1E9A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011ACE76" w14:textId="77777777" w:rsidR="000B008F" w:rsidRPr="002D1E9A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6F2ADA" w14:textId="6B941666" w:rsidR="000B008F" w:rsidRPr="002D1E9A" w:rsidRDefault="002548EE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31 </w:t>
            </w:r>
            <w:r w:rsidR="000B008F" w:rsidRPr="002D1E9A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0B008F" w:rsidRPr="00F205C4" w14:paraId="38D098C7" w14:textId="77777777" w:rsidTr="00FB026B">
        <w:trPr>
          <w:tblHeader/>
        </w:trPr>
        <w:tc>
          <w:tcPr>
            <w:tcW w:w="2745" w:type="pct"/>
          </w:tcPr>
          <w:p w14:paraId="757852B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CA346A" w14:textId="32CD5378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549726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6D9D34D1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B008F" w:rsidRPr="00F205C4" w14:paraId="13D8E242" w14:textId="77777777" w:rsidTr="00FB026B">
        <w:trPr>
          <w:tblHeader/>
        </w:trPr>
        <w:tc>
          <w:tcPr>
            <w:tcW w:w="2745" w:type="pct"/>
          </w:tcPr>
          <w:p w14:paraId="3581D90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5CE68DC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6A53AF7F" w14:textId="77777777" w:rsidTr="00FB026B">
        <w:tc>
          <w:tcPr>
            <w:tcW w:w="2745" w:type="pct"/>
          </w:tcPr>
          <w:p w14:paraId="026CB9D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</w:tcPr>
          <w:p w14:paraId="6488D8B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EE8093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008F" w:rsidRPr="00F205C4" w14:paraId="086D7CE5" w14:textId="77777777" w:rsidTr="00FB026B">
        <w:tc>
          <w:tcPr>
            <w:tcW w:w="2745" w:type="pct"/>
          </w:tcPr>
          <w:p w14:paraId="27809BDE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953A46A" w14:textId="7ABDF671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950</w:t>
            </w:r>
            <w:r w:rsidR="00E000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301</w:t>
            </w:r>
          </w:p>
        </w:tc>
        <w:tc>
          <w:tcPr>
            <w:tcW w:w="147" w:type="pct"/>
          </w:tcPr>
          <w:p w14:paraId="48D76DB8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2E869695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947</w:t>
            </w:r>
            <w:r w:rsidR="000B008F" w:rsidRPr="000B00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693</w:t>
            </w:r>
          </w:p>
        </w:tc>
      </w:tr>
      <w:tr w:rsidR="000B008F" w:rsidRPr="00F205C4" w14:paraId="5F05DF1C" w14:textId="77777777" w:rsidTr="00FB026B">
        <w:tc>
          <w:tcPr>
            <w:tcW w:w="2745" w:type="pct"/>
          </w:tcPr>
          <w:p w14:paraId="6B5D24D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7DC726CC" w14:textId="7B5C59EE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659</w:t>
            </w:r>
            <w:r w:rsidR="00E000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461</w:t>
            </w:r>
          </w:p>
        </w:tc>
        <w:tc>
          <w:tcPr>
            <w:tcW w:w="147" w:type="pct"/>
          </w:tcPr>
          <w:p w14:paraId="5C284D6E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73008ED8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621</w:t>
            </w:r>
            <w:r w:rsidR="000B008F" w:rsidRPr="000B00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378</w:t>
            </w:r>
          </w:p>
        </w:tc>
      </w:tr>
      <w:tr w:rsidR="000B008F" w:rsidRPr="00F205C4" w14:paraId="70204E9B" w14:textId="77777777" w:rsidTr="00FB026B">
        <w:tc>
          <w:tcPr>
            <w:tcW w:w="2745" w:type="pct"/>
          </w:tcPr>
          <w:p w14:paraId="7F4D13F4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2494B686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E00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609</w:t>
            </w:r>
            <w:r w:rsidR="00E00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762</w:t>
            </w:r>
          </w:p>
        </w:tc>
        <w:tc>
          <w:tcPr>
            <w:tcW w:w="147" w:type="pct"/>
          </w:tcPr>
          <w:p w14:paraId="638E8C0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2592073E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0B008F" w:rsidRPr="000B00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569</w:t>
            </w:r>
            <w:r w:rsidR="000B008F" w:rsidRPr="000B00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071</w:t>
            </w:r>
          </w:p>
        </w:tc>
      </w:tr>
      <w:tr w:rsidR="000B008F" w:rsidRPr="00F205C4" w14:paraId="66A15617" w14:textId="77777777" w:rsidTr="00FB026B">
        <w:tc>
          <w:tcPr>
            <w:tcW w:w="2745" w:type="pct"/>
          </w:tcPr>
          <w:p w14:paraId="227479BC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pct"/>
          </w:tcPr>
          <w:p w14:paraId="696EEAA6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5F2CDBD6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pct"/>
          </w:tcPr>
          <w:p w14:paraId="56FA9268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0B008F" w:rsidRPr="00F205C4" w14:paraId="653207FD" w14:textId="77777777" w:rsidTr="00FB026B">
        <w:tc>
          <w:tcPr>
            <w:tcW w:w="2745" w:type="pct"/>
          </w:tcPr>
          <w:p w14:paraId="5670A8FD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6A91F93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D11C1E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B008F" w:rsidRPr="00F205C4" w14:paraId="60061027" w14:textId="77777777" w:rsidTr="00FB026B">
        <w:tc>
          <w:tcPr>
            <w:tcW w:w="2745" w:type="pct"/>
          </w:tcPr>
          <w:p w14:paraId="4B69665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C8B6D2E" w14:textId="5DDDF097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855</w:t>
            </w:r>
            <w:r w:rsidR="00E000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47" w:type="pct"/>
            <w:vAlign w:val="bottom"/>
          </w:tcPr>
          <w:p w14:paraId="0BE8753A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470721A8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881</w:t>
            </w:r>
            <w:r w:rsidR="000B008F" w:rsidRPr="000B008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817</w:t>
            </w:r>
          </w:p>
        </w:tc>
      </w:tr>
      <w:tr w:rsidR="000B008F" w:rsidRPr="00F205C4" w14:paraId="039D76C8" w14:textId="77777777" w:rsidTr="00FB026B">
        <w:tc>
          <w:tcPr>
            <w:tcW w:w="2745" w:type="pct"/>
          </w:tcPr>
          <w:p w14:paraId="63A693B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3F3B8A4" w14:textId="3AD22FFD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  <w:r w:rsidR="00E0008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586</w:t>
            </w:r>
          </w:p>
        </w:tc>
        <w:tc>
          <w:tcPr>
            <w:tcW w:w="147" w:type="pct"/>
            <w:vAlign w:val="bottom"/>
          </w:tcPr>
          <w:p w14:paraId="27FF457E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7B6B3EB5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34</w:t>
            </w:r>
            <w:r w:rsidR="000B008F" w:rsidRPr="000B008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color w:val="000000"/>
                <w:sz w:val="30"/>
                <w:szCs w:val="30"/>
              </w:rPr>
              <w:t>155</w:t>
            </w:r>
          </w:p>
        </w:tc>
      </w:tr>
      <w:tr w:rsidR="000B008F" w:rsidRPr="00F205C4" w14:paraId="1600E448" w14:textId="77777777" w:rsidTr="00FB026B">
        <w:tc>
          <w:tcPr>
            <w:tcW w:w="2745" w:type="pct"/>
          </w:tcPr>
          <w:p w14:paraId="4AE27EE4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0B008F" w:rsidRPr="000B008F" w:rsidRDefault="000B008F" w:rsidP="000B00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3F7F006E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938</w:t>
            </w:r>
            <w:r w:rsidR="00E0008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702</w:t>
            </w:r>
          </w:p>
        </w:tc>
        <w:tc>
          <w:tcPr>
            <w:tcW w:w="147" w:type="pct"/>
            <w:vAlign w:val="bottom"/>
          </w:tcPr>
          <w:p w14:paraId="4BD37FEC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5A805E51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</w:t>
            </w:r>
            <w:r w:rsidR="000B008F" w:rsidRPr="000B00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972</w:t>
            </w:r>
          </w:p>
        </w:tc>
      </w:tr>
    </w:tbl>
    <w:p w14:paraId="4076F4E1" w14:textId="77777777" w:rsidR="00CE573C" w:rsidRDefault="00CE573C" w:rsidP="00CE57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DAF7359" w14:textId="5E6B4412" w:rsidR="00AA5028" w:rsidRPr="002C7D5C" w:rsidRDefault="00AA5028" w:rsidP="00AA502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A502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08C39B2" w14:textId="77777777" w:rsidR="00305BB0" w:rsidRPr="00483087" w:rsidRDefault="00305BB0" w:rsidP="00305B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53592BDA" w14:textId="7BBA46E1" w:rsidR="00AA5028" w:rsidRDefault="00AA5028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363C1" w:rsidRPr="00F363C1">
        <w:rPr>
          <w:rFonts w:ascii="Angsana New" w:hAnsi="Angsana New" w:cs="Angsana New"/>
          <w:sz w:val="30"/>
          <w:szCs w:val="30"/>
        </w:rPr>
        <w:t>2562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</w:t>
      </w:r>
      <w:r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F165C7">
        <w:rPr>
          <w:rFonts w:ascii="Angsana New" w:hAnsi="Angsana New" w:cs="Angsana New"/>
          <w:sz w:val="30"/>
          <w:szCs w:val="30"/>
          <w:cs/>
        </w:rPr>
        <w:t xml:space="preserve"> แสดงการคำนวณดังนี้</w:t>
      </w:r>
    </w:p>
    <w:p w14:paraId="1EF4265C" w14:textId="77777777" w:rsidR="00AA5028" w:rsidRPr="00166747" w:rsidRDefault="00AA5028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68"/>
        <w:gridCol w:w="270"/>
        <w:gridCol w:w="1168"/>
        <w:gridCol w:w="24"/>
        <w:gridCol w:w="249"/>
        <w:gridCol w:w="1071"/>
        <w:gridCol w:w="275"/>
        <w:gridCol w:w="1174"/>
      </w:tblGrid>
      <w:tr w:rsidR="00AA5028" w:rsidRPr="00483087" w14:paraId="5B58076F" w14:textId="77777777" w:rsidTr="00A9141A">
        <w:tc>
          <w:tcPr>
            <w:tcW w:w="2116" w:type="pct"/>
          </w:tcPr>
          <w:p w14:paraId="17705AEF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1405" w:type="pct"/>
            <w:gridSpan w:val="4"/>
          </w:tcPr>
          <w:p w14:paraId="4C5D4F8D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32C1AE10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4B3F6D7C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028" w:rsidRPr="00483087" w14:paraId="08440330" w14:textId="77777777" w:rsidTr="00A9141A">
        <w:tc>
          <w:tcPr>
            <w:tcW w:w="2116" w:type="pct"/>
            <w:vAlign w:val="bottom"/>
          </w:tcPr>
          <w:p w14:paraId="5B2221E9" w14:textId="6A3017D6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363C1" w:rsidRPr="00F363C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4" w:type="pct"/>
          </w:tcPr>
          <w:p w14:paraId="477BD9C3" w14:textId="4C684125" w:rsidR="00AA5028" w:rsidRPr="00CD449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55DD9D0" w14:textId="77777777" w:rsidR="00AA5028" w:rsidRPr="00CD4492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C7A07CF" w14:textId="233A17B2" w:rsidR="00AA5028" w:rsidRPr="00CD449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608A64CB" w14:textId="77777777" w:rsidR="00AA5028" w:rsidRPr="00CD4492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499C5C" w14:textId="0ABA8641" w:rsidR="00AA5028" w:rsidRPr="00CD449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B003C60" w14:textId="77777777" w:rsidR="00AA5028" w:rsidRPr="00CD4492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53192F9A" w14:textId="63C5D6DC" w:rsidR="00AA5028" w:rsidRPr="00CD449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A5028" w:rsidRPr="00483087" w14:paraId="1B534E04" w14:textId="77777777" w:rsidTr="00A9141A">
        <w:tc>
          <w:tcPr>
            <w:tcW w:w="2116" w:type="pct"/>
            <w:vAlign w:val="bottom"/>
          </w:tcPr>
          <w:p w14:paraId="343AEC8E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4" w:type="pct"/>
            <w:gridSpan w:val="8"/>
          </w:tcPr>
          <w:p w14:paraId="5391CC31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AA5028" w:rsidRPr="00483087" w14:paraId="33E7D1E2" w14:textId="77777777" w:rsidTr="00A9141A">
        <w:tc>
          <w:tcPr>
            <w:tcW w:w="2116" w:type="pct"/>
            <w:vAlign w:val="bottom"/>
          </w:tcPr>
          <w:p w14:paraId="65E4BD9A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C302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กำไรสำหรับงวดที่เป็นส่วนของ       </w:t>
            </w:r>
          </w:p>
          <w:p w14:paraId="134AA819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026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2C302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ผู้ถือหุ้นสามัญของบริษัท (ขั้นพื้นฐาน)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21F70D1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37E26E" w14:textId="58F22E33" w:rsidR="00AA5028" w:rsidRPr="002C302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AA5028" w:rsidRPr="002C30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144" w:type="pct"/>
          </w:tcPr>
          <w:p w14:paraId="29F6945E" w14:textId="77777777" w:rsidR="00AA5028" w:rsidRPr="002C3026" w:rsidRDefault="00AA5028" w:rsidP="00A9141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73A69E1B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A0C6858" w14:textId="55707B1F" w:rsidR="00AA5028" w:rsidRPr="002C302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AA5028" w:rsidRPr="002C30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754</w:t>
            </w:r>
          </w:p>
        </w:tc>
        <w:tc>
          <w:tcPr>
            <w:tcW w:w="146" w:type="pct"/>
            <w:gridSpan w:val="2"/>
          </w:tcPr>
          <w:p w14:paraId="290BDF99" w14:textId="77777777" w:rsidR="00AA5028" w:rsidRPr="002C3026" w:rsidRDefault="00AA5028" w:rsidP="00A9141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78DAC13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0F3749" w14:textId="7252C22D" w:rsidR="00AA5028" w:rsidRPr="002C302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5FC8B1F3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315FAD97" w14:textId="77777777" w:rsidR="00AA5028" w:rsidRPr="002C3026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E934C6D" w14:textId="21331EFF" w:rsidR="00AA5028" w:rsidRPr="002C3026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139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AA5028" w:rsidRPr="00483087" w14:paraId="7B5EB2C4" w14:textId="77777777" w:rsidTr="00A9141A">
        <w:tc>
          <w:tcPr>
            <w:tcW w:w="2116" w:type="pct"/>
            <w:vAlign w:val="bottom"/>
          </w:tcPr>
          <w:p w14:paraId="5F6B8E3C" w14:textId="6050787A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</w:t>
            </w:r>
            <w:r w:rsidR="00F75F59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C3C8A69" w14:textId="5A60F865" w:rsidR="00AA5028" w:rsidRPr="004F4C4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AA5028" w:rsidRPr="004F4C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4" w:type="pct"/>
          </w:tcPr>
          <w:p w14:paraId="7996A639" w14:textId="77777777" w:rsidR="00AA5028" w:rsidRPr="00483087" w:rsidRDefault="00AA5028" w:rsidP="00A9141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2373CEDF" w14:textId="53E6ACAA" w:rsidR="00AA5028" w:rsidRPr="00CD449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444</w:t>
            </w:r>
            <w:r w:rsidR="00AA50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  <w:gridSpan w:val="2"/>
          </w:tcPr>
          <w:p w14:paraId="2CD405B9" w14:textId="77777777" w:rsidR="00AA5028" w:rsidRPr="00483087" w:rsidRDefault="00AA5028" w:rsidP="00A9141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CEC5356" w14:textId="31D74C9B" w:rsidR="00AA502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="00AA5028" w:rsidRPr="004F4C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7145EEDE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2E9B8AE" w14:textId="46AC5BB1" w:rsidR="00AA5028" w:rsidRPr="00CD4492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444</w:t>
            </w:r>
            <w:r w:rsidR="00AA50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AA5028" w:rsidRPr="00483087" w14:paraId="3A687A06" w14:textId="77777777" w:rsidTr="00A9141A">
        <w:tc>
          <w:tcPr>
            <w:tcW w:w="2116" w:type="pct"/>
            <w:vAlign w:val="bottom"/>
          </w:tcPr>
          <w:p w14:paraId="7AFCF4F2" w14:textId="77777777" w:rsidR="00AA5028" w:rsidRPr="00483087" w:rsidRDefault="00AA5028" w:rsidP="00A91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</w:tcPr>
          <w:p w14:paraId="554DEFE8" w14:textId="651BCFBB" w:rsidR="00AA5028" w:rsidRPr="004F4C4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A5028" w:rsidRPr="004F4C4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4" w:type="pct"/>
          </w:tcPr>
          <w:p w14:paraId="29F98B32" w14:textId="77777777" w:rsidR="00AA5028" w:rsidRPr="00483087" w:rsidRDefault="00AA5028" w:rsidP="00A9141A">
            <w:pPr>
              <w:tabs>
                <w:tab w:val="clear" w:pos="680"/>
              </w:tabs>
              <w:ind w:right="1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</w:tcPr>
          <w:p w14:paraId="655DD6ED" w14:textId="70D238E1" w:rsidR="00AA502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A50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6" w:type="pct"/>
            <w:gridSpan w:val="2"/>
          </w:tcPr>
          <w:p w14:paraId="5C0B332A" w14:textId="77777777" w:rsidR="00AA5028" w:rsidRPr="00483087" w:rsidRDefault="00AA5028" w:rsidP="00A9141A">
            <w:pPr>
              <w:tabs>
                <w:tab w:val="clear" w:pos="680"/>
              </w:tabs>
              <w:ind w:right="1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34B6AFC5" w14:textId="5143235B" w:rsidR="00AA502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0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A50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0001</w:t>
            </w:r>
          </w:p>
        </w:tc>
        <w:tc>
          <w:tcPr>
            <w:tcW w:w="147" w:type="pct"/>
          </w:tcPr>
          <w:p w14:paraId="5F81E66A" w14:textId="77777777" w:rsidR="00AA5028" w:rsidRPr="00483087" w:rsidRDefault="00AA502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14:paraId="15716626" w14:textId="602534CF" w:rsidR="00AA5028" w:rsidRPr="00483087" w:rsidRDefault="00F363C1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AA50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001</w:t>
            </w:r>
          </w:p>
        </w:tc>
      </w:tr>
    </w:tbl>
    <w:p w14:paraId="01B5D3BB" w14:textId="77777777" w:rsidR="006853BE" w:rsidRDefault="006853BE" w:rsidP="00820E70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29EBD202" w14:textId="623374F8" w:rsidR="000B008F" w:rsidRDefault="000B008F" w:rsidP="00290C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B1B3006" w14:textId="77AFE674" w:rsidR="000C1748" w:rsidRDefault="000C1748" w:rsidP="00290C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63BCF9B6" w14:textId="77777777" w:rsidR="002C7D5C" w:rsidRPr="002C7D5C" w:rsidRDefault="002C7D5C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01A6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</w:t>
      </w:r>
      <w:r w:rsidRPr="00C42DD2">
        <w:rPr>
          <w:rFonts w:ascii="Angsana New" w:hAnsi="Angsana New"/>
          <w:b/>
          <w:bCs/>
          <w:sz w:val="30"/>
          <w:szCs w:val="30"/>
          <w:cs/>
        </w:rPr>
        <w:t>ผูกพัน</w:t>
      </w:r>
      <w:r w:rsidRPr="002C7D5C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5B7F0E" w:rsidRDefault="000B008F" w:rsidP="000B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F205C4" w14:paraId="056584E5" w14:textId="77777777" w:rsidTr="002C7D5C">
        <w:tc>
          <w:tcPr>
            <w:tcW w:w="2081" w:type="pct"/>
          </w:tcPr>
          <w:p w14:paraId="0F918D2A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0B008F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008F" w:rsidRPr="00F205C4" w14:paraId="59F5CBE0" w14:textId="77777777" w:rsidTr="002C7D5C">
        <w:tc>
          <w:tcPr>
            <w:tcW w:w="2081" w:type="pct"/>
          </w:tcPr>
          <w:p w14:paraId="2D9FD0B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715FFA6" w14:textId="4CAB2CE1" w:rsidR="000B008F" w:rsidRPr="000B008F" w:rsidRDefault="00B64DFC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31 </w:t>
            </w:r>
            <w:r w:rsidR="000B008F"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51FD6BF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244C83" w14:textId="1E4E1410" w:rsidR="000B008F" w:rsidRPr="000B008F" w:rsidRDefault="00B64DFC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31 </w:t>
            </w:r>
            <w:r w:rsidR="000B008F"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5" w:type="pct"/>
          </w:tcPr>
          <w:p w14:paraId="4597E647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F69FD78" w14:textId="06A29EA8" w:rsidR="000B008F" w:rsidRPr="000B008F" w:rsidRDefault="00B64DFC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31 </w:t>
            </w:r>
            <w:r w:rsidR="000B008F"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47" w:type="pct"/>
            <w:vAlign w:val="bottom"/>
          </w:tcPr>
          <w:p w14:paraId="502DE6F8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029409" w14:textId="76CF652A" w:rsidR="000B008F" w:rsidRPr="000B008F" w:rsidRDefault="00B64DFC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31 </w:t>
            </w:r>
            <w:r w:rsidR="000B008F" w:rsidRPr="008600F6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0B008F" w:rsidRPr="00F205C4" w14:paraId="129B9BEA" w14:textId="77777777" w:rsidTr="002C7D5C">
        <w:tc>
          <w:tcPr>
            <w:tcW w:w="2081" w:type="pct"/>
          </w:tcPr>
          <w:p w14:paraId="22A7ECD5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173342AF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D6CAF69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0D7C0256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C1E330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625B8B55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64DA88B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464ACD97" w:rsidR="000B008F" w:rsidRPr="000B008F" w:rsidRDefault="00F363C1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B008F" w:rsidRPr="00F205C4" w14:paraId="20187ED4" w14:textId="77777777" w:rsidTr="002C7D5C">
        <w:tc>
          <w:tcPr>
            <w:tcW w:w="2081" w:type="pct"/>
          </w:tcPr>
          <w:p w14:paraId="76B9152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F205C4" w14:paraId="7379A804" w14:textId="77777777" w:rsidTr="002C7D5C">
        <w:tc>
          <w:tcPr>
            <w:tcW w:w="2081" w:type="pct"/>
          </w:tcPr>
          <w:p w14:paraId="5133A73D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8" w:type="pct"/>
          </w:tcPr>
          <w:p w14:paraId="45A3AB66" w14:textId="77777777" w:rsidR="000B008F" w:rsidRPr="000B008F" w:rsidRDefault="000B008F" w:rsidP="000B008F">
            <w:pPr>
              <w:tabs>
                <w:tab w:val="clear" w:pos="680"/>
                <w:tab w:val="decimal" w:pos="864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0B008F" w:rsidRPr="000B008F" w:rsidRDefault="000B008F" w:rsidP="000B008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0B008F" w:rsidRPr="000B008F" w:rsidRDefault="000B008F" w:rsidP="000B008F">
            <w:pPr>
              <w:tabs>
                <w:tab w:val="clear" w:pos="680"/>
                <w:tab w:val="decimal" w:pos="880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0B008F" w:rsidRPr="000B008F" w:rsidRDefault="000B008F" w:rsidP="000B008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0B008F" w:rsidRPr="000B008F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573C" w:rsidRPr="00F205C4" w14:paraId="15D71F22" w14:textId="77777777" w:rsidTr="002C7D5C">
        <w:tc>
          <w:tcPr>
            <w:tcW w:w="2081" w:type="pct"/>
          </w:tcPr>
          <w:p w14:paraId="1D2FA6D4" w14:textId="77777777" w:rsidR="00CE573C" w:rsidRPr="00D50685" w:rsidRDefault="00CE573C" w:rsidP="00CE573C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9D71C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6D517988" w:rsidR="00CE573C" w:rsidRPr="009D71C5" w:rsidRDefault="00F363C1" w:rsidP="00CE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D71C5" w:rsidRPr="009D71C5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147" w:type="pct"/>
          </w:tcPr>
          <w:p w14:paraId="07E60C3D" w14:textId="77777777" w:rsidR="00CE573C" w:rsidRPr="000B008F" w:rsidRDefault="00CE573C" w:rsidP="00CE573C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3C01F54B" w:rsidR="00CE573C" w:rsidRPr="000B008F" w:rsidRDefault="00F363C1" w:rsidP="00CE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CE573C" w:rsidRPr="000B008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145" w:type="pct"/>
          </w:tcPr>
          <w:p w14:paraId="309BED51" w14:textId="77777777" w:rsidR="00CE573C" w:rsidRPr="000B008F" w:rsidRDefault="00CE573C" w:rsidP="00CE573C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6BEDB7CA" w:rsidR="00CE573C" w:rsidRPr="000B008F" w:rsidRDefault="00CE573C" w:rsidP="00CE573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CE573C" w:rsidRPr="000B008F" w:rsidRDefault="00CE573C" w:rsidP="00CE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CE573C" w:rsidRPr="000B008F" w:rsidRDefault="00CE573C" w:rsidP="00CE573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50685" w:rsidRPr="00F205C4" w14:paraId="4E3F999F" w14:textId="77777777" w:rsidTr="002C7D5C">
        <w:tc>
          <w:tcPr>
            <w:tcW w:w="2081" w:type="pct"/>
          </w:tcPr>
          <w:p w14:paraId="78D22082" w14:textId="77777777" w:rsidR="00D50685" w:rsidRPr="000B008F" w:rsidRDefault="00D50685" w:rsidP="00D50685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601ADBDF" w:rsidR="00D50685" w:rsidRPr="000B008F" w:rsidRDefault="00F363C1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24CA53AD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07ADDA4D" w:rsidR="00D50685" w:rsidRPr="000B008F" w:rsidRDefault="00F363C1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829</w:t>
            </w:r>
          </w:p>
        </w:tc>
        <w:tc>
          <w:tcPr>
            <w:tcW w:w="145" w:type="pct"/>
          </w:tcPr>
          <w:p w14:paraId="651D14A3" w14:textId="77777777" w:rsidR="00D50685" w:rsidRPr="000B008F" w:rsidRDefault="00D50685" w:rsidP="00D50685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19B0B5CC" w:rsidR="00D50685" w:rsidRPr="000B008F" w:rsidRDefault="00D50685" w:rsidP="00D5068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D50685" w:rsidRPr="000B008F" w:rsidRDefault="00D50685" w:rsidP="00D5068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50685" w:rsidRPr="00F205C4" w14:paraId="32DBE212" w14:textId="77777777" w:rsidTr="002C7D5C">
        <w:tc>
          <w:tcPr>
            <w:tcW w:w="2081" w:type="pct"/>
          </w:tcPr>
          <w:p w14:paraId="78F53B41" w14:textId="77777777" w:rsidR="00D50685" w:rsidRPr="000B008F" w:rsidRDefault="00D50685" w:rsidP="00D50685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D50685" w:rsidRPr="000B008F" w:rsidRDefault="00D50685" w:rsidP="00D50685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D50685" w:rsidRPr="000B008F" w:rsidRDefault="00D50685" w:rsidP="00D5068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685" w:rsidRPr="00F205C4" w14:paraId="0D7F2D8A" w14:textId="77777777" w:rsidTr="002C7D5C">
        <w:tc>
          <w:tcPr>
            <w:tcW w:w="2081" w:type="pct"/>
          </w:tcPr>
          <w:p w14:paraId="387CA34F" w14:textId="77777777" w:rsidR="00D50685" w:rsidRPr="000B008F" w:rsidRDefault="00D50685" w:rsidP="00D50685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2091CE37" w14:textId="77777777" w:rsidR="00D50685" w:rsidRPr="000B008F" w:rsidRDefault="00D50685" w:rsidP="00D50685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1DA07D4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79526B2E" w14:textId="0712CF51" w:rsidR="00D50685" w:rsidRPr="000B008F" w:rsidRDefault="00F363C1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D50685" w:rsidRPr="000B008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9E6ACC2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971AF7F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7D461120" w14:textId="04C75223" w:rsidR="00D50685" w:rsidRPr="000B008F" w:rsidRDefault="00F363C1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D50685" w:rsidRPr="000B008F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040BE44D" w14:textId="77777777" w:rsidR="00D50685" w:rsidRPr="000B008F" w:rsidRDefault="00D50685" w:rsidP="00D50685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B3B1EDD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  <w:p w14:paraId="1CC0F929" w14:textId="161BD044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DD8CE1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  <w:p w14:paraId="64723C46" w14:textId="77777777" w:rsidR="00D50685" w:rsidRPr="000B008F" w:rsidRDefault="00D50685" w:rsidP="00D5068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50685" w:rsidRPr="00F205C4" w14:paraId="16820CED" w14:textId="77777777" w:rsidTr="002C7D5C">
        <w:tc>
          <w:tcPr>
            <w:tcW w:w="2081" w:type="pct"/>
          </w:tcPr>
          <w:p w14:paraId="6302AE05" w14:textId="77777777" w:rsidR="00D50685" w:rsidRPr="000B008F" w:rsidRDefault="00D50685" w:rsidP="00D50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50180B49" w:rsidR="00D50685" w:rsidRPr="000B008F" w:rsidRDefault="00F363C1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  <w:r w:rsidR="009D71C5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147" w:type="pct"/>
          </w:tcPr>
          <w:p w14:paraId="7EECBFB9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52D75ECD" w:rsidR="00D50685" w:rsidRPr="000B008F" w:rsidRDefault="00F363C1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</w:t>
            </w:r>
            <w:r w:rsidR="00D50685" w:rsidRPr="000B008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F363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5" w:type="pct"/>
          </w:tcPr>
          <w:p w14:paraId="7698F602" w14:textId="77777777" w:rsidR="00D50685" w:rsidRPr="000B008F" w:rsidRDefault="00D50685" w:rsidP="00D50685">
            <w:pPr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44117B39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D50685" w:rsidRPr="000B008F" w:rsidRDefault="00D50685" w:rsidP="00D5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D50685" w:rsidRPr="000B008F" w:rsidRDefault="00D50685" w:rsidP="00D5068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932F72E" w14:textId="1589856F" w:rsidR="00852CAD" w:rsidRDefault="00852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D8DAD91" w14:textId="03290F0C" w:rsidR="00717D37" w:rsidRDefault="00C86BBB" w:rsidP="00C42DD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01A68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</w:t>
      </w:r>
      <w:r w:rsidRPr="00C42DD2">
        <w:rPr>
          <w:rFonts w:ascii="Angsana New" w:hAnsi="Angsana New"/>
          <w:b/>
          <w:bCs/>
          <w:sz w:val="30"/>
          <w:szCs w:val="30"/>
          <w:cs/>
        </w:rPr>
        <w:t>ภายหลัง</w:t>
      </w:r>
      <w:r w:rsidRPr="00C86BBB">
        <w:rPr>
          <w:rFonts w:ascii="Angsana New" w:hAnsi="Angsana New"/>
          <w:b/>
          <w:bCs/>
          <w:spacing w:val="-2"/>
          <w:sz w:val="30"/>
          <w:szCs w:val="30"/>
          <w:cs/>
        </w:rPr>
        <w:t>รอบระยะเวลารายงาน</w:t>
      </w:r>
    </w:p>
    <w:p w14:paraId="4C7FAD17" w14:textId="59202D10" w:rsidR="00C86BBB" w:rsidRDefault="00C86BBB" w:rsidP="00C86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5DE1DEBC" w14:textId="3E9408C8" w:rsidR="008532C6" w:rsidRDefault="00243128" w:rsidP="0085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7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2563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คณะกรรมการบริษัทมีมติเลื่อนการประชุมสามัญผู้ถือหุ้นประจำปี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2563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ออกไปโดยไม่มีกำหนด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และอนุมัติให้จ่ายเงินปันผลระหว่างกาลแทนการจ่ายเงินปันผลประจำปี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โดยเป็นการจ่ายจากกำไรสุทธิสำหรับปี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และกำไรสะสมของบริษัทในอัตราหุ้นละ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0.04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="00926BE0">
        <w:rPr>
          <w:rFonts w:ascii="Angsana New" w:hAnsi="Angsana New" w:cs="Angsana New"/>
          <w:spacing w:val="-2"/>
          <w:sz w:val="30"/>
          <w:szCs w:val="30"/>
          <w:cs/>
        </w:rPr>
        <w:br/>
      </w:r>
      <w:bookmarkStart w:id="0" w:name="_GoBack"/>
      <w:bookmarkEnd w:id="0"/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จำนวนเงิน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24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5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พฤษภาคม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>2563</w:t>
      </w:r>
    </w:p>
    <w:p w14:paraId="7958C747" w14:textId="77777777" w:rsidR="008532C6" w:rsidRPr="008532C6" w:rsidRDefault="008532C6" w:rsidP="0049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 w:hint="cs"/>
          <w:spacing w:val="-2"/>
          <w:sz w:val="30"/>
          <w:szCs w:val="30"/>
        </w:rPr>
      </w:pPr>
    </w:p>
    <w:p w14:paraId="3C0458B0" w14:textId="77777777" w:rsidR="008532C6" w:rsidRPr="008532C6" w:rsidRDefault="008532C6" w:rsidP="00495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 w:hint="cs"/>
          <w:spacing w:val="-2"/>
          <w:sz w:val="30"/>
          <w:szCs w:val="30"/>
        </w:rPr>
      </w:pPr>
    </w:p>
    <w:p w14:paraId="426D9342" w14:textId="61555017" w:rsidR="00C86BBB" w:rsidRPr="00495786" w:rsidRDefault="00C86BBB" w:rsidP="007913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C86BBB" w:rsidRPr="00495786" w:rsidSect="007E060E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C4B59" w14:textId="77777777" w:rsidR="00D7016A" w:rsidRDefault="00D7016A">
      <w:r>
        <w:separator/>
      </w:r>
    </w:p>
  </w:endnote>
  <w:endnote w:type="continuationSeparator" w:id="0">
    <w:p w14:paraId="51FD9635" w14:textId="77777777" w:rsidR="00D7016A" w:rsidRDefault="00D7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5AE7" w14:textId="3CFE5DFF" w:rsidR="00704542" w:rsidRPr="00BD48A3" w:rsidRDefault="00704542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23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39F8FB" w14:textId="77777777" w:rsidR="00704542" w:rsidRPr="00DF1BD9" w:rsidRDefault="00704542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306B" w14:textId="77777777" w:rsidR="00704542" w:rsidRDefault="00704542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3C9B31D1" w14:textId="77B35E13" w:rsidR="00704542" w:rsidRDefault="00704542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 w:rsidR="009B4130">
      <w:rPr>
        <w:rFonts w:ascii="Angsana New" w:hAnsi="Angsana New"/>
        <w:i/>
        <w:iCs/>
        <w:noProof/>
        <w:sz w:val="30"/>
        <w:szCs w:val="30"/>
      </w:rPr>
      <w:t>ACGt3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 w:cs="Angsana New"/>
        <w:i/>
        <w:iCs/>
        <w:sz w:val="30"/>
        <w:szCs w:val="30"/>
        <w:cs/>
      </w:rPr>
      <w:t xml:space="preserve">     </w:t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345C5" w14:textId="56CDF39E" w:rsidR="00704542" w:rsidRPr="00853DEB" w:rsidRDefault="00704542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704542" w:rsidRPr="006105F4" w:rsidRDefault="00704542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7392" w14:textId="77777777" w:rsidR="00704542" w:rsidRDefault="00704542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557712CB" w:rsidR="00704542" w:rsidRDefault="00704542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B4130">
      <w:rPr>
        <w:rFonts w:ascii="Angsana New" w:hAnsi="Angsana New"/>
        <w:noProof/>
        <w:sz w:val="30"/>
        <w:szCs w:val="30"/>
      </w:rPr>
      <w:t>ACGt3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B42C7" w14:textId="77777777" w:rsidR="00D7016A" w:rsidRDefault="00D7016A">
      <w:r>
        <w:separator/>
      </w:r>
    </w:p>
  </w:footnote>
  <w:footnote w:type="continuationSeparator" w:id="0">
    <w:p w14:paraId="78B4533F" w14:textId="77777777" w:rsidR="00D7016A" w:rsidRDefault="00D7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576F1" w14:textId="77777777" w:rsidR="00704542" w:rsidRDefault="00704542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80C50D" w14:textId="7B8879D9" w:rsidR="00704542" w:rsidRDefault="00704542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9148B32" w14:textId="66236B15" w:rsidR="00704542" w:rsidRPr="0034106F" w:rsidRDefault="00704542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642CC039" w14:textId="77777777" w:rsidR="00704542" w:rsidRPr="00B239E0" w:rsidRDefault="00704542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87C8A" w14:textId="77777777" w:rsidR="00704542" w:rsidRDefault="00704542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97EC3A1" w14:textId="77777777" w:rsidR="00704542" w:rsidRDefault="00704542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F23B6F3" w14:textId="77777777" w:rsidR="00704542" w:rsidRPr="0034106F" w:rsidRDefault="00704542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BA8188" w14:textId="77777777" w:rsidR="00704542" w:rsidRPr="007F6AE3" w:rsidRDefault="00704542" w:rsidP="0046261B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4"/>
  </w:num>
  <w:num w:numId="15">
    <w:abstractNumId w:val="18"/>
  </w:num>
  <w:num w:numId="16">
    <w:abstractNumId w:val="16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1"/>
  </w:num>
  <w:num w:numId="22">
    <w:abstractNumId w:val="19"/>
  </w:num>
  <w:num w:numId="23">
    <w:abstractNumId w:val="15"/>
  </w:num>
  <w:num w:numId="24">
    <w:abstractNumId w:val="20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31EEC"/>
    <w:rsid w:val="00032317"/>
    <w:rsid w:val="00033962"/>
    <w:rsid w:val="00033B43"/>
    <w:rsid w:val="0003439E"/>
    <w:rsid w:val="000345BD"/>
    <w:rsid w:val="00034A38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1EB"/>
    <w:rsid w:val="000A61F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874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E54"/>
    <w:rsid w:val="00186457"/>
    <w:rsid w:val="00186CE4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4C42"/>
    <w:rsid w:val="001E57D1"/>
    <w:rsid w:val="001E6FD7"/>
    <w:rsid w:val="001E737A"/>
    <w:rsid w:val="001F09E2"/>
    <w:rsid w:val="001F0DBB"/>
    <w:rsid w:val="001F156A"/>
    <w:rsid w:val="001F181F"/>
    <w:rsid w:val="001F383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128"/>
    <w:rsid w:val="00245476"/>
    <w:rsid w:val="00245B1A"/>
    <w:rsid w:val="00246062"/>
    <w:rsid w:val="00247131"/>
    <w:rsid w:val="00247805"/>
    <w:rsid w:val="0025000E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8EE"/>
    <w:rsid w:val="00254DBF"/>
    <w:rsid w:val="002558FC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41FD"/>
    <w:rsid w:val="00285239"/>
    <w:rsid w:val="002857E0"/>
    <w:rsid w:val="00285D8D"/>
    <w:rsid w:val="00290C9E"/>
    <w:rsid w:val="00293036"/>
    <w:rsid w:val="00294B55"/>
    <w:rsid w:val="002957C5"/>
    <w:rsid w:val="00296169"/>
    <w:rsid w:val="00296908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616"/>
    <w:rsid w:val="002D66F0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976"/>
    <w:rsid w:val="002F6BC4"/>
    <w:rsid w:val="002F6E54"/>
    <w:rsid w:val="002F70EE"/>
    <w:rsid w:val="002F7CF1"/>
    <w:rsid w:val="002F7F3B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1DD3"/>
    <w:rsid w:val="0047351F"/>
    <w:rsid w:val="00474620"/>
    <w:rsid w:val="00474AF9"/>
    <w:rsid w:val="00474B6C"/>
    <w:rsid w:val="00474D1B"/>
    <w:rsid w:val="00475176"/>
    <w:rsid w:val="004751A7"/>
    <w:rsid w:val="00475FD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5AD"/>
    <w:rsid w:val="00580AD1"/>
    <w:rsid w:val="00581E5A"/>
    <w:rsid w:val="00582B90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749"/>
    <w:rsid w:val="00615C2B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7B59"/>
    <w:rsid w:val="0070002D"/>
    <w:rsid w:val="0070116A"/>
    <w:rsid w:val="00701CC0"/>
    <w:rsid w:val="00701DD8"/>
    <w:rsid w:val="00702245"/>
    <w:rsid w:val="00703403"/>
    <w:rsid w:val="00704542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586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A05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3ABC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0E63"/>
    <w:rsid w:val="007A1470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DF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1B0F"/>
    <w:rsid w:val="00802770"/>
    <w:rsid w:val="00802B3E"/>
    <w:rsid w:val="00803543"/>
    <w:rsid w:val="00805636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CAD"/>
    <w:rsid w:val="008532C6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E28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B105B"/>
    <w:rsid w:val="008B2437"/>
    <w:rsid w:val="008B3F31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4A41"/>
    <w:rsid w:val="00914D2D"/>
    <w:rsid w:val="009150AB"/>
    <w:rsid w:val="00917ACD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6BE0"/>
    <w:rsid w:val="0092787D"/>
    <w:rsid w:val="00930CB5"/>
    <w:rsid w:val="00931CAC"/>
    <w:rsid w:val="00932A68"/>
    <w:rsid w:val="009348B1"/>
    <w:rsid w:val="00934D12"/>
    <w:rsid w:val="00935EF6"/>
    <w:rsid w:val="00936E92"/>
    <w:rsid w:val="00941B9E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61DE6"/>
    <w:rsid w:val="00963018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580C"/>
    <w:rsid w:val="00975F6A"/>
    <w:rsid w:val="0097629B"/>
    <w:rsid w:val="00976D96"/>
    <w:rsid w:val="009806E9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B1F57"/>
    <w:rsid w:val="009B2C26"/>
    <w:rsid w:val="009B4130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E0D"/>
    <w:rsid w:val="009D548A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6AA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71D5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AE"/>
    <w:rsid w:val="00B36D41"/>
    <w:rsid w:val="00B41A58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4DFC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21CC"/>
    <w:rsid w:val="00C1268F"/>
    <w:rsid w:val="00C148E2"/>
    <w:rsid w:val="00C14DF3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0FA4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67484"/>
    <w:rsid w:val="00D7016A"/>
    <w:rsid w:val="00D706AB"/>
    <w:rsid w:val="00D7077B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908"/>
    <w:rsid w:val="00DA5EBF"/>
    <w:rsid w:val="00DA61FB"/>
    <w:rsid w:val="00DA6A25"/>
    <w:rsid w:val="00DA6BD9"/>
    <w:rsid w:val="00DB07B4"/>
    <w:rsid w:val="00DB09F8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68E2"/>
    <w:rsid w:val="00DF7EC5"/>
    <w:rsid w:val="00DF7EE0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50C66"/>
    <w:rsid w:val="00E51724"/>
    <w:rsid w:val="00E51842"/>
    <w:rsid w:val="00E51A16"/>
    <w:rsid w:val="00E53006"/>
    <w:rsid w:val="00E535E1"/>
    <w:rsid w:val="00E54421"/>
    <w:rsid w:val="00E54E80"/>
    <w:rsid w:val="00E5552B"/>
    <w:rsid w:val="00E56B88"/>
    <w:rsid w:val="00E56DEE"/>
    <w:rsid w:val="00E571B6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A90"/>
    <w:rsid w:val="00EE6E21"/>
    <w:rsid w:val="00EE7623"/>
    <w:rsid w:val="00EE76D4"/>
    <w:rsid w:val="00EE7846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FC2"/>
    <w:rsid w:val="00F22661"/>
    <w:rsid w:val="00F22FEE"/>
    <w:rsid w:val="00F2320D"/>
    <w:rsid w:val="00F255D1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37D"/>
    <w:rsid w:val="00F64BC0"/>
    <w:rsid w:val="00F64D5E"/>
    <w:rsid w:val="00F65BAC"/>
    <w:rsid w:val="00F67E9F"/>
    <w:rsid w:val="00F70506"/>
    <w:rsid w:val="00F7064A"/>
    <w:rsid w:val="00F70C8B"/>
    <w:rsid w:val="00F71B39"/>
    <w:rsid w:val="00F72F65"/>
    <w:rsid w:val="00F72FBB"/>
    <w:rsid w:val="00F73071"/>
    <w:rsid w:val="00F73976"/>
    <w:rsid w:val="00F739A0"/>
    <w:rsid w:val="00F749DD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32B"/>
    <w:rsid w:val="00F83C05"/>
    <w:rsid w:val="00F855FF"/>
    <w:rsid w:val="00F85C25"/>
    <w:rsid w:val="00F86B5B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601E"/>
    <w:rsid w:val="00FA68AA"/>
    <w:rsid w:val="00FA6AF2"/>
    <w:rsid w:val="00FB026B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DFF6A-157E-4C35-B1D9-BD43B7E7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16</Pages>
  <Words>2616</Words>
  <Characters>14914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Somphop, Withaya-amporn</cp:lastModifiedBy>
  <cp:revision>10</cp:revision>
  <cp:lastPrinted>2020-05-11T06:41:00Z</cp:lastPrinted>
  <dcterms:created xsi:type="dcterms:W3CDTF">2020-05-12T05:00:00Z</dcterms:created>
  <dcterms:modified xsi:type="dcterms:W3CDTF">2020-05-12T09:37:00Z</dcterms:modified>
</cp:coreProperties>
</file>