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CE45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E45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E45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:rsidR="00E164D3" w:rsidRDefault="00E164D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164D3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:rsidR="000A2828" w:rsidRDefault="000A282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A2828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ผลกระทบจากการแพร่ระบาดของโรคติดเชื้อไวรัสโคโรน่า </w:t>
      </w:r>
      <w:r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0A2828">
        <w:rPr>
          <w:rFonts w:ascii="Angsana New" w:hAnsi="Angsana New" w:cs="Angsana New"/>
          <w:sz w:val="30"/>
          <w:szCs w:val="30"/>
          <w:lang w:bidi="th-TH"/>
        </w:rPr>
        <w:t xml:space="preserve"> (COVID</w:t>
      </w:r>
      <w:r>
        <w:rPr>
          <w:rFonts w:ascii="Angsana New" w:hAnsi="Angsana New" w:cs="Angsana New"/>
          <w:sz w:val="30"/>
          <w:szCs w:val="30"/>
          <w:lang w:bidi="th-TH"/>
        </w:rPr>
        <w:t>-19</w:t>
      </w:r>
      <w:r w:rsidRPr="000A2828">
        <w:rPr>
          <w:rFonts w:ascii="Angsana New" w:hAnsi="Angsana New" w:cs="Angsana New"/>
          <w:sz w:val="30"/>
          <w:szCs w:val="30"/>
          <w:lang w:bidi="th-TH"/>
        </w:rPr>
        <w:t>)</w:t>
      </w:r>
    </w:p>
    <w:p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E1E58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751D84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F8324E" w:rsidRPr="00E77577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:rsidR="00E77577" w:rsidRPr="00DE719A" w:rsidRDefault="00E77577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D4626" w:rsidRPr="00420E9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:rsidR="00FF6771" w:rsidRPr="00FF6771" w:rsidRDefault="007C2FE7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:rsidR="0025275A" w:rsidRPr="000304CF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934339">
        <w:rPr>
          <w:rFonts w:ascii="Angsana New" w:hAnsi="Angsana New"/>
          <w:sz w:val="30"/>
          <w:szCs w:val="30"/>
        </w:rPr>
        <w:t xml:space="preserve"> 12 </w:t>
      </w:r>
      <w:r w:rsidR="007F27C9">
        <w:rPr>
          <w:rFonts w:ascii="Angsana New" w:hAnsi="Angsana New" w:hint="cs"/>
          <w:sz w:val="30"/>
          <w:szCs w:val="30"/>
          <w:cs/>
        </w:rPr>
        <w:t>พฤษภาคม</w:t>
      </w:r>
      <w:r w:rsidR="00934339">
        <w:rPr>
          <w:rFonts w:ascii="Angsana New" w:hAnsi="Angsana New"/>
          <w:sz w:val="30"/>
          <w:szCs w:val="30"/>
        </w:rPr>
        <w:t xml:space="preserve"> 2563</w:t>
      </w:r>
    </w:p>
    <w:p w:rsidR="00E66B73" w:rsidRPr="000304CF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r w:rsidR="00A55A02" w:rsidRPr="00CE458C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CE458C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66B73" w:rsidRPr="000304CF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B4279" w:rsidRPr="00CE458C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E458C">
        <w:rPr>
          <w:rFonts w:ascii="Angsana New" w:hAnsi="Angsana New"/>
          <w:spacing w:val="4"/>
          <w:sz w:val="30"/>
          <w:szCs w:val="30"/>
          <w:cs/>
        </w:rPr>
        <w:tab/>
      </w:r>
      <w:r w:rsidR="00C17293" w:rsidRPr="00CE458C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CE458C">
        <w:rPr>
          <w:rFonts w:ascii="Angsana New" w:hAnsi="Angsana New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CE458C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</w:t>
      </w:r>
      <w:r w:rsidR="008560B2" w:rsidRPr="00C801DD">
        <w:rPr>
          <w:rFonts w:ascii="Angsana New" w:hAnsi="Angsana New"/>
          <w:spacing w:val="4"/>
          <w:sz w:val="30"/>
          <w:szCs w:val="30"/>
          <w:cs/>
        </w:rPr>
        <w:t>ดำเนินธุรกิจหลักเกี่ยวกับ</w:t>
      </w:r>
      <w:r w:rsidR="008560B2" w:rsidRPr="00793FE8">
        <w:rPr>
          <w:rFonts w:ascii="Angsana New" w:hAnsi="Angsana New"/>
          <w:sz w:val="30"/>
          <w:szCs w:val="30"/>
          <w:cs/>
        </w:rPr>
        <w:t xml:space="preserve">รับจ้างพิมพ์ โฆษณา </w:t>
      </w:r>
      <w:r w:rsidR="00C24EBE" w:rsidRPr="00793FE8">
        <w:rPr>
          <w:rFonts w:ascii="Angsana New" w:hAnsi="Angsana New" w:hint="cs"/>
          <w:sz w:val="30"/>
          <w:szCs w:val="30"/>
          <w:cs/>
        </w:rPr>
        <w:t>ผลิต</w:t>
      </w:r>
      <w:r w:rsidR="00793FE8" w:rsidRPr="00793FE8">
        <w:rPr>
          <w:rFonts w:ascii="Angsana New" w:hAnsi="Angsana New" w:hint="cs"/>
          <w:sz w:val="30"/>
          <w:szCs w:val="30"/>
          <w:cs/>
        </w:rPr>
        <w:t>และ</w:t>
      </w:r>
      <w:r w:rsidR="008560B2" w:rsidRPr="00793FE8">
        <w:rPr>
          <w:rFonts w:ascii="Angsana New" w:hAnsi="Angsana New"/>
          <w:sz w:val="30"/>
          <w:szCs w:val="30"/>
          <w:cs/>
        </w:rPr>
        <w:t>ขายสิ่งพิมพ์และธุรกิจผลิตรายการ</w:t>
      </w:r>
      <w:r w:rsidR="007F27C9">
        <w:rPr>
          <w:rFonts w:ascii="Angsana New" w:hAnsi="Angsana New" w:hint="cs"/>
          <w:sz w:val="30"/>
          <w:szCs w:val="30"/>
          <w:cs/>
        </w:rPr>
        <w:t xml:space="preserve"> </w:t>
      </w:r>
      <w:r w:rsidR="00BF6580" w:rsidRPr="00793FE8">
        <w:rPr>
          <w:rFonts w:ascii="Angsana New" w:hAnsi="Angsana New" w:hint="cs"/>
          <w:sz w:val="30"/>
          <w:szCs w:val="30"/>
          <w:cs/>
        </w:rPr>
        <w:t>เผยแพร่ออกอากาศและให้บริการโฆษณา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ผ่าน</w:t>
      </w:r>
      <w:r w:rsidR="007F27C9">
        <w:rPr>
          <w:rFonts w:ascii="Angsana New" w:hAnsi="Angsana New" w:hint="cs"/>
          <w:spacing w:val="4"/>
          <w:sz w:val="30"/>
          <w:szCs w:val="30"/>
          <w:cs/>
        </w:rPr>
        <w:t xml:space="preserve">     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สื่อ</w:t>
      </w:r>
      <w:r w:rsidR="007F27C9">
        <w:rPr>
          <w:rFonts w:ascii="Angsana New" w:hAnsi="Angsana New" w:hint="cs"/>
          <w:spacing w:val="4"/>
          <w:sz w:val="30"/>
          <w:szCs w:val="30"/>
          <w:cs/>
        </w:rPr>
        <w:t>โ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ทรทัศน์ในระบบดิจิทัล</w:t>
      </w:r>
    </w:p>
    <w:p w:rsidR="001B4279" w:rsidRPr="000304CF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F6580" w:rsidRDefault="00BF6580" w:rsidP="005E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41CFA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</w:t>
      </w:r>
      <w:r w:rsidRPr="00A41CFA">
        <w:rPr>
          <w:rFonts w:ascii="Angsana New" w:hAnsi="Angsana New"/>
          <w:spacing w:val="-6"/>
          <w:sz w:val="30"/>
          <w:szCs w:val="30"/>
          <w:cs/>
        </w:rPr>
        <w:t>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</w:t>
      </w:r>
      <w:r w:rsidRPr="00A41CFA">
        <w:rPr>
          <w:rFonts w:ascii="Angsana New" w:hAnsi="Angsana New"/>
          <w:spacing w:val="4"/>
          <w:sz w:val="30"/>
          <w:szCs w:val="30"/>
          <w:cs/>
        </w:rPr>
        <w:t xml:space="preserve"> โดยมีระยะเวลา</w:t>
      </w:r>
      <w:r w:rsidR="005E73B5">
        <w:rPr>
          <w:rFonts w:ascii="Angsana New" w:hAnsi="Angsana New"/>
          <w:spacing w:val="4"/>
          <w:sz w:val="30"/>
          <w:szCs w:val="30"/>
        </w:rPr>
        <w:t xml:space="preserve"> 15 </w:t>
      </w:r>
      <w:r w:rsidRPr="00A41CFA">
        <w:rPr>
          <w:rFonts w:ascii="Angsana New" w:hAnsi="Angsana New"/>
          <w:spacing w:val="4"/>
          <w:sz w:val="30"/>
          <w:szCs w:val="30"/>
          <w:cs/>
        </w:rPr>
        <w:t xml:space="preserve">ปี เริ่มตั้งแต่วันที่ </w:t>
      </w:r>
      <w:r w:rsidR="005E73B5">
        <w:rPr>
          <w:rFonts w:ascii="Angsana New" w:hAnsi="Angsana New"/>
          <w:spacing w:val="4"/>
          <w:sz w:val="30"/>
          <w:szCs w:val="30"/>
        </w:rPr>
        <w:t xml:space="preserve">25 </w:t>
      </w:r>
      <w:r w:rsidRPr="00A41CFA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5E73B5">
        <w:rPr>
          <w:rFonts w:ascii="Angsana New" w:hAnsi="Angsana New"/>
          <w:spacing w:val="4"/>
          <w:sz w:val="30"/>
          <w:szCs w:val="30"/>
        </w:rPr>
        <w:t xml:space="preserve"> 2557 </w:t>
      </w:r>
      <w:r w:rsidRPr="00A41CFA">
        <w:rPr>
          <w:rFonts w:ascii="Angsana New" w:hAnsi="Angsana New"/>
          <w:spacing w:val="4"/>
          <w:sz w:val="30"/>
          <w:szCs w:val="30"/>
          <w:cs/>
        </w:rPr>
        <w:t>ถึงวันที่</w:t>
      </w:r>
      <w:r w:rsidR="005E73B5">
        <w:rPr>
          <w:rFonts w:ascii="Angsana New" w:hAnsi="Angsana New"/>
          <w:spacing w:val="4"/>
          <w:sz w:val="30"/>
          <w:szCs w:val="30"/>
        </w:rPr>
        <w:t xml:space="preserve"> 24 </w:t>
      </w:r>
      <w:r w:rsidRPr="00A41CFA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5E73B5">
        <w:rPr>
          <w:rFonts w:ascii="Angsana New" w:hAnsi="Angsana New"/>
          <w:spacing w:val="4"/>
          <w:sz w:val="30"/>
          <w:szCs w:val="30"/>
        </w:rPr>
        <w:t xml:space="preserve"> 2572</w:t>
      </w:r>
    </w:p>
    <w:p w:rsidR="005E73B5" w:rsidRPr="000304CF" w:rsidRDefault="005E73B5" w:rsidP="005E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2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001BD" w:rsidRPr="000304CF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16186" w:rsidRPr="00CE458C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(ก)</w:t>
      </w:r>
      <w:r w:rsidRPr="00CE458C">
        <w:rPr>
          <w:rFonts w:ascii="Angsana New" w:hAnsi="Angsana New"/>
          <w:i/>
          <w:iCs/>
          <w:sz w:val="30"/>
          <w:szCs w:val="30"/>
          <w:cs/>
        </w:rPr>
        <w:tab/>
      </w:r>
      <w:bookmarkStart w:id="3" w:name="_Hlk13606120"/>
      <w:r w:rsidRPr="00CE458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  <w:bookmarkEnd w:id="3"/>
    </w:p>
    <w:p w:rsidR="00716186" w:rsidRPr="000304CF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DE719A" w:rsidRPr="00C871D2" w:rsidRDefault="00DE719A" w:rsidP="00DE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FB67F7">
        <w:rPr>
          <w:rFonts w:ascii="Angsana New" w:hAnsi="Angsana New"/>
          <w:sz w:val="30"/>
          <w:szCs w:val="30"/>
          <w:cs/>
        </w:rPr>
        <w:t>การเงิน</w:t>
      </w:r>
      <w:r w:rsidRPr="007B2E94">
        <w:rPr>
          <w:rFonts w:ascii="Angsana New" w:hAnsi="Angsana New"/>
          <w:spacing w:val="2"/>
          <w:sz w:val="30"/>
          <w:szCs w:val="30"/>
          <w:cs/>
        </w:rPr>
        <w:t>ระหว่างกาล</w:t>
      </w:r>
      <w:r w:rsidR="00BF5EC2">
        <w:rPr>
          <w:rFonts w:ascii="Angsana New" w:hAnsi="Angsana New" w:hint="cs"/>
          <w:spacing w:val="2"/>
          <w:sz w:val="30"/>
          <w:szCs w:val="30"/>
          <w:cs/>
        </w:rPr>
        <w:t>แบบย่อ</w:t>
      </w:r>
      <w:r w:rsidRPr="00A41CFA">
        <w:rPr>
          <w:rFonts w:ascii="Angsana New" w:hAnsi="Angsana New"/>
          <w:spacing w:val="2"/>
          <w:sz w:val="30"/>
          <w:szCs w:val="30"/>
          <w:cs/>
        </w:rPr>
        <w:t>นี้</w:t>
      </w:r>
      <w:r w:rsidRPr="00A41CFA">
        <w:rPr>
          <w:rFonts w:ascii="Angsana New" w:hAnsi="Angsana New" w:hint="cs"/>
          <w:sz w:val="30"/>
          <w:szCs w:val="30"/>
          <w:cs/>
        </w:rPr>
        <w:t>นำเสนอ</w:t>
      </w:r>
      <w:bookmarkStart w:id="4" w:name="_Hlk13605252"/>
      <w:r w:rsidRPr="00A41CFA">
        <w:rPr>
          <w:rFonts w:ascii="Angsana New" w:hAnsi="Angsana New" w:hint="cs"/>
          <w:sz w:val="30"/>
          <w:szCs w:val="30"/>
          <w:cs/>
        </w:rPr>
        <w:t>รายการในงบการเงิน</w:t>
      </w:r>
      <w:r w:rsidRPr="00A41CF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41CF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A41CFA">
        <w:rPr>
          <w:rFonts w:ascii="Angsana New" w:hAnsi="Angsana New"/>
          <w:sz w:val="30"/>
          <w:szCs w:val="30"/>
          <w:cs/>
        </w:rPr>
        <w:t>จัดทำ</w:t>
      </w:r>
      <w:r w:rsidR="00BF5EC2">
        <w:rPr>
          <w:rFonts w:ascii="Angsana New" w:hAnsi="Angsana New"/>
          <w:sz w:val="30"/>
          <w:szCs w:val="30"/>
        </w:rPr>
        <w:t xml:space="preserve">  </w:t>
      </w:r>
      <w:r w:rsidRPr="00BF5EC2">
        <w:rPr>
          <w:rFonts w:ascii="Angsana New" w:hAnsi="Angsana New" w:hint="cs"/>
          <w:spacing w:val="-6"/>
          <w:sz w:val="30"/>
          <w:szCs w:val="30"/>
          <w:cs/>
        </w:rPr>
        <w:t>หมายเหตุประกอบงบการเงิน</w:t>
      </w:r>
      <w:r w:rsidRPr="00BF5EC2">
        <w:rPr>
          <w:rFonts w:ascii="Angsana New" w:hAnsi="Angsana New"/>
          <w:spacing w:val="-6"/>
          <w:sz w:val="30"/>
          <w:szCs w:val="30"/>
          <w:cs/>
        </w:rPr>
        <w:t>ระหว่างกาลในรูปแบบย่อ</w:t>
      </w:r>
      <w:r w:rsidR="00BF5EC2" w:rsidRPr="00BF5EC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F5EC2" w:rsidRPr="00BF5EC2">
        <w:rPr>
          <w:rFonts w:ascii="Angsana New" w:hAnsi="Angsana New"/>
          <w:spacing w:val="-6"/>
          <w:sz w:val="30"/>
          <w:szCs w:val="30"/>
        </w:rPr>
        <w:t>(“</w:t>
      </w:r>
      <w:r w:rsidR="00BF5EC2" w:rsidRPr="00BF5EC2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BF5EC2" w:rsidRPr="00BF5EC2">
        <w:rPr>
          <w:rFonts w:ascii="Angsana New" w:hAnsi="Angsana New"/>
          <w:spacing w:val="-6"/>
          <w:sz w:val="30"/>
          <w:szCs w:val="30"/>
        </w:rPr>
        <w:t xml:space="preserve">”) </w:t>
      </w:r>
      <w:r w:rsidRPr="00BF5EC2">
        <w:rPr>
          <w:rFonts w:ascii="Angsana New" w:hAnsi="Angsana New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BF5EC2">
        <w:rPr>
          <w:rFonts w:ascii="Angsana New" w:hAnsi="Angsana New"/>
          <w:spacing w:val="-6"/>
          <w:sz w:val="30"/>
          <w:szCs w:val="30"/>
        </w:rPr>
        <w:t>34</w:t>
      </w:r>
      <w:bookmarkEnd w:id="4"/>
      <w:r w:rsidRPr="00A41CFA">
        <w:rPr>
          <w:rFonts w:ascii="Angsana New" w:hAnsi="Angsana New" w:hint="cs"/>
          <w:spacing w:val="2"/>
          <w:sz w:val="30"/>
          <w:szCs w:val="30"/>
          <w:cs/>
          <w:lang w:eastAsia="ko-KR"/>
        </w:rPr>
        <w:t xml:space="preserve"> </w:t>
      </w:r>
      <w:r w:rsidRPr="00A41CFA">
        <w:rPr>
          <w:rFonts w:ascii="Angsana New" w:hAnsi="Angsana New"/>
          <w:sz w:val="30"/>
          <w:szCs w:val="30"/>
          <w:cs/>
        </w:rPr>
        <w:t xml:space="preserve">เรื่อง </w:t>
      </w:r>
      <w:r w:rsidRPr="00A41C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1CFA">
        <w:rPr>
          <w:rFonts w:ascii="Angsana New" w:hAnsi="Angsana New"/>
          <w:sz w:val="30"/>
          <w:szCs w:val="30"/>
          <w:cs/>
        </w:rPr>
        <w:t xml:space="preserve"> </w:t>
      </w:r>
      <w:r w:rsidRPr="00A41CFA">
        <w:rPr>
          <w:rFonts w:ascii="Angsana New" w:hAnsi="Angsana New"/>
          <w:sz w:val="30"/>
          <w:szCs w:val="30"/>
        </w:rPr>
        <w:t xml:space="preserve"> </w:t>
      </w:r>
      <w:r w:rsidRPr="00A41C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0304CF" w:rsidRPr="00A41CFA" w:rsidRDefault="000304C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747E9" w:rsidRDefault="0086690F" w:rsidP="00866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6690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86690F">
        <w:rPr>
          <w:rFonts w:ascii="Angsana New" w:hAnsi="Angsana New"/>
          <w:sz w:val="30"/>
          <w:szCs w:val="30"/>
          <w:cs/>
        </w:rPr>
        <w:t>ไปแล้ว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690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04946">
        <w:rPr>
          <w:rFonts w:ascii="Angsana New" w:hAnsi="Angsana New"/>
          <w:sz w:val="30"/>
          <w:szCs w:val="30"/>
        </w:rPr>
        <w:t xml:space="preserve"> 31 </w:t>
      </w:r>
      <w:r w:rsidRPr="0086690F">
        <w:rPr>
          <w:rFonts w:ascii="Angsana New" w:hAnsi="Angsana New"/>
          <w:sz w:val="30"/>
          <w:szCs w:val="30"/>
          <w:cs/>
        </w:rPr>
        <w:t>ธันวาคม</w:t>
      </w:r>
      <w:r w:rsidR="00404946">
        <w:rPr>
          <w:rFonts w:ascii="Angsana New" w:hAnsi="Angsana New"/>
          <w:sz w:val="30"/>
          <w:szCs w:val="30"/>
        </w:rPr>
        <w:t xml:space="preserve"> 2562</w:t>
      </w:r>
    </w:p>
    <w:p w:rsidR="00F82A24" w:rsidRPr="003A626B" w:rsidRDefault="00613542" w:rsidP="003A6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:rsidR="00A41CFA" w:rsidRDefault="003709CC" w:rsidP="003A6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709CC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>
        <w:rPr>
          <w:rFonts w:ascii="Angsana New" w:hAnsi="Angsana New"/>
          <w:sz w:val="30"/>
          <w:szCs w:val="30"/>
        </w:rPr>
        <w:t xml:space="preserve"> 16 </w:t>
      </w:r>
      <w:r w:rsidRPr="003709CC">
        <w:rPr>
          <w:rFonts w:ascii="Angsana New" w:hAnsi="Angsana New"/>
          <w:sz w:val="30"/>
          <w:szCs w:val="30"/>
          <w:cs/>
        </w:rPr>
        <w:t>เรื่อง สัญญาเช่า (</w:t>
      </w:r>
      <w:r w:rsidRPr="003709CC">
        <w:rPr>
          <w:rFonts w:ascii="Angsana New" w:hAnsi="Angsana New"/>
          <w:sz w:val="30"/>
          <w:szCs w:val="30"/>
        </w:rPr>
        <w:t>TFRS</w:t>
      </w:r>
      <w:r>
        <w:rPr>
          <w:rFonts w:ascii="Angsana New" w:hAnsi="Angsana New"/>
          <w:sz w:val="30"/>
          <w:szCs w:val="30"/>
        </w:rPr>
        <w:t xml:space="preserve"> 16</w:t>
      </w:r>
      <w:r w:rsidRPr="003709CC">
        <w:rPr>
          <w:rFonts w:ascii="Angsana New" w:hAnsi="Angsana New"/>
          <w:sz w:val="30"/>
          <w:szCs w:val="30"/>
          <w:cs/>
        </w:rPr>
        <w:t>) เป็นครั้งแรกซึ่งได้เปิดเผยผลกระ</w:t>
      </w:r>
      <w:r w:rsidRPr="008A12E7">
        <w:rPr>
          <w:rFonts w:ascii="Angsana New" w:hAnsi="Angsana New"/>
          <w:sz w:val="30"/>
          <w:szCs w:val="30"/>
          <w:cs/>
        </w:rPr>
        <w:t>ทบ</w:t>
      </w:r>
      <w:r w:rsidR="003532C3" w:rsidRPr="008A12E7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8A12E7">
        <w:rPr>
          <w:rFonts w:ascii="Angsana New" w:hAnsi="Angsana New"/>
          <w:sz w:val="30"/>
          <w:szCs w:val="30"/>
          <w:cs/>
        </w:rPr>
        <w:t>จ</w:t>
      </w:r>
      <w:r w:rsidRPr="003709CC">
        <w:rPr>
          <w:rFonts w:ascii="Angsana New" w:hAnsi="Angsana New"/>
          <w:sz w:val="30"/>
          <w:szCs w:val="30"/>
          <w:cs/>
        </w:rPr>
        <w:t>ากการเปลี่ยนแปลงนโยบายการบัญชี</w:t>
      </w:r>
      <w:r w:rsidR="00D22F6B">
        <w:rPr>
          <w:rFonts w:ascii="Angsana New" w:hAnsi="Angsana New" w:hint="cs"/>
          <w:sz w:val="30"/>
          <w:szCs w:val="30"/>
          <w:cs/>
        </w:rPr>
        <w:t xml:space="preserve">ของมาตรฐานการรายงานทางการเงิน ฉบับที่ </w:t>
      </w:r>
      <w:r w:rsidR="00D22F6B">
        <w:rPr>
          <w:rFonts w:ascii="Angsana New" w:hAnsi="Angsana New"/>
          <w:sz w:val="30"/>
          <w:szCs w:val="30"/>
        </w:rPr>
        <w:t xml:space="preserve">16 </w:t>
      </w:r>
      <w:r w:rsidRPr="003709CC">
        <w:rPr>
          <w:rFonts w:ascii="Angsana New" w:hAnsi="Angsana New"/>
          <w:sz w:val="30"/>
          <w:szCs w:val="30"/>
          <w:cs/>
        </w:rPr>
        <w:t>ไว้ในหมายเหตุข้อ</w:t>
      </w:r>
      <w:r w:rsidR="00D91E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</w:p>
    <w:p w:rsidR="004253EE" w:rsidRDefault="004253EE" w:rsidP="003A6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16186" w:rsidRPr="00CE458C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CE458C">
        <w:rPr>
          <w:i/>
          <w:iCs/>
          <w:cs/>
        </w:rPr>
        <w:lastRenderedPageBreak/>
        <w:t>(</w:t>
      </w:r>
      <w:r w:rsidR="00A41CFA">
        <w:rPr>
          <w:rFonts w:hint="cs"/>
          <w:i/>
          <w:iCs/>
          <w:cs/>
          <w:lang w:val="en-US"/>
        </w:rPr>
        <w:t>ข</w:t>
      </w:r>
      <w:r w:rsidRPr="00CE458C">
        <w:rPr>
          <w:i/>
          <w:iCs/>
          <w:cs/>
        </w:rPr>
        <w:t>)</w:t>
      </w:r>
      <w:r w:rsidRPr="00CE458C">
        <w:rPr>
          <w:i/>
          <w:iCs/>
          <w:cs/>
        </w:rPr>
        <w:tab/>
      </w:r>
      <w:bookmarkStart w:id="5" w:name="_Hlk13606134"/>
      <w:r w:rsidR="00CA3CD4" w:rsidRPr="00CA3CD4">
        <w:rPr>
          <w:i/>
          <w:iCs/>
          <w:cs/>
        </w:rPr>
        <w:t>การใช้วิจารณญาณ</w:t>
      </w:r>
      <w:r w:rsidR="009C2071">
        <w:rPr>
          <w:rFonts w:hint="cs"/>
          <w:i/>
          <w:iCs/>
          <w:cs/>
          <w:lang w:val="en-US"/>
        </w:rPr>
        <w:t>และ</w:t>
      </w:r>
      <w:r w:rsidR="00CA3CD4" w:rsidRPr="00CA3CD4">
        <w:rPr>
          <w:i/>
          <w:iCs/>
          <w:cs/>
        </w:rPr>
        <w:t>การประมาณการ</w:t>
      </w:r>
      <w:bookmarkEnd w:id="5"/>
    </w:p>
    <w:p w:rsidR="00716186" w:rsidRPr="00D91E1F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164D3" w:rsidRDefault="00ED72B8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D91E1F" w:rsidRPr="00D91E1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D91E1F" w:rsidRPr="00D91E1F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D91E1F" w:rsidRPr="00D91E1F">
        <w:rPr>
          <w:rFonts w:ascii="Angsana New" w:hAnsi="Angsana New"/>
          <w:spacing w:val="-6"/>
          <w:sz w:val="30"/>
          <w:szCs w:val="30"/>
        </w:rPr>
        <w:t xml:space="preserve"> 31 </w:t>
      </w:r>
      <w:r w:rsidR="00D91E1F" w:rsidRPr="00D91E1F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D91E1F" w:rsidRPr="00D91E1F">
        <w:rPr>
          <w:rFonts w:ascii="Angsana New" w:hAnsi="Angsana New"/>
          <w:spacing w:val="-6"/>
          <w:sz w:val="30"/>
          <w:szCs w:val="30"/>
        </w:rPr>
        <w:t xml:space="preserve"> 2562 </w:t>
      </w:r>
      <w:r w:rsidR="00D91E1F" w:rsidRPr="00D91E1F">
        <w:rPr>
          <w:rFonts w:ascii="Angsana New" w:hAnsi="Angsana New"/>
          <w:spacing w:val="-6"/>
          <w:sz w:val="30"/>
          <w:szCs w:val="30"/>
          <w:cs/>
        </w:rPr>
        <w:t>เว้นแต่การใช้วิจารณญาณและแหล่งข้อมูลสำคัญใหม่</w:t>
      </w:r>
      <w:r w:rsidR="00D91E1F">
        <w:rPr>
          <w:rFonts w:ascii="Angsana New" w:hAnsi="Angsana New"/>
          <w:spacing w:val="-6"/>
          <w:sz w:val="30"/>
          <w:szCs w:val="30"/>
        </w:rPr>
        <w:t xml:space="preserve">      </w:t>
      </w:r>
      <w:r w:rsidR="00D91E1F" w:rsidRPr="00D91E1F">
        <w:rPr>
          <w:rFonts w:ascii="Angsana New" w:hAnsi="Angsana New"/>
          <w:sz w:val="30"/>
          <w:szCs w:val="30"/>
          <w:cs/>
        </w:rPr>
        <w:t>ที่ใช้ในการประมาณการจากการถือปฏิบัติตามมาตรฐานการรายงานทางการเงินใหม่และการแพร่ระบาดของโรค</w:t>
      </w:r>
      <w:r w:rsidR="00D91E1F">
        <w:rPr>
          <w:rFonts w:ascii="Angsana New" w:hAnsi="Angsana New"/>
          <w:sz w:val="30"/>
          <w:szCs w:val="30"/>
        </w:rPr>
        <w:t xml:space="preserve">  </w:t>
      </w:r>
      <w:r w:rsidR="00D91E1F" w:rsidRPr="00D91E1F">
        <w:rPr>
          <w:rFonts w:ascii="Angsana New" w:hAnsi="Angsana New"/>
          <w:sz w:val="30"/>
          <w:szCs w:val="30"/>
          <w:cs/>
        </w:rPr>
        <w:t>ติดเชื้อไวรัสโคโรนา</w:t>
      </w:r>
      <w:r w:rsidR="00D91E1F">
        <w:rPr>
          <w:rFonts w:ascii="Angsana New" w:hAnsi="Angsana New"/>
          <w:sz w:val="30"/>
          <w:szCs w:val="30"/>
        </w:rPr>
        <w:t xml:space="preserve"> 2019 </w:t>
      </w:r>
      <w:r w:rsidR="00D91E1F" w:rsidRPr="00D91E1F">
        <w:rPr>
          <w:rFonts w:ascii="Angsana New" w:hAnsi="Angsana New"/>
          <w:sz w:val="30"/>
          <w:szCs w:val="30"/>
          <w:cs/>
        </w:rPr>
        <w:t>(</w:t>
      </w:r>
      <w:r w:rsidR="00D91E1F" w:rsidRPr="00D91E1F">
        <w:rPr>
          <w:rFonts w:ascii="Angsana New" w:hAnsi="Angsana New"/>
          <w:sz w:val="30"/>
          <w:szCs w:val="30"/>
        </w:rPr>
        <w:t>Covid-</w:t>
      </w:r>
      <w:r w:rsidR="00D91E1F">
        <w:rPr>
          <w:rFonts w:ascii="Angsana New" w:hAnsi="Angsana New"/>
          <w:sz w:val="30"/>
          <w:szCs w:val="30"/>
        </w:rPr>
        <w:t>19</w:t>
      </w:r>
      <w:r w:rsidR="00D91E1F" w:rsidRPr="00D91E1F">
        <w:rPr>
          <w:rFonts w:ascii="Angsana New" w:hAnsi="Angsana New"/>
          <w:sz w:val="30"/>
          <w:szCs w:val="30"/>
          <w:cs/>
        </w:rPr>
        <w:t>) ตามที่ได้อธิบายไว้ในหมายเหตุข้อ</w:t>
      </w:r>
      <w:r w:rsidR="00D91E1F" w:rsidRPr="00D91E1F">
        <w:rPr>
          <w:rFonts w:ascii="Angsana New" w:hAnsi="Angsana New"/>
          <w:sz w:val="30"/>
          <w:szCs w:val="30"/>
        </w:rPr>
        <w:t xml:space="preserve"> 3 </w:t>
      </w:r>
      <w:r w:rsidR="00D91E1F" w:rsidRPr="00D91E1F">
        <w:rPr>
          <w:rFonts w:ascii="Angsana New" w:hAnsi="Angsana New"/>
          <w:sz w:val="30"/>
          <w:szCs w:val="30"/>
          <w:cs/>
        </w:rPr>
        <w:t xml:space="preserve">และ </w:t>
      </w:r>
      <w:r w:rsidR="00D91E1F" w:rsidRPr="00D91E1F">
        <w:rPr>
          <w:rFonts w:ascii="Angsana New" w:hAnsi="Angsana New"/>
          <w:sz w:val="30"/>
          <w:szCs w:val="30"/>
        </w:rPr>
        <w:t xml:space="preserve">4 </w:t>
      </w:r>
      <w:r w:rsidR="00D91E1F" w:rsidRPr="00D91E1F">
        <w:rPr>
          <w:rFonts w:ascii="Angsana New" w:hAnsi="Angsana New"/>
          <w:sz w:val="30"/>
          <w:szCs w:val="30"/>
          <w:cs/>
        </w:rPr>
        <w:t>ตามลำดับ</w:t>
      </w:r>
    </w:p>
    <w:p w:rsidR="00D91E1F" w:rsidRDefault="00D91E1F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E164D3" w:rsidRPr="00CE458C" w:rsidRDefault="00E164D3" w:rsidP="00E1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C25E2">
        <w:rPr>
          <w:rFonts w:ascii="Angsana New" w:hAnsi="Angsana New"/>
          <w:b/>
          <w:bCs/>
          <w:sz w:val="30"/>
          <w:szCs w:val="30"/>
        </w:rPr>
        <w:t>3</w:t>
      </w:r>
      <w:r w:rsidRPr="002C25E2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E164D3" w:rsidRDefault="00E164D3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E164D3" w:rsidRPr="00B836A4" w:rsidRDefault="00511583" w:rsidP="00B8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11583">
        <w:rPr>
          <w:rFonts w:ascii="Angsana New" w:hAnsi="Angsana New"/>
          <w:sz w:val="30"/>
          <w:szCs w:val="30"/>
          <w:cs/>
        </w:rPr>
        <w:t>ตั้งแต่วันที่</w:t>
      </w:r>
      <w:r w:rsidR="00B836A4">
        <w:rPr>
          <w:rFonts w:ascii="Angsana New" w:hAnsi="Angsana New" w:hint="cs"/>
          <w:sz w:val="30"/>
          <w:szCs w:val="30"/>
          <w:cs/>
        </w:rPr>
        <w:t xml:space="preserve"> </w:t>
      </w:r>
      <w:r w:rsidR="00B836A4">
        <w:rPr>
          <w:rFonts w:ascii="Angsana New" w:hAnsi="Angsana New"/>
          <w:sz w:val="30"/>
          <w:szCs w:val="30"/>
        </w:rPr>
        <w:t xml:space="preserve">1 </w:t>
      </w:r>
      <w:r w:rsidRPr="00511583">
        <w:rPr>
          <w:rFonts w:ascii="Angsana New" w:hAnsi="Angsana New"/>
          <w:sz w:val="30"/>
          <w:szCs w:val="30"/>
          <w:cs/>
        </w:rPr>
        <w:t>มกราคม</w:t>
      </w:r>
      <w:r w:rsidR="00B836A4">
        <w:rPr>
          <w:rFonts w:ascii="Angsana New" w:hAnsi="Angsana New"/>
          <w:sz w:val="30"/>
          <w:szCs w:val="30"/>
        </w:rPr>
        <w:t xml:space="preserve"> 2563 </w:t>
      </w:r>
      <w:r w:rsidRPr="00511583">
        <w:rPr>
          <w:rFonts w:ascii="Angsana New" w:hAnsi="Angsana New"/>
          <w:sz w:val="30"/>
          <w:szCs w:val="30"/>
          <w:cs/>
        </w:rPr>
        <w:t>กลุ่มบริษัท</w:t>
      </w:r>
      <w:r w:rsidR="00E164D3" w:rsidRPr="00511583">
        <w:rPr>
          <w:rFonts w:ascii="Angsana New" w:hAnsi="Angsana New"/>
          <w:sz w:val="30"/>
          <w:szCs w:val="30"/>
          <w:cs/>
        </w:rPr>
        <w:t xml:space="preserve">ถือปฏิบัติตาม </w:t>
      </w:r>
      <w:r w:rsidR="00E164D3" w:rsidRPr="00511583">
        <w:rPr>
          <w:rFonts w:ascii="Angsana New" w:hAnsi="Angsana New"/>
          <w:sz w:val="30"/>
          <w:szCs w:val="30"/>
        </w:rPr>
        <w:t xml:space="preserve">TFRS 16 </w:t>
      </w:r>
      <w:r w:rsidR="00E164D3" w:rsidRPr="00511583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11583">
        <w:rPr>
          <w:rFonts w:ascii="Angsana New" w:hAnsi="Angsana New"/>
          <w:sz w:val="30"/>
          <w:szCs w:val="30"/>
        </w:rPr>
        <w:t>17</w:t>
      </w:r>
      <w:r w:rsidR="00E164D3" w:rsidRPr="00511583">
        <w:rPr>
          <w:rFonts w:ascii="Angsana New" w:hAnsi="Angsana New"/>
          <w:sz w:val="30"/>
          <w:szCs w:val="30"/>
        </w:rPr>
        <w:t xml:space="preserve"> </w:t>
      </w:r>
      <w:r w:rsidR="00E164D3" w:rsidRPr="00511583">
        <w:rPr>
          <w:rFonts w:ascii="Angsana New" w:hAnsi="Angsana New"/>
          <w:sz w:val="30"/>
          <w:szCs w:val="30"/>
          <w:cs/>
        </w:rPr>
        <w:t>เรื่อง สัญญาเช่า</w:t>
      </w:r>
      <w:r w:rsidR="00E164D3" w:rsidRPr="00511583">
        <w:rPr>
          <w:rFonts w:ascii="Angsana New" w:hAnsi="Angsana New"/>
          <w:sz w:val="30"/>
          <w:szCs w:val="30"/>
        </w:rPr>
        <w:t xml:space="preserve"> (TAS </w:t>
      </w:r>
      <w:r w:rsidR="00B836A4">
        <w:rPr>
          <w:rFonts w:ascii="Angsana New" w:hAnsi="Angsana New"/>
          <w:sz w:val="30"/>
          <w:szCs w:val="30"/>
        </w:rPr>
        <w:t>17</w:t>
      </w:r>
      <w:r w:rsidR="00E164D3" w:rsidRPr="00511583">
        <w:rPr>
          <w:rFonts w:ascii="Angsana New" w:hAnsi="Angsana New"/>
          <w:sz w:val="30"/>
          <w:szCs w:val="30"/>
        </w:rPr>
        <w:t xml:space="preserve">) </w:t>
      </w:r>
      <w:r w:rsidR="00E164D3" w:rsidRPr="00511583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="00B836A4">
        <w:rPr>
          <w:rFonts w:ascii="Angsana New" w:hAnsi="Angsana New"/>
          <w:sz w:val="30"/>
          <w:szCs w:val="30"/>
        </w:rPr>
        <w:t xml:space="preserve">    </w:t>
      </w:r>
      <w:r w:rsidR="00E164D3" w:rsidRPr="00511583">
        <w:rPr>
          <w:rFonts w:ascii="Angsana New" w:hAnsi="Angsana New"/>
          <w:sz w:val="30"/>
          <w:szCs w:val="30"/>
          <w:cs/>
        </w:rPr>
        <w:t xml:space="preserve">ฉบับที่ </w:t>
      </w:r>
      <w:r w:rsidR="00B836A4">
        <w:rPr>
          <w:rFonts w:ascii="Angsana New" w:hAnsi="Angsana New"/>
          <w:sz w:val="30"/>
          <w:szCs w:val="30"/>
        </w:rPr>
        <w:t xml:space="preserve">4 </w:t>
      </w:r>
      <w:r w:rsidR="00E164D3" w:rsidRPr="00511583">
        <w:rPr>
          <w:rFonts w:ascii="Angsana New" w:hAnsi="Angsana New"/>
          <w:sz w:val="30"/>
          <w:szCs w:val="30"/>
          <w:cs/>
        </w:rPr>
        <w:t>เรื่อง การประเมินว่าข้อตกลงประกอบด้วยสัญญาเช่าหรือไม่</w:t>
      </w:r>
      <w:r w:rsidR="00E164D3" w:rsidRPr="00511583">
        <w:rPr>
          <w:rFonts w:ascii="Angsana New" w:hAnsi="Angsana New"/>
          <w:sz w:val="30"/>
          <w:szCs w:val="30"/>
        </w:rPr>
        <w:t xml:space="preserve"> (TFRIC 4) </w:t>
      </w:r>
      <w:r w:rsidR="00E164D3" w:rsidRPr="00511583">
        <w:rPr>
          <w:rFonts w:ascii="Angsana New" w:hAnsi="Angsana New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="00E164D3" w:rsidRPr="00511583">
        <w:rPr>
          <w:rFonts w:ascii="Angsana New" w:hAnsi="Angsana New"/>
          <w:sz w:val="30"/>
          <w:szCs w:val="30"/>
        </w:rPr>
        <w:t>Modified retrospective approach)</w:t>
      </w:r>
      <w:r w:rsidR="00E164D3" w:rsidRPr="00B836A4">
        <w:rPr>
          <w:rFonts w:ascii="Angsana New" w:hAnsi="Angsana New"/>
          <w:sz w:val="30"/>
          <w:szCs w:val="30"/>
        </w:rPr>
        <w:t xml:space="preserve"> </w:t>
      </w:r>
    </w:p>
    <w:p w:rsidR="00E164D3" w:rsidRPr="00B836A4" w:rsidRDefault="00E164D3" w:rsidP="00E164D3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164D3" w:rsidRPr="00B836A4" w:rsidRDefault="00E164D3" w:rsidP="00B8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020D3">
        <w:rPr>
          <w:rFonts w:ascii="Angsana New" w:hAnsi="Angsana New"/>
          <w:spacing w:val="-6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</w:t>
      </w:r>
      <w:r w:rsidR="008020D3">
        <w:rPr>
          <w:rFonts w:ascii="Angsana New" w:hAnsi="Angsana New"/>
          <w:sz w:val="30"/>
          <w:szCs w:val="30"/>
        </w:rPr>
        <w:t xml:space="preserve">  </w:t>
      </w:r>
      <w:r w:rsidRPr="00511583">
        <w:rPr>
          <w:rFonts w:ascii="Angsana New" w:hAnsi="Angsana New"/>
          <w:sz w:val="30"/>
          <w:szCs w:val="30"/>
          <w:cs/>
        </w:rPr>
        <w:t>ในกำไรหรือขาดทุนโดยวิธีเส้นตรงตลอดอายุสัญญาเช่าตาม</w:t>
      </w:r>
      <w:r w:rsidRPr="00511583">
        <w:rPr>
          <w:rFonts w:ascii="Angsana New" w:hAnsi="Angsana New"/>
          <w:sz w:val="30"/>
          <w:szCs w:val="30"/>
        </w:rPr>
        <w:t xml:space="preserve"> TFRS</w:t>
      </w:r>
      <w:r w:rsidRPr="00511583">
        <w:rPr>
          <w:rFonts w:ascii="Angsana New" w:hAnsi="Angsana New"/>
          <w:sz w:val="30"/>
          <w:szCs w:val="30"/>
          <w:cs/>
        </w:rPr>
        <w:t xml:space="preserve"> </w:t>
      </w:r>
      <w:r w:rsidR="008020D3">
        <w:rPr>
          <w:rFonts w:ascii="Angsana New" w:hAnsi="Angsana New"/>
          <w:sz w:val="30"/>
          <w:szCs w:val="30"/>
        </w:rPr>
        <w:t>16</w:t>
      </w:r>
      <w:r w:rsidRPr="00511583">
        <w:rPr>
          <w:rFonts w:ascii="Angsana New" w:hAnsi="Angsana New"/>
          <w:sz w:val="30"/>
          <w:szCs w:val="30"/>
        </w:rPr>
        <w:t xml:space="preserve"> </w:t>
      </w:r>
      <w:r w:rsidRPr="00511583">
        <w:rPr>
          <w:rFonts w:ascii="Angsana New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8020D3">
        <w:rPr>
          <w:rFonts w:ascii="Angsana New" w:hAnsi="Angsana New"/>
          <w:sz w:val="30"/>
          <w:szCs w:val="30"/>
        </w:rPr>
        <w:t xml:space="preserve">       </w:t>
      </w:r>
      <w:r w:rsidRPr="00511583">
        <w:rPr>
          <w:rFonts w:ascii="Angsana New" w:hAnsi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กลุ่มบริษัทจะปันส่วนสิ่งตอบแทนที่ต้องจ่ายตามราคาขายที่เป็นเอกเทศ </w:t>
      </w:r>
      <w:r w:rsidRPr="00511583">
        <w:rPr>
          <w:rFonts w:ascii="Angsana New" w:hAnsi="Angsana New"/>
          <w:sz w:val="30"/>
          <w:szCs w:val="30"/>
        </w:rPr>
        <w:t xml:space="preserve">(Transaction price) </w:t>
      </w:r>
      <w:r w:rsidRPr="00511583">
        <w:rPr>
          <w:rFonts w:ascii="Angsana New" w:hAnsi="Angsana New"/>
          <w:sz w:val="30"/>
          <w:szCs w:val="30"/>
          <w:cs/>
        </w:rPr>
        <w:t>ณ วันที่</w:t>
      </w:r>
      <w:r w:rsidRPr="00511583">
        <w:rPr>
          <w:rFonts w:ascii="Angsana New" w:hAnsi="Angsana New" w:hint="cs"/>
          <w:sz w:val="30"/>
          <w:szCs w:val="30"/>
          <w:cs/>
        </w:rPr>
        <w:t xml:space="preserve"> </w:t>
      </w:r>
      <w:r w:rsidRPr="00511583">
        <w:rPr>
          <w:rFonts w:ascii="Angsana New" w:hAnsi="Angsana New"/>
          <w:sz w:val="30"/>
          <w:szCs w:val="30"/>
        </w:rPr>
        <w:t xml:space="preserve">1 </w:t>
      </w:r>
      <w:r w:rsidRPr="00511583">
        <w:rPr>
          <w:rFonts w:ascii="Angsana New" w:hAnsi="Angsana New"/>
          <w:sz w:val="30"/>
          <w:szCs w:val="30"/>
          <w:cs/>
        </w:rPr>
        <w:t>มกราคม</w:t>
      </w:r>
      <w:r w:rsidR="008020D3">
        <w:rPr>
          <w:rFonts w:ascii="Angsana New" w:hAnsi="Angsana New"/>
          <w:sz w:val="30"/>
          <w:szCs w:val="30"/>
        </w:rPr>
        <w:t xml:space="preserve"> 2563</w:t>
      </w:r>
      <w:r w:rsidRPr="00511583">
        <w:rPr>
          <w:rFonts w:ascii="Angsana New" w:hAnsi="Angsana New"/>
          <w:sz w:val="30"/>
          <w:szCs w:val="30"/>
        </w:rPr>
        <w:t xml:space="preserve"> </w:t>
      </w:r>
      <w:r w:rsidRPr="00511583">
        <w:rPr>
          <w:rFonts w:ascii="Angsana New" w:hAnsi="Angsana New"/>
          <w:sz w:val="30"/>
          <w:szCs w:val="30"/>
          <w:cs/>
        </w:rPr>
        <w:t>กลุ่มบริษัท</w:t>
      </w:r>
      <w:r w:rsidRPr="00511583">
        <w:rPr>
          <w:rFonts w:ascii="Angsana New" w:hAnsi="Angsana New" w:hint="cs"/>
          <w:sz w:val="30"/>
          <w:szCs w:val="30"/>
          <w:cs/>
        </w:rPr>
        <w:t>และ</w:t>
      </w:r>
      <w:r w:rsidRPr="00511583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511583">
        <w:rPr>
          <w:rFonts w:ascii="Angsana New" w:hAnsi="Angsana New"/>
          <w:sz w:val="30"/>
          <w:szCs w:val="30"/>
        </w:rPr>
        <w:t xml:space="preserve"> </w:t>
      </w:r>
      <w:r w:rsidRPr="00511583">
        <w:rPr>
          <w:rFonts w:ascii="Angsana New" w:hAnsi="Angsana New"/>
          <w:sz w:val="30"/>
          <w:szCs w:val="30"/>
          <w:cs/>
        </w:rPr>
        <w:t>ส่งผลให้ลักษณะของค่าใช้จ่าย</w:t>
      </w:r>
      <w:r w:rsidR="005B0AD3">
        <w:rPr>
          <w:rFonts w:ascii="Angsana New" w:hAnsi="Angsana New"/>
          <w:sz w:val="30"/>
          <w:szCs w:val="30"/>
        </w:rPr>
        <w:t xml:space="preserve">          </w:t>
      </w:r>
      <w:r w:rsidRPr="00511583">
        <w:rPr>
          <w:rFonts w:ascii="Angsana New" w:hAnsi="Angsana New"/>
          <w:sz w:val="30"/>
          <w:szCs w:val="30"/>
          <w:cs/>
        </w:rPr>
        <w:t>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511583" w:rsidRDefault="00511583" w:rsidP="00E164D3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:rsidR="00E164D3" w:rsidRPr="00423F89" w:rsidRDefault="00E164D3" w:rsidP="00423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23F89">
        <w:rPr>
          <w:rFonts w:ascii="Angsana New" w:hAnsi="Angsana New"/>
          <w:spacing w:val="-6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:rsidR="00E164D3" w:rsidRPr="00511583" w:rsidRDefault="00E164D3" w:rsidP="00AC421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511583">
        <w:rPr>
          <w:rFonts w:ascii="Angsana New" w:hAnsi="Angsana New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511583" w:rsidRPr="00511583">
        <w:rPr>
          <w:rFonts w:ascii="Angsana New" w:hAnsi="Angsana New"/>
          <w:sz w:val="30"/>
          <w:szCs w:val="30"/>
        </w:rPr>
        <w:br/>
      </w:r>
      <w:r w:rsidRPr="00511583">
        <w:rPr>
          <w:rFonts w:ascii="Angsana New" w:hAnsi="Angsana New"/>
          <w:sz w:val="30"/>
          <w:szCs w:val="30"/>
        </w:rPr>
        <w:t xml:space="preserve">12 </w:t>
      </w:r>
      <w:r w:rsidRPr="00511583">
        <w:rPr>
          <w:rFonts w:ascii="Angsana New" w:hAnsi="Angsana New"/>
          <w:sz w:val="30"/>
          <w:szCs w:val="30"/>
          <w:cs/>
        </w:rPr>
        <w:t xml:space="preserve">เดือน </w:t>
      </w:r>
      <w:r w:rsidRPr="00511583">
        <w:rPr>
          <w:rFonts w:ascii="Angsana New" w:hAnsi="Angsana New"/>
          <w:sz w:val="30"/>
          <w:szCs w:val="30"/>
        </w:rPr>
        <w:t xml:space="preserve"> </w:t>
      </w:r>
    </w:p>
    <w:p w:rsidR="00E164D3" w:rsidRPr="00511583" w:rsidRDefault="00E164D3" w:rsidP="00AC421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511583">
        <w:rPr>
          <w:rFonts w:ascii="Angsana New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511583">
        <w:rPr>
          <w:rFonts w:ascii="Angsana New" w:hAnsi="Angsana New"/>
          <w:sz w:val="30"/>
          <w:szCs w:val="30"/>
        </w:rPr>
        <w:t xml:space="preserve"> </w:t>
      </w:r>
    </w:p>
    <w:p w:rsidR="00E164D3" w:rsidRPr="00511583" w:rsidRDefault="00E164D3" w:rsidP="00AC421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511583">
        <w:rPr>
          <w:rFonts w:ascii="Angsana New" w:hAnsi="Angsana New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11583">
        <w:rPr>
          <w:rFonts w:ascii="Angsana New" w:hAnsi="Angsana New"/>
          <w:sz w:val="30"/>
          <w:szCs w:val="30"/>
        </w:rPr>
        <w:t xml:space="preserve"> </w:t>
      </w:r>
    </w:p>
    <w:p w:rsidR="00E164D3" w:rsidRPr="00375333" w:rsidRDefault="00E164D3" w:rsidP="00AC421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375333">
        <w:rPr>
          <w:rFonts w:ascii="Angsana New" w:hAnsi="Angsana New"/>
          <w:sz w:val="30"/>
          <w:szCs w:val="30"/>
          <w:cs/>
        </w:rPr>
        <w:t xml:space="preserve"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</w:t>
      </w:r>
    </w:p>
    <w:p w:rsidR="00E164D3" w:rsidRDefault="00E164D3" w:rsidP="00E16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p w:rsidR="008A7B21" w:rsidRDefault="008A7B21" w:rsidP="00E16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8A7B21" w:rsidRPr="00F05DCF" w:rsidTr="000C4B1D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:rsidR="008A7B21" w:rsidRPr="00F05DCF" w:rsidRDefault="008A7B21" w:rsidP="00DB7232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05DC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05DC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  <w:r w:rsidRPr="00F05DCF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8A7B21" w:rsidRPr="00F05DCF" w:rsidRDefault="008A7B21" w:rsidP="00DB7232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05DC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8A7B21" w:rsidRPr="00F05DCF" w:rsidRDefault="008A7B21" w:rsidP="00DB723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A7B21" w:rsidRPr="00F05DCF" w:rsidRDefault="008A7B21" w:rsidP="00DB7232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8A7B21" w:rsidRPr="00F05DCF" w:rsidRDefault="008A7B21" w:rsidP="00DB7232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7B21" w:rsidRPr="00F05DCF" w:rsidTr="000C4B1D">
        <w:trPr>
          <w:cantSplit/>
          <w:tblHeader/>
        </w:trPr>
        <w:tc>
          <w:tcPr>
            <w:tcW w:w="6210" w:type="dxa"/>
          </w:tcPr>
          <w:p w:rsidR="008A7B21" w:rsidRPr="00F05DCF" w:rsidRDefault="008A7B21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A7B21" w:rsidRPr="00F05DCF" w:rsidRDefault="008A7B21" w:rsidP="00DB72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A7B21" w:rsidRPr="00F05DCF" w:rsidTr="000C4B1D">
        <w:trPr>
          <w:cantSplit/>
        </w:trPr>
        <w:tc>
          <w:tcPr>
            <w:tcW w:w="6210" w:type="dxa"/>
          </w:tcPr>
          <w:p w:rsidR="008A7B21" w:rsidRPr="00F05DCF" w:rsidRDefault="008A7B21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8A7B21" w:rsidRPr="00F05DCF" w:rsidRDefault="008A7B21" w:rsidP="00DB723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23C03" w:rsidRPr="00F05DCF" w:rsidTr="000C4B1D">
        <w:trPr>
          <w:cantSplit/>
        </w:trPr>
        <w:tc>
          <w:tcPr>
            <w:tcW w:w="6210" w:type="dxa"/>
            <w:vAlign w:val="bottom"/>
          </w:tcPr>
          <w:p w:rsidR="00423C03" w:rsidRPr="00F05DCF" w:rsidRDefault="00423C03" w:rsidP="00DB723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:rsidR="00423C03" w:rsidRPr="00F05DCF" w:rsidRDefault="00423C03" w:rsidP="00423C0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</w:rPr>
              <w:t>(66,305)</w:t>
            </w:r>
          </w:p>
        </w:tc>
        <w:tc>
          <w:tcPr>
            <w:tcW w:w="180" w:type="dxa"/>
            <w:vAlign w:val="bottom"/>
          </w:tcPr>
          <w:p w:rsidR="00423C03" w:rsidRPr="00F05DCF" w:rsidRDefault="00423C03" w:rsidP="00DB723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23C03" w:rsidRPr="00F05DCF" w:rsidRDefault="00423C03" w:rsidP="00423C03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(64,484)</w:t>
            </w:r>
          </w:p>
        </w:tc>
      </w:tr>
      <w:tr w:rsidR="008A7B21" w:rsidRPr="00F05DCF" w:rsidTr="000C4B1D">
        <w:trPr>
          <w:cantSplit/>
        </w:trPr>
        <w:tc>
          <w:tcPr>
            <w:tcW w:w="6210" w:type="dxa"/>
            <w:vAlign w:val="bottom"/>
          </w:tcPr>
          <w:p w:rsidR="008A7B21" w:rsidRPr="00F05DCF" w:rsidRDefault="008A7B21" w:rsidP="00DB723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:rsidR="008A7B21" w:rsidRPr="00F05DCF" w:rsidRDefault="00993D03" w:rsidP="007C17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244,650</w:t>
            </w:r>
          </w:p>
        </w:tc>
        <w:tc>
          <w:tcPr>
            <w:tcW w:w="180" w:type="dxa"/>
            <w:vAlign w:val="bottom"/>
          </w:tcPr>
          <w:p w:rsidR="008A7B21" w:rsidRPr="00F05DCF" w:rsidRDefault="008A7B21" w:rsidP="00DB723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A7B21" w:rsidRPr="00F05DCF" w:rsidRDefault="00423C03" w:rsidP="007C17B1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65,173</w:t>
            </w:r>
          </w:p>
        </w:tc>
      </w:tr>
      <w:tr w:rsidR="008A7B21" w:rsidRPr="008A7B21" w:rsidTr="000C4B1D">
        <w:trPr>
          <w:cantSplit/>
        </w:trPr>
        <w:tc>
          <w:tcPr>
            <w:tcW w:w="6210" w:type="dxa"/>
          </w:tcPr>
          <w:p w:rsidR="008A7B21" w:rsidRPr="00F05DCF" w:rsidRDefault="008A7B21" w:rsidP="00DB723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:rsidR="008A7B21" w:rsidRPr="00F05DCF" w:rsidRDefault="00423C03" w:rsidP="007C17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212,304</w:t>
            </w:r>
          </w:p>
        </w:tc>
        <w:tc>
          <w:tcPr>
            <w:tcW w:w="180" w:type="dxa"/>
          </w:tcPr>
          <w:p w:rsidR="008A7B21" w:rsidRPr="00F05DCF" w:rsidRDefault="008A7B21" w:rsidP="00DB72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A7B21" w:rsidRPr="00DB7232" w:rsidRDefault="00423C03" w:rsidP="007C17B1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33,622</w:t>
            </w:r>
          </w:p>
        </w:tc>
      </w:tr>
    </w:tbl>
    <w:p w:rsidR="00E164D3" w:rsidRPr="000C4B1D" w:rsidRDefault="00E164D3" w:rsidP="00AC4212">
      <w:pPr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087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49"/>
        <w:gridCol w:w="181"/>
        <w:gridCol w:w="1347"/>
      </w:tblGrid>
      <w:tr w:rsidR="00E164D3" w:rsidRPr="00925FA2" w:rsidTr="00284224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E164D3" w:rsidRPr="00925FA2" w:rsidRDefault="00E164D3" w:rsidP="005830D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49" w:type="dxa"/>
            <w:vAlign w:val="bottom"/>
          </w:tcPr>
          <w:p w:rsidR="00E164D3" w:rsidRPr="00925FA2" w:rsidRDefault="00E164D3" w:rsidP="005830D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E164D3" w:rsidRPr="00925FA2" w:rsidRDefault="00E164D3" w:rsidP="005830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164D3" w:rsidRPr="00925FA2" w:rsidRDefault="00E164D3" w:rsidP="005830D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E164D3" w:rsidRPr="00925FA2" w:rsidRDefault="00E164D3" w:rsidP="005830D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164D3" w:rsidRPr="00925FA2" w:rsidTr="00284224">
        <w:trPr>
          <w:cantSplit/>
          <w:trHeight w:val="20"/>
          <w:tblHeader/>
        </w:trPr>
        <w:tc>
          <w:tcPr>
            <w:tcW w:w="6210" w:type="dxa"/>
          </w:tcPr>
          <w:p w:rsidR="00E164D3" w:rsidRPr="00925FA2" w:rsidRDefault="00E164D3" w:rsidP="005830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7" w:type="dxa"/>
            <w:gridSpan w:val="3"/>
          </w:tcPr>
          <w:p w:rsidR="00E164D3" w:rsidRPr="00925FA2" w:rsidRDefault="00E164D3" w:rsidP="005830D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64D3" w:rsidRPr="00925FA2" w:rsidTr="00284224">
        <w:trPr>
          <w:cantSplit/>
          <w:trHeight w:val="20"/>
        </w:trPr>
        <w:tc>
          <w:tcPr>
            <w:tcW w:w="6210" w:type="dxa"/>
            <w:vAlign w:val="bottom"/>
          </w:tcPr>
          <w:p w:rsidR="00284224" w:rsidRPr="00925FA2" w:rsidRDefault="00E164D3" w:rsidP="005830D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:rsidR="00E164D3" w:rsidRPr="00925FA2" w:rsidRDefault="00284224" w:rsidP="005830D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164D3"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164D3"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E164D3"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E164D3" w:rsidRPr="00925F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9" w:type="dxa"/>
            <w:vAlign w:val="bottom"/>
          </w:tcPr>
          <w:p w:rsidR="00E164D3" w:rsidRPr="00925FA2" w:rsidRDefault="00707C40" w:rsidP="00707C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177,346</w:t>
            </w:r>
          </w:p>
        </w:tc>
        <w:tc>
          <w:tcPr>
            <w:tcW w:w="181" w:type="dxa"/>
            <w:vAlign w:val="bottom"/>
          </w:tcPr>
          <w:p w:rsidR="00E164D3" w:rsidRPr="00925FA2" w:rsidRDefault="00E164D3" w:rsidP="005830D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164D3" w:rsidRPr="00925FA2" w:rsidRDefault="004032F0" w:rsidP="00925FA2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</w:tr>
      <w:tr w:rsidR="00E164D3" w:rsidRPr="00925FA2" w:rsidTr="00E22060">
        <w:trPr>
          <w:cantSplit/>
          <w:trHeight w:val="20"/>
        </w:trPr>
        <w:tc>
          <w:tcPr>
            <w:tcW w:w="6210" w:type="dxa"/>
          </w:tcPr>
          <w:p w:rsidR="00E164D3" w:rsidRPr="00925FA2" w:rsidRDefault="00E164D3" w:rsidP="005830D9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49" w:type="dxa"/>
          </w:tcPr>
          <w:p w:rsidR="00E164D3" w:rsidRPr="00925FA2" w:rsidRDefault="001903D7" w:rsidP="001903D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7445"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:rsidR="00E164D3" w:rsidRPr="00925FA2" w:rsidRDefault="00E164D3" w:rsidP="005830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:rsidR="00E164D3" w:rsidRPr="00925FA2" w:rsidRDefault="00990372" w:rsidP="00925FA2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-5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(143)</w:t>
            </w:r>
          </w:p>
        </w:tc>
      </w:tr>
      <w:tr w:rsidR="00A52BD3" w:rsidRPr="00925FA2" w:rsidTr="00E22060">
        <w:trPr>
          <w:cantSplit/>
          <w:trHeight w:val="20"/>
        </w:trPr>
        <w:tc>
          <w:tcPr>
            <w:tcW w:w="6210" w:type="dxa"/>
          </w:tcPr>
          <w:p w:rsidR="00A52BD3" w:rsidRPr="00925FA2" w:rsidRDefault="00A52BD3" w:rsidP="00A52BD3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A52BD3" w:rsidRPr="00925FA2" w:rsidRDefault="009A0C4D" w:rsidP="009A0C4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6,779</w:t>
            </w:r>
          </w:p>
        </w:tc>
        <w:tc>
          <w:tcPr>
            <w:tcW w:w="181" w:type="dxa"/>
          </w:tcPr>
          <w:p w:rsidR="00A52BD3" w:rsidRPr="00925FA2" w:rsidRDefault="00A52BD3" w:rsidP="00A52B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A52BD3" w:rsidRPr="00925FA2" w:rsidRDefault="00A52BD3" w:rsidP="00925FA2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52BD3" w:rsidRPr="00925FA2" w:rsidRDefault="00A52BD3" w:rsidP="00925FA2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BD3" w:rsidRPr="00925FA2" w:rsidTr="00E22060">
        <w:trPr>
          <w:cantSplit/>
          <w:trHeight w:val="20"/>
        </w:trPr>
        <w:tc>
          <w:tcPr>
            <w:tcW w:w="6210" w:type="dxa"/>
          </w:tcPr>
          <w:p w:rsidR="00A52BD3" w:rsidRPr="00925FA2" w:rsidRDefault="00A52BD3" w:rsidP="00A52BD3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2BD3" w:rsidRPr="00925FA2" w:rsidRDefault="001903D7" w:rsidP="001903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183,814</w:t>
            </w:r>
          </w:p>
        </w:tc>
        <w:tc>
          <w:tcPr>
            <w:tcW w:w="181" w:type="dxa"/>
            <w:vAlign w:val="bottom"/>
          </w:tcPr>
          <w:p w:rsidR="00A52BD3" w:rsidRPr="00925FA2" w:rsidRDefault="00A52BD3" w:rsidP="00A52BD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2BD3" w:rsidRPr="00925FA2" w:rsidRDefault="00A52BD3" w:rsidP="00925FA2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  <w:tr w:rsidR="00A52BD3" w:rsidRPr="00925FA2" w:rsidTr="00E22060">
        <w:trPr>
          <w:cantSplit/>
          <w:trHeight w:val="20"/>
        </w:trPr>
        <w:tc>
          <w:tcPr>
            <w:tcW w:w="6210" w:type="dxa"/>
          </w:tcPr>
          <w:p w:rsidR="00A52BD3" w:rsidRPr="00925FA2" w:rsidRDefault="00A52BD3" w:rsidP="00A52BD3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:rsidR="00A52BD3" w:rsidRPr="00925FA2" w:rsidRDefault="00A52BD3" w:rsidP="00A52BD3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:rsidR="00A52BD3" w:rsidRPr="00925FA2" w:rsidRDefault="00707C40" w:rsidP="00707C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C6FCB" w:rsidRPr="00925F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78,345</w:t>
            </w:r>
          </w:p>
        </w:tc>
        <w:tc>
          <w:tcPr>
            <w:tcW w:w="181" w:type="dxa"/>
            <w:vAlign w:val="bottom"/>
          </w:tcPr>
          <w:p w:rsidR="00A52BD3" w:rsidRPr="00925FA2" w:rsidRDefault="00A52BD3" w:rsidP="00A52BD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:rsidR="00A52BD3" w:rsidRPr="00925FA2" w:rsidRDefault="00A52BD3" w:rsidP="00925F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52BD3" w:rsidRPr="00925FA2" w:rsidRDefault="00A52BD3" w:rsidP="00925F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A52BD3" w:rsidRPr="00925FA2" w:rsidTr="00284224">
        <w:trPr>
          <w:cantSplit/>
          <w:trHeight w:val="20"/>
        </w:trPr>
        <w:tc>
          <w:tcPr>
            <w:tcW w:w="6210" w:type="dxa"/>
          </w:tcPr>
          <w:p w:rsidR="00A52BD3" w:rsidRPr="00925FA2" w:rsidRDefault="00A52BD3" w:rsidP="00A52BD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9" w:type="dxa"/>
          </w:tcPr>
          <w:p w:rsidR="00A52BD3" w:rsidRPr="00925FA2" w:rsidRDefault="00707C40" w:rsidP="00707C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33,959</w:t>
            </w:r>
          </w:p>
        </w:tc>
        <w:tc>
          <w:tcPr>
            <w:tcW w:w="181" w:type="dxa"/>
          </w:tcPr>
          <w:p w:rsidR="00A52BD3" w:rsidRPr="00925FA2" w:rsidRDefault="00A52BD3" w:rsidP="00A52B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:rsidR="00A52BD3" w:rsidRPr="00925FA2" w:rsidRDefault="00A52BD3" w:rsidP="00925F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32,93</w:t>
            </w:r>
            <w:r w:rsidR="00A061CD" w:rsidRPr="00925FA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52BD3" w:rsidRPr="00925FA2" w:rsidTr="00284224">
        <w:trPr>
          <w:cantSplit/>
          <w:trHeight w:val="20"/>
        </w:trPr>
        <w:tc>
          <w:tcPr>
            <w:tcW w:w="6210" w:type="dxa"/>
            <w:vAlign w:val="bottom"/>
          </w:tcPr>
          <w:p w:rsidR="00A52BD3" w:rsidRPr="00925FA2" w:rsidRDefault="00A52BD3" w:rsidP="00A52BD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2BD3" w:rsidRPr="00925FA2" w:rsidRDefault="00707C40" w:rsidP="00707C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6C6FCB"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6FCB"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81" w:type="dxa"/>
          </w:tcPr>
          <w:p w:rsidR="00A52BD3" w:rsidRPr="00925FA2" w:rsidRDefault="00A52BD3" w:rsidP="00A52B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:rsidR="00A52BD3" w:rsidRPr="00925FA2" w:rsidRDefault="00A52BD3" w:rsidP="00925F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</w:t>
            </w:r>
            <w:r w:rsidR="00925FA2"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A52BD3" w:rsidRPr="00AC4212" w:rsidTr="00284224">
        <w:trPr>
          <w:cantSplit/>
          <w:trHeight w:val="20"/>
        </w:trPr>
        <w:tc>
          <w:tcPr>
            <w:tcW w:w="6210" w:type="dxa"/>
            <w:vAlign w:val="bottom"/>
          </w:tcPr>
          <w:p w:rsidR="00A52BD3" w:rsidRPr="00925FA2" w:rsidRDefault="00A52BD3" w:rsidP="00A52B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52BD3" w:rsidRPr="00925FA2" w:rsidRDefault="006C6FCB" w:rsidP="006C6F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2.5</w:t>
            </w:r>
          </w:p>
        </w:tc>
        <w:tc>
          <w:tcPr>
            <w:tcW w:w="181" w:type="dxa"/>
          </w:tcPr>
          <w:p w:rsidR="00A52BD3" w:rsidRPr="00925FA2" w:rsidRDefault="00A52BD3" w:rsidP="00A52B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52BD3" w:rsidRPr="00AC4212" w:rsidRDefault="00A52BD3" w:rsidP="00925FA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:rsidR="00E164D3" w:rsidRPr="000C4B1D" w:rsidRDefault="00E164D3" w:rsidP="00E164D3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164D3" w:rsidRPr="00AC4212" w:rsidRDefault="00E164D3" w:rsidP="00AC4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AC4212">
        <w:rPr>
          <w:rFonts w:ascii="Angsana New" w:hAnsi="Angsana New"/>
          <w:b/>
          <w:spacing w:val="4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4032F0" w:rsidRPr="00AC4212">
        <w:rPr>
          <w:rFonts w:ascii="Angsana New" w:hAnsi="Angsana New"/>
          <w:b/>
          <w:spacing w:val="4"/>
          <w:sz w:val="30"/>
          <w:szCs w:val="30"/>
          <w:cs/>
        </w:rPr>
        <w:t>ธุรกิจผลิต</w:t>
      </w:r>
      <w:r w:rsidR="00E22060"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="004032F0" w:rsidRPr="00AC4212">
        <w:rPr>
          <w:rFonts w:ascii="Angsana New" w:hAnsi="Angsana New"/>
          <w:b/>
          <w:spacing w:val="4"/>
          <w:sz w:val="30"/>
          <w:szCs w:val="30"/>
          <w:cs/>
        </w:rPr>
        <w:t>จำหน่ายหนังสือและให้บริการโฆษณาผ่านสื่อสิ่งพิมพ์</w:t>
      </w:r>
      <w:r w:rsidR="004032F0" w:rsidRPr="00AC421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4032F0" w:rsidRPr="00AC4212">
        <w:rPr>
          <w:rFonts w:ascii="Angsana New" w:hAnsi="Angsana New" w:hint="cs"/>
          <w:b/>
          <w:spacing w:val="4"/>
          <w:sz w:val="30"/>
          <w:szCs w:val="30"/>
          <w:cs/>
        </w:rPr>
        <w:t>ส่วนงาน</w:t>
      </w:r>
      <w:r w:rsidR="004032F0" w:rsidRPr="00AC4212">
        <w:rPr>
          <w:rFonts w:ascii="Angsana New" w:hAnsi="Angsana New"/>
          <w:b/>
          <w:spacing w:val="4"/>
          <w:sz w:val="30"/>
          <w:szCs w:val="30"/>
          <w:cs/>
        </w:rPr>
        <w:t>ธุรกิจจัดงานแสดง ผลิตและให้บริการโฆษณาผ่านสื่อออนไลน์</w:t>
      </w:r>
      <w:r w:rsidR="004032F0" w:rsidRPr="00AC4212">
        <w:rPr>
          <w:rFonts w:ascii="Angsana New" w:hAnsi="Angsana New" w:hint="cs"/>
          <w:b/>
          <w:spacing w:val="4"/>
          <w:sz w:val="30"/>
          <w:szCs w:val="30"/>
          <w:cs/>
        </w:rPr>
        <w:t xml:space="preserve"> และ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ส่วนงาน</w:t>
      </w:r>
      <w:r w:rsidR="004032F0" w:rsidRPr="00AC4212">
        <w:rPr>
          <w:rFonts w:ascii="Angsana New" w:hAnsi="Angsana New"/>
          <w:b/>
          <w:spacing w:val="4"/>
          <w:sz w:val="30"/>
          <w:szCs w:val="30"/>
          <w:cs/>
        </w:rPr>
        <w:t>ธุรกิจผลิตและให้บริการโฆษณาผ่านสื่อโทรทัศน์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ตามลำดับ</w:t>
      </w:r>
      <w:r w:rsidRPr="00AC4212">
        <w:rPr>
          <w:rFonts w:ascii="Angsana New" w:hAnsi="Angsana New"/>
          <w:b/>
          <w:spacing w:val="4"/>
          <w:sz w:val="30"/>
          <w:szCs w:val="30"/>
        </w:rPr>
        <w:t xml:space="preserve"> </w:t>
      </w:r>
    </w:p>
    <w:p w:rsidR="00E164D3" w:rsidRDefault="00E164D3" w:rsidP="007C17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C17B1" w:rsidDel="007941ED">
        <w:rPr>
          <w:rFonts w:ascii="Angsana New" w:hAnsi="Angsana New"/>
          <w:sz w:val="24"/>
          <w:szCs w:val="24"/>
          <w:cs/>
        </w:rPr>
        <w:t xml:space="preserve"> </w:t>
      </w:r>
    </w:p>
    <w:p w:rsidR="000C4B1D" w:rsidRDefault="000C4B1D" w:rsidP="007C17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B1D" w:rsidRDefault="000C4B1D" w:rsidP="007C17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B1D" w:rsidRDefault="000C4B1D" w:rsidP="007C17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B1D" w:rsidRDefault="000C4B1D" w:rsidP="007C17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B1D" w:rsidRDefault="000C4B1D" w:rsidP="007C17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B1D" w:rsidRDefault="000C4B1D" w:rsidP="007C17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C4B1D" w:rsidRDefault="000C4B1D" w:rsidP="007C17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71768" w:rsidRPr="00571768" w:rsidRDefault="00571768" w:rsidP="00571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176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571768">
        <w:rPr>
          <w:rFonts w:ascii="Angsana New" w:hAnsi="Angsana New"/>
          <w:b/>
          <w:bCs/>
          <w:sz w:val="30"/>
          <w:szCs w:val="30"/>
        </w:rPr>
        <w:tab/>
      </w:r>
      <w:r w:rsidRPr="00571768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ผลกระทบจากการแพร่ระบาดของโรคติดเชื้อไวรัสโคโรน่า </w:t>
      </w:r>
      <w:r w:rsidRPr="00571768">
        <w:rPr>
          <w:rFonts w:ascii="Angsana New" w:hAnsi="Angsana New"/>
          <w:b/>
          <w:bCs/>
          <w:sz w:val="30"/>
          <w:szCs w:val="30"/>
        </w:rPr>
        <w:t>2019 (COVID-19)</w:t>
      </w:r>
    </w:p>
    <w:p w:rsidR="00571768" w:rsidRPr="000C4B1D" w:rsidRDefault="00571768" w:rsidP="00A0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0"/>
          <w:szCs w:val="20"/>
        </w:rPr>
      </w:pPr>
    </w:p>
    <w:p w:rsidR="00571768" w:rsidRPr="00A061CD" w:rsidRDefault="00A061CD" w:rsidP="00A0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F0F27">
        <w:rPr>
          <w:rFonts w:ascii="Angsana New" w:hAnsi="Angsana New"/>
          <w:b/>
          <w:spacing w:val="4"/>
          <w:sz w:val="30"/>
          <w:szCs w:val="30"/>
          <w:cs/>
        </w:rPr>
        <w:t>ตั้งแต่วันที่</w:t>
      </w:r>
      <w:r w:rsidRPr="006F0F27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Pr="006F0F27">
        <w:rPr>
          <w:rFonts w:ascii="Angsana New" w:hAnsi="Angsana New"/>
          <w:bCs/>
          <w:spacing w:val="4"/>
          <w:sz w:val="30"/>
          <w:szCs w:val="30"/>
        </w:rPr>
        <w:t xml:space="preserve">22 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 xml:space="preserve">มีนาคม </w:t>
      </w:r>
      <w:r w:rsidRPr="006F0F27">
        <w:rPr>
          <w:rFonts w:ascii="Angsana New" w:hAnsi="Angsana New"/>
          <w:bCs/>
          <w:spacing w:val="4"/>
          <w:sz w:val="30"/>
          <w:szCs w:val="30"/>
        </w:rPr>
        <w:t>2563</w:t>
      </w:r>
      <w:r w:rsidRPr="006F0F27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ผู้บริหารได้ตัดสินใจที่จะปิด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>ร้านนายอินทร์จำนวน</w:t>
      </w:r>
      <w:r w:rsidRPr="006F0F27">
        <w:rPr>
          <w:rFonts w:ascii="Angsana New" w:hAnsi="Angsana New"/>
          <w:bCs/>
          <w:spacing w:val="4"/>
          <w:sz w:val="30"/>
          <w:szCs w:val="30"/>
        </w:rPr>
        <w:t xml:space="preserve"> 120 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>สาขา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 xml:space="preserve"> </w:t>
      </w:r>
      <w:r w:rsidRPr="006F0F27">
        <w:rPr>
          <w:rFonts w:ascii="Angsana New" w:hAnsi="Angsana New"/>
          <w:bCs/>
          <w:spacing w:val="4"/>
          <w:sz w:val="30"/>
          <w:szCs w:val="30"/>
        </w:rPr>
        <w:t>2019 (Covid-19)</w:t>
      </w:r>
      <w:r w:rsidRPr="006F0F27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ซึ่งสอดคล้องกับการประกาศของส่วนงานราชการหลายจังหวัดที่ทยอยมีคำสั่งให้ปิดสถานประกอบการหรือลดเวลาประกอบกิจการเป็น</w:t>
      </w:r>
      <w:r w:rsidRPr="006F0F27">
        <w:rPr>
          <w:rFonts w:ascii="Angsana New" w:hAnsi="Angsana New"/>
          <w:b/>
          <w:spacing w:val="4"/>
          <w:sz w:val="30"/>
          <w:szCs w:val="30"/>
        </w:rPr>
        <w:t xml:space="preserve">            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การชั่วคราวซึ่งเริ่มในเดือนมีนาคม</w:t>
      </w:r>
      <w:r w:rsidRPr="006F0F27">
        <w:rPr>
          <w:rFonts w:ascii="Angsana New" w:hAnsi="Angsana New"/>
          <w:bCs/>
          <w:spacing w:val="4"/>
          <w:sz w:val="30"/>
          <w:szCs w:val="30"/>
        </w:rPr>
        <w:t xml:space="preserve"> 2563 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ผู้บริหาร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</w:p>
    <w:p w:rsidR="00571768" w:rsidRPr="00A061CD" w:rsidRDefault="00571768" w:rsidP="00A0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:rsidR="00571768" w:rsidRPr="00A061CD" w:rsidRDefault="005C052C" w:rsidP="00A0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5C052C">
        <w:rPr>
          <w:rFonts w:ascii="Angsana New" w:hAnsi="Angsana New"/>
          <w:b/>
          <w:spacing w:val="4"/>
          <w:sz w:val="30"/>
          <w:szCs w:val="30"/>
          <w:cs/>
        </w:rPr>
        <w:t xml:space="preserve">ทั้งนี้ ณ วันที่ </w:t>
      </w:r>
      <w:r w:rsidRPr="005C052C">
        <w:rPr>
          <w:rFonts w:ascii="Angsana New" w:hAnsi="Angsana New"/>
          <w:bCs/>
          <w:spacing w:val="4"/>
          <w:sz w:val="30"/>
          <w:szCs w:val="30"/>
        </w:rPr>
        <w:t>31</w:t>
      </w:r>
      <w:r w:rsidRPr="005C052C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5C052C">
        <w:rPr>
          <w:rFonts w:ascii="Angsana New" w:hAnsi="Angsana New"/>
          <w:b/>
          <w:spacing w:val="4"/>
          <w:sz w:val="30"/>
          <w:szCs w:val="30"/>
          <w:cs/>
        </w:rPr>
        <w:t>มีนาคม</w:t>
      </w:r>
      <w:r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5C052C">
        <w:rPr>
          <w:rFonts w:ascii="Angsana New" w:hAnsi="Angsana New"/>
          <w:bCs/>
          <w:spacing w:val="4"/>
          <w:sz w:val="30"/>
          <w:szCs w:val="30"/>
        </w:rPr>
        <w:t xml:space="preserve">2563 </w:t>
      </w:r>
      <w:r w:rsidRPr="005C052C">
        <w:rPr>
          <w:rFonts w:ascii="Angsana New" w:hAnsi="Angsana New"/>
          <w:b/>
          <w:spacing w:val="4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50261D" w:rsidRPr="005C052C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Pr="005C052C">
        <w:rPr>
          <w:rFonts w:ascii="Angsana New" w:hAnsi="Angsana New"/>
          <w:bCs/>
          <w:spacing w:val="4"/>
          <w:sz w:val="30"/>
          <w:szCs w:val="30"/>
        </w:rPr>
        <w:t>COVID-19</w:t>
      </w:r>
      <w:r w:rsidR="0050261D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5C052C">
        <w:rPr>
          <w:rFonts w:ascii="Angsana New" w:hAnsi="Angsana New"/>
          <w:b/>
          <w:spacing w:val="4"/>
          <w:sz w:val="30"/>
          <w:szCs w:val="30"/>
          <w:cs/>
        </w:rPr>
        <w:t>ในเรื่องดังต่อไปนี้</w:t>
      </w:r>
    </w:p>
    <w:p w:rsidR="003724BD" w:rsidRDefault="003724BD" w:rsidP="0037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:rsidR="006A011A" w:rsidRPr="00ED71FD" w:rsidRDefault="006A011A" w:rsidP="00ED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i/>
          <w:iCs/>
          <w:spacing w:val="4"/>
          <w:sz w:val="30"/>
          <w:szCs w:val="30"/>
        </w:rPr>
      </w:pPr>
      <w:r w:rsidRPr="00ED71FD">
        <w:rPr>
          <w:rFonts w:ascii="Angsana New" w:hAnsi="Angsana New"/>
          <w:b/>
          <w:i/>
          <w:iCs/>
          <w:spacing w:val="4"/>
          <w:sz w:val="30"/>
          <w:szCs w:val="30"/>
          <w:cs/>
        </w:rPr>
        <w:t>การด้อยค่าของสินทรัพย์</w:t>
      </w:r>
    </w:p>
    <w:p w:rsidR="006A011A" w:rsidRPr="00ED71FD" w:rsidRDefault="006A011A" w:rsidP="006A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i/>
          <w:iCs/>
          <w:spacing w:val="4"/>
          <w:sz w:val="30"/>
          <w:szCs w:val="30"/>
        </w:rPr>
      </w:pPr>
    </w:p>
    <w:p w:rsidR="006A011A" w:rsidRPr="006A011A" w:rsidRDefault="006A011A" w:rsidP="006A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A011A">
        <w:rPr>
          <w:rFonts w:ascii="Angsana New" w:hAnsi="Angsana New"/>
          <w:b/>
          <w:spacing w:val="4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6A011A">
        <w:rPr>
          <w:rFonts w:ascii="Angsana New" w:hAnsi="Angsana New"/>
          <w:bCs/>
          <w:spacing w:val="4"/>
          <w:sz w:val="30"/>
          <w:szCs w:val="30"/>
        </w:rPr>
        <w:t xml:space="preserve">Simplified approach)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โดยใช้ข้อมูล             ผลขาดทุนด้านเครดิตในอดีตมาพิจารณาอัตราการสูญเสีย (</w:t>
      </w:r>
      <w:r w:rsidRPr="006A011A">
        <w:rPr>
          <w:rFonts w:ascii="Angsana New" w:hAnsi="Angsana New"/>
          <w:bCs/>
          <w:spacing w:val="4"/>
          <w:sz w:val="30"/>
          <w:szCs w:val="30"/>
        </w:rPr>
        <w:t xml:space="preserve">loss rate)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และไม่นำข้อมูลที่มีการคาดการณ์ในอนาคต (</w:t>
      </w:r>
      <w:r w:rsidRPr="006A011A">
        <w:rPr>
          <w:rFonts w:ascii="Angsana New" w:hAnsi="Angsana New"/>
          <w:bCs/>
          <w:spacing w:val="4"/>
          <w:sz w:val="30"/>
          <w:szCs w:val="30"/>
        </w:rPr>
        <w:t>Forward-looking information)</w:t>
      </w:r>
      <w:r w:rsidRPr="006A011A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มาพิจารณา</w:t>
      </w:r>
    </w:p>
    <w:p w:rsidR="006A011A" w:rsidRPr="006A011A" w:rsidRDefault="006A011A" w:rsidP="006A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:rsidR="00571768" w:rsidRPr="006A011A" w:rsidRDefault="006A011A" w:rsidP="006A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A011A">
        <w:rPr>
          <w:rFonts w:ascii="Angsana New" w:hAnsi="Angsana New"/>
          <w:b/>
          <w:spacing w:val="4"/>
          <w:sz w:val="30"/>
          <w:szCs w:val="30"/>
          <w:cs/>
        </w:rPr>
        <w:t xml:space="preserve">กลุ่มบริษัทเลือกไม่นำสถานการณ์ </w:t>
      </w:r>
      <w:r w:rsidRPr="006A011A">
        <w:rPr>
          <w:rFonts w:ascii="Angsana New" w:hAnsi="Angsana New"/>
          <w:bCs/>
          <w:spacing w:val="4"/>
          <w:sz w:val="30"/>
          <w:szCs w:val="30"/>
        </w:rPr>
        <w:t>COVID-19</w:t>
      </w:r>
      <w:r w:rsidRPr="006A011A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มาถือเป็นข้อบ่งชี้การด้อยค่าของที่ดิน อาคารและอุปกรณ์อสังหาริมทรัพย์เพื่อการลงทุน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 xml:space="preserve">สินทรัพย์ไม่มีตัวตน และเลือกไม่นำข้อมูลสถานการณ์ </w:t>
      </w:r>
      <w:r w:rsidRPr="006A011A">
        <w:rPr>
          <w:rFonts w:ascii="Angsana New" w:hAnsi="Angsana New"/>
          <w:bCs/>
          <w:spacing w:val="4"/>
          <w:sz w:val="30"/>
          <w:szCs w:val="30"/>
        </w:rPr>
        <w:t>COVID</w:t>
      </w:r>
      <w:r>
        <w:rPr>
          <w:rFonts w:ascii="Angsana New" w:hAnsi="Angsana New"/>
          <w:b/>
          <w:spacing w:val="4"/>
          <w:sz w:val="30"/>
          <w:szCs w:val="30"/>
        </w:rPr>
        <w:t>-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19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:rsidR="005C052C" w:rsidRDefault="005C052C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lang w:val="th-TH"/>
        </w:rPr>
      </w:pPr>
    </w:p>
    <w:p w:rsidR="00633F00" w:rsidRPr="003724BD" w:rsidRDefault="00633F00" w:rsidP="00E164D3">
      <w:pPr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  <w:lang w:val="th-TH"/>
        </w:rPr>
      </w:pPr>
    </w:p>
    <w:p w:rsidR="00E66B73" w:rsidRPr="00CE458C" w:rsidRDefault="00571768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4316E" w:rsidRPr="002C25E2">
        <w:rPr>
          <w:rFonts w:ascii="Angsana New" w:hAnsi="Angsana New"/>
          <w:b/>
          <w:bCs/>
          <w:sz w:val="30"/>
          <w:szCs w:val="30"/>
        </w:rPr>
        <w:tab/>
      </w:r>
      <w:r w:rsidR="00F96459" w:rsidRPr="002C25E2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3724BD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2A4A3B" w:rsidRPr="000E24DC" w:rsidRDefault="00DA74FC" w:rsidP="00C4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="Angsana New" w:hAnsi="Angsana New"/>
          <w:b/>
          <w:sz w:val="30"/>
          <w:szCs w:val="30"/>
        </w:rPr>
      </w:pPr>
      <w:r w:rsidRPr="00CE458C">
        <w:rPr>
          <w:rFonts w:ascii="Angsana New" w:hAnsi="Angsana New"/>
          <w:b/>
          <w:sz w:val="30"/>
          <w:szCs w:val="30"/>
        </w:rPr>
        <w:tab/>
      </w:r>
      <w:r w:rsidR="00240ECE" w:rsidRPr="00CE458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ความสัมพันธ์ที่มีกับบริษัท</w:t>
      </w:r>
      <w:r w:rsidR="001B612F">
        <w:rPr>
          <w:rFonts w:ascii="Angsana New" w:hAnsi="Angsana New" w:hint="cs"/>
          <w:b/>
          <w:spacing w:val="4"/>
          <w:sz w:val="30"/>
          <w:szCs w:val="30"/>
          <w:cs/>
        </w:rPr>
        <w:t>ร่วม</w:t>
      </w:r>
      <w:r w:rsidR="008B5A56" w:rsidRPr="00CE458C">
        <w:rPr>
          <w:rFonts w:ascii="Angsana New" w:hAnsi="Angsana New"/>
          <w:b/>
          <w:spacing w:val="4"/>
          <w:sz w:val="30"/>
          <w:szCs w:val="30"/>
          <w:cs/>
        </w:rPr>
        <w:t>และบริษัท</w:t>
      </w:r>
      <w:r w:rsidR="001B612F">
        <w:rPr>
          <w:rFonts w:ascii="Angsana New" w:hAnsi="Angsana New" w:hint="cs"/>
          <w:b/>
          <w:spacing w:val="4"/>
          <w:sz w:val="30"/>
          <w:szCs w:val="30"/>
          <w:cs/>
        </w:rPr>
        <w:t>ย่อย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</w:t>
      </w:r>
      <w:r w:rsidR="00511F3A" w:rsidRPr="00CE458C">
        <w:rPr>
          <w:rFonts w:ascii="Angsana New" w:hAnsi="Angsana New"/>
          <w:b/>
          <w:spacing w:val="4"/>
          <w:sz w:val="30"/>
          <w:szCs w:val="30"/>
          <w:cs/>
        </w:rPr>
        <w:t>ประกอบงบการเงิน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ED71FD">
        <w:rPr>
          <w:rFonts w:ascii="Angsana New" w:hAnsi="Angsana New"/>
          <w:bCs/>
          <w:spacing w:val="4"/>
          <w:sz w:val="30"/>
          <w:szCs w:val="30"/>
        </w:rPr>
        <w:t xml:space="preserve"> 6</w:t>
      </w:r>
      <w:r w:rsidR="00241F34" w:rsidRPr="00CE458C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ED71FD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="00ED71FD">
        <w:rPr>
          <w:rFonts w:ascii="Angsana New" w:hAnsi="Angsana New"/>
          <w:bCs/>
          <w:spacing w:val="4"/>
          <w:sz w:val="30"/>
          <w:szCs w:val="30"/>
        </w:rPr>
        <w:t>7</w:t>
      </w:r>
    </w:p>
    <w:p w:rsidR="0013739F" w:rsidRDefault="0013739F" w:rsidP="00C4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:rsidR="00782A59" w:rsidRDefault="002C25E2" w:rsidP="00137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2C25E2">
        <w:rPr>
          <w:rFonts w:ascii="Angsana New" w:hAnsi="Angsana New"/>
          <w:b/>
          <w:spacing w:val="4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ED71FD">
        <w:rPr>
          <w:rFonts w:ascii="Angsana New" w:hAnsi="Angsana New"/>
          <w:bCs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มีนาคม</w:t>
      </w:r>
      <w:r w:rsidRPr="002C25E2">
        <w:rPr>
          <w:rFonts w:ascii="Angsana New" w:hAnsi="Angsana New"/>
          <w:b/>
          <w:spacing w:val="4"/>
          <w:sz w:val="30"/>
          <w:szCs w:val="30"/>
          <w:cs/>
        </w:rPr>
        <w:t xml:space="preserve"> สรุปได้ดังนี้  </w:t>
      </w:r>
    </w:p>
    <w:p w:rsidR="0013739F" w:rsidRPr="003724BD" w:rsidRDefault="0013739F" w:rsidP="00137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bCs/>
          <w:spacing w:val="4"/>
          <w:sz w:val="30"/>
          <w:szCs w:val="30"/>
        </w:rPr>
      </w:pPr>
    </w:p>
    <w:tbl>
      <w:tblPr>
        <w:tblW w:w="9248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111"/>
        <w:gridCol w:w="1083"/>
        <w:gridCol w:w="276"/>
        <w:gridCol w:w="1078"/>
        <w:gridCol w:w="270"/>
        <w:gridCol w:w="1080"/>
        <w:gridCol w:w="270"/>
        <w:gridCol w:w="1080"/>
      </w:tblGrid>
      <w:tr w:rsidR="00CA362E" w:rsidRPr="006F0F27" w:rsidTr="00C15298">
        <w:trPr>
          <w:trHeight w:val="335"/>
          <w:tblHeader/>
        </w:trPr>
        <w:tc>
          <w:tcPr>
            <w:tcW w:w="4111" w:type="dxa"/>
          </w:tcPr>
          <w:p w:rsidR="00CA362E" w:rsidRPr="00CE458C" w:rsidRDefault="002C25E2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5E2">
              <w:rPr>
                <w:rFonts w:ascii="Angsana New" w:hAnsi="Angsana New"/>
                <w:b/>
                <w:spacing w:val="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7" w:type="dxa"/>
            <w:gridSpan w:val="3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62E" w:rsidRPr="006F0F27" w:rsidTr="00C15298">
        <w:trPr>
          <w:tblHeader/>
        </w:trPr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31 มีนาคม </w:t>
            </w:r>
          </w:p>
        </w:tc>
        <w:tc>
          <w:tcPr>
            <w:tcW w:w="1083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A362E" w:rsidRPr="006F0F27" w:rsidTr="00C15298">
        <w:trPr>
          <w:tblHeader/>
        </w:trPr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0F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shd w:val="clear" w:color="auto" w:fill="auto"/>
          </w:tcPr>
          <w:p w:rsidR="00CA362E" w:rsidRPr="006F0F27" w:rsidRDefault="00C45C8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8F569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100,882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112,632</w:t>
            </w: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  <w:shd w:val="clear" w:color="auto" w:fill="auto"/>
          </w:tcPr>
          <w:p w:rsidR="00CA362E" w:rsidRPr="006F0F27" w:rsidRDefault="00C45C8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8F569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1,60</w:t>
            </w:r>
            <w:r w:rsidR="00BF7D27" w:rsidRPr="006F0F2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:rsidR="00CA362E" w:rsidRPr="006F0F27" w:rsidRDefault="00C45C8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8F569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:rsidR="00CA362E" w:rsidRPr="006F0F27" w:rsidRDefault="00C45C8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BF7D27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  <w:shd w:val="clear" w:color="auto" w:fill="auto"/>
          </w:tcPr>
          <w:p w:rsidR="00CA362E" w:rsidRPr="006F0F27" w:rsidRDefault="00C45C8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8F569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7,793</w:t>
            </w: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:rsidR="00CA362E" w:rsidRPr="006F0F27" w:rsidRDefault="00C45C8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8F569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</w:tr>
      <w:tr w:rsidR="00CA362E" w:rsidRPr="006F0F27" w:rsidTr="000C4B1D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CA362E" w:rsidRPr="006F0F27" w:rsidRDefault="00CA362E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CA362E" w:rsidRPr="006F0F27" w:rsidRDefault="00CA362E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62E" w:rsidRPr="006F0F27" w:rsidRDefault="00CA362E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62E" w:rsidRPr="006F0F27" w:rsidRDefault="00CA362E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62E" w:rsidRPr="006F0F27" w:rsidTr="008B46AE">
        <w:tc>
          <w:tcPr>
            <w:tcW w:w="4111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shd w:val="clear" w:color="auto" w:fill="auto"/>
          </w:tcPr>
          <w:p w:rsidR="00CA362E" w:rsidRPr="006F0F27" w:rsidRDefault="009B3A26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2,</w:t>
            </w:r>
            <w:r w:rsidR="00A130C1" w:rsidRPr="006F0F27">
              <w:rPr>
                <w:rFonts w:ascii="Angsana New" w:hAnsi="Angsana New"/>
                <w:sz w:val="30"/>
                <w:szCs w:val="30"/>
              </w:rPr>
              <w:t>7</w:t>
            </w:r>
            <w:r w:rsidRPr="006F0F2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6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6,927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8F5691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2,625</w:t>
            </w:r>
          </w:p>
        </w:tc>
        <w:tc>
          <w:tcPr>
            <w:tcW w:w="270" w:type="dxa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A362E" w:rsidRPr="006F0F27" w:rsidRDefault="00CA362E" w:rsidP="00CA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6,444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7,</w:t>
            </w:r>
            <w:r w:rsidR="002F7384" w:rsidRPr="006F0F27">
              <w:rPr>
                <w:rFonts w:ascii="Angsana New" w:hAnsi="Angsana New"/>
                <w:sz w:val="30"/>
                <w:szCs w:val="30"/>
              </w:rPr>
              <w:t>5</w:t>
            </w:r>
            <w:r w:rsidRPr="006F0F27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6,112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B3A26" w:rsidRPr="006F0F27" w:rsidRDefault="009B3A26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0C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18,356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19,653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10,049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11,226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19,710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20,500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10,708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11,554</w:t>
            </w:r>
          </w:p>
        </w:tc>
      </w:tr>
      <w:tr w:rsidR="009B3A26" w:rsidRPr="006F0F27" w:rsidTr="000C4B1D">
        <w:tc>
          <w:tcPr>
            <w:tcW w:w="4111" w:type="dxa"/>
          </w:tcPr>
          <w:p w:rsidR="009B3A26" w:rsidRPr="006F0F27" w:rsidRDefault="009B3A26" w:rsidP="0083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B3A26" w:rsidRPr="006F0F27" w:rsidRDefault="009B3A26" w:rsidP="0083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B3A26" w:rsidRPr="006F0F27" w:rsidRDefault="009B3A26" w:rsidP="0083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9B3A26" w:rsidRPr="006F0F27" w:rsidRDefault="009B3A26" w:rsidP="0083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83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B3A26" w:rsidRPr="006F0F27" w:rsidRDefault="009B3A26" w:rsidP="0083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83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B3A26" w:rsidRPr="006F0F27" w:rsidRDefault="009B3A26" w:rsidP="0083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F00" w:rsidRPr="006F0F27" w:rsidTr="008B46AE">
        <w:tc>
          <w:tcPr>
            <w:tcW w:w="4111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F00" w:rsidRPr="006F0F27" w:rsidTr="008B46AE">
        <w:tc>
          <w:tcPr>
            <w:tcW w:w="4111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33F00" w:rsidRPr="006F0F27" w:rsidRDefault="00633F00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35,7</w:t>
            </w:r>
            <w:r w:rsidR="00BA03A7" w:rsidRPr="006F0F2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40,279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13,9</w:t>
            </w:r>
            <w:r w:rsidR="00BA03A7" w:rsidRPr="006F0F2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17,920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B114CA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40,156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15,557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15,212</w:t>
            </w:r>
          </w:p>
        </w:tc>
      </w:tr>
      <w:tr w:rsidR="009B3A26" w:rsidRPr="006F0F27" w:rsidTr="008B46AE">
        <w:tc>
          <w:tcPr>
            <w:tcW w:w="4111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:rsidR="009B3A26" w:rsidRPr="006F0F27" w:rsidRDefault="00B114CA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20,714</w:t>
            </w:r>
          </w:p>
        </w:tc>
        <w:tc>
          <w:tcPr>
            <w:tcW w:w="276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BA03A7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B3A26" w:rsidRPr="006F0F27" w:rsidRDefault="009B3A26" w:rsidP="009B3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1,966</w:t>
            </w:r>
          </w:p>
        </w:tc>
      </w:tr>
      <w:tr w:rsidR="00BA03A7" w:rsidRPr="00104961" w:rsidTr="008B46AE">
        <w:tc>
          <w:tcPr>
            <w:tcW w:w="4111" w:type="dxa"/>
          </w:tcPr>
          <w:p w:rsidR="00BA03A7" w:rsidRPr="006F0F27" w:rsidRDefault="00BA03A7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:rsidR="00BA03A7" w:rsidRPr="006F0F27" w:rsidRDefault="00BA03A7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76" w:type="dxa"/>
          </w:tcPr>
          <w:p w:rsidR="00BA03A7" w:rsidRPr="006F0F27" w:rsidRDefault="00BA03A7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BA03A7" w:rsidRPr="006F0F27" w:rsidRDefault="00BA03A7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1,784</w:t>
            </w:r>
          </w:p>
        </w:tc>
        <w:tc>
          <w:tcPr>
            <w:tcW w:w="270" w:type="dxa"/>
          </w:tcPr>
          <w:p w:rsidR="00BA03A7" w:rsidRPr="006F0F27" w:rsidRDefault="00BA03A7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A03A7" w:rsidRPr="006F0F27" w:rsidRDefault="00BA03A7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70" w:type="dxa"/>
          </w:tcPr>
          <w:p w:rsidR="00BA03A7" w:rsidRPr="006F0F27" w:rsidRDefault="00BA03A7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A03A7" w:rsidRPr="0050261D" w:rsidRDefault="00BA03A7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1,784</w:t>
            </w:r>
          </w:p>
        </w:tc>
      </w:tr>
    </w:tbl>
    <w:p w:rsidR="000C4B1D" w:rsidRDefault="000C4B1D" w:rsidP="00B54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pacing w:val="4"/>
        </w:rPr>
      </w:pPr>
    </w:p>
    <w:p w:rsidR="00962BC9" w:rsidRPr="00104961" w:rsidRDefault="00962BC9" w:rsidP="0096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04961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104961">
        <w:rPr>
          <w:rFonts w:ascii="Angsana New" w:hAnsi="Angsana New"/>
          <w:sz w:val="30"/>
          <w:szCs w:val="30"/>
        </w:rPr>
        <w:t xml:space="preserve"> </w:t>
      </w:r>
      <w:r w:rsidRPr="001049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E78F9">
        <w:rPr>
          <w:rFonts w:ascii="Angsana New" w:hAnsi="Angsana New"/>
          <w:sz w:val="30"/>
          <w:szCs w:val="30"/>
        </w:rPr>
        <w:t>31</w:t>
      </w:r>
      <w:r w:rsidRPr="00104961">
        <w:rPr>
          <w:rFonts w:ascii="Angsana New" w:hAnsi="Angsana New"/>
          <w:sz w:val="30"/>
          <w:szCs w:val="30"/>
          <w:cs/>
        </w:rPr>
        <w:t xml:space="preserve"> มีนาคม </w:t>
      </w:r>
      <w:r w:rsidR="00EE78F9">
        <w:rPr>
          <w:rFonts w:ascii="Angsana New" w:hAnsi="Angsana New"/>
          <w:sz w:val="30"/>
          <w:szCs w:val="30"/>
        </w:rPr>
        <w:t>25</w:t>
      </w:r>
      <w:r w:rsidRPr="0010496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104961">
        <w:rPr>
          <w:rFonts w:ascii="Angsana New" w:hAnsi="Angsana New"/>
          <w:sz w:val="30"/>
          <w:szCs w:val="30"/>
          <w:cs/>
        </w:rPr>
        <w:t xml:space="preserve"> และ </w:t>
      </w:r>
      <w:r w:rsidR="00EE78F9">
        <w:rPr>
          <w:rFonts w:ascii="Angsana New" w:hAnsi="Angsana New"/>
          <w:sz w:val="30"/>
          <w:szCs w:val="30"/>
        </w:rPr>
        <w:t>31</w:t>
      </w:r>
      <w:r w:rsidRPr="001049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E78F9">
        <w:rPr>
          <w:rFonts w:ascii="Angsana New" w:hAnsi="Angsana New"/>
          <w:sz w:val="30"/>
          <w:szCs w:val="30"/>
        </w:rPr>
        <w:t>25</w:t>
      </w:r>
      <w:r w:rsidRPr="0010496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2</w:t>
      </w:r>
      <w:r w:rsidRPr="0010496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62BC9" w:rsidRPr="00430A75" w:rsidRDefault="00962BC9" w:rsidP="0096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962BC9" w:rsidRPr="00D457A5" w:rsidTr="00430A75">
        <w:trPr>
          <w:trHeight w:hRule="exact" w:val="403"/>
        </w:trPr>
        <w:tc>
          <w:tcPr>
            <w:tcW w:w="4158" w:type="dxa"/>
          </w:tcPr>
          <w:p w:rsidR="00962BC9" w:rsidRPr="00D457A5" w:rsidRDefault="00962BC9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:rsidR="00962BC9" w:rsidRPr="00D457A5" w:rsidRDefault="00962BC9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962BC9" w:rsidRPr="00D457A5" w:rsidRDefault="00962BC9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62BC9" w:rsidRPr="00D457A5" w:rsidRDefault="00962BC9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514" w:rsidRPr="00D457A5" w:rsidTr="00430A75">
        <w:trPr>
          <w:trHeight w:hRule="exact" w:val="403"/>
        </w:trPr>
        <w:tc>
          <w:tcPr>
            <w:tcW w:w="4158" w:type="dxa"/>
          </w:tcPr>
          <w:p w:rsidR="00121514" w:rsidRPr="00D457A5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:rsidR="00121514" w:rsidRPr="002F4B0F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121514" w:rsidRPr="00104961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1C1D" w:rsidRPr="00D457A5" w:rsidTr="00430A75">
        <w:trPr>
          <w:trHeight w:hRule="exact" w:val="403"/>
        </w:trPr>
        <w:tc>
          <w:tcPr>
            <w:tcW w:w="4158" w:type="dxa"/>
          </w:tcPr>
          <w:p w:rsidR="00331C1D" w:rsidRPr="00D457A5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60" w:type="dxa"/>
          </w:tcPr>
          <w:p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0" w:type="dxa"/>
          </w:tcPr>
          <w:p w:rsidR="00331C1D" w:rsidRPr="002F4B0F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31C1D" w:rsidRPr="00104961" w:rsidRDefault="00331C1D" w:rsidP="0033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62BC9" w:rsidRPr="00D457A5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</w:tcPr>
          <w:p w:rsidR="00962BC9" w:rsidRPr="00D457A5" w:rsidRDefault="00962BC9" w:rsidP="00962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962BC9" w:rsidRPr="00D457A5" w:rsidRDefault="00962BC9" w:rsidP="00962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5298" w:rsidRPr="00D457A5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190,723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148,628</w:t>
            </w:r>
          </w:p>
        </w:tc>
      </w:tr>
      <w:tr w:rsidR="00C15298" w:rsidRPr="00D457A5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D5564B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</w:tr>
      <w:tr w:rsidR="00C15298" w:rsidRPr="00D457A5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D5564B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88,67</w:t>
            </w:r>
            <w:r w:rsidR="004804C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88,751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5298" w:rsidRPr="00D457A5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10,792</w:t>
            </w:r>
          </w:p>
        </w:tc>
      </w:tr>
      <w:tr w:rsidR="004A0186" w:rsidRPr="00B43BC0" w:rsidTr="00430A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tcBorders>
              <w:top w:val="nil"/>
              <w:bottom w:val="nil"/>
            </w:tcBorders>
          </w:tcPr>
          <w:p w:rsidR="004A0186" w:rsidRPr="00D457A5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0038E6" w:rsidRDefault="00CF185D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804C6">
              <w:rPr>
                <w:rFonts w:ascii="Angsana New" w:hAnsi="Angsana New"/>
                <w:b/>
                <w:bCs/>
                <w:sz w:val="30"/>
                <w:szCs w:val="30"/>
              </w:rPr>
              <w:t>2,521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4A0186" w:rsidRPr="00D457A5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0038E6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8E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038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4A0186" w:rsidRPr="00D457A5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4A0186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186">
              <w:rPr>
                <w:rFonts w:ascii="Angsana New" w:hAnsi="Angsana New"/>
                <w:b/>
                <w:bCs/>
                <w:sz w:val="30"/>
                <w:szCs w:val="30"/>
              </w:rPr>
              <w:t>200,149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4A0186" w:rsidRPr="00D457A5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081D03" w:rsidRDefault="004A0186" w:rsidP="004A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D0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63,891</w:t>
            </w:r>
          </w:p>
        </w:tc>
      </w:tr>
    </w:tbl>
    <w:p w:rsidR="00962BC9" w:rsidRPr="00430A75" w:rsidRDefault="00962BC9" w:rsidP="0096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31"/>
        <w:gridCol w:w="1173"/>
        <w:gridCol w:w="236"/>
        <w:gridCol w:w="922"/>
        <w:gridCol w:w="51"/>
        <w:gridCol w:w="145"/>
        <w:gridCol w:w="88"/>
        <w:gridCol w:w="801"/>
        <w:gridCol w:w="171"/>
        <w:gridCol w:w="71"/>
        <w:gridCol w:w="44"/>
        <w:gridCol w:w="175"/>
        <w:gridCol w:w="87"/>
        <w:gridCol w:w="801"/>
        <w:gridCol w:w="6"/>
        <w:gridCol w:w="129"/>
        <w:gridCol w:w="28"/>
        <w:gridCol w:w="9"/>
        <w:gridCol w:w="120"/>
        <w:gridCol w:w="7"/>
        <w:gridCol w:w="6"/>
        <w:gridCol w:w="63"/>
        <w:gridCol w:w="94"/>
        <w:gridCol w:w="888"/>
        <w:gridCol w:w="7"/>
        <w:gridCol w:w="7"/>
        <w:gridCol w:w="6"/>
        <w:gridCol w:w="152"/>
        <w:gridCol w:w="81"/>
        <w:gridCol w:w="18"/>
        <w:gridCol w:w="13"/>
        <w:gridCol w:w="178"/>
        <w:gridCol w:w="945"/>
        <w:gridCol w:w="26"/>
        <w:gridCol w:w="109"/>
      </w:tblGrid>
      <w:tr w:rsidR="00430A75" w:rsidRPr="006F0F27" w:rsidTr="00633F00">
        <w:trPr>
          <w:trHeight w:hRule="exact" w:val="403"/>
        </w:trPr>
        <w:tc>
          <w:tcPr>
            <w:tcW w:w="4158" w:type="dxa"/>
            <w:gridSpan w:val="6"/>
          </w:tcPr>
          <w:p w:rsidR="00430A75" w:rsidRPr="00D457A5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12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gridSpan w:val="5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12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A75" w:rsidRPr="006F0F27" w:rsidTr="00633F00">
        <w:trPr>
          <w:trHeight w:hRule="exact" w:val="403"/>
        </w:trPr>
        <w:tc>
          <w:tcPr>
            <w:tcW w:w="4158" w:type="dxa"/>
            <w:gridSpan w:val="6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3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31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gridSpan w:val="3"/>
            <w:vAlign w:val="center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6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31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  <w:gridSpan w:val="5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5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31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gridSpan w:val="4"/>
            <w:vAlign w:val="center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31</w:t>
            </w:r>
            <w:r w:rsidRPr="006F0F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0A75" w:rsidRPr="006F0F27" w:rsidTr="00633F00">
        <w:trPr>
          <w:trHeight w:hRule="exact" w:val="403"/>
        </w:trPr>
        <w:tc>
          <w:tcPr>
            <w:tcW w:w="4158" w:type="dxa"/>
            <w:gridSpan w:val="6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F0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60" w:type="dxa"/>
            <w:gridSpan w:val="3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  <w:gridSpan w:val="3"/>
            <w:vAlign w:val="center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6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gridSpan w:val="5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5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  <w:gridSpan w:val="4"/>
            <w:vAlign w:val="center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30A75" w:rsidRPr="00D457A5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gridSpan w:val="6"/>
          </w:tcPr>
          <w:p w:rsidR="00430A75" w:rsidRPr="006F0F27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29"/>
            <w:vAlign w:val="bottom"/>
          </w:tcPr>
          <w:p w:rsidR="00430A75" w:rsidRPr="00D457A5" w:rsidRDefault="00430A75" w:rsidP="00DB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0F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5564B" w:rsidRPr="00D457A5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D5564B" w:rsidRPr="00D457A5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64B" w:rsidRPr="00D457A5" w:rsidRDefault="001A7763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30,395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26,565</w:t>
            </w: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564B" w:rsidRPr="00D457A5" w:rsidRDefault="001A7763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D5564B" w:rsidRPr="00D457A5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hRule="exact" w:val="403"/>
        </w:trPr>
        <w:tc>
          <w:tcPr>
            <w:tcW w:w="41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564B" w:rsidRPr="00D5564B" w:rsidRDefault="001A7763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30,395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564B" w:rsidRPr="00632AC1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AC1">
              <w:rPr>
                <w:rFonts w:ascii="Angsana New" w:hAnsi="Angsana New"/>
                <w:b/>
                <w:bCs/>
                <w:sz w:val="30"/>
                <w:szCs w:val="30"/>
              </w:rPr>
              <w:t>26,565</w:t>
            </w: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5564B" w:rsidRPr="00C653A0" w:rsidRDefault="001A7763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1,033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564B" w:rsidRPr="00D457A5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564B" w:rsidRPr="00C653A0" w:rsidRDefault="00D5564B" w:rsidP="00D5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</w:tr>
      <w:tr w:rsidR="00473F9B" w:rsidRPr="00723710" w:rsidTr="00633F00">
        <w:tblPrEx>
          <w:tblLook w:val="04A0" w:firstRow="1" w:lastRow="0" w:firstColumn="1" w:lastColumn="0" w:noHBand="0" w:noVBand="1"/>
        </w:tblPrEx>
        <w:trPr>
          <w:gridAfter w:val="2"/>
          <w:wAfter w:w="135" w:type="dxa"/>
          <w:tblHeader/>
        </w:trPr>
        <w:tc>
          <w:tcPr>
            <w:tcW w:w="1631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2" w:type="dxa"/>
            <w:gridSpan w:val="4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93D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07" w:type="dxa"/>
            <w:gridSpan w:val="26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A628B" w:rsidRPr="00723710" w:rsidTr="00633F00">
        <w:tblPrEx>
          <w:tblLook w:val="04A0" w:firstRow="1" w:lastRow="0" w:firstColumn="1" w:lastColumn="0" w:noHBand="0" w:noVBand="1"/>
        </w:tblPrEx>
        <w:trPr>
          <w:gridAfter w:val="2"/>
          <w:wAfter w:w="135" w:type="dxa"/>
          <w:tblHeader/>
        </w:trPr>
        <w:tc>
          <w:tcPr>
            <w:tcW w:w="1631" w:type="dxa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3" w:type="dxa"/>
            <w:gridSpan w:val="3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06" w:type="dxa"/>
            <w:gridSpan w:val="3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gridSpan w:val="6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4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A628B" w:rsidRPr="00723710" w:rsidTr="00633F00">
        <w:tblPrEx>
          <w:tblLook w:val="04A0" w:firstRow="1" w:lastRow="0" w:firstColumn="1" w:lastColumn="0" w:noHBand="0" w:noVBand="1"/>
        </w:tblPrEx>
        <w:trPr>
          <w:gridAfter w:val="2"/>
          <w:wAfter w:w="135" w:type="dxa"/>
          <w:tblHeader/>
        </w:trPr>
        <w:tc>
          <w:tcPr>
            <w:tcW w:w="1631" w:type="dxa"/>
            <w:shd w:val="clear" w:color="auto" w:fill="auto"/>
            <w:vAlign w:val="bottom"/>
          </w:tcPr>
          <w:p w:rsidR="00AA628B" w:rsidRPr="00493DE8" w:rsidRDefault="00A13822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3" w:type="dxa"/>
            <w:gridSpan w:val="3"/>
            <w:shd w:val="clear" w:color="auto" w:fill="auto"/>
            <w:vAlign w:val="bottom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6" w:type="dxa"/>
            <w:gridSpan w:val="3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3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3" w:type="dxa"/>
            <w:gridSpan w:val="6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4"/>
            <w:shd w:val="clear" w:color="auto" w:fill="auto"/>
            <w:vAlign w:val="bottom"/>
          </w:tcPr>
          <w:p w:rsidR="00AA628B" w:rsidRPr="00056690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 w:rsidR="007A096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A628B" w:rsidRPr="00723710" w:rsidTr="00633F00">
        <w:tblPrEx>
          <w:tblLook w:val="04A0" w:firstRow="1" w:lastRow="0" w:firstColumn="1" w:lastColumn="0" w:noHBand="0" w:noVBand="1"/>
        </w:tblPrEx>
        <w:trPr>
          <w:gridAfter w:val="2"/>
          <w:wAfter w:w="135" w:type="dxa"/>
          <w:tblHeader/>
        </w:trPr>
        <w:tc>
          <w:tcPr>
            <w:tcW w:w="1631" w:type="dxa"/>
            <w:shd w:val="clear" w:color="auto" w:fill="auto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2" w:type="dxa"/>
            <w:gridSpan w:val="4"/>
            <w:shd w:val="clear" w:color="auto" w:fill="auto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907" w:type="dxa"/>
            <w:gridSpan w:val="26"/>
            <w:shd w:val="clear" w:color="auto" w:fill="auto"/>
          </w:tcPr>
          <w:p w:rsidR="00AA628B" w:rsidRPr="00493DE8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15298" w:rsidRPr="00723710" w:rsidTr="00633F00">
        <w:tblPrEx>
          <w:tblLook w:val="04A0" w:firstRow="1" w:lastRow="0" w:firstColumn="1" w:lastColumn="0" w:noHBand="0" w:noVBand="1"/>
        </w:tblPrEx>
        <w:trPr>
          <w:gridAfter w:val="2"/>
          <w:wAfter w:w="135" w:type="dxa"/>
          <w:trHeight w:val="380"/>
        </w:trPr>
        <w:tc>
          <w:tcPr>
            <w:tcW w:w="1631" w:type="dxa"/>
            <w:shd w:val="clear" w:color="auto" w:fill="auto"/>
          </w:tcPr>
          <w:p w:rsidR="00C15298" w:rsidRPr="00493DE8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3" w:type="dxa"/>
            <w:shd w:val="clear" w:color="auto" w:fill="auto"/>
          </w:tcPr>
          <w:p w:rsidR="00C15298" w:rsidRPr="007A0968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6" w:type="dxa"/>
            <w:shd w:val="clear" w:color="auto" w:fill="auto"/>
          </w:tcPr>
          <w:p w:rsidR="00C15298" w:rsidRPr="00E81952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:rsidR="00C15298" w:rsidRPr="007A0968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C15298" w:rsidRPr="00E81952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C15298" w:rsidRPr="00E81952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290,000</w:t>
            </w:r>
          </w:p>
        </w:tc>
        <w:tc>
          <w:tcPr>
            <w:tcW w:w="306" w:type="dxa"/>
            <w:gridSpan w:val="3"/>
            <w:shd w:val="clear" w:color="auto" w:fill="auto"/>
          </w:tcPr>
          <w:p w:rsidR="00C15298" w:rsidRPr="00E81952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3"/>
            <w:shd w:val="clear" w:color="auto" w:fill="auto"/>
          </w:tcPr>
          <w:p w:rsidR="00C15298" w:rsidRPr="00E81952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3" w:type="dxa"/>
            <w:gridSpan w:val="6"/>
            <w:shd w:val="clear" w:color="auto" w:fill="auto"/>
          </w:tcPr>
          <w:p w:rsidR="00C15298" w:rsidRPr="00E81952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5"/>
            <w:shd w:val="clear" w:color="auto" w:fill="auto"/>
          </w:tcPr>
          <w:p w:rsidR="00C15298" w:rsidRPr="00E81952" w:rsidRDefault="00FD28F3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15298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,00</w:t>
            </w:r>
            <w:r w:rsidR="00C1529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C15298" w:rsidRPr="00E81952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C15298" w:rsidRPr="00E81952" w:rsidRDefault="00C15298" w:rsidP="00C1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  <w:tr w:rsidR="00AA628B" w:rsidRPr="00D457A5" w:rsidTr="00633F00">
        <w:trPr>
          <w:gridAfter w:val="1"/>
          <w:wAfter w:w="109" w:type="dxa"/>
        </w:trPr>
        <w:tc>
          <w:tcPr>
            <w:tcW w:w="3962" w:type="dxa"/>
            <w:gridSpan w:val="4"/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11"/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" w:type="dxa"/>
            <w:gridSpan w:val="5"/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14"/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28B" w:rsidRPr="00D457A5" w:rsidTr="00633F00">
        <w:trPr>
          <w:gridAfter w:val="1"/>
          <w:wAfter w:w="109" w:type="dxa"/>
        </w:trPr>
        <w:tc>
          <w:tcPr>
            <w:tcW w:w="3962" w:type="dxa"/>
            <w:gridSpan w:val="4"/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4"/>
          </w:tcPr>
          <w:p w:rsidR="00AA628B" w:rsidRPr="00104961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6" w:type="dxa"/>
            <w:gridSpan w:val="3"/>
            <w:vAlign w:val="center"/>
          </w:tcPr>
          <w:p w:rsidR="00AA628B" w:rsidRPr="00104961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gridSpan w:val="4"/>
          </w:tcPr>
          <w:p w:rsidR="00AA628B" w:rsidRPr="00104961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3" w:type="dxa"/>
            <w:gridSpan w:val="5"/>
          </w:tcPr>
          <w:p w:rsidR="00AA628B" w:rsidRPr="002F4B0F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5"/>
          </w:tcPr>
          <w:p w:rsidR="00AA628B" w:rsidRPr="00104961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7" w:type="dxa"/>
            <w:gridSpan w:val="6"/>
            <w:vAlign w:val="center"/>
          </w:tcPr>
          <w:p w:rsidR="00AA628B" w:rsidRPr="00104961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gridSpan w:val="3"/>
          </w:tcPr>
          <w:p w:rsidR="00AA628B" w:rsidRPr="00104961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893B0C" w:rsidRPr="00D457A5" w:rsidTr="00633F00">
        <w:trPr>
          <w:gridAfter w:val="1"/>
          <w:wAfter w:w="109" w:type="dxa"/>
        </w:trPr>
        <w:tc>
          <w:tcPr>
            <w:tcW w:w="3962" w:type="dxa"/>
            <w:gridSpan w:val="4"/>
          </w:tcPr>
          <w:p w:rsidR="00893B0C" w:rsidRPr="00D457A5" w:rsidRDefault="00893B0C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5" w:type="dxa"/>
            <w:gridSpan w:val="4"/>
          </w:tcPr>
          <w:p w:rsidR="00893B0C" w:rsidRPr="00104961" w:rsidRDefault="00893B0C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  <w:gridSpan w:val="3"/>
            <w:vAlign w:val="center"/>
          </w:tcPr>
          <w:p w:rsidR="00893B0C" w:rsidRPr="00104961" w:rsidRDefault="00893B0C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gridSpan w:val="4"/>
          </w:tcPr>
          <w:p w:rsidR="00893B0C" w:rsidRPr="00104961" w:rsidRDefault="00893B0C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3" w:type="dxa"/>
            <w:gridSpan w:val="5"/>
          </w:tcPr>
          <w:p w:rsidR="00893B0C" w:rsidRPr="002F4B0F" w:rsidRDefault="00893B0C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5"/>
          </w:tcPr>
          <w:p w:rsidR="00893B0C" w:rsidRPr="00104961" w:rsidRDefault="00893B0C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7" w:type="dxa"/>
            <w:gridSpan w:val="6"/>
            <w:vAlign w:val="center"/>
          </w:tcPr>
          <w:p w:rsidR="00893B0C" w:rsidRPr="00104961" w:rsidRDefault="00893B0C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gridSpan w:val="3"/>
          </w:tcPr>
          <w:p w:rsidR="00893B0C" w:rsidRPr="00104961" w:rsidRDefault="00893B0C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628B" w:rsidRPr="00D457A5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09" w:type="dxa"/>
        </w:trPr>
        <w:tc>
          <w:tcPr>
            <w:tcW w:w="3962" w:type="dxa"/>
            <w:gridSpan w:val="4"/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7" w:type="dxa"/>
            <w:gridSpan w:val="30"/>
            <w:vAlign w:val="bottom"/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A628B" w:rsidRPr="00D457A5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09" w:type="dxa"/>
        </w:trPr>
        <w:tc>
          <w:tcPr>
            <w:tcW w:w="3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628B" w:rsidRPr="00D457A5" w:rsidRDefault="008863C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28B" w:rsidRPr="00D457A5" w:rsidRDefault="00B813C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3,353</w:t>
            </w: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34,660</w:t>
            </w:r>
          </w:p>
        </w:tc>
      </w:tr>
      <w:tr w:rsidR="00B813CB" w:rsidRPr="00D457A5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09" w:type="dxa"/>
        </w:trPr>
        <w:tc>
          <w:tcPr>
            <w:tcW w:w="3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13CB" w:rsidRDefault="00425ADE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3,818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13CB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3,921</w:t>
            </w: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13CB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13CB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13CB" w:rsidRPr="00D457A5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09" w:type="dxa"/>
        </w:trPr>
        <w:tc>
          <w:tcPr>
            <w:tcW w:w="3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13CB" w:rsidRPr="00D457A5" w:rsidRDefault="00ED354A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5,292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14,177</w:t>
            </w: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</w:tr>
      <w:tr w:rsidR="00B813CB" w:rsidRPr="00EF7F8E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09" w:type="dxa"/>
        </w:trPr>
        <w:tc>
          <w:tcPr>
            <w:tcW w:w="3962" w:type="dxa"/>
            <w:gridSpan w:val="4"/>
            <w:tcBorders>
              <w:top w:val="nil"/>
              <w:bottom w:val="nil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B813CB" w:rsidRPr="00D457A5" w:rsidRDefault="00ED354A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9,110</w:t>
            </w:r>
          </w:p>
        </w:tc>
        <w:tc>
          <w:tcPr>
            <w:tcW w:w="286" w:type="dxa"/>
            <w:gridSpan w:val="3"/>
            <w:tcBorders>
              <w:top w:val="nil"/>
              <w:bottom w:val="nil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299" w:type="dxa"/>
            <w:gridSpan w:val="6"/>
            <w:tcBorders>
              <w:top w:val="nil"/>
              <w:bottom w:val="nil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B813CB" w:rsidRPr="00EF43F6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8,473</w:t>
            </w:r>
          </w:p>
        </w:tc>
        <w:tc>
          <w:tcPr>
            <w:tcW w:w="270" w:type="dxa"/>
            <w:gridSpan w:val="5"/>
            <w:tcBorders>
              <w:top w:val="nil"/>
              <w:bottom w:val="nil"/>
            </w:tcBorders>
          </w:tcPr>
          <w:p w:rsidR="00B813CB" w:rsidRPr="00D457A5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813CB" w:rsidRPr="00EF43F6" w:rsidRDefault="00B813CB" w:rsidP="00B8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36,522</w:t>
            </w:r>
          </w:p>
        </w:tc>
      </w:tr>
      <w:tr w:rsidR="00633F00" w:rsidRPr="006F0F27" w:rsidTr="00633F00">
        <w:trPr>
          <w:gridAfter w:val="1"/>
          <w:wAfter w:w="109" w:type="dxa"/>
        </w:trPr>
        <w:tc>
          <w:tcPr>
            <w:tcW w:w="3962" w:type="dxa"/>
            <w:gridSpan w:val="4"/>
          </w:tcPr>
          <w:p w:rsidR="00633F00" w:rsidRPr="00686CDB" w:rsidRDefault="00633F00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10"/>
          </w:tcPr>
          <w:p w:rsidR="00633F00" w:rsidRPr="006F0F27" w:rsidRDefault="00633F00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dxa"/>
            <w:gridSpan w:val="5"/>
          </w:tcPr>
          <w:p w:rsidR="00633F00" w:rsidRPr="006F0F27" w:rsidRDefault="00633F00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15"/>
          </w:tcPr>
          <w:p w:rsidR="00633F00" w:rsidRPr="006F0F27" w:rsidRDefault="00633F00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A628B" w:rsidRPr="006F0F27" w:rsidTr="00633F00">
        <w:trPr>
          <w:gridAfter w:val="1"/>
          <w:wAfter w:w="109" w:type="dxa"/>
        </w:trPr>
        <w:tc>
          <w:tcPr>
            <w:tcW w:w="3962" w:type="dxa"/>
            <w:gridSpan w:val="4"/>
          </w:tcPr>
          <w:p w:rsidR="00AA628B" w:rsidRPr="00D457A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6CD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4" w:type="dxa"/>
            <w:gridSpan w:val="10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  <w:gridSpan w:val="5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15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28B" w:rsidRPr="006F0F27" w:rsidTr="00633F00">
        <w:trPr>
          <w:gridAfter w:val="1"/>
          <w:wAfter w:w="109" w:type="dxa"/>
        </w:trPr>
        <w:tc>
          <w:tcPr>
            <w:tcW w:w="3962" w:type="dxa"/>
            <w:gridSpan w:val="4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4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6" w:type="dxa"/>
            <w:gridSpan w:val="3"/>
            <w:vAlign w:val="center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3" w:type="dxa"/>
            <w:gridSpan w:val="3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2" w:type="dxa"/>
            <w:gridSpan w:val="5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5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1" w:type="dxa"/>
            <w:gridSpan w:val="6"/>
            <w:vAlign w:val="center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4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0240C" w:rsidRPr="006F0F27" w:rsidTr="00633F00">
        <w:trPr>
          <w:gridAfter w:val="1"/>
          <w:wAfter w:w="109" w:type="dxa"/>
        </w:trPr>
        <w:tc>
          <w:tcPr>
            <w:tcW w:w="3962" w:type="dxa"/>
            <w:gridSpan w:val="4"/>
          </w:tcPr>
          <w:p w:rsidR="0000240C" w:rsidRPr="006F0F27" w:rsidRDefault="0000240C" w:rsidP="0000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F0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6F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gridSpan w:val="4"/>
          </w:tcPr>
          <w:p w:rsidR="0000240C" w:rsidRPr="006F0F27" w:rsidRDefault="0000240C" w:rsidP="0000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6" w:type="dxa"/>
            <w:gridSpan w:val="3"/>
            <w:vAlign w:val="center"/>
          </w:tcPr>
          <w:p w:rsidR="0000240C" w:rsidRPr="006F0F27" w:rsidRDefault="0000240C" w:rsidP="0000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3" w:type="dxa"/>
            <w:gridSpan w:val="3"/>
          </w:tcPr>
          <w:p w:rsidR="0000240C" w:rsidRPr="006F0F27" w:rsidRDefault="0000240C" w:rsidP="0000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2" w:type="dxa"/>
            <w:gridSpan w:val="5"/>
          </w:tcPr>
          <w:p w:rsidR="0000240C" w:rsidRPr="006F0F27" w:rsidRDefault="0000240C" w:rsidP="0000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5"/>
          </w:tcPr>
          <w:p w:rsidR="0000240C" w:rsidRPr="006F0F27" w:rsidRDefault="0000240C" w:rsidP="0000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gridSpan w:val="6"/>
            <w:vAlign w:val="center"/>
          </w:tcPr>
          <w:p w:rsidR="0000240C" w:rsidRPr="006F0F27" w:rsidRDefault="0000240C" w:rsidP="0000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gridSpan w:val="4"/>
          </w:tcPr>
          <w:p w:rsidR="0000240C" w:rsidRPr="006F0F27" w:rsidRDefault="0000240C" w:rsidP="00002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A628B" w:rsidRPr="006F0F27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09" w:type="dxa"/>
        </w:trPr>
        <w:tc>
          <w:tcPr>
            <w:tcW w:w="3962" w:type="dxa"/>
            <w:gridSpan w:val="4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7" w:type="dxa"/>
            <w:gridSpan w:val="30"/>
            <w:tcBorders>
              <w:bottom w:val="nil"/>
            </w:tcBorders>
            <w:vAlign w:val="bottom"/>
          </w:tcPr>
          <w:p w:rsidR="00AA628B" w:rsidRPr="006F0F27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0F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3739F" w:rsidRPr="006F0F27" w:rsidTr="00633F00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09" w:type="dxa"/>
          <w:trHeight w:val="64"/>
        </w:trPr>
        <w:tc>
          <w:tcPr>
            <w:tcW w:w="3962" w:type="dxa"/>
            <w:gridSpan w:val="4"/>
            <w:tcBorders>
              <w:top w:val="nil"/>
              <w:bottom w:val="nil"/>
            </w:tcBorders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739F" w:rsidRPr="006F0F27" w:rsidRDefault="00ED354A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68,119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</w:tr>
    </w:tbl>
    <w:p w:rsidR="00425ADE" w:rsidRPr="006F0F27" w:rsidRDefault="00425ADE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bookmarkStart w:id="6" w:name="_Hlk13607159"/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3"/>
        <w:gridCol w:w="286"/>
        <w:gridCol w:w="1063"/>
        <w:gridCol w:w="292"/>
        <w:gridCol w:w="7"/>
        <w:gridCol w:w="1050"/>
        <w:gridCol w:w="7"/>
        <w:gridCol w:w="263"/>
        <w:gridCol w:w="1168"/>
      </w:tblGrid>
      <w:tr w:rsidR="00136044" w:rsidRPr="006F0F27" w:rsidTr="00BA03A7">
        <w:tc>
          <w:tcPr>
            <w:tcW w:w="2157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5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044" w:rsidRPr="006F0F27" w:rsidTr="00BA03A7">
        <w:tc>
          <w:tcPr>
            <w:tcW w:w="2157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56" w:type="pct"/>
            <w:vAlign w:val="center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9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9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7" w:type="pct"/>
            <w:gridSpan w:val="2"/>
            <w:vAlign w:val="center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6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36044" w:rsidRPr="006F0F27" w:rsidTr="00BA03A7">
        <w:tc>
          <w:tcPr>
            <w:tcW w:w="2157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0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590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  <w:vAlign w:val="center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9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9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gridSpan w:val="2"/>
            <w:vAlign w:val="center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6" w:type="pct"/>
          </w:tcPr>
          <w:p w:rsidR="00136044" w:rsidRPr="006F0F27" w:rsidRDefault="0013604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36044" w:rsidRPr="006F0F27" w:rsidTr="00136044">
        <w:tc>
          <w:tcPr>
            <w:tcW w:w="2157" w:type="pct"/>
          </w:tcPr>
          <w:p w:rsidR="00136044" w:rsidRPr="006F0F27" w:rsidRDefault="0013604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9"/>
          </w:tcPr>
          <w:p w:rsidR="00136044" w:rsidRPr="006F0F27" w:rsidRDefault="0013604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0F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39F" w:rsidRPr="006F0F27" w:rsidTr="0013739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4"/>
        </w:trPr>
        <w:tc>
          <w:tcPr>
            <w:tcW w:w="2157" w:type="pct"/>
            <w:tcBorders>
              <w:top w:val="nil"/>
              <w:bottom w:val="nil"/>
            </w:tcBorders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0F2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3739F" w:rsidRPr="006F0F27" w:rsidRDefault="0013739F" w:rsidP="0013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F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85827" w:rsidRPr="006F0F27" w:rsidRDefault="00A85827" w:rsidP="00B4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83590" w:rsidRPr="006F0F27" w:rsidRDefault="00342641" w:rsidP="0042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F0F2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bookmarkEnd w:id="6"/>
    <w:p w:rsidR="00A66276" w:rsidRPr="006F0F27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A66276" w:rsidRPr="006F0F27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F0F27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DB08F4" w:rsidRPr="006F0F27">
        <w:rPr>
          <w:rFonts w:ascii="Angsana New" w:hAnsi="Angsana New" w:hint="cs"/>
          <w:i/>
          <w:iCs/>
          <w:sz w:val="30"/>
          <w:szCs w:val="30"/>
          <w:cs/>
        </w:rPr>
        <w:t>เช่าพื้นที่</w:t>
      </w:r>
    </w:p>
    <w:p w:rsidR="00A66276" w:rsidRPr="006F0F27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4F3865" w:rsidRPr="00DB08F4" w:rsidRDefault="00DB08F4" w:rsidP="00DB0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0F27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 อมรินทร์ เทเลวิชั่น จำกัด ซึ่งเป็นบริษัทย่อย โดยสัญญาดังกล่าว</w:t>
      </w:r>
      <w:r w:rsidRPr="006F0F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F0F27">
        <w:rPr>
          <w:rFonts w:ascii="Angsana New" w:hAnsi="Angsana New"/>
          <w:spacing w:val="-6"/>
          <w:sz w:val="30"/>
          <w:szCs w:val="30"/>
          <w:cs/>
        </w:rPr>
        <w:t xml:space="preserve">มีระยะเวลา </w:t>
      </w:r>
      <w:r w:rsidR="00706A1A" w:rsidRPr="006F0F27">
        <w:rPr>
          <w:rFonts w:ascii="Angsana New" w:hAnsi="Angsana New"/>
          <w:spacing w:val="-6"/>
          <w:sz w:val="30"/>
          <w:szCs w:val="30"/>
        </w:rPr>
        <w:t>1</w:t>
      </w:r>
      <w:r w:rsidRPr="006F0F27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6F0F27">
        <w:rPr>
          <w:rFonts w:ascii="Angsana New" w:hAnsi="Angsana New"/>
          <w:sz w:val="30"/>
          <w:szCs w:val="30"/>
          <w:cs/>
        </w:rPr>
        <w:t xml:space="preserve"> ตั้งแต่วันที่ </w:t>
      </w:r>
      <w:r w:rsidR="000B7A50" w:rsidRPr="006F0F27">
        <w:rPr>
          <w:rFonts w:ascii="Angsana New" w:hAnsi="Angsana New"/>
          <w:sz w:val="30"/>
          <w:szCs w:val="30"/>
        </w:rPr>
        <w:t>1</w:t>
      </w:r>
      <w:r w:rsidRPr="006F0F2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0B7A50" w:rsidRPr="006F0F27">
        <w:rPr>
          <w:rFonts w:ascii="Angsana New" w:hAnsi="Angsana New"/>
          <w:sz w:val="30"/>
          <w:szCs w:val="30"/>
        </w:rPr>
        <w:t>256</w:t>
      </w:r>
      <w:r w:rsidR="00706A1A" w:rsidRPr="006F0F27">
        <w:rPr>
          <w:rFonts w:ascii="Angsana New" w:hAnsi="Angsana New"/>
          <w:sz w:val="30"/>
          <w:szCs w:val="30"/>
        </w:rPr>
        <w:t>3</w:t>
      </w:r>
      <w:r w:rsidRPr="006F0F2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0B7A50" w:rsidRPr="006F0F27">
        <w:rPr>
          <w:rFonts w:ascii="Angsana New" w:hAnsi="Angsana New"/>
          <w:sz w:val="30"/>
          <w:szCs w:val="30"/>
        </w:rPr>
        <w:t>31</w:t>
      </w:r>
      <w:r w:rsidRPr="006F0F27">
        <w:rPr>
          <w:rFonts w:ascii="Angsana New" w:hAnsi="Angsana New"/>
          <w:sz w:val="30"/>
          <w:szCs w:val="30"/>
          <w:cs/>
        </w:rPr>
        <w:t xml:space="preserve"> มกราคม </w:t>
      </w:r>
      <w:r w:rsidR="000B7A50" w:rsidRPr="006F0F27">
        <w:rPr>
          <w:rFonts w:ascii="Angsana New" w:hAnsi="Angsana New"/>
          <w:sz w:val="30"/>
          <w:szCs w:val="30"/>
        </w:rPr>
        <w:t>256</w:t>
      </w:r>
      <w:r w:rsidR="00706A1A" w:rsidRPr="006F0F27">
        <w:rPr>
          <w:rFonts w:ascii="Angsana New" w:hAnsi="Angsana New"/>
          <w:sz w:val="30"/>
          <w:szCs w:val="30"/>
        </w:rPr>
        <w:t>4</w:t>
      </w:r>
      <w:r w:rsidRPr="006F0F27">
        <w:rPr>
          <w:rFonts w:ascii="Angsana New" w:hAnsi="Angsana New"/>
          <w:sz w:val="30"/>
          <w:szCs w:val="30"/>
          <w:cs/>
        </w:rPr>
        <w:t xml:space="preserve"> โดยบริษัทย่อยตกลงจะจ่ายค่าเช่าเป็นรายเดือนในอัตราคงที่ตามที่ตกลงกันในสัญญา</w:t>
      </w:r>
      <w:r w:rsidRPr="00DB08F4">
        <w:rPr>
          <w:rFonts w:ascii="Angsana New" w:hAnsi="Angsana New"/>
          <w:sz w:val="30"/>
          <w:szCs w:val="30"/>
          <w:cs/>
        </w:rPr>
        <w:t xml:space="preserve"> </w:t>
      </w:r>
    </w:p>
    <w:p w:rsidR="00F75EC7" w:rsidRPr="00DB08F4" w:rsidRDefault="00F75EC7" w:rsidP="00310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A628B" w:rsidRPr="00CE458C" w:rsidRDefault="00AA628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AA628B" w:rsidRPr="00CE458C" w:rsidSect="0028758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:rsidR="009D0C4F" w:rsidRDefault="00DA596C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D0C4F" w:rsidRPr="00CE458C">
        <w:rPr>
          <w:rFonts w:ascii="Angsana New" w:hAnsi="Angsana New"/>
          <w:b/>
          <w:bCs/>
          <w:sz w:val="30"/>
          <w:szCs w:val="30"/>
        </w:rPr>
        <w:tab/>
      </w:r>
      <w:r w:rsidR="009D0C4F"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9D0C4F" w:rsidRP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985"/>
        <w:gridCol w:w="183"/>
        <w:gridCol w:w="1077"/>
      </w:tblGrid>
      <w:tr w:rsidR="00AA628B" w:rsidRPr="00E50A0C" w:rsidTr="00AA628B">
        <w:trPr>
          <w:cantSplit/>
          <w:trHeight w:val="70"/>
          <w:tblHeader/>
        </w:trPr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39" w:type="dxa"/>
            <w:gridSpan w:val="13"/>
          </w:tcPr>
          <w:p w:rsidR="00AA628B" w:rsidRPr="00F6365F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636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AA628B" w:rsidRPr="00E50A0C" w:rsidTr="00AA628B">
        <w:trPr>
          <w:cantSplit/>
          <w:trHeight w:val="70"/>
          <w:tblHeader/>
        </w:trPr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AA628B" w:rsidRPr="00E50A0C" w:rsidTr="00AA628B">
        <w:trPr>
          <w:cantSplit/>
          <w:trHeight w:val="70"/>
          <w:tblHeader/>
        </w:trPr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340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AA628B" w:rsidRPr="00E50A0C" w:rsidTr="00AA628B">
        <w:trPr>
          <w:cantSplit/>
          <w:trHeight w:val="70"/>
          <w:tblHeader/>
        </w:trPr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98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5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3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</w:tr>
      <w:tr w:rsidR="00AA628B" w:rsidRPr="00E50A0C" w:rsidTr="00AA628B">
        <w:trPr>
          <w:cantSplit/>
          <w:trHeight w:val="70"/>
          <w:tblHeader/>
        </w:trPr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98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5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5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3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AA628B" w:rsidRPr="00E50A0C" w:rsidTr="00AA628B">
        <w:trPr>
          <w:cantSplit/>
        </w:trPr>
        <w:tc>
          <w:tcPr>
            <w:tcW w:w="2520" w:type="dxa"/>
          </w:tcPr>
          <w:p w:rsidR="00AA628B" w:rsidRPr="00E50A0C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:rsidR="00AA628B" w:rsidRPr="00E83017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290" w:type="dxa"/>
            <w:gridSpan w:val="11"/>
            <w:vAlign w:val="bottom"/>
          </w:tcPr>
          <w:p w:rsidR="00AA628B" w:rsidRPr="00E83017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AB0C21" w:rsidRPr="00E50A0C" w:rsidTr="00AA628B">
        <w:trPr>
          <w:cantSplit/>
        </w:trPr>
        <w:tc>
          <w:tcPr>
            <w:tcW w:w="2520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2531" w:type="dxa"/>
            <w:vAlign w:val="bottom"/>
          </w:tcPr>
          <w:p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:rsidR="00AB0C21" w:rsidRPr="00104A8F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AB0C21" w:rsidRPr="00104A8F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98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vAlign w:val="bottom"/>
          </w:tcPr>
          <w:p w:rsidR="00AB0C21" w:rsidRP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0C21">
              <w:rPr>
                <w:rFonts w:ascii="Angsana New" w:hAnsi="Angsana New" w:cs="Angsana New"/>
                <w:sz w:val="26"/>
                <w:szCs w:val="26"/>
                <w:lang w:bidi="th-TH"/>
              </w:rPr>
              <w:t>27,081</w:t>
            </w:r>
          </w:p>
        </w:tc>
        <w:tc>
          <w:tcPr>
            <w:tcW w:w="183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bottom"/>
          </w:tcPr>
          <w:p w:rsidR="00AB0C21" w:rsidRPr="00943EBE" w:rsidRDefault="00AB0C21" w:rsidP="00AB0C21">
            <w:pPr>
              <w:pStyle w:val="acctfourfigures"/>
              <w:tabs>
                <w:tab w:val="clear" w:pos="765"/>
                <w:tab w:val="left" w:pos="767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27,030</w:t>
            </w:r>
          </w:p>
        </w:tc>
      </w:tr>
      <w:tr w:rsidR="00AB0C21" w:rsidRPr="00E50A0C" w:rsidTr="00AA628B">
        <w:trPr>
          <w:cantSplit/>
        </w:trPr>
        <w:tc>
          <w:tcPr>
            <w:tcW w:w="2520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เรียล ฮีโร่ มวยไทย </w:t>
            </w:r>
          </w:p>
          <w:p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2531" w:type="dxa"/>
            <w:vAlign w:val="bottom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1069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8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-25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AB0C21" w:rsidRPr="00831ED5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-25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B0C21" w:rsidRPr="00943EBE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2,573</w:t>
            </w:r>
          </w:p>
        </w:tc>
      </w:tr>
      <w:tr w:rsidR="00AB0C21" w:rsidRPr="00B9366A" w:rsidTr="00AA628B">
        <w:trPr>
          <w:cantSplit/>
        </w:trPr>
        <w:tc>
          <w:tcPr>
            <w:tcW w:w="2520" w:type="dxa"/>
          </w:tcPr>
          <w:p w:rsidR="00AB0C21" w:rsidRPr="00B9366A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:rsidR="00AB0C21" w:rsidRPr="00B9366A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C21" w:rsidRP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B0C2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5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27,081</w:t>
            </w:r>
          </w:p>
        </w:tc>
        <w:tc>
          <w:tcPr>
            <w:tcW w:w="183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C21" w:rsidRPr="005F271F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-17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29,603</w:t>
            </w:r>
          </w:p>
        </w:tc>
      </w:tr>
    </w:tbl>
    <w:p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520"/>
        <w:gridCol w:w="821"/>
        <w:gridCol w:w="810"/>
        <w:gridCol w:w="900"/>
        <w:gridCol w:w="180"/>
        <w:gridCol w:w="900"/>
        <w:gridCol w:w="180"/>
        <w:gridCol w:w="900"/>
        <w:gridCol w:w="180"/>
        <w:gridCol w:w="900"/>
        <w:gridCol w:w="191"/>
        <w:gridCol w:w="709"/>
        <w:gridCol w:w="178"/>
        <w:gridCol w:w="801"/>
        <w:gridCol w:w="180"/>
        <w:gridCol w:w="990"/>
        <w:gridCol w:w="180"/>
        <w:gridCol w:w="900"/>
      </w:tblGrid>
      <w:tr w:rsidR="00AA628B" w:rsidRPr="00E50A0C" w:rsidTr="00AB0C21">
        <w:trPr>
          <w:cantSplit/>
          <w:trHeight w:val="70"/>
          <w:tblHeader/>
        </w:trPr>
        <w:tc>
          <w:tcPr>
            <w:tcW w:w="225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0" w:type="dxa"/>
            <w:gridSpan w:val="17"/>
          </w:tcPr>
          <w:p w:rsidR="00AA628B" w:rsidRPr="00D673A2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A628B" w:rsidRPr="00E50A0C" w:rsidTr="00AA628B">
        <w:trPr>
          <w:cantSplit/>
          <w:trHeight w:val="70"/>
          <w:tblHeader/>
        </w:trPr>
        <w:tc>
          <w:tcPr>
            <w:tcW w:w="225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1" w:type="dxa"/>
            <w:gridSpan w:val="2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AA628B" w:rsidRPr="00E50A0C" w:rsidTr="00AA628B">
        <w:trPr>
          <w:cantSplit/>
          <w:trHeight w:val="70"/>
          <w:tblHeader/>
        </w:trPr>
        <w:tc>
          <w:tcPr>
            <w:tcW w:w="225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31" w:type="dxa"/>
            <w:gridSpan w:val="2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88" w:type="dxa"/>
            <w:gridSpan w:val="3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AA628B" w:rsidRPr="00D673A2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AA628B" w:rsidRPr="00E50A0C" w:rsidTr="00AA628B">
        <w:trPr>
          <w:cantSplit/>
          <w:trHeight w:val="70"/>
          <w:tblHeader/>
        </w:trPr>
        <w:tc>
          <w:tcPr>
            <w:tcW w:w="225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1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91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</w:tr>
      <w:tr w:rsidR="00AA628B" w:rsidRPr="00E50A0C" w:rsidTr="00AA628B">
        <w:trPr>
          <w:cantSplit/>
          <w:trHeight w:val="70"/>
          <w:tblHeader/>
        </w:trPr>
        <w:tc>
          <w:tcPr>
            <w:tcW w:w="225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81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0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1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AA628B" w:rsidRPr="00E50A0C" w:rsidTr="00AB0C21">
        <w:trPr>
          <w:cantSplit/>
        </w:trPr>
        <w:tc>
          <w:tcPr>
            <w:tcW w:w="2250" w:type="dxa"/>
          </w:tcPr>
          <w:p w:rsidR="00AA628B" w:rsidRPr="00E50A0C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1" w:type="dxa"/>
            <w:gridSpan w:val="2"/>
            <w:vAlign w:val="bottom"/>
          </w:tcPr>
          <w:p w:rsidR="00AA628B" w:rsidRPr="00D673A2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8269" w:type="dxa"/>
            <w:gridSpan w:val="15"/>
            <w:vAlign w:val="bottom"/>
          </w:tcPr>
          <w:p w:rsidR="00AA628B" w:rsidRPr="00D673A2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B0C21" w:rsidRPr="00E50A0C" w:rsidTr="00AA628B">
        <w:trPr>
          <w:cantSplit/>
        </w:trPr>
        <w:tc>
          <w:tcPr>
            <w:tcW w:w="2250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21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90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AB0C21" w:rsidRPr="00B9366A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AB0C21" w:rsidRPr="00B9366A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AB0C21" w:rsidRPr="00B9366A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</w:tr>
      <w:tr w:rsidR="00AB0C21" w:rsidRPr="00E50A0C" w:rsidTr="00AA628B">
        <w:trPr>
          <w:cantSplit/>
        </w:trPr>
        <w:tc>
          <w:tcPr>
            <w:tcW w:w="2250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เรียล ฮีโร่ มวยไทย </w:t>
            </w:r>
          </w:p>
          <w:p w:rsidR="00AB0C21" w:rsidRPr="00E50A0C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821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90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-25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B0C21" w:rsidRPr="00831ED5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91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AB0C21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-25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B0C21" w:rsidRPr="00E50A0C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B0C21" w:rsidRPr="00831ED5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</w:tr>
      <w:tr w:rsidR="00AB0C21" w:rsidRPr="00B9366A" w:rsidTr="00AA628B">
        <w:trPr>
          <w:cantSplit/>
        </w:trPr>
        <w:tc>
          <w:tcPr>
            <w:tcW w:w="2250" w:type="dxa"/>
          </w:tcPr>
          <w:p w:rsidR="00AB0C21" w:rsidRPr="00B9366A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:rsidR="00AB0C21" w:rsidRPr="00B9366A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1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C21" w:rsidRP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B0C2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91" w:type="dxa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AB0C21" w:rsidRPr="00D673A2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AB0C21" w:rsidRPr="00D673A2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:rsidR="00AB0C21" w:rsidRPr="00D673A2" w:rsidRDefault="00AB0C21" w:rsidP="00AB0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C21" w:rsidRPr="00AB0C21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B0C2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C21" w:rsidRPr="00B9366A" w:rsidRDefault="00AB0C21" w:rsidP="00AB0C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</w:tr>
    </w:tbl>
    <w:p w:rsidR="009D0C4F" w:rsidRPr="00C22918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EA4860" w:rsidRDefault="00F96EA8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CE458C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5306BC">
        <w:rPr>
          <w:rFonts w:ascii="Angsana New" w:hAnsi="Angsana New" w:hint="cs"/>
          <w:sz w:val="30"/>
          <w:szCs w:val="30"/>
          <w:cs/>
        </w:rPr>
        <w:t>ข้างต้น</w:t>
      </w:r>
      <w:r w:rsidRPr="00CE458C">
        <w:rPr>
          <w:rFonts w:ascii="Angsana New" w:hAnsi="Angsana New"/>
          <w:sz w:val="30"/>
          <w:szCs w:val="30"/>
          <w:cs/>
          <w:lang w:val="en-GB"/>
        </w:rPr>
        <w:t xml:space="preserve">ดำเนินธุรกิจในประเทศไทย 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กลุ่มบริษัทไม่มีเงินลงทุนในบริษัทร่วมที่จดทะเบี</w:t>
      </w:r>
      <w:r w:rsidR="008824AD" w:rsidRPr="00CE458C">
        <w:rPr>
          <w:rFonts w:ascii="Angsana New" w:hAnsi="Angsana New"/>
          <w:sz w:val="30"/>
          <w:szCs w:val="30"/>
          <w:cs/>
          <w:lang w:val="en-GB"/>
        </w:rPr>
        <w:t>ยนในตลาดหลักทรัพย์ ดังนั้นจึง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ไม่มีราคาที่เปิดเผยต่อสาธารณชน</w:t>
      </w:r>
    </w:p>
    <w:p w:rsid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:rsidR="00F60451" w:rsidRDefault="00B342E3" w:rsidP="00C2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B342E3">
        <w:rPr>
          <w:rFonts w:ascii="Angsana New" w:hAnsi="Angsana New"/>
          <w:sz w:val="30"/>
          <w:szCs w:val="30"/>
          <w:cs/>
          <w:lang w:val="en-GB"/>
        </w:rPr>
        <w:t xml:space="preserve">ในเดือนกุมภาพันธ์ </w:t>
      </w:r>
      <w:r w:rsidR="00C22918">
        <w:rPr>
          <w:rFonts w:ascii="Angsana New" w:hAnsi="Angsana New"/>
          <w:sz w:val="30"/>
          <w:szCs w:val="30"/>
          <w:lang w:val="en-GB"/>
        </w:rPr>
        <w:t>2563</w:t>
      </w:r>
      <w:r w:rsidRPr="00B342E3">
        <w:rPr>
          <w:rFonts w:ascii="Angsana New" w:hAnsi="Angsana New"/>
          <w:sz w:val="30"/>
          <w:szCs w:val="30"/>
          <w:cs/>
          <w:lang w:val="en-GB"/>
        </w:rPr>
        <w:t xml:space="preserve"> บริษัทได้ขายหุ้นในบริษัท </w:t>
      </w:r>
      <w:r>
        <w:rPr>
          <w:rFonts w:ascii="Angsana New" w:hAnsi="Angsana New" w:hint="cs"/>
          <w:sz w:val="30"/>
          <w:szCs w:val="30"/>
          <w:cs/>
          <w:lang w:val="en-GB"/>
        </w:rPr>
        <w:t>เรียล ฮีโร่ มวยไทย</w:t>
      </w:r>
      <w:r w:rsidRPr="00B342E3">
        <w:rPr>
          <w:rFonts w:ascii="Angsana New" w:hAnsi="Angsana New"/>
          <w:sz w:val="30"/>
          <w:szCs w:val="30"/>
          <w:cs/>
          <w:lang w:val="en-GB"/>
        </w:rPr>
        <w:t xml:space="preserve"> จำกัด ออกไปจากส่วนได้เสียทั้งหมดร้อยละ </w:t>
      </w:r>
      <w:r>
        <w:rPr>
          <w:rFonts w:ascii="Angsana New" w:hAnsi="Angsana New"/>
          <w:sz w:val="30"/>
          <w:szCs w:val="30"/>
          <w:lang w:val="en-GB"/>
        </w:rPr>
        <w:t>30</w:t>
      </w:r>
      <w:r w:rsidRPr="00B342E3">
        <w:rPr>
          <w:rFonts w:ascii="Angsana New" w:hAnsi="Angsana New"/>
          <w:sz w:val="30"/>
          <w:szCs w:val="30"/>
          <w:lang w:val="en-GB"/>
        </w:rPr>
        <w:t xml:space="preserve"> </w:t>
      </w:r>
      <w:r w:rsidRPr="00B342E3">
        <w:rPr>
          <w:rFonts w:ascii="Angsana New" w:hAnsi="Angsana New"/>
          <w:sz w:val="30"/>
          <w:szCs w:val="30"/>
          <w:cs/>
          <w:lang w:val="en-GB"/>
        </w:rPr>
        <w:t xml:space="preserve">ของทุนที่ออกและชำระแล้วเป็นจำนวนเงิน </w:t>
      </w:r>
      <w:r>
        <w:rPr>
          <w:rFonts w:ascii="Angsana New" w:hAnsi="Angsana New"/>
          <w:sz w:val="30"/>
          <w:szCs w:val="30"/>
          <w:lang w:val="en-GB"/>
        </w:rPr>
        <w:t>3</w:t>
      </w:r>
      <w:r w:rsidRPr="00B342E3">
        <w:rPr>
          <w:rFonts w:ascii="Angsana New" w:hAnsi="Angsana New"/>
          <w:sz w:val="30"/>
          <w:szCs w:val="30"/>
          <w:lang w:val="en-GB"/>
        </w:rPr>
        <w:t xml:space="preserve"> </w:t>
      </w:r>
      <w:r w:rsidRPr="00B342E3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C2291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B342E3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กลุ่มบริษัทรับรู้กำไรจากการขายจำนวน </w:t>
      </w:r>
      <w:r w:rsidR="00C22918">
        <w:rPr>
          <w:rFonts w:ascii="Angsana New" w:hAnsi="Angsana New"/>
          <w:sz w:val="30"/>
          <w:szCs w:val="30"/>
          <w:lang w:val="en-GB"/>
        </w:rPr>
        <w:t xml:space="preserve">0.43 </w:t>
      </w:r>
      <w:r w:rsidRPr="00B342E3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8A2EB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22918">
        <w:rPr>
          <w:rFonts w:ascii="Angsana New" w:hAnsi="Angsana New" w:hint="cs"/>
          <w:sz w:val="30"/>
          <w:szCs w:val="30"/>
          <w:cs/>
          <w:lang w:val="en-GB"/>
        </w:rPr>
        <w:t>ในงบการเงิน</w:t>
      </w:r>
    </w:p>
    <w:p w:rsidR="00B342E3" w:rsidRDefault="00B342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B342E3" w:rsidRDefault="00B342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B342E3" w:rsidRDefault="00B342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B342E3" w:rsidRDefault="00B342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B342E3" w:rsidRDefault="00B342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B342E3" w:rsidRPr="00CE458C" w:rsidRDefault="00B342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0C26DF" w:rsidRPr="00CE458C" w:rsidRDefault="00DA596C" w:rsidP="000C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0C26DF" w:rsidRPr="00CE458C">
        <w:rPr>
          <w:rFonts w:ascii="Angsana New" w:hAnsi="Angsana New"/>
          <w:b/>
          <w:bCs/>
          <w:sz w:val="30"/>
          <w:szCs w:val="30"/>
        </w:rPr>
        <w:tab/>
      </w:r>
      <w:r w:rsidR="000C26DF"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AA628B" w:rsidRPr="00E664FB" w:rsidRDefault="00AA628B" w:rsidP="00AA628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62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810"/>
        <w:gridCol w:w="81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  <w:gridCol w:w="1620"/>
      </w:tblGrid>
      <w:tr w:rsidR="00AA628B" w:rsidRPr="0069331B" w:rsidTr="00750E04">
        <w:trPr>
          <w:gridAfter w:val="1"/>
          <w:wAfter w:w="1620" w:type="dxa"/>
          <w:cantSplit/>
          <w:tblHeader/>
        </w:trPr>
        <w:tc>
          <w:tcPr>
            <w:tcW w:w="2700" w:type="dxa"/>
            <w:vAlign w:val="bottom"/>
          </w:tcPr>
          <w:p w:rsidR="00AA628B" w:rsidRPr="0069331B" w:rsidRDefault="00AA628B" w:rsidP="00AA628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AA628B" w:rsidRPr="00F226C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0" w:type="dxa"/>
            <w:gridSpan w:val="17"/>
            <w:vAlign w:val="bottom"/>
          </w:tcPr>
          <w:p w:rsidR="00AA628B" w:rsidRPr="00F94E43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F94E43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A628B" w:rsidRPr="0069331B" w:rsidTr="00750E04">
        <w:trPr>
          <w:gridAfter w:val="1"/>
          <w:wAfter w:w="1620" w:type="dxa"/>
          <w:cantSplit/>
          <w:tblHeader/>
        </w:trPr>
        <w:tc>
          <w:tcPr>
            <w:tcW w:w="2700" w:type="dxa"/>
            <w:vAlign w:val="bottom"/>
          </w:tcPr>
          <w:p w:rsidR="00AA628B" w:rsidRPr="0069331B" w:rsidRDefault="00AA628B" w:rsidP="00AA628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AA628B" w:rsidRPr="00F226C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AA628B" w:rsidRPr="0069331B" w:rsidTr="00750E04">
        <w:trPr>
          <w:gridAfter w:val="1"/>
          <w:wAfter w:w="1620" w:type="dxa"/>
          <w:cantSplit/>
          <w:trHeight w:val="270"/>
          <w:tblHeader/>
        </w:trPr>
        <w:tc>
          <w:tcPr>
            <w:tcW w:w="2700" w:type="dxa"/>
          </w:tcPr>
          <w:p w:rsidR="00AA628B" w:rsidRPr="0069331B" w:rsidRDefault="00AA628B" w:rsidP="00AA62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AA628B" w:rsidRPr="00F226CB" w:rsidRDefault="00AA628B" w:rsidP="00AA628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1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AA628B" w:rsidRPr="0069331B" w:rsidTr="00750E04">
        <w:trPr>
          <w:gridAfter w:val="1"/>
          <w:wAfter w:w="1620" w:type="dxa"/>
          <w:cantSplit/>
          <w:trHeight w:val="270"/>
          <w:tblHeader/>
        </w:trPr>
        <w:tc>
          <w:tcPr>
            <w:tcW w:w="2700" w:type="dxa"/>
          </w:tcPr>
          <w:p w:rsidR="00AA628B" w:rsidRPr="0069331B" w:rsidRDefault="00AA628B" w:rsidP="00AA62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AA628B" w:rsidRPr="00F226CB" w:rsidRDefault="00AA628B" w:rsidP="00AA628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81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AA628B" w:rsidRPr="0069331B" w:rsidTr="00750E04">
        <w:trPr>
          <w:cantSplit/>
          <w:trHeight w:val="270"/>
        </w:trPr>
        <w:tc>
          <w:tcPr>
            <w:tcW w:w="2700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AA628B" w:rsidRPr="00F226C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:rsidR="00AA628B" w:rsidRPr="008D286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AA628B" w:rsidRPr="008D286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620" w:type="dxa"/>
          </w:tcPr>
          <w:p w:rsidR="00AA628B" w:rsidRPr="008D286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AA628B" w:rsidRPr="0069331B" w:rsidTr="00750E04">
        <w:trPr>
          <w:gridAfter w:val="1"/>
          <w:wAfter w:w="1620" w:type="dxa"/>
          <w:cantSplit/>
          <w:trHeight w:val="270"/>
        </w:trPr>
        <w:tc>
          <w:tcPr>
            <w:tcW w:w="2700" w:type="dxa"/>
          </w:tcPr>
          <w:p w:rsidR="00AA628B" w:rsidRPr="003D5D69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:rsidR="00AA628B" w:rsidRPr="00F226C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AB0762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A6016" w:rsidRPr="0069331B" w:rsidTr="00750E04">
        <w:trPr>
          <w:gridAfter w:val="1"/>
          <w:wAfter w:w="1620" w:type="dxa"/>
          <w:cantSplit/>
          <w:trHeight w:val="270"/>
        </w:trPr>
        <w:tc>
          <w:tcPr>
            <w:tcW w:w="2700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530" w:type="dxa"/>
          </w:tcPr>
          <w:p w:rsidR="005A6016" w:rsidRPr="00F226C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26C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990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178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5A6016" w:rsidRPr="0069331B" w:rsidTr="00750E04">
        <w:trPr>
          <w:gridAfter w:val="1"/>
          <w:wAfter w:w="1620" w:type="dxa"/>
          <w:cantSplit/>
          <w:trHeight w:val="270"/>
        </w:trPr>
        <w:tc>
          <w:tcPr>
            <w:tcW w:w="2700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1530" w:type="dxa"/>
          </w:tcPr>
          <w:p w:rsidR="005A6016" w:rsidRPr="00F226C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90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5A6016" w:rsidRPr="0069331B" w:rsidTr="00750E04">
        <w:trPr>
          <w:gridAfter w:val="1"/>
          <w:wAfter w:w="1620" w:type="dxa"/>
          <w:cantSplit/>
          <w:trHeight w:val="270"/>
        </w:trPr>
        <w:tc>
          <w:tcPr>
            <w:tcW w:w="2700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0CE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จำกัด</w:t>
            </w:r>
          </w:p>
        </w:tc>
        <w:tc>
          <w:tcPr>
            <w:tcW w:w="1530" w:type="dxa"/>
          </w:tcPr>
          <w:p w:rsidR="005A6016" w:rsidRPr="00F226C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990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</w:tr>
      <w:tr w:rsidR="005A6016" w:rsidRPr="0070246F" w:rsidTr="00750E04">
        <w:trPr>
          <w:gridAfter w:val="1"/>
          <w:wAfter w:w="1620" w:type="dxa"/>
          <w:cantSplit/>
          <w:trHeight w:val="270"/>
        </w:trPr>
        <w:tc>
          <w:tcPr>
            <w:tcW w:w="2700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0246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5A6016" w:rsidRPr="0070246F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</w:tr>
    </w:tbl>
    <w:p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</w:pPr>
    </w:p>
    <w:p w:rsidR="00AA628B" w:rsidRPr="00A90FBF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F45557" w:rsidRDefault="0077783C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0C26D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F45557" w:rsidRPr="000C26DF">
        <w:rPr>
          <w:rFonts w:ascii="Angsana New" w:hAnsi="Angsana New" w:cs="Angsana New" w:hint="cs"/>
          <w:sz w:val="30"/>
          <w:szCs w:val="30"/>
          <w:cs/>
        </w:rPr>
        <w:t>ทางตรง</w:t>
      </w:r>
      <w:r w:rsidR="004E067A" w:rsidRPr="000C26DF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Pr="000C26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C26DF">
        <w:rPr>
          <w:rFonts w:ascii="Angsana New" w:hAnsi="Angsana New" w:cs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 w:rsidRPr="000C26DF">
        <w:rPr>
          <w:rFonts w:ascii="Angsana New" w:hAnsi="Angsana New" w:cs="Angsana New" w:hint="cs"/>
          <w:sz w:val="30"/>
          <w:szCs w:val="30"/>
          <w:cs/>
        </w:rPr>
        <w:t>ทางตรง</w:t>
      </w:r>
      <w:r w:rsidRPr="000C26DF">
        <w:rPr>
          <w:rFonts w:ascii="Angsana New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605527" w:rsidRPr="00605527" w:rsidRDefault="00605527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20"/>
          <w:lang w:bidi="th-TH"/>
        </w:rPr>
      </w:pP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E1476F">
        <w:rPr>
          <w:rFonts w:ascii="Angsana New" w:hAnsi="Angsana New" w:cs="Angsana New" w:hint="cs"/>
          <w:sz w:val="30"/>
          <w:szCs w:val="30"/>
          <w:cs/>
          <w:lang w:bidi="th-TH"/>
        </w:rPr>
        <w:t>ทางอ้อม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13739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A6016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A6016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CE458C">
        <w:rPr>
          <w:rFonts w:ascii="Angsana New" w:hAnsi="Angsana New" w:cs="Angsana New"/>
          <w:sz w:val="30"/>
          <w:szCs w:val="30"/>
          <w:lang w:bidi="th-TH"/>
        </w:rPr>
        <w:t>6</w:t>
      </w: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5A601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:rsidR="00AA628B" w:rsidRDefault="00AA628B" w:rsidP="00AA628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530"/>
        <w:gridCol w:w="1080"/>
        <w:gridCol w:w="99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AA628B" w:rsidRPr="0069331B" w:rsidTr="00AA628B">
        <w:trPr>
          <w:cantSplit/>
          <w:tblHeader/>
        </w:trPr>
        <w:tc>
          <w:tcPr>
            <w:tcW w:w="2520" w:type="dxa"/>
            <w:vAlign w:val="bottom"/>
          </w:tcPr>
          <w:p w:rsidR="00AA628B" w:rsidRPr="0069331B" w:rsidRDefault="00AA628B" w:rsidP="00AA628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AA628B" w:rsidRPr="00F226C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2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AA628B" w:rsidRPr="0069331B" w:rsidRDefault="00AA628B" w:rsidP="00AA628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AA628B" w:rsidRPr="0069331B" w:rsidTr="00AA628B">
        <w:trPr>
          <w:cantSplit/>
          <w:trHeight w:val="270"/>
          <w:tblHeader/>
        </w:trPr>
        <w:tc>
          <w:tcPr>
            <w:tcW w:w="2520" w:type="dxa"/>
          </w:tcPr>
          <w:p w:rsidR="00AA628B" w:rsidRPr="0069331B" w:rsidRDefault="00AA628B" w:rsidP="00AA62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AA628B" w:rsidRPr="00F226CB" w:rsidRDefault="00AA628B" w:rsidP="00AA628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92A75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:rsidR="00792A75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:rsidR="00AA628B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AA628B" w:rsidRPr="0069331B" w:rsidTr="00AA628B">
        <w:trPr>
          <w:cantSplit/>
          <w:trHeight w:val="270"/>
          <w:tblHeader/>
        </w:trPr>
        <w:tc>
          <w:tcPr>
            <w:tcW w:w="2520" w:type="dxa"/>
          </w:tcPr>
          <w:p w:rsidR="00AA628B" w:rsidRPr="0069331B" w:rsidRDefault="00AA628B" w:rsidP="00AA62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AA628B" w:rsidRPr="00F226CB" w:rsidRDefault="00AA628B" w:rsidP="00AA628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90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E50A0C" w:rsidRDefault="00AA628B" w:rsidP="00AA62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AA628B" w:rsidRPr="0069331B" w:rsidTr="00AA628B">
        <w:trPr>
          <w:cantSplit/>
          <w:trHeight w:val="270"/>
        </w:trPr>
        <w:tc>
          <w:tcPr>
            <w:tcW w:w="2520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AA628B" w:rsidRPr="00F226C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AA628B" w:rsidRPr="008D286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AA628B" w:rsidRPr="008D286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AA628B" w:rsidRPr="0069331B" w:rsidTr="00AA628B">
        <w:trPr>
          <w:cantSplit/>
          <w:trHeight w:val="270"/>
        </w:trPr>
        <w:tc>
          <w:tcPr>
            <w:tcW w:w="2520" w:type="dxa"/>
          </w:tcPr>
          <w:p w:rsidR="00AA628B" w:rsidRPr="003D5D69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AA628B" w:rsidRPr="00CF1A0E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A628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69331B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A628B" w:rsidRPr="000F5005" w:rsidRDefault="00AA628B" w:rsidP="00A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6016" w:rsidRPr="0069331B" w:rsidTr="00AA628B">
        <w:trPr>
          <w:cantSplit/>
          <w:trHeight w:val="270"/>
        </w:trPr>
        <w:tc>
          <w:tcPr>
            <w:tcW w:w="2520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1530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</w:t>
            </w:r>
          </w:p>
          <w:p w:rsidR="005A6016" w:rsidRPr="00F226C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990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:rsidR="005A6016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5A6016" w:rsidRPr="00AB0762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178" w:type="dxa"/>
          </w:tcPr>
          <w:p w:rsidR="005A6016" w:rsidRPr="0069331B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5A6016" w:rsidRPr="000F5005" w:rsidRDefault="005A6016" w:rsidP="005A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AA628B" w:rsidRDefault="00AA628B" w:rsidP="00AA6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751D84" w:rsidRDefault="00F45557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0C26DF" w:rsidSect="00621170">
          <w:footerReference w:type="default" r:id="rId12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176CC9" w:rsidRPr="00A562AD" w:rsidRDefault="00895CEA" w:rsidP="00131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C48B4" w:rsidRPr="001C48B4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p w:rsidR="00792A75" w:rsidRDefault="00792A75" w:rsidP="00792A75">
      <w:pPr>
        <w:spacing w:line="320" w:lineRule="exact"/>
      </w:pPr>
    </w:p>
    <w:tbl>
      <w:tblPr>
        <w:tblW w:w="144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1091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792A75" w:rsidRPr="00CE458C" w:rsidTr="002931FF">
        <w:trPr>
          <w:cantSplit/>
        </w:trPr>
        <w:tc>
          <w:tcPr>
            <w:tcW w:w="2689" w:type="dxa"/>
            <w:vAlign w:val="bottom"/>
          </w:tcPr>
          <w:p w:rsidR="00792A75" w:rsidRPr="00CE458C" w:rsidRDefault="00792A75" w:rsidP="00792A75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0" w:type="dxa"/>
            <w:gridSpan w:val="3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และจำหน่ายหนังสือและให้บริการโฆษณา</w:t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61" w:type="dxa"/>
            <w:gridSpan w:val="3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bookmarkStart w:id="7" w:name="_Hlk39618626"/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ธุรกิจจัดงานแสดง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 ผลิตและให้บริการโฆษณา</w:t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  <w:bookmarkEnd w:id="7"/>
          </w:p>
        </w:tc>
        <w:tc>
          <w:tcPr>
            <w:tcW w:w="180" w:type="dxa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ผ่านสื่อ</w:t>
            </w: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โทรทัศน์</w:t>
            </w:r>
          </w:p>
        </w:tc>
        <w:tc>
          <w:tcPr>
            <w:tcW w:w="186" w:type="dxa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  <w:br/>
            </w: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CE458C">
              <w:rPr>
                <w:rFonts w:ascii="Angsana New" w:hAnsi="Angsana New" w:cs="Angsana New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</w:p>
        </w:tc>
        <w:tc>
          <w:tcPr>
            <w:tcW w:w="186" w:type="dxa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792A75" w:rsidRPr="00CE458C" w:rsidRDefault="00792A75" w:rsidP="00792A75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br/>
            </w: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CE458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E26842" w:rsidRPr="00CE458C" w:rsidTr="002931FF">
        <w:trPr>
          <w:cantSplit/>
        </w:trPr>
        <w:tc>
          <w:tcPr>
            <w:tcW w:w="2689" w:type="dxa"/>
          </w:tcPr>
          <w:p w:rsidR="00E26842" w:rsidRPr="00CE458C" w:rsidRDefault="00E26842" w:rsidP="00E2684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วันที่</w:t>
            </w: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</w:t>
            </w:r>
            <w:r w:rsidRPr="00CE45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180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180" w:type="dxa"/>
          </w:tcPr>
          <w:p w:rsidR="00E26842" w:rsidRPr="00CE458C" w:rsidRDefault="00E26842" w:rsidP="00E2684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186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186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E26842" w:rsidRPr="00792A75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E26842" w:rsidRPr="00CE458C" w:rsidRDefault="00E26842" w:rsidP="00E2684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</w:tr>
      <w:tr w:rsidR="00E26842" w:rsidRPr="00CE458C" w:rsidTr="002931FF">
        <w:trPr>
          <w:cantSplit/>
        </w:trPr>
        <w:tc>
          <w:tcPr>
            <w:tcW w:w="2689" w:type="dxa"/>
          </w:tcPr>
          <w:p w:rsidR="00E26842" w:rsidRPr="00CE458C" w:rsidRDefault="00E26842" w:rsidP="00E2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19" w:type="dxa"/>
            <w:gridSpan w:val="19"/>
          </w:tcPr>
          <w:p w:rsidR="00E26842" w:rsidRPr="00CE458C" w:rsidRDefault="00E26842" w:rsidP="00E26842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D07C02" w:rsidRPr="00CE458C" w:rsidTr="002931FF">
        <w:trPr>
          <w:cantSplit/>
        </w:trPr>
        <w:tc>
          <w:tcPr>
            <w:tcW w:w="2689" w:type="dxa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314,955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A2EB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</w:t>
            </w:r>
            <w:r w:rsidRPr="008A2EB9">
              <w:rPr>
                <w:rFonts w:ascii="Angsana New" w:hAnsi="Angsana New" w:cs="Angsana New"/>
                <w:sz w:val="26"/>
                <w:szCs w:val="26"/>
              </w:rPr>
              <w:t>,133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7C02" w:rsidRPr="008A2EB9" w:rsidRDefault="007834BB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97,788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D07C02" w:rsidRPr="008A2EB9" w:rsidRDefault="00D07C02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2EB9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8A2EB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A2EB9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A2EB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A2EB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07C02" w:rsidRPr="008A2EB9" w:rsidRDefault="007834BB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sz w:val="26"/>
                <w:szCs w:val="26"/>
              </w:rPr>
              <w:t>256,781</w:t>
            </w:r>
          </w:p>
        </w:tc>
        <w:tc>
          <w:tcPr>
            <w:tcW w:w="180" w:type="dxa"/>
            <w:vAlign w:val="bottom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195,913</w:t>
            </w:r>
          </w:p>
        </w:tc>
        <w:tc>
          <w:tcPr>
            <w:tcW w:w="186" w:type="dxa"/>
            <w:vAlign w:val="bottom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669,524</w:t>
            </w:r>
          </w:p>
        </w:tc>
        <w:tc>
          <w:tcPr>
            <w:tcW w:w="180" w:type="dxa"/>
            <w:vAlign w:val="bottom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657</w:t>
            </w:r>
            <w:r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665</w:t>
            </w:r>
          </w:p>
        </w:tc>
      </w:tr>
      <w:tr w:rsidR="00D07C02" w:rsidRPr="00CE458C" w:rsidTr="002931FF">
        <w:trPr>
          <w:cantSplit/>
        </w:trPr>
        <w:tc>
          <w:tcPr>
            <w:tcW w:w="2689" w:type="dxa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</w:rPr>
              <w:t>78,</w:t>
            </w:r>
            <w:r w:rsidR="00137B0E" w:rsidRPr="008A2EB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8A2EB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EB9">
              <w:rPr>
                <w:rFonts w:ascii="Angsana New" w:hAnsi="Angsana New" w:cs="Angsana New" w:hint="cs"/>
                <w:sz w:val="26"/>
                <w:szCs w:val="26"/>
              </w:rPr>
              <w:t>116,423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</w:rPr>
              <w:t>22,220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D07C02" w:rsidRPr="008A2EB9" w:rsidRDefault="00D07C02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EB9">
              <w:rPr>
                <w:rFonts w:ascii="Angsana New" w:hAnsi="Angsana New" w:cs="Angsana New" w:hint="cs"/>
                <w:sz w:val="26"/>
                <w:szCs w:val="26"/>
              </w:rPr>
              <w:t>3,78</w:t>
            </w:r>
            <w:r w:rsidRPr="008A2EB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07C02" w:rsidRPr="008A2EB9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sz w:val="26"/>
                <w:szCs w:val="26"/>
              </w:rPr>
              <w:t>14,278</w:t>
            </w:r>
          </w:p>
        </w:tc>
        <w:tc>
          <w:tcPr>
            <w:tcW w:w="180" w:type="dxa"/>
            <w:vAlign w:val="bottom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13,89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6" w:type="dxa"/>
            <w:vAlign w:val="bottom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(115,29</w:t>
            </w:r>
            <w:r w:rsidR="00137B0E">
              <w:rPr>
                <w:rFonts w:ascii="Angsana New" w:eastAsia="MS Mincho" w:hAnsi="Angsana New"/>
                <w:sz w:val="26"/>
                <w:szCs w:val="26"/>
              </w:rPr>
              <w:t>8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(134,100)</w:t>
            </w:r>
          </w:p>
        </w:tc>
        <w:tc>
          <w:tcPr>
            <w:tcW w:w="186" w:type="dxa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D07C02" w:rsidRPr="00CE458C" w:rsidTr="002931FF">
        <w:trPr>
          <w:cantSplit/>
        </w:trPr>
        <w:tc>
          <w:tcPr>
            <w:tcW w:w="2689" w:type="dxa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393,755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483</w:t>
            </w:r>
            <w:r w:rsidRPr="008A2EB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556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C02" w:rsidRPr="008A2EB9" w:rsidRDefault="007834BB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120,008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C02" w:rsidRPr="008A2EB9" w:rsidRDefault="00D07C02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98,403</w:t>
            </w:r>
          </w:p>
        </w:tc>
        <w:tc>
          <w:tcPr>
            <w:tcW w:w="180" w:type="dxa"/>
            <w:vAlign w:val="bottom"/>
          </w:tcPr>
          <w:p w:rsidR="00D07C02" w:rsidRPr="008A2EB9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C02" w:rsidRPr="008A2EB9" w:rsidRDefault="007834BB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271,059</w:t>
            </w:r>
          </w:p>
        </w:tc>
        <w:tc>
          <w:tcPr>
            <w:tcW w:w="180" w:type="dxa"/>
            <w:vAlign w:val="bottom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C02" w:rsidRPr="00CE458C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209,806</w:t>
            </w:r>
          </w:p>
        </w:tc>
        <w:tc>
          <w:tcPr>
            <w:tcW w:w="186" w:type="dxa"/>
            <w:vAlign w:val="bottom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D07C02" w:rsidRPr="00D07C02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07C0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(115,29</w:t>
            </w:r>
            <w:r w:rsidR="00137B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Pr="00D07C0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07C02" w:rsidRPr="00717816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42E6E">
              <w:rPr>
                <w:rFonts w:ascii="Angsana New" w:hAnsi="Angsana New" w:hint="cs"/>
                <w:b/>
                <w:bCs/>
                <w:sz w:val="26"/>
                <w:szCs w:val="26"/>
              </w:rPr>
              <w:t>(134,100)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:rsidR="00D07C02" w:rsidRPr="00CE458C" w:rsidRDefault="00D07C02" w:rsidP="00D07C0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C02" w:rsidRPr="00D07C02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07C0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669,524</w:t>
            </w:r>
          </w:p>
        </w:tc>
        <w:tc>
          <w:tcPr>
            <w:tcW w:w="180" w:type="dxa"/>
            <w:vAlign w:val="bottom"/>
          </w:tcPr>
          <w:p w:rsidR="00D07C02" w:rsidRPr="00CE458C" w:rsidRDefault="00D07C02" w:rsidP="00D07C02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7C02" w:rsidRPr="00444BE2" w:rsidRDefault="00D07C02" w:rsidP="00D0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657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665</w:t>
            </w:r>
          </w:p>
        </w:tc>
      </w:tr>
      <w:tr w:rsidR="00D07C02" w:rsidRPr="00F65963" w:rsidTr="00F65963">
        <w:trPr>
          <w:cantSplit/>
        </w:trPr>
        <w:tc>
          <w:tcPr>
            <w:tcW w:w="2689" w:type="dxa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D07C02" w:rsidRPr="008A2EB9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6" w:type="dxa"/>
            <w:vAlign w:val="bottom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6" w:type="dxa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D07C02" w:rsidRPr="00F65963" w:rsidRDefault="00D07C02" w:rsidP="00F6596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0850E1" w:rsidRPr="00CE458C" w:rsidTr="002931FF">
        <w:trPr>
          <w:cantSplit/>
        </w:trPr>
        <w:tc>
          <w:tcPr>
            <w:tcW w:w="2689" w:type="dxa"/>
          </w:tcPr>
          <w:p w:rsidR="000850E1" w:rsidRPr="00175FC3" w:rsidRDefault="000850E1" w:rsidP="000850E1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175F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8A2EB9" w:rsidRDefault="000850E1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8A2EB9" w:rsidRDefault="000850E1" w:rsidP="0008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CE458C" w:rsidRDefault="000850E1" w:rsidP="0008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Pr="00CE458C" w:rsidRDefault="000850E1" w:rsidP="0008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0850E1" w:rsidRPr="00CE458C" w:rsidRDefault="000850E1" w:rsidP="0008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850E1" w:rsidRPr="00CE458C" w:rsidTr="000850E1">
        <w:trPr>
          <w:cantSplit/>
        </w:trPr>
        <w:tc>
          <w:tcPr>
            <w:tcW w:w="2689" w:type="dxa"/>
          </w:tcPr>
          <w:p w:rsidR="000850E1" w:rsidRPr="00CC277A" w:rsidRDefault="000850E1" w:rsidP="000850E1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8A2EB9" w:rsidRDefault="000850E1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08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0850E1" w:rsidRPr="00CE458C" w:rsidRDefault="000850E1" w:rsidP="0008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850E1" w:rsidRPr="00CE458C" w:rsidTr="008A2EB9">
        <w:trPr>
          <w:cantSplit/>
        </w:trPr>
        <w:tc>
          <w:tcPr>
            <w:tcW w:w="2689" w:type="dxa"/>
            <w:vAlign w:val="bottom"/>
          </w:tcPr>
          <w:p w:rsidR="000850E1" w:rsidRPr="00CC277A" w:rsidRDefault="000850E1" w:rsidP="000850E1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:rsidR="000850E1" w:rsidRPr="008A2EB9" w:rsidRDefault="000850E1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391,687</w:t>
            </w: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8A2EB9" w:rsidRDefault="002F66A8" w:rsidP="00B6045B">
            <w:pPr>
              <w:pStyle w:val="acctfourfigures"/>
              <w:shd w:val="clear" w:color="auto" w:fill="FFFFFF"/>
              <w:tabs>
                <w:tab w:val="clear" w:pos="765"/>
                <w:tab w:val="left" w:pos="384"/>
              </w:tabs>
              <w:spacing w:line="320" w:lineRule="exact"/>
              <w:ind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1D1EB2" w:rsidRPr="008A2EB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A2E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D1EB2" w:rsidRPr="008A2EB9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A2EB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8A2EB9" w:rsidRDefault="00533A7D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107,762</w:t>
            </w: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8A2EB9" w:rsidRDefault="002F66A8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</w:rPr>
              <w:t>71,731</w:t>
            </w:r>
          </w:p>
        </w:tc>
        <w:tc>
          <w:tcPr>
            <w:tcW w:w="180" w:type="dxa"/>
            <w:vAlign w:val="bottom"/>
          </w:tcPr>
          <w:p w:rsidR="000850E1" w:rsidRPr="008A2EB9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8A2EB9" w:rsidRDefault="00533A7D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236,669</w:t>
            </w:r>
          </w:p>
        </w:tc>
        <w:tc>
          <w:tcPr>
            <w:tcW w:w="180" w:type="dxa"/>
            <w:vAlign w:val="bottom"/>
          </w:tcPr>
          <w:p w:rsidR="000850E1" w:rsidRPr="002F66A8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2F66A8" w:rsidRDefault="002F66A8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146,594</w:t>
            </w:r>
          </w:p>
        </w:tc>
        <w:tc>
          <w:tcPr>
            <w:tcW w:w="186" w:type="dxa"/>
            <w:vAlign w:val="bottom"/>
          </w:tcPr>
          <w:p w:rsidR="000850E1" w:rsidRPr="002F66A8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0850E1" w:rsidRPr="00A77F8D" w:rsidRDefault="002F66A8" w:rsidP="008D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77F8D">
              <w:rPr>
                <w:rFonts w:ascii="Angsana New" w:eastAsia="MS Mincho" w:hAnsi="Angsana New"/>
                <w:sz w:val="26"/>
                <w:szCs w:val="26"/>
              </w:rPr>
              <w:t>(105,81</w:t>
            </w:r>
            <w:r w:rsidR="00193B76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A77F8D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0850E1" w:rsidRPr="008D10EC" w:rsidRDefault="000850E1" w:rsidP="008D10EC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0850E1" w:rsidRPr="008D10EC" w:rsidRDefault="002F66A8" w:rsidP="008D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8D10EC">
              <w:rPr>
                <w:rFonts w:ascii="Angsana New" w:hAnsi="Angsana New"/>
                <w:sz w:val="26"/>
                <w:szCs w:val="26"/>
              </w:rPr>
              <w:t>(12</w:t>
            </w:r>
            <w:r w:rsidR="001D1EB2" w:rsidRPr="008D10EC">
              <w:rPr>
                <w:rFonts w:ascii="Angsana New" w:hAnsi="Angsana New"/>
                <w:sz w:val="26"/>
                <w:szCs w:val="26"/>
              </w:rPr>
              <w:t>1</w:t>
            </w:r>
            <w:r w:rsidRPr="008D10EC">
              <w:rPr>
                <w:rFonts w:ascii="Angsana New" w:hAnsi="Angsana New"/>
                <w:sz w:val="26"/>
                <w:szCs w:val="26"/>
              </w:rPr>
              <w:t>,0</w:t>
            </w:r>
            <w:r w:rsidR="001D1EB2" w:rsidRPr="008D10EC">
              <w:rPr>
                <w:rFonts w:ascii="Angsana New" w:hAnsi="Angsana New"/>
                <w:sz w:val="26"/>
                <w:szCs w:val="26"/>
              </w:rPr>
              <w:t>5</w:t>
            </w:r>
            <w:r w:rsidRPr="008D10EC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86" w:type="dxa"/>
          </w:tcPr>
          <w:p w:rsidR="000850E1" w:rsidRPr="002F66A8" w:rsidRDefault="000850E1" w:rsidP="000850E1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2F66A8" w:rsidRDefault="002F66A8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F66A8">
              <w:rPr>
                <w:rFonts w:ascii="Angsana New" w:eastAsia="MS Mincho" w:hAnsi="Angsana New"/>
                <w:sz w:val="26"/>
                <w:szCs w:val="26"/>
              </w:rPr>
              <w:t>630,30</w:t>
            </w:r>
            <w:r w:rsidR="008D10EC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:rsidR="000850E1" w:rsidRPr="002F66A8" w:rsidRDefault="000850E1" w:rsidP="000850E1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0850E1" w:rsidRPr="002F66A8" w:rsidRDefault="002F66A8" w:rsidP="0008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578,576</w:t>
            </w:r>
          </w:p>
        </w:tc>
      </w:tr>
      <w:tr w:rsidR="002F66A8" w:rsidRPr="00CE458C" w:rsidTr="008A2EB9">
        <w:trPr>
          <w:cantSplit/>
        </w:trPr>
        <w:tc>
          <w:tcPr>
            <w:tcW w:w="2689" w:type="dxa"/>
            <w:vAlign w:val="bottom"/>
          </w:tcPr>
          <w:p w:rsidR="002F66A8" w:rsidRPr="00CC277A" w:rsidRDefault="002F66A8" w:rsidP="002F66A8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2,068</w:t>
            </w:r>
          </w:p>
        </w:tc>
        <w:tc>
          <w:tcPr>
            <w:tcW w:w="180" w:type="dxa"/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F66A8" w:rsidRPr="008A2EB9" w:rsidRDefault="001D1EB2" w:rsidP="00193B76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2EB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2,250</w:t>
            </w:r>
          </w:p>
        </w:tc>
        <w:tc>
          <w:tcPr>
            <w:tcW w:w="180" w:type="dxa"/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F66A8" w:rsidRPr="008A2EB9" w:rsidRDefault="00533A7D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12,246</w:t>
            </w:r>
          </w:p>
        </w:tc>
        <w:tc>
          <w:tcPr>
            <w:tcW w:w="180" w:type="dxa"/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2F66A8" w:rsidRPr="008A2EB9" w:rsidRDefault="002F66A8" w:rsidP="002F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20" w:lineRule="exact"/>
              <w:ind w:left="-129" w:right="100"/>
              <w:rPr>
                <w:rFonts w:ascii="Angsana New" w:eastAsia="MS Mincho" w:hAnsi="Angsana New"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sz w:val="26"/>
                <w:szCs w:val="26"/>
              </w:rPr>
              <w:t>26,672</w:t>
            </w:r>
          </w:p>
        </w:tc>
        <w:tc>
          <w:tcPr>
            <w:tcW w:w="180" w:type="dxa"/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F66A8" w:rsidRPr="008A2EB9" w:rsidRDefault="00533A7D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34,390</w:t>
            </w:r>
          </w:p>
        </w:tc>
        <w:tc>
          <w:tcPr>
            <w:tcW w:w="180" w:type="dxa"/>
            <w:vAlign w:val="bottom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1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63,212</w:t>
            </w:r>
          </w:p>
        </w:tc>
        <w:tc>
          <w:tcPr>
            <w:tcW w:w="186" w:type="dxa"/>
            <w:vAlign w:val="bottom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F66A8" w:rsidRPr="00A77F8D" w:rsidRDefault="002F66A8" w:rsidP="00A7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77F8D">
              <w:rPr>
                <w:rFonts w:ascii="Angsana New" w:eastAsia="MS Mincho" w:hAnsi="Angsana New"/>
                <w:sz w:val="26"/>
                <w:szCs w:val="26"/>
              </w:rPr>
              <w:t>(9,486)</w:t>
            </w:r>
          </w:p>
        </w:tc>
        <w:tc>
          <w:tcPr>
            <w:tcW w:w="180" w:type="dxa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F66A8" w:rsidRPr="00CE458C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3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1D1EB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D1EB2">
              <w:rPr>
                <w:rFonts w:ascii="Angsana New" w:hAnsi="Angsana New" w:cs="Angsana New"/>
                <w:sz w:val="26"/>
                <w:szCs w:val="26"/>
              </w:rPr>
              <w:t>04</w:t>
            </w:r>
            <w:r>
              <w:rPr>
                <w:rFonts w:ascii="Angsana New" w:hAnsi="Angsana New" w:cs="Angsana New"/>
                <w:sz w:val="26"/>
                <w:szCs w:val="26"/>
              </w:rPr>
              <w:t>5)</w:t>
            </w:r>
          </w:p>
        </w:tc>
        <w:tc>
          <w:tcPr>
            <w:tcW w:w="186" w:type="dxa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F66A8" w:rsidRPr="00CE458C" w:rsidRDefault="002F66A8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39,218</w:t>
            </w:r>
          </w:p>
        </w:tc>
        <w:tc>
          <w:tcPr>
            <w:tcW w:w="180" w:type="dxa"/>
            <w:vAlign w:val="bottom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F66A8" w:rsidRPr="00CE458C" w:rsidRDefault="002F66A8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79,089</w:t>
            </w:r>
          </w:p>
        </w:tc>
      </w:tr>
      <w:tr w:rsidR="002F66A8" w:rsidRPr="00CE458C" w:rsidTr="008A2EB9">
        <w:trPr>
          <w:cantSplit/>
        </w:trPr>
        <w:tc>
          <w:tcPr>
            <w:tcW w:w="2689" w:type="dxa"/>
          </w:tcPr>
          <w:p w:rsidR="002F66A8" w:rsidRPr="00CC277A" w:rsidRDefault="002F66A8" w:rsidP="002F66A8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393,755</w:t>
            </w:r>
          </w:p>
        </w:tc>
        <w:tc>
          <w:tcPr>
            <w:tcW w:w="180" w:type="dxa"/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483</w:t>
            </w:r>
            <w:r w:rsidRPr="008A2EB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556</w:t>
            </w:r>
          </w:p>
        </w:tc>
        <w:tc>
          <w:tcPr>
            <w:tcW w:w="180" w:type="dxa"/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6A8" w:rsidRPr="008A2EB9" w:rsidRDefault="00533A7D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120,008</w:t>
            </w:r>
          </w:p>
        </w:tc>
        <w:tc>
          <w:tcPr>
            <w:tcW w:w="180" w:type="dxa"/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6A8" w:rsidRPr="008A2EB9" w:rsidRDefault="002F66A8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98,403</w:t>
            </w:r>
          </w:p>
        </w:tc>
        <w:tc>
          <w:tcPr>
            <w:tcW w:w="180" w:type="dxa"/>
            <w:vAlign w:val="bottom"/>
          </w:tcPr>
          <w:p w:rsidR="002F66A8" w:rsidRPr="008A2EB9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6A8" w:rsidRPr="00913A9A" w:rsidRDefault="00533A7D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271,059</w:t>
            </w:r>
          </w:p>
        </w:tc>
        <w:tc>
          <w:tcPr>
            <w:tcW w:w="180" w:type="dxa"/>
            <w:vAlign w:val="bottom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6A8" w:rsidRPr="002F66A8" w:rsidRDefault="002F66A8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2F66A8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209,806</w:t>
            </w:r>
          </w:p>
        </w:tc>
        <w:tc>
          <w:tcPr>
            <w:tcW w:w="186" w:type="dxa"/>
            <w:vAlign w:val="bottom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2F66A8" w:rsidRPr="00A77F8D" w:rsidRDefault="002F66A8" w:rsidP="00A7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77F8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(115,29</w:t>
            </w:r>
            <w:r w:rsidR="00193B7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Pr="00A77F8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F66A8" w:rsidRPr="002F66A8" w:rsidRDefault="002F66A8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2F66A8">
              <w:rPr>
                <w:rFonts w:ascii="Angsana New" w:hAnsi="Angsana New" w:hint="cs"/>
                <w:b/>
                <w:bCs/>
                <w:sz w:val="26"/>
                <w:szCs w:val="26"/>
                <w:lang w:val="en-GB" w:bidi="ar-SA"/>
              </w:rPr>
              <w:t>(134,100)</w:t>
            </w:r>
          </w:p>
        </w:tc>
        <w:tc>
          <w:tcPr>
            <w:tcW w:w="186" w:type="dxa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6A8" w:rsidRPr="002F66A8" w:rsidRDefault="002F66A8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2F66A8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669,524</w:t>
            </w:r>
          </w:p>
        </w:tc>
        <w:tc>
          <w:tcPr>
            <w:tcW w:w="180" w:type="dxa"/>
            <w:vAlign w:val="bottom"/>
          </w:tcPr>
          <w:p w:rsidR="002F66A8" w:rsidRPr="00CE458C" w:rsidRDefault="002F66A8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6A8" w:rsidRPr="002F66A8" w:rsidRDefault="002F66A8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2F66A8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657</w:t>
            </w:r>
            <w:r w:rsidRPr="002F66A8">
              <w:rPr>
                <w:rFonts w:ascii="Angsana New" w:hAnsi="Angsana New" w:hint="cs"/>
                <w:b/>
                <w:bCs/>
                <w:sz w:val="26"/>
                <w:szCs w:val="26"/>
                <w:lang w:val="en-GB" w:bidi="ar-SA"/>
              </w:rPr>
              <w:t>,</w:t>
            </w:r>
            <w:r w:rsidRPr="002F66A8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665</w:t>
            </w:r>
          </w:p>
        </w:tc>
      </w:tr>
      <w:tr w:rsidR="002F53F7" w:rsidRPr="00CE458C" w:rsidTr="008A2EB9">
        <w:trPr>
          <w:cantSplit/>
        </w:trPr>
        <w:tc>
          <w:tcPr>
            <w:tcW w:w="2689" w:type="dxa"/>
          </w:tcPr>
          <w:p w:rsidR="002F53F7" w:rsidRPr="00CC277A" w:rsidRDefault="002F53F7" w:rsidP="002F66A8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2F53F7" w:rsidRPr="008A2EB9" w:rsidRDefault="002F53F7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F53F7" w:rsidRPr="008A2EB9" w:rsidRDefault="002F53F7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F53F7" w:rsidRPr="008A2EB9" w:rsidRDefault="002F53F7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F53F7" w:rsidRPr="008A2EB9" w:rsidRDefault="002F53F7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F53F7" w:rsidRPr="008A2EB9" w:rsidRDefault="002F53F7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F53F7" w:rsidRPr="008A2EB9" w:rsidRDefault="002F53F7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:rsidR="002F53F7" w:rsidRPr="008A2EB9" w:rsidRDefault="002F53F7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F53F7" w:rsidRPr="008A2EB9" w:rsidRDefault="002F53F7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F53F7" w:rsidRPr="008A2EB9" w:rsidRDefault="002F53F7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2F53F7" w:rsidRPr="00CE458C" w:rsidRDefault="002F53F7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2F53F7" w:rsidRPr="002F66A8" w:rsidRDefault="002F53F7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:rsidR="002F53F7" w:rsidRPr="00CE458C" w:rsidRDefault="002F53F7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2F53F7" w:rsidRPr="002F66A8" w:rsidRDefault="002F53F7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2F53F7" w:rsidRPr="00CE458C" w:rsidRDefault="002F53F7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2F53F7" w:rsidRPr="002F66A8" w:rsidRDefault="002F53F7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</w:tcPr>
          <w:p w:rsidR="002F53F7" w:rsidRPr="00CE458C" w:rsidRDefault="002F53F7" w:rsidP="002F66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F53F7" w:rsidRPr="002F66A8" w:rsidRDefault="002F53F7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2F53F7" w:rsidRPr="00CE458C" w:rsidRDefault="002F53F7" w:rsidP="002F66A8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2F53F7" w:rsidRPr="002F66A8" w:rsidRDefault="002F53F7" w:rsidP="002F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2F53F7" w:rsidRPr="00CE458C" w:rsidTr="002F53F7">
        <w:trPr>
          <w:cantSplit/>
        </w:trPr>
        <w:tc>
          <w:tcPr>
            <w:tcW w:w="2689" w:type="dxa"/>
          </w:tcPr>
          <w:p w:rsidR="002F53F7" w:rsidRPr="00CE458C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2F53F7" w:rsidRPr="00CE458C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F53F7" w:rsidRPr="008A2EB9" w:rsidRDefault="002F53F7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5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834BB"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29,873</w:t>
            </w: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2F53F7" w:rsidRPr="008A2EB9" w:rsidRDefault="002F53F7" w:rsidP="00A82E4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F53F7" w:rsidRPr="008A2EB9" w:rsidRDefault="002F53F7" w:rsidP="00A82E4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5,538</w:t>
            </w:r>
          </w:p>
        </w:tc>
        <w:tc>
          <w:tcPr>
            <w:tcW w:w="180" w:type="dxa"/>
            <w:vAlign w:val="bottom"/>
          </w:tcPr>
          <w:p w:rsidR="002F53F7" w:rsidRPr="008A2EB9" w:rsidRDefault="002F53F7" w:rsidP="00A82E4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F53F7" w:rsidRPr="008A2EB9" w:rsidRDefault="007834BB" w:rsidP="007834BB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8,622</w:t>
            </w:r>
          </w:p>
        </w:tc>
        <w:tc>
          <w:tcPr>
            <w:tcW w:w="180" w:type="dxa"/>
            <w:vAlign w:val="bottom"/>
          </w:tcPr>
          <w:p w:rsidR="002F53F7" w:rsidRPr="008A2EB9" w:rsidRDefault="002F53F7" w:rsidP="00A82E4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:rsidR="002F53F7" w:rsidRPr="008A2EB9" w:rsidRDefault="002F53F7" w:rsidP="002F53F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(326)</w:t>
            </w:r>
          </w:p>
        </w:tc>
        <w:tc>
          <w:tcPr>
            <w:tcW w:w="180" w:type="dxa"/>
            <w:vAlign w:val="bottom"/>
          </w:tcPr>
          <w:p w:rsidR="002F53F7" w:rsidRPr="008A2EB9" w:rsidRDefault="002F53F7" w:rsidP="00A82E4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2F53F7" w:rsidRPr="008A2EB9" w:rsidRDefault="007834BB" w:rsidP="0078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A2E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2,613</w:t>
            </w:r>
          </w:p>
        </w:tc>
        <w:tc>
          <w:tcPr>
            <w:tcW w:w="180" w:type="dxa"/>
            <w:vAlign w:val="bottom"/>
          </w:tcPr>
          <w:p w:rsidR="002F53F7" w:rsidRPr="00CE458C" w:rsidRDefault="002F53F7" w:rsidP="00A82E4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2F53F7" w:rsidRPr="00CE458C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(2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9,957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2F53F7" w:rsidRPr="00CE458C" w:rsidRDefault="002F53F7" w:rsidP="00A82E4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2F53F7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F53F7" w:rsidRPr="006D5010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(683)</w:t>
            </w:r>
          </w:p>
        </w:tc>
        <w:tc>
          <w:tcPr>
            <w:tcW w:w="180" w:type="dxa"/>
          </w:tcPr>
          <w:p w:rsidR="002F53F7" w:rsidRPr="00CE458C" w:rsidRDefault="002F53F7" w:rsidP="00A82E4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F53F7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F53F7" w:rsidRPr="006D5010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4F45">
              <w:rPr>
                <w:rFonts w:ascii="Angsana New" w:hAnsi="Angsana New" w:hint="cs"/>
                <w:b/>
                <w:bCs/>
                <w:sz w:val="26"/>
                <w:szCs w:val="26"/>
              </w:rPr>
              <w:t>(3,523)</w:t>
            </w:r>
          </w:p>
        </w:tc>
        <w:tc>
          <w:tcPr>
            <w:tcW w:w="186" w:type="dxa"/>
          </w:tcPr>
          <w:p w:rsidR="002F53F7" w:rsidRPr="00CE458C" w:rsidRDefault="002F53F7" w:rsidP="00A82E4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F53F7" w:rsidRPr="00CE458C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(19,321)</w:t>
            </w:r>
          </w:p>
        </w:tc>
        <w:tc>
          <w:tcPr>
            <w:tcW w:w="180" w:type="dxa"/>
            <w:vAlign w:val="bottom"/>
          </w:tcPr>
          <w:p w:rsidR="002F53F7" w:rsidRPr="00CE458C" w:rsidRDefault="002F53F7" w:rsidP="00A82E4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F53F7" w:rsidRPr="00CE458C" w:rsidRDefault="002F53F7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(28,268)</w:t>
            </w:r>
          </w:p>
        </w:tc>
      </w:tr>
    </w:tbl>
    <w:p w:rsidR="00792A75" w:rsidRDefault="00792A75"/>
    <w:p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1091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0850E1" w:rsidRPr="00CE458C" w:rsidTr="000850E1">
        <w:trPr>
          <w:cantSplit/>
        </w:trPr>
        <w:tc>
          <w:tcPr>
            <w:tcW w:w="2689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และจำหน่ายหนังสือและให้บริการโฆษณา</w:t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61" w:type="dxa"/>
            <w:gridSpan w:val="3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ธุรกิจจัดงานแสดง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 ผลิตและให้บริการโฆษณา</w:t>
            </w:r>
            <w:r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ผ่านสื่อ</w:t>
            </w: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โทรทัศน์</w:t>
            </w:r>
          </w:p>
        </w:tc>
        <w:tc>
          <w:tcPr>
            <w:tcW w:w="186" w:type="dxa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  <w:br/>
            </w:r>
            <w:r w:rsidRPr="00CE458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CE458C">
              <w:rPr>
                <w:rFonts w:ascii="Angsana New" w:hAnsi="Angsana New" w:cs="Angsana New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</w:p>
        </w:tc>
        <w:tc>
          <w:tcPr>
            <w:tcW w:w="186" w:type="dxa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0850E1" w:rsidRPr="00CE458C" w:rsidRDefault="000850E1" w:rsidP="00C544D8">
            <w:pPr>
              <w:pStyle w:val="acctmergecolhdg"/>
              <w:shd w:val="clear" w:color="auto" w:fill="FFFFFF"/>
              <w:spacing w:line="320" w:lineRule="exact"/>
              <w:rPr>
                <w:rFonts w:ascii="Angsana New" w:hAnsi="Angsana New" w:cs="Angsana New"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br/>
            </w:r>
            <w:r w:rsidRPr="00CE458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CE458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0850E1" w:rsidRPr="00CE458C" w:rsidTr="000850E1">
        <w:trPr>
          <w:cantSplit/>
        </w:trPr>
        <w:tc>
          <w:tcPr>
            <w:tcW w:w="2689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0850E1" w:rsidRPr="00792A75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0850E1" w:rsidRPr="00792A75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0850E1" w:rsidRPr="00792A75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186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:rsidR="000850E1" w:rsidRPr="00792A75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  <w:tc>
          <w:tcPr>
            <w:tcW w:w="186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0850E1" w:rsidRPr="00792A75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92A75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0850E1" w:rsidRPr="00CE458C" w:rsidRDefault="000850E1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62</w:t>
            </w:r>
          </w:p>
        </w:tc>
      </w:tr>
      <w:tr w:rsidR="007C5B01" w:rsidRPr="00CE458C" w:rsidTr="00A82E48">
        <w:trPr>
          <w:cantSplit/>
        </w:trPr>
        <w:tc>
          <w:tcPr>
            <w:tcW w:w="2689" w:type="dxa"/>
          </w:tcPr>
          <w:p w:rsidR="007C5B01" w:rsidRPr="00CE458C" w:rsidRDefault="007C5B0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19" w:type="dxa"/>
            <w:gridSpan w:val="19"/>
            <w:shd w:val="clear" w:color="auto" w:fill="auto"/>
          </w:tcPr>
          <w:p w:rsidR="007C5B01" w:rsidRPr="00CE458C" w:rsidRDefault="00B138CC" w:rsidP="00C544D8">
            <w:pPr>
              <w:pStyle w:val="acctmergecolhdg"/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138C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="007C5B01"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0850E1" w:rsidRPr="00CE458C" w:rsidTr="00C544D8">
        <w:trPr>
          <w:cantSplit/>
        </w:trPr>
        <w:tc>
          <w:tcPr>
            <w:tcW w:w="2689" w:type="dxa"/>
          </w:tcPr>
          <w:p w:rsidR="000850E1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สินทรัพย์ส่วนงาน </w:t>
            </w:r>
          </w:p>
          <w:p w:rsidR="000850E1" w:rsidRPr="00D22BEA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 31 มีนาคม / 31 ธันวาคม</w:t>
            </w:r>
          </w:p>
        </w:tc>
        <w:tc>
          <w:tcPr>
            <w:tcW w:w="10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1,791,532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1,6</w:t>
            </w:r>
            <w:r>
              <w:rPr>
                <w:rFonts w:ascii="Angsana New" w:hAnsi="Angsana New" w:cs="Angsana New"/>
                <w:sz w:val="26"/>
                <w:szCs w:val="26"/>
              </w:rPr>
              <w:t>47,369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10,924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23,470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1,960,550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1,990,495</w:t>
            </w:r>
          </w:p>
        </w:tc>
        <w:tc>
          <w:tcPr>
            <w:tcW w:w="186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850E1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(209,717)</w:t>
            </w: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85,800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3,553,289</w:t>
            </w: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0850E1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3,475,534</w:t>
            </w:r>
          </w:p>
        </w:tc>
      </w:tr>
      <w:tr w:rsidR="000850E1" w:rsidRPr="00CE458C" w:rsidTr="00C544D8">
        <w:trPr>
          <w:cantSplit/>
        </w:trPr>
        <w:tc>
          <w:tcPr>
            <w:tcW w:w="2689" w:type="dxa"/>
          </w:tcPr>
          <w:p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1,791,445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1,808,628</w:t>
            </w:r>
          </w:p>
        </w:tc>
      </w:tr>
      <w:tr w:rsidR="000850E1" w:rsidRPr="00CE458C" w:rsidTr="00C544D8">
        <w:trPr>
          <w:cantSplit/>
        </w:trPr>
        <w:tc>
          <w:tcPr>
            <w:tcW w:w="2689" w:type="dxa"/>
          </w:tcPr>
          <w:p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5,344,735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5,284,162</w:t>
            </w:r>
          </w:p>
        </w:tc>
      </w:tr>
      <w:tr w:rsidR="000850E1" w:rsidRPr="00CE458C" w:rsidTr="00C544D8">
        <w:trPr>
          <w:cantSplit/>
        </w:trPr>
        <w:tc>
          <w:tcPr>
            <w:tcW w:w="2689" w:type="dxa"/>
          </w:tcPr>
          <w:p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0"/>
              </w:tabs>
              <w:spacing w:line="320" w:lineRule="exact"/>
              <w:ind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 31 มีนาคม / 31 ธันวาคม</w:t>
            </w:r>
          </w:p>
        </w:tc>
        <w:tc>
          <w:tcPr>
            <w:tcW w:w="10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920,722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859,999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89,783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83,642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261,858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242,449</w:t>
            </w:r>
          </w:p>
        </w:tc>
        <w:tc>
          <w:tcPr>
            <w:tcW w:w="186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850E1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(201,287)</w:t>
            </w: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72,416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1,071,076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1,013,674</w:t>
            </w:r>
          </w:p>
        </w:tc>
      </w:tr>
      <w:tr w:rsidR="000850E1" w:rsidRPr="00CE458C" w:rsidTr="00C544D8">
        <w:trPr>
          <w:cantSplit/>
        </w:trPr>
        <w:tc>
          <w:tcPr>
            <w:tcW w:w="2689" w:type="dxa"/>
          </w:tcPr>
          <w:p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121,633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97,690</w:t>
            </w:r>
          </w:p>
        </w:tc>
      </w:tr>
      <w:tr w:rsidR="000850E1" w:rsidRPr="00CE458C" w:rsidTr="00C544D8">
        <w:trPr>
          <w:cantSplit/>
        </w:trPr>
        <w:tc>
          <w:tcPr>
            <w:tcW w:w="2689" w:type="dxa"/>
          </w:tcPr>
          <w:p w:rsidR="000850E1" w:rsidRPr="00CE458C" w:rsidRDefault="000850E1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1,192,709</w:t>
            </w:r>
          </w:p>
        </w:tc>
        <w:tc>
          <w:tcPr>
            <w:tcW w:w="180" w:type="dxa"/>
            <w:vAlign w:val="bottom"/>
          </w:tcPr>
          <w:p w:rsidR="000850E1" w:rsidRPr="00CE458C" w:rsidRDefault="000850E1" w:rsidP="00C544D8">
            <w:pPr>
              <w:pStyle w:val="acctfourfigures"/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50E1" w:rsidRPr="00CE458C" w:rsidRDefault="000850E1" w:rsidP="0082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1,111,364</w:t>
            </w:r>
          </w:p>
        </w:tc>
      </w:tr>
    </w:tbl>
    <w:p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850E1" w:rsidRDefault="000850E1" w:rsidP="000850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850E1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850E1" w:rsidRPr="000C7CDE" w:rsidRDefault="000850E1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45611A" w:rsidRPr="008848A7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45611A" w:rsidRPr="008848A7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5611A" w:rsidRPr="008848A7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45611A" w:rsidRPr="008848A7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45611A" w:rsidRPr="008848A7" w:rsidRDefault="0045611A" w:rsidP="004561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848A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และจำหน่ายหนังสือ</w:t>
            </w:r>
            <w:r w:rsidRPr="008848A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8848A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:rsidR="00175FC3" w:rsidRPr="008848A7" w:rsidRDefault="0045611A" w:rsidP="00175F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848A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ผลิตและ</w:t>
            </w:r>
          </w:p>
          <w:p w:rsidR="0045611A" w:rsidRPr="008848A7" w:rsidRDefault="0045611A" w:rsidP="00175F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ให้บริการโฆษณาผ่านสื่อออนไลน์</w:t>
            </w:r>
          </w:p>
        </w:tc>
        <w:tc>
          <w:tcPr>
            <w:tcW w:w="270" w:type="dxa"/>
          </w:tcPr>
          <w:p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45611A" w:rsidRPr="008848A7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92A75" w:rsidRPr="008848A7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792A75" w:rsidRPr="008848A7" w:rsidRDefault="00792A75" w:rsidP="00792A7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46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267" w:type="dxa"/>
          </w:tcPr>
          <w:p w:rsidR="00792A75" w:rsidRPr="008848A7" w:rsidRDefault="00792A75" w:rsidP="00792A7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3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270" w:type="dxa"/>
          </w:tcPr>
          <w:p w:rsidR="00792A75" w:rsidRPr="008848A7" w:rsidRDefault="00792A75" w:rsidP="00792A7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92A75" w:rsidRPr="008848A7" w:rsidRDefault="00792A75" w:rsidP="00792A75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8848A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62</w:t>
            </w:r>
          </w:p>
        </w:tc>
      </w:tr>
      <w:tr w:rsidR="00792A75" w:rsidRPr="008848A7" w:rsidTr="0045611A">
        <w:trPr>
          <w:trHeight w:val="87"/>
          <w:tblHeader/>
        </w:trPr>
        <w:tc>
          <w:tcPr>
            <w:tcW w:w="4680" w:type="dxa"/>
            <w:vAlign w:val="bottom"/>
          </w:tcPr>
          <w:p w:rsidR="00792A75" w:rsidRPr="008848A7" w:rsidRDefault="00792A75" w:rsidP="00792A75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792A75" w:rsidRPr="008848A7" w:rsidRDefault="00792A75" w:rsidP="00792A75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92A75" w:rsidRPr="008848A7" w:rsidTr="0045611A">
        <w:tc>
          <w:tcPr>
            <w:tcW w:w="4680" w:type="dxa"/>
            <w:shd w:val="clear" w:color="auto" w:fill="auto"/>
            <w:vAlign w:val="bottom"/>
          </w:tcPr>
          <w:p w:rsidR="00792A75" w:rsidRPr="008848A7" w:rsidRDefault="00792A75" w:rsidP="00792A7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8848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0850E1" w:rsidRPr="008848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1 </w:t>
            </w:r>
            <w:r w:rsidR="000850E1" w:rsidRPr="008848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126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792A75" w:rsidRPr="008848A7" w:rsidTr="0045611A">
        <w:tc>
          <w:tcPr>
            <w:tcW w:w="4680" w:type="dxa"/>
          </w:tcPr>
          <w:p w:rsidR="00792A75" w:rsidRPr="008848A7" w:rsidRDefault="00792A75" w:rsidP="00792A7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792A75" w:rsidRPr="008848A7" w:rsidTr="0045611A">
        <w:tc>
          <w:tcPr>
            <w:tcW w:w="4680" w:type="dxa"/>
            <w:hideMark/>
          </w:tcPr>
          <w:p w:rsidR="00792A75" w:rsidRPr="008848A7" w:rsidRDefault="00792A75" w:rsidP="00792A7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792A75" w:rsidRPr="008848A7" w:rsidRDefault="00792A75" w:rsidP="0079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227FED" w:rsidRPr="008848A7" w:rsidTr="0045611A">
        <w:tc>
          <w:tcPr>
            <w:tcW w:w="4680" w:type="dxa"/>
            <w:vAlign w:val="bottom"/>
            <w:hideMark/>
          </w:tcPr>
          <w:p w:rsidR="00227FED" w:rsidRPr="008848A7" w:rsidRDefault="00227FED" w:rsidP="00227FE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8848A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:rsidR="00227FED" w:rsidRPr="008848A7" w:rsidRDefault="00227FED" w:rsidP="00227FE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201,654</w:t>
            </w:r>
          </w:p>
        </w:tc>
        <w:tc>
          <w:tcPr>
            <w:tcW w:w="246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vAlign w:val="bottom"/>
          </w:tcPr>
          <w:p w:rsidR="00227FED" w:rsidRPr="008848A7" w:rsidRDefault="00227FED" w:rsidP="00227FED">
            <w:pPr>
              <w:tabs>
                <w:tab w:val="clear" w:pos="454"/>
                <w:tab w:val="decimal" w:pos="436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251,792</w:t>
            </w:r>
          </w:p>
        </w:tc>
        <w:tc>
          <w:tcPr>
            <w:tcW w:w="267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vAlign w:val="bottom"/>
          </w:tcPr>
          <w:p w:rsidR="00227FED" w:rsidRPr="008848A7" w:rsidRDefault="00227FED" w:rsidP="00227FED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</w:rPr>
              <w:t>60,497</w:t>
            </w:r>
          </w:p>
        </w:tc>
        <w:tc>
          <w:tcPr>
            <w:tcW w:w="273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vAlign w:val="bottom"/>
          </w:tcPr>
          <w:p w:rsidR="00227FED" w:rsidRPr="008848A7" w:rsidRDefault="00227FED" w:rsidP="00227FE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71,733</w:t>
            </w:r>
          </w:p>
        </w:tc>
        <w:tc>
          <w:tcPr>
            <w:tcW w:w="270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:rsidR="00227FED" w:rsidRPr="008848A7" w:rsidRDefault="00227FED" w:rsidP="00227FE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lang w:eastAsia="en-GB"/>
              </w:rPr>
              <w:t>262,151</w:t>
            </w:r>
          </w:p>
        </w:tc>
        <w:tc>
          <w:tcPr>
            <w:tcW w:w="270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:rsidR="00227FED" w:rsidRPr="008848A7" w:rsidRDefault="00227FED" w:rsidP="00227FE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323,525</w:t>
            </w:r>
          </w:p>
        </w:tc>
      </w:tr>
      <w:tr w:rsidR="00227FED" w:rsidRPr="008848A7" w:rsidTr="00C544D8">
        <w:trPr>
          <w:trHeight w:val="74"/>
        </w:trPr>
        <w:tc>
          <w:tcPr>
            <w:tcW w:w="4680" w:type="dxa"/>
            <w:vAlign w:val="bottom"/>
            <w:hideMark/>
          </w:tcPr>
          <w:p w:rsidR="00227FED" w:rsidRPr="008848A7" w:rsidRDefault="00227FED" w:rsidP="00227FE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8848A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tabs>
                <w:tab w:val="clear" w:pos="227"/>
                <w:tab w:val="clear" w:pos="454"/>
                <w:tab w:val="clear" w:pos="907"/>
                <w:tab w:val="left" w:pos="228"/>
                <w:tab w:val="decimal" w:pos="436"/>
              </w:tabs>
              <w:ind w:left="-108" w:right="27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tabs>
                <w:tab w:val="clear" w:pos="454"/>
                <w:tab w:val="decimal" w:pos="436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2,250</w:t>
            </w:r>
          </w:p>
        </w:tc>
        <w:tc>
          <w:tcPr>
            <w:tcW w:w="267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</w:rPr>
              <w:t>12,246</w:t>
            </w:r>
          </w:p>
        </w:tc>
        <w:tc>
          <w:tcPr>
            <w:tcW w:w="273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sz w:val="30"/>
                <w:szCs w:val="30"/>
                <w:lang w:eastAsia="en-GB"/>
              </w:rPr>
              <w:t>26,672</w:t>
            </w:r>
          </w:p>
        </w:tc>
        <w:tc>
          <w:tcPr>
            <w:tcW w:w="270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</w:rPr>
              <w:t>12,246</w:t>
            </w:r>
          </w:p>
        </w:tc>
        <w:tc>
          <w:tcPr>
            <w:tcW w:w="270" w:type="dxa"/>
            <w:vAlign w:val="bottom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7FED" w:rsidRPr="008848A7" w:rsidRDefault="00227FED" w:rsidP="00227FE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 w:cs="Angsana New"/>
                <w:sz w:val="30"/>
                <w:szCs w:val="30"/>
                <w:lang w:eastAsia="en-GB"/>
              </w:rPr>
              <w:t>28,922</w:t>
            </w:r>
          </w:p>
        </w:tc>
      </w:tr>
      <w:tr w:rsidR="00227FED" w:rsidRPr="008848A7" w:rsidTr="0045611A">
        <w:tc>
          <w:tcPr>
            <w:tcW w:w="4680" w:type="dxa"/>
            <w:hideMark/>
          </w:tcPr>
          <w:p w:rsidR="00227FED" w:rsidRPr="008848A7" w:rsidRDefault="00227FED" w:rsidP="00227FE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8848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201,654</w:t>
            </w:r>
          </w:p>
        </w:tc>
        <w:tc>
          <w:tcPr>
            <w:tcW w:w="246" w:type="dxa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tabs>
                <w:tab w:val="clear" w:pos="454"/>
                <w:tab w:val="decimal" w:pos="436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254,042</w:t>
            </w:r>
          </w:p>
        </w:tc>
        <w:tc>
          <w:tcPr>
            <w:tcW w:w="267" w:type="dxa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48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72,743</w:t>
            </w:r>
          </w:p>
        </w:tc>
        <w:tc>
          <w:tcPr>
            <w:tcW w:w="273" w:type="dxa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7FED" w:rsidRPr="008848A7" w:rsidRDefault="00227FED" w:rsidP="00227FE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98,405</w:t>
            </w:r>
          </w:p>
        </w:tc>
        <w:tc>
          <w:tcPr>
            <w:tcW w:w="270" w:type="dxa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7FED" w:rsidRPr="008848A7" w:rsidRDefault="00227FED" w:rsidP="00227FE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274,397</w:t>
            </w:r>
          </w:p>
        </w:tc>
        <w:tc>
          <w:tcPr>
            <w:tcW w:w="270" w:type="dxa"/>
          </w:tcPr>
          <w:p w:rsidR="00227FED" w:rsidRPr="008848A7" w:rsidRDefault="00227FED" w:rsidP="00227FE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7FED" w:rsidRPr="008848A7" w:rsidRDefault="00227FED" w:rsidP="00227FE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848A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352,447</w:t>
            </w:r>
          </w:p>
        </w:tc>
      </w:tr>
    </w:tbl>
    <w:p w:rsidR="0045611A" w:rsidRPr="00F7477C" w:rsidRDefault="0045611A" w:rsidP="006678CE">
      <w:pPr>
        <w:tabs>
          <w:tab w:val="clear" w:pos="454"/>
          <w:tab w:val="left" w:pos="630"/>
        </w:tabs>
        <w:ind w:left="666" w:hanging="36"/>
        <w:jc w:val="thaiDistribute"/>
        <w:rPr>
          <w:rFonts w:ascii="Angsana New" w:hAnsi="Angsana New"/>
          <w:sz w:val="30"/>
          <w:szCs w:val="30"/>
        </w:rPr>
        <w:sectPr w:rsidR="0045611A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/>
      </w: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:rsidR="00101543" w:rsidRDefault="00895CEA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01543">
        <w:rPr>
          <w:rFonts w:ascii="Angsana New" w:hAnsi="Angsana New"/>
          <w:b/>
          <w:bCs/>
          <w:sz w:val="30"/>
          <w:szCs w:val="30"/>
        </w:rPr>
        <w:tab/>
      </w:r>
      <w:r w:rsidR="00101543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:rsidR="00101543" w:rsidRDefault="00101543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440"/>
      </w:tblGrid>
      <w:tr w:rsidR="00362916" w:rsidRPr="00B138CC" w:rsidTr="00657152">
        <w:trPr>
          <w:cantSplit/>
          <w:trHeight w:val="144"/>
          <w:tblHeader/>
        </w:trPr>
        <w:tc>
          <w:tcPr>
            <w:tcW w:w="6120" w:type="dxa"/>
            <w:shd w:val="clear" w:color="auto" w:fill="auto"/>
            <w:vAlign w:val="bottom"/>
          </w:tcPr>
          <w:p w:rsidR="00362916" w:rsidRPr="00B138CC" w:rsidRDefault="00362916" w:rsidP="003629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3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138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B13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13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38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13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8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62916" w:rsidRPr="00B138CC" w:rsidTr="00657152">
        <w:trPr>
          <w:cantSplit/>
          <w:trHeight w:val="144"/>
          <w:tblHeader/>
        </w:trPr>
        <w:tc>
          <w:tcPr>
            <w:tcW w:w="6120" w:type="dxa"/>
            <w:shd w:val="clear" w:color="auto" w:fill="auto"/>
            <w:vAlign w:val="bottom"/>
          </w:tcPr>
          <w:p w:rsidR="00362916" w:rsidRPr="00B138CC" w:rsidRDefault="00362916" w:rsidP="003629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38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38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62916" w:rsidRPr="00B138CC" w:rsidTr="00362916">
        <w:trPr>
          <w:cantSplit/>
          <w:trHeight w:val="144"/>
        </w:trPr>
        <w:tc>
          <w:tcPr>
            <w:tcW w:w="6120" w:type="dxa"/>
          </w:tcPr>
          <w:p w:rsidR="00362916" w:rsidRPr="00B138CC" w:rsidRDefault="00362916" w:rsidP="003629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3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62916" w:rsidRPr="00B138CC" w:rsidTr="00362916">
        <w:trPr>
          <w:cantSplit/>
          <w:trHeight w:val="191"/>
        </w:trPr>
        <w:tc>
          <w:tcPr>
            <w:tcW w:w="6120" w:type="dxa"/>
          </w:tcPr>
          <w:p w:rsidR="00362916" w:rsidRPr="00B138CC" w:rsidRDefault="00362916" w:rsidP="00362916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138CC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362916" w:rsidRPr="00C90576" w:rsidRDefault="00964620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8CC">
              <w:rPr>
                <w:rFonts w:ascii="Angsana New" w:hAnsi="Angsana New"/>
                <w:sz w:val="30"/>
                <w:szCs w:val="30"/>
                <w:lang w:val="en-GB" w:bidi="ar-SA"/>
              </w:rPr>
              <w:t>1,45</w:t>
            </w:r>
            <w:r w:rsidR="00C90576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80" w:type="dxa"/>
          </w:tcPr>
          <w:p w:rsidR="00362916" w:rsidRPr="00B138CC" w:rsidRDefault="00362916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362916" w:rsidRPr="00B138CC" w:rsidRDefault="00657152" w:rsidP="00362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3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B8160B" w:rsidRPr="00B138CC" w:rsidTr="00362916">
        <w:trPr>
          <w:cantSplit/>
          <w:trHeight w:val="144"/>
        </w:trPr>
        <w:tc>
          <w:tcPr>
            <w:tcW w:w="6120" w:type="dxa"/>
          </w:tcPr>
          <w:p w:rsidR="00B8160B" w:rsidRPr="00B138CC" w:rsidRDefault="00B8160B" w:rsidP="00B8160B">
            <w:pPr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B138CC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B8160B" w:rsidRPr="00B138CC" w:rsidRDefault="00B8160B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</w:rPr>
              <w:t>1</w:t>
            </w:r>
            <w:r w:rsidR="00B776C2" w:rsidRPr="00B138CC">
              <w:rPr>
                <w:rFonts w:ascii="Angsana New" w:hAnsi="Angsana New"/>
                <w:sz w:val="30"/>
                <w:szCs w:val="30"/>
              </w:rPr>
              <w:t>,546</w:t>
            </w:r>
          </w:p>
        </w:tc>
        <w:tc>
          <w:tcPr>
            <w:tcW w:w="180" w:type="dxa"/>
          </w:tcPr>
          <w:p w:rsidR="00B8160B" w:rsidRPr="00B138CC" w:rsidRDefault="00B8160B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B8160B" w:rsidRPr="00B138CC" w:rsidRDefault="00B8160B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3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B8160B" w:rsidRPr="00B138CC" w:rsidTr="00362916">
        <w:trPr>
          <w:cantSplit/>
          <w:trHeight w:val="144"/>
        </w:trPr>
        <w:tc>
          <w:tcPr>
            <w:tcW w:w="6120" w:type="dxa"/>
          </w:tcPr>
          <w:p w:rsidR="00B8160B" w:rsidRPr="00B138CC" w:rsidRDefault="00B8160B" w:rsidP="00B8160B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:rsidR="00B8160B" w:rsidRPr="00B138CC" w:rsidRDefault="00B776C2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80" w:type="dxa"/>
          </w:tcPr>
          <w:p w:rsidR="00B8160B" w:rsidRPr="00B138CC" w:rsidRDefault="00B8160B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B8160B" w:rsidRPr="00B138CC" w:rsidRDefault="00B776C2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right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138CC">
              <w:rPr>
                <w:rFonts w:ascii="Angsana New" w:hAnsi="Angsana New"/>
                <w:sz w:val="30"/>
                <w:szCs w:val="30"/>
                <w:lang w:val="en-GB" w:bidi="ar-SA"/>
              </w:rPr>
              <w:t>49</w:t>
            </w:r>
          </w:p>
        </w:tc>
      </w:tr>
      <w:tr w:rsidR="00B8160B" w:rsidRPr="00362916" w:rsidTr="00362916">
        <w:trPr>
          <w:cantSplit/>
          <w:trHeight w:val="144"/>
        </w:trPr>
        <w:tc>
          <w:tcPr>
            <w:tcW w:w="6120" w:type="dxa"/>
          </w:tcPr>
          <w:p w:rsidR="00B8160B" w:rsidRPr="00B138CC" w:rsidRDefault="00B8160B" w:rsidP="00B8160B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B138CC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B138CC">
              <w:rPr>
                <w:rFonts w:ascii="Angsana New" w:hAnsi="Angsana New"/>
                <w:sz w:val="30"/>
                <w:szCs w:val="30"/>
                <w:cs/>
              </w:rPr>
              <w:t>ที่ผันแปรตามยอดขาย</w:t>
            </w:r>
            <w:r w:rsidRPr="00B138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B8160B" w:rsidRPr="00B138CC" w:rsidRDefault="00B8160B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</w:rPr>
              <w:t>3,3</w:t>
            </w:r>
            <w:r w:rsidR="00B776C2" w:rsidRPr="00B138C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:rsidR="00B8160B" w:rsidRPr="00B138CC" w:rsidRDefault="00B8160B" w:rsidP="00B8160B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B8160B" w:rsidRPr="00335BDF" w:rsidRDefault="00B8160B" w:rsidP="00B8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38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101543" w:rsidRPr="00362916" w:rsidRDefault="00101543" w:rsidP="0036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62916" w:rsidRPr="00362916" w:rsidRDefault="00362916" w:rsidP="0036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62916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สิ้นสุดวันที่ </w:t>
      </w:r>
      <w:r w:rsidRPr="00362916">
        <w:rPr>
          <w:rFonts w:ascii="Angsana New" w:hAnsi="Angsana New"/>
          <w:sz w:val="30"/>
          <w:szCs w:val="30"/>
        </w:rPr>
        <w:t>3</w:t>
      </w:r>
      <w:r w:rsidR="00335BDF">
        <w:rPr>
          <w:rFonts w:ascii="Angsana New" w:hAnsi="Angsana New"/>
          <w:sz w:val="30"/>
          <w:szCs w:val="30"/>
        </w:rPr>
        <w:t xml:space="preserve">1 </w:t>
      </w:r>
      <w:r w:rsidR="00335BDF">
        <w:rPr>
          <w:rFonts w:ascii="Angsana New" w:hAnsi="Angsana New" w:hint="cs"/>
          <w:sz w:val="30"/>
          <w:szCs w:val="30"/>
          <w:cs/>
        </w:rPr>
        <w:t>มีนาคม</w:t>
      </w:r>
      <w:r w:rsidRPr="00362916">
        <w:rPr>
          <w:rFonts w:ascii="Angsana New" w:hAnsi="Angsana New"/>
          <w:sz w:val="30"/>
          <w:szCs w:val="30"/>
          <w:cs/>
        </w:rPr>
        <w:t xml:space="preserve"> </w:t>
      </w:r>
      <w:r w:rsidRPr="00362916">
        <w:rPr>
          <w:rFonts w:ascii="Angsana New" w:hAnsi="Angsana New"/>
          <w:sz w:val="30"/>
          <w:szCs w:val="30"/>
        </w:rPr>
        <w:t xml:space="preserve">2563 </w:t>
      </w:r>
      <w:r w:rsidRPr="00362916">
        <w:rPr>
          <w:rFonts w:ascii="Angsana New" w:hAnsi="Angsana New"/>
          <w:sz w:val="30"/>
          <w:szCs w:val="30"/>
          <w:cs/>
        </w:rPr>
        <w:t xml:space="preserve">มีจำนวน </w:t>
      </w:r>
      <w:r w:rsidR="00042B11">
        <w:rPr>
          <w:rFonts w:ascii="Angsana New" w:hAnsi="Angsana New"/>
          <w:sz w:val="30"/>
          <w:szCs w:val="30"/>
        </w:rPr>
        <w:t>35.84</w:t>
      </w:r>
      <w:r w:rsidRPr="00362916">
        <w:rPr>
          <w:rFonts w:ascii="Angsana New" w:hAnsi="Angsana New"/>
          <w:sz w:val="30"/>
          <w:szCs w:val="30"/>
        </w:rPr>
        <w:t xml:space="preserve"> </w:t>
      </w:r>
      <w:r w:rsidRPr="0036291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42B11">
        <w:rPr>
          <w:rFonts w:ascii="Angsana New" w:hAnsi="Angsana New"/>
          <w:sz w:val="30"/>
          <w:szCs w:val="30"/>
        </w:rPr>
        <w:t>4.67</w:t>
      </w:r>
      <w:r w:rsidRPr="00362916">
        <w:rPr>
          <w:rFonts w:ascii="Angsana New" w:hAnsi="Angsana New"/>
          <w:sz w:val="30"/>
          <w:szCs w:val="30"/>
        </w:rPr>
        <w:t xml:space="preserve"> </w:t>
      </w:r>
      <w:r w:rsidRPr="00362916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101543" w:rsidRPr="00362916" w:rsidRDefault="00101543" w:rsidP="0036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DC794B" w:rsidRPr="00CE458C" w:rsidRDefault="00101543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95CEA">
        <w:rPr>
          <w:rFonts w:ascii="Angsana New" w:hAnsi="Angsana New"/>
          <w:b/>
          <w:bCs/>
          <w:sz w:val="30"/>
          <w:szCs w:val="30"/>
        </w:rPr>
        <w:t>0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C794B" w:rsidRPr="00CE458C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AA603D">
        <w:rPr>
          <w:rFonts w:ascii="Angsana New" w:hAnsi="Angsana New"/>
          <w:sz w:val="30"/>
          <w:szCs w:val="30"/>
        </w:rPr>
        <w:t xml:space="preserve">31 </w:t>
      </w:r>
      <w:r w:rsidR="00AA603D">
        <w:rPr>
          <w:rFonts w:ascii="Angsana New" w:hAnsi="Angsana New" w:hint="cs"/>
          <w:sz w:val="30"/>
          <w:szCs w:val="30"/>
          <w:cs/>
        </w:rPr>
        <w:t>มีนาคม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>25</w:t>
      </w:r>
      <w:r w:rsidR="00202A50" w:rsidRPr="00CE458C">
        <w:rPr>
          <w:rFonts w:ascii="Angsana New" w:hAnsi="Angsana New"/>
          <w:sz w:val="30"/>
          <w:szCs w:val="30"/>
        </w:rPr>
        <w:t>6</w:t>
      </w:r>
      <w:r w:rsidR="00AA603D">
        <w:rPr>
          <w:rFonts w:ascii="Angsana New" w:hAnsi="Angsana New"/>
          <w:sz w:val="30"/>
          <w:szCs w:val="30"/>
        </w:rPr>
        <w:t>3</w:t>
      </w:r>
      <w:r w:rsidRPr="00CE458C">
        <w:rPr>
          <w:rFonts w:ascii="Angsana New" w:hAnsi="Angsana New"/>
          <w:sz w:val="30"/>
          <w:szCs w:val="30"/>
          <w:cs/>
        </w:rPr>
        <w:t xml:space="preserve"> คือ</w:t>
      </w:r>
      <w:r w:rsidR="00614789" w:rsidRPr="00CE458C">
        <w:rPr>
          <w:rFonts w:ascii="Angsana New" w:hAnsi="Angsana New"/>
          <w:sz w:val="30"/>
          <w:szCs w:val="30"/>
          <w:cs/>
        </w:rPr>
        <w:t>ร้อยล</w:t>
      </w:r>
      <w:r w:rsidR="002D382D">
        <w:rPr>
          <w:rFonts w:ascii="Angsana New" w:hAnsi="Angsana New" w:hint="cs"/>
          <w:sz w:val="30"/>
          <w:szCs w:val="30"/>
          <w:cs/>
        </w:rPr>
        <w:t>ะ</w:t>
      </w:r>
      <w:r w:rsidR="00AA603D">
        <w:rPr>
          <w:rFonts w:ascii="Angsana New" w:hAnsi="Angsana New" w:hint="cs"/>
          <w:sz w:val="30"/>
          <w:szCs w:val="30"/>
          <w:cs/>
        </w:rPr>
        <w:t xml:space="preserve"> </w:t>
      </w:r>
      <w:r w:rsidR="00CA408E">
        <w:rPr>
          <w:rFonts w:ascii="Angsana New" w:hAnsi="Angsana New"/>
          <w:sz w:val="30"/>
          <w:szCs w:val="30"/>
        </w:rPr>
        <w:t>5.51</w:t>
      </w:r>
      <w:r w:rsidR="00E70F70" w:rsidRPr="00527568">
        <w:rPr>
          <w:rFonts w:ascii="Angsana New" w:hAnsi="Angsana New"/>
          <w:sz w:val="30"/>
          <w:szCs w:val="30"/>
          <w:cs/>
        </w:rPr>
        <w:t xml:space="preserve"> และร้อยล</w:t>
      </w:r>
      <w:r w:rsidR="00BC215B">
        <w:rPr>
          <w:rFonts w:ascii="Angsana New" w:hAnsi="Angsana New" w:hint="cs"/>
          <w:sz w:val="30"/>
          <w:szCs w:val="30"/>
          <w:cs/>
        </w:rPr>
        <w:t xml:space="preserve">ะ </w:t>
      </w:r>
      <w:r w:rsidR="00CA408E">
        <w:rPr>
          <w:rFonts w:ascii="Angsana New" w:hAnsi="Angsana New"/>
          <w:sz w:val="30"/>
          <w:szCs w:val="30"/>
        </w:rPr>
        <w:t>1.03</w:t>
      </w:r>
      <w:r w:rsidR="00E70F70" w:rsidRPr="00CE458C">
        <w:rPr>
          <w:rFonts w:ascii="Angsana New" w:hAnsi="Angsana New"/>
          <w:sz w:val="30"/>
          <w:szCs w:val="30"/>
        </w:rPr>
        <w:t xml:space="preserve"> </w:t>
      </w:r>
      <w:r w:rsidR="00E70F70" w:rsidRPr="00CE458C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D24F83">
        <w:rPr>
          <w:rFonts w:ascii="Angsana New" w:hAnsi="Angsana New"/>
          <w:i/>
          <w:iCs/>
          <w:sz w:val="30"/>
          <w:szCs w:val="30"/>
        </w:rPr>
        <w:t>(</w:t>
      </w:r>
      <w:r w:rsidR="00166847">
        <w:rPr>
          <w:rFonts w:ascii="Angsana New" w:hAnsi="Angsana New"/>
          <w:i/>
          <w:iCs/>
          <w:sz w:val="30"/>
          <w:szCs w:val="30"/>
        </w:rPr>
        <w:t>256</w:t>
      </w:r>
      <w:r w:rsidR="00AA603D">
        <w:rPr>
          <w:rFonts w:ascii="Angsana New" w:hAnsi="Angsana New"/>
          <w:i/>
          <w:iCs/>
          <w:sz w:val="30"/>
          <w:szCs w:val="30"/>
        </w:rPr>
        <w:t>2</w:t>
      </w:r>
      <w:r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Pr="00D24F8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AA603D">
        <w:rPr>
          <w:rFonts w:ascii="Angsana New" w:hAnsi="Angsana New"/>
          <w:i/>
          <w:iCs/>
          <w:sz w:val="30"/>
          <w:szCs w:val="30"/>
        </w:rPr>
        <w:t>3.14</w:t>
      </w:r>
      <w:r w:rsidR="00E70F70" w:rsidRPr="00D24F83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166847">
        <w:rPr>
          <w:rFonts w:ascii="Angsana New" w:hAnsi="Angsana New"/>
          <w:i/>
          <w:iCs/>
          <w:sz w:val="30"/>
          <w:szCs w:val="30"/>
        </w:rPr>
        <w:t>1</w:t>
      </w:r>
      <w:r w:rsidR="00AA603D">
        <w:rPr>
          <w:rFonts w:ascii="Angsana New" w:hAnsi="Angsana New"/>
          <w:i/>
          <w:iCs/>
          <w:sz w:val="30"/>
          <w:szCs w:val="30"/>
        </w:rPr>
        <w:t>1</w:t>
      </w:r>
      <w:r w:rsidR="003B71E6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AA603D">
        <w:rPr>
          <w:rFonts w:ascii="Angsana New" w:hAnsi="Angsana New"/>
          <w:i/>
          <w:iCs/>
          <w:sz w:val="30"/>
          <w:szCs w:val="30"/>
        </w:rPr>
        <w:t>46</w:t>
      </w:r>
      <w:r w:rsidR="00C869D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C869D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:rsidR="00696E11" w:rsidRDefault="00696E11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</w:p>
    <w:p w:rsidR="009C27CD" w:rsidRDefault="009C27CD" w:rsidP="00B13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 w:cs="Cordia New"/>
          <w:sz w:val="30"/>
          <w:szCs w:val="30"/>
        </w:rPr>
      </w:pPr>
    </w:p>
    <w:p w:rsidR="00CB5292" w:rsidRDefault="00CB5292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cs/>
          <w:lang w:bidi="th-TH"/>
        </w:rPr>
        <w:sectPr w:rsidR="00CB5292" w:rsidSect="00621170">
          <w:headerReference w:type="default" r:id="rId15"/>
          <w:footerReference w:type="default" r:id="rId16"/>
          <w:footerReference w:type="first" r:id="rId17"/>
          <w:pgSz w:w="11907" w:h="16840"/>
          <w:pgMar w:top="691" w:right="1152" w:bottom="576" w:left="1152" w:header="720" w:footer="720" w:gutter="0"/>
          <w:cols w:space="720"/>
          <w:docGrid w:linePitch="360"/>
        </w:sectPr>
      </w:pPr>
    </w:p>
    <w:p w:rsidR="001D43AF" w:rsidRPr="00A562AD" w:rsidRDefault="001D43AF" w:rsidP="001D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</w:tabs>
        <w:spacing w:line="240" w:lineRule="auto"/>
        <w:ind w:firstLine="720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138CC">
        <w:rPr>
          <w:rFonts w:ascii="Angsana New" w:hAnsi="Angsana New"/>
          <w:b/>
          <w:bCs/>
          <w:sz w:val="30"/>
          <w:szCs w:val="30"/>
        </w:rPr>
        <w:t>1</w:t>
      </w:r>
      <w:r w:rsidRPr="001C48B4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F11CA1" w:rsidRPr="001D43AF" w:rsidRDefault="00F11CA1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16"/>
          <w:szCs w:val="16"/>
          <w:lang w:bidi="th-TH"/>
        </w:rPr>
      </w:pPr>
    </w:p>
    <w:p w:rsidR="001D43AF" w:rsidRPr="001D43AF" w:rsidRDefault="001D43AF" w:rsidP="001D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</w:tabs>
        <w:spacing w:line="240" w:lineRule="auto"/>
        <w:ind w:firstLine="13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43A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1D43AF" w:rsidRPr="001D43AF" w:rsidRDefault="001D43AF" w:rsidP="001D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</w:tabs>
        <w:spacing w:line="240" w:lineRule="auto"/>
        <w:ind w:right="723" w:firstLine="135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D43AF" w:rsidRDefault="001D43AF" w:rsidP="001D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</w:tabs>
        <w:spacing w:line="240" w:lineRule="auto"/>
        <w:ind w:left="1350" w:right="723"/>
        <w:jc w:val="thaiDistribute"/>
        <w:rPr>
          <w:rFonts w:ascii="Angsana New" w:hAnsi="Angsana New"/>
          <w:sz w:val="30"/>
          <w:szCs w:val="30"/>
        </w:rPr>
      </w:pPr>
      <w:r w:rsidRPr="001D43A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D43AF" w:rsidRPr="001D43AF" w:rsidRDefault="001D43AF" w:rsidP="001D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</w:tabs>
        <w:spacing w:line="240" w:lineRule="auto"/>
        <w:ind w:left="1350" w:right="723"/>
        <w:jc w:val="thaiDistribute"/>
        <w:rPr>
          <w:rFonts w:ascii="Angsana New" w:hAnsi="Angsana New" w:cs="Cordia New"/>
          <w:sz w:val="16"/>
          <w:szCs w:val="16"/>
        </w:rPr>
      </w:pPr>
    </w:p>
    <w:tbl>
      <w:tblPr>
        <w:tblW w:w="1395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36"/>
        <w:gridCol w:w="1384"/>
        <w:gridCol w:w="236"/>
        <w:gridCol w:w="1294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114"/>
      </w:tblGrid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4" w:type="dxa"/>
            <w:gridSpan w:val="13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B52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4" w:type="dxa"/>
            <w:gridSpan w:val="5"/>
            <w:shd w:val="clear" w:color="auto" w:fill="auto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4" w:type="dxa"/>
            <w:gridSpan w:val="7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:rsidR="001D43AF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:rsidR="001D43AF" w:rsidRPr="00CB529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Pr="00CB529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B529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4" w:type="dxa"/>
            <w:gridSpan w:val="13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B52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679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720,193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720,193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D43AF" w:rsidRPr="00E67932" w:rsidTr="00A82E48">
        <w:trPr>
          <w:trHeight w:val="28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150,000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B5292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/>
                <w:sz w:val="30"/>
                <w:szCs w:val="30"/>
              </w:rPr>
              <w:t>150,000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679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860,000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861,000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highlight w:val="cyan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43" w:right="-86"/>
              <w:rPr>
                <w:rFonts w:ascii="Angsana New" w:hAnsi="Angsana New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4" w:type="dxa"/>
            <w:gridSpan w:val="13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B52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4" w:type="dxa"/>
            <w:gridSpan w:val="5"/>
            <w:shd w:val="clear" w:color="auto" w:fill="auto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4" w:type="dxa"/>
            <w:gridSpan w:val="7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:rsidR="001D43AF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:rsidR="001D43AF" w:rsidRPr="00CB529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Pr="00CB529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B529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4" w:type="dxa"/>
            <w:gridSpan w:val="13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B52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E679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177,912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177,912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E67932">
              <w:rPr>
                <w:rFonts w:ascii="Angsana New" w:hAnsi="Angsana New" w:hint="cs"/>
                <w:sz w:val="30"/>
                <w:szCs w:val="30"/>
              </w:rPr>
              <w:t>179,684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E67932">
              <w:rPr>
                <w:rFonts w:ascii="Angsana New" w:hAnsi="Angsana New" w:hint="cs"/>
                <w:sz w:val="30"/>
                <w:szCs w:val="30"/>
              </w:rPr>
              <w:t>179,684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79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177,912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177,912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1D43AF" w:rsidRDefault="001D43AF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1D43AF" w:rsidRDefault="00F1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sz w:val="30"/>
          <w:szCs w:val="30"/>
        </w:rPr>
      </w:pPr>
      <w:r>
        <w:rPr>
          <w:rFonts w:ascii="Angsana New" w:hAnsi="Angsana New" w:cs="Cordia New"/>
          <w:sz w:val="30"/>
          <w:szCs w:val="30"/>
        </w:rPr>
        <w:br w:type="page"/>
      </w:r>
    </w:p>
    <w:tbl>
      <w:tblPr>
        <w:tblW w:w="1395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36"/>
        <w:gridCol w:w="1384"/>
        <w:gridCol w:w="236"/>
        <w:gridCol w:w="1294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114"/>
      </w:tblGrid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4" w:type="dxa"/>
            <w:gridSpan w:val="13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B52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4" w:type="dxa"/>
            <w:gridSpan w:val="5"/>
            <w:shd w:val="clear" w:color="auto" w:fill="auto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4" w:type="dxa"/>
            <w:gridSpan w:val="7"/>
          </w:tcPr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:rsidR="001D43AF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:rsidR="001D43AF" w:rsidRPr="00CB529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  <w:p w:rsidR="001D43AF" w:rsidRPr="00CB529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292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Pr="00CB529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B529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4" w:type="dxa"/>
            <w:gridSpan w:val="13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B52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679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720,193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720,193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D43AF" w:rsidRPr="00E67932" w:rsidTr="00A82E48">
        <w:trPr>
          <w:trHeight w:val="28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0,000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B529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CB5292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B5292">
              <w:rPr>
                <w:rFonts w:ascii="Angsana New" w:hAnsi="Angsana New" w:cs="Angsana New"/>
                <w:sz w:val="30"/>
                <w:szCs w:val="30"/>
              </w:rPr>
              <w:t>0,000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sz w:val="30"/>
                <w:szCs w:val="30"/>
              </w:rPr>
              <w:t>1,000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679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679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6793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D43AF" w:rsidRPr="001D43AF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1D43AF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1D43AF" w:rsidRDefault="001D43AF" w:rsidP="001D43A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E679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79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29,31</w:t>
            </w:r>
            <w:r w:rsidR="00B138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29,31</w:t>
            </w:r>
            <w:r w:rsidR="00B138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E6793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29,581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29,581</w:t>
            </w:r>
          </w:p>
        </w:tc>
      </w:tr>
      <w:tr w:rsidR="001D43AF" w:rsidRPr="00E67932" w:rsidTr="00A82E48">
        <w:trPr>
          <w:trHeight w:val="261"/>
        </w:trPr>
        <w:tc>
          <w:tcPr>
            <w:tcW w:w="3690" w:type="dxa"/>
            <w:shd w:val="clear" w:color="auto" w:fill="auto"/>
          </w:tcPr>
          <w:p w:rsidR="001D43AF" w:rsidRPr="00E67932" w:rsidRDefault="001D43AF" w:rsidP="00A82E48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79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270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CB5292" w:rsidRDefault="001D43AF" w:rsidP="00A82E4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29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29,31</w:t>
            </w:r>
            <w:r w:rsidR="00B138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29,31</w:t>
            </w:r>
            <w:r w:rsidR="00B138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1D43AF" w:rsidRPr="00E67932" w:rsidRDefault="001D43AF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1D43AF" w:rsidRPr="00E67932" w:rsidRDefault="001D43AF" w:rsidP="00A82E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1D43AF" w:rsidRDefault="001D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sz w:val="30"/>
          <w:szCs w:val="30"/>
          <w:lang w:val="en-GB" w:eastAsia="x-none"/>
        </w:rPr>
      </w:pPr>
    </w:p>
    <w:p w:rsidR="001D43AF" w:rsidRDefault="001D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sz w:val="30"/>
          <w:szCs w:val="30"/>
          <w:lang w:val="en-GB" w:eastAsia="x-none"/>
        </w:rPr>
      </w:pPr>
    </w:p>
    <w:p w:rsidR="001D43AF" w:rsidRDefault="001D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sz w:val="30"/>
          <w:szCs w:val="30"/>
          <w:lang w:val="en-GB" w:eastAsia="x-none"/>
        </w:rPr>
      </w:pPr>
    </w:p>
    <w:p w:rsidR="00F11CA1" w:rsidRDefault="00F11CA1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cs/>
          <w:lang w:bidi="th-TH"/>
        </w:rPr>
        <w:sectPr w:rsidR="00F11CA1" w:rsidSect="009C27CD">
          <w:headerReference w:type="default" r:id="rId18"/>
          <w:pgSz w:w="16840" w:h="11907" w:orient="landscape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47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989"/>
      </w:tblGrid>
      <w:tr w:rsidR="005412BC" w:rsidRPr="009D2E0A" w:rsidTr="005412BC">
        <w:trPr>
          <w:trHeight w:val="236"/>
        </w:trPr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412BC" w:rsidRPr="009D2E0A" w:rsidTr="005412BC"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tcBorders>
              <w:bottom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2BC" w:rsidRPr="009D2E0A" w:rsidTr="005412BC">
        <w:trPr>
          <w:trHeight w:val="217"/>
        </w:trPr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412BC" w:rsidRPr="009D2E0A" w:rsidTr="005412BC">
        <w:trPr>
          <w:trHeight w:val="173"/>
        </w:trPr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8" w:name="_Hlk32569823"/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8"/>
      <w:tr w:rsidR="005412BC" w:rsidRPr="00CF344D" w:rsidTr="005412BC">
        <w:trPr>
          <w:trHeight w:val="614"/>
        </w:trPr>
        <w:tc>
          <w:tcPr>
            <w:tcW w:w="3167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412BC" w:rsidRPr="00CF344D" w:rsidTr="005412BC">
        <w:trPr>
          <w:trHeight w:val="353"/>
        </w:trPr>
        <w:tc>
          <w:tcPr>
            <w:tcW w:w="3167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2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710,004</w:t>
            </w: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</w:tr>
      <w:tr w:rsidR="005412BC" w:rsidRPr="00CF344D" w:rsidTr="005412BC">
        <w:trPr>
          <w:trHeight w:val="353"/>
        </w:trPr>
        <w:tc>
          <w:tcPr>
            <w:tcW w:w="3167" w:type="dxa"/>
          </w:tcPr>
          <w:p w:rsidR="005412BC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2BC" w:rsidRPr="009D2E0A" w:rsidTr="005412BC">
        <w:trPr>
          <w:trHeight w:val="614"/>
        </w:trPr>
        <w:tc>
          <w:tcPr>
            <w:tcW w:w="3167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</w:tcPr>
          <w:p w:rsidR="005412BC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17,549</w:t>
            </w: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18,849</w:t>
            </w:r>
          </w:p>
        </w:tc>
        <w:tc>
          <w:tcPr>
            <w:tcW w:w="270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18,849</w:t>
            </w: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16,410</w:t>
            </w: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17,179</w:t>
            </w:r>
          </w:p>
        </w:tc>
        <w:tc>
          <w:tcPr>
            <w:tcW w:w="270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17,179</w:t>
            </w:r>
          </w:p>
        </w:tc>
      </w:tr>
    </w:tbl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1075"/>
      </w:tblGrid>
      <w:tr w:rsidR="005412BC" w:rsidRPr="009D2E0A" w:rsidTr="005412BC"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2BC" w:rsidRPr="009D2E0A" w:rsidTr="005412BC"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7"/>
            <w:tcBorders>
              <w:bottom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2BC" w:rsidRPr="009D2E0A" w:rsidTr="005412BC"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412BC" w:rsidRPr="009D2E0A" w:rsidTr="005412BC"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2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710,004</w:t>
            </w: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5412BC" w:rsidRPr="00CF344D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</w:tcPr>
          <w:p w:rsidR="005412BC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16,874</w:t>
            </w: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18,352</w:t>
            </w:r>
          </w:p>
        </w:tc>
        <w:tc>
          <w:tcPr>
            <w:tcW w:w="270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18,352</w:t>
            </w:r>
          </w:p>
        </w:tc>
      </w:tr>
      <w:tr w:rsidR="005412BC" w:rsidRPr="009D2E0A" w:rsidTr="005412BC">
        <w:trPr>
          <w:trHeight w:val="353"/>
        </w:trPr>
        <w:tc>
          <w:tcPr>
            <w:tcW w:w="3167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16,059</w:t>
            </w:r>
          </w:p>
        </w:tc>
        <w:tc>
          <w:tcPr>
            <w:tcW w:w="270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17,002</w:t>
            </w:r>
          </w:p>
        </w:tc>
        <w:tc>
          <w:tcPr>
            <w:tcW w:w="270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412BC" w:rsidRPr="009D2E0A" w:rsidRDefault="005412BC" w:rsidP="0054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17,002</w:t>
            </w:r>
          </w:p>
        </w:tc>
      </w:tr>
    </w:tbl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4024C7" w:rsidRDefault="004024C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4024C7" w:rsidRDefault="004024C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4024C7" w:rsidRPr="004024C7" w:rsidRDefault="004024C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024C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ผลขาดทุนจากการด้อยค่า</w:t>
      </w:r>
    </w:p>
    <w:p w:rsidR="0093623C" w:rsidRPr="00A82E48" w:rsidRDefault="0093623C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024C7" w:rsidRDefault="004024C7" w:rsidP="004024C7">
      <w:pPr>
        <w:pStyle w:val="block"/>
        <w:tabs>
          <w:tab w:val="left" w:pos="630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24C7">
        <w:rPr>
          <w:rFonts w:ascii="Angsana New" w:hAnsi="Angsana New" w:cs="Angsana New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12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:rsidR="004024C7" w:rsidRPr="00A82E48" w:rsidRDefault="004024C7" w:rsidP="004024C7">
      <w:pPr>
        <w:pStyle w:val="block"/>
        <w:tabs>
          <w:tab w:val="left" w:pos="630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10B11" w:rsidRPr="004024C7" w:rsidRDefault="004024C7" w:rsidP="004024C7">
      <w:pPr>
        <w:pStyle w:val="block"/>
        <w:tabs>
          <w:tab w:val="left" w:pos="630"/>
        </w:tabs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24C7">
        <w:rPr>
          <w:rFonts w:ascii="Angsana New" w:hAnsi="Angsana New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</w:t>
      </w:r>
      <w:r w:rsidRPr="004024C7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F10B11" w:rsidRPr="00A82E48" w:rsidRDefault="00F10B11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24"/>
        <w:gridCol w:w="856"/>
        <w:gridCol w:w="268"/>
        <w:gridCol w:w="1164"/>
        <w:gridCol w:w="222"/>
        <w:gridCol w:w="1143"/>
        <w:gridCol w:w="222"/>
        <w:gridCol w:w="1080"/>
        <w:gridCol w:w="222"/>
        <w:gridCol w:w="1316"/>
      </w:tblGrid>
      <w:tr w:rsidR="00A82E48" w:rsidRPr="00E75E42" w:rsidTr="001B7779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A82E48" w:rsidRPr="00E75E42" w:rsidRDefault="00A82E48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A82E48" w:rsidRPr="00C6148E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A82E48" w:rsidRPr="00C6148E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A82E48" w:rsidRPr="00C6148E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9" w:type="dxa"/>
            <w:gridSpan w:val="7"/>
            <w:vAlign w:val="bottom"/>
          </w:tcPr>
          <w:p w:rsidR="00A82E48" w:rsidRPr="00C6148E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A82E48" w:rsidRPr="00E75E42" w:rsidRDefault="00A82E48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75E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A82E48" w:rsidRPr="00A82E48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A82E48" w:rsidRPr="00A82E48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A82E48" w:rsidRPr="00A82E48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A82E48" w:rsidRPr="00E75E42" w:rsidRDefault="00A82E48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A82E48" w:rsidRPr="00C6148E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A82E48" w:rsidRPr="00C6148E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A82E48" w:rsidRPr="00C6148E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9" w:type="dxa"/>
            <w:gridSpan w:val="7"/>
            <w:vAlign w:val="bottom"/>
          </w:tcPr>
          <w:p w:rsidR="00A82E48" w:rsidRPr="00C6148E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4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Pr="00A82E48" w:rsidRDefault="00013EE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14,235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51,500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65,735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A82E48" w:rsidRPr="003A2791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A82E48" w:rsidRPr="00E75E42" w:rsidRDefault="00A82E48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6,052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82E48" w:rsidRPr="003A2791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6,052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A82E48" w:rsidRPr="003A2791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20,659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82E48" w:rsidRPr="003A2791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20,659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A82E48" w:rsidRPr="003A2791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A82E48" w:rsidRPr="003A2791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A82E48" w:rsidRP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41,021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51,500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92,521</w:t>
            </w: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A82E48" w:rsidRP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82E48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7D4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A82E48" w:rsidRP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14C6" w:rsidRPr="00E75E42" w:rsidTr="001B7779">
        <w:trPr>
          <w:trHeight w:val="20"/>
        </w:trPr>
        <w:tc>
          <w:tcPr>
            <w:tcW w:w="252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A82E48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C6" w:rsidRPr="00E75E42" w:rsidTr="001B7779">
        <w:trPr>
          <w:trHeight w:val="20"/>
        </w:trPr>
        <w:tc>
          <w:tcPr>
            <w:tcW w:w="252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A82E48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C6" w:rsidRPr="00E75E42" w:rsidTr="001B7779">
        <w:trPr>
          <w:trHeight w:val="20"/>
        </w:trPr>
        <w:tc>
          <w:tcPr>
            <w:tcW w:w="252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A82E48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C6" w:rsidRPr="00E75E42" w:rsidTr="001B7779">
        <w:trPr>
          <w:trHeight w:val="20"/>
        </w:trPr>
        <w:tc>
          <w:tcPr>
            <w:tcW w:w="252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A82E48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C6" w:rsidRPr="00E75E42" w:rsidTr="001B7779">
        <w:trPr>
          <w:trHeight w:val="20"/>
        </w:trPr>
        <w:tc>
          <w:tcPr>
            <w:tcW w:w="252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A82E48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C6" w:rsidRPr="00E75E42" w:rsidTr="001B7779">
        <w:trPr>
          <w:trHeight w:val="20"/>
        </w:trPr>
        <w:tc>
          <w:tcPr>
            <w:tcW w:w="252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A82E48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C6" w:rsidRPr="00E75E42" w:rsidTr="001B7779">
        <w:trPr>
          <w:trHeight w:val="20"/>
        </w:trPr>
        <w:tc>
          <w:tcPr>
            <w:tcW w:w="252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A82E48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C6" w:rsidRPr="00E75E42" w:rsidTr="001B7779">
        <w:trPr>
          <w:trHeight w:val="20"/>
        </w:trPr>
        <w:tc>
          <w:tcPr>
            <w:tcW w:w="252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A82E48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75E42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779" w:rsidRPr="00E75E42" w:rsidTr="00BA03A7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1B7779" w:rsidRPr="00E75E42" w:rsidRDefault="001B7779" w:rsidP="00BA0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1B7779" w:rsidRPr="00C6148E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1B7779" w:rsidRPr="00C6148E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1B7779" w:rsidRPr="00C6148E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9" w:type="dxa"/>
            <w:gridSpan w:val="7"/>
            <w:vAlign w:val="bottom"/>
          </w:tcPr>
          <w:p w:rsidR="001B7779" w:rsidRPr="00C6148E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7779" w:rsidRPr="00E75E42" w:rsidTr="00BA03A7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1B7779" w:rsidRPr="00E75E42" w:rsidRDefault="001B7779" w:rsidP="00BA0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75E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1B7779" w:rsidRPr="00A82E48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1B7779" w:rsidRPr="00E75E42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1B7779" w:rsidRPr="00E75E42" w:rsidTr="00BA03A7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1B7779" w:rsidRPr="00E75E42" w:rsidRDefault="001B7779" w:rsidP="00BA0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1B7779" w:rsidRPr="00C6148E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1B7779" w:rsidRPr="00C6148E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1B7779" w:rsidRPr="00C6148E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9" w:type="dxa"/>
            <w:gridSpan w:val="7"/>
            <w:vAlign w:val="bottom"/>
          </w:tcPr>
          <w:p w:rsidR="001B7779" w:rsidRPr="00C6148E" w:rsidRDefault="001B7779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24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P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05EC" w:rsidRPr="00E65FD5">
              <w:rPr>
                <w:rFonts w:asciiTheme="majorBidi" w:hAnsiTheme="majorBidi" w:cstheme="majorBidi"/>
                <w:sz w:val="30"/>
                <w:szCs w:val="30"/>
              </w:rPr>
              <w:t>97,</w:t>
            </w:r>
            <w:r w:rsidR="006436EF" w:rsidRPr="00E65FD5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87,</w:t>
            </w:r>
            <w:r w:rsidR="00C44852" w:rsidRPr="00E65FD5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2E48" w:rsidRPr="00E65FD5" w:rsidRDefault="00D605EC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6436EF" w:rsidRPr="00E65FD5">
              <w:rPr>
                <w:rFonts w:asciiTheme="majorBidi" w:hAnsiTheme="majorBidi" w:cstheme="majorBidi"/>
                <w:sz w:val="30"/>
                <w:szCs w:val="30"/>
              </w:rPr>
              <w:t>4,703</w:t>
            </w: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E48" w:rsidRPr="00E75E42" w:rsidTr="001B7779">
        <w:trPr>
          <w:trHeight w:val="20"/>
        </w:trPr>
        <w:tc>
          <w:tcPr>
            <w:tcW w:w="2520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5EC" w:rsidRPr="00E75E42" w:rsidTr="001B7779">
        <w:trPr>
          <w:trHeight w:val="20"/>
        </w:trPr>
        <w:tc>
          <w:tcPr>
            <w:tcW w:w="2520" w:type="dxa"/>
          </w:tcPr>
          <w:p w:rsidR="00D605EC" w:rsidRPr="00E75E42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50,753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50,753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05EC" w:rsidRPr="00E75E42" w:rsidTr="001B7779">
        <w:trPr>
          <w:trHeight w:val="20"/>
        </w:trPr>
        <w:tc>
          <w:tcPr>
            <w:tcW w:w="2520" w:type="dxa"/>
          </w:tcPr>
          <w:p w:rsidR="00D605EC" w:rsidRPr="00E75E42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4,559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4,559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(571)</w:t>
            </w:r>
          </w:p>
        </w:tc>
      </w:tr>
      <w:tr w:rsidR="00D605EC" w:rsidRPr="00E75E42" w:rsidTr="001B7779">
        <w:trPr>
          <w:trHeight w:val="20"/>
        </w:trPr>
        <w:tc>
          <w:tcPr>
            <w:tcW w:w="2520" w:type="dxa"/>
          </w:tcPr>
          <w:p w:rsidR="00D605EC" w:rsidRPr="00E75E42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D605EC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22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D605EC" w:rsidRPr="00E65FD5" w:rsidRDefault="00D605EC" w:rsidP="00D6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(1,831)</w:t>
            </w:r>
          </w:p>
        </w:tc>
      </w:tr>
      <w:tr w:rsidR="006436EF" w:rsidRPr="00E75E42" w:rsidTr="001B7779">
        <w:trPr>
          <w:trHeight w:val="20"/>
        </w:trPr>
        <w:tc>
          <w:tcPr>
            <w:tcW w:w="2520" w:type="dxa"/>
          </w:tcPr>
          <w:p w:rsidR="006436EF" w:rsidRPr="00A82E48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82E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6436EF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6436EF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6436EF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6436EF" w:rsidRPr="00E65FD5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13,995</w:t>
            </w:r>
          </w:p>
        </w:tc>
        <w:tc>
          <w:tcPr>
            <w:tcW w:w="222" w:type="dxa"/>
          </w:tcPr>
          <w:p w:rsidR="006436EF" w:rsidRPr="00E65FD5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6436EF" w:rsidRPr="00E65FD5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6436EF" w:rsidRPr="00E65FD5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36EF" w:rsidRPr="00E65FD5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13,995</w:t>
            </w:r>
          </w:p>
        </w:tc>
        <w:tc>
          <w:tcPr>
            <w:tcW w:w="222" w:type="dxa"/>
          </w:tcPr>
          <w:p w:rsidR="006436EF" w:rsidRPr="00E65FD5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6436EF" w:rsidRPr="00E65FD5" w:rsidRDefault="006436EF" w:rsidP="0064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(13,995)</w:t>
            </w:r>
          </w:p>
        </w:tc>
      </w:tr>
      <w:tr w:rsidR="00A82E48" w:rsidRPr="00E75E42" w:rsidTr="00EE4A79">
        <w:trPr>
          <w:trHeight w:val="20"/>
        </w:trPr>
        <w:tc>
          <w:tcPr>
            <w:tcW w:w="2520" w:type="dxa"/>
          </w:tcPr>
          <w:p w:rsidR="00A82E48" w:rsidRPr="00E75E42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A82E48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</w:t>
            </w:r>
            <w:r w:rsidR="00D605EC"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</w:t>
            </w:r>
            <w:r w:rsidR="00C44852"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82E48" w:rsidRPr="00E65FD5" w:rsidRDefault="00C601F2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D605EC"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5,841</w:t>
            </w:r>
          </w:p>
        </w:tc>
        <w:tc>
          <w:tcPr>
            <w:tcW w:w="222" w:type="dxa"/>
          </w:tcPr>
          <w:p w:rsidR="00A82E48" w:rsidRPr="00E65FD5" w:rsidRDefault="00A82E48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A82E48" w:rsidRPr="00E65FD5" w:rsidRDefault="00A93007" w:rsidP="00A93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644FD"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16,397</w:t>
            </w: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B7779" w:rsidRPr="00E75E42" w:rsidTr="00EE4A79">
        <w:trPr>
          <w:trHeight w:val="20"/>
        </w:trPr>
        <w:tc>
          <w:tcPr>
            <w:tcW w:w="3600" w:type="dxa"/>
            <w:gridSpan w:val="3"/>
          </w:tcPr>
          <w:p w:rsidR="001B7779" w:rsidRDefault="001B7779" w:rsidP="001B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2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268" w:type="dxa"/>
          </w:tcPr>
          <w:p w:rsidR="001B7779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1B7779" w:rsidRPr="00E65FD5" w:rsidRDefault="00EE4A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(1,187)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B7779" w:rsidRPr="00E65FD5" w:rsidRDefault="00EE4A79" w:rsidP="00EE4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7779" w:rsidRPr="00E65FD5" w:rsidRDefault="00C601F2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(1,187)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7779" w:rsidRPr="00F514C6" w:rsidTr="00BA03A7">
        <w:trPr>
          <w:trHeight w:val="20"/>
        </w:trPr>
        <w:tc>
          <w:tcPr>
            <w:tcW w:w="3600" w:type="dxa"/>
            <w:gridSpan w:val="3"/>
          </w:tcPr>
          <w:p w:rsidR="001B7779" w:rsidRPr="00F514C6" w:rsidRDefault="001B7779" w:rsidP="001B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ค่าเผื่อ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ประมาณการรับคืนนิตยสาร</w:t>
            </w:r>
          </w:p>
        </w:tc>
        <w:tc>
          <w:tcPr>
            <w:tcW w:w="268" w:type="dxa"/>
          </w:tcPr>
          <w:p w:rsidR="001B7779" w:rsidRPr="00F514C6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1B7779" w:rsidRPr="00E65FD5" w:rsidRDefault="00EE4A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(423)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B7779" w:rsidRPr="00E65FD5" w:rsidRDefault="00EE4A79" w:rsidP="00EE4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B7779" w:rsidRPr="00E65FD5" w:rsidRDefault="00C601F2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(423)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7779" w:rsidRPr="00F514C6" w:rsidTr="00BA03A7">
        <w:trPr>
          <w:trHeight w:val="20"/>
        </w:trPr>
        <w:tc>
          <w:tcPr>
            <w:tcW w:w="3600" w:type="dxa"/>
            <w:gridSpan w:val="3"/>
          </w:tcPr>
          <w:p w:rsidR="001B7779" w:rsidRPr="00F514C6" w:rsidRDefault="001B7779" w:rsidP="001B7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ค่าเผื่อผลขาดทุนจากการด้อยค่า</w:t>
            </w:r>
          </w:p>
        </w:tc>
        <w:tc>
          <w:tcPr>
            <w:tcW w:w="268" w:type="dxa"/>
          </w:tcPr>
          <w:p w:rsidR="001B7779" w:rsidRPr="00F514C6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1B7779" w:rsidRPr="00E65FD5" w:rsidRDefault="00EE4A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(16,397)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B7779" w:rsidRPr="00E65FD5" w:rsidRDefault="00EE4A79" w:rsidP="00EE4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B7779" w:rsidRPr="00E65FD5" w:rsidRDefault="00C601F2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(16,397)</w:t>
            </w:r>
          </w:p>
        </w:tc>
        <w:tc>
          <w:tcPr>
            <w:tcW w:w="222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1B7779" w:rsidRPr="00E65FD5" w:rsidRDefault="001B7779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4852" w:rsidRPr="00F514C6" w:rsidTr="00EE4A79">
        <w:trPr>
          <w:trHeight w:val="20"/>
        </w:trPr>
        <w:tc>
          <w:tcPr>
            <w:tcW w:w="2520" w:type="dxa"/>
          </w:tcPr>
          <w:p w:rsidR="00C44852" w:rsidRPr="00F514C6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</w:tcPr>
          <w:p w:rsidR="00C44852" w:rsidRPr="00F514C6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C44852" w:rsidRPr="00F514C6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C44852" w:rsidRPr="00F514C6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C44852" w:rsidRPr="00E65FD5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</w:t>
            </w:r>
            <w:r w:rsidR="00D605EC"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22" w:type="dxa"/>
          </w:tcPr>
          <w:p w:rsidR="00C44852" w:rsidRPr="00E65FD5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C44852" w:rsidRPr="00E65FD5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87,521</w:t>
            </w:r>
          </w:p>
        </w:tc>
        <w:tc>
          <w:tcPr>
            <w:tcW w:w="222" w:type="dxa"/>
          </w:tcPr>
          <w:p w:rsidR="00C44852" w:rsidRPr="00E65FD5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44852" w:rsidRPr="00E65FD5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437,834</w:t>
            </w:r>
          </w:p>
        </w:tc>
        <w:tc>
          <w:tcPr>
            <w:tcW w:w="222" w:type="dxa"/>
          </w:tcPr>
          <w:p w:rsidR="00C44852" w:rsidRPr="00E65FD5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C44852" w:rsidRPr="00E65FD5" w:rsidRDefault="00C44852" w:rsidP="00C4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14C6" w:rsidRPr="00F514C6" w:rsidTr="00EE4A79">
        <w:trPr>
          <w:trHeight w:val="20"/>
        </w:trPr>
        <w:tc>
          <w:tcPr>
            <w:tcW w:w="2520" w:type="dxa"/>
          </w:tcPr>
          <w:p w:rsidR="00F514C6" w:rsidRP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F514C6" w:rsidRP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P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14C6" w:rsidRPr="00F514C6" w:rsidTr="00EE4A79">
        <w:trPr>
          <w:trHeight w:val="20"/>
        </w:trPr>
        <w:tc>
          <w:tcPr>
            <w:tcW w:w="2520" w:type="dxa"/>
          </w:tcPr>
          <w:p w:rsidR="00F514C6" w:rsidRP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F514C6" w:rsidRP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F514C6" w:rsidRP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F514C6" w:rsidRPr="00F514C6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F514C6" w:rsidRPr="00E65FD5" w:rsidRDefault="008205CD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</w:t>
            </w:r>
            <w:r w:rsidR="00D605EC"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22" w:type="dxa"/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F514C6" w:rsidRPr="00E65FD5" w:rsidRDefault="008205CD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44852"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9,021</w:t>
            </w:r>
          </w:p>
        </w:tc>
        <w:tc>
          <w:tcPr>
            <w:tcW w:w="222" w:type="dxa"/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530,355</w:t>
            </w:r>
          </w:p>
        </w:tc>
        <w:tc>
          <w:tcPr>
            <w:tcW w:w="222" w:type="dxa"/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F514C6" w:rsidRPr="00E65FD5" w:rsidRDefault="00F514C6" w:rsidP="00A8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6148E" w:rsidRDefault="00C6148E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24"/>
        <w:gridCol w:w="854"/>
        <w:gridCol w:w="268"/>
        <w:gridCol w:w="1164"/>
        <w:gridCol w:w="222"/>
        <w:gridCol w:w="1143"/>
        <w:gridCol w:w="222"/>
        <w:gridCol w:w="1096"/>
        <w:gridCol w:w="222"/>
        <w:gridCol w:w="1316"/>
      </w:tblGrid>
      <w:tr w:rsidR="005F64C4" w:rsidRPr="00E75E42" w:rsidTr="00D24F92">
        <w:trPr>
          <w:trHeight w:val="20"/>
        </w:trPr>
        <w:tc>
          <w:tcPr>
            <w:tcW w:w="2506" w:type="dxa"/>
            <w:shd w:val="clear" w:color="auto" w:fill="auto"/>
            <w:vAlign w:val="bottom"/>
          </w:tcPr>
          <w:p w:rsidR="005F64C4" w:rsidRPr="00E75E42" w:rsidRDefault="005F64C4" w:rsidP="00BA0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5F64C4" w:rsidRPr="00C6148E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5F64C4" w:rsidRPr="00C6148E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5F64C4" w:rsidRPr="00C6148E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  <w:vAlign w:val="bottom"/>
          </w:tcPr>
          <w:p w:rsidR="005F64C4" w:rsidRPr="00C6148E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F64C4" w:rsidRPr="00E75E42" w:rsidTr="00D24F92">
        <w:trPr>
          <w:trHeight w:val="20"/>
        </w:trPr>
        <w:tc>
          <w:tcPr>
            <w:tcW w:w="2506" w:type="dxa"/>
            <w:shd w:val="clear" w:color="auto" w:fill="auto"/>
            <w:vAlign w:val="bottom"/>
          </w:tcPr>
          <w:p w:rsidR="005F64C4" w:rsidRPr="00E75E42" w:rsidRDefault="005F64C4" w:rsidP="00BA0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75E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5F64C4" w:rsidRPr="00A82E48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5F64C4" w:rsidRPr="00A82E48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5F64C4" w:rsidRPr="00A82E48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F64C4" w:rsidRPr="00E75E42" w:rsidTr="00D24F92">
        <w:trPr>
          <w:trHeight w:val="20"/>
        </w:trPr>
        <w:tc>
          <w:tcPr>
            <w:tcW w:w="2506" w:type="dxa"/>
            <w:shd w:val="clear" w:color="auto" w:fill="auto"/>
            <w:vAlign w:val="bottom"/>
          </w:tcPr>
          <w:p w:rsidR="005F64C4" w:rsidRPr="00E75E42" w:rsidRDefault="005F64C4" w:rsidP="00BA0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5F64C4" w:rsidRPr="00C6148E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5F64C4" w:rsidRPr="00C6148E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5F64C4" w:rsidRPr="00C6148E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  <w:vAlign w:val="bottom"/>
          </w:tcPr>
          <w:p w:rsidR="005F64C4" w:rsidRPr="00C6148E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64C4" w:rsidRPr="00E75E42" w:rsidTr="00D24F92">
        <w:trPr>
          <w:trHeight w:val="20"/>
        </w:trPr>
        <w:tc>
          <w:tcPr>
            <w:tcW w:w="2506" w:type="dxa"/>
          </w:tcPr>
          <w:p w:rsidR="005F64C4" w:rsidRPr="00A82E48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4" w:type="dxa"/>
          </w:tcPr>
          <w:p w:rsidR="005F64C4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5F64C4" w:rsidRPr="00A82E48" w:rsidRDefault="00E65FD5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5F64C4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5F64C4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64C4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5F64C4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5F64C4" w:rsidRPr="00E75E42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5F64C4" w:rsidRDefault="005F64C4" w:rsidP="00BA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199,880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199,880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200,149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200,149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A82E48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2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Pr="00A82E48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D6CBD" w:rsidRPr="00E65FD5" w:rsidRDefault="00D24F92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83,309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14,906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ED6CBD" w:rsidRPr="00E65FD5" w:rsidRDefault="00D24F92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100,215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4F92" w:rsidRPr="00E75E42" w:rsidTr="00D24F92">
        <w:trPr>
          <w:trHeight w:val="20"/>
        </w:trPr>
        <w:tc>
          <w:tcPr>
            <w:tcW w:w="2506" w:type="dxa"/>
          </w:tcPr>
          <w:p w:rsidR="00D24F92" w:rsidRPr="00E75E4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22,501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22,501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F92" w:rsidRPr="00E75E42" w:rsidTr="00D24F92">
        <w:trPr>
          <w:trHeight w:val="20"/>
        </w:trPr>
        <w:tc>
          <w:tcPr>
            <w:tcW w:w="2506" w:type="dxa"/>
          </w:tcPr>
          <w:p w:rsidR="00D24F92" w:rsidRPr="00E75E4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F92" w:rsidRPr="00E75E42" w:rsidTr="00D24F92">
        <w:trPr>
          <w:trHeight w:val="20"/>
        </w:trPr>
        <w:tc>
          <w:tcPr>
            <w:tcW w:w="2506" w:type="dxa"/>
          </w:tcPr>
          <w:p w:rsidR="00D24F92" w:rsidRPr="00E75E4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F92" w:rsidRPr="00E75E42" w:rsidTr="00D24F92">
        <w:trPr>
          <w:trHeight w:val="20"/>
        </w:trPr>
        <w:tc>
          <w:tcPr>
            <w:tcW w:w="2506" w:type="dxa"/>
          </w:tcPr>
          <w:p w:rsidR="00D24F92" w:rsidRPr="00A82E48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82E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D24F92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1,860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1,860</w:t>
            </w:r>
          </w:p>
        </w:tc>
        <w:tc>
          <w:tcPr>
            <w:tcW w:w="222" w:type="dxa"/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D24F92" w:rsidRPr="00E65FD5" w:rsidRDefault="00D24F92" w:rsidP="00D24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</w:tr>
      <w:tr w:rsidR="00ED6CBD" w:rsidRPr="00E75E42" w:rsidTr="00D24F92">
        <w:trPr>
          <w:trHeight w:val="20"/>
        </w:trPr>
        <w:tc>
          <w:tcPr>
            <w:tcW w:w="2506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112,531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127,437</w:t>
            </w:r>
          </w:p>
        </w:tc>
        <w:tc>
          <w:tcPr>
            <w:tcW w:w="222" w:type="dxa"/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ED6CBD" w:rsidRPr="00E65FD5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(1,647)</w:t>
            </w:r>
          </w:p>
        </w:tc>
      </w:tr>
      <w:tr w:rsidR="00ED6CBD" w:rsidRPr="00E75E42" w:rsidTr="00D24F92">
        <w:trPr>
          <w:trHeight w:val="20"/>
        </w:trPr>
        <w:tc>
          <w:tcPr>
            <w:tcW w:w="3584" w:type="dxa"/>
            <w:gridSpan w:val="3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2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268" w:type="dxa"/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E4A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Pr="00EE4A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2" w:type="dxa"/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  <w:tc>
          <w:tcPr>
            <w:tcW w:w="222" w:type="dxa"/>
          </w:tcPr>
          <w:p w:rsidR="00ED6CBD" w:rsidRPr="00E75E42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ED6CBD" w:rsidRPr="00A82E48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6CBD" w:rsidRPr="00F514C6" w:rsidTr="00D24F92">
        <w:trPr>
          <w:trHeight w:val="20"/>
        </w:trPr>
        <w:tc>
          <w:tcPr>
            <w:tcW w:w="3584" w:type="dxa"/>
            <w:gridSpan w:val="3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ค่าเผื่อผลขาดทุนจากการด้อยค่า</w:t>
            </w:r>
          </w:p>
        </w:tc>
        <w:tc>
          <w:tcPr>
            <w:tcW w:w="268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  <w:tc>
          <w:tcPr>
            <w:tcW w:w="222" w:type="dxa"/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ED6CBD" w:rsidRPr="00EE4A79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6CBD" w:rsidRPr="00F514C6" w:rsidTr="00D24F92">
        <w:trPr>
          <w:trHeight w:val="20"/>
        </w:trPr>
        <w:tc>
          <w:tcPr>
            <w:tcW w:w="2506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110,641</w:t>
            </w: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125,547</w:t>
            </w: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6CBD" w:rsidRPr="00F514C6" w:rsidTr="00D24F92">
        <w:trPr>
          <w:trHeight w:val="20"/>
        </w:trPr>
        <w:tc>
          <w:tcPr>
            <w:tcW w:w="2506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6CBD" w:rsidRPr="00F514C6" w:rsidTr="00D24F92">
        <w:trPr>
          <w:trHeight w:val="20"/>
        </w:trPr>
        <w:tc>
          <w:tcPr>
            <w:tcW w:w="2506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310,790</w:t>
            </w: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:rsidR="00ED6CBD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325,696</w:t>
            </w:r>
          </w:p>
        </w:tc>
        <w:tc>
          <w:tcPr>
            <w:tcW w:w="222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ED6CBD" w:rsidRPr="00F514C6" w:rsidRDefault="00ED6CBD" w:rsidP="00ED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11C34" w:rsidRDefault="00511C3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F64C4" w:rsidRDefault="005F64C4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24F92" w:rsidRDefault="00D24F92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850"/>
        <w:gridCol w:w="278"/>
        <w:gridCol w:w="1397"/>
        <w:gridCol w:w="271"/>
        <w:gridCol w:w="1435"/>
      </w:tblGrid>
      <w:tr w:rsidR="00511C34" w:rsidRPr="00ED3D80" w:rsidTr="00C95502">
        <w:tc>
          <w:tcPr>
            <w:tcW w:w="2577" w:type="pct"/>
          </w:tcPr>
          <w:p w:rsidR="00511C34" w:rsidRPr="00C95502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C95502" w:rsidRPr="00C95502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7" w:type="pct"/>
          </w:tcPr>
          <w:p w:rsidR="00C95502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511C34" w:rsidRPr="00103296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9" w:type="pct"/>
          </w:tcPr>
          <w:p w:rsidR="00511C34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C95502" w:rsidRPr="00AB6EEA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11C34" w:rsidRPr="00AB6EEA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511C34" w:rsidRPr="00AB6EEA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AB6EEA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C95502" w:rsidRPr="00AB6EEA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95502" w:rsidRPr="00ED3D80" w:rsidTr="00C95502">
        <w:tc>
          <w:tcPr>
            <w:tcW w:w="2577" w:type="pct"/>
          </w:tcPr>
          <w:p w:rsidR="00C95502" w:rsidRPr="00ED3D80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C95502" w:rsidRPr="00103296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" w:type="pct"/>
          </w:tcPr>
          <w:p w:rsidR="00C95502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pct"/>
            <w:gridSpan w:val="3"/>
          </w:tcPr>
          <w:p w:rsidR="00C95502" w:rsidRPr="00C95502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502" w:rsidRPr="00ED3D80" w:rsidTr="00C95502">
        <w:tc>
          <w:tcPr>
            <w:tcW w:w="2577" w:type="pct"/>
          </w:tcPr>
          <w:p w:rsidR="00C95502" w:rsidRPr="00C95502" w:rsidRDefault="00C95502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5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95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487" w:type="pct"/>
          </w:tcPr>
          <w:p w:rsidR="00C95502" w:rsidRDefault="00C95502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9" w:type="pct"/>
          </w:tcPr>
          <w:p w:rsidR="00C95502" w:rsidRPr="00ED3D80" w:rsidRDefault="00C95502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C95502" w:rsidRPr="00ED3D80" w:rsidRDefault="00C95502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C95502" w:rsidRPr="00ED3D80" w:rsidRDefault="00C95502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C95502" w:rsidRPr="00ED3D80" w:rsidRDefault="00C95502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C34" w:rsidRPr="00ED3D80" w:rsidTr="00C95502">
        <w:tc>
          <w:tcPr>
            <w:tcW w:w="2577" w:type="pct"/>
          </w:tcPr>
          <w:p w:rsidR="00511C34" w:rsidRPr="00ED3D80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:rsidR="00511C34" w:rsidRPr="00103296" w:rsidRDefault="00E65FD5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9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C34" w:rsidRPr="00ED3D80" w:rsidTr="00C95502">
        <w:trPr>
          <w:trHeight w:val="362"/>
        </w:trPr>
        <w:tc>
          <w:tcPr>
            <w:tcW w:w="2577" w:type="pct"/>
          </w:tcPr>
          <w:p w:rsidR="00511C34" w:rsidRPr="00ED3D80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87" w:type="pct"/>
          </w:tcPr>
          <w:p w:rsidR="00511C34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511C34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20,564</w:t>
            </w:r>
          </w:p>
        </w:tc>
        <w:tc>
          <w:tcPr>
            <w:tcW w:w="155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161,062</w:t>
            </w:r>
          </w:p>
        </w:tc>
      </w:tr>
      <w:tr w:rsidR="00511C34" w:rsidRPr="00ED3D80" w:rsidTr="00C95502">
        <w:trPr>
          <w:trHeight w:val="425"/>
        </w:trPr>
        <w:tc>
          <w:tcPr>
            <w:tcW w:w="2577" w:type="pct"/>
          </w:tcPr>
          <w:p w:rsidR="00511C34" w:rsidRPr="00ED3D80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87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C34" w:rsidRPr="00ED3D80" w:rsidTr="00C95502">
        <w:trPr>
          <w:trHeight w:val="362"/>
        </w:trPr>
        <w:tc>
          <w:tcPr>
            <w:tcW w:w="2577" w:type="pct"/>
          </w:tcPr>
          <w:p w:rsidR="00511C34" w:rsidRPr="00ED3D80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7" w:type="pct"/>
          </w:tcPr>
          <w:p w:rsidR="00511C34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511C34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30,650</w:t>
            </w:r>
          </w:p>
        </w:tc>
        <w:tc>
          <w:tcPr>
            <w:tcW w:w="155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2,829</w:t>
            </w:r>
          </w:p>
        </w:tc>
      </w:tr>
      <w:tr w:rsidR="00511C34" w:rsidRPr="00ED3D80" w:rsidTr="00C95502">
        <w:trPr>
          <w:trHeight w:val="362"/>
        </w:trPr>
        <w:tc>
          <w:tcPr>
            <w:tcW w:w="2577" w:type="pct"/>
          </w:tcPr>
          <w:p w:rsidR="00511C34" w:rsidRPr="00ED3D80" w:rsidRDefault="00511C34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7" w:type="pct"/>
          </w:tcPr>
          <w:p w:rsidR="00511C34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511C34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55" w:type="pct"/>
          </w:tcPr>
          <w:p w:rsidR="00511C34" w:rsidRPr="00ED3D80" w:rsidRDefault="00511C34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95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34" w:rsidRPr="00ED3D80" w:rsidTr="00C95502">
        <w:trPr>
          <w:trHeight w:val="352"/>
        </w:trPr>
        <w:tc>
          <w:tcPr>
            <w:tcW w:w="2577" w:type="pct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511C34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:rsidR="00511C34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:rsidR="00511C34" w:rsidRPr="00E92605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511C34" w:rsidRPr="00E92605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</w:tr>
      <w:tr w:rsidR="00511C34" w:rsidRPr="00ED3D80" w:rsidTr="00C95502">
        <w:trPr>
          <w:trHeight w:val="407"/>
        </w:trPr>
        <w:tc>
          <w:tcPr>
            <w:tcW w:w="3064" w:type="pct"/>
            <w:gridSpan w:val="2"/>
          </w:tcPr>
          <w:p w:rsidR="00511C34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9" w:type="pct"/>
          </w:tcPr>
          <w:p w:rsidR="00511C34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41,843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34" w:rsidRPr="00ED3D80" w:rsidTr="00C95502">
        <w:trPr>
          <w:trHeight w:val="407"/>
        </w:trPr>
        <w:tc>
          <w:tcPr>
            <w:tcW w:w="2577" w:type="pct"/>
          </w:tcPr>
          <w:p w:rsidR="00511C34" w:rsidRPr="000038E6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511C34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:rsidR="00511C34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:rsidR="00511C34" w:rsidRPr="00E92605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3,222</w:t>
            </w:r>
          </w:p>
        </w:tc>
        <w:tc>
          <w:tcPr>
            <w:tcW w:w="155" w:type="pct"/>
          </w:tcPr>
          <w:p w:rsidR="00511C34" w:rsidRPr="000038E6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511C34" w:rsidRPr="00E92605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00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00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354,908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159,368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00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00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70,256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20,376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00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3,585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0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95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13,005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444,602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184,493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00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75,712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10,269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520,314</w:t>
            </w:r>
          </w:p>
        </w:tc>
        <w:tc>
          <w:tcPr>
            <w:tcW w:w="155" w:type="pct"/>
            <w:vAlign w:val="bottom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:rsidR="00511C34" w:rsidRPr="00C95502" w:rsidRDefault="00511C34" w:rsidP="00C95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194,762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C5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800" w:type="pct"/>
            <w:vAlign w:val="bottom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(1,559)</w:t>
            </w:r>
          </w:p>
        </w:tc>
        <w:tc>
          <w:tcPr>
            <w:tcW w:w="155" w:type="pct"/>
          </w:tcPr>
          <w:p w:rsidR="00511C34" w:rsidRPr="00ED3D80" w:rsidRDefault="00511C34" w:rsidP="00C54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:rsidR="00511C34" w:rsidRPr="00ED3D80" w:rsidRDefault="00511C34" w:rsidP="00C95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:rsidR="00511C34" w:rsidRPr="00ED3D80" w:rsidRDefault="00511C34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(17,538)</w:t>
            </w:r>
          </w:p>
        </w:tc>
        <w:tc>
          <w:tcPr>
            <w:tcW w:w="155" w:type="pct"/>
          </w:tcPr>
          <w:p w:rsidR="00511C34" w:rsidRPr="00ED3D80" w:rsidRDefault="00511C34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:rsidR="00511C34" w:rsidRPr="00ED3D80" w:rsidRDefault="00511C34" w:rsidP="00C95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</w:tr>
      <w:tr w:rsidR="00511C34" w:rsidRPr="00ED3D80" w:rsidTr="00C95502">
        <w:tc>
          <w:tcPr>
            <w:tcW w:w="3223" w:type="pct"/>
            <w:gridSpan w:val="3"/>
          </w:tcPr>
          <w:p w:rsidR="00511C34" w:rsidRPr="00ED3D80" w:rsidRDefault="00511C34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:rsidR="00511C34" w:rsidRPr="00ED3D80" w:rsidRDefault="00511C34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501,217</w:t>
            </w:r>
          </w:p>
        </w:tc>
        <w:tc>
          <w:tcPr>
            <w:tcW w:w="155" w:type="pct"/>
          </w:tcPr>
          <w:p w:rsidR="00511C34" w:rsidRPr="00ED3D80" w:rsidRDefault="00511C34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:rsidR="00511C34" w:rsidRPr="00C95502" w:rsidRDefault="00511C34" w:rsidP="00C95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192,819</w:t>
            </w:r>
          </w:p>
        </w:tc>
      </w:tr>
      <w:tr w:rsidR="00511C34" w:rsidRPr="00BD4D33" w:rsidTr="00C95502">
        <w:trPr>
          <w:trHeight w:val="70"/>
        </w:trPr>
        <w:tc>
          <w:tcPr>
            <w:tcW w:w="3223" w:type="pct"/>
            <w:gridSpan w:val="3"/>
          </w:tcPr>
          <w:p w:rsidR="00511C34" w:rsidRPr="00C6298A" w:rsidRDefault="00511C34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:rsidR="00511C34" w:rsidRPr="00C6298A" w:rsidRDefault="00511C34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5" w:type="pct"/>
          </w:tcPr>
          <w:p w:rsidR="00511C34" w:rsidRPr="00C6298A" w:rsidRDefault="00511C34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511C34" w:rsidRPr="00C95502" w:rsidRDefault="00511C34" w:rsidP="00C95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1C34" w:rsidRPr="00CD0D6F" w:rsidTr="00C95502">
        <w:tc>
          <w:tcPr>
            <w:tcW w:w="3223" w:type="pct"/>
            <w:gridSpan w:val="3"/>
          </w:tcPr>
          <w:p w:rsidR="00511C34" w:rsidRPr="00ED3D80" w:rsidRDefault="00511C34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0" w:type="pct"/>
            <w:tcBorders>
              <w:bottom w:val="double" w:sz="4" w:space="0" w:color="auto"/>
            </w:tcBorders>
            <w:vAlign w:val="bottom"/>
          </w:tcPr>
          <w:p w:rsidR="00511C34" w:rsidRPr="00ED3D80" w:rsidRDefault="00511C34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594,439</w:t>
            </w:r>
          </w:p>
        </w:tc>
        <w:tc>
          <w:tcPr>
            <w:tcW w:w="155" w:type="pct"/>
            <w:vAlign w:val="bottom"/>
          </w:tcPr>
          <w:p w:rsidR="00511C34" w:rsidRPr="00ED3D80" w:rsidRDefault="00511C34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double" w:sz="4" w:space="0" w:color="auto"/>
            </w:tcBorders>
            <w:vAlign w:val="bottom"/>
          </w:tcPr>
          <w:p w:rsidR="00511C34" w:rsidRPr="00C95502" w:rsidRDefault="00511C34" w:rsidP="00C95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356,710</w:t>
            </w:r>
          </w:p>
        </w:tc>
      </w:tr>
    </w:tbl>
    <w:p w:rsidR="004024C7" w:rsidRPr="00554536" w:rsidRDefault="004024C7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024C7" w:rsidRDefault="004024C7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4024C7" w:rsidRDefault="004024C7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00"/>
        <w:gridCol w:w="1350"/>
        <w:gridCol w:w="1440"/>
        <w:gridCol w:w="360"/>
        <w:gridCol w:w="1440"/>
      </w:tblGrid>
      <w:tr w:rsidR="00D14E31" w:rsidRPr="003376AA" w:rsidTr="00554536">
        <w:trPr>
          <w:tblHeader/>
        </w:trPr>
        <w:tc>
          <w:tcPr>
            <w:tcW w:w="4500" w:type="dxa"/>
            <w:vAlign w:val="bottom"/>
          </w:tcPr>
          <w:p w:rsidR="00D14E31" w:rsidRPr="003376AA" w:rsidRDefault="00D14E31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D14E31" w:rsidRPr="003376AA" w:rsidTr="00554536">
        <w:trPr>
          <w:tblHeader/>
        </w:trPr>
        <w:tc>
          <w:tcPr>
            <w:tcW w:w="4500" w:type="dxa"/>
          </w:tcPr>
          <w:p w:rsidR="00D14E31" w:rsidRPr="003376AA" w:rsidRDefault="00D14E31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76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4E31" w:rsidRPr="003376AA" w:rsidTr="00554536">
        <w:trPr>
          <w:tblHeader/>
        </w:trPr>
        <w:tc>
          <w:tcPr>
            <w:tcW w:w="4500" w:type="dxa"/>
          </w:tcPr>
          <w:p w:rsidR="00D14E31" w:rsidRPr="003376AA" w:rsidRDefault="00D14E31" w:rsidP="00007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376A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37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376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337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14E31" w:rsidRPr="003376AA" w:rsidRDefault="009223CB" w:rsidP="0007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70BF7">
              <w:rPr>
                <w:rFonts w:asciiTheme="majorBidi" w:hAnsiTheme="majorBidi" w:cstheme="majorBidi"/>
                <w:sz w:val="30"/>
                <w:szCs w:val="30"/>
              </w:rPr>
              <w:t>17,538</w:t>
            </w:r>
          </w:p>
        </w:tc>
        <w:tc>
          <w:tcPr>
            <w:tcW w:w="360" w:type="dxa"/>
            <w:vAlign w:val="center"/>
          </w:tcPr>
          <w:p w:rsidR="00D14E31" w:rsidRPr="003376AA" w:rsidRDefault="00D14E31" w:rsidP="0000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14E31" w:rsidRPr="003376AA" w:rsidRDefault="009223CB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</w:tr>
      <w:tr w:rsidR="003376AA" w:rsidRPr="003376AA" w:rsidTr="00554536">
        <w:trPr>
          <w:tblHeader/>
        </w:trPr>
        <w:tc>
          <w:tcPr>
            <w:tcW w:w="4500" w:type="dxa"/>
          </w:tcPr>
          <w:p w:rsidR="003376AA" w:rsidRPr="003376AA" w:rsidRDefault="003376AA" w:rsidP="00337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</w:tcPr>
          <w:p w:rsidR="003376AA" w:rsidRPr="003376AA" w:rsidRDefault="003376AA" w:rsidP="0033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376AA" w:rsidRPr="003376AA" w:rsidRDefault="003376AA" w:rsidP="0007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sz w:val="30"/>
                <w:szCs w:val="30"/>
              </w:rPr>
              <w:t>(1,141)</w:t>
            </w:r>
          </w:p>
        </w:tc>
        <w:tc>
          <w:tcPr>
            <w:tcW w:w="360" w:type="dxa"/>
            <w:vAlign w:val="center"/>
          </w:tcPr>
          <w:p w:rsidR="003376AA" w:rsidRPr="003376AA" w:rsidRDefault="003376AA" w:rsidP="0033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376AA" w:rsidRPr="003376AA" w:rsidRDefault="003376AA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</w:tr>
      <w:tr w:rsidR="003376AA" w:rsidRPr="00D14E31" w:rsidTr="00554536">
        <w:trPr>
          <w:tblHeader/>
        </w:trPr>
        <w:tc>
          <w:tcPr>
            <w:tcW w:w="4500" w:type="dxa"/>
          </w:tcPr>
          <w:p w:rsidR="003376AA" w:rsidRPr="003376AA" w:rsidRDefault="003376AA" w:rsidP="00337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376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3376AA" w:rsidRPr="003376AA" w:rsidRDefault="003376AA" w:rsidP="0033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76AA" w:rsidRPr="00070BF7" w:rsidRDefault="003376AA" w:rsidP="0007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16,397</w:t>
            </w:r>
          </w:p>
        </w:tc>
        <w:tc>
          <w:tcPr>
            <w:tcW w:w="360" w:type="dxa"/>
            <w:vAlign w:val="center"/>
          </w:tcPr>
          <w:p w:rsidR="003376AA" w:rsidRPr="003376AA" w:rsidRDefault="003376AA" w:rsidP="0033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76AA" w:rsidRPr="00070BF7" w:rsidRDefault="003376AA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</w:t>
            </w:r>
          </w:p>
        </w:tc>
      </w:tr>
    </w:tbl>
    <w:p w:rsidR="003376AA" w:rsidRPr="004024C7" w:rsidRDefault="003376AA" w:rsidP="004024C7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479D1" w:rsidRDefault="00E479D1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1</w:t>
      </w:r>
      <w:r w:rsidR="00F97012">
        <w:rPr>
          <w:rFonts w:ascii="Angsana New" w:hAnsi="Angsana New"/>
          <w:b/>
          <w:bCs/>
          <w:sz w:val="30"/>
          <w:szCs w:val="30"/>
        </w:rPr>
        <w:t>2</w:t>
      </w:r>
      <w:r w:rsidRPr="00FD5B0B">
        <w:rPr>
          <w:rFonts w:ascii="Angsana New" w:hAnsi="Angsana New"/>
          <w:b/>
          <w:bCs/>
          <w:sz w:val="30"/>
          <w:szCs w:val="30"/>
        </w:rPr>
        <w:tab/>
      </w: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B30860" w:rsidRPr="00D36935" w:rsidRDefault="00B30860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358"/>
        <w:gridCol w:w="1442"/>
      </w:tblGrid>
      <w:tr w:rsidR="005830D9" w:rsidRPr="00A05E27" w:rsidTr="00554536">
        <w:trPr>
          <w:cantSplit/>
          <w:trHeight w:val="420"/>
          <w:tblHeader/>
        </w:trPr>
        <w:tc>
          <w:tcPr>
            <w:tcW w:w="3218" w:type="pct"/>
          </w:tcPr>
          <w:p w:rsidR="005830D9" w:rsidRPr="005222D6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E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5E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05E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05E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92" w:type="pct"/>
          </w:tcPr>
          <w:p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5E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5E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5E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30D9" w:rsidRPr="00A05E27" w:rsidTr="00554536">
        <w:trPr>
          <w:cantSplit/>
          <w:trHeight w:val="420"/>
          <w:tblHeader/>
        </w:trPr>
        <w:tc>
          <w:tcPr>
            <w:tcW w:w="3218" w:type="pct"/>
          </w:tcPr>
          <w:p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pct"/>
            <w:gridSpan w:val="3"/>
            <w:vAlign w:val="bottom"/>
          </w:tcPr>
          <w:p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5E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830D9" w:rsidRPr="00A05E27" w:rsidTr="00554536">
        <w:trPr>
          <w:trHeight w:val="420"/>
        </w:trPr>
        <w:tc>
          <w:tcPr>
            <w:tcW w:w="3218" w:type="pct"/>
          </w:tcPr>
          <w:p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92" w:type="pct"/>
          </w:tcPr>
          <w:p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" w:type="pct"/>
          </w:tcPr>
          <w:p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4C6" w:rsidRPr="00A05E27" w:rsidTr="00554536">
        <w:trPr>
          <w:trHeight w:val="420"/>
        </w:trPr>
        <w:tc>
          <w:tcPr>
            <w:tcW w:w="3218" w:type="pct"/>
          </w:tcPr>
          <w:p w:rsidR="004804C6" w:rsidRPr="00A05E27" w:rsidRDefault="004804C6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92" w:type="pct"/>
            <w:shd w:val="clear" w:color="auto" w:fill="FFFFFF"/>
          </w:tcPr>
          <w:p w:rsidR="004804C6" w:rsidRPr="00554536" w:rsidRDefault="004804C6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54536">
              <w:rPr>
                <w:rFonts w:asciiTheme="majorBidi" w:hAnsiTheme="majorBidi" w:cstheme="majorBidi"/>
                <w:sz w:val="30"/>
                <w:szCs w:val="30"/>
              </w:rPr>
              <w:t>60,056</w:t>
            </w:r>
          </w:p>
        </w:tc>
        <w:tc>
          <w:tcPr>
            <w:tcW w:w="197" w:type="pct"/>
          </w:tcPr>
          <w:p w:rsidR="004804C6" w:rsidRPr="00A05E27" w:rsidRDefault="004804C6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:rsidR="004804C6" w:rsidRPr="00554536" w:rsidRDefault="004804C6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54536">
              <w:rPr>
                <w:rFonts w:asciiTheme="majorBidi" w:hAnsiTheme="majorBidi" w:cstheme="majorBidi"/>
                <w:sz w:val="30"/>
                <w:szCs w:val="30"/>
              </w:rPr>
              <w:t>60,056</w:t>
            </w:r>
          </w:p>
        </w:tc>
      </w:tr>
      <w:tr w:rsidR="004804C6" w:rsidRPr="00A05E27" w:rsidTr="00554536">
        <w:trPr>
          <w:trHeight w:val="420"/>
        </w:trPr>
        <w:tc>
          <w:tcPr>
            <w:tcW w:w="3218" w:type="pct"/>
          </w:tcPr>
          <w:p w:rsidR="004804C6" w:rsidRPr="00A05E27" w:rsidRDefault="004804C6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FFFFF"/>
          </w:tcPr>
          <w:p w:rsidR="004804C6" w:rsidRPr="00554536" w:rsidRDefault="004804C6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54536">
              <w:rPr>
                <w:rFonts w:asciiTheme="majorBidi" w:hAnsiTheme="majorBidi" w:cstheme="majorBidi"/>
                <w:sz w:val="30"/>
                <w:szCs w:val="30"/>
              </w:rPr>
              <w:t>1,873</w:t>
            </w:r>
          </w:p>
        </w:tc>
        <w:tc>
          <w:tcPr>
            <w:tcW w:w="197" w:type="pct"/>
          </w:tcPr>
          <w:p w:rsidR="004804C6" w:rsidRPr="00A05E27" w:rsidRDefault="004804C6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4804C6" w:rsidRPr="00554536" w:rsidRDefault="004804C6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54536">
              <w:rPr>
                <w:rFonts w:asciiTheme="majorBidi" w:hAnsiTheme="majorBidi" w:cstheme="majorBidi"/>
                <w:sz w:val="30"/>
                <w:szCs w:val="30"/>
              </w:rPr>
              <w:t>1,873</w:t>
            </w:r>
          </w:p>
        </w:tc>
      </w:tr>
      <w:tr w:rsidR="004804C6" w:rsidRPr="00A05E27" w:rsidTr="00554536">
        <w:trPr>
          <w:trHeight w:val="420"/>
        </w:trPr>
        <w:tc>
          <w:tcPr>
            <w:tcW w:w="3218" w:type="pct"/>
          </w:tcPr>
          <w:p w:rsidR="004804C6" w:rsidRPr="00A05E27" w:rsidRDefault="004804C6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4804C6" w:rsidRPr="00554536" w:rsidRDefault="004804C6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61,929</w:t>
            </w:r>
          </w:p>
        </w:tc>
        <w:tc>
          <w:tcPr>
            <w:tcW w:w="197" w:type="pct"/>
          </w:tcPr>
          <w:p w:rsidR="004804C6" w:rsidRPr="00A05E27" w:rsidRDefault="004804C6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:rsidR="004804C6" w:rsidRPr="00554536" w:rsidRDefault="004804C6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61,929</w:t>
            </w:r>
          </w:p>
        </w:tc>
      </w:tr>
      <w:tr w:rsidR="005830D9" w:rsidRPr="00A05E27" w:rsidTr="00554536">
        <w:trPr>
          <w:trHeight w:hRule="exact" w:val="274"/>
        </w:trPr>
        <w:tc>
          <w:tcPr>
            <w:tcW w:w="3218" w:type="pct"/>
          </w:tcPr>
          <w:p w:rsidR="005830D9" w:rsidRPr="00A05E27" w:rsidRDefault="005830D9" w:rsidP="004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92" w:type="pct"/>
            <w:tcBorders>
              <w:top w:val="double" w:sz="4" w:space="0" w:color="auto"/>
            </w:tcBorders>
            <w:shd w:val="clear" w:color="auto" w:fill="FFFFFF"/>
          </w:tcPr>
          <w:p w:rsidR="005830D9" w:rsidRPr="00554536" w:rsidRDefault="005830D9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pct"/>
            <w:vAlign w:val="bottom"/>
          </w:tcPr>
          <w:p w:rsidR="005830D9" w:rsidRPr="00A05E27" w:rsidRDefault="005830D9" w:rsidP="004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2" w:type="pct"/>
            <w:tcBorders>
              <w:top w:val="double" w:sz="4" w:space="0" w:color="auto"/>
            </w:tcBorders>
          </w:tcPr>
          <w:p w:rsidR="005830D9" w:rsidRPr="00554536" w:rsidRDefault="005830D9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D9" w:rsidRPr="00A05E27" w:rsidTr="00554536">
        <w:trPr>
          <w:trHeight w:val="420"/>
        </w:trPr>
        <w:tc>
          <w:tcPr>
            <w:tcW w:w="3218" w:type="pct"/>
          </w:tcPr>
          <w:p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2" w:type="pct"/>
            <w:shd w:val="clear" w:color="auto" w:fill="FFFFFF"/>
          </w:tcPr>
          <w:p w:rsidR="005830D9" w:rsidRPr="00554536" w:rsidRDefault="005830D9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pct"/>
            <w:vAlign w:val="bottom"/>
          </w:tcPr>
          <w:p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:rsidR="005830D9" w:rsidRPr="00554536" w:rsidRDefault="005830D9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D9" w:rsidRPr="00CE458C" w:rsidTr="00554536">
        <w:trPr>
          <w:trHeight w:val="420"/>
        </w:trPr>
        <w:tc>
          <w:tcPr>
            <w:tcW w:w="3218" w:type="pct"/>
            <w:shd w:val="clear" w:color="auto" w:fill="auto"/>
          </w:tcPr>
          <w:p w:rsidR="005830D9" w:rsidRPr="00A05E27" w:rsidRDefault="005830D9" w:rsidP="00583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5E2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92" w:type="pct"/>
            <w:tcBorders>
              <w:bottom w:val="double" w:sz="4" w:space="0" w:color="auto"/>
            </w:tcBorders>
            <w:shd w:val="clear" w:color="auto" w:fill="FFFFFF"/>
          </w:tcPr>
          <w:p w:rsidR="005830D9" w:rsidRPr="00554536" w:rsidRDefault="004804C6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54,800</w:t>
            </w:r>
          </w:p>
        </w:tc>
        <w:tc>
          <w:tcPr>
            <w:tcW w:w="197" w:type="pct"/>
            <w:vAlign w:val="bottom"/>
          </w:tcPr>
          <w:p w:rsidR="005830D9" w:rsidRPr="00A05E27" w:rsidRDefault="005830D9" w:rsidP="005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double" w:sz="4" w:space="0" w:color="auto"/>
            </w:tcBorders>
          </w:tcPr>
          <w:p w:rsidR="005830D9" w:rsidRPr="00554536" w:rsidRDefault="002D5186" w:rsidP="0055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22,430</w:t>
            </w:r>
          </w:p>
        </w:tc>
      </w:tr>
    </w:tbl>
    <w:p w:rsidR="00F10B11" w:rsidRPr="00554536" w:rsidRDefault="00F10B1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CF6638" w:rsidRDefault="0091272D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F97012">
        <w:rPr>
          <w:rFonts w:ascii="Angsana New" w:hAnsi="Angsana New"/>
          <w:b/>
          <w:bCs/>
          <w:sz w:val="30"/>
          <w:szCs w:val="30"/>
        </w:rPr>
        <w:t>3</w:t>
      </w:r>
      <w:r w:rsidR="00F10B11">
        <w:rPr>
          <w:rFonts w:ascii="Angsana New" w:hAnsi="Angsana New"/>
          <w:b/>
          <w:bCs/>
          <w:sz w:val="30"/>
          <w:szCs w:val="30"/>
        </w:rPr>
        <w:tab/>
      </w:r>
      <w:r w:rsidR="00D36935" w:rsidRPr="00D3693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36935" w:rsidRDefault="00D36935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8185D" w:rsidRDefault="0058185D" w:rsidP="00581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58185D">
        <w:rPr>
          <w:rFonts w:asciiTheme="majorBidi" w:hAnsiTheme="majorBidi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8185D">
        <w:rPr>
          <w:rFonts w:asciiTheme="majorBidi" w:hAnsiTheme="majorBidi"/>
          <w:sz w:val="30"/>
          <w:szCs w:val="30"/>
        </w:rPr>
        <w:t xml:space="preserve">14 </w:t>
      </w:r>
      <w:r w:rsidRPr="0058185D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58185D">
        <w:rPr>
          <w:rFonts w:asciiTheme="majorBidi" w:hAnsiTheme="majorBidi"/>
          <w:sz w:val="30"/>
          <w:szCs w:val="30"/>
        </w:rPr>
        <w:t>2563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คณะกรรมการบริษัทมีมติดังต่อไปนี้</w:t>
      </w:r>
    </w:p>
    <w:p w:rsidR="005E7C74" w:rsidRDefault="005E7C74" w:rsidP="00581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:rsidR="0058185D" w:rsidRDefault="0058185D" w:rsidP="0058185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เนื่องด้วย</w:t>
      </w:r>
      <w:r w:rsidRPr="0058185D">
        <w:rPr>
          <w:rFonts w:asciiTheme="majorBidi" w:hAnsiTheme="majorBidi"/>
          <w:sz w:val="30"/>
          <w:szCs w:val="30"/>
          <w:cs/>
        </w:rPr>
        <w:t>ผลกระทบจากสถานการณ์การแพร่ระบาดของโรคติดเชื้อไวรัสโคโรน่า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2019 </w:t>
      </w:r>
      <w:r w:rsidRPr="0058185D">
        <w:rPr>
          <w:rFonts w:asciiTheme="majorBidi" w:hAnsiTheme="majorBidi"/>
          <w:sz w:val="30"/>
          <w:szCs w:val="30"/>
          <w:cs/>
        </w:rPr>
        <w:t>(</w:t>
      </w:r>
      <w:r w:rsidRPr="0058185D">
        <w:rPr>
          <w:rFonts w:asciiTheme="majorBidi" w:hAnsiTheme="majorBidi"/>
          <w:sz w:val="30"/>
          <w:szCs w:val="30"/>
        </w:rPr>
        <w:t>COVID-</w:t>
      </w:r>
      <w:r w:rsidRPr="0058185D">
        <w:rPr>
          <w:rFonts w:asciiTheme="majorBidi" w:hAnsiTheme="majorBidi"/>
          <w:sz w:val="30"/>
          <w:szCs w:val="30"/>
          <w:cs/>
        </w:rPr>
        <w:t>19)</w:t>
      </w:r>
      <w:r>
        <w:rPr>
          <w:rFonts w:asciiTheme="majorBidi" w:hAnsiTheme="majorBidi" w:hint="cs"/>
          <w:sz w:val="30"/>
          <w:szCs w:val="30"/>
          <w:cs/>
        </w:rPr>
        <w:t xml:space="preserve"> คณะกรรมการบริษัทมีมติอนุมัติ</w:t>
      </w:r>
      <w:r w:rsidRPr="0058185D">
        <w:rPr>
          <w:rFonts w:asciiTheme="majorBidi" w:hAnsiTheme="majorBidi"/>
          <w:sz w:val="30"/>
          <w:szCs w:val="30"/>
          <w:cs/>
        </w:rPr>
        <w:t>ให้เลื่อนก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58185D">
        <w:rPr>
          <w:rFonts w:asciiTheme="majorBidi" w:hAnsiTheme="majorBidi"/>
          <w:sz w:val="30"/>
          <w:szCs w:val="30"/>
          <w:cs/>
        </w:rPr>
        <w:t>หนดวันประชุมสามัญผู้ถือหุ้นประจ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58185D">
        <w:rPr>
          <w:rFonts w:asciiTheme="majorBidi" w:hAnsiTheme="majorBidi"/>
          <w:sz w:val="30"/>
          <w:szCs w:val="30"/>
          <w:cs/>
        </w:rPr>
        <w:t>ปี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2563 </w:t>
      </w:r>
      <w:r w:rsidRPr="0058185D">
        <w:rPr>
          <w:rFonts w:asciiTheme="majorBidi" w:hAnsiTheme="majorBidi"/>
          <w:sz w:val="30"/>
          <w:szCs w:val="30"/>
          <w:cs/>
        </w:rPr>
        <w:t>ออกไป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58185D" w:rsidRDefault="0058185D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7C74" w:rsidRPr="005E7C74" w:rsidRDefault="005E7C74" w:rsidP="005E7C7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3E6EF3">
        <w:rPr>
          <w:rFonts w:asciiTheme="majorBidi" w:hAnsiTheme="majorBidi"/>
          <w:spacing w:val="-6"/>
          <w:sz w:val="30"/>
          <w:szCs w:val="30"/>
          <w:cs/>
        </w:rPr>
        <w:t>อนุมัติการจ่ายเงินปันผลระหว่างกาลจากผลการด</w:t>
      </w:r>
      <w:r w:rsidR="003E6EF3" w:rsidRPr="003E6EF3">
        <w:rPr>
          <w:rFonts w:asciiTheme="majorBidi" w:hAnsiTheme="majorBidi" w:hint="cs"/>
          <w:spacing w:val="-6"/>
          <w:sz w:val="30"/>
          <w:szCs w:val="30"/>
          <w:cs/>
        </w:rPr>
        <w:t>ำ</w:t>
      </w:r>
      <w:r w:rsidRPr="003E6EF3">
        <w:rPr>
          <w:rFonts w:asciiTheme="majorBidi" w:hAnsiTheme="majorBidi"/>
          <w:spacing w:val="-6"/>
          <w:sz w:val="30"/>
          <w:szCs w:val="30"/>
          <w:cs/>
        </w:rPr>
        <w:t xml:space="preserve">เนินงานปี </w:t>
      </w:r>
      <w:r w:rsidRPr="003E6EF3">
        <w:rPr>
          <w:rFonts w:asciiTheme="majorBidi" w:hAnsiTheme="majorBidi"/>
          <w:spacing w:val="-6"/>
          <w:sz w:val="30"/>
          <w:szCs w:val="30"/>
        </w:rPr>
        <w:t xml:space="preserve">2562 </w:t>
      </w:r>
      <w:r w:rsidRPr="003E6EF3">
        <w:rPr>
          <w:rFonts w:asciiTheme="majorBidi" w:hAnsiTheme="majorBidi"/>
          <w:spacing w:val="-6"/>
          <w:sz w:val="30"/>
          <w:szCs w:val="30"/>
          <w:cs/>
        </w:rPr>
        <w:t xml:space="preserve">ในอัตรา </w:t>
      </w:r>
      <w:r w:rsidRPr="003E6EF3">
        <w:rPr>
          <w:rFonts w:asciiTheme="majorBidi" w:hAnsiTheme="majorBidi"/>
          <w:spacing w:val="-6"/>
          <w:sz w:val="30"/>
          <w:szCs w:val="30"/>
        </w:rPr>
        <w:t xml:space="preserve">0.12 </w:t>
      </w:r>
      <w:r w:rsidRPr="003E6EF3">
        <w:rPr>
          <w:rFonts w:asciiTheme="majorBidi" w:hAnsiTheme="majorBidi"/>
          <w:spacing w:val="-6"/>
          <w:sz w:val="30"/>
          <w:szCs w:val="30"/>
          <w:cs/>
        </w:rPr>
        <w:t>บาท</w:t>
      </w:r>
      <w:r w:rsidR="00F97012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3E6EF3">
        <w:rPr>
          <w:rFonts w:asciiTheme="majorBidi" w:hAnsiTheme="majorBidi"/>
          <w:spacing w:val="-6"/>
          <w:sz w:val="30"/>
          <w:szCs w:val="30"/>
          <w:cs/>
        </w:rPr>
        <w:t>ต่อหุ้น รวมเป็นจ</w:t>
      </w:r>
      <w:r w:rsidR="003E6EF3" w:rsidRPr="003E6EF3">
        <w:rPr>
          <w:rFonts w:asciiTheme="majorBidi" w:hAnsiTheme="majorBidi" w:hint="cs"/>
          <w:spacing w:val="-6"/>
          <w:sz w:val="30"/>
          <w:szCs w:val="30"/>
          <w:cs/>
        </w:rPr>
        <w:t>ำ</w:t>
      </w:r>
      <w:r w:rsidRPr="003E6EF3">
        <w:rPr>
          <w:rFonts w:asciiTheme="majorBidi" w:hAnsiTheme="majorBidi"/>
          <w:spacing w:val="-6"/>
          <w:sz w:val="30"/>
          <w:szCs w:val="30"/>
          <w:cs/>
        </w:rPr>
        <w:t>นวนเงิน</w:t>
      </w:r>
      <w:r w:rsidRPr="005E7C74">
        <w:rPr>
          <w:rFonts w:asciiTheme="majorBidi" w:hAnsiTheme="majorBidi"/>
          <w:sz w:val="30"/>
          <w:szCs w:val="30"/>
          <w:cs/>
        </w:rPr>
        <w:t xml:space="preserve"> </w:t>
      </w:r>
      <w:r w:rsidRPr="005E7C74">
        <w:rPr>
          <w:rFonts w:asciiTheme="majorBidi" w:hAnsiTheme="majorBidi"/>
          <w:sz w:val="30"/>
          <w:szCs w:val="30"/>
        </w:rPr>
        <w:t>119</w:t>
      </w:r>
      <w:r w:rsidR="003E6EF3">
        <w:rPr>
          <w:rFonts w:asciiTheme="majorBidi" w:hAnsiTheme="majorBidi"/>
          <w:sz w:val="30"/>
          <w:szCs w:val="30"/>
        </w:rPr>
        <w:t>.</w:t>
      </w:r>
      <w:r w:rsidRPr="005E7C74">
        <w:rPr>
          <w:rFonts w:asciiTheme="majorBidi" w:hAnsiTheme="majorBidi"/>
          <w:sz w:val="30"/>
          <w:szCs w:val="30"/>
        </w:rPr>
        <w:t>79</w:t>
      </w:r>
      <w:r w:rsidR="003E6EF3">
        <w:rPr>
          <w:rFonts w:asciiTheme="majorBidi" w:hAnsiTheme="majorBidi"/>
          <w:sz w:val="30"/>
          <w:szCs w:val="30"/>
        </w:rPr>
        <w:t xml:space="preserve"> </w:t>
      </w:r>
      <w:r w:rsidR="003E6EF3">
        <w:rPr>
          <w:rFonts w:asciiTheme="majorBidi" w:hAnsiTheme="majorBidi" w:hint="cs"/>
          <w:sz w:val="30"/>
          <w:szCs w:val="30"/>
          <w:cs/>
        </w:rPr>
        <w:t>ล้าน</w:t>
      </w:r>
      <w:r w:rsidRPr="005E7C74">
        <w:rPr>
          <w:rFonts w:asciiTheme="majorBidi" w:hAnsiTheme="majorBidi"/>
          <w:sz w:val="30"/>
          <w:szCs w:val="30"/>
          <w:cs/>
        </w:rPr>
        <w:t>บาท ซึ่งเป็นอัตราเดิมที่คณะกรรมการบริษัทได้มีมติเห็นชอบเพื่อเสนอต่อที่ประชุมสามัญผู้ถือหุ้น ประจ</w:t>
      </w:r>
      <w:r w:rsidR="003E6EF3">
        <w:rPr>
          <w:rFonts w:asciiTheme="majorBidi" w:hAnsiTheme="majorBidi" w:hint="cs"/>
          <w:sz w:val="30"/>
          <w:szCs w:val="30"/>
          <w:cs/>
        </w:rPr>
        <w:t xml:space="preserve">ำปี </w:t>
      </w:r>
      <w:r w:rsidR="003E6EF3">
        <w:rPr>
          <w:rFonts w:asciiTheme="majorBidi" w:hAnsiTheme="majorBidi"/>
          <w:sz w:val="30"/>
          <w:szCs w:val="30"/>
        </w:rPr>
        <w:t>2563</w:t>
      </w:r>
    </w:p>
    <w:p w:rsidR="005E7C74" w:rsidRPr="00554536" w:rsidRDefault="005E7C74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36935" w:rsidRDefault="00D36935" w:rsidP="00D36935">
      <w:pPr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676C9F">
        <w:rPr>
          <w:rFonts w:asciiTheme="majorBidi" w:hAnsiTheme="majorBidi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 </w:t>
      </w:r>
      <w:r w:rsidRPr="00676C9F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sz w:val="30"/>
          <w:szCs w:val="30"/>
        </w:rPr>
        <w:t xml:space="preserve">2563 </w:t>
      </w:r>
      <w:r>
        <w:rPr>
          <w:rFonts w:asciiTheme="majorBidi" w:hAnsiTheme="majorBidi" w:hint="cs"/>
          <w:sz w:val="30"/>
          <w:szCs w:val="30"/>
          <w:cs/>
        </w:rPr>
        <w:t>คณะกรรมการกิจการกระเสียง กิจการโทรทัศน์ และกิจการโทรคมนาคมแห่งชาติ</w:t>
      </w:r>
      <w:r w:rsidR="003E6EF3">
        <w:rPr>
          <w:rFonts w:asciiTheme="majorBidi" w:hAnsiTheme="majorBidi" w:hint="cs"/>
          <w:sz w:val="30"/>
          <w:szCs w:val="30"/>
          <w:cs/>
        </w:rPr>
        <w:t>ได้มีประกาศ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FF3391">
        <w:rPr>
          <w:rFonts w:asciiTheme="majorBidi" w:hAnsiTheme="majorBidi" w:hint="cs"/>
          <w:sz w:val="30"/>
          <w:szCs w:val="30"/>
          <w:cs/>
        </w:rPr>
        <w:t>เรื่อง</w:t>
      </w:r>
      <w:r w:rsidRPr="00FF3391">
        <w:rPr>
          <w:rFonts w:asciiTheme="majorBidi" w:hAnsiTheme="majorBidi"/>
          <w:sz w:val="30"/>
          <w:szCs w:val="30"/>
          <w:cs/>
        </w:rPr>
        <w:t xml:space="preserve"> </w:t>
      </w:r>
      <w:r w:rsidRPr="00FF3391">
        <w:rPr>
          <w:rFonts w:asciiTheme="majorBidi" w:hAnsiTheme="majorBidi" w:hint="cs"/>
          <w:sz w:val="30"/>
          <w:szCs w:val="30"/>
          <w:cs/>
        </w:rPr>
        <w:t>หลักเกณฑ์และวิธีการน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FF3391">
        <w:rPr>
          <w:rFonts w:asciiTheme="majorBidi" w:hAnsiTheme="majorBidi" w:hint="cs"/>
          <w:sz w:val="30"/>
          <w:szCs w:val="30"/>
          <w:cs/>
        </w:rPr>
        <w:t>ส่งเงินรายปีเข้ากองทุนวิจัยและพัฒนากิจการกระจายเสียง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FF3391">
        <w:rPr>
          <w:rFonts w:asciiTheme="majorBidi" w:hAnsiTheme="majorBidi" w:hint="cs"/>
          <w:sz w:val="30"/>
          <w:szCs w:val="30"/>
          <w:cs/>
        </w:rPr>
        <w:t>กิจการโทรทัศน์</w:t>
      </w:r>
      <w:r w:rsidRPr="00FF3391">
        <w:rPr>
          <w:rFonts w:asciiTheme="majorBidi" w:hAnsiTheme="majorBidi"/>
          <w:sz w:val="30"/>
          <w:szCs w:val="30"/>
          <w:cs/>
        </w:rPr>
        <w:t xml:space="preserve"> </w:t>
      </w:r>
      <w:r w:rsidRPr="00FF3391">
        <w:rPr>
          <w:rFonts w:asciiTheme="majorBidi" w:hAnsiTheme="majorBidi" w:hint="cs"/>
          <w:sz w:val="30"/>
          <w:szCs w:val="30"/>
          <w:cs/>
        </w:rPr>
        <w:t>และกิจการโทรคมนาคม</w:t>
      </w:r>
      <w:r w:rsidRPr="00FF3391">
        <w:rPr>
          <w:rFonts w:asciiTheme="majorBidi" w:hAnsiTheme="majorBidi"/>
          <w:sz w:val="30"/>
          <w:szCs w:val="30"/>
          <w:cs/>
        </w:rPr>
        <w:t xml:space="preserve"> </w:t>
      </w:r>
      <w:r w:rsidRPr="00FF3391">
        <w:rPr>
          <w:rFonts w:asciiTheme="majorBidi" w:hAnsiTheme="majorBidi" w:hint="cs"/>
          <w:sz w:val="30"/>
          <w:szCs w:val="30"/>
          <w:cs/>
        </w:rPr>
        <w:t>เพื่อประโยชน์สาธารณะ</w:t>
      </w:r>
      <w:r w:rsidRPr="00FF3391">
        <w:rPr>
          <w:rFonts w:asciiTheme="majorBidi" w:hAnsiTheme="majorBidi"/>
          <w:sz w:val="30"/>
          <w:szCs w:val="30"/>
          <w:cs/>
        </w:rPr>
        <w:t xml:space="preserve"> </w:t>
      </w:r>
      <w:r w:rsidRPr="00FF3391">
        <w:rPr>
          <w:rFonts w:asciiTheme="majorBidi" w:hAnsiTheme="majorBidi" w:hint="cs"/>
          <w:sz w:val="30"/>
          <w:szCs w:val="30"/>
          <w:cs/>
        </w:rPr>
        <w:t>ของผู้รับใบอนุญาตประกอบกิจการกระจายเสียงหรือกิจการโทรทัศน์</w:t>
      </w:r>
      <w:r w:rsidRPr="00FF3391">
        <w:rPr>
          <w:rFonts w:asciiTheme="majorBidi" w:hAnsiTheme="majorBidi"/>
          <w:sz w:val="30"/>
          <w:szCs w:val="30"/>
          <w:cs/>
        </w:rPr>
        <w:t xml:space="preserve"> (</w:t>
      </w:r>
      <w:r w:rsidRPr="00FF3391">
        <w:rPr>
          <w:rFonts w:asciiTheme="majorBidi" w:hAnsiTheme="majorBidi" w:hint="cs"/>
          <w:sz w:val="30"/>
          <w:szCs w:val="30"/>
          <w:cs/>
        </w:rPr>
        <w:t>ฉบับที่</w:t>
      </w:r>
      <w:r w:rsidRPr="00FF339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</w:t>
      </w:r>
      <w:r w:rsidRPr="00FF3391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 w:rsidR="003E6EF3">
        <w:rPr>
          <w:rFonts w:asciiTheme="majorBidi" w:hAnsiTheme="majorBidi" w:hint="cs"/>
          <w:sz w:val="30"/>
          <w:szCs w:val="30"/>
          <w:cs/>
        </w:rPr>
        <w:t>โดยให้มีการปรับลดอัตราการนำส่ง</w:t>
      </w:r>
      <w:r>
        <w:rPr>
          <w:rFonts w:asciiTheme="majorBidi" w:hAnsiTheme="majorBidi" w:hint="cs"/>
          <w:sz w:val="30"/>
          <w:szCs w:val="30"/>
          <w:cs/>
        </w:rPr>
        <w:t>เงินรายปี</w:t>
      </w:r>
      <w:r w:rsidRPr="00FA0B3B">
        <w:rPr>
          <w:rFonts w:asciiTheme="majorBidi" w:hAnsiTheme="majorBidi" w:hint="cs"/>
          <w:sz w:val="30"/>
          <w:szCs w:val="30"/>
          <w:cs/>
        </w:rPr>
        <w:t>เข้ากองทุนวิจัยและพัฒนากิจการกระจายเสียง</w:t>
      </w:r>
      <w:r w:rsidRPr="00FA0B3B">
        <w:rPr>
          <w:rFonts w:asciiTheme="majorBidi" w:hAnsiTheme="majorBidi"/>
          <w:sz w:val="30"/>
          <w:szCs w:val="30"/>
          <w:cs/>
        </w:rPr>
        <w:t xml:space="preserve"> </w:t>
      </w:r>
      <w:r w:rsidRPr="00FA0B3B">
        <w:rPr>
          <w:rFonts w:asciiTheme="majorBidi" w:hAnsiTheme="majorBidi" w:hint="cs"/>
          <w:sz w:val="30"/>
          <w:szCs w:val="30"/>
          <w:cs/>
        </w:rPr>
        <w:t>กิจการโทรทัศน์</w:t>
      </w:r>
      <w:r w:rsidRPr="00FA0B3B">
        <w:rPr>
          <w:rFonts w:asciiTheme="majorBidi" w:hAnsiTheme="majorBidi"/>
          <w:sz w:val="30"/>
          <w:szCs w:val="30"/>
          <w:cs/>
        </w:rPr>
        <w:t xml:space="preserve"> </w:t>
      </w:r>
      <w:r w:rsidRPr="00FA0B3B">
        <w:rPr>
          <w:rFonts w:asciiTheme="majorBidi" w:hAnsiTheme="majorBidi" w:hint="cs"/>
          <w:sz w:val="30"/>
          <w:szCs w:val="30"/>
          <w:cs/>
        </w:rPr>
        <w:t>และกิจการโทรคมนาคม</w:t>
      </w:r>
      <w:r w:rsidRPr="00FA0B3B">
        <w:rPr>
          <w:rFonts w:asciiTheme="majorBidi" w:hAnsiTheme="majorBidi"/>
          <w:sz w:val="30"/>
          <w:szCs w:val="30"/>
          <w:cs/>
        </w:rPr>
        <w:t xml:space="preserve"> </w:t>
      </w:r>
      <w:r w:rsidRPr="00FA0B3B">
        <w:rPr>
          <w:rFonts w:asciiTheme="majorBidi" w:hAnsiTheme="majorBidi" w:hint="cs"/>
          <w:sz w:val="30"/>
          <w:szCs w:val="30"/>
          <w:cs/>
        </w:rPr>
        <w:t>เพื่อประโยชน์สาธารณะของผู้รับใบอนุญาตประกอบกิจการกระจายเสียงหรือกิจการโทรทัศ</w:t>
      </w:r>
      <w:r>
        <w:rPr>
          <w:rFonts w:asciiTheme="majorBidi" w:hAnsiTheme="majorBidi" w:hint="cs"/>
          <w:sz w:val="30"/>
          <w:szCs w:val="30"/>
          <w:cs/>
        </w:rPr>
        <w:t>น์</w:t>
      </w:r>
    </w:p>
    <w:p w:rsidR="0091272D" w:rsidRPr="0029685E" w:rsidRDefault="0091272D" w:rsidP="0048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91272D" w:rsidRPr="0029685E" w:rsidSect="00621170">
      <w:headerReference w:type="defaul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F23" w:rsidRDefault="00520F23">
      <w:r>
        <w:separator/>
      </w:r>
    </w:p>
  </w:endnote>
  <w:endnote w:type="continuationSeparator" w:id="0">
    <w:p w:rsidR="00520F23" w:rsidRDefault="0052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7B3D4F" w:rsidRDefault="00DB7232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7232" w:rsidRPr="007B715D" w:rsidRDefault="00DB7232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7916B1" w:rsidRDefault="00DB7232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7232" w:rsidRPr="002F7024" w:rsidRDefault="00DB7232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CE24D0" w:rsidRDefault="00DB7232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DB7232" w:rsidRPr="00AC7B7C" w:rsidRDefault="00DB7232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1E26BA" w:rsidRDefault="00DB7232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7232" w:rsidRPr="00E4104E" w:rsidRDefault="00DB7232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4B7A13" w:rsidRDefault="00DB7232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F0BF4">
      <w:rPr>
        <w:rFonts w:ascii="Angsana New" w:hAnsi="Angsana New"/>
        <w:noProof/>
        <w:sz w:val="30"/>
        <w:szCs w:val="30"/>
      </w:rPr>
      <w:t>amarint3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F23" w:rsidRDefault="00520F23">
      <w:r>
        <w:separator/>
      </w:r>
    </w:p>
  </w:footnote>
  <w:footnote w:type="continuationSeparator" w:id="0">
    <w:p w:rsidR="00520F23" w:rsidRDefault="00520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Default="00DB7232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B7232" w:rsidRDefault="00DB7232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DB7232" w:rsidRDefault="00DB7232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F0BF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8D22B2" w:rsidRDefault="00DB7232" w:rsidP="00CA36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DB7232" w:rsidRDefault="00DB7232" w:rsidP="00CA362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DB7232" w:rsidRPr="008D22B2" w:rsidRDefault="00DB7232" w:rsidP="00CA362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5A1C85">
      <w:rPr>
        <w:rFonts w:ascii="Angsana New" w:hAnsi="Angsana New" w:cs="Angsana New"/>
        <w:sz w:val="32"/>
        <w:szCs w:val="32"/>
        <w:lang w:bidi="th-TH"/>
      </w:rPr>
      <w:t xml:space="preserve"> 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5A1C85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DB7232" w:rsidRPr="00423D7F" w:rsidRDefault="00DB7232" w:rsidP="00CA362E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4A6A7D" w:rsidRDefault="005F0BF4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DB7232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DB7232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DB7232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DB7232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DB7232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DB7232" w:rsidRPr="004A6A7D" w:rsidRDefault="00DB7232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DB7232" w:rsidRPr="004A6A7D" w:rsidRDefault="00DB7232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DB7232" w:rsidRPr="004A6A7D" w:rsidRDefault="00DB7232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B7232" w:rsidRDefault="00DB7232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DB7232" w:rsidRDefault="00DB7232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F0BF4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B7232" w:rsidRDefault="00DB7232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DB7232" w:rsidRDefault="00DB7232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8D22B2" w:rsidRDefault="00DB7232" w:rsidP="00792A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DB7232" w:rsidRDefault="00DB7232" w:rsidP="00792A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DB7232" w:rsidRPr="008D22B2" w:rsidRDefault="00DB7232" w:rsidP="00792A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 31 มีนาคม 25</w:t>
    </w:r>
    <w:r w:rsidRPr="00FD23A6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  <w:r w:rsidRPr="008D22B2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B7232" w:rsidRPr="00792A75" w:rsidRDefault="00DB7232" w:rsidP="00792A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E66B73" w:rsidRDefault="00DB7232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DB7232" w:rsidRPr="001D530E" w:rsidRDefault="00DB7232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DB7232" w:rsidRPr="008D22B2" w:rsidRDefault="00DB7232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9C27CD">
      <w:rPr>
        <w:rFonts w:ascii="Angsana New" w:hAnsi="Angsana New" w:cs="Angsana New"/>
        <w:sz w:val="32"/>
        <w:szCs w:val="32"/>
        <w:lang w:bidi="th-TH"/>
      </w:rPr>
      <w:t>3</w:t>
    </w:r>
    <w:r w:rsidRPr="009C27CD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9C27CD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DB7232" w:rsidRDefault="00DB723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E66B73" w:rsidRDefault="00DB7232" w:rsidP="009C27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DB7232" w:rsidRPr="001D530E" w:rsidRDefault="00DB7232" w:rsidP="009C27CD">
    <w:pPr>
      <w:pStyle w:val="acctmainheading"/>
      <w:spacing w:after="0" w:line="240" w:lineRule="atLeast"/>
      <w:ind w:firstLine="72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DB7232" w:rsidRPr="008D22B2" w:rsidRDefault="00DB7232" w:rsidP="009C27CD">
    <w:pPr>
      <w:pStyle w:val="acctmainheading"/>
      <w:spacing w:after="0" w:line="240" w:lineRule="atLeast"/>
      <w:ind w:firstLine="72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9C27CD">
      <w:rPr>
        <w:rFonts w:ascii="Angsana New" w:hAnsi="Angsana New" w:cs="Angsana New"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9C27CD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DB7232" w:rsidRDefault="00DB723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232" w:rsidRPr="00E66B73" w:rsidRDefault="00DB7232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DB7232" w:rsidRPr="001D530E" w:rsidRDefault="00DB7232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DB7232" w:rsidRPr="008D22B2" w:rsidRDefault="00DB7232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9C27CD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9C27CD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9C27CD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DB7232" w:rsidRDefault="00DB723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1B260A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C176654"/>
    <w:multiLevelType w:val="hybridMultilevel"/>
    <w:tmpl w:val="3E06D10C"/>
    <w:lvl w:ilvl="0" w:tplc="343085F2">
      <w:start w:val="1"/>
      <w:numFmt w:val="thaiLetters"/>
      <w:lvlText w:val="(%1)"/>
      <w:lvlJc w:val="left"/>
      <w:pPr>
        <w:ind w:left="92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67F22"/>
    <w:multiLevelType w:val="hybridMultilevel"/>
    <w:tmpl w:val="2C0E725A"/>
    <w:lvl w:ilvl="0" w:tplc="822AF830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17C30"/>
    <w:multiLevelType w:val="hybridMultilevel"/>
    <w:tmpl w:val="5CB0520E"/>
    <w:lvl w:ilvl="0" w:tplc="6394A178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65C1C30"/>
    <w:multiLevelType w:val="hybridMultilevel"/>
    <w:tmpl w:val="C324C134"/>
    <w:lvl w:ilvl="0" w:tplc="7102FD58">
      <w:start w:val="1"/>
      <w:numFmt w:val="thaiLetters"/>
      <w:lvlText w:val="%1."/>
      <w:lvlJc w:val="left"/>
      <w:pPr>
        <w:ind w:left="6300" w:hanging="360"/>
      </w:pPr>
      <w:rPr>
        <w:rFonts w:cs="Angsana New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7020" w:hanging="360"/>
      </w:pPr>
    </w:lvl>
    <w:lvl w:ilvl="2" w:tplc="0409001B" w:tentative="1">
      <w:start w:val="1"/>
      <w:numFmt w:val="lowerRoman"/>
      <w:lvlText w:val="%3."/>
      <w:lvlJc w:val="right"/>
      <w:pPr>
        <w:ind w:left="7740" w:hanging="180"/>
      </w:pPr>
    </w:lvl>
    <w:lvl w:ilvl="3" w:tplc="0409000F" w:tentative="1">
      <w:start w:val="1"/>
      <w:numFmt w:val="decimal"/>
      <w:lvlText w:val="%4."/>
      <w:lvlJc w:val="left"/>
      <w:pPr>
        <w:ind w:left="8460" w:hanging="360"/>
      </w:pPr>
    </w:lvl>
    <w:lvl w:ilvl="4" w:tplc="04090019" w:tentative="1">
      <w:start w:val="1"/>
      <w:numFmt w:val="lowerLetter"/>
      <w:lvlText w:val="%5."/>
      <w:lvlJc w:val="left"/>
      <w:pPr>
        <w:ind w:left="9180" w:hanging="360"/>
      </w:pPr>
    </w:lvl>
    <w:lvl w:ilvl="5" w:tplc="0409001B" w:tentative="1">
      <w:start w:val="1"/>
      <w:numFmt w:val="lowerRoman"/>
      <w:lvlText w:val="%6."/>
      <w:lvlJc w:val="right"/>
      <w:pPr>
        <w:ind w:left="9900" w:hanging="180"/>
      </w:pPr>
    </w:lvl>
    <w:lvl w:ilvl="6" w:tplc="0409000F" w:tentative="1">
      <w:start w:val="1"/>
      <w:numFmt w:val="decimal"/>
      <w:lvlText w:val="%7."/>
      <w:lvlJc w:val="left"/>
      <w:pPr>
        <w:ind w:left="10620" w:hanging="360"/>
      </w:pPr>
    </w:lvl>
    <w:lvl w:ilvl="7" w:tplc="04090019" w:tentative="1">
      <w:start w:val="1"/>
      <w:numFmt w:val="lowerLetter"/>
      <w:lvlText w:val="%8."/>
      <w:lvlJc w:val="left"/>
      <w:pPr>
        <w:ind w:left="11340" w:hanging="360"/>
      </w:pPr>
    </w:lvl>
    <w:lvl w:ilvl="8" w:tplc="0409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96C71"/>
    <w:multiLevelType w:val="hybridMultilevel"/>
    <w:tmpl w:val="5148C516"/>
    <w:lvl w:ilvl="0" w:tplc="DD6620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9"/>
  </w:num>
  <w:num w:numId="14">
    <w:abstractNumId w:val="17"/>
  </w:num>
  <w:num w:numId="15">
    <w:abstractNumId w:val="21"/>
  </w:num>
  <w:num w:numId="16">
    <w:abstractNumId w:val="11"/>
  </w:num>
  <w:num w:numId="17">
    <w:abstractNumId w:val="16"/>
  </w:num>
  <w:num w:numId="18">
    <w:abstractNumId w:val="10"/>
  </w:num>
  <w:num w:numId="19">
    <w:abstractNumId w:val="31"/>
  </w:num>
  <w:num w:numId="20">
    <w:abstractNumId w:val="24"/>
  </w:num>
  <w:num w:numId="21">
    <w:abstractNumId w:val="30"/>
  </w:num>
  <w:num w:numId="22">
    <w:abstractNumId w:val="25"/>
  </w:num>
  <w:num w:numId="23">
    <w:abstractNumId w:val="20"/>
  </w:num>
  <w:num w:numId="24">
    <w:abstractNumId w:val="14"/>
  </w:num>
  <w:num w:numId="25">
    <w:abstractNumId w:val="32"/>
  </w:num>
  <w:num w:numId="26">
    <w:abstractNumId w:val="23"/>
  </w:num>
  <w:num w:numId="27">
    <w:abstractNumId w:val="12"/>
  </w:num>
  <w:num w:numId="28">
    <w:abstractNumId w:val="28"/>
  </w:num>
  <w:num w:numId="29">
    <w:abstractNumId w:val="26"/>
  </w:num>
  <w:num w:numId="30">
    <w:abstractNumId w:val="22"/>
  </w:num>
  <w:num w:numId="31">
    <w:abstractNumId w:val="18"/>
  </w:num>
  <w:num w:numId="32">
    <w:abstractNumId w:val="13"/>
  </w:num>
  <w:num w:numId="33">
    <w:abstractNumId w:val="33"/>
  </w:num>
  <w:num w:numId="34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911"/>
    <w:rsid w:val="00000DF2"/>
    <w:rsid w:val="0000102C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40C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A1D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EE8"/>
    <w:rsid w:val="00013F7D"/>
    <w:rsid w:val="00014121"/>
    <w:rsid w:val="00014241"/>
    <w:rsid w:val="000147DB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5F8B"/>
    <w:rsid w:val="0002656A"/>
    <w:rsid w:val="0002674C"/>
    <w:rsid w:val="000269C8"/>
    <w:rsid w:val="00026BE1"/>
    <w:rsid w:val="0002700E"/>
    <w:rsid w:val="000275AA"/>
    <w:rsid w:val="000277DA"/>
    <w:rsid w:val="00027E5C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7EF"/>
    <w:rsid w:val="00040A75"/>
    <w:rsid w:val="00041233"/>
    <w:rsid w:val="000413F1"/>
    <w:rsid w:val="0004164F"/>
    <w:rsid w:val="00041B29"/>
    <w:rsid w:val="00041E6E"/>
    <w:rsid w:val="0004206D"/>
    <w:rsid w:val="00042286"/>
    <w:rsid w:val="000424C3"/>
    <w:rsid w:val="0004274A"/>
    <w:rsid w:val="00042777"/>
    <w:rsid w:val="000429D6"/>
    <w:rsid w:val="00042AD7"/>
    <w:rsid w:val="00042B11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662"/>
    <w:rsid w:val="00050828"/>
    <w:rsid w:val="00050C53"/>
    <w:rsid w:val="00051285"/>
    <w:rsid w:val="0005146F"/>
    <w:rsid w:val="0005184E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5ED2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BF7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22A"/>
    <w:rsid w:val="00081568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0E1"/>
    <w:rsid w:val="00085638"/>
    <w:rsid w:val="00085CD9"/>
    <w:rsid w:val="0008635C"/>
    <w:rsid w:val="00086592"/>
    <w:rsid w:val="000867AA"/>
    <w:rsid w:val="00086D70"/>
    <w:rsid w:val="00086DC1"/>
    <w:rsid w:val="00086E2A"/>
    <w:rsid w:val="00087836"/>
    <w:rsid w:val="00087963"/>
    <w:rsid w:val="000879E9"/>
    <w:rsid w:val="00090095"/>
    <w:rsid w:val="0009053E"/>
    <w:rsid w:val="00090F6B"/>
    <w:rsid w:val="00091066"/>
    <w:rsid w:val="000917D6"/>
    <w:rsid w:val="00091F4C"/>
    <w:rsid w:val="00091F7D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8B2"/>
    <w:rsid w:val="00094BD7"/>
    <w:rsid w:val="000950D5"/>
    <w:rsid w:val="0009518B"/>
    <w:rsid w:val="000951B7"/>
    <w:rsid w:val="0009531C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4B5"/>
    <w:rsid w:val="000A174A"/>
    <w:rsid w:val="000A1773"/>
    <w:rsid w:val="000A1CDD"/>
    <w:rsid w:val="000A21CF"/>
    <w:rsid w:val="000A232B"/>
    <w:rsid w:val="000A2721"/>
    <w:rsid w:val="000A2777"/>
    <w:rsid w:val="000A2828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B7472"/>
    <w:rsid w:val="000B7A50"/>
    <w:rsid w:val="000C03F0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DF"/>
    <w:rsid w:val="000C27DC"/>
    <w:rsid w:val="000C27E3"/>
    <w:rsid w:val="000C29E5"/>
    <w:rsid w:val="000C2B17"/>
    <w:rsid w:val="000C2FE0"/>
    <w:rsid w:val="000C320E"/>
    <w:rsid w:val="000C342C"/>
    <w:rsid w:val="000C3562"/>
    <w:rsid w:val="000C3DB4"/>
    <w:rsid w:val="000C3FD5"/>
    <w:rsid w:val="000C401E"/>
    <w:rsid w:val="000C4B1D"/>
    <w:rsid w:val="000C4BD0"/>
    <w:rsid w:val="000C4DC3"/>
    <w:rsid w:val="000C4E19"/>
    <w:rsid w:val="000C4E26"/>
    <w:rsid w:val="000C5180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07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0F7F9A"/>
    <w:rsid w:val="0010002F"/>
    <w:rsid w:val="001001BD"/>
    <w:rsid w:val="00100ADB"/>
    <w:rsid w:val="00101020"/>
    <w:rsid w:val="00101543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445"/>
    <w:rsid w:val="00117CD8"/>
    <w:rsid w:val="001205C2"/>
    <w:rsid w:val="001205DF"/>
    <w:rsid w:val="00120A96"/>
    <w:rsid w:val="00120A9F"/>
    <w:rsid w:val="00120AAC"/>
    <w:rsid w:val="00120CAA"/>
    <w:rsid w:val="00120E9F"/>
    <w:rsid w:val="00121116"/>
    <w:rsid w:val="00121427"/>
    <w:rsid w:val="00121514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312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7F4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44"/>
    <w:rsid w:val="00136098"/>
    <w:rsid w:val="00136217"/>
    <w:rsid w:val="001366B4"/>
    <w:rsid w:val="0013693B"/>
    <w:rsid w:val="00136941"/>
    <w:rsid w:val="0013739F"/>
    <w:rsid w:val="001378C0"/>
    <w:rsid w:val="001379FE"/>
    <w:rsid w:val="00137B0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9F"/>
    <w:rsid w:val="001451A2"/>
    <w:rsid w:val="00145601"/>
    <w:rsid w:val="00145611"/>
    <w:rsid w:val="0014579B"/>
    <w:rsid w:val="00145911"/>
    <w:rsid w:val="001461A3"/>
    <w:rsid w:val="00146D9D"/>
    <w:rsid w:val="00146FC4"/>
    <w:rsid w:val="0014714A"/>
    <w:rsid w:val="001474A4"/>
    <w:rsid w:val="001477E9"/>
    <w:rsid w:val="001477FD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18E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5D45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3F3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5FC3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398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22C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3D7"/>
    <w:rsid w:val="001905AF"/>
    <w:rsid w:val="0019095D"/>
    <w:rsid w:val="00190A46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B76"/>
    <w:rsid w:val="0019415F"/>
    <w:rsid w:val="001945B4"/>
    <w:rsid w:val="001947CC"/>
    <w:rsid w:val="00194D51"/>
    <w:rsid w:val="00194DA0"/>
    <w:rsid w:val="001950A9"/>
    <w:rsid w:val="00195101"/>
    <w:rsid w:val="00195393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29E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AED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63"/>
    <w:rsid w:val="001A7A8A"/>
    <w:rsid w:val="001A7FE1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12F"/>
    <w:rsid w:val="001B62D9"/>
    <w:rsid w:val="001B6B19"/>
    <w:rsid w:val="001B71F7"/>
    <w:rsid w:val="001B7360"/>
    <w:rsid w:val="001B7556"/>
    <w:rsid w:val="001B7779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1EB2"/>
    <w:rsid w:val="001D2209"/>
    <w:rsid w:val="001D233C"/>
    <w:rsid w:val="001D24C9"/>
    <w:rsid w:val="001D2650"/>
    <w:rsid w:val="001D2763"/>
    <w:rsid w:val="001D2CBF"/>
    <w:rsid w:val="001D2E69"/>
    <w:rsid w:val="001D3012"/>
    <w:rsid w:val="001D32DC"/>
    <w:rsid w:val="001D3474"/>
    <w:rsid w:val="001D362E"/>
    <w:rsid w:val="001D384F"/>
    <w:rsid w:val="001D3CD5"/>
    <w:rsid w:val="001D43AF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27FED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2FC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85"/>
    <w:rsid w:val="002437AB"/>
    <w:rsid w:val="00244252"/>
    <w:rsid w:val="002443E1"/>
    <w:rsid w:val="002445C2"/>
    <w:rsid w:val="00244992"/>
    <w:rsid w:val="00244A23"/>
    <w:rsid w:val="00244DFA"/>
    <w:rsid w:val="00244EF2"/>
    <w:rsid w:val="00244F60"/>
    <w:rsid w:val="002452DC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97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3A"/>
    <w:rsid w:val="002675D0"/>
    <w:rsid w:val="00267652"/>
    <w:rsid w:val="002676F5"/>
    <w:rsid w:val="00267BEC"/>
    <w:rsid w:val="002703E7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11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224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586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1FF"/>
    <w:rsid w:val="00293336"/>
    <w:rsid w:val="0029333F"/>
    <w:rsid w:val="00293574"/>
    <w:rsid w:val="00293AD8"/>
    <w:rsid w:val="00293F54"/>
    <w:rsid w:val="00293FCD"/>
    <w:rsid w:val="00294384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85E"/>
    <w:rsid w:val="00296A9B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CC6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CCA"/>
    <w:rsid w:val="002B1325"/>
    <w:rsid w:val="002B16E1"/>
    <w:rsid w:val="002B1A8F"/>
    <w:rsid w:val="002B1CCC"/>
    <w:rsid w:val="002B2154"/>
    <w:rsid w:val="002B224A"/>
    <w:rsid w:val="002B2983"/>
    <w:rsid w:val="002B2EC4"/>
    <w:rsid w:val="002B2EF8"/>
    <w:rsid w:val="002B2F31"/>
    <w:rsid w:val="002B3003"/>
    <w:rsid w:val="002B3C8A"/>
    <w:rsid w:val="002B3DC3"/>
    <w:rsid w:val="002B4107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5E2"/>
    <w:rsid w:val="002C26F7"/>
    <w:rsid w:val="002C29C0"/>
    <w:rsid w:val="002C2AC0"/>
    <w:rsid w:val="002C2B3C"/>
    <w:rsid w:val="002C2CD1"/>
    <w:rsid w:val="002C3138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0A8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3B9"/>
    <w:rsid w:val="002D4546"/>
    <w:rsid w:val="002D4AB8"/>
    <w:rsid w:val="002D4DFD"/>
    <w:rsid w:val="002D5075"/>
    <w:rsid w:val="002D507E"/>
    <w:rsid w:val="002D5186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0DD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F7"/>
    <w:rsid w:val="002F548D"/>
    <w:rsid w:val="002F6210"/>
    <w:rsid w:val="002F64A6"/>
    <w:rsid w:val="002F66A8"/>
    <w:rsid w:val="002F6A29"/>
    <w:rsid w:val="002F6AB5"/>
    <w:rsid w:val="002F6FB7"/>
    <w:rsid w:val="002F7024"/>
    <w:rsid w:val="002F7287"/>
    <w:rsid w:val="002F7384"/>
    <w:rsid w:val="002F7CF5"/>
    <w:rsid w:val="002F7F39"/>
    <w:rsid w:val="00300872"/>
    <w:rsid w:val="0030096B"/>
    <w:rsid w:val="00300C16"/>
    <w:rsid w:val="00300D6F"/>
    <w:rsid w:val="00301040"/>
    <w:rsid w:val="00301074"/>
    <w:rsid w:val="00301268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CB0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C1D"/>
    <w:rsid w:val="00331EF8"/>
    <w:rsid w:val="003321AA"/>
    <w:rsid w:val="0033221F"/>
    <w:rsid w:val="0033229B"/>
    <w:rsid w:val="003322D6"/>
    <w:rsid w:val="003326FC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52A"/>
    <w:rsid w:val="003346AD"/>
    <w:rsid w:val="00334798"/>
    <w:rsid w:val="00334A7B"/>
    <w:rsid w:val="00334AE8"/>
    <w:rsid w:val="00334E54"/>
    <w:rsid w:val="0033502E"/>
    <w:rsid w:val="0033515B"/>
    <w:rsid w:val="0033566D"/>
    <w:rsid w:val="00335BD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6AA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B67"/>
    <w:rsid w:val="00344DBD"/>
    <w:rsid w:val="00344E03"/>
    <w:rsid w:val="00344E60"/>
    <w:rsid w:val="0034522C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2C3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916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4FD"/>
    <w:rsid w:val="0036472D"/>
    <w:rsid w:val="003649F3"/>
    <w:rsid w:val="00364A00"/>
    <w:rsid w:val="00364A06"/>
    <w:rsid w:val="00364BEC"/>
    <w:rsid w:val="00364F95"/>
    <w:rsid w:val="003651B0"/>
    <w:rsid w:val="003655F1"/>
    <w:rsid w:val="003660C3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9CC"/>
    <w:rsid w:val="00370B6E"/>
    <w:rsid w:val="00370BF7"/>
    <w:rsid w:val="00370C3F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4BD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299"/>
    <w:rsid w:val="0037440E"/>
    <w:rsid w:val="00374BB3"/>
    <w:rsid w:val="00374D05"/>
    <w:rsid w:val="00375333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3B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9E3"/>
    <w:rsid w:val="003A0D99"/>
    <w:rsid w:val="003A0DD2"/>
    <w:rsid w:val="003A102A"/>
    <w:rsid w:val="003A146A"/>
    <w:rsid w:val="003A157F"/>
    <w:rsid w:val="003A1891"/>
    <w:rsid w:val="003A194A"/>
    <w:rsid w:val="003A1D02"/>
    <w:rsid w:val="003A1FE1"/>
    <w:rsid w:val="003A2670"/>
    <w:rsid w:val="003A2791"/>
    <w:rsid w:val="003A2F25"/>
    <w:rsid w:val="003A329F"/>
    <w:rsid w:val="003A36A3"/>
    <w:rsid w:val="003A3943"/>
    <w:rsid w:val="003A3D50"/>
    <w:rsid w:val="003A3F8A"/>
    <w:rsid w:val="003A45D5"/>
    <w:rsid w:val="003A4895"/>
    <w:rsid w:val="003A495F"/>
    <w:rsid w:val="003A4B16"/>
    <w:rsid w:val="003A5158"/>
    <w:rsid w:val="003A520A"/>
    <w:rsid w:val="003A6005"/>
    <w:rsid w:val="003A618C"/>
    <w:rsid w:val="003A626B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CB4"/>
    <w:rsid w:val="003B3DEE"/>
    <w:rsid w:val="003B3FA8"/>
    <w:rsid w:val="003B4116"/>
    <w:rsid w:val="003B428B"/>
    <w:rsid w:val="003B437D"/>
    <w:rsid w:val="003B44DB"/>
    <w:rsid w:val="003B49BF"/>
    <w:rsid w:val="003B4AF8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E8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990"/>
    <w:rsid w:val="003E3A5E"/>
    <w:rsid w:val="003E3D2C"/>
    <w:rsid w:val="003E3E5A"/>
    <w:rsid w:val="003E3F74"/>
    <w:rsid w:val="003E4176"/>
    <w:rsid w:val="003E445A"/>
    <w:rsid w:val="003E4531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6EF3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0F"/>
    <w:rsid w:val="003F2B74"/>
    <w:rsid w:val="003F2F09"/>
    <w:rsid w:val="003F32EE"/>
    <w:rsid w:val="003F3794"/>
    <w:rsid w:val="003F3C74"/>
    <w:rsid w:val="003F4013"/>
    <w:rsid w:val="003F4344"/>
    <w:rsid w:val="003F46C8"/>
    <w:rsid w:val="003F49C2"/>
    <w:rsid w:val="003F4AB1"/>
    <w:rsid w:val="003F4E48"/>
    <w:rsid w:val="003F4EC6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D60"/>
    <w:rsid w:val="00400F4A"/>
    <w:rsid w:val="0040145F"/>
    <w:rsid w:val="004014D5"/>
    <w:rsid w:val="00401A1B"/>
    <w:rsid w:val="00401C57"/>
    <w:rsid w:val="004024C7"/>
    <w:rsid w:val="004024E4"/>
    <w:rsid w:val="004025B5"/>
    <w:rsid w:val="00402EBA"/>
    <w:rsid w:val="004032F0"/>
    <w:rsid w:val="004033F6"/>
    <w:rsid w:val="00403A3C"/>
    <w:rsid w:val="00403C55"/>
    <w:rsid w:val="00403C9E"/>
    <w:rsid w:val="00403CF5"/>
    <w:rsid w:val="004044F8"/>
    <w:rsid w:val="00404508"/>
    <w:rsid w:val="0040483E"/>
    <w:rsid w:val="00404946"/>
    <w:rsid w:val="00404E5E"/>
    <w:rsid w:val="00405130"/>
    <w:rsid w:val="004051E6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1A6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3C03"/>
    <w:rsid w:val="00423D7F"/>
    <w:rsid w:val="00423F89"/>
    <w:rsid w:val="0042464F"/>
    <w:rsid w:val="004247FB"/>
    <w:rsid w:val="0042496B"/>
    <w:rsid w:val="00424FDC"/>
    <w:rsid w:val="004253EE"/>
    <w:rsid w:val="004259D2"/>
    <w:rsid w:val="00425ADE"/>
    <w:rsid w:val="00425FD1"/>
    <w:rsid w:val="004268CC"/>
    <w:rsid w:val="0042791D"/>
    <w:rsid w:val="00427B3A"/>
    <w:rsid w:val="00427D16"/>
    <w:rsid w:val="00427FDB"/>
    <w:rsid w:val="004308C4"/>
    <w:rsid w:val="00430A18"/>
    <w:rsid w:val="00430A75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6FA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816"/>
    <w:rsid w:val="00440D5E"/>
    <w:rsid w:val="00441756"/>
    <w:rsid w:val="00441DAD"/>
    <w:rsid w:val="00442146"/>
    <w:rsid w:val="00442676"/>
    <w:rsid w:val="00442692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36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65"/>
    <w:rsid w:val="0045570E"/>
    <w:rsid w:val="00455A6A"/>
    <w:rsid w:val="00455E77"/>
    <w:rsid w:val="00455E94"/>
    <w:rsid w:val="0045611A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65E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AC1"/>
    <w:rsid w:val="00463B86"/>
    <w:rsid w:val="00463CC1"/>
    <w:rsid w:val="004644E0"/>
    <w:rsid w:val="004646D9"/>
    <w:rsid w:val="004654D6"/>
    <w:rsid w:val="00466115"/>
    <w:rsid w:val="00466407"/>
    <w:rsid w:val="00466568"/>
    <w:rsid w:val="0046684D"/>
    <w:rsid w:val="00466963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B23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1D"/>
    <w:rsid w:val="004775BC"/>
    <w:rsid w:val="0047771B"/>
    <w:rsid w:val="0047774C"/>
    <w:rsid w:val="00477A43"/>
    <w:rsid w:val="00477B5D"/>
    <w:rsid w:val="004804C6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276"/>
    <w:rsid w:val="004842EB"/>
    <w:rsid w:val="00484FD5"/>
    <w:rsid w:val="00485066"/>
    <w:rsid w:val="0048578F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CD3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86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44D5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64C"/>
    <w:rsid w:val="004B45D5"/>
    <w:rsid w:val="004B4C47"/>
    <w:rsid w:val="004B4EAF"/>
    <w:rsid w:val="004B4FB7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26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F4"/>
    <w:rsid w:val="004D703E"/>
    <w:rsid w:val="004D72DB"/>
    <w:rsid w:val="004D739A"/>
    <w:rsid w:val="004D790A"/>
    <w:rsid w:val="004D79AE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57C"/>
    <w:rsid w:val="004E38C1"/>
    <w:rsid w:val="004E3C3C"/>
    <w:rsid w:val="004E3EA5"/>
    <w:rsid w:val="004E4135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910"/>
    <w:rsid w:val="004E5AD6"/>
    <w:rsid w:val="004E5B34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3CC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61D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83"/>
    <w:rsid w:val="005115E4"/>
    <w:rsid w:val="005118D8"/>
    <w:rsid w:val="00511A1C"/>
    <w:rsid w:val="00511C34"/>
    <w:rsid w:val="00511CBC"/>
    <w:rsid w:val="00511F3A"/>
    <w:rsid w:val="00512385"/>
    <w:rsid w:val="005127C7"/>
    <w:rsid w:val="00512B00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0F23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20B"/>
    <w:rsid w:val="005238D2"/>
    <w:rsid w:val="0052427A"/>
    <w:rsid w:val="0052434A"/>
    <w:rsid w:val="005249B6"/>
    <w:rsid w:val="00524B7F"/>
    <w:rsid w:val="00524D2A"/>
    <w:rsid w:val="00524DE2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7D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2BC"/>
    <w:rsid w:val="00541340"/>
    <w:rsid w:val="005414E8"/>
    <w:rsid w:val="00541591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2E4"/>
    <w:rsid w:val="005475C3"/>
    <w:rsid w:val="00547616"/>
    <w:rsid w:val="00547667"/>
    <w:rsid w:val="00547C96"/>
    <w:rsid w:val="00547CE7"/>
    <w:rsid w:val="00550217"/>
    <w:rsid w:val="00550C05"/>
    <w:rsid w:val="00551589"/>
    <w:rsid w:val="00551707"/>
    <w:rsid w:val="00551808"/>
    <w:rsid w:val="005518D2"/>
    <w:rsid w:val="00551FDB"/>
    <w:rsid w:val="00552412"/>
    <w:rsid w:val="0055245D"/>
    <w:rsid w:val="005528DE"/>
    <w:rsid w:val="00552F68"/>
    <w:rsid w:val="005534EA"/>
    <w:rsid w:val="005539FA"/>
    <w:rsid w:val="00553D2D"/>
    <w:rsid w:val="005543C1"/>
    <w:rsid w:val="00554536"/>
    <w:rsid w:val="00554758"/>
    <w:rsid w:val="00554951"/>
    <w:rsid w:val="00554B5F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3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768"/>
    <w:rsid w:val="00571868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120"/>
    <w:rsid w:val="0058024E"/>
    <w:rsid w:val="0058084A"/>
    <w:rsid w:val="005808A6"/>
    <w:rsid w:val="00580C87"/>
    <w:rsid w:val="00580F2F"/>
    <w:rsid w:val="00580F86"/>
    <w:rsid w:val="0058180B"/>
    <w:rsid w:val="0058185D"/>
    <w:rsid w:val="005818CA"/>
    <w:rsid w:val="005821FD"/>
    <w:rsid w:val="00582268"/>
    <w:rsid w:val="00582703"/>
    <w:rsid w:val="0058290E"/>
    <w:rsid w:val="005830D9"/>
    <w:rsid w:val="005837AA"/>
    <w:rsid w:val="00583DEB"/>
    <w:rsid w:val="00583E3A"/>
    <w:rsid w:val="005843C1"/>
    <w:rsid w:val="0058485E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85E"/>
    <w:rsid w:val="00597BEE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C85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16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51E"/>
    <w:rsid w:val="005A781B"/>
    <w:rsid w:val="005B02CD"/>
    <w:rsid w:val="005B0351"/>
    <w:rsid w:val="005B041A"/>
    <w:rsid w:val="005B0656"/>
    <w:rsid w:val="005B0695"/>
    <w:rsid w:val="005B072A"/>
    <w:rsid w:val="005B092E"/>
    <w:rsid w:val="005B0AD3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BE2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52C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C7CE5"/>
    <w:rsid w:val="005D01F0"/>
    <w:rsid w:val="005D0C2A"/>
    <w:rsid w:val="005D0E9E"/>
    <w:rsid w:val="005D0ED9"/>
    <w:rsid w:val="005D1191"/>
    <w:rsid w:val="005D13C7"/>
    <w:rsid w:val="005D1626"/>
    <w:rsid w:val="005D1687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BC3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3B5"/>
    <w:rsid w:val="005E758B"/>
    <w:rsid w:val="005E78E3"/>
    <w:rsid w:val="005E7A34"/>
    <w:rsid w:val="005E7C74"/>
    <w:rsid w:val="005F03E8"/>
    <w:rsid w:val="005F0528"/>
    <w:rsid w:val="005F0652"/>
    <w:rsid w:val="005F0797"/>
    <w:rsid w:val="005F084A"/>
    <w:rsid w:val="005F0BF4"/>
    <w:rsid w:val="005F13F5"/>
    <w:rsid w:val="005F1593"/>
    <w:rsid w:val="005F15A6"/>
    <w:rsid w:val="005F164B"/>
    <w:rsid w:val="005F1AC8"/>
    <w:rsid w:val="005F1B2C"/>
    <w:rsid w:val="005F1BF9"/>
    <w:rsid w:val="005F274F"/>
    <w:rsid w:val="005F2EF2"/>
    <w:rsid w:val="005F2FC3"/>
    <w:rsid w:val="005F3274"/>
    <w:rsid w:val="005F3778"/>
    <w:rsid w:val="005F3A11"/>
    <w:rsid w:val="005F3D18"/>
    <w:rsid w:val="005F412A"/>
    <w:rsid w:val="005F41CC"/>
    <w:rsid w:val="005F4232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4C4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E17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527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E1F"/>
    <w:rsid w:val="00610F0A"/>
    <w:rsid w:val="00610F8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3F00"/>
    <w:rsid w:val="0063431E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C10"/>
    <w:rsid w:val="00642D91"/>
    <w:rsid w:val="00642E98"/>
    <w:rsid w:val="00643087"/>
    <w:rsid w:val="00643325"/>
    <w:rsid w:val="00643374"/>
    <w:rsid w:val="006436EF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5010F"/>
    <w:rsid w:val="00650172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536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152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8CE"/>
    <w:rsid w:val="00667E75"/>
    <w:rsid w:val="006701F3"/>
    <w:rsid w:val="0067027B"/>
    <w:rsid w:val="0067034C"/>
    <w:rsid w:val="00670797"/>
    <w:rsid w:val="00670B30"/>
    <w:rsid w:val="00670C03"/>
    <w:rsid w:val="00670DBA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5C8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09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11"/>
    <w:rsid w:val="00696E39"/>
    <w:rsid w:val="00696F58"/>
    <w:rsid w:val="006971F0"/>
    <w:rsid w:val="006975D9"/>
    <w:rsid w:val="00697D5C"/>
    <w:rsid w:val="006A011A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C93"/>
    <w:rsid w:val="006B2E45"/>
    <w:rsid w:val="006B2F35"/>
    <w:rsid w:val="006B354E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CCC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6E08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A99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6FCB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401"/>
    <w:rsid w:val="006D16DC"/>
    <w:rsid w:val="006D18CC"/>
    <w:rsid w:val="006D1B21"/>
    <w:rsid w:val="006D1BE3"/>
    <w:rsid w:val="006D1D14"/>
    <w:rsid w:val="006D1FF3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2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B80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A1A"/>
    <w:rsid w:val="00706BDF"/>
    <w:rsid w:val="00706D74"/>
    <w:rsid w:val="00707092"/>
    <w:rsid w:val="00707134"/>
    <w:rsid w:val="00707412"/>
    <w:rsid w:val="00707C40"/>
    <w:rsid w:val="00707D64"/>
    <w:rsid w:val="0071008F"/>
    <w:rsid w:val="007102B0"/>
    <w:rsid w:val="007108DE"/>
    <w:rsid w:val="00710962"/>
    <w:rsid w:val="00710ACC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74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55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AC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E04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2EF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29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1978"/>
    <w:rsid w:val="00781B5C"/>
    <w:rsid w:val="00781BB0"/>
    <w:rsid w:val="00782579"/>
    <w:rsid w:val="0078258B"/>
    <w:rsid w:val="007829A7"/>
    <w:rsid w:val="00782A59"/>
    <w:rsid w:val="00783295"/>
    <w:rsid w:val="007832CC"/>
    <w:rsid w:val="00783312"/>
    <w:rsid w:val="007833BC"/>
    <w:rsid w:val="007834BB"/>
    <w:rsid w:val="0078354A"/>
    <w:rsid w:val="00783816"/>
    <w:rsid w:val="00783F23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81B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8DE"/>
    <w:rsid w:val="00792902"/>
    <w:rsid w:val="00792994"/>
    <w:rsid w:val="00792A75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1AD"/>
    <w:rsid w:val="00797619"/>
    <w:rsid w:val="007976CE"/>
    <w:rsid w:val="00797837"/>
    <w:rsid w:val="007A06EC"/>
    <w:rsid w:val="007A0805"/>
    <w:rsid w:val="007A0968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A8D"/>
    <w:rsid w:val="007A6B21"/>
    <w:rsid w:val="007A6F05"/>
    <w:rsid w:val="007A6F6F"/>
    <w:rsid w:val="007A6FB9"/>
    <w:rsid w:val="007A729F"/>
    <w:rsid w:val="007A73DA"/>
    <w:rsid w:val="007B0C77"/>
    <w:rsid w:val="007B11DF"/>
    <w:rsid w:val="007B133A"/>
    <w:rsid w:val="007B17F2"/>
    <w:rsid w:val="007B1B5E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939"/>
    <w:rsid w:val="007B5AAE"/>
    <w:rsid w:val="007B5E76"/>
    <w:rsid w:val="007B5EFA"/>
    <w:rsid w:val="007B604E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7B1"/>
    <w:rsid w:val="007C1C2C"/>
    <w:rsid w:val="007C1F62"/>
    <w:rsid w:val="007C240A"/>
    <w:rsid w:val="007C2FDD"/>
    <w:rsid w:val="007C2FE7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9F2"/>
    <w:rsid w:val="007C4A09"/>
    <w:rsid w:val="007C4AA8"/>
    <w:rsid w:val="007C4C7D"/>
    <w:rsid w:val="007C4D51"/>
    <w:rsid w:val="007C4DBA"/>
    <w:rsid w:val="007C507D"/>
    <w:rsid w:val="007C560B"/>
    <w:rsid w:val="007C566D"/>
    <w:rsid w:val="007C5908"/>
    <w:rsid w:val="007C5B01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52F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91D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3F7"/>
    <w:rsid w:val="007F1B3F"/>
    <w:rsid w:val="007F2290"/>
    <w:rsid w:val="007F274D"/>
    <w:rsid w:val="007F27C9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0D3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5CD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545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426"/>
    <w:rsid w:val="00825816"/>
    <w:rsid w:val="008258CD"/>
    <w:rsid w:val="00825F30"/>
    <w:rsid w:val="00826077"/>
    <w:rsid w:val="00826D95"/>
    <w:rsid w:val="00826EC5"/>
    <w:rsid w:val="00827279"/>
    <w:rsid w:val="008273B9"/>
    <w:rsid w:val="00827981"/>
    <w:rsid w:val="008279D0"/>
    <w:rsid w:val="008279DC"/>
    <w:rsid w:val="00827B89"/>
    <w:rsid w:val="00827DBB"/>
    <w:rsid w:val="00827E89"/>
    <w:rsid w:val="0083005B"/>
    <w:rsid w:val="008300B0"/>
    <w:rsid w:val="0083062A"/>
    <w:rsid w:val="0083069A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460"/>
    <w:rsid w:val="008347CA"/>
    <w:rsid w:val="008347D5"/>
    <w:rsid w:val="00834A0D"/>
    <w:rsid w:val="00834C44"/>
    <w:rsid w:val="008351F3"/>
    <w:rsid w:val="008353A2"/>
    <w:rsid w:val="00835550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73C"/>
    <w:rsid w:val="008457F6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8E6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0F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4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8A7"/>
    <w:rsid w:val="00884B8F"/>
    <w:rsid w:val="0088520A"/>
    <w:rsid w:val="0088523F"/>
    <w:rsid w:val="008852BA"/>
    <w:rsid w:val="00885504"/>
    <w:rsid w:val="0088553A"/>
    <w:rsid w:val="00885BC1"/>
    <w:rsid w:val="00885F55"/>
    <w:rsid w:val="008863CB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688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B0C"/>
    <w:rsid w:val="00893F85"/>
    <w:rsid w:val="008946CB"/>
    <w:rsid w:val="008948DE"/>
    <w:rsid w:val="00894FFF"/>
    <w:rsid w:val="0089513B"/>
    <w:rsid w:val="008958B6"/>
    <w:rsid w:val="00895CEA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2E7"/>
    <w:rsid w:val="008A14D5"/>
    <w:rsid w:val="008A1B81"/>
    <w:rsid w:val="008A1E10"/>
    <w:rsid w:val="008A1FC7"/>
    <w:rsid w:val="008A2028"/>
    <w:rsid w:val="008A217D"/>
    <w:rsid w:val="008A247C"/>
    <w:rsid w:val="008A29A3"/>
    <w:rsid w:val="008A29C9"/>
    <w:rsid w:val="008A2EB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B21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0E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46AE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54F6"/>
    <w:rsid w:val="008C58AA"/>
    <w:rsid w:val="008C5C7E"/>
    <w:rsid w:val="008C61DD"/>
    <w:rsid w:val="008C64BF"/>
    <w:rsid w:val="008C65A7"/>
    <w:rsid w:val="008C6893"/>
    <w:rsid w:val="008C6D46"/>
    <w:rsid w:val="008C764B"/>
    <w:rsid w:val="008C7786"/>
    <w:rsid w:val="008C7D00"/>
    <w:rsid w:val="008C7DE9"/>
    <w:rsid w:val="008C7F62"/>
    <w:rsid w:val="008D00BE"/>
    <w:rsid w:val="008D08C3"/>
    <w:rsid w:val="008D0BDF"/>
    <w:rsid w:val="008D10EC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57"/>
    <w:rsid w:val="008E76F4"/>
    <w:rsid w:val="008E7978"/>
    <w:rsid w:val="008F0268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133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691"/>
    <w:rsid w:val="008F5C02"/>
    <w:rsid w:val="008F601C"/>
    <w:rsid w:val="008F624E"/>
    <w:rsid w:val="008F68E5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6CD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03"/>
    <w:rsid w:val="00910B68"/>
    <w:rsid w:val="009110E9"/>
    <w:rsid w:val="009113B4"/>
    <w:rsid w:val="00911562"/>
    <w:rsid w:val="00911619"/>
    <w:rsid w:val="00911A63"/>
    <w:rsid w:val="0091211F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3A9A"/>
    <w:rsid w:val="0091408C"/>
    <w:rsid w:val="009140C8"/>
    <w:rsid w:val="009142B9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3CB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5FA2"/>
    <w:rsid w:val="009264FF"/>
    <w:rsid w:val="009265B8"/>
    <w:rsid w:val="00926768"/>
    <w:rsid w:val="00926871"/>
    <w:rsid w:val="0092689D"/>
    <w:rsid w:val="00926A68"/>
    <w:rsid w:val="00926E8E"/>
    <w:rsid w:val="0092781C"/>
    <w:rsid w:val="00927D42"/>
    <w:rsid w:val="0093001A"/>
    <w:rsid w:val="00930055"/>
    <w:rsid w:val="00930372"/>
    <w:rsid w:val="009306DC"/>
    <w:rsid w:val="00930BE7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39"/>
    <w:rsid w:val="0093435D"/>
    <w:rsid w:val="009343EB"/>
    <w:rsid w:val="0093445B"/>
    <w:rsid w:val="0093472C"/>
    <w:rsid w:val="00934C3B"/>
    <w:rsid w:val="00934F74"/>
    <w:rsid w:val="0093546B"/>
    <w:rsid w:val="0093570E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CF1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2634"/>
    <w:rsid w:val="00952A27"/>
    <w:rsid w:val="0095303D"/>
    <w:rsid w:val="0095317E"/>
    <w:rsid w:val="009533AA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BC9"/>
    <w:rsid w:val="0096346E"/>
    <w:rsid w:val="00963B26"/>
    <w:rsid w:val="00963B5E"/>
    <w:rsid w:val="009640EE"/>
    <w:rsid w:val="00964423"/>
    <w:rsid w:val="00964485"/>
    <w:rsid w:val="0096450A"/>
    <w:rsid w:val="00964620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004"/>
    <w:rsid w:val="0097217B"/>
    <w:rsid w:val="009721AC"/>
    <w:rsid w:val="009721C5"/>
    <w:rsid w:val="009721F5"/>
    <w:rsid w:val="0097220C"/>
    <w:rsid w:val="00972261"/>
    <w:rsid w:val="009724A7"/>
    <w:rsid w:val="009727C1"/>
    <w:rsid w:val="00973662"/>
    <w:rsid w:val="00973B07"/>
    <w:rsid w:val="00974713"/>
    <w:rsid w:val="0097474A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90B"/>
    <w:rsid w:val="00982F56"/>
    <w:rsid w:val="009835FB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C13"/>
    <w:rsid w:val="00985D04"/>
    <w:rsid w:val="0098602F"/>
    <w:rsid w:val="00986340"/>
    <w:rsid w:val="009868FD"/>
    <w:rsid w:val="00986DAB"/>
    <w:rsid w:val="00987107"/>
    <w:rsid w:val="0098781A"/>
    <w:rsid w:val="00987A30"/>
    <w:rsid w:val="00987C46"/>
    <w:rsid w:val="00987F6C"/>
    <w:rsid w:val="00990372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3D03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0BF"/>
    <w:rsid w:val="00997F8A"/>
    <w:rsid w:val="009A06FD"/>
    <w:rsid w:val="009A0C4D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870"/>
    <w:rsid w:val="009B2B52"/>
    <w:rsid w:val="009B2F08"/>
    <w:rsid w:val="009B376D"/>
    <w:rsid w:val="009B3947"/>
    <w:rsid w:val="009B3A26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071"/>
    <w:rsid w:val="009C21BA"/>
    <w:rsid w:val="009C23EB"/>
    <w:rsid w:val="009C2793"/>
    <w:rsid w:val="009C27CD"/>
    <w:rsid w:val="009C2A58"/>
    <w:rsid w:val="009C2BD1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12"/>
    <w:rsid w:val="009D03EE"/>
    <w:rsid w:val="009D079B"/>
    <w:rsid w:val="009D0B26"/>
    <w:rsid w:val="009D0C4F"/>
    <w:rsid w:val="009D0DD3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CF6"/>
    <w:rsid w:val="009D6EAC"/>
    <w:rsid w:val="009D6EE0"/>
    <w:rsid w:val="009D7438"/>
    <w:rsid w:val="009D7672"/>
    <w:rsid w:val="009D769D"/>
    <w:rsid w:val="009D7FF9"/>
    <w:rsid w:val="009E00DE"/>
    <w:rsid w:val="009E01E7"/>
    <w:rsid w:val="009E0321"/>
    <w:rsid w:val="009E03C8"/>
    <w:rsid w:val="009E0529"/>
    <w:rsid w:val="009E0AE1"/>
    <w:rsid w:val="009E0B9F"/>
    <w:rsid w:val="009E0E09"/>
    <w:rsid w:val="009E0E5D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5E27"/>
    <w:rsid w:val="00A06127"/>
    <w:rsid w:val="00A061CD"/>
    <w:rsid w:val="00A062EC"/>
    <w:rsid w:val="00A063D7"/>
    <w:rsid w:val="00A064AE"/>
    <w:rsid w:val="00A065F2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26F4"/>
    <w:rsid w:val="00A130C1"/>
    <w:rsid w:val="00A1326A"/>
    <w:rsid w:val="00A13292"/>
    <w:rsid w:val="00A1332A"/>
    <w:rsid w:val="00A133FD"/>
    <w:rsid w:val="00A13822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207"/>
    <w:rsid w:val="00A327E3"/>
    <w:rsid w:val="00A32952"/>
    <w:rsid w:val="00A32EC2"/>
    <w:rsid w:val="00A32EF7"/>
    <w:rsid w:val="00A32F1C"/>
    <w:rsid w:val="00A33027"/>
    <w:rsid w:val="00A33252"/>
    <w:rsid w:val="00A3359E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F96"/>
    <w:rsid w:val="00A45FC7"/>
    <w:rsid w:val="00A46471"/>
    <w:rsid w:val="00A46674"/>
    <w:rsid w:val="00A46690"/>
    <w:rsid w:val="00A466C4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BD3"/>
    <w:rsid w:val="00A52CA3"/>
    <w:rsid w:val="00A52CBA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953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39CC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6FFE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F8D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2E48"/>
    <w:rsid w:val="00A83047"/>
    <w:rsid w:val="00A839A0"/>
    <w:rsid w:val="00A83C7C"/>
    <w:rsid w:val="00A83C9B"/>
    <w:rsid w:val="00A83D00"/>
    <w:rsid w:val="00A84B08"/>
    <w:rsid w:val="00A84D9A"/>
    <w:rsid w:val="00A850A7"/>
    <w:rsid w:val="00A855B4"/>
    <w:rsid w:val="00A85827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007"/>
    <w:rsid w:val="00A93214"/>
    <w:rsid w:val="00A933CD"/>
    <w:rsid w:val="00A9359E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EBB"/>
    <w:rsid w:val="00A97468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37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03D"/>
    <w:rsid w:val="00AA628B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21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EEA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638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212"/>
    <w:rsid w:val="00AC4375"/>
    <w:rsid w:val="00AC439A"/>
    <w:rsid w:val="00AC482F"/>
    <w:rsid w:val="00AC48AB"/>
    <w:rsid w:val="00AC49CC"/>
    <w:rsid w:val="00AC4FA4"/>
    <w:rsid w:val="00AC5237"/>
    <w:rsid w:val="00AC53F5"/>
    <w:rsid w:val="00AC5652"/>
    <w:rsid w:val="00AC6043"/>
    <w:rsid w:val="00AC60FB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16A"/>
    <w:rsid w:val="00AD650D"/>
    <w:rsid w:val="00AD663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530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3A7"/>
    <w:rsid w:val="00AF5741"/>
    <w:rsid w:val="00AF5782"/>
    <w:rsid w:val="00AF5790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4CA"/>
    <w:rsid w:val="00B1162C"/>
    <w:rsid w:val="00B11833"/>
    <w:rsid w:val="00B118C8"/>
    <w:rsid w:val="00B12144"/>
    <w:rsid w:val="00B1218D"/>
    <w:rsid w:val="00B12263"/>
    <w:rsid w:val="00B12544"/>
    <w:rsid w:val="00B1277B"/>
    <w:rsid w:val="00B1296E"/>
    <w:rsid w:val="00B130F2"/>
    <w:rsid w:val="00B135ED"/>
    <w:rsid w:val="00B13866"/>
    <w:rsid w:val="00B138CC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860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2E3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9E"/>
    <w:rsid w:val="00B41B1B"/>
    <w:rsid w:val="00B41F57"/>
    <w:rsid w:val="00B4210E"/>
    <w:rsid w:val="00B42163"/>
    <w:rsid w:val="00B425DD"/>
    <w:rsid w:val="00B42AA8"/>
    <w:rsid w:val="00B4301D"/>
    <w:rsid w:val="00B4303E"/>
    <w:rsid w:val="00B43138"/>
    <w:rsid w:val="00B4316E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00E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97B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1D6E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45B"/>
    <w:rsid w:val="00B60541"/>
    <w:rsid w:val="00B61489"/>
    <w:rsid w:val="00B61544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3DD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6C2"/>
    <w:rsid w:val="00B778DA"/>
    <w:rsid w:val="00B77CB8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3CB"/>
    <w:rsid w:val="00B81434"/>
    <w:rsid w:val="00B8160B"/>
    <w:rsid w:val="00B81D57"/>
    <w:rsid w:val="00B81FDA"/>
    <w:rsid w:val="00B82600"/>
    <w:rsid w:val="00B82A34"/>
    <w:rsid w:val="00B82C76"/>
    <w:rsid w:val="00B82E03"/>
    <w:rsid w:val="00B83284"/>
    <w:rsid w:val="00B836A4"/>
    <w:rsid w:val="00B83ACC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AEC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8D4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508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A7"/>
    <w:rsid w:val="00BA096D"/>
    <w:rsid w:val="00BA0B82"/>
    <w:rsid w:val="00BA1232"/>
    <w:rsid w:val="00BA1C3E"/>
    <w:rsid w:val="00BA1C49"/>
    <w:rsid w:val="00BA1D6E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A55"/>
    <w:rsid w:val="00BA5054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5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615"/>
    <w:rsid w:val="00BD566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D2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872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5298"/>
    <w:rsid w:val="00C161A9"/>
    <w:rsid w:val="00C1655D"/>
    <w:rsid w:val="00C167C8"/>
    <w:rsid w:val="00C167DD"/>
    <w:rsid w:val="00C16BF8"/>
    <w:rsid w:val="00C16D0C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18"/>
    <w:rsid w:val="00C2299C"/>
    <w:rsid w:val="00C22B02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21"/>
    <w:rsid w:val="00C27998"/>
    <w:rsid w:val="00C27B6F"/>
    <w:rsid w:val="00C27DD7"/>
    <w:rsid w:val="00C30005"/>
    <w:rsid w:val="00C3048D"/>
    <w:rsid w:val="00C30504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050"/>
    <w:rsid w:val="00C325BB"/>
    <w:rsid w:val="00C32BA2"/>
    <w:rsid w:val="00C33014"/>
    <w:rsid w:val="00C3308C"/>
    <w:rsid w:val="00C333F3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74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852"/>
    <w:rsid w:val="00C44A76"/>
    <w:rsid w:val="00C44D65"/>
    <w:rsid w:val="00C45144"/>
    <w:rsid w:val="00C45188"/>
    <w:rsid w:val="00C4545D"/>
    <w:rsid w:val="00C45812"/>
    <w:rsid w:val="00C45BB2"/>
    <w:rsid w:val="00C45C81"/>
    <w:rsid w:val="00C45D58"/>
    <w:rsid w:val="00C45F08"/>
    <w:rsid w:val="00C4603D"/>
    <w:rsid w:val="00C4643D"/>
    <w:rsid w:val="00C4650A"/>
    <w:rsid w:val="00C46543"/>
    <w:rsid w:val="00C469F4"/>
    <w:rsid w:val="00C46CDA"/>
    <w:rsid w:val="00C46D41"/>
    <w:rsid w:val="00C46E62"/>
    <w:rsid w:val="00C474A3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4D8"/>
    <w:rsid w:val="00C546A8"/>
    <w:rsid w:val="00C54BC8"/>
    <w:rsid w:val="00C54D2B"/>
    <w:rsid w:val="00C558EC"/>
    <w:rsid w:val="00C55DF8"/>
    <w:rsid w:val="00C56108"/>
    <w:rsid w:val="00C56216"/>
    <w:rsid w:val="00C5646D"/>
    <w:rsid w:val="00C56563"/>
    <w:rsid w:val="00C567C2"/>
    <w:rsid w:val="00C57329"/>
    <w:rsid w:val="00C5795F"/>
    <w:rsid w:val="00C57FEB"/>
    <w:rsid w:val="00C601F2"/>
    <w:rsid w:val="00C60A4D"/>
    <w:rsid w:val="00C6148E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A4C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2B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2A00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CAB"/>
    <w:rsid w:val="00C87F9A"/>
    <w:rsid w:val="00C87F9C"/>
    <w:rsid w:val="00C90147"/>
    <w:rsid w:val="00C903E6"/>
    <w:rsid w:val="00C9057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D22"/>
    <w:rsid w:val="00C9511C"/>
    <w:rsid w:val="00C9516B"/>
    <w:rsid w:val="00C95170"/>
    <w:rsid w:val="00C95235"/>
    <w:rsid w:val="00C95502"/>
    <w:rsid w:val="00C956CC"/>
    <w:rsid w:val="00C96786"/>
    <w:rsid w:val="00C967EC"/>
    <w:rsid w:val="00C96A29"/>
    <w:rsid w:val="00C96BFC"/>
    <w:rsid w:val="00C975C4"/>
    <w:rsid w:val="00C97A9A"/>
    <w:rsid w:val="00C97AC3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2E"/>
    <w:rsid w:val="00CA386D"/>
    <w:rsid w:val="00CA3B3A"/>
    <w:rsid w:val="00CA3CD4"/>
    <w:rsid w:val="00CA3EB9"/>
    <w:rsid w:val="00CA3F8B"/>
    <w:rsid w:val="00CA405D"/>
    <w:rsid w:val="00CA408E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5B8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A6B"/>
    <w:rsid w:val="00CB5133"/>
    <w:rsid w:val="00CB5292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77A"/>
    <w:rsid w:val="00CC2E87"/>
    <w:rsid w:val="00CC2FF1"/>
    <w:rsid w:val="00CC3046"/>
    <w:rsid w:val="00CC3194"/>
    <w:rsid w:val="00CC32CC"/>
    <w:rsid w:val="00CC3378"/>
    <w:rsid w:val="00CC33DC"/>
    <w:rsid w:val="00CC351E"/>
    <w:rsid w:val="00CC3991"/>
    <w:rsid w:val="00CC39BA"/>
    <w:rsid w:val="00CC3C56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31B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104D"/>
    <w:rsid w:val="00CF1082"/>
    <w:rsid w:val="00CF185D"/>
    <w:rsid w:val="00CF1907"/>
    <w:rsid w:val="00CF1A4A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C02"/>
    <w:rsid w:val="00D100AA"/>
    <w:rsid w:val="00D1031F"/>
    <w:rsid w:val="00D10677"/>
    <w:rsid w:val="00D10775"/>
    <w:rsid w:val="00D10912"/>
    <w:rsid w:val="00D10937"/>
    <w:rsid w:val="00D10B21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E1E"/>
    <w:rsid w:val="00D13EDF"/>
    <w:rsid w:val="00D1403F"/>
    <w:rsid w:val="00D14165"/>
    <w:rsid w:val="00D1452C"/>
    <w:rsid w:val="00D14BD8"/>
    <w:rsid w:val="00D14BF2"/>
    <w:rsid w:val="00D14E31"/>
    <w:rsid w:val="00D14FB4"/>
    <w:rsid w:val="00D14FC0"/>
    <w:rsid w:val="00D15058"/>
    <w:rsid w:val="00D153B6"/>
    <w:rsid w:val="00D159B7"/>
    <w:rsid w:val="00D15F56"/>
    <w:rsid w:val="00D1620C"/>
    <w:rsid w:val="00D16276"/>
    <w:rsid w:val="00D162EC"/>
    <w:rsid w:val="00D16455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2F6B"/>
    <w:rsid w:val="00D23230"/>
    <w:rsid w:val="00D23C14"/>
    <w:rsid w:val="00D23F01"/>
    <w:rsid w:val="00D249AB"/>
    <w:rsid w:val="00D24A75"/>
    <w:rsid w:val="00D24C54"/>
    <w:rsid w:val="00D24F83"/>
    <w:rsid w:val="00D24F92"/>
    <w:rsid w:val="00D25185"/>
    <w:rsid w:val="00D255AA"/>
    <w:rsid w:val="00D25662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4E37"/>
    <w:rsid w:val="00D350F6"/>
    <w:rsid w:val="00D35262"/>
    <w:rsid w:val="00D35305"/>
    <w:rsid w:val="00D35401"/>
    <w:rsid w:val="00D35552"/>
    <w:rsid w:val="00D35859"/>
    <w:rsid w:val="00D3617C"/>
    <w:rsid w:val="00D36443"/>
    <w:rsid w:val="00D36935"/>
    <w:rsid w:val="00D36D4F"/>
    <w:rsid w:val="00D36EC8"/>
    <w:rsid w:val="00D36F0A"/>
    <w:rsid w:val="00D371E0"/>
    <w:rsid w:val="00D37278"/>
    <w:rsid w:val="00D377DF"/>
    <w:rsid w:val="00D37877"/>
    <w:rsid w:val="00D37D6F"/>
    <w:rsid w:val="00D40517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5F30"/>
    <w:rsid w:val="00D46113"/>
    <w:rsid w:val="00D4641C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C1"/>
    <w:rsid w:val="00D54448"/>
    <w:rsid w:val="00D54479"/>
    <w:rsid w:val="00D544A9"/>
    <w:rsid w:val="00D54CA5"/>
    <w:rsid w:val="00D54DD3"/>
    <w:rsid w:val="00D54E5E"/>
    <w:rsid w:val="00D54F45"/>
    <w:rsid w:val="00D55134"/>
    <w:rsid w:val="00D5564B"/>
    <w:rsid w:val="00D556B8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5EC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D1"/>
    <w:rsid w:val="00D645FC"/>
    <w:rsid w:val="00D65046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DB8"/>
    <w:rsid w:val="00D67E23"/>
    <w:rsid w:val="00D70129"/>
    <w:rsid w:val="00D70209"/>
    <w:rsid w:val="00D7034B"/>
    <w:rsid w:val="00D7083C"/>
    <w:rsid w:val="00D70A4C"/>
    <w:rsid w:val="00D70B1D"/>
    <w:rsid w:val="00D70C04"/>
    <w:rsid w:val="00D70D3A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031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C31"/>
    <w:rsid w:val="00D86643"/>
    <w:rsid w:val="00D8671E"/>
    <w:rsid w:val="00D8682F"/>
    <w:rsid w:val="00D86C77"/>
    <w:rsid w:val="00D86DBA"/>
    <w:rsid w:val="00D875DB"/>
    <w:rsid w:val="00D87799"/>
    <w:rsid w:val="00D87A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1E1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A7A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8B"/>
    <w:rsid w:val="00DA586D"/>
    <w:rsid w:val="00DA596C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08F4"/>
    <w:rsid w:val="00DB1AC0"/>
    <w:rsid w:val="00DB1C12"/>
    <w:rsid w:val="00DB1DFB"/>
    <w:rsid w:val="00DB2448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2"/>
    <w:rsid w:val="00DB723F"/>
    <w:rsid w:val="00DB7729"/>
    <w:rsid w:val="00DB7937"/>
    <w:rsid w:val="00DB79AE"/>
    <w:rsid w:val="00DB7BA0"/>
    <w:rsid w:val="00DB7BE3"/>
    <w:rsid w:val="00DB7C6A"/>
    <w:rsid w:val="00DC0935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B4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25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C93"/>
    <w:rsid w:val="00DF6D4D"/>
    <w:rsid w:val="00DF7133"/>
    <w:rsid w:val="00DF7397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D4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D3"/>
    <w:rsid w:val="00E16604"/>
    <w:rsid w:val="00E16932"/>
    <w:rsid w:val="00E16E69"/>
    <w:rsid w:val="00E16EF1"/>
    <w:rsid w:val="00E16FE8"/>
    <w:rsid w:val="00E170AD"/>
    <w:rsid w:val="00E17CE1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060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E4A"/>
    <w:rsid w:val="00E23F16"/>
    <w:rsid w:val="00E240F5"/>
    <w:rsid w:val="00E2410C"/>
    <w:rsid w:val="00E24594"/>
    <w:rsid w:val="00E2494D"/>
    <w:rsid w:val="00E24A89"/>
    <w:rsid w:val="00E24C60"/>
    <w:rsid w:val="00E24D58"/>
    <w:rsid w:val="00E25260"/>
    <w:rsid w:val="00E25428"/>
    <w:rsid w:val="00E2596B"/>
    <w:rsid w:val="00E2600F"/>
    <w:rsid w:val="00E26842"/>
    <w:rsid w:val="00E26900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6D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09"/>
    <w:rsid w:val="00E356D8"/>
    <w:rsid w:val="00E35749"/>
    <w:rsid w:val="00E35C8A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80D"/>
    <w:rsid w:val="00E45F8E"/>
    <w:rsid w:val="00E4602F"/>
    <w:rsid w:val="00E46542"/>
    <w:rsid w:val="00E46998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887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369"/>
    <w:rsid w:val="00E654FC"/>
    <w:rsid w:val="00E65CB2"/>
    <w:rsid w:val="00E65D5D"/>
    <w:rsid w:val="00E65FD5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67932"/>
    <w:rsid w:val="00E7010C"/>
    <w:rsid w:val="00E702D2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5E42"/>
    <w:rsid w:val="00E76171"/>
    <w:rsid w:val="00E76212"/>
    <w:rsid w:val="00E768E7"/>
    <w:rsid w:val="00E76AD2"/>
    <w:rsid w:val="00E7718A"/>
    <w:rsid w:val="00E773E9"/>
    <w:rsid w:val="00E77471"/>
    <w:rsid w:val="00E77577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A03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3DD1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AF3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D45"/>
    <w:rsid w:val="00EB0F09"/>
    <w:rsid w:val="00EB118F"/>
    <w:rsid w:val="00EB119D"/>
    <w:rsid w:val="00EB13B6"/>
    <w:rsid w:val="00EB16B3"/>
    <w:rsid w:val="00EB19BC"/>
    <w:rsid w:val="00EB213D"/>
    <w:rsid w:val="00EB21DA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6D"/>
    <w:rsid w:val="00EB5E9B"/>
    <w:rsid w:val="00EB5F28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5FEA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CFE"/>
    <w:rsid w:val="00ED2DC1"/>
    <w:rsid w:val="00ED35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CBD"/>
    <w:rsid w:val="00ED6ED0"/>
    <w:rsid w:val="00ED6F38"/>
    <w:rsid w:val="00ED6FF7"/>
    <w:rsid w:val="00ED71FD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1BA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BF5"/>
    <w:rsid w:val="00EE3CFD"/>
    <w:rsid w:val="00EE3F04"/>
    <w:rsid w:val="00EE41C0"/>
    <w:rsid w:val="00EE45B5"/>
    <w:rsid w:val="00EE48B0"/>
    <w:rsid w:val="00EE4A79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8F9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4E0A"/>
    <w:rsid w:val="00F054D5"/>
    <w:rsid w:val="00F056AD"/>
    <w:rsid w:val="00F056BE"/>
    <w:rsid w:val="00F05B20"/>
    <w:rsid w:val="00F05BDC"/>
    <w:rsid w:val="00F05C99"/>
    <w:rsid w:val="00F05DA4"/>
    <w:rsid w:val="00F05DCF"/>
    <w:rsid w:val="00F05EAD"/>
    <w:rsid w:val="00F061E7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B11"/>
    <w:rsid w:val="00F10E85"/>
    <w:rsid w:val="00F10F65"/>
    <w:rsid w:val="00F1106C"/>
    <w:rsid w:val="00F11178"/>
    <w:rsid w:val="00F1121C"/>
    <w:rsid w:val="00F113C3"/>
    <w:rsid w:val="00F113E3"/>
    <w:rsid w:val="00F116F7"/>
    <w:rsid w:val="00F11B29"/>
    <w:rsid w:val="00F11CA1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474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FBD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44A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4C6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B0"/>
    <w:rsid w:val="00F654D6"/>
    <w:rsid w:val="00F656A6"/>
    <w:rsid w:val="00F65963"/>
    <w:rsid w:val="00F6599D"/>
    <w:rsid w:val="00F65B75"/>
    <w:rsid w:val="00F65DC8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17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C7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012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36C"/>
    <w:rsid w:val="00FB356B"/>
    <w:rsid w:val="00FB3683"/>
    <w:rsid w:val="00FB42D8"/>
    <w:rsid w:val="00FB4581"/>
    <w:rsid w:val="00FB4691"/>
    <w:rsid w:val="00FB48B7"/>
    <w:rsid w:val="00FB5247"/>
    <w:rsid w:val="00FB5883"/>
    <w:rsid w:val="00FB5E14"/>
    <w:rsid w:val="00FB5E60"/>
    <w:rsid w:val="00FB6107"/>
    <w:rsid w:val="00FB622C"/>
    <w:rsid w:val="00FB6259"/>
    <w:rsid w:val="00FB66E6"/>
    <w:rsid w:val="00FB69FE"/>
    <w:rsid w:val="00FB6A19"/>
    <w:rsid w:val="00FB6B50"/>
    <w:rsid w:val="00FB6F12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44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8F3"/>
    <w:rsid w:val="00FD2A71"/>
    <w:rsid w:val="00FD2AC6"/>
    <w:rsid w:val="00FD302E"/>
    <w:rsid w:val="00FD31DB"/>
    <w:rsid w:val="00FD39E5"/>
    <w:rsid w:val="00FD3D12"/>
    <w:rsid w:val="00FD3EA3"/>
    <w:rsid w:val="00FD4018"/>
    <w:rsid w:val="00FD4723"/>
    <w:rsid w:val="00FD49CB"/>
    <w:rsid w:val="00FD4CF8"/>
    <w:rsid w:val="00FD57C7"/>
    <w:rsid w:val="00FD5B0B"/>
    <w:rsid w:val="00FD5D09"/>
    <w:rsid w:val="00FD5FF7"/>
    <w:rsid w:val="00FD6134"/>
    <w:rsid w:val="00FD6B99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7DA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2F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75B00-948B-49F3-B3F2-19DFCD8A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29</Pages>
  <Words>3786</Words>
  <Characters>21586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2020-05-11T03:09:00Z</cp:lastPrinted>
  <dcterms:created xsi:type="dcterms:W3CDTF">2020-05-12T05:02:00Z</dcterms:created>
  <dcterms:modified xsi:type="dcterms:W3CDTF">2020-05-12T05:03:00Z</dcterms:modified>
</cp:coreProperties>
</file>