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C0E33" w14:textId="77777777" w:rsidR="00306C84" w:rsidRPr="00AF3C85" w:rsidRDefault="00C45852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  <w:r w:rsidR="00306C84">
        <w:rPr>
          <w:rStyle w:val="Emphasis"/>
          <w:lang w:val="en-US"/>
        </w:rPr>
        <w:tab/>
        <w:t xml:space="preserve"> </w:t>
      </w:r>
    </w:p>
    <w:p w14:paraId="311991AC" w14:textId="77777777"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CF6307A" w14:textId="77777777"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14:paraId="4BAE8C9D" w14:textId="77777777" w:rsidR="00306C84" w:rsidRPr="00193F9F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02554A24" w14:textId="77777777" w:rsidR="00306C84" w:rsidRPr="00AE372A" w:rsidRDefault="008D2723" w:rsidP="00306C84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0C0CB7">
        <w:rPr>
          <w:b/>
          <w:bCs/>
          <w:sz w:val="40"/>
          <w:szCs w:val="40"/>
        </w:rPr>
        <w:t xml:space="preserve">Limited and its </w:t>
      </w:r>
      <w:proofErr w:type="spellStart"/>
      <w:r w:rsidR="000C0CB7">
        <w:rPr>
          <w:b/>
          <w:bCs/>
          <w:sz w:val="40"/>
          <w:szCs w:val="40"/>
        </w:rPr>
        <w:t>Subsidiar</w:t>
      </w:r>
      <w:r w:rsidR="00AE372A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14:paraId="1D09F829" w14:textId="77777777"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14:paraId="2281EF67" w14:textId="77777777" w:rsidR="009F3D72" w:rsidRDefault="00116125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Condensed </w:t>
      </w:r>
      <w:r w:rsidR="006760F9">
        <w:rPr>
          <w:spacing w:val="-3"/>
        </w:rPr>
        <w:t>i</w:t>
      </w:r>
      <w:r w:rsidR="009F3D72" w:rsidRPr="00AF3C85">
        <w:rPr>
          <w:spacing w:val="-3"/>
        </w:rPr>
        <w:t>nterim financial statements</w:t>
      </w:r>
    </w:p>
    <w:p w14:paraId="6DC9F6DE" w14:textId="77777777" w:rsidR="009F3D72" w:rsidRPr="00300A8E" w:rsidRDefault="009F3D72" w:rsidP="009F3D72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 three-month period</w:t>
      </w:r>
      <w:r w:rsidRPr="00300A8E">
        <w:rPr>
          <w:sz w:val="36"/>
          <w:szCs w:val="36"/>
        </w:rPr>
        <w:t xml:space="preserve"> ended</w:t>
      </w:r>
    </w:p>
    <w:p w14:paraId="7810822E" w14:textId="77777777" w:rsidR="009F3D72" w:rsidRPr="008F53CE" w:rsidRDefault="00CA53AE" w:rsidP="009F3D72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31 March 2020</w:t>
      </w:r>
    </w:p>
    <w:p w14:paraId="2C5F0F54" w14:textId="77777777" w:rsidR="009F3D72" w:rsidRPr="00AF3C85" w:rsidRDefault="009F3D72" w:rsidP="009F3D72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55DBE3A7" w14:textId="77777777" w:rsidR="009F3D72" w:rsidRDefault="009F3D72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</w:t>
      </w:r>
      <w:r w:rsidR="00116125">
        <w:rPr>
          <w:spacing w:val="-3"/>
        </w:rPr>
        <w:t xml:space="preserve">review </w:t>
      </w:r>
      <w:r>
        <w:rPr>
          <w:spacing w:val="-3"/>
        </w:rPr>
        <w:t xml:space="preserve">report </w:t>
      </w:r>
    </w:p>
    <w:p w14:paraId="6FB96B36" w14:textId="77777777"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</w:p>
    <w:p w14:paraId="3752E5E3" w14:textId="77777777"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A0544" w14:textId="4ACB287A" w:rsidR="006203FA" w:rsidRDefault="006203FA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EDCBEC3" w14:textId="77777777" w:rsidR="00796B51" w:rsidRDefault="00796B51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CB8C656" w14:textId="258F3501" w:rsidR="002328DF" w:rsidRDefault="002328DF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01F12C14" w14:textId="1C349E09" w:rsidR="00796B51" w:rsidRDefault="00796B51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299F7D8A" w14:textId="669FDF70" w:rsidR="00796B51" w:rsidRDefault="00796B51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1E4BB065" w14:textId="77777777" w:rsidR="00796B51" w:rsidRDefault="00796B51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bookmarkStart w:id="0" w:name="_GoBack"/>
      <w:bookmarkEnd w:id="0"/>
    </w:p>
    <w:p w14:paraId="079DB9C6" w14:textId="77777777"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14:paraId="48EC93F5" w14:textId="77777777"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36F4EC3B" w14:textId="77777777"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6D175F2F" w14:textId="77777777"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14:paraId="34AB806A" w14:textId="77777777" w:rsidR="00306C84" w:rsidRPr="00004A6F" w:rsidRDefault="00306C84" w:rsidP="00306C84">
      <w:pPr>
        <w:spacing w:line="240" w:lineRule="atLeast"/>
        <w:rPr>
          <w:szCs w:val="22"/>
        </w:rPr>
      </w:pPr>
    </w:p>
    <w:p w14:paraId="326A438B" w14:textId="77777777" w:rsidR="00306C84" w:rsidRPr="00004A6F" w:rsidRDefault="00306C84" w:rsidP="00306C84">
      <w:pPr>
        <w:spacing w:line="240" w:lineRule="atLeast"/>
        <w:rPr>
          <w:szCs w:val="22"/>
        </w:rPr>
      </w:pPr>
    </w:p>
    <w:p w14:paraId="31ADE797" w14:textId="77777777"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 and its </w:t>
      </w:r>
      <w:r w:rsidR="00BC2CCA">
        <w:rPr>
          <w:color w:val="000000"/>
        </w:rPr>
        <w:t>s</w:t>
      </w:r>
      <w:r w:rsidR="0080200A" w:rsidRPr="0080200A">
        <w:rPr>
          <w:color w:val="000000"/>
        </w:rPr>
        <w:t>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CA53AE">
        <w:rPr>
          <w:color w:val="000000"/>
        </w:rPr>
        <w:t>31 March 2020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</w:t>
      </w:r>
      <w:r w:rsidRPr="00E13F5E">
        <w:rPr>
          <w:color w:val="000000"/>
          <w:spacing w:val="-6"/>
        </w:rPr>
        <w:t>comprehensive income</w:t>
      </w:r>
      <w:r w:rsidR="004D538D">
        <w:rPr>
          <w:color w:val="000000"/>
          <w:spacing w:val="-6"/>
        </w:rPr>
        <w:t xml:space="preserve">, </w:t>
      </w:r>
      <w:r>
        <w:rPr>
          <w:color w:val="000000"/>
        </w:rPr>
        <w:t xml:space="preserve">changes in equity and cash flows for the </w:t>
      </w:r>
      <w:r w:rsidR="00CA53AE">
        <w:rPr>
          <w:color w:val="000000"/>
        </w:rPr>
        <w:t>three</w:t>
      </w:r>
      <w:r>
        <w:rPr>
          <w:color w:val="000000"/>
        </w:rPr>
        <w:t xml:space="preserve">-month period ended </w:t>
      </w:r>
      <w:r w:rsidR="00CA53AE">
        <w:rPr>
          <w:color w:val="000000"/>
        </w:rPr>
        <w:t>31 March 2020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="004D538D">
        <w:rPr>
          <w:rFonts w:cs="Angsana New"/>
          <w:lang w:bidi="th-TH"/>
        </w:rPr>
        <w:t xml:space="preserve"> 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779A5941" w14:textId="77777777" w:rsidR="00306C84" w:rsidRDefault="00306C84" w:rsidP="00306C84">
      <w:pPr>
        <w:spacing w:line="240" w:lineRule="auto"/>
        <w:jc w:val="both"/>
      </w:pPr>
    </w:p>
    <w:p w14:paraId="775F04CD" w14:textId="77777777"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134825C9" w14:textId="77777777" w:rsidR="00306C84" w:rsidRPr="00AF3C85" w:rsidRDefault="00306C84" w:rsidP="00306C84">
      <w:pPr>
        <w:spacing w:line="240" w:lineRule="auto"/>
        <w:jc w:val="both"/>
      </w:pPr>
    </w:p>
    <w:p w14:paraId="51DE467E" w14:textId="77777777"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</w:t>
      </w:r>
      <w:r w:rsidR="007146E6">
        <w:t xml:space="preserve"> </w:t>
      </w:r>
      <w:r>
        <w:t>A review of interim</w:t>
      </w:r>
      <w:r w:rsidR="00AE372A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</w:t>
      </w:r>
      <w:r w:rsidR="007146E6">
        <w:rPr>
          <w:szCs w:val="22"/>
        </w:rPr>
        <w:t xml:space="preserve"> </w:t>
      </w:r>
      <w:r w:rsidRPr="00FC39BB">
        <w:rPr>
          <w:szCs w:val="22"/>
        </w:rPr>
        <w:t xml:space="preserve">A review is substantially less in scope than </w:t>
      </w:r>
      <w:r w:rsidR="00AE372A">
        <w:rPr>
          <w:szCs w:val="22"/>
        </w:rPr>
        <w:t xml:space="preserve">         </w:t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57432BA2" w14:textId="77777777" w:rsidR="00306C84" w:rsidRDefault="00306C84" w:rsidP="00306C84">
      <w:pPr>
        <w:spacing w:line="240" w:lineRule="auto"/>
        <w:jc w:val="both"/>
        <w:rPr>
          <w:color w:val="000000"/>
        </w:rPr>
      </w:pPr>
    </w:p>
    <w:p w14:paraId="46EDDA37" w14:textId="77777777"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2DD94D31" w14:textId="77777777"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14:paraId="04732925" w14:textId="77777777" w:rsidR="00306C84" w:rsidRDefault="00306C84" w:rsidP="00306C84">
      <w:pPr>
        <w:spacing w:line="240" w:lineRule="auto"/>
        <w:jc w:val="both"/>
        <w:rPr>
          <w:szCs w:val="22"/>
        </w:rPr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</w:t>
      </w:r>
      <w:r w:rsidRPr="00BE2359">
        <w:rPr>
          <w:spacing w:val="-6"/>
          <w:szCs w:val="22"/>
        </w:rPr>
        <w:t>Thai Accounting Standard 34,</w:t>
      </w:r>
      <w:r w:rsidRPr="007D6249">
        <w:rPr>
          <w:szCs w:val="22"/>
        </w:rPr>
        <w:t xml:space="preserve"> “Interim Financial Reporting”.</w:t>
      </w:r>
      <w:r>
        <w:rPr>
          <w:szCs w:val="22"/>
        </w:rPr>
        <w:t xml:space="preserve"> </w:t>
      </w:r>
    </w:p>
    <w:p w14:paraId="50FE29D6" w14:textId="77777777" w:rsidR="002328DF" w:rsidRPr="00CE18C7" w:rsidRDefault="002328DF" w:rsidP="00306C84">
      <w:pPr>
        <w:jc w:val="thaiDistribute"/>
        <w:rPr>
          <w:szCs w:val="22"/>
          <w:lang w:val="en-US"/>
        </w:rPr>
      </w:pPr>
    </w:p>
    <w:p w14:paraId="4197D5D4" w14:textId="77777777" w:rsidR="00B63318" w:rsidRDefault="00B63318" w:rsidP="00306C84">
      <w:pPr>
        <w:jc w:val="thaiDistribute"/>
        <w:rPr>
          <w:szCs w:val="22"/>
        </w:rPr>
      </w:pPr>
    </w:p>
    <w:p w14:paraId="78F2ECBF" w14:textId="77777777" w:rsidR="00B63318" w:rsidRPr="00B63318" w:rsidRDefault="00B63318" w:rsidP="00306C84">
      <w:pPr>
        <w:jc w:val="thaiDistribute"/>
        <w:rPr>
          <w:rFonts w:cstheme="minorBidi"/>
          <w:szCs w:val="28"/>
          <w:cs/>
          <w:lang w:bidi="th-TH"/>
        </w:rPr>
      </w:pPr>
    </w:p>
    <w:p w14:paraId="1A714736" w14:textId="77777777" w:rsidR="00B63318" w:rsidRDefault="00B63318" w:rsidP="00306C84">
      <w:pPr>
        <w:jc w:val="thaiDistribute"/>
        <w:rPr>
          <w:szCs w:val="22"/>
        </w:rPr>
      </w:pPr>
    </w:p>
    <w:p w14:paraId="06C5A4C8" w14:textId="77777777" w:rsidR="005C5884" w:rsidRDefault="005C5884" w:rsidP="00306C84">
      <w:pPr>
        <w:jc w:val="thaiDistribute"/>
        <w:rPr>
          <w:szCs w:val="22"/>
        </w:rPr>
      </w:pPr>
    </w:p>
    <w:p w14:paraId="674F4F0A" w14:textId="77777777" w:rsidR="00306C84" w:rsidRPr="00AF3C85" w:rsidRDefault="00306C84" w:rsidP="00306C84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323827">
        <w:rPr>
          <w:rFonts w:ascii="Times New Roman" w:hAnsi="Times New Roman" w:cs="Times New Roman"/>
          <w:lang w:val="en-US"/>
        </w:rPr>
        <w:t>Nittaya Chetchotiros</w:t>
      </w:r>
      <w:r w:rsidRPr="00AF3C85">
        <w:rPr>
          <w:rFonts w:ascii="Times New Roman" w:hAnsi="Times New Roman" w:cs="Times New Roman"/>
          <w:lang w:val="en-US"/>
        </w:rPr>
        <w:t>)</w:t>
      </w:r>
    </w:p>
    <w:p w14:paraId="68983049" w14:textId="77777777"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318151D0" w14:textId="77777777" w:rsidR="00306C84" w:rsidRPr="00C70115" w:rsidRDefault="00306C84" w:rsidP="00306C84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 w:rsidR="00C70115">
        <w:rPr>
          <w:rFonts w:cs="Angsana New"/>
          <w:lang w:val="en-US" w:bidi="th-TH"/>
        </w:rPr>
        <w:t>4439</w:t>
      </w:r>
    </w:p>
    <w:p w14:paraId="492C649D" w14:textId="77777777"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71CC2E3" w14:textId="77777777" w:rsidR="00306C84" w:rsidRPr="00AF3C85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14:paraId="356D4EDD" w14:textId="77777777" w:rsidR="00AE767E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3D774A4E" w14:textId="6DF28CCE" w:rsidR="00306C84" w:rsidRDefault="00323827" w:rsidP="00306C84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 xml:space="preserve">12 May </w:t>
      </w:r>
      <w:r w:rsidR="00CA53AE">
        <w:rPr>
          <w:rFonts w:cs="Cordia New"/>
          <w:lang w:val="en-US" w:bidi="th-TH"/>
        </w:rPr>
        <w:t>2020</w:t>
      </w:r>
    </w:p>
    <w:p w14:paraId="1F076B94" w14:textId="77777777" w:rsidR="001C571C" w:rsidRPr="00796B51" w:rsidRDefault="001C571C" w:rsidP="00796B51">
      <w:pPr>
        <w:pStyle w:val="IndexHeading1"/>
        <w:spacing w:after="0" w:line="240" w:lineRule="auto"/>
        <w:ind w:left="851" w:hanging="851"/>
        <w:outlineLvl w:val="0"/>
        <w:rPr>
          <w:rFonts w:cstheme="minorBidi"/>
          <w:lang w:val="en-GB" w:bidi="th-TH"/>
        </w:rPr>
      </w:pPr>
    </w:p>
    <w:sectPr w:rsidR="001C571C" w:rsidRPr="00796B51" w:rsidSect="00796B51">
      <w:headerReference w:type="default" r:id="rId12"/>
      <w:footerReference w:type="default" r:id="rId13"/>
      <w:type w:val="nextColumn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4A6DD" w14:textId="77777777" w:rsidR="006E1E7A" w:rsidRDefault="006E1E7A">
      <w:r>
        <w:separator/>
      </w:r>
    </w:p>
  </w:endnote>
  <w:endnote w:type="continuationSeparator" w:id="0">
    <w:p w14:paraId="7F2D3F31" w14:textId="77777777" w:rsidR="006E1E7A" w:rsidRDefault="006E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CFAAD" w14:textId="77777777" w:rsidR="00C82C11" w:rsidRDefault="00C82C11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1395DA6" w14:textId="77777777" w:rsidR="00C82C11" w:rsidRDefault="00C82C11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978B8" w14:textId="77777777" w:rsidR="00C82C11" w:rsidRDefault="00C82C11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F78FC67" w14:textId="77777777" w:rsidR="00C82C11" w:rsidRPr="007C40DD" w:rsidRDefault="00C82C11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602A" w14:textId="77777777" w:rsidR="00796B51" w:rsidRPr="007C40DD" w:rsidRDefault="00796B51" w:rsidP="005B1E65">
    <w:pPr>
      <w:pStyle w:val="Footer"/>
      <w:ind w:right="360"/>
      <w:rPr>
        <w:i/>
        <w:iCs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4A183" w14:textId="77777777" w:rsidR="006E1E7A" w:rsidRDefault="006E1E7A">
      <w:r>
        <w:separator/>
      </w:r>
    </w:p>
  </w:footnote>
  <w:footnote w:type="continuationSeparator" w:id="0">
    <w:p w14:paraId="14D599AB" w14:textId="77777777" w:rsidR="006E1E7A" w:rsidRDefault="006E1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B4F51" w14:textId="77777777" w:rsidR="00C82C11" w:rsidRDefault="00C82C11" w:rsidP="004306A0">
    <w:pPr>
      <w:pStyle w:val="acctmainheading"/>
      <w:spacing w:after="0" w:line="240" w:lineRule="atLeast"/>
    </w:pPr>
  </w:p>
  <w:p w14:paraId="503E9969" w14:textId="77777777" w:rsidR="00C82C11" w:rsidRDefault="00C82C11" w:rsidP="004306A0">
    <w:pPr>
      <w:pStyle w:val="acctmainheading"/>
      <w:spacing w:after="0" w:line="240" w:lineRule="atLeast"/>
    </w:pPr>
  </w:p>
  <w:p w14:paraId="0C9039D3" w14:textId="77777777" w:rsidR="00C82C11" w:rsidRDefault="00C82C11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1406FD9D" w14:textId="77777777" w:rsidR="00C82C11" w:rsidRPr="007C40DD" w:rsidRDefault="00C82C11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C284B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A22A1A3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D9F9C44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1F3AC36F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C682E00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3B98414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F0CB114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4F246D9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D94D2F6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16E294C" w14:textId="77777777" w:rsidR="00C82C11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7A32FAE2" w14:textId="77777777" w:rsidR="00C82C11" w:rsidRPr="00A260EA" w:rsidRDefault="00C82C11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2D634" w14:textId="00A6D668" w:rsidR="00C82C11" w:rsidRPr="00796B51" w:rsidRDefault="00C82C11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1B7BFAE5" w14:textId="7E54F5FC" w:rsidR="00796B51" w:rsidRPr="00796B51" w:rsidRDefault="00796B51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1C6DC53D" w14:textId="3A347A9F" w:rsidR="00796B51" w:rsidRPr="00796B51" w:rsidRDefault="00796B51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0A50E7DA" w14:textId="77777777" w:rsidR="00796B51" w:rsidRPr="00796B51" w:rsidRDefault="00796B51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0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2"/>
  </w:num>
  <w:num w:numId="5">
    <w:abstractNumId w:val="4"/>
  </w:num>
  <w:num w:numId="6">
    <w:abstractNumId w:val="13"/>
  </w:num>
  <w:num w:numId="7">
    <w:abstractNumId w:val="11"/>
  </w:num>
  <w:num w:numId="8">
    <w:abstractNumId w:val="7"/>
  </w:num>
  <w:num w:numId="9">
    <w:abstractNumId w:val="9"/>
  </w:num>
  <w:num w:numId="10">
    <w:abstractNumId w:val="10"/>
  </w:num>
  <w:num w:numId="11">
    <w:abstractNumId w:val="1"/>
  </w:num>
  <w:num w:numId="12">
    <w:abstractNumId w:val="14"/>
  </w:num>
  <w:num w:numId="13">
    <w:abstractNumId w:val="0"/>
  </w:num>
  <w:num w:numId="14">
    <w:abstractNumId w:val="8"/>
  </w:num>
  <w:num w:numId="15">
    <w:abstractNumId w:val="6"/>
  </w:num>
  <w:num w:numId="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BF4"/>
    <w:rsid w:val="00014EFA"/>
    <w:rsid w:val="00014F76"/>
    <w:rsid w:val="00015CDF"/>
    <w:rsid w:val="00015DA2"/>
    <w:rsid w:val="000161CD"/>
    <w:rsid w:val="000167C3"/>
    <w:rsid w:val="0001688E"/>
    <w:rsid w:val="00016E43"/>
    <w:rsid w:val="00017098"/>
    <w:rsid w:val="00017349"/>
    <w:rsid w:val="00017811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A48"/>
    <w:rsid w:val="00020AF0"/>
    <w:rsid w:val="00020C76"/>
    <w:rsid w:val="00020EA3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62"/>
    <w:rsid w:val="0002776F"/>
    <w:rsid w:val="00027AB1"/>
    <w:rsid w:val="00027CC7"/>
    <w:rsid w:val="000301B4"/>
    <w:rsid w:val="0003112A"/>
    <w:rsid w:val="000312D3"/>
    <w:rsid w:val="0003154A"/>
    <w:rsid w:val="000316E4"/>
    <w:rsid w:val="0003177C"/>
    <w:rsid w:val="0003180A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559"/>
    <w:rsid w:val="000367D7"/>
    <w:rsid w:val="00036A85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9B4"/>
    <w:rsid w:val="00062B46"/>
    <w:rsid w:val="00062B71"/>
    <w:rsid w:val="00062C75"/>
    <w:rsid w:val="00062FFE"/>
    <w:rsid w:val="00063305"/>
    <w:rsid w:val="000633F2"/>
    <w:rsid w:val="000635D3"/>
    <w:rsid w:val="000636F3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3422"/>
    <w:rsid w:val="000A356C"/>
    <w:rsid w:val="000A3590"/>
    <w:rsid w:val="000A35A5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E3C"/>
    <w:rsid w:val="000A5FA4"/>
    <w:rsid w:val="000A5FAB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5D9"/>
    <w:rsid w:val="000B167D"/>
    <w:rsid w:val="000B1A67"/>
    <w:rsid w:val="000B1D15"/>
    <w:rsid w:val="000B2001"/>
    <w:rsid w:val="000B220C"/>
    <w:rsid w:val="000B2B4A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96B"/>
    <w:rsid w:val="000D6B17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B23"/>
    <w:rsid w:val="000F0BF6"/>
    <w:rsid w:val="000F1672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B04"/>
    <w:rsid w:val="00101B29"/>
    <w:rsid w:val="00101D36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5FD6"/>
    <w:rsid w:val="00106315"/>
    <w:rsid w:val="00106E81"/>
    <w:rsid w:val="00107577"/>
    <w:rsid w:val="00107940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C69"/>
    <w:rsid w:val="00122D85"/>
    <w:rsid w:val="00122E17"/>
    <w:rsid w:val="001243D4"/>
    <w:rsid w:val="001244FF"/>
    <w:rsid w:val="00124575"/>
    <w:rsid w:val="00124A39"/>
    <w:rsid w:val="00125281"/>
    <w:rsid w:val="00125418"/>
    <w:rsid w:val="0012556E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E0"/>
    <w:rsid w:val="0013261B"/>
    <w:rsid w:val="0013289F"/>
    <w:rsid w:val="00132994"/>
    <w:rsid w:val="00132BA4"/>
    <w:rsid w:val="00132BB0"/>
    <w:rsid w:val="00132E2A"/>
    <w:rsid w:val="00132E6A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3A0"/>
    <w:rsid w:val="00155647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7C8"/>
    <w:rsid w:val="00161BDC"/>
    <w:rsid w:val="00161E7C"/>
    <w:rsid w:val="00162B0D"/>
    <w:rsid w:val="00163230"/>
    <w:rsid w:val="001635D2"/>
    <w:rsid w:val="0016383D"/>
    <w:rsid w:val="001638B9"/>
    <w:rsid w:val="00163AE6"/>
    <w:rsid w:val="00163CA4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418A"/>
    <w:rsid w:val="00174203"/>
    <w:rsid w:val="001743DA"/>
    <w:rsid w:val="00174D2D"/>
    <w:rsid w:val="001750B1"/>
    <w:rsid w:val="00175424"/>
    <w:rsid w:val="00175830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3F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DE"/>
    <w:rsid w:val="001B4733"/>
    <w:rsid w:val="001B4892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DC6"/>
    <w:rsid w:val="001C0009"/>
    <w:rsid w:val="001C074B"/>
    <w:rsid w:val="001C0999"/>
    <w:rsid w:val="001C1537"/>
    <w:rsid w:val="001C1B78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A7E"/>
    <w:rsid w:val="001E57AB"/>
    <w:rsid w:val="001E5A10"/>
    <w:rsid w:val="001E5DF0"/>
    <w:rsid w:val="001E5F93"/>
    <w:rsid w:val="001E6650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7EA"/>
    <w:rsid w:val="001F4BA0"/>
    <w:rsid w:val="001F4F20"/>
    <w:rsid w:val="001F512D"/>
    <w:rsid w:val="001F54EF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823"/>
    <w:rsid w:val="00203DBD"/>
    <w:rsid w:val="00204483"/>
    <w:rsid w:val="002045D1"/>
    <w:rsid w:val="002049B6"/>
    <w:rsid w:val="00205C0D"/>
    <w:rsid w:val="00205D69"/>
    <w:rsid w:val="0020603E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64F"/>
    <w:rsid w:val="002202C0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973"/>
    <w:rsid w:val="00227E8D"/>
    <w:rsid w:val="00230124"/>
    <w:rsid w:val="002302FC"/>
    <w:rsid w:val="00230478"/>
    <w:rsid w:val="002308E7"/>
    <w:rsid w:val="00230F22"/>
    <w:rsid w:val="0023109D"/>
    <w:rsid w:val="00231239"/>
    <w:rsid w:val="00231A9B"/>
    <w:rsid w:val="00231C64"/>
    <w:rsid w:val="002323E0"/>
    <w:rsid w:val="00232846"/>
    <w:rsid w:val="002328B5"/>
    <w:rsid w:val="002328DF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336"/>
    <w:rsid w:val="00245798"/>
    <w:rsid w:val="00245FE6"/>
    <w:rsid w:val="00246C1E"/>
    <w:rsid w:val="00246D7B"/>
    <w:rsid w:val="00246E6A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82A"/>
    <w:rsid w:val="002578C6"/>
    <w:rsid w:val="00257EAD"/>
    <w:rsid w:val="00260967"/>
    <w:rsid w:val="00260BD2"/>
    <w:rsid w:val="002618BE"/>
    <w:rsid w:val="00261E38"/>
    <w:rsid w:val="00261F3D"/>
    <w:rsid w:val="00261F9B"/>
    <w:rsid w:val="0026241C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25F"/>
    <w:rsid w:val="0027072B"/>
    <w:rsid w:val="00270B81"/>
    <w:rsid w:val="00270BFE"/>
    <w:rsid w:val="002715ED"/>
    <w:rsid w:val="00271DD3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81D"/>
    <w:rsid w:val="0028132E"/>
    <w:rsid w:val="00281529"/>
    <w:rsid w:val="002817A9"/>
    <w:rsid w:val="0028185D"/>
    <w:rsid w:val="00281ACC"/>
    <w:rsid w:val="00281DC9"/>
    <w:rsid w:val="002823C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27C8"/>
    <w:rsid w:val="00292A57"/>
    <w:rsid w:val="00292F3F"/>
    <w:rsid w:val="002932CE"/>
    <w:rsid w:val="002933AC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7BF"/>
    <w:rsid w:val="00297AD5"/>
    <w:rsid w:val="00297C6B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EF4"/>
    <w:rsid w:val="002B32C6"/>
    <w:rsid w:val="002B32E9"/>
    <w:rsid w:val="002B3371"/>
    <w:rsid w:val="002B3514"/>
    <w:rsid w:val="002B3B6A"/>
    <w:rsid w:val="002B4060"/>
    <w:rsid w:val="002B4706"/>
    <w:rsid w:val="002B4BC5"/>
    <w:rsid w:val="002B4EB4"/>
    <w:rsid w:val="002B566C"/>
    <w:rsid w:val="002B576C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6CC"/>
    <w:rsid w:val="002D6C97"/>
    <w:rsid w:val="002D707D"/>
    <w:rsid w:val="002D751C"/>
    <w:rsid w:val="002D7526"/>
    <w:rsid w:val="002D7A2D"/>
    <w:rsid w:val="002D7B93"/>
    <w:rsid w:val="002D7C58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7413"/>
    <w:rsid w:val="002E76E0"/>
    <w:rsid w:val="002E78EF"/>
    <w:rsid w:val="002E7B1E"/>
    <w:rsid w:val="002E7B8F"/>
    <w:rsid w:val="002E7C7C"/>
    <w:rsid w:val="002E7CC1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DA1"/>
    <w:rsid w:val="002F5B48"/>
    <w:rsid w:val="002F5C24"/>
    <w:rsid w:val="002F5E01"/>
    <w:rsid w:val="002F6064"/>
    <w:rsid w:val="002F685E"/>
    <w:rsid w:val="002F6B52"/>
    <w:rsid w:val="002F738B"/>
    <w:rsid w:val="002F7B61"/>
    <w:rsid w:val="0030023B"/>
    <w:rsid w:val="00300801"/>
    <w:rsid w:val="0030095B"/>
    <w:rsid w:val="00300966"/>
    <w:rsid w:val="00300A8E"/>
    <w:rsid w:val="0030127A"/>
    <w:rsid w:val="0030153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E39"/>
    <w:rsid w:val="00331066"/>
    <w:rsid w:val="00331333"/>
    <w:rsid w:val="00331361"/>
    <w:rsid w:val="0033153F"/>
    <w:rsid w:val="00331891"/>
    <w:rsid w:val="00331D7E"/>
    <w:rsid w:val="00331E79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618"/>
    <w:rsid w:val="00334A62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52"/>
    <w:rsid w:val="003417F1"/>
    <w:rsid w:val="0034194D"/>
    <w:rsid w:val="003419B3"/>
    <w:rsid w:val="00341D45"/>
    <w:rsid w:val="00342262"/>
    <w:rsid w:val="00342347"/>
    <w:rsid w:val="003425C6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CE8"/>
    <w:rsid w:val="00372E3E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F09"/>
    <w:rsid w:val="00375FBC"/>
    <w:rsid w:val="0037673E"/>
    <w:rsid w:val="00376B29"/>
    <w:rsid w:val="00376FFC"/>
    <w:rsid w:val="003771D5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5B8"/>
    <w:rsid w:val="00381AB6"/>
    <w:rsid w:val="00381CAC"/>
    <w:rsid w:val="0038206E"/>
    <w:rsid w:val="003824A2"/>
    <w:rsid w:val="003828D6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D3D"/>
    <w:rsid w:val="003B515B"/>
    <w:rsid w:val="003B520E"/>
    <w:rsid w:val="003B535F"/>
    <w:rsid w:val="003B5411"/>
    <w:rsid w:val="003B54D7"/>
    <w:rsid w:val="003B551C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DA9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D77"/>
    <w:rsid w:val="003C7B8E"/>
    <w:rsid w:val="003C7C2B"/>
    <w:rsid w:val="003D010F"/>
    <w:rsid w:val="003D0488"/>
    <w:rsid w:val="003D0BF3"/>
    <w:rsid w:val="003D1038"/>
    <w:rsid w:val="003D116F"/>
    <w:rsid w:val="003D1295"/>
    <w:rsid w:val="003D1595"/>
    <w:rsid w:val="003D16E9"/>
    <w:rsid w:val="003D1822"/>
    <w:rsid w:val="003D1D1B"/>
    <w:rsid w:val="003D267E"/>
    <w:rsid w:val="003D2D72"/>
    <w:rsid w:val="003D3A15"/>
    <w:rsid w:val="003D43F3"/>
    <w:rsid w:val="003D454B"/>
    <w:rsid w:val="003D45BD"/>
    <w:rsid w:val="003D4C59"/>
    <w:rsid w:val="003D506E"/>
    <w:rsid w:val="003D524A"/>
    <w:rsid w:val="003D5668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E0828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BB8"/>
    <w:rsid w:val="003E6321"/>
    <w:rsid w:val="003E63D2"/>
    <w:rsid w:val="003E6976"/>
    <w:rsid w:val="003E740B"/>
    <w:rsid w:val="003E7590"/>
    <w:rsid w:val="003F098C"/>
    <w:rsid w:val="003F1E79"/>
    <w:rsid w:val="003F210C"/>
    <w:rsid w:val="003F21C3"/>
    <w:rsid w:val="003F2755"/>
    <w:rsid w:val="003F2B0C"/>
    <w:rsid w:val="003F2DA9"/>
    <w:rsid w:val="003F2ED2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111"/>
    <w:rsid w:val="00404160"/>
    <w:rsid w:val="0040424F"/>
    <w:rsid w:val="004042EF"/>
    <w:rsid w:val="0040472F"/>
    <w:rsid w:val="00404829"/>
    <w:rsid w:val="004050D0"/>
    <w:rsid w:val="004050F4"/>
    <w:rsid w:val="00405551"/>
    <w:rsid w:val="004058DD"/>
    <w:rsid w:val="0040590F"/>
    <w:rsid w:val="00405C78"/>
    <w:rsid w:val="004063C4"/>
    <w:rsid w:val="0040667B"/>
    <w:rsid w:val="004066CB"/>
    <w:rsid w:val="004066DF"/>
    <w:rsid w:val="004070B9"/>
    <w:rsid w:val="00407C4D"/>
    <w:rsid w:val="00407C63"/>
    <w:rsid w:val="00407E7D"/>
    <w:rsid w:val="00410705"/>
    <w:rsid w:val="004107BF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F76"/>
    <w:rsid w:val="0041713B"/>
    <w:rsid w:val="00417A16"/>
    <w:rsid w:val="00417BCE"/>
    <w:rsid w:val="00417C5D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C6A"/>
    <w:rsid w:val="00425EE1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64"/>
    <w:rsid w:val="00430D67"/>
    <w:rsid w:val="004312D6"/>
    <w:rsid w:val="00431EEE"/>
    <w:rsid w:val="00432024"/>
    <w:rsid w:val="00432D00"/>
    <w:rsid w:val="00433727"/>
    <w:rsid w:val="00433849"/>
    <w:rsid w:val="00433E53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AD7"/>
    <w:rsid w:val="00436D2C"/>
    <w:rsid w:val="004376A8"/>
    <w:rsid w:val="00437A09"/>
    <w:rsid w:val="00437BEC"/>
    <w:rsid w:val="00440635"/>
    <w:rsid w:val="0044076E"/>
    <w:rsid w:val="00440CA4"/>
    <w:rsid w:val="00440F6B"/>
    <w:rsid w:val="00440FD0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599"/>
    <w:rsid w:val="00453882"/>
    <w:rsid w:val="00453DAC"/>
    <w:rsid w:val="004544F5"/>
    <w:rsid w:val="004547A6"/>
    <w:rsid w:val="00454B64"/>
    <w:rsid w:val="00455487"/>
    <w:rsid w:val="0045555E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83D"/>
    <w:rsid w:val="00460ACD"/>
    <w:rsid w:val="00460CF8"/>
    <w:rsid w:val="004619F9"/>
    <w:rsid w:val="00461A03"/>
    <w:rsid w:val="00461D49"/>
    <w:rsid w:val="00462296"/>
    <w:rsid w:val="004632D8"/>
    <w:rsid w:val="00463390"/>
    <w:rsid w:val="00463670"/>
    <w:rsid w:val="0046433B"/>
    <w:rsid w:val="00464662"/>
    <w:rsid w:val="00464760"/>
    <w:rsid w:val="004648B5"/>
    <w:rsid w:val="00464D5B"/>
    <w:rsid w:val="00464E8E"/>
    <w:rsid w:val="004650AF"/>
    <w:rsid w:val="00465575"/>
    <w:rsid w:val="0046559F"/>
    <w:rsid w:val="004657EC"/>
    <w:rsid w:val="00466623"/>
    <w:rsid w:val="004666B2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609"/>
    <w:rsid w:val="004767F2"/>
    <w:rsid w:val="004769E3"/>
    <w:rsid w:val="00476B90"/>
    <w:rsid w:val="00477A7B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75FE"/>
    <w:rsid w:val="00487721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87E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B03"/>
    <w:rsid w:val="004B348C"/>
    <w:rsid w:val="004B3686"/>
    <w:rsid w:val="004B378E"/>
    <w:rsid w:val="004B3A31"/>
    <w:rsid w:val="004B3FC8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878"/>
    <w:rsid w:val="004B7A6F"/>
    <w:rsid w:val="004B7F77"/>
    <w:rsid w:val="004C08CB"/>
    <w:rsid w:val="004C08DB"/>
    <w:rsid w:val="004C0B75"/>
    <w:rsid w:val="004C0F51"/>
    <w:rsid w:val="004C1317"/>
    <w:rsid w:val="004C15AE"/>
    <w:rsid w:val="004C1A84"/>
    <w:rsid w:val="004C221A"/>
    <w:rsid w:val="004C23C8"/>
    <w:rsid w:val="004C2876"/>
    <w:rsid w:val="004C2DDA"/>
    <w:rsid w:val="004C313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E9D"/>
    <w:rsid w:val="004D3FCC"/>
    <w:rsid w:val="004D40E1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62D"/>
    <w:rsid w:val="004D662E"/>
    <w:rsid w:val="004D6D02"/>
    <w:rsid w:val="004D723D"/>
    <w:rsid w:val="004D77F2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74E"/>
    <w:rsid w:val="004E5871"/>
    <w:rsid w:val="004E5961"/>
    <w:rsid w:val="004E5A42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E7F9E"/>
    <w:rsid w:val="004F025E"/>
    <w:rsid w:val="004F04F5"/>
    <w:rsid w:val="004F065F"/>
    <w:rsid w:val="004F0857"/>
    <w:rsid w:val="004F0E14"/>
    <w:rsid w:val="004F0FEE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489"/>
    <w:rsid w:val="0050081A"/>
    <w:rsid w:val="00500C23"/>
    <w:rsid w:val="00500D32"/>
    <w:rsid w:val="00501A49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24"/>
    <w:rsid w:val="005049AF"/>
    <w:rsid w:val="00505D24"/>
    <w:rsid w:val="00506105"/>
    <w:rsid w:val="00506B1A"/>
    <w:rsid w:val="00506CB3"/>
    <w:rsid w:val="00506FE2"/>
    <w:rsid w:val="00507439"/>
    <w:rsid w:val="00507527"/>
    <w:rsid w:val="0050755B"/>
    <w:rsid w:val="00507656"/>
    <w:rsid w:val="00507D26"/>
    <w:rsid w:val="00507EA0"/>
    <w:rsid w:val="005101FB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64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2526"/>
    <w:rsid w:val="00542672"/>
    <w:rsid w:val="005426D8"/>
    <w:rsid w:val="0054290C"/>
    <w:rsid w:val="00542CAB"/>
    <w:rsid w:val="00542F0A"/>
    <w:rsid w:val="005435DE"/>
    <w:rsid w:val="00543B22"/>
    <w:rsid w:val="00543CA5"/>
    <w:rsid w:val="00543CE4"/>
    <w:rsid w:val="0054410E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47C"/>
    <w:rsid w:val="00552518"/>
    <w:rsid w:val="005527E2"/>
    <w:rsid w:val="0055285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727"/>
    <w:rsid w:val="0055577F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9D8"/>
    <w:rsid w:val="00575AEE"/>
    <w:rsid w:val="00577628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1FFF"/>
    <w:rsid w:val="00582A2C"/>
    <w:rsid w:val="00582D28"/>
    <w:rsid w:val="0058343B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50AB"/>
    <w:rsid w:val="0059512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585"/>
    <w:rsid w:val="00597880"/>
    <w:rsid w:val="00597AE9"/>
    <w:rsid w:val="00597B1F"/>
    <w:rsid w:val="00597D74"/>
    <w:rsid w:val="00597D78"/>
    <w:rsid w:val="005A03EB"/>
    <w:rsid w:val="005A049C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36A2"/>
    <w:rsid w:val="005B37B1"/>
    <w:rsid w:val="005B3B02"/>
    <w:rsid w:val="005B4361"/>
    <w:rsid w:val="005B4768"/>
    <w:rsid w:val="005B4B73"/>
    <w:rsid w:val="005B4D0F"/>
    <w:rsid w:val="005B4F06"/>
    <w:rsid w:val="005B513B"/>
    <w:rsid w:val="005B5673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60D"/>
    <w:rsid w:val="005C2767"/>
    <w:rsid w:val="005C2F14"/>
    <w:rsid w:val="005C2F94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A1B"/>
    <w:rsid w:val="005D0F01"/>
    <w:rsid w:val="005D0F8C"/>
    <w:rsid w:val="005D10FB"/>
    <w:rsid w:val="005D132E"/>
    <w:rsid w:val="005D135C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B2A"/>
    <w:rsid w:val="005F44A1"/>
    <w:rsid w:val="005F4E8A"/>
    <w:rsid w:val="005F54AC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B6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E18"/>
    <w:rsid w:val="00606FBC"/>
    <w:rsid w:val="00607182"/>
    <w:rsid w:val="0060749C"/>
    <w:rsid w:val="00607863"/>
    <w:rsid w:val="00607ECF"/>
    <w:rsid w:val="006110F3"/>
    <w:rsid w:val="006114B6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40A2"/>
    <w:rsid w:val="00634298"/>
    <w:rsid w:val="006346EC"/>
    <w:rsid w:val="00635247"/>
    <w:rsid w:val="00635527"/>
    <w:rsid w:val="006355EB"/>
    <w:rsid w:val="00635E7B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B81"/>
    <w:rsid w:val="00644CE5"/>
    <w:rsid w:val="00644FE4"/>
    <w:rsid w:val="006452C8"/>
    <w:rsid w:val="006458A3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784"/>
    <w:rsid w:val="0068601E"/>
    <w:rsid w:val="0068628E"/>
    <w:rsid w:val="006867B2"/>
    <w:rsid w:val="006867E8"/>
    <w:rsid w:val="0068688C"/>
    <w:rsid w:val="00687161"/>
    <w:rsid w:val="006871BA"/>
    <w:rsid w:val="0068781C"/>
    <w:rsid w:val="006879CC"/>
    <w:rsid w:val="00690871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AE9"/>
    <w:rsid w:val="00694D08"/>
    <w:rsid w:val="00694F27"/>
    <w:rsid w:val="006952D4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409F"/>
    <w:rsid w:val="006C412A"/>
    <w:rsid w:val="006C4A44"/>
    <w:rsid w:val="006C4B57"/>
    <w:rsid w:val="006C4F54"/>
    <w:rsid w:val="006C5654"/>
    <w:rsid w:val="006C56FA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464"/>
    <w:rsid w:val="006D6338"/>
    <w:rsid w:val="006D6549"/>
    <w:rsid w:val="006D6DD6"/>
    <w:rsid w:val="006D7AB3"/>
    <w:rsid w:val="006D7B8E"/>
    <w:rsid w:val="006E0294"/>
    <w:rsid w:val="006E036A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B00"/>
    <w:rsid w:val="006E4C09"/>
    <w:rsid w:val="006E4C9F"/>
    <w:rsid w:val="006E50D1"/>
    <w:rsid w:val="006E5127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827"/>
    <w:rsid w:val="006F6A96"/>
    <w:rsid w:val="006F6E48"/>
    <w:rsid w:val="006F7080"/>
    <w:rsid w:val="006F7095"/>
    <w:rsid w:val="006F7963"/>
    <w:rsid w:val="006F7EB4"/>
    <w:rsid w:val="0070026F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9CD"/>
    <w:rsid w:val="00711C7B"/>
    <w:rsid w:val="00711DE6"/>
    <w:rsid w:val="00712542"/>
    <w:rsid w:val="0071258E"/>
    <w:rsid w:val="00712772"/>
    <w:rsid w:val="007129E7"/>
    <w:rsid w:val="00712B88"/>
    <w:rsid w:val="00712D13"/>
    <w:rsid w:val="0071304F"/>
    <w:rsid w:val="0071307A"/>
    <w:rsid w:val="0071308A"/>
    <w:rsid w:val="00713D36"/>
    <w:rsid w:val="00713E0A"/>
    <w:rsid w:val="00714049"/>
    <w:rsid w:val="00714589"/>
    <w:rsid w:val="007146E6"/>
    <w:rsid w:val="00714805"/>
    <w:rsid w:val="00714DF6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FA9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561F"/>
    <w:rsid w:val="0073593C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903"/>
    <w:rsid w:val="00737EE1"/>
    <w:rsid w:val="00737EFA"/>
    <w:rsid w:val="00740490"/>
    <w:rsid w:val="0074055B"/>
    <w:rsid w:val="00740660"/>
    <w:rsid w:val="00740879"/>
    <w:rsid w:val="00740ED5"/>
    <w:rsid w:val="00741994"/>
    <w:rsid w:val="00741E39"/>
    <w:rsid w:val="0074227E"/>
    <w:rsid w:val="00742295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00F"/>
    <w:rsid w:val="007503A4"/>
    <w:rsid w:val="00750C61"/>
    <w:rsid w:val="00750E52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41"/>
    <w:rsid w:val="00763B2E"/>
    <w:rsid w:val="00763FAE"/>
    <w:rsid w:val="007641C1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3647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4F1"/>
    <w:rsid w:val="007765CC"/>
    <w:rsid w:val="007767BC"/>
    <w:rsid w:val="00776893"/>
    <w:rsid w:val="00776907"/>
    <w:rsid w:val="00776E5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719"/>
    <w:rsid w:val="00781D72"/>
    <w:rsid w:val="00781F86"/>
    <w:rsid w:val="007820E4"/>
    <w:rsid w:val="007823E5"/>
    <w:rsid w:val="007824FD"/>
    <w:rsid w:val="007826E2"/>
    <w:rsid w:val="00782A6C"/>
    <w:rsid w:val="00782D95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6EA"/>
    <w:rsid w:val="00793AA2"/>
    <w:rsid w:val="00793B56"/>
    <w:rsid w:val="00794151"/>
    <w:rsid w:val="00794CFE"/>
    <w:rsid w:val="00794D49"/>
    <w:rsid w:val="00794F39"/>
    <w:rsid w:val="0079563F"/>
    <w:rsid w:val="00795AD8"/>
    <w:rsid w:val="00795F05"/>
    <w:rsid w:val="007961E1"/>
    <w:rsid w:val="00796980"/>
    <w:rsid w:val="00796B51"/>
    <w:rsid w:val="00796C9C"/>
    <w:rsid w:val="00797042"/>
    <w:rsid w:val="007970B8"/>
    <w:rsid w:val="007971CD"/>
    <w:rsid w:val="0079731E"/>
    <w:rsid w:val="00797362"/>
    <w:rsid w:val="0079746D"/>
    <w:rsid w:val="00797485"/>
    <w:rsid w:val="00797593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B55"/>
    <w:rsid w:val="007A7370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FB4"/>
    <w:rsid w:val="007C11F8"/>
    <w:rsid w:val="007C1775"/>
    <w:rsid w:val="007C1F4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B4A"/>
    <w:rsid w:val="007C4E80"/>
    <w:rsid w:val="007C5274"/>
    <w:rsid w:val="007C531E"/>
    <w:rsid w:val="007C5342"/>
    <w:rsid w:val="007C5594"/>
    <w:rsid w:val="007C5EC0"/>
    <w:rsid w:val="007C6207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EE"/>
    <w:rsid w:val="007D63AE"/>
    <w:rsid w:val="007D63D5"/>
    <w:rsid w:val="007D6ADF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B6"/>
    <w:rsid w:val="007E196E"/>
    <w:rsid w:val="007E1B83"/>
    <w:rsid w:val="007E1BB0"/>
    <w:rsid w:val="007E1EC6"/>
    <w:rsid w:val="007E221D"/>
    <w:rsid w:val="007E2CCE"/>
    <w:rsid w:val="007E326E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927"/>
    <w:rsid w:val="007F1B3B"/>
    <w:rsid w:val="007F1F6F"/>
    <w:rsid w:val="007F22FE"/>
    <w:rsid w:val="007F2369"/>
    <w:rsid w:val="007F3199"/>
    <w:rsid w:val="007F34CF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50EA"/>
    <w:rsid w:val="0080533E"/>
    <w:rsid w:val="00805720"/>
    <w:rsid w:val="00805BB7"/>
    <w:rsid w:val="00805E4E"/>
    <w:rsid w:val="00805F43"/>
    <w:rsid w:val="00806919"/>
    <w:rsid w:val="00806BC0"/>
    <w:rsid w:val="00806E8E"/>
    <w:rsid w:val="00806F72"/>
    <w:rsid w:val="00807013"/>
    <w:rsid w:val="00807198"/>
    <w:rsid w:val="0080783F"/>
    <w:rsid w:val="0080794B"/>
    <w:rsid w:val="00807C5A"/>
    <w:rsid w:val="00807D3B"/>
    <w:rsid w:val="00807E2B"/>
    <w:rsid w:val="00807E74"/>
    <w:rsid w:val="008104A0"/>
    <w:rsid w:val="00810D39"/>
    <w:rsid w:val="00810EB8"/>
    <w:rsid w:val="00810F52"/>
    <w:rsid w:val="00811565"/>
    <w:rsid w:val="008115B3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F49"/>
    <w:rsid w:val="00815456"/>
    <w:rsid w:val="00815795"/>
    <w:rsid w:val="008158AA"/>
    <w:rsid w:val="00816319"/>
    <w:rsid w:val="008164D3"/>
    <w:rsid w:val="00816E45"/>
    <w:rsid w:val="008174D7"/>
    <w:rsid w:val="008177A7"/>
    <w:rsid w:val="008177D6"/>
    <w:rsid w:val="00817D66"/>
    <w:rsid w:val="00820224"/>
    <w:rsid w:val="008203C5"/>
    <w:rsid w:val="00820BBA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20B5"/>
    <w:rsid w:val="0083230E"/>
    <w:rsid w:val="008328A5"/>
    <w:rsid w:val="00832C27"/>
    <w:rsid w:val="00832D7E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7C5"/>
    <w:rsid w:val="00866F35"/>
    <w:rsid w:val="008676B2"/>
    <w:rsid w:val="008676DC"/>
    <w:rsid w:val="00867CF7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96C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785"/>
    <w:rsid w:val="008818D4"/>
    <w:rsid w:val="008818DB"/>
    <w:rsid w:val="00881A67"/>
    <w:rsid w:val="008820BE"/>
    <w:rsid w:val="008822B2"/>
    <w:rsid w:val="0088252F"/>
    <w:rsid w:val="00883736"/>
    <w:rsid w:val="0088407A"/>
    <w:rsid w:val="00884694"/>
    <w:rsid w:val="008849D2"/>
    <w:rsid w:val="00885620"/>
    <w:rsid w:val="00885705"/>
    <w:rsid w:val="00885865"/>
    <w:rsid w:val="00885874"/>
    <w:rsid w:val="00885A61"/>
    <w:rsid w:val="008867A3"/>
    <w:rsid w:val="008869DD"/>
    <w:rsid w:val="00886C99"/>
    <w:rsid w:val="00886F6B"/>
    <w:rsid w:val="00887308"/>
    <w:rsid w:val="008873C3"/>
    <w:rsid w:val="008877ED"/>
    <w:rsid w:val="0089022A"/>
    <w:rsid w:val="0089026F"/>
    <w:rsid w:val="008905E1"/>
    <w:rsid w:val="0089086A"/>
    <w:rsid w:val="00890962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D22"/>
    <w:rsid w:val="00892D66"/>
    <w:rsid w:val="00892D76"/>
    <w:rsid w:val="00892E27"/>
    <w:rsid w:val="0089312A"/>
    <w:rsid w:val="0089394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D43"/>
    <w:rsid w:val="008C3A77"/>
    <w:rsid w:val="008C3E65"/>
    <w:rsid w:val="008C4194"/>
    <w:rsid w:val="008C487E"/>
    <w:rsid w:val="008C4B3F"/>
    <w:rsid w:val="008C4E54"/>
    <w:rsid w:val="008C60C6"/>
    <w:rsid w:val="008C62B7"/>
    <w:rsid w:val="008C65CD"/>
    <w:rsid w:val="008C67C5"/>
    <w:rsid w:val="008C7049"/>
    <w:rsid w:val="008C73DF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12F7"/>
    <w:rsid w:val="008F1426"/>
    <w:rsid w:val="008F16F9"/>
    <w:rsid w:val="008F181A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449"/>
    <w:rsid w:val="00904523"/>
    <w:rsid w:val="00904661"/>
    <w:rsid w:val="00905664"/>
    <w:rsid w:val="0090599E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380"/>
    <w:rsid w:val="00912541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B80"/>
    <w:rsid w:val="00934E0F"/>
    <w:rsid w:val="00934FED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10CB"/>
    <w:rsid w:val="00941412"/>
    <w:rsid w:val="00941B97"/>
    <w:rsid w:val="00941F3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FDE"/>
    <w:rsid w:val="00955458"/>
    <w:rsid w:val="009556D4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4144"/>
    <w:rsid w:val="009841FA"/>
    <w:rsid w:val="009846C1"/>
    <w:rsid w:val="00985604"/>
    <w:rsid w:val="009859D0"/>
    <w:rsid w:val="00986222"/>
    <w:rsid w:val="0098662C"/>
    <w:rsid w:val="00986789"/>
    <w:rsid w:val="00986924"/>
    <w:rsid w:val="00986B4E"/>
    <w:rsid w:val="009872D0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6B9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384E"/>
    <w:rsid w:val="009A38C6"/>
    <w:rsid w:val="009A3ADE"/>
    <w:rsid w:val="009A41C1"/>
    <w:rsid w:val="009A47ED"/>
    <w:rsid w:val="009A48CE"/>
    <w:rsid w:val="009A53F5"/>
    <w:rsid w:val="009A584D"/>
    <w:rsid w:val="009A5C2B"/>
    <w:rsid w:val="009A6639"/>
    <w:rsid w:val="009A681C"/>
    <w:rsid w:val="009A682B"/>
    <w:rsid w:val="009A6E56"/>
    <w:rsid w:val="009A6EC5"/>
    <w:rsid w:val="009A733C"/>
    <w:rsid w:val="009B0007"/>
    <w:rsid w:val="009B0084"/>
    <w:rsid w:val="009B0180"/>
    <w:rsid w:val="009B02F3"/>
    <w:rsid w:val="009B02F4"/>
    <w:rsid w:val="009B07DF"/>
    <w:rsid w:val="009B08B2"/>
    <w:rsid w:val="009B0957"/>
    <w:rsid w:val="009B0D5A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5D"/>
    <w:rsid w:val="009C4950"/>
    <w:rsid w:val="009C4AAD"/>
    <w:rsid w:val="009C4CC2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51A"/>
    <w:rsid w:val="009E053F"/>
    <w:rsid w:val="009E05F8"/>
    <w:rsid w:val="009E0C72"/>
    <w:rsid w:val="009E1994"/>
    <w:rsid w:val="009E1AD7"/>
    <w:rsid w:val="009E2FB7"/>
    <w:rsid w:val="009E354C"/>
    <w:rsid w:val="009E37F8"/>
    <w:rsid w:val="009E386A"/>
    <w:rsid w:val="009E3A78"/>
    <w:rsid w:val="009E3E21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7186"/>
    <w:rsid w:val="009E74B0"/>
    <w:rsid w:val="009E7710"/>
    <w:rsid w:val="009E778C"/>
    <w:rsid w:val="009E7860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E7C"/>
    <w:rsid w:val="00A06368"/>
    <w:rsid w:val="00A064D5"/>
    <w:rsid w:val="00A066C6"/>
    <w:rsid w:val="00A068B5"/>
    <w:rsid w:val="00A069F4"/>
    <w:rsid w:val="00A06EBC"/>
    <w:rsid w:val="00A070AD"/>
    <w:rsid w:val="00A0729B"/>
    <w:rsid w:val="00A07833"/>
    <w:rsid w:val="00A07DD5"/>
    <w:rsid w:val="00A07F3D"/>
    <w:rsid w:val="00A10569"/>
    <w:rsid w:val="00A10F0B"/>
    <w:rsid w:val="00A1168F"/>
    <w:rsid w:val="00A116F5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4233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673"/>
    <w:rsid w:val="00A2368A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BC"/>
    <w:rsid w:val="00A3656F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9A"/>
    <w:rsid w:val="00A46848"/>
    <w:rsid w:val="00A46FCF"/>
    <w:rsid w:val="00A471AA"/>
    <w:rsid w:val="00A47310"/>
    <w:rsid w:val="00A475BD"/>
    <w:rsid w:val="00A47F72"/>
    <w:rsid w:val="00A50101"/>
    <w:rsid w:val="00A50556"/>
    <w:rsid w:val="00A51384"/>
    <w:rsid w:val="00A516B7"/>
    <w:rsid w:val="00A517C4"/>
    <w:rsid w:val="00A51872"/>
    <w:rsid w:val="00A518D4"/>
    <w:rsid w:val="00A52397"/>
    <w:rsid w:val="00A5264C"/>
    <w:rsid w:val="00A530AB"/>
    <w:rsid w:val="00A531E2"/>
    <w:rsid w:val="00A533E6"/>
    <w:rsid w:val="00A533FE"/>
    <w:rsid w:val="00A5497F"/>
    <w:rsid w:val="00A549E6"/>
    <w:rsid w:val="00A54B6E"/>
    <w:rsid w:val="00A54D6D"/>
    <w:rsid w:val="00A550EB"/>
    <w:rsid w:val="00A557B2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DB7"/>
    <w:rsid w:val="00A676CE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075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9D2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D29"/>
    <w:rsid w:val="00A84411"/>
    <w:rsid w:val="00A84867"/>
    <w:rsid w:val="00A84B7D"/>
    <w:rsid w:val="00A84B91"/>
    <w:rsid w:val="00A84C94"/>
    <w:rsid w:val="00A84E64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F02"/>
    <w:rsid w:val="00A90592"/>
    <w:rsid w:val="00A90794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AB4"/>
    <w:rsid w:val="00AA1DB6"/>
    <w:rsid w:val="00AA20C2"/>
    <w:rsid w:val="00AA21A4"/>
    <w:rsid w:val="00AA236C"/>
    <w:rsid w:val="00AA23E0"/>
    <w:rsid w:val="00AA2718"/>
    <w:rsid w:val="00AA2EA4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51D4"/>
    <w:rsid w:val="00AA53BE"/>
    <w:rsid w:val="00AA5520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065"/>
    <w:rsid w:val="00AB3462"/>
    <w:rsid w:val="00AB352D"/>
    <w:rsid w:val="00AB38AE"/>
    <w:rsid w:val="00AB3CBB"/>
    <w:rsid w:val="00AB4110"/>
    <w:rsid w:val="00AB4529"/>
    <w:rsid w:val="00AB4560"/>
    <w:rsid w:val="00AB4671"/>
    <w:rsid w:val="00AB4AEF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221"/>
    <w:rsid w:val="00AE239C"/>
    <w:rsid w:val="00AE295A"/>
    <w:rsid w:val="00AE296F"/>
    <w:rsid w:val="00AE2D0F"/>
    <w:rsid w:val="00AE2E9A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C3"/>
    <w:rsid w:val="00AE7071"/>
    <w:rsid w:val="00AE70C3"/>
    <w:rsid w:val="00AE7261"/>
    <w:rsid w:val="00AE74BF"/>
    <w:rsid w:val="00AE767E"/>
    <w:rsid w:val="00AE7AA1"/>
    <w:rsid w:val="00AF001E"/>
    <w:rsid w:val="00AF0690"/>
    <w:rsid w:val="00AF0E72"/>
    <w:rsid w:val="00AF0EF2"/>
    <w:rsid w:val="00AF0FD9"/>
    <w:rsid w:val="00AF0FF6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BDF"/>
    <w:rsid w:val="00B1329C"/>
    <w:rsid w:val="00B137EC"/>
    <w:rsid w:val="00B13864"/>
    <w:rsid w:val="00B138DC"/>
    <w:rsid w:val="00B13B1E"/>
    <w:rsid w:val="00B13FD6"/>
    <w:rsid w:val="00B145C4"/>
    <w:rsid w:val="00B145EA"/>
    <w:rsid w:val="00B147C5"/>
    <w:rsid w:val="00B1527A"/>
    <w:rsid w:val="00B152FE"/>
    <w:rsid w:val="00B15474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20198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BF5"/>
    <w:rsid w:val="00B2503B"/>
    <w:rsid w:val="00B257E2"/>
    <w:rsid w:val="00B26097"/>
    <w:rsid w:val="00B2612B"/>
    <w:rsid w:val="00B26185"/>
    <w:rsid w:val="00B263F3"/>
    <w:rsid w:val="00B26BC8"/>
    <w:rsid w:val="00B26C73"/>
    <w:rsid w:val="00B26CFE"/>
    <w:rsid w:val="00B26F5A"/>
    <w:rsid w:val="00B2797F"/>
    <w:rsid w:val="00B27E1D"/>
    <w:rsid w:val="00B27FBE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960"/>
    <w:rsid w:val="00B42CF7"/>
    <w:rsid w:val="00B42D63"/>
    <w:rsid w:val="00B43060"/>
    <w:rsid w:val="00B43121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6407"/>
    <w:rsid w:val="00B46879"/>
    <w:rsid w:val="00B4699C"/>
    <w:rsid w:val="00B469A6"/>
    <w:rsid w:val="00B46A8D"/>
    <w:rsid w:val="00B46CE8"/>
    <w:rsid w:val="00B472CA"/>
    <w:rsid w:val="00B4731D"/>
    <w:rsid w:val="00B4755B"/>
    <w:rsid w:val="00B47B15"/>
    <w:rsid w:val="00B47D87"/>
    <w:rsid w:val="00B47F62"/>
    <w:rsid w:val="00B5025E"/>
    <w:rsid w:val="00B50A8B"/>
    <w:rsid w:val="00B51881"/>
    <w:rsid w:val="00B51894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8BC"/>
    <w:rsid w:val="00B549DD"/>
    <w:rsid w:val="00B54A99"/>
    <w:rsid w:val="00B54D3A"/>
    <w:rsid w:val="00B5507F"/>
    <w:rsid w:val="00B555B9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0EEA"/>
    <w:rsid w:val="00B61172"/>
    <w:rsid w:val="00B611AD"/>
    <w:rsid w:val="00B611E8"/>
    <w:rsid w:val="00B6129F"/>
    <w:rsid w:val="00B612AA"/>
    <w:rsid w:val="00B61738"/>
    <w:rsid w:val="00B61DD7"/>
    <w:rsid w:val="00B61ED0"/>
    <w:rsid w:val="00B620F9"/>
    <w:rsid w:val="00B62681"/>
    <w:rsid w:val="00B62AC1"/>
    <w:rsid w:val="00B62F28"/>
    <w:rsid w:val="00B63318"/>
    <w:rsid w:val="00B63410"/>
    <w:rsid w:val="00B638C5"/>
    <w:rsid w:val="00B63B0B"/>
    <w:rsid w:val="00B63B33"/>
    <w:rsid w:val="00B63E0F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EC5"/>
    <w:rsid w:val="00B9253E"/>
    <w:rsid w:val="00B92D73"/>
    <w:rsid w:val="00B92DE0"/>
    <w:rsid w:val="00B93A78"/>
    <w:rsid w:val="00B93C11"/>
    <w:rsid w:val="00B93FDD"/>
    <w:rsid w:val="00B94088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57CA"/>
    <w:rsid w:val="00BA582B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BF4"/>
    <w:rsid w:val="00BB7E5E"/>
    <w:rsid w:val="00BC00EB"/>
    <w:rsid w:val="00BC05EF"/>
    <w:rsid w:val="00BC0A40"/>
    <w:rsid w:val="00BC0A42"/>
    <w:rsid w:val="00BC0D6F"/>
    <w:rsid w:val="00BC136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576"/>
    <w:rsid w:val="00C006A4"/>
    <w:rsid w:val="00C006B5"/>
    <w:rsid w:val="00C00C1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22A7"/>
    <w:rsid w:val="00C12362"/>
    <w:rsid w:val="00C1270F"/>
    <w:rsid w:val="00C12E18"/>
    <w:rsid w:val="00C12EC9"/>
    <w:rsid w:val="00C13E1F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752D"/>
    <w:rsid w:val="00C17820"/>
    <w:rsid w:val="00C17822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23CF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C06"/>
    <w:rsid w:val="00C47409"/>
    <w:rsid w:val="00C474A7"/>
    <w:rsid w:val="00C4779C"/>
    <w:rsid w:val="00C47E49"/>
    <w:rsid w:val="00C47FEB"/>
    <w:rsid w:val="00C500B0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E1B"/>
    <w:rsid w:val="00C57344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A43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436C"/>
    <w:rsid w:val="00CA47BC"/>
    <w:rsid w:val="00CA48EC"/>
    <w:rsid w:val="00CA4966"/>
    <w:rsid w:val="00CA4DA5"/>
    <w:rsid w:val="00CA4F50"/>
    <w:rsid w:val="00CA4FBC"/>
    <w:rsid w:val="00CA5057"/>
    <w:rsid w:val="00CA53AE"/>
    <w:rsid w:val="00CA556F"/>
    <w:rsid w:val="00CA63A9"/>
    <w:rsid w:val="00CA6735"/>
    <w:rsid w:val="00CA6DB8"/>
    <w:rsid w:val="00CA730A"/>
    <w:rsid w:val="00CA7CB6"/>
    <w:rsid w:val="00CA7D00"/>
    <w:rsid w:val="00CA7DD9"/>
    <w:rsid w:val="00CA7F3A"/>
    <w:rsid w:val="00CA7FFC"/>
    <w:rsid w:val="00CB0303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C00B4"/>
    <w:rsid w:val="00CC0438"/>
    <w:rsid w:val="00CC0528"/>
    <w:rsid w:val="00CC07DA"/>
    <w:rsid w:val="00CC0AFC"/>
    <w:rsid w:val="00CC0C1E"/>
    <w:rsid w:val="00CC17CC"/>
    <w:rsid w:val="00CC196F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8C7"/>
    <w:rsid w:val="00CE1B8F"/>
    <w:rsid w:val="00CE1CE4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444"/>
    <w:rsid w:val="00D12AD0"/>
    <w:rsid w:val="00D134A6"/>
    <w:rsid w:val="00D138D9"/>
    <w:rsid w:val="00D13C2C"/>
    <w:rsid w:val="00D13CC7"/>
    <w:rsid w:val="00D13FD7"/>
    <w:rsid w:val="00D1420D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BF2"/>
    <w:rsid w:val="00D27200"/>
    <w:rsid w:val="00D2789C"/>
    <w:rsid w:val="00D27D68"/>
    <w:rsid w:val="00D27FC2"/>
    <w:rsid w:val="00D3009B"/>
    <w:rsid w:val="00D30354"/>
    <w:rsid w:val="00D3054F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9BA"/>
    <w:rsid w:val="00D41AA4"/>
    <w:rsid w:val="00D4214B"/>
    <w:rsid w:val="00D4218E"/>
    <w:rsid w:val="00D42399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383"/>
    <w:rsid w:val="00D44483"/>
    <w:rsid w:val="00D4469B"/>
    <w:rsid w:val="00D44F14"/>
    <w:rsid w:val="00D451FD"/>
    <w:rsid w:val="00D453C5"/>
    <w:rsid w:val="00D45CF4"/>
    <w:rsid w:val="00D45E5E"/>
    <w:rsid w:val="00D4629F"/>
    <w:rsid w:val="00D4634A"/>
    <w:rsid w:val="00D46B3E"/>
    <w:rsid w:val="00D47302"/>
    <w:rsid w:val="00D47809"/>
    <w:rsid w:val="00D47D89"/>
    <w:rsid w:val="00D50B9A"/>
    <w:rsid w:val="00D51933"/>
    <w:rsid w:val="00D51EF1"/>
    <w:rsid w:val="00D51FDF"/>
    <w:rsid w:val="00D52138"/>
    <w:rsid w:val="00D52404"/>
    <w:rsid w:val="00D5288A"/>
    <w:rsid w:val="00D5382F"/>
    <w:rsid w:val="00D53984"/>
    <w:rsid w:val="00D53B0C"/>
    <w:rsid w:val="00D53B1B"/>
    <w:rsid w:val="00D53EBE"/>
    <w:rsid w:val="00D54148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90A"/>
    <w:rsid w:val="00D57E9D"/>
    <w:rsid w:val="00D601E6"/>
    <w:rsid w:val="00D601E9"/>
    <w:rsid w:val="00D6066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75B"/>
    <w:rsid w:val="00D638C0"/>
    <w:rsid w:val="00D63B9D"/>
    <w:rsid w:val="00D6440A"/>
    <w:rsid w:val="00D6473C"/>
    <w:rsid w:val="00D6523F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D41"/>
    <w:rsid w:val="00D82DBF"/>
    <w:rsid w:val="00D831FE"/>
    <w:rsid w:val="00D834DC"/>
    <w:rsid w:val="00D837F8"/>
    <w:rsid w:val="00D83C3F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9002E"/>
    <w:rsid w:val="00D902FD"/>
    <w:rsid w:val="00D9065C"/>
    <w:rsid w:val="00D90E2C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637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82D"/>
    <w:rsid w:val="00DA7BA4"/>
    <w:rsid w:val="00DB03FB"/>
    <w:rsid w:val="00DB0987"/>
    <w:rsid w:val="00DB0D9E"/>
    <w:rsid w:val="00DB1125"/>
    <w:rsid w:val="00DB1126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3026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962"/>
    <w:rsid w:val="00DD298E"/>
    <w:rsid w:val="00DD2ABC"/>
    <w:rsid w:val="00DD2BA0"/>
    <w:rsid w:val="00DD2DB6"/>
    <w:rsid w:val="00DD3461"/>
    <w:rsid w:val="00DD37F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31B"/>
    <w:rsid w:val="00DE2417"/>
    <w:rsid w:val="00DE2457"/>
    <w:rsid w:val="00DE2DF2"/>
    <w:rsid w:val="00DE2E43"/>
    <w:rsid w:val="00DE3413"/>
    <w:rsid w:val="00DE34CC"/>
    <w:rsid w:val="00DE35B9"/>
    <w:rsid w:val="00DE3D55"/>
    <w:rsid w:val="00DE4201"/>
    <w:rsid w:val="00DE42A3"/>
    <w:rsid w:val="00DE4C5E"/>
    <w:rsid w:val="00DE5342"/>
    <w:rsid w:val="00DE590B"/>
    <w:rsid w:val="00DE6056"/>
    <w:rsid w:val="00DE67B2"/>
    <w:rsid w:val="00DE6A00"/>
    <w:rsid w:val="00DE6E03"/>
    <w:rsid w:val="00DE775D"/>
    <w:rsid w:val="00DE7E1F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48D"/>
    <w:rsid w:val="00E1189E"/>
    <w:rsid w:val="00E11C6B"/>
    <w:rsid w:val="00E11D1F"/>
    <w:rsid w:val="00E121B8"/>
    <w:rsid w:val="00E12528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68F"/>
    <w:rsid w:val="00E149A5"/>
    <w:rsid w:val="00E14A12"/>
    <w:rsid w:val="00E14D74"/>
    <w:rsid w:val="00E14F49"/>
    <w:rsid w:val="00E15392"/>
    <w:rsid w:val="00E1580F"/>
    <w:rsid w:val="00E16C1C"/>
    <w:rsid w:val="00E16F3F"/>
    <w:rsid w:val="00E17031"/>
    <w:rsid w:val="00E17583"/>
    <w:rsid w:val="00E17761"/>
    <w:rsid w:val="00E17BDE"/>
    <w:rsid w:val="00E17CF7"/>
    <w:rsid w:val="00E20238"/>
    <w:rsid w:val="00E21A07"/>
    <w:rsid w:val="00E21C89"/>
    <w:rsid w:val="00E21D15"/>
    <w:rsid w:val="00E222E3"/>
    <w:rsid w:val="00E2234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4D1"/>
    <w:rsid w:val="00E5182E"/>
    <w:rsid w:val="00E51E00"/>
    <w:rsid w:val="00E52100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FC"/>
    <w:rsid w:val="00E632C6"/>
    <w:rsid w:val="00E63768"/>
    <w:rsid w:val="00E63B08"/>
    <w:rsid w:val="00E64E23"/>
    <w:rsid w:val="00E65AA2"/>
    <w:rsid w:val="00E65C62"/>
    <w:rsid w:val="00E65D0A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B57"/>
    <w:rsid w:val="00E87E17"/>
    <w:rsid w:val="00E901A3"/>
    <w:rsid w:val="00E90FC8"/>
    <w:rsid w:val="00E913D6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5CA"/>
    <w:rsid w:val="00E95848"/>
    <w:rsid w:val="00E959BA"/>
    <w:rsid w:val="00E95CFF"/>
    <w:rsid w:val="00E95E8D"/>
    <w:rsid w:val="00E97AF0"/>
    <w:rsid w:val="00EA05CF"/>
    <w:rsid w:val="00EA0BED"/>
    <w:rsid w:val="00EA0C9B"/>
    <w:rsid w:val="00EA0CB2"/>
    <w:rsid w:val="00EA0E55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5AD"/>
    <w:rsid w:val="00EA290F"/>
    <w:rsid w:val="00EA3A7D"/>
    <w:rsid w:val="00EA3A81"/>
    <w:rsid w:val="00EA3FFC"/>
    <w:rsid w:val="00EA49A7"/>
    <w:rsid w:val="00EA49FF"/>
    <w:rsid w:val="00EA52AF"/>
    <w:rsid w:val="00EA53CD"/>
    <w:rsid w:val="00EA5E4A"/>
    <w:rsid w:val="00EA682C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6756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4E2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BD2"/>
    <w:rsid w:val="00EC724A"/>
    <w:rsid w:val="00EC736D"/>
    <w:rsid w:val="00EC73D3"/>
    <w:rsid w:val="00EC74BE"/>
    <w:rsid w:val="00EC7CFB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869"/>
    <w:rsid w:val="00EE0A62"/>
    <w:rsid w:val="00EE0BFB"/>
    <w:rsid w:val="00EE127A"/>
    <w:rsid w:val="00EE1994"/>
    <w:rsid w:val="00EE1C95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5430"/>
    <w:rsid w:val="00EE5683"/>
    <w:rsid w:val="00EE58F0"/>
    <w:rsid w:val="00EE599F"/>
    <w:rsid w:val="00EE5A0B"/>
    <w:rsid w:val="00EE5C27"/>
    <w:rsid w:val="00EE6DCC"/>
    <w:rsid w:val="00EE740A"/>
    <w:rsid w:val="00EE75E5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9C3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AA"/>
    <w:rsid w:val="00F24FBC"/>
    <w:rsid w:val="00F250BB"/>
    <w:rsid w:val="00F251E2"/>
    <w:rsid w:val="00F25219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97B"/>
    <w:rsid w:val="00F46CBA"/>
    <w:rsid w:val="00F46FAD"/>
    <w:rsid w:val="00F474DD"/>
    <w:rsid w:val="00F479FB"/>
    <w:rsid w:val="00F47B05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E2F"/>
    <w:rsid w:val="00F61F3A"/>
    <w:rsid w:val="00F61FD9"/>
    <w:rsid w:val="00F6258A"/>
    <w:rsid w:val="00F625AA"/>
    <w:rsid w:val="00F626CF"/>
    <w:rsid w:val="00F630F6"/>
    <w:rsid w:val="00F63227"/>
    <w:rsid w:val="00F637C8"/>
    <w:rsid w:val="00F638A8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F33"/>
    <w:rsid w:val="00F866E8"/>
    <w:rsid w:val="00F8688C"/>
    <w:rsid w:val="00F872D7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79D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D1F"/>
    <w:rsid w:val="00FC1F39"/>
    <w:rsid w:val="00FC1FC4"/>
    <w:rsid w:val="00FC1FD6"/>
    <w:rsid w:val="00FC21CB"/>
    <w:rsid w:val="00FC2532"/>
    <w:rsid w:val="00FC2A45"/>
    <w:rsid w:val="00FC2A82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835"/>
    <w:rsid w:val="00FD2870"/>
    <w:rsid w:val="00FD2AEE"/>
    <w:rsid w:val="00FD3220"/>
    <w:rsid w:val="00FD3715"/>
    <w:rsid w:val="00FD3814"/>
    <w:rsid w:val="00FD3AF3"/>
    <w:rsid w:val="00FD44CC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D0E"/>
    <w:rsid w:val="00FE0205"/>
    <w:rsid w:val="00FE03A9"/>
    <w:rsid w:val="00FE07B0"/>
    <w:rsid w:val="00FE0858"/>
    <w:rsid w:val="00FE0A25"/>
    <w:rsid w:val="00FE0AC4"/>
    <w:rsid w:val="00FE0B41"/>
    <w:rsid w:val="00FE0DD2"/>
    <w:rsid w:val="00FE1BF3"/>
    <w:rsid w:val="00FE23F6"/>
    <w:rsid w:val="00FE2849"/>
    <w:rsid w:val="00FE3259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3092"/>
    <w:rsid w:val="00FF3158"/>
    <w:rsid w:val="00FF3993"/>
    <w:rsid w:val="00FF3AD3"/>
    <w:rsid w:val="00FF3D8F"/>
    <w:rsid w:val="00FF4770"/>
    <w:rsid w:val="00FF53C7"/>
    <w:rsid w:val="00FF547C"/>
    <w:rsid w:val="00FF54A6"/>
    <w:rsid w:val="00FF54E6"/>
    <w:rsid w:val="00FF5BE6"/>
    <w:rsid w:val="00FF5E71"/>
    <w:rsid w:val="00FF607D"/>
    <w:rsid w:val="00FF6546"/>
    <w:rsid w:val="00FF68FF"/>
    <w:rsid w:val="00FF699E"/>
    <w:rsid w:val="00FF6A16"/>
    <w:rsid w:val="00FF6B64"/>
    <w:rsid w:val="00FF7107"/>
    <w:rsid w:val="00FF7541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4AAF7D5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7916B-3207-4BC6-AA5E-FB34E86B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2230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3</cp:revision>
  <cp:lastPrinted>2020-05-10T23:36:00Z</cp:lastPrinted>
  <dcterms:created xsi:type="dcterms:W3CDTF">2020-05-12T04:56:00Z</dcterms:created>
  <dcterms:modified xsi:type="dcterms:W3CDTF">2020-05-12T04:58:00Z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